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FA19B8" w:rsidRDefault="00027555" w:rsidP="006A7E3C">
      <w:pPr>
        <w:spacing w:line="410" w:lineRule="exact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โนมูระ 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พัฒนสิน จำกัด (มหาชน)</w:t>
      </w:r>
    </w:p>
    <w:p w:rsidR="0068768F" w:rsidRPr="00FA19B8" w:rsidRDefault="0068768F" w:rsidP="006A7E3C">
      <w:pPr>
        <w:tabs>
          <w:tab w:val="left" w:pos="1440"/>
        </w:tabs>
        <w:spacing w:line="410" w:lineRule="exact"/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370873" w:rsidRPr="00FA19B8" w:rsidRDefault="006B46D9" w:rsidP="006A7E3C">
      <w:pPr>
        <w:tabs>
          <w:tab w:val="left" w:pos="900"/>
        </w:tabs>
        <w:spacing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645778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68768F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C1153" w:rsidRPr="00FA19B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45778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032E87" w:rsidRPr="00FA19B8">
        <w:rPr>
          <w:rFonts w:asciiTheme="majorBidi" w:hAnsiTheme="majorBidi" w:cstheme="majorBidi"/>
          <w:b/>
          <w:bCs/>
          <w:sz w:val="32"/>
          <w:szCs w:val="32"/>
        </w:rPr>
        <w:t xml:space="preserve"> 2561</w:t>
      </w:r>
    </w:p>
    <w:p w:rsidR="00027555" w:rsidRPr="00FA19B8" w:rsidRDefault="00E16F22" w:rsidP="006A7E3C">
      <w:pPr>
        <w:pStyle w:val="PlainText"/>
        <w:widowControl/>
        <w:spacing w:before="360" w:after="120" w:line="41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D06D1" w:rsidRPr="00FA19B8" w:rsidRDefault="005D06D1" w:rsidP="006A7E3C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บริษัทหลักทรัพย์ </w:t>
      </w:r>
      <w:r w:rsidR="00B240DB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โนมูระ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พัฒนสิน จำกัด (มหาชน) (</w:t>
      </w:r>
      <w:r w:rsidR="00A2101A" w:rsidRPr="00FA19B8">
        <w:rPr>
          <w:rFonts w:asciiTheme="majorBidi" w:eastAsia="Angsana New" w:hAnsiTheme="majorBidi" w:cstheme="majorBidi"/>
          <w:sz w:val="32"/>
          <w:szCs w:val="32"/>
          <w:cs/>
        </w:rPr>
        <w:t>“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</w:t>
      </w:r>
      <w:r w:rsidR="00A2101A" w:rsidRPr="00FA19B8">
        <w:rPr>
          <w:rFonts w:asciiTheme="majorBidi" w:eastAsia="Angsana New" w:hAnsiTheme="majorBidi" w:cstheme="majorBidi"/>
          <w:sz w:val="32"/>
          <w:szCs w:val="32"/>
          <w:cs/>
        </w:rPr>
        <w:t>”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) </w:t>
      </w:r>
      <w:r w:rsidR="00B240DB" w:rsidRPr="00FA19B8">
        <w:rPr>
          <w:rFonts w:asciiTheme="majorBidi" w:eastAsia="Angsana New" w:hAnsiTheme="majorBidi" w:cstheme="majorBidi"/>
          <w:sz w:val="32"/>
          <w:szCs w:val="32"/>
          <w:cs/>
        </w:rPr>
        <w:t>เป็นบริษัทมหาชนซึ่งจัดตั้ง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และมีภูมิลำเนาในประเทศไทย</w:t>
      </w:r>
      <w:r w:rsidR="00B73987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92FF5" w:rsidRPr="00FA19B8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มีบริษัท 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Nomura Asia Investment 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</w:rPr>
        <w:t>Singapore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</w:rPr>
        <w:t>Pte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. 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</w:rPr>
        <w:t>Ltd</w:t>
      </w:r>
      <w:r w:rsidR="00292FF5" w:rsidRPr="00FA19B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. ซึ่ง</w:t>
      </w:r>
      <w:r w:rsidR="00292FF5" w:rsidRPr="00FA19B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เป็นบริษัทที่จดทะเบียนจัดตั้งในประเทศสิงคโปร์ เป็นบริษัทใหญ่ และมี </w:t>
      </w:r>
      <w:r w:rsidR="00292FF5" w:rsidRPr="00FA19B8">
        <w:rPr>
          <w:rStyle w:val="PageNumber"/>
          <w:rFonts w:asciiTheme="majorBidi" w:hAnsiTheme="majorBidi" w:cstheme="majorBidi"/>
          <w:sz w:val="32"/>
          <w:szCs w:val="32"/>
        </w:rPr>
        <w:t>Nomura Holdings, Inc</w:t>
      </w:r>
      <w:r w:rsidR="00292FF5" w:rsidRPr="00FA19B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. เป็นบริษัทใหญ่ของกลุ่มบริษัท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บริษัทฯประกอบธุรกิจหลักทรัพย์</w:t>
      </w:r>
      <w:r w:rsidR="00DA28BF" w:rsidRPr="00FA19B8">
        <w:rPr>
          <w:rFonts w:asciiTheme="majorBidi" w:eastAsia="Angsana New" w:hAnsiTheme="majorBidi" w:cstheme="majorBidi"/>
          <w:sz w:val="32"/>
          <w:szCs w:val="32"/>
          <w:cs/>
        </w:rPr>
        <w:t>และธุรกิจสัญญาซื้อขายล่วงหน้า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โดยการเป็นนายหน้าซื้อขายหลักทรัพย์</w:t>
      </w:r>
      <w:r w:rsidR="00DA28BF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เป็นตัวแทนซื้อขายสัญญาซื้อขายล่วงหน้า เป็นตัวแทนสนับสนุนการขายและรับซื้อคืนหน่วยลงทุน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การค้า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หลักทรัพย์ </w:t>
      </w:r>
      <w:r w:rsidRPr="00FA19B8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 w:rsidR="00DA28BF" w:rsidRPr="00FA19B8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ทางการเงินและ</w:t>
      </w:r>
      <w:r w:rsidRPr="00FA19B8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การลงทุน </w:t>
      </w:r>
      <w:r w:rsidR="00DA28BF" w:rsidRPr="00FA19B8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และ</w:t>
      </w:r>
      <w:r w:rsidRPr="00FA19B8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การจัดจำหน่ายหลักทรัพย์</w:t>
      </w:r>
      <w:r w:rsidR="00A53C74" w:rsidRPr="00FA19B8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 </w:t>
      </w:r>
    </w:p>
    <w:p w:rsidR="005D06D1" w:rsidRPr="00FA19B8" w:rsidRDefault="005D06D1" w:rsidP="006A7E3C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="00EC1153" w:rsidRPr="00FA19B8">
        <w:rPr>
          <w:rFonts w:asciiTheme="majorBidi" w:eastAsia="Angsana New" w:hAnsiTheme="majorBidi" w:cstheme="majorBidi"/>
          <w:sz w:val="32"/>
          <w:szCs w:val="32"/>
        </w:rPr>
        <w:t>25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อาคาร</w:t>
      </w:r>
      <w:r w:rsidR="00A2101A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กรุงเทพประกันภัย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ชั้น </w:t>
      </w:r>
      <w:r w:rsidR="00EC1153" w:rsidRPr="00FA19B8">
        <w:rPr>
          <w:rFonts w:asciiTheme="majorBidi" w:eastAsia="Angsana New" w:hAnsiTheme="majorBidi" w:cstheme="majorBidi"/>
          <w:sz w:val="32"/>
          <w:szCs w:val="32"/>
        </w:rPr>
        <w:t>15</w:t>
      </w:r>
      <w:r w:rsidR="00A2101A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- </w:t>
      </w:r>
      <w:r w:rsidR="00A2101A" w:rsidRPr="00FA19B8">
        <w:rPr>
          <w:rFonts w:asciiTheme="majorBidi" w:eastAsia="Angsana New" w:hAnsiTheme="majorBidi" w:cstheme="majorBidi"/>
          <w:sz w:val="32"/>
          <w:szCs w:val="32"/>
        </w:rPr>
        <w:t>17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ถนนสาทรใต้ แขวง</w:t>
      </w:r>
      <w:r w:rsidR="00BF0323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ทุ่งมหาเมฆ เขตสาทร กรุงเทพมหานคร ณ วันที่</w:t>
      </w:r>
      <w:r w:rsidR="00645778" w:rsidRPr="00FA19B8">
        <w:rPr>
          <w:rFonts w:asciiTheme="majorBidi" w:eastAsia="Angsana New" w:hAnsiTheme="majorBidi" w:cstheme="majorBidi"/>
          <w:sz w:val="32"/>
          <w:szCs w:val="32"/>
        </w:rPr>
        <w:t xml:space="preserve"> 31</w:t>
      </w:r>
      <w:r w:rsidR="004A29FE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645778" w:rsidRPr="00FA19B8">
        <w:rPr>
          <w:rFonts w:asciiTheme="majorBidi" w:eastAsia="Angsana New" w:hAnsiTheme="majorBidi" w:cstheme="majorBidi"/>
          <w:sz w:val="32"/>
          <w:szCs w:val="32"/>
          <w:cs/>
        </w:rPr>
        <w:t>ธันวาคม</w:t>
      </w:r>
      <w:r w:rsidR="004A29FE" w:rsidRPr="00FA19B8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="00032E87" w:rsidRPr="00FA19B8">
        <w:rPr>
          <w:rFonts w:asciiTheme="majorBidi" w:eastAsia="Angsana New" w:hAnsiTheme="majorBidi" w:cstheme="majorBidi"/>
          <w:sz w:val="32"/>
          <w:szCs w:val="32"/>
        </w:rPr>
        <w:t>61</w:t>
      </w:r>
      <w:r w:rsidR="00106242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บริษัทฯมี</w:t>
      </w:r>
      <w:r w:rsidR="00EC0808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สำนักงานทั้งสิ้น </w:t>
      </w:r>
      <w:r w:rsidR="004A29FE" w:rsidRPr="00FA19B8">
        <w:rPr>
          <w:rFonts w:asciiTheme="majorBidi" w:eastAsia="Angsana New" w:hAnsiTheme="majorBidi" w:cstheme="majorBidi"/>
          <w:sz w:val="32"/>
          <w:szCs w:val="32"/>
        </w:rPr>
        <w:t>1</w:t>
      </w:r>
      <w:r w:rsidR="00032E87" w:rsidRPr="00FA19B8">
        <w:rPr>
          <w:rFonts w:asciiTheme="majorBidi" w:eastAsia="Angsana New" w:hAnsiTheme="majorBidi" w:cstheme="majorBidi"/>
          <w:sz w:val="32"/>
          <w:szCs w:val="32"/>
        </w:rPr>
        <w:t>6</w:t>
      </w:r>
      <w:r w:rsidR="00EC0808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แห่งคือสำนักงานใหญ่ สำนักงาน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สาขาในกรุงเทพมหานคร</w:t>
      </w:r>
      <w:r w:rsidR="00185EA9" w:rsidRPr="00FA19B8">
        <w:rPr>
          <w:rFonts w:asciiTheme="majorBidi" w:eastAsia="Angsana New" w:hAnsiTheme="majorBidi" w:cstheme="majorBidi"/>
          <w:sz w:val="32"/>
          <w:szCs w:val="32"/>
          <w:cs/>
        </w:rPr>
        <w:t>และต่างจังหวัด</w:t>
      </w:r>
      <w:r w:rsidR="00EC0808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อีก </w:t>
      </w:r>
      <w:r w:rsidR="004A29FE" w:rsidRPr="00FA19B8">
        <w:rPr>
          <w:rFonts w:asciiTheme="majorBidi" w:eastAsia="Angsana New" w:hAnsiTheme="majorBidi" w:cstheme="majorBidi"/>
          <w:sz w:val="32"/>
          <w:szCs w:val="32"/>
        </w:rPr>
        <w:t>1</w:t>
      </w:r>
      <w:r w:rsidR="00032E87" w:rsidRPr="00FA19B8">
        <w:rPr>
          <w:rFonts w:asciiTheme="majorBidi" w:eastAsia="Angsana New" w:hAnsiTheme="majorBidi" w:cstheme="majorBidi"/>
          <w:sz w:val="32"/>
          <w:szCs w:val="32"/>
        </w:rPr>
        <w:t>5</w:t>
      </w:r>
      <w:r w:rsidR="00EC0808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</w:t>
      </w:r>
      <w:r w:rsidR="00DA28BF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20C0F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646CA7" w:rsidRPr="00FA19B8" w:rsidRDefault="00E16F22" w:rsidP="006A7E3C">
      <w:pPr>
        <w:pStyle w:val="PlainText"/>
        <w:widowControl/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D466A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6CA7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384955" w:rsidRPr="00FA19B8" w:rsidRDefault="00646CA7" w:rsidP="006A7E3C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384955" w:rsidRPr="00FA19B8">
        <w:rPr>
          <w:rFonts w:asciiTheme="majorBidi" w:eastAsia="Angsana New" w:hAnsiTheme="majorBidi" w:cstheme="majorBidi"/>
          <w:sz w:val="32"/>
          <w:szCs w:val="32"/>
          <w:cs/>
        </w:rPr>
        <w:t>งบการเงิน</w:t>
      </w:r>
      <w:r w:rsidR="00EC1153" w:rsidRPr="00FA19B8">
        <w:rPr>
          <w:rFonts w:asciiTheme="majorBidi" w:eastAsia="Angsana New" w:hAnsiTheme="majorBidi" w:cstheme="majorBidi"/>
          <w:sz w:val="32"/>
          <w:szCs w:val="32"/>
          <w:cs/>
        </w:rPr>
        <w:t>นี้</w:t>
      </w:r>
      <w:r w:rsidR="00384955" w:rsidRPr="00FA19B8">
        <w:rPr>
          <w:rFonts w:asciiTheme="majorBidi" w:eastAsia="Angsana New" w:hAnsiTheme="majorBidi" w:cstheme="majorBidi"/>
          <w:sz w:val="32"/>
          <w:szCs w:val="32"/>
          <w:cs/>
        </w:rPr>
        <w:t>จัดทำขึ้นตามมาตรฐานการรายงานทางการเงินที่กำหนดในพระราชบัญญัติวิชาชีพบัญชี พ.ศ.</w:t>
      </w:r>
      <w:r w:rsidR="00384955" w:rsidRPr="00FA19B8">
        <w:rPr>
          <w:rFonts w:asciiTheme="majorBidi" w:eastAsia="Angsana New" w:hAnsiTheme="majorBidi" w:cstheme="majorBidi"/>
          <w:sz w:val="32"/>
          <w:szCs w:val="32"/>
        </w:rPr>
        <w:t xml:space="preserve"> 2547</w:t>
      </w:r>
      <w:r w:rsidR="00384955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="00384955" w:rsidRPr="00FA19B8">
        <w:rPr>
          <w:rFonts w:asciiTheme="majorBidi" w:eastAsia="Angsana New" w:hAnsiTheme="majorBidi" w:cstheme="majorBidi"/>
          <w:sz w:val="32"/>
          <w:szCs w:val="32"/>
        </w:rPr>
        <w:t xml:space="preserve"> 22</w:t>
      </w:r>
      <w:r w:rsidR="00384955" w:rsidRPr="00FA19B8">
        <w:rPr>
          <w:rFonts w:asciiTheme="majorBidi" w:eastAsia="Angsana New" w:hAnsiTheme="majorBidi" w:cstheme="majorBidi"/>
          <w:sz w:val="32"/>
          <w:szCs w:val="32"/>
          <w:cs/>
        </w:rPr>
        <w:t>/</w:t>
      </w:r>
      <w:r w:rsidR="00384955" w:rsidRPr="00FA19B8">
        <w:rPr>
          <w:rFonts w:asciiTheme="majorBidi" w:eastAsia="Angsana New" w:hAnsiTheme="majorBidi" w:cstheme="majorBidi"/>
          <w:sz w:val="32"/>
          <w:szCs w:val="32"/>
        </w:rPr>
        <w:t>2559</w:t>
      </w:r>
      <w:r w:rsidR="00384955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B6350F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(ฉบับที่ </w:t>
      </w:r>
      <w:r w:rsidR="00000854" w:rsidRPr="00FA19B8">
        <w:rPr>
          <w:rFonts w:asciiTheme="majorBidi" w:eastAsia="Angsana New" w:hAnsiTheme="majorBidi" w:cstheme="majorBidi"/>
          <w:sz w:val="32"/>
          <w:szCs w:val="32"/>
        </w:rPr>
        <w:t>2</w:t>
      </w:r>
      <w:r w:rsidR="00B6350F" w:rsidRPr="00FA19B8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384955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 </w:t>
      </w:r>
      <w:r w:rsidR="00384955" w:rsidRPr="00FA19B8">
        <w:rPr>
          <w:rFonts w:asciiTheme="majorBidi" w:eastAsia="Angsana New" w:hAnsiTheme="majorBidi" w:cstheme="majorBidi"/>
          <w:sz w:val="32"/>
          <w:szCs w:val="32"/>
        </w:rPr>
        <w:t>2</w:t>
      </w:r>
      <w:r w:rsidR="00384955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</w:t>
      </w:r>
      <w:r w:rsidR="00384955" w:rsidRPr="00FA19B8">
        <w:rPr>
          <w:rFonts w:asciiTheme="majorBidi" w:eastAsia="Angsana New" w:hAnsiTheme="majorBidi" w:cstheme="majorBidi"/>
          <w:sz w:val="32"/>
          <w:szCs w:val="32"/>
        </w:rPr>
        <w:t xml:space="preserve"> 2559</w:t>
      </w:r>
    </w:p>
    <w:p w:rsidR="00384955" w:rsidRPr="00FA19B8" w:rsidRDefault="00384955" w:rsidP="006A7E3C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FA19B8">
        <w:rPr>
          <w:rFonts w:asciiTheme="majorBidi" w:eastAsia="Calibr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384955" w:rsidRPr="00FA19B8" w:rsidRDefault="00384955" w:rsidP="006A7E3C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eastAsia="Calibr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45C21" w:rsidRPr="00FA19B8" w:rsidRDefault="00E16F22" w:rsidP="006A7E3C">
      <w:pPr>
        <w:pStyle w:val="PlainText"/>
        <w:widowControl/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4E5D74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5D74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2119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32E87" w:rsidRPr="00FA19B8" w:rsidRDefault="00032E87" w:rsidP="006A7E3C">
      <w:pPr>
        <w:tabs>
          <w:tab w:val="left" w:pos="4140"/>
          <w:tab w:val="left" w:pos="6390"/>
        </w:tabs>
        <w:spacing w:before="120" w:after="120" w:line="410" w:lineRule="exact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D966D0" w:rsidRPr="00FA19B8" w:rsidRDefault="00D966D0" w:rsidP="00062155">
      <w:pPr>
        <w:tabs>
          <w:tab w:val="left" w:pos="4140"/>
          <w:tab w:val="left" w:pos="6390"/>
        </w:tabs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B5C77" w:rsidRPr="00FA19B8">
        <w:rPr>
          <w:rFonts w:asciiTheme="majorBidi" w:hAnsiTheme="majorBidi" w:cstheme="majorBidi"/>
          <w:sz w:val="32"/>
          <w:szCs w:val="32"/>
        </w:rPr>
        <w:t>2560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40BE2" w:rsidRPr="00FA19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</w:t>
      </w:r>
      <w:r w:rsidR="00840BE2" w:rsidRPr="00FA19B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FA19B8">
        <w:rPr>
          <w:rFonts w:asciiTheme="majorBidi" w:hAnsiTheme="majorBidi" w:cstheme="majorBidi"/>
          <w:sz w:val="32"/>
          <w:szCs w:val="32"/>
          <w:cs/>
        </w:rPr>
        <w:t>รอบระยะเวลาบัญชีที่เริ่มในหรือหลังวันที่</w:t>
      </w:r>
      <w:r w:rsidRPr="00FA19B8">
        <w:rPr>
          <w:rFonts w:asciiTheme="majorBidi" w:hAnsiTheme="majorBidi" w:cstheme="majorBidi"/>
          <w:sz w:val="32"/>
          <w:szCs w:val="32"/>
        </w:rPr>
        <w:t xml:space="preserve"> 1 </w:t>
      </w:r>
      <w:r w:rsidRPr="00FA19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="005B5C77" w:rsidRPr="00FA19B8">
        <w:rPr>
          <w:rFonts w:asciiTheme="majorBidi" w:hAnsiTheme="majorBidi" w:cstheme="majorBidi"/>
          <w:sz w:val="32"/>
          <w:szCs w:val="32"/>
        </w:rPr>
        <w:t>2561</w:t>
      </w:r>
      <w:r w:rsidRPr="00FA19B8">
        <w:rPr>
          <w:rFonts w:asciiTheme="majorBidi" w:hAnsiTheme="majorBidi" w:cstheme="majorBidi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</w:t>
      </w:r>
      <w:r w:rsidR="00840BE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อย่างเป็นสาระสำคัญต่องบการเงินของบริษัทฯ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</w:p>
    <w:p w:rsidR="00032E87" w:rsidRPr="00FA19B8" w:rsidRDefault="00032E87" w:rsidP="00F02937">
      <w:pPr>
        <w:tabs>
          <w:tab w:val="left" w:pos="1080"/>
          <w:tab w:val="left" w:pos="4140"/>
          <w:tab w:val="left" w:pos="6390"/>
        </w:tabs>
        <w:spacing w:before="120" w:after="120" w:line="410" w:lineRule="exact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ข. 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</w:t>
      </w:r>
      <w:r w:rsidR="00832FE3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5B5C77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2FE3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5B5C77" w:rsidRPr="00FA19B8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D53F5D" w:rsidRPr="00FA19B8" w:rsidRDefault="00D53F5D" w:rsidP="0006215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B5C77" w:rsidRPr="00FA19B8">
        <w:rPr>
          <w:rFonts w:asciiTheme="majorBidi" w:hAnsiTheme="majorBidi" w:cstheme="majorBidi"/>
          <w:sz w:val="32"/>
          <w:szCs w:val="32"/>
        </w:rPr>
        <w:t>2561</w:t>
      </w:r>
      <w:r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และฉบับใหม่จำนวนหลายฉบับ</w:t>
      </w:r>
      <w:r w:rsidR="006A7E3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7E3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A19B8">
        <w:rPr>
          <w:rFonts w:asciiTheme="majorBidi" w:hAnsiTheme="majorBidi" w:cstheme="majorBidi"/>
          <w:sz w:val="32"/>
          <w:szCs w:val="32"/>
        </w:rPr>
        <w:t>1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B5C77" w:rsidRPr="00FA19B8">
        <w:rPr>
          <w:rFonts w:asciiTheme="majorBidi" w:hAnsiTheme="majorBidi" w:cstheme="majorBidi"/>
          <w:sz w:val="32"/>
          <w:szCs w:val="32"/>
        </w:rPr>
        <w:t>2562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D53F5D" w:rsidRPr="00FA19B8" w:rsidRDefault="00D53F5D" w:rsidP="0006215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ฝ่ายบริหารของบริษัทฯเชื่อว่ามาตรฐานการรายงานทางการเงินฉบับปรับปรุงดังกล่าว</w:t>
      </w:r>
      <w:r w:rsidR="00600D7B" w:rsidRPr="00FA19B8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Pr="00FA19B8">
        <w:rPr>
          <w:rFonts w:asciiTheme="majorBidi" w:hAnsiTheme="majorBidi" w:cstheme="majorBidi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032E87" w:rsidRPr="00FA19B8" w:rsidRDefault="00032E87" w:rsidP="0006215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B5C77" w:rsidRPr="00FA19B8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รายได้จากสัญญาที่ทำกับลูกค้า </w:t>
      </w:r>
    </w:p>
    <w:p w:rsidR="00D41010" w:rsidRPr="00FA19B8" w:rsidRDefault="00D41010" w:rsidP="0006215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6A7E3C">
        <w:rPr>
          <w:rFonts w:asciiTheme="majorBidi" w:hAnsiTheme="majorBidi" w:cstheme="majorBidi"/>
          <w:sz w:val="32"/>
          <w:szCs w:val="32"/>
        </w:rPr>
        <w:t>15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600D7B" w:rsidRPr="00FA19B8">
        <w:rPr>
          <w:rFonts w:asciiTheme="majorBidi" w:hAnsiTheme="majorBidi" w:cstheme="majorBidi"/>
          <w:sz w:val="32"/>
          <w:szCs w:val="32"/>
          <w:cs/>
        </w:rPr>
        <w:t>การ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4050"/>
      </w:tblGrid>
      <w:tr w:rsidR="00D41010" w:rsidRPr="00FA19B8" w:rsidTr="00062155">
        <w:tc>
          <w:tcPr>
            <w:tcW w:w="5040" w:type="dxa"/>
            <w:hideMark/>
          </w:tcPr>
          <w:p w:rsidR="00D41010" w:rsidRPr="00FA19B8" w:rsidRDefault="00D41010" w:rsidP="006A7E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5B5C77" w:rsidRPr="00FA19B8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="005B5C77" w:rsidRPr="00FA19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4050" w:type="dxa"/>
            <w:hideMark/>
          </w:tcPr>
          <w:p w:rsidR="00D41010" w:rsidRPr="00FA19B8" w:rsidRDefault="00D41010" w:rsidP="006A7E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41010" w:rsidRPr="00FA19B8" w:rsidTr="00062155">
        <w:tc>
          <w:tcPr>
            <w:tcW w:w="5040" w:type="dxa"/>
            <w:hideMark/>
          </w:tcPr>
          <w:p w:rsidR="00D41010" w:rsidRPr="00FA19B8" w:rsidRDefault="00D41010" w:rsidP="006A7E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5B5C77" w:rsidRPr="00FA19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="005B5C77" w:rsidRPr="00FA19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4050" w:type="dxa"/>
            <w:hideMark/>
          </w:tcPr>
          <w:p w:rsidR="00D41010" w:rsidRPr="00FA19B8" w:rsidRDefault="00D41010" w:rsidP="006A7E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D41010" w:rsidRPr="00FA19B8" w:rsidTr="00062155">
        <w:tc>
          <w:tcPr>
            <w:tcW w:w="5040" w:type="dxa"/>
            <w:hideMark/>
          </w:tcPr>
          <w:p w:rsidR="00D41010" w:rsidRPr="00FA19B8" w:rsidRDefault="00D41010" w:rsidP="006A7E3C">
            <w:pPr>
              <w:ind w:left="3" w:right="-104"/>
              <w:rPr>
                <w:rFonts w:asciiTheme="majorBidi" w:hAnsiTheme="majorBidi" w:cstheme="majorBidi"/>
                <w:sz w:val="32"/>
                <w:szCs w:val="32"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D41010" w:rsidRPr="00FA19B8" w:rsidRDefault="00D41010" w:rsidP="006A7E3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41010" w:rsidRPr="00FA19B8" w:rsidTr="00062155">
        <w:tc>
          <w:tcPr>
            <w:tcW w:w="5040" w:type="dxa"/>
          </w:tcPr>
          <w:p w:rsidR="00D41010" w:rsidRPr="00FA19B8" w:rsidRDefault="00D41010" w:rsidP="006A7E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="005B5C77" w:rsidRPr="00FA19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D41010" w:rsidRPr="00FA19B8" w:rsidRDefault="00D41010" w:rsidP="006A7E3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41010" w:rsidRPr="00FA19B8" w:rsidTr="00062155">
        <w:tc>
          <w:tcPr>
            <w:tcW w:w="5040" w:type="dxa"/>
          </w:tcPr>
          <w:p w:rsidR="00D41010" w:rsidRPr="00FA19B8" w:rsidRDefault="00D41010" w:rsidP="006A7E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="005B5C77" w:rsidRPr="00FA19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D41010" w:rsidRPr="00FA19B8" w:rsidRDefault="00D41010" w:rsidP="006A7E3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41010" w:rsidRPr="00FA19B8" w:rsidTr="00062155">
        <w:tc>
          <w:tcPr>
            <w:tcW w:w="5040" w:type="dxa"/>
          </w:tcPr>
          <w:p w:rsidR="00D41010" w:rsidRPr="00FA19B8" w:rsidRDefault="00D41010" w:rsidP="006A7E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="0035283D" w:rsidRPr="00FA19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D41010" w:rsidRPr="00FA19B8" w:rsidRDefault="00D41010" w:rsidP="006A7E3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A7F36" w:rsidRPr="00FA19B8" w:rsidRDefault="001A7F36" w:rsidP="00062155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35283D" w:rsidRPr="00FA19B8">
        <w:rPr>
          <w:rFonts w:asciiTheme="majorBidi" w:hAnsiTheme="majorBidi" w:cstheme="majorBidi"/>
          <w:sz w:val="32"/>
          <w:szCs w:val="32"/>
        </w:rPr>
        <w:t>15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="0035283D" w:rsidRPr="00FA19B8">
        <w:rPr>
          <w:rFonts w:asciiTheme="majorBidi" w:hAnsiTheme="majorBidi" w:cstheme="majorBidi"/>
          <w:sz w:val="32"/>
          <w:szCs w:val="32"/>
        </w:rPr>
        <w:t>5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1A7F36" w:rsidRPr="00FA19B8" w:rsidRDefault="001A7F36" w:rsidP="0006215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lastRenderedPageBreak/>
        <w:t>ฝ่ายบริหารของบริษัทฯเชื่อว่ามาตรฐานฉบับดังกล่าว จะไม่มีผลกระทบอย่างเป็นสาระสำคัญต่องบการเงินของบริษัทฯ</w:t>
      </w:r>
    </w:p>
    <w:p w:rsidR="00032E87" w:rsidRPr="00FA19B8" w:rsidRDefault="001A7F36" w:rsidP="00F02937">
      <w:pPr>
        <w:tabs>
          <w:tab w:val="left" w:pos="1080"/>
          <w:tab w:val="left" w:pos="4140"/>
          <w:tab w:val="left" w:pos="6390"/>
        </w:tabs>
        <w:spacing w:before="120" w:after="120" w:line="410" w:lineRule="exact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ค. 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32E87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35283D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</w:t>
      </w:r>
      <w:r w:rsidR="0035283D" w:rsidRPr="00FA19B8">
        <w:rPr>
          <w:rFonts w:asciiTheme="majorBidi" w:hAnsiTheme="majorBidi" w:cstheme="majorBidi"/>
          <w:b/>
          <w:bCs/>
          <w:sz w:val="32"/>
          <w:szCs w:val="32"/>
        </w:rPr>
        <w:t xml:space="preserve"> 2563</w:t>
      </w:r>
    </w:p>
    <w:p w:rsidR="001A7F36" w:rsidRPr="00FA19B8" w:rsidRDefault="001A7F36" w:rsidP="0006215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ในระหว่างปีปัจจุบัน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="0035283D" w:rsidRPr="00FA19B8">
        <w:rPr>
          <w:rFonts w:asciiTheme="majorBidi" w:hAnsiTheme="majorBidi" w:cstheme="majorBidi"/>
          <w:sz w:val="32"/>
          <w:szCs w:val="32"/>
        </w:rPr>
        <w:t xml:space="preserve"> 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6480"/>
      </w:tblGrid>
      <w:tr w:rsidR="001A7F36" w:rsidRPr="00FA19B8" w:rsidTr="00062155">
        <w:tc>
          <w:tcPr>
            <w:tcW w:w="9090" w:type="dxa"/>
            <w:gridSpan w:val="2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A7F36" w:rsidRPr="00FA19B8" w:rsidTr="00062155">
        <w:tc>
          <w:tcPr>
            <w:tcW w:w="2610" w:type="dxa"/>
          </w:tcPr>
          <w:p w:rsidR="001A7F36" w:rsidRPr="00FA19B8" w:rsidRDefault="001A7F36" w:rsidP="005B04F9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6D139A" w:rsidRPr="00FA19B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7</w:t>
            </w:r>
          </w:p>
        </w:tc>
        <w:tc>
          <w:tcPr>
            <w:tcW w:w="6480" w:type="dxa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1A7F36" w:rsidRPr="00FA19B8" w:rsidTr="00062155">
        <w:tc>
          <w:tcPr>
            <w:tcW w:w="2610" w:type="dxa"/>
          </w:tcPr>
          <w:p w:rsidR="001A7F36" w:rsidRPr="00FA19B8" w:rsidRDefault="001A7F36" w:rsidP="005B04F9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480" w:type="dxa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1A7F36" w:rsidRPr="00FA19B8" w:rsidTr="00062155">
        <w:tc>
          <w:tcPr>
            <w:tcW w:w="9090" w:type="dxa"/>
            <w:gridSpan w:val="2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A7F36" w:rsidRPr="00FA19B8" w:rsidTr="00062155">
        <w:tc>
          <w:tcPr>
            <w:tcW w:w="2610" w:type="dxa"/>
          </w:tcPr>
          <w:p w:rsidR="001A7F36" w:rsidRPr="00FA19B8" w:rsidRDefault="001A7F36" w:rsidP="005B04F9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6D139A" w:rsidRPr="00FA19B8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FA19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6480" w:type="dxa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1A7F36" w:rsidRPr="00FA19B8" w:rsidTr="00062155">
        <w:tc>
          <w:tcPr>
            <w:tcW w:w="9090" w:type="dxa"/>
            <w:gridSpan w:val="2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A7F36" w:rsidRPr="00FA19B8" w:rsidTr="00062155">
        <w:tc>
          <w:tcPr>
            <w:tcW w:w="2610" w:type="dxa"/>
          </w:tcPr>
          <w:p w:rsidR="001A7F36" w:rsidRPr="00FA19B8" w:rsidRDefault="001A7F36" w:rsidP="005B04F9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6D139A" w:rsidRPr="00FA19B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480" w:type="dxa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A7F36" w:rsidRPr="00FA19B8" w:rsidTr="00062155">
        <w:tc>
          <w:tcPr>
            <w:tcW w:w="2610" w:type="dxa"/>
          </w:tcPr>
          <w:p w:rsidR="001A7F36" w:rsidRPr="00FA19B8" w:rsidRDefault="001A7F36" w:rsidP="005B04F9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6D139A" w:rsidRPr="00FA19B8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480" w:type="dxa"/>
          </w:tcPr>
          <w:p w:rsidR="001A7F36" w:rsidRPr="00FA19B8" w:rsidRDefault="001A7F36" w:rsidP="001A7F3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A7F36" w:rsidRPr="00FA19B8" w:rsidRDefault="001A7F36" w:rsidP="00062155">
      <w:pPr>
        <w:tabs>
          <w:tab w:val="left" w:pos="4140"/>
          <w:tab w:val="left" w:pos="639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06215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19B8">
        <w:rPr>
          <w:rFonts w:asciiTheme="majorBidi" w:hAnsiTheme="majorBidi" w:cstheme="majorBidi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06215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FA19B8">
        <w:rPr>
          <w:rFonts w:asciiTheme="majorBidi" w:hAnsiTheme="majorBidi" w:cstheme="majorBidi"/>
          <w:sz w:val="32"/>
          <w:szCs w:val="32"/>
        </w:rPr>
        <w:t>(Business Model)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A7F36" w:rsidRPr="00FA19B8" w:rsidRDefault="001A7F36" w:rsidP="000621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 </w:t>
      </w:r>
    </w:p>
    <w:p w:rsidR="006A7E3C" w:rsidRDefault="006A7E3C">
      <w:pPr>
        <w:rPr>
          <w:rFonts w:asciiTheme="majorBidi" w:eastAsia="Angsana New" w:hAnsiTheme="majorBidi" w:cstheme="majorBidi"/>
          <w:b/>
          <w:bCs/>
          <w:sz w:val="32"/>
          <w:szCs w:val="32"/>
          <w:lang w:eastAsia="x-none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ED3AF3" w:rsidRPr="00FA19B8" w:rsidRDefault="00E032B0" w:rsidP="001015A1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C53226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C53226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E44BB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3AF3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274560" w:rsidRPr="00FA19B8" w:rsidRDefault="0053402B" w:rsidP="001015A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274560" w:rsidRPr="00FA19B8" w:rsidRDefault="00FC1203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ก)</w:t>
      </w: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6A7E3C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ค่านายหน้า</w:t>
      </w:r>
    </w:p>
    <w:p w:rsidR="00274560" w:rsidRPr="00FA19B8" w:rsidRDefault="006A7E3C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ค่านายหน้าจากการเป็นนายหน้าซื้อขายหลักทรัพย์และสัญญาซื้อขายล่วงหน้าถือเป็นรายได้ ณ วันที่ที่เกิดรายการ</w:t>
      </w:r>
    </w:p>
    <w:p w:rsidR="00274560" w:rsidRPr="00FA19B8" w:rsidRDefault="00FC1203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ข)</w:t>
      </w:r>
      <w:r w:rsidR="00274560"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="006A7E3C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</w:t>
      </w:r>
    </w:p>
    <w:p w:rsidR="00274560" w:rsidRPr="00FA19B8" w:rsidRDefault="006A7E3C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6A7E3C" w:rsidRDefault="00FC1203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ค)</w:t>
      </w:r>
      <w:r w:rsidR="00274560"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="006A7E3C">
        <w:rPr>
          <w:rFonts w:asciiTheme="majorBidi" w:eastAsia="Angsana New" w:hAnsiTheme="majorBidi" w:cstheme="majorBidi" w:hint="cs"/>
          <w:sz w:val="32"/>
          <w:szCs w:val="32"/>
          <w:cs/>
        </w:rPr>
        <w:t>กำไรและผลตอบแทนจากเครื่องมือทางการเงิน</w:t>
      </w:r>
    </w:p>
    <w:p w:rsidR="00274560" w:rsidRPr="00FA19B8" w:rsidRDefault="006A7E3C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กําไร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(ขาดทุน)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จากการซื้อขายหลักทรัพย์และสัญญาซื้อขายล่วงหน้า</w:t>
      </w:r>
    </w:p>
    <w:p w:rsidR="00274560" w:rsidRPr="00FA19B8" w:rsidRDefault="00274560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กําไร</w:t>
      </w:r>
      <w:r w:rsidR="006A7E3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(ขาดทุน)</w:t>
      </w:r>
      <w:r w:rsidR="006A7E3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จากการซื้อขายหลักทรัพย์และสัญญาซื้อขายล่วงหน้าถือเป็นรายได้หรือค่าใช้จ่าย</w:t>
      </w:r>
      <w:r w:rsidR="002870F4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ณ วันที่ที่เกิดรายการ</w:t>
      </w:r>
    </w:p>
    <w:p w:rsidR="00274560" w:rsidRPr="00FA19B8" w:rsidRDefault="00274560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  <w:t>ดอกเบี้ยและเงินปันผล</w:t>
      </w:r>
    </w:p>
    <w:p w:rsidR="00274560" w:rsidRPr="00FA19B8" w:rsidRDefault="00274560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ดอกเบี้ยถือเป็นรายได้ตามเกณฑ์คงค้าง เงินปันผลจากเงินลงทุนถือเป็นรายได้เมื่อบริษัทฯมีสิทธิในการรับเงินปันผล</w:t>
      </w:r>
    </w:p>
    <w:p w:rsidR="00274560" w:rsidRPr="00FA19B8" w:rsidRDefault="006A7E3C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 w:hint="cs"/>
          <w:sz w:val="32"/>
          <w:szCs w:val="32"/>
          <w:cs/>
        </w:rPr>
        <w:t>ง</w:t>
      </w:r>
      <w:r w:rsidR="00FC1203" w:rsidRPr="00FA19B8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eastAsia="Angsana New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274560" w:rsidRPr="00FA19B8" w:rsidRDefault="006A7E3C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ถือ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เป็นรายได้ตามระยะเวลาของเงินให้กู้ยืมโดยคำนวณจากยอดเงินต้นที่คงค้าง เว้นแต่มีความไม่แน่นอนในการเรียกเก็บเงินต้นและดอกเบี้ย บริษัทฯจึงหยุดรับรู้รายได้ดอกเบี้ยดังกล่าวตามเกณฑ์คงค้าง</w:t>
      </w:r>
    </w:p>
    <w:p w:rsidR="00274560" w:rsidRPr="00FA19B8" w:rsidRDefault="00274560" w:rsidP="001015A1">
      <w:pPr>
        <w:tabs>
          <w:tab w:val="left" w:pos="360"/>
          <w:tab w:val="left" w:pos="900"/>
          <w:tab w:val="left" w:pos="1980"/>
          <w:tab w:val="left" w:pos="3600"/>
          <w:tab w:val="left" w:pos="41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274560" w:rsidRPr="00FA19B8" w:rsidRDefault="00274560" w:rsidP="001015A1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FA19B8">
        <w:rPr>
          <w:rFonts w:asciiTheme="majorBidi" w:hAnsiTheme="majorBidi" w:cstheme="majorBidi"/>
          <w:cs/>
        </w:rPr>
        <w:t>1)</w:t>
      </w:r>
      <w:r w:rsidRPr="00FA19B8">
        <w:rPr>
          <w:rFonts w:asciiTheme="majorBidi" w:hAnsiTheme="majorBidi" w:cstheme="majorBidi"/>
          <w:cs/>
        </w:rPr>
        <w:tab/>
        <w:t>ลูกหนี้ทั่วไปที่มีหลักประกันต่ำกว่ามูลหนี้</w:t>
      </w:r>
    </w:p>
    <w:p w:rsidR="00274560" w:rsidRPr="00FA19B8" w:rsidRDefault="00274560" w:rsidP="001015A1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FA19B8">
        <w:rPr>
          <w:rFonts w:asciiTheme="majorBidi" w:hAnsiTheme="majorBidi" w:cstheme="majorBidi"/>
          <w:cs/>
        </w:rPr>
        <w:t>2)</w:t>
      </w:r>
      <w:r w:rsidRPr="00FA19B8">
        <w:rPr>
          <w:rFonts w:asciiTheme="majorBidi" w:hAnsiTheme="majorBidi" w:cstheme="majorBidi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FA19B8" w:rsidRDefault="00274560" w:rsidP="001015A1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FA19B8">
        <w:rPr>
          <w:rFonts w:asciiTheme="majorBidi" w:hAnsiTheme="majorBidi" w:cstheme="majorBidi"/>
          <w:cs/>
        </w:rPr>
        <w:t>3)</w:t>
      </w:r>
      <w:r w:rsidRPr="00FA19B8">
        <w:rPr>
          <w:rFonts w:asciiTheme="majorBidi" w:hAnsiTheme="majorBidi" w:cstheme="majorBidi"/>
          <w:cs/>
        </w:rPr>
        <w:tab/>
        <w:t>ลูกหนี้อื่นที่มียอดค้างชำระดอกเบี้ยตั้งแต่สามเดือนขึ้นไป</w:t>
      </w:r>
    </w:p>
    <w:p w:rsidR="00274560" w:rsidRPr="00FA19B8" w:rsidRDefault="00274560" w:rsidP="001015A1">
      <w:pPr>
        <w:tabs>
          <w:tab w:val="left" w:pos="600"/>
          <w:tab w:val="left" w:pos="19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E83444" w:rsidRPr="00FA19B8">
        <w:rPr>
          <w:rFonts w:asciiTheme="majorBidi" w:hAnsiTheme="majorBidi" w:cstheme="majorBidi"/>
          <w:sz w:val="32"/>
          <w:szCs w:val="32"/>
          <w:cs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 กธ. </w:t>
      </w:r>
      <w:r w:rsidR="009C76F1" w:rsidRPr="00FA19B8">
        <w:rPr>
          <w:rFonts w:asciiTheme="majorBidi" w:hAnsiTheme="majorBidi" w:cstheme="majorBidi"/>
          <w:sz w:val="32"/>
          <w:szCs w:val="32"/>
        </w:rPr>
        <w:t>5/2544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9C76F1" w:rsidRPr="00FA19B8">
        <w:rPr>
          <w:rFonts w:asciiTheme="majorBidi" w:hAnsiTheme="majorBidi" w:cstheme="majorBidi"/>
          <w:sz w:val="32"/>
          <w:szCs w:val="32"/>
        </w:rPr>
        <w:t>15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E161FE"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="009C76F1" w:rsidRPr="00FA19B8">
        <w:rPr>
          <w:rFonts w:asciiTheme="majorBidi" w:hAnsiTheme="majorBidi" w:cstheme="majorBidi"/>
          <w:sz w:val="32"/>
          <w:szCs w:val="32"/>
        </w:rPr>
        <w:t>2544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6A7E3C" w:rsidRDefault="006A7E3C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D202C7" w:rsidRPr="00FA19B8" w:rsidRDefault="0053402B" w:rsidP="00135AD5">
      <w:pPr>
        <w:tabs>
          <w:tab w:val="left" w:pos="900"/>
          <w:tab w:val="left" w:pos="1980"/>
          <w:tab w:val="left" w:pos="360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202C7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:rsidR="00274560" w:rsidRPr="00FA19B8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ก)</w:t>
      </w:r>
      <w:r w:rsidR="00D202C7" w:rsidRPr="00FA19B8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ดอกเบี้ยเงินกู้ยืม</w:t>
      </w:r>
    </w:p>
    <w:p w:rsidR="00274560" w:rsidRPr="00FA19B8" w:rsidRDefault="00274560" w:rsidP="00135AD5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ดอกเบี้ย</w:t>
      </w:r>
      <w:r w:rsidRPr="00FA19B8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ยืมถือเป็นค่าใช้จ่ายตามเกณฑ์คงค้าง</w:t>
      </w:r>
    </w:p>
    <w:p w:rsidR="00D202C7" w:rsidRPr="00FA19B8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ข)</w:t>
      </w:r>
      <w:r w:rsidR="00D202C7" w:rsidRPr="00FA19B8">
        <w:rPr>
          <w:rFonts w:asciiTheme="majorBidi" w:eastAsia="Angsana New" w:hAnsiTheme="majorBidi" w:cstheme="majorBidi"/>
          <w:i/>
          <w:iCs/>
          <w:sz w:val="32"/>
          <w:szCs w:val="32"/>
          <w:cs/>
        </w:rPr>
        <w:tab/>
      </w:r>
      <w:r w:rsidR="00D202C7" w:rsidRPr="00FA19B8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ค่าธรรมเนียมและบริการจ่าย</w:t>
      </w:r>
    </w:p>
    <w:p w:rsidR="00D202C7" w:rsidRPr="00FA19B8" w:rsidRDefault="00D202C7" w:rsidP="00135AD5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ค่าธรรมเนียม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และบริการจ่ายถือเป็นค่าใช้จ่ายตามเกณฑ์คงค้าง</w:t>
      </w:r>
    </w:p>
    <w:p w:rsidR="00274560" w:rsidRPr="00FA19B8" w:rsidRDefault="009C76F1" w:rsidP="00135AD5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4560" w:rsidRPr="00FA19B8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 w:rsidR="003C56F3" w:rsidRPr="00FA19B8">
        <w:rPr>
          <w:rFonts w:asciiTheme="majorBidi" w:hAnsiTheme="majorBidi" w:cstheme="majorBidi"/>
          <w:sz w:val="32"/>
          <w:szCs w:val="32"/>
          <w:cs/>
        </w:rPr>
        <w:t>กำหนดจ่าย</w:t>
      </w:r>
      <w:r w:rsidR="003C56F3" w:rsidRPr="00FA19B8">
        <w:rPr>
          <w:rFonts w:asciiTheme="majorBidi" w:hAnsiTheme="majorBidi" w:cstheme="majorBidi"/>
          <w:spacing w:val="-4"/>
          <w:sz w:val="32"/>
          <w:szCs w:val="32"/>
          <w:cs/>
        </w:rPr>
        <w:t>คืน</w:t>
      </w:r>
      <w:r w:rsidR="00746B4E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="00E032B0" w:rsidRPr="00FA19B8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</w:t>
      </w:r>
      <w:r w:rsidR="003C56F3" w:rsidRPr="00FA19B8">
        <w:rPr>
          <w:rFonts w:asciiTheme="majorBidi" w:hAnsiTheme="majorBidi" w:cstheme="majorBidi"/>
          <w:spacing w:val="-4"/>
          <w:sz w:val="32"/>
          <w:szCs w:val="32"/>
          <w:cs/>
        </w:rPr>
        <w:t>หรือน้อยกว่านับจากวันได้มา และ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รวมถึงเงินลงทุนระยะสั้นในตั๋วเงินหรือตั๋ว</w:t>
      </w:r>
      <w:r w:rsidRPr="00FA19B8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746B4E" w:rsidRPr="00FA19B8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ที่ออกโดยสถาบันการเงินประเภทเผื่อเรียกและประเภทที่มีวันถึงกำหนดภายใน </w:t>
      </w:r>
      <w:r w:rsidR="009C76F1" w:rsidRPr="00FA19B8">
        <w:rPr>
          <w:rFonts w:asciiTheme="majorBidi" w:hAnsiTheme="majorBidi" w:cstheme="majorBidi"/>
          <w:sz w:val="32"/>
          <w:szCs w:val="32"/>
        </w:rPr>
        <w:t>3</w:t>
      </w:r>
      <w:r w:rsidR="00715678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เดือนหรือน้อยกว่า </w:t>
      </w:r>
      <w:r w:rsidR="00746B4E" w:rsidRPr="00FA19B8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และไม่มีข้อจำกัดในการเบิกใช้ </w:t>
      </w:r>
    </w:p>
    <w:p w:rsidR="00274560" w:rsidRPr="00FA19B8" w:rsidRDefault="009C76F1" w:rsidP="001A7F36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4.4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:rsidR="00274560" w:rsidRPr="00FA19B8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</w:t>
      </w:r>
      <w:r w:rsidR="00D202C7" w:rsidRPr="00FA19B8">
        <w:rPr>
          <w:rFonts w:asciiTheme="majorBidi" w:eastAsia="Angsana New" w:hAnsiTheme="majorBidi" w:cstheme="majorBidi"/>
          <w:sz w:val="32"/>
          <w:szCs w:val="32"/>
          <w:cs/>
        </w:rPr>
        <w:t>สินทรัพย์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ที่ลูกค้าวางไว้กับบริษัทฯเพื่อการซื้อขายหลักทรัพย์บัญชีเงินสดและบัญชีเครดิต</w:t>
      </w:r>
      <w:r w:rsidR="00B73987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บาลานซ์ 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</w:t>
      </w:r>
      <w:r w:rsidR="008D466A" w:rsidRPr="00FA19B8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274560" w:rsidRPr="00FA19B8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:rsidR="00EB11AB" w:rsidRPr="00FA19B8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="00EB11AB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บริษัทฯประกอบธุรกรรมการยืมและให้ยืมหลักทรัพย์ โดยบริษัทฯให้บริการในฐานะเป็นตัวแทนหรือเข้าเป็นคู่สัญญากับผู้ยืมและผู้ให้ยืมหลักทรัพย์  บริษัทฯบันทึกบัญชีรับรู้ภาระที่ต้องส่งคืนหลักทรัพย์ที่ยืมมาซึ่งได้นำไปให้ยืมต่อเป็นเจ้าหนี้หุ้นยืม และบันทึกบัญชีหลักทรัพย์ซึ่งนำไปให้ลูกค้ายืมต่อเป็นลูกหนี้ยืมหลักทรัพย์ในงบแสดงฐานะการเงิน โดยคำนวณจากราคาปิด ณ วันสุดท้ายของปีของตลาดหลักทรัพย์แห่งประเทศไทย </w:t>
      </w:r>
    </w:p>
    <w:p w:rsidR="00EB11AB" w:rsidRPr="00FA19B8" w:rsidRDefault="00EB11AB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บริษัทฯจะปรับปรุงบัญชีเจ้าหนี้หุ้นยืมที่บริษัทนำหลักทรัพย์ที่ยืมมาไปขายต่อ โดยคำนวณจากราคาเสนอขายล่าสุด ณ วันสุดท้ายของปีของตลาดหลักทรัพย์แห่งประเทศไทย และบันทึกการเปลี่ยนแปลงมูลค่าดังกล่าวในส่วนของกำไรหรือขาดทุน </w:t>
      </w:r>
    </w:p>
    <w:p w:rsidR="00EB11AB" w:rsidRPr="00FA19B8" w:rsidRDefault="00EB11AB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1F2E34" w:rsidRPr="00FA19B8">
        <w:rPr>
          <w:rFonts w:asciiTheme="majorBidi" w:eastAsia="Angsana New" w:hAnsiTheme="majorBidi" w:cstheme="majorBidi"/>
          <w:sz w:val="32"/>
          <w:szCs w:val="32"/>
          <w:cs/>
        </w:rPr>
        <w:t>นอกจากนี้ บริษัทฯ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ันทึก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วางประกัน</w:t>
      </w:r>
    </w:p>
    <w:p w:rsidR="00A846E2" w:rsidRPr="00FA19B8" w:rsidRDefault="00EB11AB" w:rsidP="00135AD5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ค่าธรรมเนียมการยืมและการให้ยืมหลักทรัพย์บันทึกตามเกณฑ์คงค้างตามระยะเวลา </w:t>
      </w: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</w:p>
    <w:p w:rsidR="006A7E3C" w:rsidRDefault="006A7E3C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274560" w:rsidRPr="00FA19B8" w:rsidRDefault="00FE7194" w:rsidP="001015A1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</w:t>
      </w:r>
    </w:p>
    <w:p w:rsidR="00274560" w:rsidRPr="00FA19B8" w:rsidRDefault="00FC1203" w:rsidP="001015A1">
      <w:pPr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ก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</w:t>
      </w:r>
      <w:r w:rsidR="008D466A" w:rsidRPr="00FA19B8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FA19B8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</w:p>
    <w:p w:rsidR="00274560" w:rsidRPr="00FA19B8" w:rsidRDefault="00FC1203" w:rsidP="001015A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</w:t>
      </w:r>
      <w:r w:rsidR="00D202C7" w:rsidRPr="00FA19B8">
        <w:rPr>
          <w:rFonts w:asciiTheme="majorBidi" w:hAnsiTheme="majorBidi" w:cstheme="majorBidi"/>
          <w:sz w:val="32"/>
          <w:szCs w:val="32"/>
          <w:cs/>
        </w:rPr>
        <w:t xml:space="preserve">จะรับรู้เป็นกำไร(ขาดทุน)จากการวัดมูลค่าเงินลงทุนในส่วนของกำไรขาดทุนเบ็ดเสร็จอื่นในงบกำไรขาดทุนเบ็ดเสร็จ 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และจะบันทึกใน</w:t>
      </w:r>
      <w:r w:rsidR="008D466A" w:rsidRPr="00FA19B8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FA19B8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เมื่อได้จำหน่ายหลักทรัพย์นั้นออกไป</w:t>
      </w:r>
    </w:p>
    <w:p w:rsidR="00274560" w:rsidRPr="00FA19B8" w:rsidRDefault="00FC1203" w:rsidP="001015A1">
      <w:pPr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ค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27456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ในตราสารหนี้ที่จะถือจนครบกำหนดแสดงมูลค่าตามวิธีราคาทุนตัดจำหน่าย บริษัทฯ</w:t>
      </w:r>
      <w:r w:rsidR="00D202C7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="00E032B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ตัดบัญชีส่วนเกิน/</w:t>
      </w:r>
      <w:r w:rsidR="0027456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ส่วนต่ำกว่ามูลค่าตราสารหนี้ตามอัตราดอกเบี้ยที่แท้จริง ซึ่งจำนวนที่ตัดจำหน่ายนี้จะแสดงเป็นรายการปรับกับดอกเบี้ยรับ</w:t>
      </w:r>
    </w:p>
    <w:p w:rsidR="00274560" w:rsidRPr="00FA19B8" w:rsidRDefault="00FC1203" w:rsidP="001015A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ง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เงินลงทุนในตราสารทุนที่ไม่อยู่ในความต้องการของตลาดถือเป็นเงินลงทุนทั่วไปแสดง</w:t>
      </w:r>
      <w:r w:rsidR="00D202C7" w:rsidRPr="00FA19B8">
        <w:rPr>
          <w:rFonts w:asciiTheme="majorBidi" w:hAnsiTheme="majorBidi" w:cstheme="majorBidi"/>
          <w:sz w:val="32"/>
          <w:szCs w:val="32"/>
          <w:cs/>
        </w:rPr>
        <w:t>ตาม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ราคา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ทุน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สุทธิจากค่าเผื่อการด้อยค่า (ถ้ามี)</w:t>
      </w:r>
    </w:p>
    <w:p w:rsidR="00274560" w:rsidRPr="00FA19B8" w:rsidRDefault="00FC1203" w:rsidP="001015A1">
      <w:pPr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จ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9B15BE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ปี</w:t>
      </w:r>
      <w:r w:rsidR="0027456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ถือพื้นฐานจากการคำนวณอัตราผลตอบแทนหรือราคาจากสมาคมตลาดตราสารหนี้ไทย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274560" w:rsidRPr="00FA19B8" w:rsidRDefault="00FC1203" w:rsidP="001015A1">
      <w:pPr>
        <w:spacing w:before="120" w:after="120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ฉ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บริษัทฯจะบันทึกขาดทุนจากการด้อยค่าของเงินลงทุน 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ไว้ใน</w:t>
      </w:r>
      <w:r w:rsidR="00D202C7" w:rsidRPr="00FA19B8">
        <w:rPr>
          <w:rFonts w:asciiTheme="majorBidi" w:eastAsia="Angsana New" w:hAnsiTheme="majorBidi" w:cstheme="majorBidi"/>
          <w:sz w:val="32"/>
          <w:szCs w:val="32"/>
          <w:cs/>
        </w:rPr>
        <w:t>ส่วนของกำไรหรือขาดทุน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เมื่อมีสิ่งบ่งชี้ถึงการด้อยค่า</w:t>
      </w:r>
    </w:p>
    <w:p w:rsidR="00274560" w:rsidRPr="00FA19B8" w:rsidRDefault="00FC1203" w:rsidP="001015A1">
      <w:pPr>
        <w:spacing w:before="120" w:after="120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ช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บริษัทฯใช้วิธีถัวเฉลี่ยถ่วงน้ำหนัก</w:t>
      </w:r>
      <w:r w:rsidR="002C4E15" w:rsidRPr="00FA19B8">
        <w:rPr>
          <w:rFonts w:asciiTheme="majorBidi" w:eastAsia="Angsana New" w:hAnsiTheme="majorBidi" w:cstheme="majorBidi"/>
          <w:sz w:val="32"/>
          <w:szCs w:val="32"/>
          <w:cs/>
        </w:rPr>
        <w:t>หรือวิธีเข้าก่อน - ออกก่อน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ในการคำนวณต้นทุนของเงินลงทุน และเมื่อมีการจำหน่ายเงินลงทุน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</w:t>
      </w:r>
      <w:r w:rsidR="008D466A" w:rsidRPr="00FA19B8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FA19B8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</w:p>
    <w:p w:rsidR="00F91B00" w:rsidRPr="00FA19B8" w:rsidRDefault="00F91B00" w:rsidP="001015A1">
      <w:pPr>
        <w:spacing w:before="120" w:after="120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ซ)</w:t>
      </w: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ในกรณีที่มีการโอนเปลี่ยนประเภทเงินลงทุน บริษัทฯจะปรับมูลค่าเงินลงทุนดังกล่าวใหม่ โดยใช้มูลค่ายุติธรรม ณ วันที่โอนเปลี่ยนประเภทเงินลงทุน ผลแตกต่างระหว่าง</w:t>
      </w:r>
      <w:r w:rsidR="004456E8" w:rsidRPr="00FA19B8">
        <w:rPr>
          <w:rFonts w:asciiTheme="majorBidi" w:eastAsia="Angsana New" w:hAnsiTheme="majorBidi" w:cstheme="majorBidi"/>
          <w:sz w:val="32"/>
          <w:szCs w:val="32"/>
          <w:cs/>
        </w:rPr>
        <w:t>ราคา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วันที่โอนจะบันทึกในส่วนของกำไรหรือขาดทุนหรือกำไรขาดทุนเบ็ดเสร็จอื่นในงบกำไรขาดทุนเบ็ดเสร็จ แล้วแต่ประเภทของเงินลงทุนที่มีการโอนเปลี่ยน</w:t>
      </w:r>
      <w:r w:rsidR="00E032B0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6A7E3C" w:rsidRDefault="006A7E3C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274560" w:rsidRPr="00FA19B8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7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ลูกหนี้</w:t>
      </w:r>
      <w:r w:rsidR="00E032B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/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38721B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p w:rsidR="00274560" w:rsidRPr="00FA19B8" w:rsidRDefault="00274560" w:rsidP="00135AD5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E032B0" w:rsidRPr="00FA19B8">
        <w:rPr>
          <w:rFonts w:asciiTheme="majorBidi" w:hAnsiTheme="majorBidi" w:cstheme="majorBidi"/>
          <w:sz w:val="32"/>
          <w:szCs w:val="32"/>
          <w:cs/>
        </w:rPr>
        <w:t>/</w:t>
      </w:r>
      <w:r w:rsidRPr="00FA19B8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</w:t>
      </w:r>
      <w:r w:rsidR="0038721B" w:rsidRPr="00FA19B8">
        <w:rPr>
          <w:rFonts w:asciiTheme="majorBidi" w:hAnsiTheme="majorBidi" w:cstheme="majorBidi"/>
          <w:sz w:val="32"/>
          <w:szCs w:val="32"/>
          <w:cs/>
        </w:rPr>
        <w:t xml:space="preserve">และบริษัทหลักทรัพย์ </w:t>
      </w:r>
      <w:r w:rsidRPr="00FA19B8">
        <w:rPr>
          <w:rFonts w:asciiTheme="majorBidi" w:hAnsiTheme="majorBidi" w:cstheme="majorBidi"/>
          <w:sz w:val="32"/>
          <w:szCs w:val="32"/>
          <w:cs/>
        </w:rPr>
        <w:t>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</w:t>
      </w:r>
      <w:r w:rsidR="00D202C7" w:rsidRPr="00FA19B8">
        <w:rPr>
          <w:rFonts w:asciiTheme="majorBidi" w:hAnsiTheme="majorBidi" w:cstheme="majorBidi"/>
          <w:sz w:val="32"/>
          <w:szCs w:val="32"/>
          <w:cs/>
        </w:rPr>
        <w:t xml:space="preserve">ผ่านสำนักหักบัญชี </w:t>
      </w:r>
      <w:r w:rsidRPr="00FA19B8">
        <w:rPr>
          <w:rFonts w:asciiTheme="majorBidi" w:hAnsiTheme="majorBidi" w:cstheme="majorBidi"/>
          <w:sz w:val="32"/>
          <w:szCs w:val="32"/>
          <w:cs/>
        </w:rPr>
        <w:t>ทั้งนี้รวมถึงเงินที่ได้นำไปวางเป็นประกันกับสำนักหักบัญชีในการทำธุรกรรมอนุพันธ์</w:t>
      </w:r>
      <w:r w:rsidR="008D466A" w:rsidRPr="00FA19B8">
        <w:rPr>
          <w:rFonts w:asciiTheme="majorBidi" w:hAnsiTheme="majorBidi" w:cstheme="majorBidi"/>
          <w:sz w:val="32"/>
          <w:szCs w:val="32"/>
          <w:cs/>
        </w:rPr>
        <w:t xml:space="preserve"> และยอดดุลสุทธิลูกหนี้/เจ้าหนี้</w:t>
      </w:r>
      <w:r w:rsidR="00116519" w:rsidRPr="00FA19B8">
        <w:rPr>
          <w:rFonts w:asciiTheme="majorBidi" w:hAnsiTheme="majorBidi" w:cstheme="majorBidi"/>
          <w:sz w:val="32"/>
          <w:szCs w:val="32"/>
          <w:cs/>
        </w:rPr>
        <w:t>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  <w:r w:rsidR="00E032B0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74560" w:rsidRPr="00FA19B8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 และการตั้งค่าเผื่อหนี้สงสัยจะสูญ</w:t>
      </w:r>
    </w:p>
    <w:p w:rsidR="00274560" w:rsidRPr="00FA19B8" w:rsidRDefault="00274560" w:rsidP="00135AD5">
      <w:pPr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ลูกหนี้ธุรกิจหลักทรัพย์</w:t>
      </w:r>
      <w:r w:rsidRPr="00FA19B8">
        <w:rPr>
          <w:rFonts w:asciiTheme="majorBidi" w:hAnsiTheme="majorBidi" w:cstheme="majorBidi"/>
          <w:sz w:val="32"/>
          <w:szCs w:val="32"/>
          <w:cs/>
        </w:rPr>
        <w:t>และสัญญาซื้อขายล่วงหน้า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หนี้สงสัยจะสูญ และบวกดอกเบี้ยค้างรับ </w:t>
      </w:r>
    </w:p>
    <w:p w:rsidR="00274560" w:rsidRPr="00FA19B8" w:rsidRDefault="00274560" w:rsidP="00135AD5">
      <w:pPr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  <w:t>ทั้งนี้ ลูกหนี้ธุรกิจหลักทรัพย์ให้รวมถึงลูกหนี้ที่ซื้อขายหลักทรัพย์ด้วยเงินสด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</w:t>
      </w:r>
      <w:r w:rsidR="00FC1203" w:rsidRPr="00FA19B8">
        <w:rPr>
          <w:rFonts w:asciiTheme="majorBidi" w:eastAsia="Angsana New" w:hAnsiTheme="majorBidi" w:cstheme="majorBidi"/>
          <w:sz w:val="32"/>
          <w:szCs w:val="32"/>
          <w:cs/>
        </w:rPr>
        <w:t>ธุรกรรมการยืมและให้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ยืมหลักทรัพย์และลูกหนี้ทรัพย์สินวางประกัน อันได้แก่ เงินที่นำไปวางเป็นประกันกับเจ้าหนี้หุ้นยืมหรือสำนักหักบัญชี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</w:t>
      </w:r>
      <w:r w:rsidR="00FC1203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และลูกหนี้ธุรกิจหลักทรัพย์ที่อยู่ระหว่างดำเนินคดี ประนอมหนี้หรือผ่อนชำระ เป็นต้น</w:t>
      </w:r>
    </w:p>
    <w:p w:rsidR="00274560" w:rsidRPr="00FA19B8" w:rsidRDefault="00274560" w:rsidP="00135AD5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บริษัทฯ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หลักทรัพย์</w:t>
      </w:r>
      <w:r w:rsidRPr="00FA19B8">
        <w:rPr>
          <w:rFonts w:asciiTheme="majorBidi" w:hAnsiTheme="majorBidi" w:cstheme="majorBidi"/>
          <w:sz w:val="32"/>
          <w:szCs w:val="32"/>
          <w:cs/>
        </w:rPr>
        <w:t>ที่ใช้ค้ำประกัน และตั้งค่าเผื่อหนี้สงสัยจะสูญเมื่อหนี้นั้นมีหลักประกันไม่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เพียงพอ</w:t>
      </w:r>
      <w:r w:rsidR="00E032B0" w:rsidRPr="00FA19B8">
        <w:rPr>
          <w:rFonts w:asciiTheme="majorBidi" w:hAnsiTheme="majorBidi" w:cstheme="majorBidi"/>
          <w:sz w:val="32"/>
          <w:szCs w:val="32"/>
          <w:cs/>
        </w:rPr>
        <w:t>และ</w:t>
      </w:r>
      <w:r w:rsidR="009C76F1" w:rsidRPr="00FA19B8">
        <w:rPr>
          <w:rFonts w:asciiTheme="majorBidi" w:hAnsiTheme="majorBidi" w:cstheme="majorBidi"/>
          <w:sz w:val="32"/>
          <w:szCs w:val="32"/>
        </w:rPr>
        <w:t>/</w:t>
      </w:r>
      <w:r w:rsidRPr="00FA19B8">
        <w:rPr>
          <w:rFonts w:asciiTheme="majorBidi" w:hAnsiTheme="majorBidi" w:cstheme="majorBidi"/>
          <w:sz w:val="32"/>
          <w:szCs w:val="32"/>
          <w:cs/>
        </w:rPr>
        <w:t>หรือมีโอกาสที่ได้รับชำระคืนไม่ครบ ทั้งนี้ บริษัทฯถือพื้นฐานการจัดชั้นหนี้และการตั้งสำรองตามหลักเกณฑ์ดังนี้</w:t>
      </w:r>
    </w:p>
    <w:p w:rsidR="00274560" w:rsidRPr="00FA19B8" w:rsidRDefault="00FC1203" w:rsidP="00135AD5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ก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มูลหนี้จัดชั้นสูญ หมายถึง</w:t>
      </w:r>
    </w:p>
    <w:p w:rsidR="00274560" w:rsidRPr="00FA19B8" w:rsidRDefault="00274560" w:rsidP="00135AD5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(</w:t>
      </w:r>
      <w:r w:rsidR="009C76F1" w:rsidRPr="00FA19B8">
        <w:rPr>
          <w:rFonts w:asciiTheme="majorBidi" w:hAnsiTheme="majorBidi" w:cstheme="majorBidi"/>
          <w:sz w:val="32"/>
          <w:szCs w:val="32"/>
        </w:rPr>
        <w:t>1</w:t>
      </w:r>
      <w:r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มูลหนี้ของลูกหนี้ที่ได้ติดตามทวงถามจนถึงที่สุดแล้ว แต่ไม่ได้รับการชำระหนี้และบริษัทฯได้ดำเนินการจำหน่ายหนี้สูญจากบัญชีลูกหนี้ตามกฎหมายภาษีอากรแล้ว</w:t>
      </w:r>
    </w:p>
    <w:p w:rsidR="00274560" w:rsidRPr="00FA19B8" w:rsidRDefault="00274560" w:rsidP="00135AD5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(</w:t>
      </w:r>
      <w:r w:rsidR="009C76F1" w:rsidRPr="00FA19B8">
        <w:rPr>
          <w:rFonts w:asciiTheme="majorBidi" w:hAnsiTheme="majorBidi" w:cstheme="majorBidi"/>
          <w:sz w:val="32"/>
          <w:szCs w:val="32"/>
        </w:rPr>
        <w:t>2</w:t>
      </w:r>
      <w:r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มูลหนี้ส่วนที่บริษัทฯได้ทำสัญญาปลดหนี้ให้</w:t>
      </w:r>
    </w:p>
    <w:p w:rsidR="00274560" w:rsidRPr="00FA19B8" w:rsidRDefault="00FC1203" w:rsidP="00135AD5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274560" w:rsidRPr="00FA19B8" w:rsidRDefault="00274560" w:rsidP="00135AD5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(</w:t>
      </w:r>
      <w:r w:rsidR="009C76F1" w:rsidRPr="00FA19B8">
        <w:rPr>
          <w:rFonts w:asciiTheme="majorBidi" w:hAnsiTheme="majorBidi" w:cstheme="majorBidi"/>
          <w:sz w:val="32"/>
          <w:szCs w:val="32"/>
        </w:rPr>
        <w:t>1</w:t>
      </w:r>
      <w:r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Pr="00FA19B8">
        <w:rPr>
          <w:rFonts w:asciiTheme="majorBidi" w:hAnsiTheme="majorBidi" w:cstheme="majorBidi"/>
          <w:sz w:val="32"/>
          <w:szCs w:val="32"/>
          <w:cs/>
        </w:rPr>
        <w:tab/>
        <w:t>ลูกหนี้ทั่วไป และลูกหนี้อื่นที่มีหลักประกันต่ำกว่ามูลหนี้</w:t>
      </w:r>
    </w:p>
    <w:p w:rsidR="00274560" w:rsidRPr="00FA19B8" w:rsidRDefault="00274560" w:rsidP="00135AD5">
      <w:pPr>
        <w:spacing w:before="120" w:after="120"/>
        <w:ind w:left="162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FA19B8">
        <w:rPr>
          <w:rFonts w:asciiTheme="majorBidi" w:hAnsiTheme="majorBidi" w:cstheme="majorBidi"/>
          <w:sz w:val="32"/>
          <w:szCs w:val="32"/>
        </w:rPr>
        <w:t>2</w:t>
      </w:r>
      <w:r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FA19B8" w:rsidRDefault="00274560" w:rsidP="00135AD5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FA19B8">
        <w:rPr>
          <w:rFonts w:asciiTheme="majorBidi" w:hAnsiTheme="majorBidi" w:cstheme="majorBidi"/>
          <w:sz w:val="32"/>
          <w:szCs w:val="32"/>
        </w:rPr>
        <w:t>3</w:t>
      </w:r>
      <w:r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="001F2E34"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มีความเป็นไปได้ค่อนข้างแน่ที่บริษัทฯจะได้รับชำระหนี้ทั้งหมด</w:t>
      </w:r>
    </w:p>
    <w:p w:rsidR="006A7E3C" w:rsidRDefault="006A7E3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74560" w:rsidRPr="00FA19B8" w:rsidRDefault="00FC1203" w:rsidP="001015A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lastRenderedPageBreak/>
        <w:t>ค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 xml:space="preserve"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</w:t>
      </w:r>
      <w:r w:rsidRPr="00FA19B8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)</w:t>
      </w:r>
    </w:p>
    <w:p w:rsidR="00274560" w:rsidRPr="00FA19B8" w:rsidRDefault="00600D7B" w:rsidP="001015A1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โดยบริษัทฯตัดจำหน่ายลูกหนี้จัดชั้นสูญออกจากบัญชีทันทีที่พบรายการ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บวกส่วนเพิ่มจากการประเมินสถานะและความเสี่ยงในการรับชำระของลูกหนี้เฉพาะราย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 ตามหนังสือที่ กธ.</w:t>
      </w:r>
      <w:r w:rsidR="009C76F1" w:rsidRPr="00FA19B8">
        <w:rPr>
          <w:rFonts w:asciiTheme="majorBidi" w:hAnsiTheme="majorBidi" w:cstheme="majorBidi"/>
          <w:sz w:val="32"/>
          <w:szCs w:val="32"/>
        </w:rPr>
        <w:t>33</w:t>
      </w:r>
      <w:r w:rsidRPr="00FA19B8">
        <w:rPr>
          <w:rFonts w:asciiTheme="majorBidi" w:hAnsiTheme="majorBidi" w:cstheme="majorBidi"/>
          <w:sz w:val="32"/>
          <w:szCs w:val="32"/>
        </w:rPr>
        <w:t>/2543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ลงวันที่                </w:t>
      </w:r>
      <w:r w:rsidRPr="00FA19B8">
        <w:rPr>
          <w:rFonts w:asciiTheme="majorBidi" w:hAnsiTheme="majorBidi" w:cstheme="majorBidi"/>
          <w:sz w:val="32"/>
          <w:szCs w:val="32"/>
        </w:rPr>
        <w:t>25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FA19B8">
        <w:rPr>
          <w:rFonts w:asciiTheme="majorBidi" w:hAnsiTheme="majorBidi" w:cstheme="majorBidi"/>
          <w:sz w:val="32"/>
          <w:szCs w:val="32"/>
        </w:rPr>
        <w:t>2543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ซึ่งแก้ไขเพิ่มเติมตามหนังสือที่ กธ.</w:t>
      </w:r>
      <w:r w:rsidRPr="00FA19B8">
        <w:rPr>
          <w:rFonts w:asciiTheme="majorBidi" w:hAnsiTheme="majorBidi" w:cstheme="majorBidi"/>
          <w:sz w:val="32"/>
          <w:szCs w:val="32"/>
        </w:rPr>
        <w:t>5/2544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FA19B8">
        <w:rPr>
          <w:rFonts w:asciiTheme="majorBidi" w:hAnsiTheme="majorBidi" w:cstheme="majorBidi"/>
          <w:sz w:val="32"/>
          <w:szCs w:val="32"/>
        </w:rPr>
        <w:t>15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A19B8">
        <w:rPr>
          <w:rFonts w:asciiTheme="majorBidi" w:hAnsiTheme="majorBidi" w:cstheme="majorBidi"/>
          <w:sz w:val="32"/>
          <w:szCs w:val="32"/>
        </w:rPr>
        <w:t>2544</w:t>
      </w:r>
    </w:p>
    <w:p w:rsidR="00274560" w:rsidRPr="00FA19B8" w:rsidRDefault="00FE7194" w:rsidP="001015A1">
      <w:pPr>
        <w:spacing w:before="120" w:after="120"/>
        <w:ind w:left="54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9 </w:t>
      </w:r>
      <w:r w:rsidR="001F2E34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274560" w:rsidRPr="00FA19B8" w:rsidRDefault="00274560" w:rsidP="001015A1">
      <w:pPr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="00B93131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(ถ้ามี)</w:t>
      </w:r>
    </w:p>
    <w:p w:rsidR="00274560" w:rsidRPr="00FA19B8" w:rsidRDefault="00274560" w:rsidP="001015A1">
      <w:pPr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 ตามอายุการให้ประโยชน์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โดยประมาณดังนี้ </w:t>
      </w:r>
    </w:p>
    <w:p w:rsidR="00274560" w:rsidRPr="00FA19B8" w:rsidRDefault="00A846E2" w:rsidP="00135AD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อาคาร</w:t>
      </w:r>
      <w:r w:rsidR="003C56F3" w:rsidRPr="00FA19B8">
        <w:rPr>
          <w:rFonts w:asciiTheme="majorBidi" w:eastAsia="Angsana New" w:hAnsiTheme="majorBidi" w:cstheme="majorBidi"/>
          <w:sz w:val="32"/>
          <w:szCs w:val="32"/>
          <w:cs/>
        </w:rPr>
        <w:t>ชุด</w:t>
      </w:r>
      <w:r w:rsidR="00274560" w:rsidRPr="00FA19B8">
        <w:rPr>
          <w:rFonts w:asciiTheme="majorBidi" w:eastAsia="Angsana New" w:hAnsiTheme="majorBidi" w:cstheme="majorBidi"/>
          <w:sz w:val="32"/>
          <w:szCs w:val="32"/>
        </w:rPr>
        <w:tab/>
        <w:t xml:space="preserve">20  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FA19B8" w:rsidRDefault="00274560" w:rsidP="00135AD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ส่วนปรับปรุงสินทรัพย์ตามสัญญาเช่า</w:t>
      </w:r>
      <w:r w:rsidRPr="00FA19B8">
        <w:rPr>
          <w:rFonts w:asciiTheme="majorBidi" w:eastAsia="Angsana New" w:hAnsiTheme="majorBidi" w:cstheme="majorBidi"/>
          <w:sz w:val="32"/>
          <w:szCs w:val="32"/>
        </w:rPr>
        <w:tab/>
        <w:t xml:space="preserve">12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FA19B8" w:rsidRDefault="00274560" w:rsidP="00135AD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เครื่องใช้สำนักงาน</w:t>
      </w:r>
      <w:r w:rsidRPr="00FA19B8">
        <w:rPr>
          <w:rFonts w:asciiTheme="majorBidi" w:eastAsia="Angsana New" w:hAnsiTheme="majorBidi" w:cstheme="majorBidi"/>
          <w:sz w:val="32"/>
          <w:szCs w:val="32"/>
        </w:rPr>
        <w:tab/>
        <w:t xml:space="preserve">3, 5, 6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FA19B8" w:rsidRDefault="00274560" w:rsidP="00135AD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เครื่องตกแต่งและติดตั้ง</w:t>
      </w:r>
      <w:r w:rsidRPr="00FA19B8">
        <w:rPr>
          <w:rFonts w:asciiTheme="majorBidi" w:eastAsia="Angsana New" w:hAnsiTheme="majorBidi" w:cstheme="majorBidi"/>
          <w:sz w:val="32"/>
          <w:szCs w:val="32"/>
        </w:rPr>
        <w:tab/>
        <w:t xml:space="preserve">5, 6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FA19B8" w:rsidRDefault="00274560" w:rsidP="00135AD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ยานพาหนะ</w:t>
      </w:r>
      <w:r w:rsidRPr="00FA19B8">
        <w:rPr>
          <w:rFonts w:asciiTheme="majorBidi" w:eastAsia="Angsana New" w:hAnsiTheme="majorBidi" w:cstheme="majorBidi"/>
          <w:sz w:val="32"/>
          <w:szCs w:val="32"/>
        </w:rPr>
        <w:tab/>
        <w:t xml:space="preserve">5 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FA19B8" w:rsidRDefault="00274560" w:rsidP="006A7E3C">
      <w:pPr>
        <w:tabs>
          <w:tab w:val="left" w:pos="2160"/>
          <w:tab w:val="right" w:pos="6390"/>
          <w:tab w:val="right" w:pos="8190"/>
        </w:tabs>
        <w:spacing w:before="240" w:after="120"/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</w:rPr>
        <w:tab/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274560" w:rsidRPr="00FA19B8" w:rsidRDefault="00274560" w:rsidP="00135AD5">
      <w:pPr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  <w:t>ค่าเสื่อมราคา</w:t>
      </w:r>
      <w:r w:rsidRPr="00FA19B8">
        <w:rPr>
          <w:rFonts w:asciiTheme="majorBidi" w:hAnsiTheme="majorBidi" w:cstheme="majorBidi"/>
          <w:sz w:val="32"/>
          <w:szCs w:val="32"/>
          <w:cs/>
        </w:rPr>
        <w:t>รวมอยู่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ในการคำนวณผลการดำเนินงาน</w:t>
      </w:r>
    </w:p>
    <w:p w:rsidR="00274560" w:rsidRPr="00FA19B8" w:rsidRDefault="00274560" w:rsidP="00135AD5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4C28DD" w:rsidRPr="00FA19B8">
        <w:rPr>
          <w:rFonts w:asciiTheme="majorBidi" w:hAnsiTheme="majorBidi" w:cstheme="majorBidi"/>
          <w:sz w:val="32"/>
          <w:szCs w:val="32"/>
          <w:cs/>
        </w:rPr>
        <w:t>บริษัทฯตัดรายการ</w:t>
      </w:r>
      <w:r w:rsidRPr="00FA19B8">
        <w:rPr>
          <w:rFonts w:asciiTheme="majorBidi" w:hAnsiTheme="majorBidi" w:cstheme="majorBidi"/>
          <w:sz w:val="32"/>
          <w:szCs w:val="32"/>
          <w:cs/>
        </w:rPr>
        <w:t>อาค</w:t>
      </w:r>
      <w:r w:rsidR="003C56F3" w:rsidRPr="00FA19B8">
        <w:rPr>
          <w:rFonts w:asciiTheme="majorBidi" w:hAnsiTheme="majorBidi" w:cstheme="majorBidi"/>
          <w:sz w:val="32"/>
          <w:szCs w:val="32"/>
          <w:cs/>
        </w:rPr>
        <w:t>ารและอุปกรณ์</w:t>
      </w:r>
      <w:r w:rsidR="00133DB3" w:rsidRPr="00FA19B8">
        <w:rPr>
          <w:rFonts w:asciiTheme="majorBidi" w:hAnsiTheme="majorBidi" w:cstheme="majorBidi"/>
          <w:sz w:val="32"/>
          <w:szCs w:val="32"/>
          <w:cs/>
        </w:rPr>
        <w:t>ออกจากบัญชี</w:t>
      </w:r>
      <w:r w:rsidRPr="00FA19B8">
        <w:rPr>
          <w:rFonts w:asciiTheme="majorBidi" w:hAnsiTheme="majorBidi" w:cstheme="majorBidi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</w:t>
      </w:r>
      <w:r w:rsidR="000F0791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116519" w:rsidRPr="00FA19B8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Pr="00FA19B8">
        <w:rPr>
          <w:rFonts w:asciiTheme="majorBidi" w:hAnsiTheme="majorBidi" w:cstheme="majorBidi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1015A1" w:rsidRPr="00FA19B8" w:rsidRDefault="001015A1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274560" w:rsidRPr="00FA19B8" w:rsidRDefault="00FE7194" w:rsidP="001015A1">
      <w:pPr>
        <w:tabs>
          <w:tab w:val="left" w:pos="216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10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274560" w:rsidRPr="00FA19B8" w:rsidRDefault="00274560" w:rsidP="001015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FA19B8">
        <w:rPr>
          <w:rFonts w:asciiTheme="majorBidi" w:hAnsiTheme="majorBidi" w:cstheme="majorBidi"/>
          <w:sz w:val="32"/>
          <w:szCs w:val="32"/>
          <w:cs/>
        </w:rPr>
        <w:t>มี) ของสินทรัพย์นั้น</w:t>
      </w:r>
    </w:p>
    <w:p w:rsidR="00116519" w:rsidRPr="00FA19B8" w:rsidRDefault="00274560" w:rsidP="001015A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</w:t>
      </w:r>
      <w:r w:rsidR="00D202C7" w:rsidRPr="00FA19B8">
        <w:rPr>
          <w:rFonts w:asciiTheme="majorBidi" w:hAnsiTheme="majorBidi" w:cstheme="majorBidi"/>
          <w:sz w:val="32"/>
          <w:szCs w:val="32"/>
          <w:cs/>
        </w:rPr>
        <w:t>อาจ</w:t>
      </w:r>
      <w:r w:rsidRPr="00FA19B8">
        <w:rPr>
          <w:rFonts w:asciiTheme="majorBidi" w:hAnsiTheme="majorBidi" w:cstheme="majorBidi"/>
          <w:sz w:val="32"/>
          <w:szCs w:val="32"/>
          <w:cs/>
        </w:rPr>
        <w:t>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16519" w:rsidRPr="00FA19B8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:rsidR="00274560" w:rsidRPr="00FA19B8" w:rsidRDefault="00274560" w:rsidP="001015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FA19B8">
        <w:rPr>
          <w:rFonts w:asciiTheme="majorBidi" w:hAnsiTheme="majorBidi" w:cstheme="majorBidi"/>
          <w:sz w:val="32"/>
          <w:szCs w:val="32"/>
        </w:rPr>
        <w:t xml:space="preserve">5 </w:t>
      </w:r>
      <w:r w:rsidRPr="00FA19B8">
        <w:rPr>
          <w:rFonts w:asciiTheme="majorBidi" w:hAnsiTheme="majorBidi" w:cstheme="majorBidi"/>
          <w:sz w:val="32"/>
          <w:szCs w:val="32"/>
          <w:cs/>
        </w:rPr>
        <w:t>ปี</w:t>
      </w:r>
    </w:p>
    <w:p w:rsidR="00274560" w:rsidRPr="00FA19B8" w:rsidRDefault="00FE7194" w:rsidP="001015A1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11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D202C7" w:rsidRPr="00FA19B8" w:rsidRDefault="00D202C7" w:rsidP="001015A1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74560" w:rsidRPr="00FA19B8" w:rsidRDefault="00274560" w:rsidP="001015A1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ภาษีเงินได้</w:t>
      </w:r>
      <w:r w:rsidR="00F11847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ปัจจุบัน</w:t>
      </w:r>
    </w:p>
    <w:p w:rsidR="00274560" w:rsidRPr="00FA19B8" w:rsidRDefault="00274560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บริษัทฯบันทึกภาษีเงินได้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ปัจจุบัน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ไว้ในกฏหมายภาษีอากร</w:t>
      </w:r>
    </w:p>
    <w:p w:rsidR="00274560" w:rsidRPr="00FA19B8" w:rsidRDefault="00274560" w:rsidP="001015A1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274560" w:rsidRPr="00FA19B8" w:rsidRDefault="00F11847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ภาษีเงินได้รอการตัดบัญชี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ของ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ผลแตกต่างชั่วคราวระหว่างราคาตามบัญชีของสินทรัพย์และ</w:t>
      </w:r>
      <w:r w:rsidR="0027456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หนี้สิน ณ </w:t>
      </w:r>
      <w:r w:rsidR="00116519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วันสิ้นรอบระยะเวลารายงาน</w:t>
      </w:r>
      <w:r w:rsidR="0027456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กับฐานภาษีของสินทรัพย์และหนี้สิน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ที่เกี่ยวข้อง</w:t>
      </w:r>
      <w:r w:rsidR="00274560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นั้น โดยใช้อัตรา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>ภาษี</w:t>
      </w:r>
      <w:r w:rsidR="00B73987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           </w:t>
      </w:r>
      <w:r w:rsidR="00274560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ที่มีผลบังคับใช้ ณ </w:t>
      </w:r>
      <w:r w:rsidR="00116519" w:rsidRPr="00FA19B8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</w:p>
    <w:p w:rsidR="00274560" w:rsidRPr="00FA19B8" w:rsidRDefault="00274560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ของ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ผลแตกต่างชั่วคราวที่ต้องเสียภาษี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ทุกรายการ</w:t>
      </w:r>
      <w:r w:rsidR="0013059D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แต่รับรู้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สินทรัพย์ภาษีเงินได้รอการตัดบัญชีสำหรั</w:t>
      </w:r>
      <w:r w:rsidR="004C28DD" w:rsidRPr="00FA19B8">
        <w:rPr>
          <w:rFonts w:asciiTheme="majorBidi" w:eastAsia="Angsana New" w:hAnsiTheme="majorBidi" w:cstheme="majorBidi"/>
          <w:sz w:val="32"/>
          <w:szCs w:val="32"/>
          <w:cs/>
        </w:rPr>
        <w:t>บผลแตกต่างชั่วคราวที่ใช้หักภาษี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ในจำนวนเท่าที่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มีความเป็นไปได้ค่อนข้างแน่ที่บริษัทฯจะมีกำไรทางภาษีในอนาคตเพียงพอ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ที่จะใช้ประโยชน์จาก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ผลแตกต่างชั่วคราวที่ใช้หักภาษี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นั้น</w:t>
      </w:r>
    </w:p>
    <w:p w:rsidR="00274560" w:rsidRPr="00FA19B8" w:rsidRDefault="00274560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บริษัทฯจะทบทวนมูลค่าตามบัญชีของสินท</w:t>
      </w:r>
      <w:r w:rsidR="002D6032" w:rsidRPr="00FA19B8">
        <w:rPr>
          <w:rFonts w:asciiTheme="majorBidi" w:eastAsia="Angsana New" w:hAnsiTheme="majorBidi" w:cstheme="majorBidi"/>
          <w:sz w:val="32"/>
          <w:szCs w:val="32"/>
          <w:cs/>
        </w:rPr>
        <w:t>รัพย์ภาษีเงินได้รอการตัดบัญชี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ทุก</w:t>
      </w:r>
      <w:r w:rsidR="00116519" w:rsidRPr="00FA19B8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  <w:r w:rsidR="00055E20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และจะปรับลดมูลค่าตามบัญชีดังกล่าว</w:t>
      </w:r>
      <w:r w:rsidR="00F11847" w:rsidRPr="00FA19B8">
        <w:rPr>
          <w:rFonts w:asciiTheme="majorBidi" w:eastAsia="Angsana New" w:hAnsiTheme="majorBidi" w:cstheme="majorBidi"/>
          <w:sz w:val="32"/>
          <w:szCs w:val="32"/>
          <w:cs/>
        </w:rPr>
        <w:t>หาก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74560" w:rsidRPr="00FA19B8" w:rsidRDefault="00274560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บริษัทฯจะบันทึกภาษีเงินได้รอการตัดบัญชีโดยตรงไปยัง</w:t>
      </w:r>
      <w:r w:rsidR="00275568" w:rsidRPr="00FA19B8">
        <w:rPr>
          <w:rFonts w:asciiTheme="majorBidi" w:eastAsia="Angsana New" w:hAnsiTheme="majorBidi" w:cstheme="majorBidi"/>
          <w:sz w:val="32"/>
          <w:szCs w:val="32"/>
          <w:cs/>
        </w:rPr>
        <w:t>ส่วนของเจ้าของ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</w:t>
      </w:r>
      <w:r w:rsidR="00275568" w:rsidRPr="00FA19B8">
        <w:rPr>
          <w:rFonts w:asciiTheme="majorBidi" w:eastAsia="Angsana New" w:hAnsiTheme="majorBidi" w:cstheme="majorBidi"/>
          <w:sz w:val="32"/>
          <w:szCs w:val="32"/>
          <w:cs/>
        </w:rPr>
        <w:t>ส่วนของเจ้าของ</w:t>
      </w:r>
    </w:p>
    <w:p w:rsidR="001015A1" w:rsidRPr="00FA19B8" w:rsidRDefault="001015A1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274560" w:rsidRPr="00FA19B8" w:rsidRDefault="00FE7194" w:rsidP="001015A1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12</w:t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p w:rsidR="00945452" w:rsidRPr="00FA19B8" w:rsidRDefault="00274560" w:rsidP="001015A1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สินทรัพย์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แล้วแต่ราคาใดจะต่ำกว่า</w:t>
      </w:r>
      <w:r w:rsidR="00945452" w:rsidRPr="00FA19B8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274560" w:rsidRPr="00FA19B8" w:rsidRDefault="00FE7194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274560" w:rsidRPr="00FA19B8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บริษัทฯจะทำการประเมินการด้อยค่าของสินทรัพย์หากมีข้อบ่งชี้ว่าสินทรัพย์ดังกล่าวอาจด้อยค่า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</w:t>
      </w:r>
      <w:r w:rsidR="00B73987" w:rsidRPr="00FA19B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FA19B8">
        <w:rPr>
          <w:rFonts w:asciiTheme="majorBidi" w:hAnsiTheme="majorBidi" w:cstheme="majorBidi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74560" w:rsidRPr="00FA19B8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116519" w:rsidRPr="00FA19B8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FA19B8">
        <w:rPr>
          <w:rFonts w:asciiTheme="majorBidi" w:hAnsiTheme="majorBidi" w:cstheme="majorBidi"/>
          <w:sz w:val="32"/>
          <w:szCs w:val="32"/>
          <w:cs/>
        </w:rPr>
        <w:t>กำไร</w:t>
      </w:r>
      <w:r w:rsidR="00116519" w:rsidRPr="00FA19B8">
        <w:rPr>
          <w:rFonts w:asciiTheme="majorBidi" w:hAnsiTheme="majorBidi" w:cstheme="majorBidi"/>
          <w:sz w:val="32"/>
          <w:szCs w:val="32"/>
          <w:cs/>
        </w:rPr>
        <w:t>หรือ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:rsidR="00274560" w:rsidRPr="00FA19B8" w:rsidRDefault="00A846E2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4456E8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บริษัทฯจะบันทึกกลับรายการผลขาดทุนจากการด้อยค่าของสินทรัพย์โดยรับรู้ไปยัง</w:t>
      </w:r>
      <w:r w:rsidR="00116519" w:rsidRPr="00FA19B8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กำไร</w:t>
      </w:r>
      <w:r w:rsidR="00116519" w:rsidRPr="00FA19B8">
        <w:rPr>
          <w:rFonts w:asciiTheme="majorBidi" w:hAnsiTheme="majorBidi" w:cstheme="majorBidi"/>
          <w:sz w:val="32"/>
          <w:szCs w:val="32"/>
          <w:cs/>
        </w:rPr>
        <w:t>หรือ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 xml:space="preserve">ขาดทุนทันที </w:t>
      </w:r>
    </w:p>
    <w:p w:rsidR="00CD6109" w:rsidRPr="00FA19B8" w:rsidRDefault="00CD6109" w:rsidP="00CD610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4.14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เงินกู้ยืมจากสถาบันการเงิน</w:t>
      </w:r>
    </w:p>
    <w:p w:rsidR="00CD6109" w:rsidRPr="00FA19B8" w:rsidRDefault="00CD6109" w:rsidP="00CD610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เงินกู้ยืมจากสถาบันการเงินรับรู้เริ่มแรกด้วยมูลค่ายุติธรรมของสิ่งตอบแทนที่ได้รับ ในเวลามาต่อมาเงินกู้ยืมจากสถาบันการเงิน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1015A1" w:rsidRPr="00FA19B8" w:rsidRDefault="001015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FA19B8" w:rsidRDefault="00FE7194" w:rsidP="001A7F3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274560" w:rsidRPr="00FA19B8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</w:t>
      </w:r>
      <w:r w:rsidR="002E72D0" w:rsidRPr="00FA19B8">
        <w:rPr>
          <w:rFonts w:asciiTheme="majorBidi" w:hAnsiTheme="majorBidi" w:cstheme="majorBidi"/>
          <w:sz w:val="32"/>
          <w:szCs w:val="32"/>
          <w:cs/>
        </w:rPr>
        <w:t>ย์</w:t>
      </w:r>
      <w:r w:rsidRPr="00FA19B8">
        <w:rPr>
          <w:rFonts w:asciiTheme="majorBidi" w:hAnsiTheme="majorBidi" w:cstheme="majorBidi"/>
          <w:sz w:val="32"/>
          <w:szCs w:val="32"/>
          <w:cs/>
        </w:rPr>
        <w:t>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และภาระที่ต้องส่งคืนทรัพย์สินที่บริษัทฯถือไว้เพื่อเป็นการประกันการให้ยืมหลักทรัพย์</w:t>
      </w:r>
      <w:r w:rsidR="00A846E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D6109" w:rsidRPr="00FA19B8" w:rsidRDefault="00CD6109" w:rsidP="00CD610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4.16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</w:t>
      </w:r>
    </w:p>
    <w:p w:rsidR="00CD6109" w:rsidRPr="00FA19B8" w:rsidRDefault="00CD6109" w:rsidP="00CD6109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FA19B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74560" w:rsidRPr="00FA19B8" w:rsidRDefault="00274560" w:rsidP="00135AD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274560" w:rsidRPr="00FA19B8" w:rsidRDefault="00274560" w:rsidP="00135AD5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</w:t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FA19B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274560" w:rsidRPr="00FA19B8" w:rsidRDefault="00274560" w:rsidP="00135AD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ยังคงอยู่กับผู้ให้เช่า จะจัดเป็นสัญญาเช่าดำเนินงาน เงินที่ต้องจ่ายภายใต้สัญญาเช่าดำเนินงาน (สุทธิจากสิ่งตอบแทน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จูงใจที่ได้รับจากผู้ให้เช่า) จะบันทึกใน</w:t>
      </w:r>
      <w:r w:rsidR="002716AD" w:rsidRPr="00FA19B8">
        <w:rPr>
          <w:rFonts w:asciiTheme="majorBidi" w:hAnsiTheme="majorBidi" w:cstheme="majorBidi"/>
          <w:spacing w:val="-6"/>
          <w:sz w:val="32"/>
          <w:szCs w:val="32"/>
          <w:cs/>
        </w:rPr>
        <w:t>ส่วนของ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2716AD" w:rsidRPr="00FA19B8">
        <w:rPr>
          <w:rFonts w:asciiTheme="majorBidi" w:hAnsiTheme="majorBidi" w:cstheme="majorBidi"/>
          <w:spacing w:val="-6"/>
          <w:sz w:val="32"/>
          <w:szCs w:val="32"/>
          <w:cs/>
        </w:rPr>
        <w:t>หรือ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ขาดทุนโดยใช้วิธีเส้นตรงตลอดอายุของสัญญาเช่า</w:t>
      </w:r>
      <w:r w:rsidRPr="00FA19B8">
        <w:rPr>
          <w:rFonts w:asciiTheme="majorBidi" w:hAnsiTheme="majorBidi" w:cstheme="majorBidi"/>
          <w:sz w:val="32"/>
          <w:szCs w:val="32"/>
          <w:cs/>
        </w:rPr>
        <w:t>นั้น</w:t>
      </w:r>
    </w:p>
    <w:p w:rsidR="00274560" w:rsidRPr="00FA19B8" w:rsidRDefault="00FE7194" w:rsidP="00135AD5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FA19B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2C65A4" w:rsidRPr="00FA19B8" w:rsidRDefault="002C65A4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:rsidR="00274560" w:rsidRPr="00FA19B8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 ได้แปลงค่าเป็นเงินบาทโดยใช้อัตราแลกเปลี่ยน ณ </w:t>
      </w:r>
      <w:r w:rsidR="002716AD" w:rsidRPr="00FA19B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:rsidR="00274560" w:rsidRPr="00FA19B8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1015A1" w:rsidRPr="00FA19B8" w:rsidRDefault="001015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FA19B8" w:rsidRDefault="00FE7194" w:rsidP="001A7F36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6109" w:rsidRPr="00FA19B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:rsidR="00274560" w:rsidRPr="00FA19B8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ก)</w:t>
      </w: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:rsidR="00274560" w:rsidRPr="00FA19B8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บริษัทฯรับรู้เงินเดือน ค่าจ้าง โบนัส เงินสมทบกองทุนประกันสังคม</w:t>
      </w:r>
      <w:r w:rsidR="005C13D2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13D2" w:rsidRPr="00FA19B8">
        <w:rPr>
          <w:rFonts w:asciiTheme="majorBidi" w:hAnsiTheme="majorBidi" w:cstheme="majorBidi"/>
          <w:sz w:val="32"/>
          <w:szCs w:val="32"/>
          <w:cs/>
        </w:rPr>
        <w:t>และวันลาพักร้อน</w:t>
      </w:r>
      <w:r w:rsidRPr="00FA19B8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:rsidR="00274560" w:rsidRPr="00FA19B8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ข)</w:t>
      </w:r>
      <w:r w:rsidR="00274560" w:rsidRPr="00FA19B8">
        <w:rPr>
          <w:rFonts w:asciiTheme="majorBidi" w:hAnsiTheme="majorBidi" w:cstheme="majorBidi"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846E2" w:rsidRPr="00FA19B8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</w:t>
      </w:r>
      <w:r w:rsidR="00B73987" w:rsidRPr="00FA19B8">
        <w:rPr>
          <w:rFonts w:asciiTheme="majorBidi" w:hAnsiTheme="majorBidi" w:cstheme="majorBidi"/>
          <w:sz w:val="32"/>
          <w:szCs w:val="32"/>
          <w:cs/>
        </w:rPr>
        <w:t>ในปี</w:t>
      </w:r>
      <w:r w:rsidRPr="00FA19B8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  <w:r w:rsidR="00A846E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74560" w:rsidRPr="00FA19B8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ค</w:t>
      </w:r>
      <w:r w:rsidR="00E83444" w:rsidRPr="00FA19B8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FA19B8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274560" w:rsidRPr="00FA19B8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54938" w:rsidRPr="00FA19B8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274560" w:rsidRPr="00FA19B8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A19B8">
        <w:rPr>
          <w:rFonts w:asciiTheme="majorBidi" w:hAnsiTheme="majorBidi" w:cstheme="majorBidi"/>
          <w:sz w:val="32"/>
          <w:szCs w:val="32"/>
        </w:rPr>
        <w:t>Projected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</w:rPr>
        <w:t>Unit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</w:rPr>
        <w:t>Credit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</w:rPr>
        <w:t>Method</w:t>
      </w:r>
      <w:r w:rsidRPr="00FA19B8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274560" w:rsidRPr="00FA19B8" w:rsidRDefault="00DC11E5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</w:t>
      </w:r>
      <w:r w:rsidR="008A2278" w:rsidRPr="00FA19B8">
        <w:rPr>
          <w:rFonts w:asciiTheme="majorBidi" w:hAnsiTheme="majorBidi" w:cstheme="majorBidi"/>
          <w:spacing w:val="-2"/>
          <w:sz w:val="32"/>
          <w:szCs w:val="32"/>
          <w:cs/>
        </w:rPr>
        <w:t>ของพนักงาน</w:t>
      </w:r>
      <w:r w:rsidRPr="00FA19B8">
        <w:rPr>
          <w:rFonts w:asciiTheme="majorBidi" w:hAnsiTheme="majorBidi" w:cstheme="majorBidi"/>
          <w:spacing w:val="-2"/>
          <w:sz w:val="32"/>
          <w:szCs w:val="32"/>
          <w:cs/>
        </w:rPr>
        <w:t>จะรับรู้ทันทีในกำไร</w:t>
      </w:r>
      <w:r w:rsidR="005340E4" w:rsidRPr="00FA19B8">
        <w:rPr>
          <w:rFonts w:asciiTheme="majorBidi" w:hAnsiTheme="majorBidi" w:cstheme="majorBidi"/>
          <w:spacing w:val="-2"/>
          <w:sz w:val="32"/>
          <w:szCs w:val="32"/>
          <w:cs/>
        </w:rPr>
        <w:t>ขาดทุนเบ็ดเสร็จอื่น</w:t>
      </w:r>
    </w:p>
    <w:p w:rsidR="00F469B9" w:rsidRPr="00FA19B8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6F1" w:rsidRPr="00FA19B8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F469B9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69B9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 - สัญญาซื้อขายเงินตราต่างประเทศล่วงหน้า </w:t>
      </w:r>
    </w:p>
    <w:p w:rsidR="00F469B9" w:rsidRPr="00FA19B8" w:rsidRDefault="00F469B9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</w:t>
      </w:r>
      <w:r w:rsidR="00B06B17" w:rsidRPr="00FA19B8">
        <w:rPr>
          <w:rFonts w:asciiTheme="majorBidi" w:hAnsiTheme="majorBidi" w:cstheme="majorBidi"/>
          <w:sz w:val="32"/>
          <w:szCs w:val="32"/>
          <w:cs/>
        </w:rPr>
        <w:t xml:space="preserve"> กำไรขาดทุน</w:t>
      </w:r>
      <w:r w:rsidRPr="00FA19B8">
        <w:rPr>
          <w:rFonts w:asciiTheme="majorBidi" w:hAnsiTheme="majorBidi" w:cstheme="majorBidi"/>
          <w:sz w:val="32"/>
          <w:szCs w:val="32"/>
          <w:cs/>
        </w:rPr>
        <w:t>จากการแปลงค่าเงินตราต่างประเทศจะถูกบันทึกในส่วนของกำไรหรือขาดทุน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B06B17" w:rsidRPr="00FA19B8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D6109"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6B17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B06B17" w:rsidRPr="00FA19B8" w:rsidRDefault="00B06B17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และบริษัทฯสามารถประมาณมูลค่าภาระผูกพันได้อย่างน่าเชื่อถือ </w:t>
      </w:r>
    </w:p>
    <w:p w:rsidR="001015A1" w:rsidRPr="00FA19B8" w:rsidRDefault="001015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8778E" w:rsidRPr="00FA19B8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D6109" w:rsidRPr="00FA19B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8778E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015A1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78E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B8778E" w:rsidRPr="00FA19B8" w:rsidRDefault="00B8778E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B8778E" w:rsidRPr="00FA19B8" w:rsidRDefault="001F2E34" w:rsidP="00CD6109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B8778E" w:rsidRPr="00FA19B8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B8778E" w:rsidRPr="00FA19B8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9C76F1" w:rsidRPr="00FA19B8">
        <w:rPr>
          <w:rFonts w:asciiTheme="majorBidi" w:hAnsiTheme="majorBidi" w:cstheme="majorBidi"/>
          <w:sz w:val="32"/>
          <w:szCs w:val="32"/>
        </w:rPr>
        <w:t>1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8778E" w:rsidRPr="00FA19B8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9C76F1" w:rsidRPr="00FA19B8">
        <w:rPr>
          <w:rFonts w:asciiTheme="majorBidi" w:hAnsiTheme="majorBidi" w:cstheme="majorBidi"/>
          <w:sz w:val="32"/>
          <w:szCs w:val="32"/>
        </w:rPr>
        <w:t>2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8778E" w:rsidRPr="00FA19B8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9C76F1" w:rsidRPr="00FA19B8">
        <w:rPr>
          <w:rFonts w:asciiTheme="majorBidi" w:hAnsiTheme="majorBidi" w:cstheme="majorBidi"/>
          <w:sz w:val="32"/>
          <w:szCs w:val="32"/>
        </w:rPr>
        <w:t>3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B8778E" w:rsidRPr="00FA19B8" w:rsidRDefault="00B8778E" w:rsidP="00135AD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274560" w:rsidRPr="00FA19B8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74560" w:rsidRPr="00FA19B8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4B7691" w:rsidRPr="00FA19B8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ฝ่ายบริหารจำเป็นต้องใช้ดุลยพินิจและการประม</w:t>
      </w:r>
      <w:r w:rsidR="00DC11E5" w:rsidRPr="00FA19B8">
        <w:rPr>
          <w:rFonts w:asciiTheme="majorBidi" w:hAnsiTheme="majorBidi" w:cstheme="majorBidi"/>
          <w:sz w:val="32"/>
          <w:szCs w:val="32"/>
          <w:cs/>
        </w:rPr>
        <w:t>าณการในเรื่องที่มีความไม่แน่นอนเสมอ การใช้ดุลยพินิจและประมาณการดังกล่าวนี้</w:t>
      </w:r>
      <w:r w:rsidRPr="00FA19B8">
        <w:rPr>
          <w:rFonts w:asciiTheme="majorBidi" w:hAnsiTheme="majorBidi" w:cstheme="majorBidi"/>
          <w:sz w:val="32"/>
          <w:szCs w:val="32"/>
          <w:cs/>
        </w:rPr>
        <w:t>อาจ</w:t>
      </w:r>
      <w:r w:rsidR="00DC11E5" w:rsidRPr="00FA19B8">
        <w:rPr>
          <w:rFonts w:asciiTheme="majorBidi" w:hAnsiTheme="majorBidi" w:cstheme="majorBidi"/>
          <w:sz w:val="32"/>
          <w:szCs w:val="32"/>
          <w:cs/>
        </w:rPr>
        <w:t>ส่ง</w:t>
      </w:r>
      <w:r w:rsidRPr="00FA19B8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</w:t>
      </w:r>
      <w:r w:rsidR="00DC11E5" w:rsidRPr="00FA19B8">
        <w:rPr>
          <w:rFonts w:asciiTheme="majorBidi" w:hAnsiTheme="majorBidi" w:cstheme="majorBidi"/>
          <w:sz w:val="32"/>
          <w:szCs w:val="32"/>
          <w:cs/>
        </w:rPr>
        <w:t>ต่อ</w:t>
      </w:r>
      <w:r w:rsidRPr="00FA19B8">
        <w:rPr>
          <w:rFonts w:asciiTheme="majorBidi" w:hAnsiTheme="majorBidi" w:cstheme="majorBidi"/>
          <w:sz w:val="32"/>
          <w:szCs w:val="32"/>
          <w:cs/>
        </w:rPr>
        <w:t>ข้อมูลที่เปิดเผยในหมายเหตุประกอบงบการเงิน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การใช้ดุลยพินิจและประมาณการทางบัญชีที่สำคัญ มีดังนี้</w:t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274560" w:rsidRPr="00FA19B8" w:rsidRDefault="00274560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ฝ่ายบริหารได้ใช้</w:t>
      </w:r>
      <w:r w:rsidR="00F11847" w:rsidRPr="00FA19B8">
        <w:rPr>
          <w:rFonts w:asciiTheme="majorBidi" w:hAnsiTheme="majorBidi" w:cstheme="majorBidi"/>
          <w:spacing w:val="-4"/>
          <w:sz w:val="32"/>
          <w:szCs w:val="32"/>
          <w:cs/>
        </w:rPr>
        <w:t>หลักเกณฑ์การตั้งค่าเผื่อหนี้สงสัยจะสูญของ</w:t>
      </w:r>
      <w:r w:rsidR="00E83444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1847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กลต. </w:t>
      </w:r>
      <w:r w:rsidR="00F11847" w:rsidRPr="00FA19B8">
        <w:rPr>
          <w:rFonts w:asciiTheme="majorBidi" w:hAnsiTheme="majorBidi" w:cstheme="majorBidi"/>
          <w:spacing w:val="-8"/>
          <w:sz w:val="32"/>
          <w:szCs w:val="32"/>
          <w:cs/>
        </w:rPr>
        <w:t>ประกอบกับ</w:t>
      </w: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="00DC11E5" w:rsidRPr="00FA19B8">
        <w:rPr>
          <w:rFonts w:asciiTheme="majorBidi" w:hAnsiTheme="majorBidi" w:cstheme="majorBidi"/>
          <w:spacing w:val="-8"/>
          <w:sz w:val="32"/>
          <w:szCs w:val="32"/>
          <w:cs/>
        </w:rPr>
        <w:t>เมื่อลูกหนี้นั้นมีปัญหาในการจ่ายชำระ</w:t>
      </w:r>
      <w:r w:rsidR="00DC11E5" w:rsidRPr="00FA19B8">
        <w:rPr>
          <w:rFonts w:asciiTheme="majorBidi" w:hAnsiTheme="majorBidi" w:cstheme="majorBidi"/>
          <w:spacing w:val="-4"/>
          <w:sz w:val="32"/>
          <w:szCs w:val="32"/>
          <w:cs/>
        </w:rPr>
        <w:t>คืน โดยใช้การวิเคราะห์สถานะ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ของลูกหนี้แต่ละราย</w:t>
      </w:r>
      <w:r w:rsidR="008A2278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ความน่าจะเป็นของการผิดนัด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และมูลค่าของหลักทรัพย์ที่ใช้</w:t>
      </w:r>
      <w:r w:rsidR="00BB5BAE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 </w:t>
      </w:r>
    </w:p>
    <w:p w:rsidR="001015A1" w:rsidRPr="00FA19B8" w:rsidRDefault="001015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ค่าเผื่อการด้อยค่าของเงินลงทุน</w:t>
      </w:r>
    </w:p>
    <w:p w:rsidR="00274560" w:rsidRPr="00FA19B8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บริษัทฯจะตั้งค่าเผื่อการด้อยค่าของเงินลงทุนเมื่อฝ่ายบริหารพิจารณาว่าเงินลงทุน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ดังกล่าวมีข้อบ่งชี้ของการด้อยค่าเกิดขึ้น ซึ่งการที่จะระบุว่าเงินลงทุนมีข้อบ่งชี้ของการด้อยค่าหรือไม่</w:t>
      </w:r>
      <w:r w:rsidRPr="00FA19B8">
        <w:rPr>
          <w:rFonts w:asciiTheme="majorBidi" w:hAnsiTheme="majorBidi" w:cstheme="majorBidi"/>
          <w:sz w:val="32"/>
          <w:szCs w:val="32"/>
          <w:cs/>
        </w:rPr>
        <w:t>นั้น จำเป็นต้องใช้ดุลยพินิจในการประมาณการผลขาดทุนโดยการวิเคราะห์สถานะของเงินลงทุนแต่ละรายการ</w:t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274560" w:rsidRPr="00FA19B8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เมื่อมีความเป็นไปได้ค่อนข้างแน่นอนว่าบริษัทฯ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</w:t>
      </w:r>
      <w:r w:rsidR="004B7691" w:rsidRPr="00FA19B8">
        <w:rPr>
          <w:rFonts w:asciiTheme="majorBidi" w:hAnsiTheme="majorBidi" w:cstheme="majorBidi"/>
          <w:sz w:val="32"/>
          <w:szCs w:val="32"/>
          <w:cs/>
        </w:rPr>
        <w:t>ทางภาษี</w:t>
      </w:r>
      <w:r w:rsidRPr="00FA19B8">
        <w:rPr>
          <w:rFonts w:asciiTheme="majorBidi" w:hAnsiTheme="majorBidi" w:cstheme="majorBidi"/>
          <w:sz w:val="32"/>
          <w:szCs w:val="32"/>
          <w:cs/>
        </w:rPr>
        <w:t>ที่คาดว่าจะเกิดในอนาคตในแต่ละช่วงเวลา</w:t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:rsidR="00274560" w:rsidRPr="00FA19B8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</w:t>
      </w:r>
      <w:r w:rsidR="00EA7B90" w:rsidRPr="00FA19B8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FA19B8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74560" w:rsidRPr="00FA19B8" w:rsidRDefault="00274560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</w:t>
      </w:r>
      <w:r w:rsidR="002F4531" w:rsidRPr="00FA19B8">
        <w:rPr>
          <w:rFonts w:asciiTheme="majorBidi" w:hAnsiTheme="majorBidi" w:cstheme="majorBidi"/>
          <w:sz w:val="32"/>
          <w:szCs w:val="32"/>
          <w:cs/>
        </w:rPr>
        <w:t>เมิน</w:t>
      </w:r>
      <w:r w:rsidRPr="00FA19B8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</w:t>
      </w:r>
      <w:r w:rsidRPr="00FA19B8">
        <w:rPr>
          <w:rFonts w:asciiTheme="majorBidi" w:hAnsiTheme="majorBidi" w:cstheme="majorBidi"/>
          <w:spacing w:val="-2"/>
          <w:sz w:val="32"/>
          <w:szCs w:val="32"/>
          <w:cs/>
        </w:rPr>
        <w:t>แบบจำลองได้มาจากการเทียบเคียงกับตัวแปรที่มีอยู่ในตลาด โดยคำนึงถึง</w:t>
      </w:r>
      <w:r w:rsidR="002F4531" w:rsidRPr="00FA19B8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ความเสี่ยงทางด้านเครดิต</w:t>
      </w:r>
      <w:r w:rsidR="00230A5A" w:rsidRPr="00FA19B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pacing w:val="-2"/>
          <w:sz w:val="32"/>
          <w:szCs w:val="32"/>
          <w:cs/>
        </w:rPr>
        <w:t>สภาพ</w:t>
      </w:r>
      <w:r w:rsidRPr="00FA19B8">
        <w:rPr>
          <w:rFonts w:asciiTheme="majorBidi" w:hAnsiTheme="majorBidi" w:cstheme="majorBidi"/>
          <w:sz w:val="32"/>
          <w:szCs w:val="32"/>
          <w:cs/>
        </w:rPr>
        <w:t>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2F4531" w:rsidRPr="00FA19B8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274560" w:rsidRPr="00FA19B8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4560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อาคารและอุปกรณ์และค่าเสื่อมราคา</w:t>
      </w:r>
    </w:p>
    <w:p w:rsidR="00274560" w:rsidRPr="00FA19B8" w:rsidRDefault="00274560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</w:t>
      </w:r>
      <w:r w:rsidR="004B7691" w:rsidRPr="00FA19B8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FA19B8">
        <w:rPr>
          <w:rFonts w:asciiTheme="majorBidi" w:hAnsiTheme="majorBidi" w:cstheme="majorBidi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และต้องทบทวนอายุการให้ประโยชน์และมูลค่า</w:t>
      </w:r>
      <w:r w:rsidR="004B7691" w:rsidRPr="00FA19B8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FA19B8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050EE6" w:rsidRPr="00FA19B8" w:rsidRDefault="00050EE6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1015A1" w:rsidRPr="00FA19B8" w:rsidRDefault="001015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11847" w:rsidRPr="00FA19B8" w:rsidRDefault="00FE7194" w:rsidP="001015A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11847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1847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050EE6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หลังออกจากงานของ</w:t>
      </w:r>
      <w:r w:rsidR="00F11847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r w:rsidR="00050EE6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ตามโครงการผลประโยชน์</w:t>
      </w:r>
    </w:p>
    <w:p w:rsidR="00F11847" w:rsidRPr="00FA19B8" w:rsidRDefault="00055E20" w:rsidP="001015A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F11847" w:rsidRPr="00FA19B8">
        <w:rPr>
          <w:rFonts w:asciiTheme="majorBidi" w:hAnsiTheme="majorBidi" w:cstheme="majorBidi"/>
          <w:sz w:val="32"/>
          <w:szCs w:val="32"/>
          <w:cs/>
        </w:rPr>
        <w:t>ตามโครงการผลประโยชน์หลังออกจากงาน</w:t>
      </w:r>
      <w:r w:rsidRPr="00FA19B8">
        <w:rPr>
          <w:rFonts w:asciiTheme="majorBidi" w:hAnsiTheme="majorBidi" w:cstheme="majorBidi"/>
          <w:sz w:val="32"/>
          <w:szCs w:val="32"/>
          <w:cs/>
        </w:rPr>
        <w:t>ของพนักงานประมาณขึ้นตามหลัก</w:t>
      </w:r>
      <w:r w:rsidR="00F11847" w:rsidRPr="00FA19B8">
        <w:rPr>
          <w:rFonts w:asciiTheme="majorBidi" w:hAnsiTheme="majorBidi" w:cstheme="majorBidi"/>
          <w:sz w:val="32"/>
          <w:szCs w:val="32"/>
          <w:cs/>
        </w:rPr>
        <w:t>คณิตศาสตร์ประกันภัย ซึ่งต้อง</w:t>
      </w:r>
      <w:r w:rsidRPr="00FA19B8">
        <w:rPr>
          <w:rFonts w:asciiTheme="majorBidi" w:hAnsiTheme="majorBidi" w:cstheme="majorBidi"/>
          <w:sz w:val="32"/>
          <w:szCs w:val="32"/>
          <w:cs/>
        </w:rPr>
        <w:t>อาศัย</w:t>
      </w:r>
      <w:r w:rsidR="00F11847" w:rsidRPr="00FA19B8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FA19B8">
        <w:rPr>
          <w:rFonts w:asciiTheme="majorBidi" w:hAnsiTheme="majorBidi" w:cstheme="majorBidi"/>
          <w:sz w:val="32"/>
          <w:szCs w:val="32"/>
          <w:cs/>
        </w:rPr>
        <w:t>ฐาน</w:t>
      </w:r>
      <w:r w:rsidR="00F11847" w:rsidRPr="00FA19B8">
        <w:rPr>
          <w:rFonts w:asciiTheme="majorBidi" w:hAnsiTheme="majorBidi" w:cstheme="majorBidi"/>
          <w:sz w:val="32"/>
          <w:szCs w:val="32"/>
          <w:cs/>
        </w:rPr>
        <w:t>ต่างๆ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ในการประมาณนั้น เช่น </w:t>
      </w:r>
      <w:r w:rsidR="00F11847" w:rsidRPr="00FA19B8">
        <w:rPr>
          <w:rFonts w:asciiTheme="majorBidi" w:hAnsiTheme="majorBidi" w:cstheme="majorBidi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="00B73987" w:rsidRPr="00FA19B8">
        <w:rPr>
          <w:rFonts w:asciiTheme="majorBidi" w:hAnsiTheme="majorBidi" w:cstheme="majorBidi"/>
          <w:sz w:val="32"/>
          <w:szCs w:val="32"/>
          <w:cs/>
        </w:rPr>
        <w:t>และ</w:t>
      </w:r>
      <w:r w:rsidR="00F11847" w:rsidRPr="00FA19B8">
        <w:rPr>
          <w:rFonts w:asciiTheme="majorBidi" w:hAnsiTheme="majorBidi" w:cstheme="majorBidi"/>
          <w:sz w:val="32"/>
          <w:szCs w:val="32"/>
          <w:cs/>
        </w:rPr>
        <w:t xml:space="preserve">อัตราการมรณะ </w:t>
      </w:r>
      <w:r w:rsidR="00050EE6" w:rsidRPr="00FA19B8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="00A846E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27555" w:rsidRPr="00FA19B8" w:rsidRDefault="00FE7194" w:rsidP="001015A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0"/>
        <w:gridCol w:w="1680"/>
      </w:tblGrid>
      <w:tr w:rsidR="009D098E" w:rsidRPr="00FA19B8" w:rsidTr="009520C7">
        <w:tc>
          <w:tcPr>
            <w:tcW w:w="9138" w:type="dxa"/>
            <w:gridSpan w:val="3"/>
          </w:tcPr>
          <w:p w:rsidR="009D098E" w:rsidRPr="00FA19B8" w:rsidRDefault="009D098E" w:rsidP="00135AD5">
            <w:pPr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600" w:hanging="60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83EB3" w:rsidRPr="00FA19B8" w:rsidTr="009520C7">
        <w:tc>
          <w:tcPr>
            <w:tcW w:w="5778" w:type="dxa"/>
          </w:tcPr>
          <w:p w:rsidR="00F83EB3" w:rsidRPr="00FA19B8" w:rsidRDefault="00F83EB3" w:rsidP="00F83EB3">
            <w:pPr>
              <w:spacing w:line="360" w:lineRule="exact"/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F83EB3" w:rsidRPr="00FA19B8" w:rsidRDefault="00F83EB3" w:rsidP="00F83EB3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680" w:type="dxa"/>
          </w:tcPr>
          <w:p w:rsidR="00F83EB3" w:rsidRPr="00FA19B8" w:rsidRDefault="00F83EB3" w:rsidP="00F83EB3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F83EB3" w:rsidRPr="00FA19B8" w:rsidTr="009520C7">
        <w:tc>
          <w:tcPr>
            <w:tcW w:w="5778" w:type="dxa"/>
          </w:tcPr>
          <w:p w:rsidR="00F83EB3" w:rsidRPr="00FA19B8" w:rsidRDefault="00F83EB3" w:rsidP="00F83EB3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</w:tcPr>
          <w:p w:rsidR="00F83EB3" w:rsidRPr="00FA19B8" w:rsidRDefault="007C3815" w:rsidP="00F83EB3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68,000</w:t>
            </w:r>
          </w:p>
        </w:tc>
        <w:tc>
          <w:tcPr>
            <w:tcW w:w="1680" w:type="dxa"/>
          </w:tcPr>
          <w:p w:rsidR="00F83EB3" w:rsidRPr="00FA19B8" w:rsidRDefault="00F83EB3" w:rsidP="00F83EB3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71,050</w:t>
            </w:r>
          </w:p>
        </w:tc>
      </w:tr>
      <w:tr w:rsidR="00F83EB3" w:rsidRPr="00FA19B8" w:rsidTr="009520C7">
        <w:tc>
          <w:tcPr>
            <w:tcW w:w="5778" w:type="dxa"/>
          </w:tcPr>
          <w:p w:rsidR="00F83EB3" w:rsidRPr="00FA19B8" w:rsidRDefault="00F83EB3" w:rsidP="00F83EB3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680" w:type="dxa"/>
          </w:tcPr>
          <w:p w:rsidR="00F83EB3" w:rsidRPr="00FA19B8" w:rsidRDefault="007C3815" w:rsidP="00F83EB3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1,108,210,434</w:t>
            </w:r>
          </w:p>
        </w:tc>
        <w:tc>
          <w:tcPr>
            <w:tcW w:w="1680" w:type="dxa"/>
          </w:tcPr>
          <w:p w:rsidR="00F83EB3" w:rsidRPr="00FA19B8" w:rsidRDefault="00F83EB3" w:rsidP="00F83EB3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948,631,231</w:t>
            </w:r>
          </w:p>
        </w:tc>
      </w:tr>
      <w:tr w:rsidR="00F83EB3" w:rsidRPr="00FA19B8" w:rsidTr="009520C7">
        <w:tc>
          <w:tcPr>
            <w:tcW w:w="5778" w:type="dxa"/>
          </w:tcPr>
          <w:p w:rsidR="00F83EB3" w:rsidRPr="00FA19B8" w:rsidRDefault="00F83EB3" w:rsidP="00F83EB3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680" w:type="dxa"/>
          </w:tcPr>
          <w:p w:rsidR="00F83EB3" w:rsidRPr="00FA19B8" w:rsidRDefault="007C3815" w:rsidP="00F83EB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322,000,000</w:t>
            </w:r>
          </w:p>
        </w:tc>
        <w:tc>
          <w:tcPr>
            <w:tcW w:w="1680" w:type="dxa"/>
          </w:tcPr>
          <w:p w:rsidR="00F83EB3" w:rsidRPr="00FA19B8" w:rsidRDefault="00F83EB3" w:rsidP="00F83EB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170,000,000</w:t>
            </w:r>
          </w:p>
        </w:tc>
      </w:tr>
      <w:tr w:rsidR="00F83EB3" w:rsidRPr="00FA19B8" w:rsidTr="009520C7">
        <w:tc>
          <w:tcPr>
            <w:tcW w:w="5778" w:type="dxa"/>
          </w:tcPr>
          <w:p w:rsidR="00F83EB3" w:rsidRPr="00FA19B8" w:rsidRDefault="00F83EB3" w:rsidP="00F83EB3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680" w:type="dxa"/>
          </w:tcPr>
          <w:p w:rsidR="00F83EB3" w:rsidRPr="00FA19B8" w:rsidRDefault="007C3815" w:rsidP="00F83EB3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1,430,278,434</w:t>
            </w:r>
          </w:p>
        </w:tc>
        <w:tc>
          <w:tcPr>
            <w:tcW w:w="1680" w:type="dxa"/>
          </w:tcPr>
          <w:p w:rsidR="00F83EB3" w:rsidRPr="00FA19B8" w:rsidRDefault="00F83EB3" w:rsidP="00F83EB3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1,118,702,281</w:t>
            </w:r>
          </w:p>
        </w:tc>
      </w:tr>
      <w:tr w:rsidR="00F83EB3" w:rsidRPr="00FA19B8" w:rsidTr="009520C7">
        <w:tc>
          <w:tcPr>
            <w:tcW w:w="5778" w:type="dxa"/>
          </w:tcPr>
          <w:p w:rsidR="00F83EB3" w:rsidRPr="00FA19B8" w:rsidRDefault="00F83EB3" w:rsidP="00F83EB3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680" w:type="dxa"/>
          </w:tcPr>
          <w:p w:rsidR="00F83EB3" w:rsidRPr="00FA19B8" w:rsidRDefault="007C3815" w:rsidP="00F83EB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(1,042,222,028)</w:t>
            </w:r>
          </w:p>
        </w:tc>
        <w:tc>
          <w:tcPr>
            <w:tcW w:w="1680" w:type="dxa"/>
          </w:tcPr>
          <w:p w:rsidR="00F83EB3" w:rsidRPr="00FA19B8" w:rsidRDefault="00F83EB3" w:rsidP="00F83EB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838,415,754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3EB3" w:rsidRPr="00FA19B8" w:rsidTr="009520C7">
        <w:tc>
          <w:tcPr>
            <w:tcW w:w="5778" w:type="dxa"/>
          </w:tcPr>
          <w:p w:rsidR="00F83EB3" w:rsidRPr="00FA19B8" w:rsidRDefault="00F83EB3" w:rsidP="00F83EB3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80" w:type="dxa"/>
          </w:tcPr>
          <w:p w:rsidR="00F83EB3" w:rsidRPr="00FA19B8" w:rsidRDefault="007C3815" w:rsidP="00F83EB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388,056,406</w:t>
            </w:r>
          </w:p>
        </w:tc>
        <w:tc>
          <w:tcPr>
            <w:tcW w:w="1680" w:type="dxa"/>
          </w:tcPr>
          <w:p w:rsidR="00F83EB3" w:rsidRPr="00FA19B8" w:rsidRDefault="00F83EB3" w:rsidP="00F83EB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280,286,527</w:t>
            </w:r>
          </w:p>
        </w:tc>
      </w:tr>
      <w:tr w:rsidR="009520C7" w:rsidRPr="00FA19B8" w:rsidTr="009520C7">
        <w:tc>
          <w:tcPr>
            <w:tcW w:w="5778" w:type="dxa"/>
          </w:tcPr>
          <w:p w:rsidR="009520C7" w:rsidRPr="00FA19B8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520C7" w:rsidRPr="00FA19B8" w:rsidTr="009520C7">
        <w:tc>
          <w:tcPr>
            <w:tcW w:w="5778" w:type="dxa"/>
          </w:tcPr>
          <w:p w:rsidR="009520C7" w:rsidRPr="00FA19B8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520C7" w:rsidRPr="00FA19B8" w:rsidTr="00BD389E">
        <w:tc>
          <w:tcPr>
            <w:tcW w:w="5778" w:type="dxa"/>
          </w:tcPr>
          <w:p w:rsidR="009520C7" w:rsidRPr="00FA19B8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2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20C7" w:rsidRPr="00FA19B8" w:rsidTr="009520C7">
        <w:tc>
          <w:tcPr>
            <w:tcW w:w="5778" w:type="dxa"/>
          </w:tcPr>
          <w:p w:rsidR="009520C7" w:rsidRPr="00FA19B8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9520C7" w:rsidRPr="00FA19B8" w:rsidRDefault="009520C7" w:rsidP="009520C7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680" w:type="dxa"/>
          </w:tcPr>
          <w:p w:rsidR="009520C7" w:rsidRPr="00FA19B8" w:rsidRDefault="009520C7" w:rsidP="009520C7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9520C7" w:rsidRPr="00FA19B8" w:rsidTr="009520C7">
        <w:tc>
          <w:tcPr>
            <w:tcW w:w="5778" w:type="dxa"/>
          </w:tcPr>
          <w:p w:rsidR="009520C7" w:rsidRPr="00FA19B8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ข้อมูลเพิ่มเติมประกอบกระแสเงินสด</w:t>
            </w: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520C7" w:rsidRPr="00FA19B8" w:rsidTr="009520C7">
        <w:tc>
          <w:tcPr>
            <w:tcW w:w="5778" w:type="dxa"/>
          </w:tcPr>
          <w:p w:rsidR="009520C7" w:rsidRPr="00FA19B8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รายการที่ไม่เกี่ยวข้องกับกระแสเงินสด</w:t>
            </w: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520C7" w:rsidRPr="00FA19B8" w:rsidTr="009520C7">
        <w:tc>
          <w:tcPr>
            <w:tcW w:w="5778" w:type="dxa"/>
          </w:tcPr>
          <w:p w:rsidR="009520C7" w:rsidRPr="00FA19B8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เจ้าหนี้ค่าซื้อสินทรัพย์และสินทรัพย์ไม่มีตัวตน</w:t>
            </w:r>
          </w:p>
        </w:tc>
        <w:tc>
          <w:tcPr>
            <w:tcW w:w="1680" w:type="dxa"/>
          </w:tcPr>
          <w:p w:rsidR="009520C7" w:rsidRPr="00FA19B8" w:rsidRDefault="007C3815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550,640</w:t>
            </w:r>
          </w:p>
        </w:tc>
        <w:tc>
          <w:tcPr>
            <w:tcW w:w="1680" w:type="dxa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220732" w:rsidRPr="00FA19B8" w:rsidRDefault="007A5C6E" w:rsidP="00135AD5">
      <w:pPr>
        <w:tabs>
          <w:tab w:val="left" w:pos="288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65"/>
        <w:gridCol w:w="1665"/>
      </w:tblGrid>
      <w:tr w:rsidR="003C0144" w:rsidRPr="00FA19B8" w:rsidTr="00F42B1A">
        <w:tc>
          <w:tcPr>
            <w:tcW w:w="9108" w:type="dxa"/>
            <w:gridSpan w:val="3"/>
            <w:vAlign w:val="bottom"/>
          </w:tcPr>
          <w:p w:rsidR="003C0144" w:rsidRPr="00FA19B8" w:rsidRDefault="003C0144" w:rsidP="00135A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520C7" w:rsidRPr="00FA19B8" w:rsidTr="00746B4E">
        <w:tc>
          <w:tcPr>
            <w:tcW w:w="5778" w:type="dxa"/>
            <w:vAlign w:val="bottom"/>
          </w:tcPr>
          <w:p w:rsidR="009520C7" w:rsidRPr="00FA19B8" w:rsidRDefault="009520C7" w:rsidP="009520C7">
            <w:pPr>
              <w:spacing w:line="360" w:lineRule="exact"/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9520C7" w:rsidRPr="00FA19B8" w:rsidRDefault="009520C7" w:rsidP="009520C7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665" w:type="dxa"/>
          </w:tcPr>
          <w:p w:rsidR="009520C7" w:rsidRPr="00FA19B8" w:rsidRDefault="009520C7" w:rsidP="009520C7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9520C7" w:rsidRPr="00FA19B8" w:rsidTr="00746B4E">
        <w:tc>
          <w:tcPr>
            <w:tcW w:w="5778" w:type="dxa"/>
            <w:vAlign w:val="bottom"/>
          </w:tcPr>
          <w:p w:rsidR="009520C7" w:rsidRPr="00FA19B8" w:rsidRDefault="009520C7" w:rsidP="009520C7">
            <w:pPr>
              <w:tabs>
                <w:tab w:val="left" w:pos="263"/>
                <w:tab w:val="left" w:pos="900"/>
              </w:tabs>
              <w:spacing w:line="360" w:lineRule="exact"/>
              <w:ind w:left="263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                                                                                                 ตราสารทุนและตราสารหนี้</w:t>
            </w:r>
          </w:p>
        </w:tc>
        <w:tc>
          <w:tcPr>
            <w:tcW w:w="1665" w:type="dxa"/>
            <w:vAlign w:val="bottom"/>
          </w:tcPr>
          <w:p w:rsidR="009520C7" w:rsidRPr="00FA19B8" w:rsidRDefault="0094152D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743,722,273</w:t>
            </w:r>
          </w:p>
        </w:tc>
      </w:tr>
      <w:tr w:rsidR="009520C7" w:rsidRPr="00FA19B8" w:rsidTr="00746B4E">
        <w:tc>
          <w:tcPr>
            <w:tcW w:w="5778" w:type="dxa"/>
            <w:vAlign w:val="bottom"/>
          </w:tcPr>
          <w:p w:rsidR="009520C7" w:rsidRPr="00FA19B8" w:rsidRDefault="009520C7" w:rsidP="009520C7">
            <w:pPr>
              <w:tabs>
                <w:tab w:val="left" w:pos="900"/>
              </w:tabs>
              <w:spacing w:line="360" w:lineRule="exact"/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9520C7" w:rsidRPr="00FA19B8" w:rsidRDefault="00003B6A" w:rsidP="008351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60,739,930</w:t>
            </w:r>
          </w:p>
        </w:tc>
        <w:tc>
          <w:tcPr>
            <w:tcW w:w="1665" w:type="dxa"/>
            <w:vAlign w:val="bottom"/>
          </w:tcPr>
          <w:p w:rsidR="009520C7" w:rsidRPr="00FA19B8" w:rsidRDefault="009520C7" w:rsidP="008351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99,899,467</w:t>
            </w:r>
          </w:p>
        </w:tc>
      </w:tr>
      <w:tr w:rsidR="009520C7" w:rsidRPr="00FA19B8" w:rsidTr="00746B4E">
        <w:tc>
          <w:tcPr>
            <w:tcW w:w="5778" w:type="dxa"/>
            <w:vAlign w:val="bottom"/>
          </w:tcPr>
          <w:p w:rsidR="009520C7" w:rsidRPr="00FA19B8" w:rsidRDefault="009520C7" w:rsidP="009520C7">
            <w:pPr>
              <w:tabs>
                <w:tab w:val="left" w:pos="522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9520C7" w:rsidRPr="00FA19B8" w:rsidRDefault="00003B6A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60,739,930</w:t>
            </w:r>
          </w:p>
        </w:tc>
        <w:tc>
          <w:tcPr>
            <w:tcW w:w="1665" w:type="dxa"/>
            <w:vAlign w:val="bottom"/>
          </w:tcPr>
          <w:p w:rsidR="009520C7" w:rsidRPr="00FA19B8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843,621,740</w:t>
            </w:r>
          </w:p>
        </w:tc>
      </w:tr>
      <w:tr w:rsidR="009520C7" w:rsidRPr="00FA19B8" w:rsidTr="00746B4E">
        <w:tc>
          <w:tcPr>
            <w:tcW w:w="5778" w:type="dxa"/>
            <w:vAlign w:val="bottom"/>
          </w:tcPr>
          <w:p w:rsidR="009520C7" w:rsidRPr="00FA19B8" w:rsidRDefault="009520C7" w:rsidP="009520C7">
            <w:pPr>
              <w:tabs>
                <w:tab w:val="left" w:pos="522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:rsidR="009520C7" w:rsidRPr="00FA19B8" w:rsidRDefault="00003B6A" w:rsidP="009520C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(31,362,527)</w:t>
            </w:r>
          </w:p>
        </w:tc>
        <w:tc>
          <w:tcPr>
            <w:tcW w:w="1665" w:type="dxa"/>
            <w:vAlign w:val="bottom"/>
          </w:tcPr>
          <w:p w:rsidR="009520C7" w:rsidRPr="00FA19B8" w:rsidRDefault="009520C7" w:rsidP="009520C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64,692,196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20C7" w:rsidRPr="00FA19B8" w:rsidTr="00746B4E">
        <w:tc>
          <w:tcPr>
            <w:tcW w:w="5778" w:type="dxa"/>
            <w:vAlign w:val="bottom"/>
          </w:tcPr>
          <w:p w:rsidR="009520C7" w:rsidRPr="00FA19B8" w:rsidRDefault="009520C7" w:rsidP="009520C7">
            <w:pPr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9520C7" w:rsidRPr="00FA19B8" w:rsidRDefault="00003B6A" w:rsidP="009520C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29,377,403</w:t>
            </w:r>
          </w:p>
        </w:tc>
        <w:tc>
          <w:tcPr>
            <w:tcW w:w="1665" w:type="dxa"/>
            <w:vAlign w:val="bottom"/>
          </w:tcPr>
          <w:p w:rsidR="009520C7" w:rsidRPr="00FA19B8" w:rsidRDefault="009520C7" w:rsidP="009520C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778,929,544</w:t>
            </w:r>
          </w:p>
        </w:tc>
      </w:tr>
    </w:tbl>
    <w:p w:rsidR="001015A1" w:rsidRPr="00FA19B8" w:rsidRDefault="001015A1" w:rsidP="00135AD5">
      <w:pPr>
        <w:tabs>
          <w:tab w:val="left" w:pos="720"/>
          <w:tab w:val="left" w:pos="900"/>
          <w:tab w:val="left" w:pos="1418"/>
          <w:tab w:val="left" w:pos="288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1015A1" w:rsidRPr="00FA19B8" w:rsidRDefault="001015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0732" w:rsidRPr="00FA19B8" w:rsidRDefault="00086A90" w:rsidP="00CD7368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220732" w:rsidRPr="00FA19B8" w:rsidTr="00746B4E">
        <w:tc>
          <w:tcPr>
            <w:tcW w:w="9090" w:type="dxa"/>
            <w:gridSpan w:val="3"/>
          </w:tcPr>
          <w:p w:rsidR="00220732" w:rsidRPr="00FA19B8" w:rsidRDefault="00220732" w:rsidP="00CD7368">
            <w:pPr>
              <w:tabs>
                <w:tab w:val="left" w:pos="-18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5249F4" w:rsidRPr="00FA19B8" w:rsidTr="00746B4E">
        <w:tc>
          <w:tcPr>
            <w:tcW w:w="5760" w:type="dxa"/>
            <w:vAlign w:val="bottom"/>
          </w:tcPr>
          <w:p w:rsidR="005249F4" w:rsidRPr="00FA19B8" w:rsidRDefault="005249F4" w:rsidP="00CD7368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5249F4" w:rsidRPr="00FA19B8" w:rsidRDefault="005249F4" w:rsidP="00CD736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665" w:type="dxa"/>
          </w:tcPr>
          <w:p w:rsidR="005249F4" w:rsidRPr="00FA19B8" w:rsidRDefault="005249F4" w:rsidP="00CD736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:rsidR="005249F4" w:rsidRPr="00FA19B8" w:rsidRDefault="005249F4" w:rsidP="00CD7368">
            <w:pPr>
              <w:tabs>
                <w:tab w:val="decimal" w:pos="1572"/>
              </w:tabs>
              <w:ind w:left="605" w:right="-93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5249F4" w:rsidRPr="00FA19B8" w:rsidRDefault="005249F4" w:rsidP="00CD7368">
            <w:pPr>
              <w:tabs>
                <w:tab w:val="decimal" w:pos="1572"/>
              </w:tabs>
              <w:ind w:left="605" w:right="-93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65" w:type="dxa"/>
            <w:vAlign w:val="bottom"/>
          </w:tcPr>
          <w:p w:rsidR="005249F4" w:rsidRPr="00FA19B8" w:rsidRDefault="00D46815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8B3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B528B3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B528B3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1,750,002,229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5,602,956,803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8,190,550,970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643,489,847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388,315,119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65" w:type="dxa"/>
            <w:vAlign w:val="bottom"/>
          </w:tcPr>
          <w:p w:rsidR="00B528B3" w:rsidRPr="00FA19B8" w:rsidRDefault="00B528B3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487,100,192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335,069,442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113,967,095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9,282,668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8,435,323,154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10,673,220,428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25,232,010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35,325,931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(113,192,517)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6,970,741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8,347,362,647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10,701,575,618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398,216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327,332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398,216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327,332</w:t>
            </w:r>
          </w:p>
        </w:tc>
      </w:tr>
      <w:tr w:rsidR="005249F4" w:rsidRPr="00FA19B8" w:rsidTr="00746B4E">
        <w:tc>
          <w:tcPr>
            <w:tcW w:w="5760" w:type="dxa"/>
          </w:tcPr>
          <w:p w:rsidR="005249F4" w:rsidRPr="00FA19B8" w:rsidRDefault="005249F4" w:rsidP="00CD7368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665" w:type="dxa"/>
            <w:vAlign w:val="bottom"/>
          </w:tcPr>
          <w:p w:rsidR="005249F4" w:rsidRPr="00FA19B8" w:rsidRDefault="00B528B3" w:rsidP="00CD736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8,347,760,863</w:t>
            </w:r>
          </w:p>
        </w:tc>
        <w:tc>
          <w:tcPr>
            <w:tcW w:w="1665" w:type="dxa"/>
            <w:vAlign w:val="bottom"/>
          </w:tcPr>
          <w:p w:rsidR="005249F4" w:rsidRPr="00FA19B8" w:rsidRDefault="005249F4" w:rsidP="00CD736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10,701,902,950</w:t>
            </w:r>
          </w:p>
        </w:tc>
      </w:tr>
    </w:tbl>
    <w:p w:rsidR="00220732" w:rsidRPr="00FA19B8" w:rsidRDefault="0090454B" w:rsidP="00CD736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F25E1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25E1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0732" w:rsidRPr="00FA19B8">
        <w:rPr>
          <w:rFonts w:asciiTheme="majorBidi" w:hAnsiTheme="majorBidi" w:cstheme="majorBidi"/>
          <w:sz w:val="32"/>
          <w:szCs w:val="32"/>
        </w:rPr>
        <w:tab/>
      </w:r>
      <w:r w:rsidR="001A0609" w:rsidRPr="00FA19B8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="00646DE8" w:rsidRPr="00FA19B8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="00646DE8" w:rsidRPr="00FA19B8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CF25E1" w:rsidRPr="00FA19B8">
        <w:rPr>
          <w:rFonts w:asciiTheme="majorBidi" w:hAnsiTheme="majorBidi" w:cstheme="majorBidi"/>
          <w:spacing w:val="-8"/>
          <w:sz w:val="32"/>
          <w:szCs w:val="32"/>
        </w:rPr>
        <w:t xml:space="preserve"> 25</w:t>
      </w:r>
      <w:r w:rsidR="005249F4" w:rsidRPr="00FA19B8">
        <w:rPr>
          <w:rFonts w:asciiTheme="majorBidi" w:hAnsiTheme="majorBidi" w:cstheme="majorBidi"/>
          <w:spacing w:val="-8"/>
          <w:sz w:val="32"/>
          <w:szCs w:val="32"/>
        </w:rPr>
        <w:t>61</w:t>
      </w:r>
      <w:r w:rsidR="00F93DD8"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pacing w:val="-8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F730F5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1C27" w:rsidRPr="00FA19B8">
        <w:rPr>
          <w:rFonts w:asciiTheme="majorBidi" w:hAnsiTheme="majorBidi" w:cstheme="majorBidi"/>
          <w:sz w:val="32"/>
          <w:szCs w:val="32"/>
        </w:rPr>
        <w:t>113</w:t>
      </w:r>
      <w:r w:rsidR="00163900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25E1" w:rsidRPr="00FA19B8">
        <w:rPr>
          <w:rFonts w:asciiTheme="majorBidi" w:hAnsiTheme="majorBidi" w:cstheme="majorBidi"/>
          <w:sz w:val="32"/>
          <w:szCs w:val="32"/>
        </w:rPr>
        <w:t xml:space="preserve">31 </w:t>
      </w:r>
      <w:r w:rsidR="00F93DD8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25E1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5249F4" w:rsidRPr="00FA19B8">
        <w:rPr>
          <w:rFonts w:asciiTheme="majorBidi" w:hAnsiTheme="majorBidi" w:cstheme="majorBidi"/>
          <w:sz w:val="32"/>
          <w:szCs w:val="32"/>
        </w:rPr>
        <w:t>60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249F4" w:rsidRPr="00FA19B8">
        <w:rPr>
          <w:rFonts w:asciiTheme="majorBidi" w:hAnsiTheme="majorBidi" w:cstheme="majorBidi"/>
          <w:sz w:val="32"/>
          <w:szCs w:val="32"/>
        </w:rPr>
        <w:t>7</w:t>
      </w:r>
      <w:r w:rsidR="00905096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20732" w:rsidRPr="00FA19B8" w:rsidRDefault="0090454B" w:rsidP="00CD73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5128F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5128F"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732" w:rsidRPr="00FA19B8">
        <w:rPr>
          <w:rFonts w:asciiTheme="majorBidi" w:hAnsiTheme="majorBidi" w:cstheme="majorBidi"/>
          <w:sz w:val="32"/>
          <w:szCs w:val="32"/>
        </w:rPr>
        <w:tab/>
      </w:r>
      <w:r w:rsidR="001A0609" w:rsidRPr="00FA19B8">
        <w:rPr>
          <w:rFonts w:asciiTheme="majorBidi" w:hAnsiTheme="majorBidi" w:cstheme="majorBidi"/>
          <w:spacing w:val="2"/>
          <w:sz w:val="32"/>
          <w:szCs w:val="32"/>
          <w:cs/>
        </w:rPr>
        <w:t>ณ วันที่</w:t>
      </w:r>
      <w:r w:rsidR="00A5128F" w:rsidRPr="00FA19B8">
        <w:rPr>
          <w:rFonts w:asciiTheme="majorBidi" w:hAnsiTheme="majorBidi" w:cstheme="majorBidi"/>
          <w:spacing w:val="2"/>
          <w:sz w:val="32"/>
          <w:szCs w:val="32"/>
        </w:rPr>
        <w:t xml:space="preserve"> 31 </w:t>
      </w:r>
      <w:r w:rsidR="00835272" w:rsidRPr="00FA19B8">
        <w:rPr>
          <w:rFonts w:asciiTheme="majorBidi" w:hAnsiTheme="majorBidi" w:cstheme="majorBidi"/>
          <w:spacing w:val="2"/>
          <w:sz w:val="32"/>
          <w:szCs w:val="32"/>
          <w:cs/>
        </w:rPr>
        <w:t>ธันวาคม</w:t>
      </w:r>
      <w:r w:rsidR="00A5128F" w:rsidRPr="00FA19B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646DE8" w:rsidRPr="00FA19B8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5249F4" w:rsidRPr="00FA19B8">
        <w:rPr>
          <w:rFonts w:asciiTheme="majorBidi" w:hAnsiTheme="majorBidi" w:cstheme="majorBidi"/>
          <w:spacing w:val="2"/>
          <w:sz w:val="32"/>
          <w:szCs w:val="32"/>
        </w:rPr>
        <w:t>1</w:t>
      </w:r>
      <w:r w:rsidR="00646DE8" w:rsidRPr="00FA19B8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A5128F" w:rsidRPr="00FA19B8">
        <w:rPr>
          <w:rFonts w:asciiTheme="majorBidi" w:hAnsiTheme="majorBidi" w:cstheme="majorBidi"/>
          <w:spacing w:val="2"/>
          <w:sz w:val="32"/>
          <w:szCs w:val="32"/>
        </w:rPr>
        <w:t>25</w:t>
      </w:r>
      <w:r w:rsidR="005249F4" w:rsidRPr="00FA19B8">
        <w:rPr>
          <w:rFonts w:asciiTheme="majorBidi" w:hAnsiTheme="majorBidi" w:cstheme="majorBidi"/>
          <w:spacing w:val="2"/>
          <w:sz w:val="32"/>
          <w:szCs w:val="32"/>
        </w:rPr>
        <w:t>60</w:t>
      </w:r>
      <w:r w:rsidR="00835272" w:rsidRPr="00FA19B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  <w:r w:rsidR="00A539F3" w:rsidRPr="00FA19B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7A4045" w:rsidRPr="00FA19B8" w:rsidTr="00F42B1A">
        <w:trPr>
          <w:trHeight w:val="60"/>
        </w:trPr>
        <w:tc>
          <w:tcPr>
            <w:tcW w:w="3618" w:type="dxa"/>
            <w:vAlign w:val="bottom"/>
          </w:tcPr>
          <w:p w:rsidR="007A4045" w:rsidRPr="00FA19B8" w:rsidRDefault="007A4045" w:rsidP="00135AD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FA19B8" w:rsidRDefault="007A4045" w:rsidP="00135A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A4045" w:rsidRPr="00FA19B8" w:rsidTr="00F42B1A">
        <w:tc>
          <w:tcPr>
            <w:tcW w:w="3618" w:type="dxa"/>
            <w:vAlign w:val="bottom"/>
          </w:tcPr>
          <w:p w:rsidR="007A4045" w:rsidRPr="00FA19B8" w:rsidRDefault="007A4045" w:rsidP="00135AD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FA19B8" w:rsidRDefault="00A539F3" w:rsidP="00135AD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0454B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249F4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A4045" w:rsidRPr="00FA19B8" w:rsidTr="00F42B1A">
        <w:tc>
          <w:tcPr>
            <w:tcW w:w="3618" w:type="dxa"/>
            <w:vAlign w:val="bottom"/>
          </w:tcPr>
          <w:p w:rsidR="007A4045" w:rsidRPr="00FA19B8" w:rsidRDefault="007A4045" w:rsidP="00135AD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ค่าเผื่อหนี้ส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งสัยจะสูญ</w:t>
            </w:r>
          </w:p>
        </w:tc>
      </w:tr>
      <w:tr w:rsidR="00D63789" w:rsidRPr="00FA19B8" w:rsidTr="00F42B1A">
        <w:tc>
          <w:tcPr>
            <w:tcW w:w="3618" w:type="dxa"/>
            <w:vAlign w:val="bottom"/>
          </w:tcPr>
          <w:p w:rsidR="00D63789" w:rsidRPr="00FA19B8" w:rsidRDefault="00D63789" w:rsidP="00135AD5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FA19B8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97EF2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A97EF2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1860" w:type="dxa"/>
            <w:vAlign w:val="bottom"/>
          </w:tcPr>
          <w:p w:rsidR="00D63789" w:rsidRPr="00FA19B8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FA19B8" w:rsidRDefault="00A97EF2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8,346,962</w:t>
            </w:r>
          </w:p>
        </w:tc>
      </w:tr>
      <w:tr w:rsidR="00976098" w:rsidRPr="00FA19B8" w:rsidTr="00F42B1A">
        <w:tc>
          <w:tcPr>
            <w:tcW w:w="3618" w:type="dxa"/>
            <w:vAlign w:val="bottom"/>
          </w:tcPr>
          <w:p w:rsidR="00976098" w:rsidRPr="00FA19B8" w:rsidRDefault="00976098" w:rsidP="00135AD5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976098" w:rsidRPr="00FA19B8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A97EF2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1860" w:type="dxa"/>
            <w:vAlign w:val="bottom"/>
          </w:tcPr>
          <w:p w:rsidR="00976098" w:rsidRPr="00FA19B8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(106,222)</w:t>
            </w:r>
          </w:p>
        </w:tc>
        <w:tc>
          <w:tcPr>
            <w:tcW w:w="1860" w:type="dxa"/>
            <w:vAlign w:val="bottom"/>
          </w:tcPr>
          <w:p w:rsidR="00976098" w:rsidRPr="00FA19B8" w:rsidRDefault="00A97EF2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D63789" w:rsidRPr="00FA19B8" w:rsidTr="00F42B1A">
        <w:tc>
          <w:tcPr>
            <w:tcW w:w="3618" w:type="dxa"/>
            <w:vAlign w:val="bottom"/>
          </w:tcPr>
          <w:p w:rsidR="00D63789" w:rsidRPr="00FA19B8" w:rsidRDefault="00D63789" w:rsidP="00135AD5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63789" w:rsidRPr="00FA19B8" w:rsidRDefault="00E404C8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97EF2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860" w:type="dxa"/>
            <w:vAlign w:val="bottom"/>
          </w:tcPr>
          <w:p w:rsidR="00D63789" w:rsidRPr="00FA19B8" w:rsidRDefault="00E404C8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A97EF2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971)</w:t>
            </w:r>
          </w:p>
        </w:tc>
        <w:tc>
          <w:tcPr>
            <w:tcW w:w="1860" w:type="dxa"/>
            <w:vAlign w:val="bottom"/>
          </w:tcPr>
          <w:p w:rsidR="00D63789" w:rsidRPr="00FA19B8" w:rsidRDefault="00A97EF2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789" w:rsidRPr="00FA19B8" w:rsidTr="00F42B1A">
        <w:tc>
          <w:tcPr>
            <w:tcW w:w="3618" w:type="dxa"/>
            <w:vAlign w:val="bottom"/>
          </w:tcPr>
          <w:p w:rsidR="00D63789" w:rsidRPr="00FA19B8" w:rsidRDefault="00D63789" w:rsidP="00135AD5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976098" w:rsidRPr="00FA19B8" w:rsidRDefault="00E404C8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1502B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81502B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860" w:type="dxa"/>
            <w:vAlign w:val="bottom"/>
          </w:tcPr>
          <w:p w:rsidR="00D63789" w:rsidRPr="00FA19B8" w:rsidRDefault="00E404C8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(113</w:t>
            </w:r>
            <w:r w:rsidR="00A97EF2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193)</w:t>
            </w:r>
          </w:p>
        </w:tc>
        <w:tc>
          <w:tcPr>
            <w:tcW w:w="1860" w:type="dxa"/>
            <w:vAlign w:val="bottom"/>
          </w:tcPr>
          <w:p w:rsidR="00D63789" w:rsidRPr="00FA19B8" w:rsidRDefault="00A97EF2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8,347,761</w:t>
            </w:r>
          </w:p>
        </w:tc>
      </w:tr>
    </w:tbl>
    <w:p w:rsidR="0090454B" w:rsidRPr="00FA19B8" w:rsidRDefault="0090454B" w:rsidP="00135AD5">
      <w:pPr>
        <w:rPr>
          <w:rFonts w:asciiTheme="majorBidi" w:hAnsiTheme="majorBidi" w:cstheme="majorBidi"/>
        </w:rPr>
      </w:pPr>
    </w:p>
    <w:p w:rsidR="00CD7368" w:rsidRPr="00FA19B8" w:rsidRDefault="00CD7368">
      <w:pPr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835272" w:rsidRPr="00FA19B8" w:rsidTr="00F42B1A">
        <w:trPr>
          <w:trHeight w:val="70"/>
        </w:trPr>
        <w:tc>
          <w:tcPr>
            <w:tcW w:w="3618" w:type="dxa"/>
            <w:vAlign w:val="bottom"/>
          </w:tcPr>
          <w:p w:rsidR="00835272" w:rsidRPr="00FA19B8" w:rsidRDefault="005249F4" w:rsidP="00135AD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A19B8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580" w:type="dxa"/>
            <w:gridSpan w:val="3"/>
            <w:vAlign w:val="bottom"/>
          </w:tcPr>
          <w:p w:rsidR="00835272" w:rsidRPr="00FA19B8" w:rsidRDefault="00835272" w:rsidP="00135A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35272" w:rsidRPr="00FA19B8" w:rsidTr="00F42B1A">
        <w:tc>
          <w:tcPr>
            <w:tcW w:w="3618" w:type="dxa"/>
            <w:vAlign w:val="bottom"/>
          </w:tcPr>
          <w:p w:rsidR="00835272" w:rsidRPr="00FA19B8" w:rsidRDefault="00835272" w:rsidP="00135AD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FA19B8" w:rsidRDefault="00F566D8" w:rsidP="00135AD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249F4" w:rsidRPr="00FA19B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35272" w:rsidRPr="00FA19B8" w:rsidTr="00F42B1A">
        <w:tc>
          <w:tcPr>
            <w:tcW w:w="3618" w:type="dxa"/>
            <w:vAlign w:val="bottom"/>
          </w:tcPr>
          <w:p w:rsidR="00835272" w:rsidRPr="00FA19B8" w:rsidRDefault="00835272" w:rsidP="00135AD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835272" w:rsidRPr="00FA19B8" w:rsidRDefault="00835272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835272" w:rsidRPr="00FA19B8" w:rsidRDefault="00835272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  <w:vAlign w:val="bottom"/>
          </w:tcPr>
          <w:p w:rsidR="00835272" w:rsidRPr="00FA19B8" w:rsidRDefault="00835272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5249F4" w:rsidRPr="00FA19B8" w:rsidTr="00F42B1A">
        <w:tc>
          <w:tcPr>
            <w:tcW w:w="3618" w:type="dxa"/>
            <w:vAlign w:val="bottom"/>
          </w:tcPr>
          <w:p w:rsidR="005249F4" w:rsidRPr="00FA19B8" w:rsidRDefault="005249F4" w:rsidP="005249F4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10,699,565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10,699,565</w:t>
            </w:r>
          </w:p>
        </w:tc>
      </w:tr>
      <w:tr w:rsidR="005249F4" w:rsidRPr="00FA19B8" w:rsidTr="00F42B1A">
        <w:tc>
          <w:tcPr>
            <w:tcW w:w="3618" w:type="dxa"/>
            <w:vAlign w:val="bottom"/>
          </w:tcPr>
          <w:p w:rsidR="005249F4" w:rsidRPr="00FA19B8" w:rsidRDefault="005249F4" w:rsidP="005249F4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2,338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2,338</w:t>
            </w:r>
          </w:p>
        </w:tc>
      </w:tr>
      <w:tr w:rsidR="005249F4" w:rsidRPr="00FA19B8" w:rsidTr="00F42B1A">
        <w:tc>
          <w:tcPr>
            <w:tcW w:w="3618" w:type="dxa"/>
            <w:vAlign w:val="bottom"/>
          </w:tcPr>
          <w:p w:rsidR="005249F4" w:rsidRPr="00FA19B8" w:rsidRDefault="005249F4" w:rsidP="005249F4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6,971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(6,971)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249F4" w:rsidRPr="00FA19B8" w:rsidTr="00F42B1A">
        <w:tc>
          <w:tcPr>
            <w:tcW w:w="3618" w:type="dxa"/>
            <w:vAlign w:val="bottom"/>
          </w:tcPr>
          <w:p w:rsidR="005249F4" w:rsidRPr="00FA19B8" w:rsidRDefault="005249F4" w:rsidP="005249F4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10,708,874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(6,971)</w:t>
            </w:r>
          </w:p>
        </w:tc>
        <w:tc>
          <w:tcPr>
            <w:tcW w:w="1860" w:type="dxa"/>
            <w:vAlign w:val="bottom"/>
          </w:tcPr>
          <w:p w:rsidR="005249F4" w:rsidRPr="00FA19B8" w:rsidRDefault="005249F4" w:rsidP="005249F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701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</w:tbl>
    <w:p w:rsidR="005249F4" w:rsidRPr="00FA19B8" w:rsidRDefault="005249F4" w:rsidP="00CD736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8.3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44A91" w:rsidRPr="00344A91">
        <w:rPr>
          <w:rFonts w:asciiTheme="majorBidi" w:hAnsiTheme="majorBidi" w:cstheme="majorBidi"/>
          <w:sz w:val="32"/>
          <w:szCs w:val="32"/>
        </w:rPr>
        <w:t>23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44A91" w:rsidRPr="00344A91">
        <w:rPr>
          <w:rFonts w:asciiTheme="majorBidi" w:hAnsiTheme="majorBidi" w:cstheme="majorBidi"/>
          <w:sz w:val="32"/>
          <w:szCs w:val="32"/>
        </w:rPr>
        <w:t>2561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ให้อายัดหลักประกันทั้งหมดของลูกหนี้บัญชีเงินให้กู้ยืมเพื่อซื้อหลักทรัพย์รายหนึ่ง และเมื่อวันที่ </w:t>
      </w:r>
      <w:r w:rsidR="00344A91" w:rsidRPr="00344A91">
        <w:rPr>
          <w:rFonts w:asciiTheme="majorBidi" w:hAnsiTheme="majorBidi" w:cstheme="majorBidi"/>
          <w:sz w:val="32"/>
          <w:szCs w:val="32"/>
        </w:rPr>
        <w:t>3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344A91" w:rsidRPr="00344A91">
        <w:rPr>
          <w:rFonts w:asciiTheme="majorBidi" w:hAnsiTheme="majorBidi" w:cstheme="majorBidi"/>
          <w:sz w:val="32"/>
          <w:szCs w:val="32"/>
        </w:rPr>
        <w:t>2561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ได้รับคำสั่งจากส่วนราชการดังกล่าวให้ยกเลิกการอายัดหุ้นหลักประกันบางส่วน และ ณ วันที่ </w:t>
      </w:r>
      <w:r w:rsidR="00344A91" w:rsidRPr="00344A91">
        <w:rPr>
          <w:rFonts w:asciiTheme="majorBidi" w:hAnsiTheme="majorBidi" w:cstheme="majorBidi"/>
          <w:sz w:val="32"/>
          <w:szCs w:val="32"/>
        </w:rPr>
        <w:t>31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44A91" w:rsidRPr="00344A91">
        <w:rPr>
          <w:rFonts w:asciiTheme="majorBidi" w:hAnsiTheme="majorBidi" w:cstheme="majorBidi"/>
          <w:sz w:val="32"/>
          <w:szCs w:val="32"/>
        </w:rPr>
        <w:t>2561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ลูกหนี้รายดังกล่าวมียอดหนี้คงค้างประมาณ </w:t>
      </w:r>
      <w:r w:rsidR="00344A91" w:rsidRPr="00344A91">
        <w:rPr>
          <w:rFonts w:asciiTheme="majorBidi" w:hAnsiTheme="majorBidi" w:cstheme="majorBidi"/>
          <w:sz w:val="32"/>
          <w:szCs w:val="32"/>
        </w:rPr>
        <w:t>106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โดยมีหลักประกันรวมประมาณ </w:t>
      </w:r>
      <w:r w:rsidR="00344A91" w:rsidRPr="00344A91">
        <w:rPr>
          <w:rFonts w:asciiTheme="majorBidi" w:hAnsiTheme="majorBidi" w:cstheme="majorBidi"/>
          <w:sz w:val="32"/>
          <w:szCs w:val="32"/>
        </w:rPr>
        <w:t>206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ซึ่งอยู่ภายใต้คำสั่งอายัดทั้งจำนวน ทั้งนี้บริษัทฯ ได้ยื่นฟ้องลูกหนี้เป็นคดีแพ่งเรียกให้ชำระหนี้เต็มจำนวน ส่วนลูกหนี้ยื่นคำให้การและฟ้องแย้งว่า บริษัทฯไม่มีอำนาจฟ้อง และเรียกร้องให้บริษัทฯ ชดใช้ค่าเสียหาย อย่างไรก็ดีฝ่ายบริหาร โดยความเห็นของที่ปรึกษากฎหมายเห็นว่า บริษัทฯ สามารถต่อสู้คดีได้ในประเด็นนี้และคำฟ้องแย้งไม่มีมูลเพียงพอ โอกาสที่จะเกิดความเสียหายเพิ่มเติมน้อยมาก นอกจากนี้บริษัทฯ ยังได้ยื่นคำร้องขอให้ศาลเพิกถอนการอายัดหลักประกันดังกล่าวซึ่งเป็นการใช้สิทธิตามกฎหมายที่เกี่ยวข้อง เพื่อให้เป็นไปตามหลักความระมัดระวัง บริษัทฯ จัดประเภทบัญชีดังกล่าวเป็นมูลหนี้ชั้นต่ำกว่ามาตรฐานและตั้งสำรองค่าเผื่อหนี้สงสัยจะสูญจำนวน </w:t>
      </w:r>
      <w:r w:rsidR="00344A91" w:rsidRPr="00344A91">
        <w:rPr>
          <w:rFonts w:asciiTheme="majorBidi" w:hAnsiTheme="majorBidi" w:cstheme="majorBidi"/>
          <w:sz w:val="32"/>
          <w:szCs w:val="32"/>
        </w:rPr>
        <w:t>106</w:t>
      </w:r>
      <w:r w:rsidR="00344A91" w:rsidRPr="00344A91">
        <w:rPr>
          <w:rFonts w:asciiTheme="majorBidi" w:hAnsiTheme="majorBidi" w:cstheme="majorBidi"/>
          <w:sz w:val="32"/>
          <w:szCs w:val="32"/>
          <w:cs/>
        </w:rPr>
        <w:t xml:space="preserve"> ล้านบาทสำหรับกรณีนี้ไว้ในบัญชี บริษัทฯเชื่อว่าสำรองค่าเผื่อหนี้สงสัยจะสูญที่ตั้งไว้มีความเพียงพอและเหมาะสมแล้ว</w:t>
      </w:r>
      <w:r w:rsidR="00344A91">
        <w:rPr>
          <w:rFonts w:asciiTheme="majorBidi" w:hAnsiTheme="majorBidi" w:cstheme="majorBidi"/>
          <w:sz w:val="32"/>
          <w:szCs w:val="32"/>
        </w:rPr>
        <w:t xml:space="preserve"> </w:t>
      </w:r>
    </w:p>
    <w:p w:rsidR="00220732" w:rsidRPr="00FA19B8" w:rsidRDefault="004F42C3" w:rsidP="00CD73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566D8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3166" w:rsidRPr="00FA19B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0609" w:rsidRPr="00FA19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3DE4" w:rsidRPr="00FA19B8">
        <w:rPr>
          <w:rFonts w:asciiTheme="majorBidi" w:hAnsiTheme="majorBidi" w:cstheme="majorBidi"/>
          <w:sz w:val="32"/>
          <w:szCs w:val="32"/>
        </w:rPr>
        <w:t>3</w:t>
      </w:r>
      <w:r w:rsidR="00646DE8" w:rsidRPr="00FA19B8">
        <w:rPr>
          <w:rFonts w:asciiTheme="majorBidi" w:hAnsiTheme="majorBidi" w:cstheme="majorBidi"/>
          <w:sz w:val="32"/>
          <w:szCs w:val="32"/>
        </w:rPr>
        <w:t>1</w:t>
      </w:r>
      <w:r w:rsidR="00FA3DE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6DE8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A3DE4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Pr="00FA19B8">
        <w:rPr>
          <w:rFonts w:asciiTheme="majorBidi" w:hAnsiTheme="majorBidi" w:cstheme="majorBidi"/>
          <w:sz w:val="32"/>
          <w:szCs w:val="32"/>
        </w:rPr>
        <w:t>6</w:t>
      </w:r>
      <w:r w:rsidR="00473166" w:rsidRPr="00FA19B8">
        <w:rPr>
          <w:rFonts w:asciiTheme="majorBidi" w:hAnsiTheme="majorBidi" w:cstheme="majorBidi"/>
          <w:sz w:val="32"/>
          <w:szCs w:val="32"/>
        </w:rPr>
        <w:t>1</w:t>
      </w:r>
      <w:r w:rsidR="00F93DD8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EE4" w:rsidRPr="00FA19B8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ลูกหนี้ทรัพย์สินวางประกันจำนวนประมาณ</w:t>
      </w:r>
      <w:r w:rsidR="00DE5B16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04F5" w:rsidRPr="00FA19B8">
        <w:rPr>
          <w:rFonts w:asciiTheme="majorBidi" w:hAnsiTheme="majorBidi" w:cstheme="majorBidi"/>
          <w:sz w:val="32"/>
          <w:szCs w:val="32"/>
        </w:rPr>
        <w:t xml:space="preserve">643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ล้านบาท เป็นเงินสดที่บริษัทฯ</w:t>
      </w:r>
      <w:r w:rsidR="00220732" w:rsidRPr="00FA19B8">
        <w:rPr>
          <w:rFonts w:asciiTheme="majorBidi" w:hAnsiTheme="majorBidi" w:cstheme="majorBidi"/>
          <w:spacing w:val="-4"/>
          <w:sz w:val="32"/>
          <w:szCs w:val="32"/>
          <w:cs/>
        </w:rPr>
        <w:t>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="005E7CC1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ที่ยืมมามีจำนวนประมาณ</w:t>
      </w:r>
      <w:r w:rsidR="00FA3DE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04F5" w:rsidRPr="00FA19B8">
        <w:rPr>
          <w:rFonts w:asciiTheme="majorBidi" w:hAnsiTheme="majorBidi" w:cstheme="majorBidi"/>
          <w:sz w:val="32"/>
          <w:szCs w:val="32"/>
        </w:rPr>
        <w:t>588</w:t>
      </w:r>
      <w:r w:rsidR="00F66790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A3DE4" w:rsidRPr="00FA19B8">
        <w:rPr>
          <w:rFonts w:asciiTheme="majorBidi" w:hAnsiTheme="majorBidi" w:cstheme="majorBidi"/>
          <w:sz w:val="32"/>
          <w:szCs w:val="32"/>
        </w:rPr>
        <w:t xml:space="preserve">31 </w:t>
      </w:r>
      <w:r w:rsidR="00F93DD8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A3DE4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473166" w:rsidRPr="00FA19B8">
        <w:rPr>
          <w:rFonts w:asciiTheme="majorBidi" w:hAnsiTheme="majorBidi" w:cstheme="majorBidi"/>
          <w:sz w:val="32"/>
          <w:szCs w:val="32"/>
        </w:rPr>
        <w:t>60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:</w:t>
      </w:r>
      <w:r w:rsidR="00C36119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7C5E" w:rsidRPr="00FA19B8">
        <w:rPr>
          <w:rFonts w:asciiTheme="majorBidi" w:hAnsiTheme="majorBidi" w:cstheme="majorBidi"/>
          <w:sz w:val="32"/>
          <w:szCs w:val="32"/>
        </w:rPr>
        <w:t>3</w:t>
      </w:r>
      <w:r w:rsidR="00473166" w:rsidRPr="00FA19B8">
        <w:rPr>
          <w:rFonts w:asciiTheme="majorBidi" w:hAnsiTheme="majorBidi" w:cstheme="majorBidi"/>
          <w:sz w:val="32"/>
          <w:szCs w:val="32"/>
        </w:rPr>
        <w:t>88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6119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>และ</w:t>
      </w:r>
      <w:r w:rsidR="00237C5E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3166" w:rsidRPr="00FA19B8">
        <w:rPr>
          <w:rFonts w:asciiTheme="majorBidi" w:hAnsiTheme="majorBidi" w:cstheme="majorBidi"/>
          <w:sz w:val="32"/>
          <w:szCs w:val="32"/>
        </w:rPr>
        <w:t>3</w:t>
      </w:r>
      <w:r w:rsidR="00954116" w:rsidRPr="00FA19B8">
        <w:rPr>
          <w:rFonts w:asciiTheme="majorBidi" w:hAnsiTheme="majorBidi" w:cstheme="majorBidi"/>
          <w:sz w:val="32"/>
          <w:szCs w:val="32"/>
        </w:rPr>
        <w:t>48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FA19B8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</w:t>
      </w:r>
    </w:p>
    <w:p w:rsidR="00220732" w:rsidRPr="00FA19B8" w:rsidRDefault="004F42C3" w:rsidP="00CD7368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37C5E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37C5E"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871"/>
        <w:gridCol w:w="1871"/>
      </w:tblGrid>
      <w:tr w:rsidR="004E5D74" w:rsidRPr="00FA19B8" w:rsidTr="00F42B1A">
        <w:tc>
          <w:tcPr>
            <w:tcW w:w="5418" w:type="dxa"/>
            <w:vAlign w:val="bottom"/>
          </w:tcPr>
          <w:p w:rsidR="004E5D74" w:rsidRPr="00FA19B8" w:rsidRDefault="004E5D74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4E5D74" w:rsidRPr="00FA19B8" w:rsidRDefault="004E5D74" w:rsidP="00135AD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:rsidR="004E5D74" w:rsidRPr="00FA19B8" w:rsidRDefault="004E5D74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4F42C3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46DE8" w:rsidRPr="00FA19B8" w:rsidTr="00F42B1A">
        <w:tc>
          <w:tcPr>
            <w:tcW w:w="5418" w:type="dxa"/>
            <w:vAlign w:val="bottom"/>
          </w:tcPr>
          <w:p w:rsidR="00646DE8" w:rsidRPr="00FA19B8" w:rsidRDefault="00646D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742" w:type="dxa"/>
            <w:gridSpan w:val="2"/>
            <w:vAlign w:val="bottom"/>
          </w:tcPr>
          <w:p w:rsidR="00646DE8" w:rsidRPr="00FA19B8" w:rsidRDefault="00646D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EE2D27" w:rsidRPr="00FA19B8" w:rsidTr="00F42B1A">
        <w:tc>
          <w:tcPr>
            <w:tcW w:w="5418" w:type="dxa"/>
            <w:vAlign w:val="bottom"/>
          </w:tcPr>
          <w:p w:rsidR="00EE2D27" w:rsidRPr="00FA19B8" w:rsidRDefault="00EE2D27" w:rsidP="00EE2D27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EE2D27" w:rsidRPr="00FA19B8" w:rsidRDefault="00EE2D27" w:rsidP="00EE2D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71" w:type="dxa"/>
            <w:vAlign w:val="bottom"/>
          </w:tcPr>
          <w:p w:rsidR="00EE2D27" w:rsidRPr="00FA19B8" w:rsidRDefault="00EE2D27" w:rsidP="00EE2D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E2D27" w:rsidRPr="00FA19B8" w:rsidTr="00F42B1A">
        <w:tc>
          <w:tcPr>
            <w:tcW w:w="5418" w:type="dxa"/>
          </w:tcPr>
          <w:p w:rsidR="00EE2D27" w:rsidRPr="00FA19B8" w:rsidRDefault="00EE2D27" w:rsidP="00EE2D27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871" w:type="dxa"/>
          </w:tcPr>
          <w:p w:rsidR="00EE2D27" w:rsidRPr="00FA19B8" w:rsidRDefault="00697C16" w:rsidP="00EE2D27">
            <w:pP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6A4ED3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871" w:type="dxa"/>
          </w:tcPr>
          <w:p w:rsidR="00EE2D27" w:rsidRPr="00FA19B8" w:rsidRDefault="00EE2D27" w:rsidP="00EE2D27">
            <w:pP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6,335</w:t>
            </w:r>
          </w:p>
        </w:tc>
      </w:tr>
      <w:tr w:rsidR="00EE2D27" w:rsidRPr="00FA19B8" w:rsidTr="00F42B1A">
        <w:tc>
          <w:tcPr>
            <w:tcW w:w="5418" w:type="dxa"/>
          </w:tcPr>
          <w:p w:rsidR="00EE2D27" w:rsidRPr="00FA19B8" w:rsidRDefault="00EE2D27" w:rsidP="00EE2D27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1871" w:type="dxa"/>
          </w:tcPr>
          <w:p w:rsidR="00EE2D27" w:rsidRPr="00FA19B8" w:rsidRDefault="006A4ED3" w:rsidP="00EE2D27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106,222</w:t>
            </w:r>
          </w:p>
        </w:tc>
        <w:tc>
          <w:tcPr>
            <w:tcW w:w="1871" w:type="dxa"/>
          </w:tcPr>
          <w:p w:rsidR="00EE2D27" w:rsidRPr="00FA19B8" w:rsidRDefault="00EE2D27" w:rsidP="00EE2D27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636</w:t>
            </w:r>
          </w:p>
        </w:tc>
      </w:tr>
      <w:tr w:rsidR="00EE2D27" w:rsidRPr="00FA19B8" w:rsidTr="00F42B1A">
        <w:tc>
          <w:tcPr>
            <w:tcW w:w="5418" w:type="dxa"/>
          </w:tcPr>
          <w:p w:rsidR="00EE2D27" w:rsidRPr="00FA19B8" w:rsidRDefault="00EE2D27" w:rsidP="00EE2D27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871" w:type="dxa"/>
          </w:tcPr>
          <w:p w:rsidR="00EE2D27" w:rsidRPr="00FA19B8" w:rsidRDefault="006A4ED3" w:rsidP="00EE2D27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113,193</w:t>
            </w:r>
          </w:p>
        </w:tc>
        <w:tc>
          <w:tcPr>
            <w:tcW w:w="1871" w:type="dxa"/>
          </w:tcPr>
          <w:p w:rsidR="00EE2D27" w:rsidRPr="00FA19B8" w:rsidRDefault="00EE2D27" w:rsidP="00EE2D27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6,971</w:t>
            </w:r>
          </w:p>
        </w:tc>
      </w:tr>
    </w:tbl>
    <w:p w:rsidR="00CD7368" w:rsidRPr="00FA19B8" w:rsidRDefault="00CD7368" w:rsidP="00135AD5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CD7368" w:rsidRPr="00FA19B8" w:rsidRDefault="00CD736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15E15" w:rsidRPr="00FA19B8" w:rsidRDefault="00F15E15" w:rsidP="00135AD5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สินทรัพย์ตราสารอนุพันธ์ / หนี้สินตราสารอนุพันธ์ </w:t>
      </w:r>
    </w:p>
    <w:p w:rsidR="005255D1" w:rsidRPr="00FA19B8" w:rsidRDefault="00F15E15" w:rsidP="005255D1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5255D1" w:rsidRPr="00FA19B8">
        <w:rPr>
          <w:rFonts w:asciiTheme="majorBidi" w:hAnsiTheme="majorBidi" w:cstheme="majorBidi"/>
          <w:sz w:val="28"/>
          <w:szCs w:val="28"/>
        </w:rPr>
        <w:t>(</w:t>
      </w:r>
      <w:r w:rsidR="005255D1" w:rsidRPr="00FA19B8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="005255D1" w:rsidRPr="00FA19B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5255D1" w:rsidRPr="00FA19B8" w:rsidTr="00106A44">
        <w:tc>
          <w:tcPr>
            <w:tcW w:w="4680" w:type="dxa"/>
            <w:vAlign w:val="bottom"/>
          </w:tcPr>
          <w:p w:rsidR="005255D1" w:rsidRPr="00FA19B8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255D1" w:rsidRPr="00FA19B8" w:rsidTr="00106A44">
        <w:tc>
          <w:tcPr>
            <w:tcW w:w="4680" w:type="dxa"/>
          </w:tcPr>
          <w:p w:rsidR="005255D1" w:rsidRPr="00FA19B8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5255D1" w:rsidRPr="00FA19B8" w:rsidTr="00106A44">
        <w:tc>
          <w:tcPr>
            <w:tcW w:w="4680" w:type="dxa"/>
          </w:tcPr>
          <w:p w:rsidR="005255D1" w:rsidRPr="00FA19B8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5255D1" w:rsidRPr="00FA19B8" w:rsidTr="00106A44">
        <w:tc>
          <w:tcPr>
            <w:tcW w:w="4680" w:type="dxa"/>
            <w:hideMark/>
          </w:tcPr>
          <w:p w:rsidR="005255D1" w:rsidRPr="00FA19B8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5D1" w:rsidRPr="00FA19B8" w:rsidTr="00106A44">
        <w:tc>
          <w:tcPr>
            <w:tcW w:w="4680" w:type="dxa"/>
            <w:hideMark/>
          </w:tcPr>
          <w:p w:rsidR="005255D1" w:rsidRPr="00FA19B8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FA19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6A4ED3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213,710</w:t>
            </w:r>
            <w:r w:rsidR="009F359A" w:rsidRPr="00FA19B8">
              <w:rPr>
                <w:rFonts w:asciiTheme="majorBidi" w:hAnsiTheme="majorBidi" w:cstheme="majorBidi"/>
                <w:sz w:val="28"/>
                <w:szCs w:val="28"/>
              </w:rPr>
              <w:t>,450</w:t>
            </w:r>
          </w:p>
        </w:tc>
      </w:tr>
      <w:tr w:rsidR="005255D1" w:rsidRPr="00FA19B8" w:rsidTr="00106A44">
        <w:tc>
          <w:tcPr>
            <w:tcW w:w="4680" w:type="dxa"/>
            <w:hideMark/>
          </w:tcPr>
          <w:p w:rsidR="005255D1" w:rsidRPr="00FA19B8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6A4ED3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213,710</w:t>
            </w:r>
            <w:r w:rsidR="009F359A" w:rsidRPr="00FA19B8">
              <w:rPr>
                <w:rFonts w:asciiTheme="majorBidi" w:hAnsiTheme="majorBidi" w:cstheme="majorBidi"/>
                <w:sz w:val="28"/>
                <w:szCs w:val="28"/>
              </w:rPr>
              <w:t>,450</w:t>
            </w:r>
          </w:p>
        </w:tc>
      </w:tr>
    </w:tbl>
    <w:p w:rsidR="005255D1" w:rsidRPr="00FA19B8" w:rsidRDefault="005255D1" w:rsidP="005255D1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  <w:vertAlign w:val="superscript"/>
        </w:rPr>
        <w:t>(1)</w:t>
      </w:r>
      <w:r w:rsidRPr="00FA19B8">
        <w:rPr>
          <w:rFonts w:asciiTheme="majorBidi" w:hAnsiTheme="majorBidi" w:cstheme="majorBidi"/>
        </w:rPr>
        <w:tab/>
      </w:r>
      <w:r w:rsidRPr="00FA19B8">
        <w:rPr>
          <w:rFonts w:asciiTheme="majorBidi" w:hAnsiTheme="majorBidi" w:cstheme="majorBidi"/>
          <w:cs/>
        </w:rPr>
        <w:t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</w:t>
      </w:r>
      <w:r w:rsidR="00224421">
        <w:rPr>
          <w:rFonts w:asciiTheme="majorBidi" w:hAnsiTheme="majorBidi" w:cstheme="majorBidi" w:hint="cs"/>
          <w:cs/>
        </w:rPr>
        <w:t>/ปี</w:t>
      </w:r>
      <w:r w:rsidRPr="00FA19B8">
        <w:rPr>
          <w:rFonts w:asciiTheme="majorBidi" w:hAnsiTheme="majorBidi" w:cstheme="majorBidi"/>
          <w:cs/>
        </w:rPr>
        <w:t xml:space="preserve"> บันทึกรวมอยู่ใน “ลูกหนี้สำนักหักบัญชีและบริษัทหลักทรัพย์” ณ วันที่ </w:t>
      </w:r>
      <w:r w:rsidR="00004D2E" w:rsidRPr="00FA19B8">
        <w:rPr>
          <w:rFonts w:asciiTheme="majorBidi" w:hAnsiTheme="majorBidi" w:cstheme="majorBidi"/>
        </w:rPr>
        <w:t>31</w:t>
      </w:r>
      <w:r w:rsidRPr="00FA19B8">
        <w:rPr>
          <w:rFonts w:asciiTheme="majorBidi" w:hAnsiTheme="majorBidi" w:cstheme="majorBidi"/>
          <w:cs/>
        </w:rPr>
        <w:t xml:space="preserve"> ธันวาคม </w:t>
      </w:r>
      <w:r w:rsidR="00004D2E" w:rsidRPr="00FA19B8">
        <w:rPr>
          <w:rFonts w:asciiTheme="majorBidi" w:hAnsiTheme="majorBidi" w:cstheme="majorBidi"/>
        </w:rPr>
        <w:t>2561</w:t>
      </w:r>
      <w:r w:rsidRPr="00FA19B8">
        <w:rPr>
          <w:rFonts w:asciiTheme="majorBidi" w:hAnsiTheme="majorBidi" w:cstheme="majorBidi"/>
        </w:rPr>
        <w:t xml:space="preserve">: </w:t>
      </w:r>
      <w:r w:rsidRPr="00FA19B8">
        <w:rPr>
          <w:rFonts w:asciiTheme="majorBidi" w:hAnsiTheme="majorBidi" w:cstheme="majorBidi"/>
          <w:cs/>
        </w:rPr>
        <w:t>มูลค่ายุติธรรมของสินทรัพย์และหนี้สินตราสารอนุพันธ์ - สัญญาฟิวเจอร์ มีจำนวน</w:t>
      </w:r>
      <w:r w:rsidRPr="00FA19B8">
        <w:rPr>
          <w:rFonts w:asciiTheme="majorBidi" w:hAnsiTheme="majorBidi" w:cstheme="majorBidi"/>
        </w:rPr>
        <w:t xml:space="preserve"> </w:t>
      </w:r>
      <w:r w:rsidR="006A4ED3" w:rsidRPr="00FA19B8">
        <w:rPr>
          <w:rFonts w:asciiTheme="majorBidi" w:hAnsiTheme="majorBidi" w:cstheme="majorBidi"/>
        </w:rPr>
        <w:t>11</w:t>
      </w:r>
      <w:r w:rsidRPr="00FA19B8">
        <w:rPr>
          <w:rFonts w:asciiTheme="majorBidi" w:hAnsiTheme="majorBidi" w:cstheme="majorBidi"/>
        </w:rPr>
        <w:t xml:space="preserve"> </w:t>
      </w:r>
      <w:r w:rsidRPr="00FA19B8">
        <w:rPr>
          <w:rFonts w:asciiTheme="majorBidi" w:hAnsiTheme="majorBidi" w:cstheme="majorBidi"/>
          <w:cs/>
        </w:rPr>
        <w:t xml:space="preserve">ล้านบาท และ </w:t>
      </w:r>
      <w:r w:rsidR="006A4ED3" w:rsidRPr="00FA19B8">
        <w:rPr>
          <w:rFonts w:asciiTheme="majorBidi" w:hAnsiTheme="majorBidi" w:cstheme="majorBidi"/>
        </w:rPr>
        <w:t>4</w:t>
      </w:r>
      <w:r w:rsidRPr="00FA19B8">
        <w:rPr>
          <w:rFonts w:asciiTheme="majorBidi" w:hAnsiTheme="majorBidi" w:cstheme="majorBidi"/>
        </w:rPr>
        <w:t xml:space="preserve"> </w:t>
      </w:r>
      <w:r w:rsidRPr="00FA19B8">
        <w:rPr>
          <w:rFonts w:asciiTheme="majorBidi" w:hAnsiTheme="majorBidi" w:cstheme="majorBidi"/>
          <w:cs/>
        </w:rPr>
        <w:t>ล้านบาท ตามลำดับ</w:t>
      </w:r>
    </w:p>
    <w:p w:rsidR="005255D1" w:rsidRPr="00FA19B8" w:rsidRDefault="005255D1" w:rsidP="00CD7368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</w:rPr>
        <w:t>(</w:t>
      </w:r>
      <w:r w:rsidR="009F359A" w:rsidRPr="00FA19B8">
        <w:rPr>
          <w:rFonts w:asciiTheme="majorBidi" w:hAnsiTheme="majorBidi" w:cstheme="majorBidi"/>
          <w:sz w:val="28"/>
          <w:szCs w:val="28"/>
          <w:cs/>
        </w:rPr>
        <w:t xml:space="preserve">หน่วย: </w:t>
      </w:r>
      <w:r w:rsidRPr="00FA19B8">
        <w:rPr>
          <w:rFonts w:asciiTheme="majorBidi" w:hAnsiTheme="majorBidi" w:cstheme="majorBidi"/>
          <w:sz w:val="28"/>
          <w:szCs w:val="28"/>
          <w:cs/>
        </w:rPr>
        <w:t>บาท</w:t>
      </w:r>
      <w:r w:rsidRPr="00FA19B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5255D1" w:rsidRPr="00FA19B8" w:rsidTr="00106A44">
        <w:tc>
          <w:tcPr>
            <w:tcW w:w="4680" w:type="dxa"/>
            <w:vAlign w:val="bottom"/>
          </w:tcPr>
          <w:p w:rsidR="005255D1" w:rsidRPr="00FA19B8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5255D1" w:rsidRPr="00FA19B8" w:rsidTr="00106A44">
        <w:tc>
          <w:tcPr>
            <w:tcW w:w="4680" w:type="dxa"/>
          </w:tcPr>
          <w:p w:rsidR="005255D1" w:rsidRPr="00FA19B8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5255D1" w:rsidRPr="00FA19B8" w:rsidTr="00106A44">
        <w:tc>
          <w:tcPr>
            <w:tcW w:w="4680" w:type="dxa"/>
          </w:tcPr>
          <w:p w:rsidR="005255D1" w:rsidRPr="00FA19B8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5255D1" w:rsidRPr="00FA19B8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5255D1" w:rsidRPr="00FA19B8" w:rsidTr="00106A44">
        <w:tc>
          <w:tcPr>
            <w:tcW w:w="4680" w:type="dxa"/>
            <w:hideMark/>
          </w:tcPr>
          <w:p w:rsidR="005255D1" w:rsidRPr="00FA19B8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5D1" w:rsidRPr="00FA19B8" w:rsidTr="00106A44">
        <w:tc>
          <w:tcPr>
            <w:tcW w:w="4680" w:type="dxa"/>
            <w:hideMark/>
          </w:tcPr>
          <w:p w:rsidR="005255D1" w:rsidRPr="00FA19B8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FA19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606,29</w:t>
            </w:r>
            <w:r w:rsidR="009F359A" w:rsidRPr="00FA19B8">
              <w:rPr>
                <w:rFonts w:asciiTheme="majorBidi" w:hAnsiTheme="majorBidi" w:cstheme="majorBidi"/>
                <w:sz w:val="28"/>
                <w:szCs w:val="28"/>
              </w:rPr>
              <w:t>7,780</w:t>
            </w:r>
          </w:p>
        </w:tc>
      </w:tr>
      <w:tr w:rsidR="005255D1" w:rsidRPr="00FA19B8" w:rsidTr="00106A44">
        <w:tc>
          <w:tcPr>
            <w:tcW w:w="4680" w:type="dxa"/>
            <w:hideMark/>
          </w:tcPr>
          <w:p w:rsidR="005255D1" w:rsidRPr="00FA19B8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FA19B8" w:rsidRDefault="005255D1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606,29</w:t>
            </w:r>
            <w:r w:rsidR="009F359A" w:rsidRPr="00FA19B8">
              <w:rPr>
                <w:rFonts w:asciiTheme="majorBidi" w:hAnsiTheme="majorBidi" w:cstheme="majorBidi"/>
                <w:sz w:val="28"/>
                <w:szCs w:val="28"/>
              </w:rPr>
              <w:t>7,780</w:t>
            </w:r>
          </w:p>
        </w:tc>
      </w:tr>
    </w:tbl>
    <w:p w:rsidR="005255D1" w:rsidRPr="00FA19B8" w:rsidRDefault="005255D1" w:rsidP="005255D1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  <w:vertAlign w:val="superscript"/>
        </w:rPr>
        <w:t>(1)</w:t>
      </w:r>
      <w:r w:rsidRPr="00FA19B8">
        <w:rPr>
          <w:rFonts w:asciiTheme="majorBidi" w:hAnsiTheme="majorBidi" w:cstheme="majorBidi"/>
        </w:rPr>
        <w:tab/>
      </w:r>
      <w:r w:rsidRPr="00FA19B8">
        <w:rPr>
          <w:rFonts w:asciiTheme="majorBidi" w:hAnsiTheme="majorBidi" w:cstheme="majorBidi"/>
          <w:cs/>
        </w:rPr>
        <w:t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</w:t>
      </w:r>
      <w:r w:rsidR="00224421">
        <w:rPr>
          <w:rFonts w:asciiTheme="majorBidi" w:hAnsiTheme="majorBidi" w:cstheme="majorBidi" w:hint="cs"/>
          <w:cs/>
        </w:rPr>
        <w:t>/ปี</w:t>
      </w:r>
      <w:r w:rsidRPr="00FA19B8">
        <w:rPr>
          <w:rFonts w:asciiTheme="majorBidi" w:hAnsiTheme="majorBidi" w:cstheme="majorBidi"/>
          <w:cs/>
        </w:rPr>
        <w:t xml:space="preserve"> บันทึกรวมอยู่ใน “ลูกหนี้สำนักหักบัญชีและบริษัทหลักทรัพย์” ณ วันที่ </w:t>
      </w:r>
      <w:r w:rsidRPr="00FA19B8">
        <w:rPr>
          <w:rFonts w:asciiTheme="majorBidi" w:hAnsiTheme="majorBidi" w:cstheme="majorBidi"/>
        </w:rPr>
        <w:t>31</w:t>
      </w:r>
      <w:r w:rsidRPr="00FA19B8">
        <w:rPr>
          <w:rFonts w:asciiTheme="majorBidi" w:hAnsiTheme="majorBidi" w:cstheme="majorBidi"/>
          <w:cs/>
        </w:rPr>
        <w:t xml:space="preserve"> ธันวาคม </w:t>
      </w:r>
      <w:r w:rsidR="00B064D2" w:rsidRPr="00FA19B8">
        <w:rPr>
          <w:rFonts w:asciiTheme="majorBidi" w:hAnsiTheme="majorBidi" w:cstheme="majorBidi"/>
        </w:rPr>
        <w:t>2560</w:t>
      </w:r>
      <w:r w:rsidRPr="00FA19B8">
        <w:rPr>
          <w:rFonts w:asciiTheme="majorBidi" w:hAnsiTheme="majorBidi" w:cstheme="majorBidi"/>
        </w:rPr>
        <w:t xml:space="preserve">: </w:t>
      </w:r>
      <w:r w:rsidRPr="00FA19B8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- สัญญาฟิวเจอร์ มีจำนวน </w:t>
      </w:r>
      <w:r w:rsidR="00B064D2" w:rsidRPr="00FA19B8">
        <w:rPr>
          <w:rFonts w:asciiTheme="majorBidi" w:hAnsiTheme="majorBidi" w:cstheme="majorBidi"/>
        </w:rPr>
        <w:t>7</w:t>
      </w:r>
      <w:r w:rsidRPr="00FA19B8">
        <w:rPr>
          <w:rFonts w:asciiTheme="majorBidi" w:hAnsiTheme="majorBidi" w:cstheme="majorBidi"/>
        </w:rPr>
        <w:t xml:space="preserve"> </w:t>
      </w:r>
      <w:r w:rsidRPr="00FA19B8">
        <w:rPr>
          <w:rFonts w:asciiTheme="majorBidi" w:hAnsiTheme="majorBidi" w:cstheme="majorBidi"/>
          <w:cs/>
        </w:rPr>
        <w:t xml:space="preserve">ล้านบาท และ </w:t>
      </w:r>
      <w:r w:rsidR="00B064D2" w:rsidRPr="00FA19B8">
        <w:rPr>
          <w:rFonts w:asciiTheme="majorBidi" w:hAnsiTheme="majorBidi" w:cstheme="majorBidi"/>
        </w:rPr>
        <w:t>14</w:t>
      </w:r>
      <w:r w:rsidRPr="00FA19B8">
        <w:rPr>
          <w:rFonts w:asciiTheme="majorBidi" w:hAnsiTheme="majorBidi" w:cstheme="majorBidi"/>
        </w:rPr>
        <w:t xml:space="preserve"> </w:t>
      </w:r>
      <w:r w:rsidRPr="00FA19B8">
        <w:rPr>
          <w:rFonts w:asciiTheme="majorBidi" w:hAnsiTheme="majorBidi" w:cstheme="majorBidi"/>
          <w:cs/>
        </w:rPr>
        <w:t>ล้านบาท ตามลำดับ</w:t>
      </w:r>
    </w:p>
    <w:p w:rsidR="001D7F72" w:rsidRPr="00FA19B8" w:rsidRDefault="001D7F7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FA19B8" w:rsidRDefault="005E69A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F35635" w:rsidRPr="00FA19B8" w:rsidRDefault="00AB6490" w:rsidP="00135AD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E74712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4712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35635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D6796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FA19B8" w:rsidRDefault="00AD6796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FA19B8" w:rsidRDefault="00AD6796" w:rsidP="00A47160">
            <w:pP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FA19B8" w:rsidRDefault="00A47160" w:rsidP="00A47160">
            <w:pPr>
              <w:ind w:left="605" w:hanging="6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A19B8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FA19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DC3D0C" w:rsidP="00DC3D0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107,847,890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DC3D0C" w:rsidP="00DC3D0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101,319,000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DC3D0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594,081,460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DC3D0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609,604,340</w:t>
            </w:r>
          </w:p>
        </w:tc>
      </w:tr>
      <w:tr w:rsidR="00DC3D0C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660AD9"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60AD9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หัก)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(6,528,890)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15,522,880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DC3D0C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101,319,000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101,319,000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609,604,340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609,604,340</w:t>
            </w:r>
          </w:p>
        </w:tc>
      </w:tr>
      <w:tr w:rsidR="00DC3D0C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499,975,055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499,979,550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</w:tr>
      <w:tr w:rsidR="00DC3D0C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4,495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C3D0C" w:rsidRPr="00FA19B8" w:rsidTr="005B04F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499,979,550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499,979,550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</w:tr>
      <w:tr w:rsidR="00DC3D0C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601,298,550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609,604,340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D0C" w:rsidRPr="00FA19B8" w:rsidRDefault="00DC3D0C" w:rsidP="00DC3D0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A19B8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  <w:r w:rsidRPr="00FA19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443B24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443B24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1,531,880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1,566,023</w:t>
            </w: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443B24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443B24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1,531,880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1,566,023</w:t>
            </w: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660AD9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443B24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34,143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A47160" w:rsidRPr="00FA19B8" w:rsidTr="00B87597"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:rsidR="00A47160" w:rsidRPr="00FA19B8" w:rsidRDefault="00A47160" w:rsidP="00A47160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47160" w:rsidRPr="00FA19B8" w:rsidRDefault="00443B24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1,566,023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47160" w:rsidRPr="00FA19B8" w:rsidRDefault="00A47160" w:rsidP="00A4716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994BB3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FA19B8" w:rsidRDefault="00994BB3" w:rsidP="00135AD5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FA19B8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FA19B8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FA19B8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FA19B8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</w:rPr>
              <w:t>84,286,881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  <w:cs/>
              </w:rPr>
              <w:t>1,622,060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2,935,444,486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2,572,906,919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</w:rPr>
              <w:t>3,019,731,367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FA19B8">
              <w:rPr>
                <w:rFonts w:asciiTheme="majorBidi" w:hAnsiTheme="majorBidi" w:cstheme="majorBidi"/>
                <w:cs/>
              </w:rPr>
              <w:t>2,574,528,979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(2,923,647,816)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(2,566,417,121)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1260"/>
              </w:tabs>
              <w:ind w:left="222" w:right="-19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96,083,551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8,111,858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FA19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14,452,260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14,195,460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(9,223,592)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(9,223,592)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5,228,668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4,971,868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tabs>
                <w:tab w:val="left" w:pos="900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132FBD" w:rsidRPr="00FA19B8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443B24" w:rsidP="00132FBD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702,610,769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624,254,089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</w:tbl>
    <w:p w:rsidR="00B73987" w:rsidRPr="00FA19B8" w:rsidRDefault="00132FBD" w:rsidP="00A9460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10</w:t>
      </w:r>
      <w:r w:rsidR="00484D03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84D03"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73987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3987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FA19B8" w:rsidRDefault="00B73987" w:rsidP="00135AD5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484D03" w:rsidRPr="00FA19B8">
        <w:rPr>
          <w:rFonts w:asciiTheme="majorBidi" w:hAnsiTheme="majorBidi" w:cstheme="majorBidi"/>
          <w:sz w:val="32"/>
          <w:szCs w:val="32"/>
        </w:rPr>
        <w:t xml:space="preserve"> 31</w:t>
      </w:r>
      <w:r w:rsidR="002F03B7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84D03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5968" w:rsidRPr="00FA19B8">
        <w:rPr>
          <w:rFonts w:asciiTheme="majorBidi" w:hAnsiTheme="majorBidi" w:cstheme="majorBidi"/>
          <w:sz w:val="32"/>
          <w:szCs w:val="32"/>
        </w:rPr>
        <w:t>256</w:t>
      </w:r>
      <w:r w:rsidR="00132FBD" w:rsidRPr="00FA19B8">
        <w:rPr>
          <w:rFonts w:asciiTheme="majorBidi" w:hAnsiTheme="majorBidi" w:cstheme="majorBidi"/>
          <w:sz w:val="32"/>
          <w:szCs w:val="32"/>
        </w:rPr>
        <w:t>1</w:t>
      </w:r>
      <w:r w:rsidR="00815968" w:rsidRPr="00FA19B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84D03" w:rsidRPr="00FA19B8">
        <w:rPr>
          <w:rFonts w:asciiTheme="majorBidi" w:hAnsiTheme="majorBidi" w:cstheme="majorBidi"/>
          <w:sz w:val="32"/>
          <w:szCs w:val="32"/>
        </w:rPr>
        <w:t>25</w:t>
      </w:r>
      <w:r w:rsidR="00132FBD" w:rsidRPr="00FA19B8">
        <w:rPr>
          <w:rFonts w:asciiTheme="majorBidi" w:hAnsiTheme="majorBidi" w:cstheme="majorBidi"/>
          <w:sz w:val="32"/>
          <w:szCs w:val="32"/>
        </w:rPr>
        <w:t>60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B73987" w:rsidRPr="00FA19B8" w:rsidRDefault="00835272" w:rsidP="00135AD5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73987" w:rsidRPr="00FA19B8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B73987" w:rsidRPr="00FA19B8" w:rsidTr="00F42B1A">
        <w:tc>
          <w:tcPr>
            <w:tcW w:w="3348" w:type="dxa"/>
            <w:vAlign w:val="bottom"/>
          </w:tcPr>
          <w:p w:rsidR="00B73987" w:rsidRPr="00FA19B8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FA19B8" w:rsidRDefault="00815968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2FBD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73987" w:rsidRPr="00FA19B8" w:rsidTr="00F42B1A">
        <w:tc>
          <w:tcPr>
            <w:tcW w:w="3348" w:type="dxa"/>
            <w:vAlign w:val="bottom"/>
          </w:tcPr>
          <w:p w:rsidR="00B73987" w:rsidRPr="00FA19B8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FA19B8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FA19B8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3987" w:rsidRPr="00FA19B8" w:rsidTr="00F42B1A">
        <w:tc>
          <w:tcPr>
            <w:tcW w:w="3348" w:type="dxa"/>
            <w:vAlign w:val="bottom"/>
          </w:tcPr>
          <w:p w:rsidR="00B73987" w:rsidRPr="00FA19B8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FA19B8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B73987" w:rsidRPr="00FA19B8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B73987" w:rsidRPr="00FA19B8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B73987" w:rsidRPr="00FA19B8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3987" w:rsidRPr="00FA19B8" w:rsidTr="00F42B1A">
        <w:tc>
          <w:tcPr>
            <w:tcW w:w="3348" w:type="dxa"/>
            <w:vAlign w:val="bottom"/>
          </w:tcPr>
          <w:p w:rsidR="00B73987" w:rsidRPr="00FA19B8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FA19B8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FA19B8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FA19B8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FA19B8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34E53" w:rsidRPr="00FA19B8" w:rsidTr="00F42B1A">
        <w:tc>
          <w:tcPr>
            <w:tcW w:w="3348" w:type="dxa"/>
            <w:vAlign w:val="bottom"/>
          </w:tcPr>
          <w:p w:rsidR="00F34E53" w:rsidRPr="00FA19B8" w:rsidRDefault="00F34E53" w:rsidP="00F34E5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84,286,881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84,286,881</w:t>
            </w:r>
          </w:p>
        </w:tc>
      </w:tr>
      <w:tr w:rsidR="00F34E53" w:rsidRPr="00FA19B8" w:rsidTr="00F42B1A">
        <w:tc>
          <w:tcPr>
            <w:tcW w:w="3348" w:type="dxa"/>
            <w:vAlign w:val="bottom"/>
          </w:tcPr>
          <w:p w:rsidR="00F34E53" w:rsidRPr="00FA19B8" w:rsidRDefault="00F34E53" w:rsidP="00F34E5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2,935,444,486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2,935,444,486</w:t>
            </w:r>
          </w:p>
        </w:tc>
      </w:tr>
      <w:tr w:rsidR="00F34E53" w:rsidRPr="00FA19B8" w:rsidTr="00F42B1A">
        <w:tc>
          <w:tcPr>
            <w:tcW w:w="3348" w:type="dxa"/>
            <w:vAlign w:val="bottom"/>
          </w:tcPr>
          <w:p w:rsidR="00F34E53" w:rsidRPr="00FA19B8" w:rsidRDefault="00F34E53" w:rsidP="00F34E5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(2,923,647,816)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</w:rPr>
              <w:t>(2,923,647,816)</w:t>
            </w:r>
          </w:p>
        </w:tc>
      </w:tr>
      <w:tr w:rsidR="00F34E53" w:rsidRPr="00FA19B8" w:rsidTr="00F42B1A">
        <w:tc>
          <w:tcPr>
            <w:tcW w:w="3348" w:type="dxa"/>
            <w:vAlign w:val="bottom"/>
          </w:tcPr>
          <w:p w:rsidR="00F34E53" w:rsidRPr="00FA19B8" w:rsidRDefault="00F34E53" w:rsidP="00F34E5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F34E53" w:rsidRPr="00FA19B8" w:rsidRDefault="00F34E53" w:rsidP="00F34E53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96,083,551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34E53" w:rsidRPr="00FA19B8" w:rsidRDefault="00F34E53" w:rsidP="00F34E5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F34E53" w:rsidRPr="00FA19B8" w:rsidRDefault="00F34E53" w:rsidP="00F34E5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96,083,551</w:t>
            </w:r>
          </w:p>
        </w:tc>
      </w:tr>
    </w:tbl>
    <w:p w:rsidR="00835272" w:rsidRPr="00FA19B8" w:rsidRDefault="00835272" w:rsidP="00135AD5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835272" w:rsidRPr="00FA19B8" w:rsidTr="00F42B1A">
        <w:tc>
          <w:tcPr>
            <w:tcW w:w="3348" w:type="dxa"/>
            <w:vAlign w:val="bottom"/>
          </w:tcPr>
          <w:p w:rsidR="00835272" w:rsidRPr="00FA19B8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835272" w:rsidRPr="00FA19B8" w:rsidRDefault="00132FBD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35272" w:rsidRPr="00FA19B8" w:rsidTr="00F42B1A">
        <w:tc>
          <w:tcPr>
            <w:tcW w:w="3348" w:type="dxa"/>
            <w:vAlign w:val="bottom"/>
          </w:tcPr>
          <w:p w:rsidR="00835272" w:rsidRPr="00FA19B8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835272" w:rsidRPr="00FA19B8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835272" w:rsidRPr="00FA19B8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5272" w:rsidRPr="00FA19B8" w:rsidTr="00F42B1A">
        <w:tc>
          <w:tcPr>
            <w:tcW w:w="3348" w:type="dxa"/>
            <w:vAlign w:val="bottom"/>
          </w:tcPr>
          <w:p w:rsidR="00835272" w:rsidRPr="00FA19B8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835272" w:rsidRPr="00FA19B8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835272" w:rsidRPr="00FA19B8" w:rsidRDefault="00660AD9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835272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835272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:rsidR="00835272" w:rsidRPr="00FA19B8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835272" w:rsidRPr="00FA19B8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35272" w:rsidRPr="00FA19B8" w:rsidTr="00F42B1A">
        <w:tc>
          <w:tcPr>
            <w:tcW w:w="3348" w:type="dxa"/>
            <w:vAlign w:val="bottom"/>
          </w:tcPr>
          <w:p w:rsidR="00835272" w:rsidRPr="00FA19B8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835272" w:rsidRPr="00FA19B8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FA19B8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835272" w:rsidRPr="00FA19B8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FA19B8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32FBD" w:rsidRPr="00FA19B8" w:rsidTr="00F42B1A">
        <w:tc>
          <w:tcPr>
            <w:tcW w:w="3348" w:type="dxa"/>
            <w:vAlign w:val="bottom"/>
          </w:tcPr>
          <w:p w:rsidR="00132FBD" w:rsidRPr="00FA19B8" w:rsidRDefault="00132FBD" w:rsidP="00132FB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1,622,060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1,622,060</w:t>
            </w:r>
          </w:p>
        </w:tc>
      </w:tr>
      <w:tr w:rsidR="00132FBD" w:rsidRPr="00FA19B8" w:rsidTr="00F42B1A">
        <w:tc>
          <w:tcPr>
            <w:tcW w:w="3348" w:type="dxa"/>
            <w:vAlign w:val="bottom"/>
          </w:tcPr>
          <w:p w:rsidR="00132FBD" w:rsidRPr="00FA19B8" w:rsidRDefault="00132FBD" w:rsidP="00132FB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2,572,906,919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2,572,906,919</w:t>
            </w:r>
          </w:p>
        </w:tc>
      </w:tr>
      <w:tr w:rsidR="00132FBD" w:rsidRPr="00FA19B8" w:rsidTr="00F42B1A">
        <w:tc>
          <w:tcPr>
            <w:tcW w:w="3348" w:type="dxa"/>
            <w:vAlign w:val="bottom"/>
          </w:tcPr>
          <w:p w:rsidR="00132FBD" w:rsidRPr="00FA19B8" w:rsidRDefault="00132FBD" w:rsidP="00132FB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(2,566,417,121)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(2,566,417,121)</w:t>
            </w:r>
          </w:p>
        </w:tc>
      </w:tr>
      <w:tr w:rsidR="00132FBD" w:rsidRPr="00FA19B8" w:rsidTr="00F42B1A">
        <w:tc>
          <w:tcPr>
            <w:tcW w:w="3348" w:type="dxa"/>
            <w:vAlign w:val="bottom"/>
          </w:tcPr>
          <w:p w:rsidR="00132FBD" w:rsidRPr="00FA19B8" w:rsidRDefault="00132FBD" w:rsidP="00132FB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132FBD" w:rsidRPr="00FA19B8" w:rsidRDefault="00132FBD" w:rsidP="00132FB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8,111,858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32FBD" w:rsidRPr="00FA19B8" w:rsidRDefault="00132FBD" w:rsidP="00132FB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32FBD" w:rsidRPr="00FA19B8" w:rsidRDefault="00132FBD" w:rsidP="00132FB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8,111,858</w:t>
            </w:r>
          </w:p>
        </w:tc>
      </w:tr>
    </w:tbl>
    <w:p w:rsidR="00027555" w:rsidRPr="00FA19B8" w:rsidRDefault="00AB6490" w:rsidP="00135AD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E04717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4717" w:rsidRPr="00FA19B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150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8611A" w:rsidRPr="00FA19B8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585150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799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</w:t>
      </w:r>
      <w:r w:rsidR="006F1BE3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EE37F5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(ต่ำกว่าทุน) 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9922C2" w:rsidRPr="00FA19B8" w:rsidTr="00F42B1A">
        <w:tc>
          <w:tcPr>
            <w:tcW w:w="5328" w:type="dxa"/>
            <w:vAlign w:val="bottom"/>
          </w:tcPr>
          <w:p w:rsidR="009922C2" w:rsidRPr="00FA19B8" w:rsidRDefault="009922C2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9922C2" w:rsidRPr="00FA19B8" w:rsidRDefault="009922C2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4543E8" w:rsidRPr="00FA19B8" w:rsidTr="00F42B1A">
        <w:tc>
          <w:tcPr>
            <w:tcW w:w="5328" w:type="dxa"/>
            <w:vAlign w:val="bottom"/>
          </w:tcPr>
          <w:p w:rsidR="004543E8" w:rsidRPr="00FA19B8" w:rsidRDefault="004543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4543E8" w:rsidRPr="00FA19B8" w:rsidRDefault="004543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32FBD" w:rsidRPr="00FA19B8" w:rsidTr="00F42B1A">
        <w:tc>
          <w:tcPr>
            <w:tcW w:w="5328" w:type="dxa"/>
            <w:vAlign w:val="bottom"/>
          </w:tcPr>
          <w:p w:rsidR="00132FBD" w:rsidRPr="00FA19B8" w:rsidRDefault="00132FBD" w:rsidP="00132FB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132FBD" w:rsidRPr="00FA19B8" w:rsidRDefault="00132FBD" w:rsidP="00132F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935" w:type="dxa"/>
            <w:vAlign w:val="bottom"/>
          </w:tcPr>
          <w:p w:rsidR="00132FBD" w:rsidRPr="00FA19B8" w:rsidRDefault="00132FBD" w:rsidP="00132F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132FBD" w:rsidRPr="00FA19B8" w:rsidTr="00F42B1A">
        <w:trPr>
          <w:trHeight w:val="126"/>
        </w:trPr>
        <w:tc>
          <w:tcPr>
            <w:tcW w:w="5328" w:type="dxa"/>
          </w:tcPr>
          <w:p w:rsidR="00132FBD" w:rsidRPr="00FA19B8" w:rsidRDefault="00132FBD" w:rsidP="00132F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35" w:type="dxa"/>
          </w:tcPr>
          <w:p w:rsidR="00132FBD" w:rsidRPr="00FA19B8" w:rsidRDefault="00132FBD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27,314</w:t>
            </w:r>
          </w:p>
        </w:tc>
        <w:tc>
          <w:tcPr>
            <w:tcW w:w="1935" w:type="dxa"/>
          </w:tcPr>
          <w:p w:rsidR="00132FBD" w:rsidRPr="00FA19B8" w:rsidRDefault="00132FBD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1,491,817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32FBD" w:rsidRPr="00FA19B8" w:rsidTr="00F42B1A">
        <w:tc>
          <w:tcPr>
            <w:tcW w:w="5328" w:type="dxa"/>
          </w:tcPr>
          <w:p w:rsidR="00132FBD" w:rsidRPr="00FA19B8" w:rsidRDefault="00132FBD" w:rsidP="00132F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เปลี่ยนแปลงระหว่างปีจาก</w:t>
            </w:r>
          </w:p>
        </w:tc>
        <w:tc>
          <w:tcPr>
            <w:tcW w:w="1935" w:type="dxa"/>
          </w:tcPr>
          <w:p w:rsidR="00132FBD" w:rsidRPr="00FA19B8" w:rsidRDefault="00132FBD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:rsidR="00132FBD" w:rsidRPr="00FA19B8" w:rsidRDefault="00132FBD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2FBD" w:rsidRPr="00FA19B8" w:rsidTr="00F42B1A">
        <w:tc>
          <w:tcPr>
            <w:tcW w:w="5328" w:type="dxa"/>
          </w:tcPr>
          <w:p w:rsidR="00132FBD" w:rsidRPr="00FA19B8" w:rsidRDefault="00132FBD" w:rsidP="00132FBD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35" w:type="dxa"/>
          </w:tcPr>
          <w:p w:rsidR="00132FBD" w:rsidRPr="00FA19B8" w:rsidRDefault="005B04F9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6B64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7231E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36B64" w:rsidRPr="00FA19B8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935" w:type="dxa"/>
          </w:tcPr>
          <w:p w:rsidR="00132FBD" w:rsidRPr="00FA19B8" w:rsidRDefault="00132FBD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1,9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  <w:tr w:rsidR="00132FBD" w:rsidRPr="00FA19B8" w:rsidTr="00F42B1A">
        <w:tc>
          <w:tcPr>
            <w:tcW w:w="5328" w:type="dxa"/>
          </w:tcPr>
          <w:p w:rsidR="00132FBD" w:rsidRPr="00FA19B8" w:rsidRDefault="00132FBD" w:rsidP="00132FBD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935" w:type="dxa"/>
          </w:tcPr>
          <w:p w:rsidR="00132FBD" w:rsidRPr="00FA19B8" w:rsidRDefault="00736B64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(50</w:t>
            </w:r>
            <w:r w:rsidR="0027231E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27231E" w:rsidRPr="00FA19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</w:tcPr>
          <w:p w:rsidR="00132FBD" w:rsidRPr="00FA19B8" w:rsidRDefault="00132FBD" w:rsidP="00132FBD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32FBD" w:rsidRPr="00FA19B8" w:rsidTr="00F42B1A">
        <w:tc>
          <w:tcPr>
            <w:tcW w:w="5328" w:type="dxa"/>
          </w:tcPr>
          <w:p w:rsidR="00132FBD" w:rsidRPr="00FA19B8" w:rsidRDefault="00132FBD" w:rsidP="00132FBD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</w:tcPr>
          <w:p w:rsidR="00132FBD" w:rsidRPr="00FA19B8" w:rsidRDefault="0027231E" w:rsidP="00132FB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6,829</w:t>
            </w:r>
          </w:p>
        </w:tc>
        <w:tc>
          <w:tcPr>
            <w:tcW w:w="1935" w:type="dxa"/>
          </w:tcPr>
          <w:p w:rsidR="00132FBD" w:rsidRPr="00FA19B8" w:rsidRDefault="00132FBD" w:rsidP="00132FB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(379,783)</w:t>
            </w:r>
          </w:p>
        </w:tc>
      </w:tr>
      <w:tr w:rsidR="00132FBD" w:rsidRPr="00FA19B8" w:rsidTr="00F42B1A">
        <w:tc>
          <w:tcPr>
            <w:tcW w:w="5328" w:type="dxa"/>
          </w:tcPr>
          <w:p w:rsidR="00132FBD" w:rsidRPr="00FA19B8" w:rsidRDefault="00132FBD" w:rsidP="00132F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</w:tcPr>
          <w:p w:rsidR="00132FBD" w:rsidRPr="00FA19B8" w:rsidRDefault="0027231E" w:rsidP="00132FBD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132FBD" w:rsidRPr="00FA19B8" w:rsidRDefault="00132FBD" w:rsidP="00132FBD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27,314</w:t>
            </w:r>
          </w:p>
        </w:tc>
      </w:tr>
    </w:tbl>
    <w:p w:rsidR="00FC0524" w:rsidRPr="00FA19B8" w:rsidRDefault="00FC0524" w:rsidP="00132FB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027555" w:rsidRPr="00FA19B8" w:rsidRDefault="00FC0524" w:rsidP="00840BE2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E4999"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อาคารและอุปกรณ์</w:t>
      </w:r>
    </w:p>
    <w:p w:rsidR="00B93131" w:rsidRPr="00FA19B8" w:rsidRDefault="00B93131" w:rsidP="00135AD5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10"/>
        <w:gridCol w:w="1080"/>
      </w:tblGrid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95086E" w:rsidRPr="00FA19B8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สำหรับ</w:t>
            </w:r>
            <w:r w:rsidR="005A3ACB" w:rsidRPr="00FA19B8">
              <w:rPr>
                <w:rFonts w:asciiTheme="majorBidi" w:eastAsia="Angsana New" w:hAnsiTheme="majorBidi" w:cstheme="majorBidi"/>
                <w:cs/>
              </w:rPr>
              <w:t>ปี</w:t>
            </w:r>
            <w:r w:rsidRPr="00FA19B8">
              <w:rPr>
                <w:rFonts w:asciiTheme="majorBidi" w:eastAsia="Angsana New" w:hAnsiTheme="majorBidi" w:cstheme="majorBidi"/>
                <w:cs/>
              </w:rPr>
              <w:t>สิ้นสุดวันที่</w:t>
            </w:r>
            <w:r w:rsidR="009067D3" w:rsidRPr="00FA19B8">
              <w:rPr>
                <w:rFonts w:asciiTheme="majorBidi" w:eastAsia="Angsana New" w:hAnsiTheme="majorBidi" w:cstheme="majorBidi"/>
                <w:cs/>
              </w:rPr>
              <w:t xml:space="preserve"> </w:t>
            </w:r>
            <w:r w:rsidR="005A3ACB"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</w:t>
            </w:r>
            <w:r w:rsidR="005A3ACB" w:rsidRPr="00FA19B8">
              <w:rPr>
                <w:rFonts w:asciiTheme="majorBidi" w:eastAsia="Angsana New" w:hAnsiTheme="majorBidi" w:cstheme="majorBidi"/>
                <w:cs/>
              </w:rPr>
              <w:t>ธันวาคม</w:t>
            </w:r>
            <w:r w:rsidR="009067D3" w:rsidRPr="00FA19B8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FA19B8">
              <w:rPr>
                <w:rFonts w:asciiTheme="majorBidi" w:eastAsia="Angsana New" w:hAnsiTheme="majorBidi" w:cstheme="majorBidi"/>
              </w:rPr>
              <w:t>6</w:t>
            </w:r>
            <w:r w:rsidR="00497758" w:rsidRPr="00FA19B8">
              <w:rPr>
                <w:rFonts w:asciiTheme="majorBidi" w:eastAsia="Angsana New" w:hAnsiTheme="majorBidi" w:cstheme="majorBidi"/>
              </w:rPr>
              <w:t>1</w:t>
            </w: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95086E" w:rsidRPr="00FA19B8" w:rsidRDefault="0095086E" w:rsidP="00135AD5">
            <w:pPr>
              <w:tabs>
                <w:tab w:val="left" w:pos="1026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95086E" w:rsidRPr="00FA19B8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95086E" w:rsidRPr="00FA19B8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5086E" w:rsidP="00135AD5">
            <w:pPr>
              <w:spacing w:line="300" w:lineRule="exact"/>
              <w:ind w:left="600" w:hanging="600"/>
              <w:rPr>
                <w:rFonts w:asciiTheme="majorBidi" w:hAnsiTheme="majorBidi" w:cstheme="majorBidi"/>
                <w:b/>
                <w:bCs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vAlign w:val="bottom"/>
          </w:tcPr>
          <w:p w:rsidR="0095086E" w:rsidRPr="00FA19B8" w:rsidRDefault="0095086E" w:rsidP="00135AD5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5086E" w:rsidRPr="00FA19B8" w:rsidRDefault="0095086E" w:rsidP="00135AD5">
            <w:pPr>
              <w:spacing w:line="300" w:lineRule="exact"/>
              <w:ind w:left="600" w:right="-9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067D3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</w:t>
            </w:r>
            <w:r w:rsidR="0095086E" w:rsidRPr="00FA19B8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FA19B8">
              <w:rPr>
                <w:rFonts w:asciiTheme="majorBidi" w:eastAsia="Angsana New" w:hAnsiTheme="majorBidi" w:cstheme="majorBidi"/>
              </w:rPr>
              <w:t>6</w:t>
            </w:r>
            <w:r w:rsidR="00497758" w:rsidRPr="00FA19B8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FA19B8" w:rsidRDefault="00AA4B02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FA19B8" w:rsidRDefault="00AF6119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304,160,567</w:t>
            </w:r>
          </w:p>
        </w:tc>
        <w:tc>
          <w:tcPr>
            <w:tcW w:w="1140" w:type="dxa"/>
            <w:vAlign w:val="bottom"/>
          </w:tcPr>
          <w:p w:rsidR="0095086E" w:rsidRPr="00FA19B8" w:rsidRDefault="00AF6119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164,323,178</w:t>
            </w:r>
          </w:p>
        </w:tc>
        <w:tc>
          <w:tcPr>
            <w:tcW w:w="1140" w:type="dxa"/>
            <w:vAlign w:val="bottom"/>
          </w:tcPr>
          <w:p w:rsidR="0095086E" w:rsidRPr="00FA19B8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23,911,946</w:t>
            </w:r>
          </w:p>
        </w:tc>
        <w:tc>
          <w:tcPr>
            <w:tcW w:w="1110" w:type="dxa"/>
            <w:vAlign w:val="bottom"/>
          </w:tcPr>
          <w:p w:rsidR="0095086E" w:rsidRPr="00FA19B8" w:rsidRDefault="00202487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FA19B8" w:rsidRDefault="00AF6119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515,100,392</w:t>
            </w: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5086E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2,460,712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907,092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3,917,000</w:t>
            </w:r>
          </w:p>
        </w:tc>
        <w:tc>
          <w:tcPr>
            <w:tcW w:w="1110" w:type="dxa"/>
            <w:vAlign w:val="bottom"/>
          </w:tcPr>
          <w:p w:rsidR="0095086E" w:rsidRPr="00FA19B8" w:rsidRDefault="0081502B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12,511,221</w:t>
            </w:r>
          </w:p>
        </w:tc>
        <w:tc>
          <w:tcPr>
            <w:tcW w:w="1080" w:type="dxa"/>
            <w:vAlign w:val="bottom"/>
          </w:tcPr>
          <w:p w:rsidR="0081502B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19,796,025</w:t>
            </w:r>
          </w:p>
        </w:tc>
      </w:tr>
      <w:tr w:rsidR="0081502B" w:rsidRPr="00FA19B8" w:rsidTr="00746B4E">
        <w:tc>
          <w:tcPr>
            <w:tcW w:w="2520" w:type="dxa"/>
            <w:vAlign w:val="bottom"/>
          </w:tcPr>
          <w:p w:rsidR="0081502B" w:rsidRPr="00FA19B8" w:rsidRDefault="0081502B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โอนเข้า/โอนออก</w:t>
            </w:r>
          </w:p>
        </w:tc>
        <w:tc>
          <w:tcPr>
            <w:tcW w:w="1140" w:type="dxa"/>
            <w:vAlign w:val="bottom"/>
          </w:tcPr>
          <w:p w:rsidR="0081502B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81502B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9,075,269</w:t>
            </w:r>
          </w:p>
        </w:tc>
        <w:tc>
          <w:tcPr>
            <w:tcW w:w="1140" w:type="dxa"/>
            <w:vAlign w:val="bottom"/>
          </w:tcPr>
          <w:p w:rsidR="0081502B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3,435,952</w:t>
            </w:r>
          </w:p>
        </w:tc>
        <w:tc>
          <w:tcPr>
            <w:tcW w:w="1140" w:type="dxa"/>
            <w:vAlign w:val="bottom"/>
          </w:tcPr>
          <w:p w:rsidR="0081502B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81502B" w:rsidRPr="00FA19B8" w:rsidRDefault="0081502B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(12,511,221)</w:t>
            </w:r>
          </w:p>
        </w:tc>
        <w:tc>
          <w:tcPr>
            <w:tcW w:w="1080" w:type="dxa"/>
            <w:vAlign w:val="bottom"/>
          </w:tcPr>
          <w:p w:rsidR="0081502B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5E5CA1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(6,950,978)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(1,870,238)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FA19B8" w:rsidRDefault="0081502B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(8,821,216)</w:t>
            </w: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067D3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</w:t>
            </w:r>
            <w:r w:rsidR="005A3ACB" w:rsidRPr="00FA19B8">
              <w:rPr>
                <w:rFonts w:asciiTheme="majorBidi" w:eastAsia="Angsana New" w:hAnsiTheme="majorBidi" w:cstheme="majorBidi"/>
              </w:rPr>
              <w:t>1</w:t>
            </w:r>
            <w:r w:rsidR="0095086E" w:rsidRPr="00FA19B8">
              <w:rPr>
                <w:rFonts w:asciiTheme="majorBidi" w:eastAsia="Angsana New" w:hAnsiTheme="majorBidi" w:cstheme="majorBidi"/>
                <w:cs/>
              </w:rPr>
              <w:t xml:space="preserve"> </w:t>
            </w:r>
            <w:r w:rsidR="005A3ACB" w:rsidRPr="00FA19B8">
              <w:rPr>
                <w:rFonts w:asciiTheme="majorBidi" w:eastAsia="Angsana New" w:hAnsiTheme="majorBidi" w:cstheme="majorBidi"/>
                <w:cs/>
              </w:rPr>
              <w:t>ธันวาคม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FA19B8">
              <w:rPr>
                <w:rFonts w:asciiTheme="majorBidi" w:eastAsia="Angsana New" w:hAnsiTheme="majorBidi" w:cstheme="majorBidi"/>
              </w:rPr>
              <w:t>6</w:t>
            </w:r>
            <w:r w:rsidR="00AF6119" w:rsidRPr="00FA19B8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22</w:t>
            </w:r>
            <w:r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  <w:cs/>
              </w:rPr>
              <w:t>704</w:t>
            </w:r>
            <w:r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  <w:cs/>
              </w:rPr>
              <w:t>701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308,745,570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166,795,984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27</w:t>
            </w:r>
            <w:r w:rsidR="00660AD9"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</w:rPr>
              <w:t>828</w:t>
            </w:r>
            <w:r w:rsidR="00660AD9"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</w:rPr>
              <w:t>946</w:t>
            </w:r>
          </w:p>
        </w:tc>
        <w:tc>
          <w:tcPr>
            <w:tcW w:w="1110" w:type="dxa"/>
            <w:vAlign w:val="bottom"/>
          </w:tcPr>
          <w:p w:rsidR="0095086E" w:rsidRPr="00FA19B8" w:rsidRDefault="0081502B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FA19B8" w:rsidRDefault="0081502B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526,075,201</w:t>
            </w:r>
          </w:p>
        </w:tc>
      </w:tr>
      <w:tr w:rsidR="0095086E" w:rsidRPr="00FA19B8" w:rsidTr="00746B4E">
        <w:trPr>
          <w:trHeight w:val="235"/>
        </w:trPr>
        <w:tc>
          <w:tcPr>
            <w:tcW w:w="2520" w:type="dxa"/>
            <w:vAlign w:val="bottom"/>
          </w:tcPr>
          <w:p w:rsidR="0095086E" w:rsidRPr="00FA19B8" w:rsidRDefault="0095086E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FA19B8" w:rsidRDefault="0095086E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067D3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</w:t>
            </w:r>
            <w:r w:rsidR="0095086E" w:rsidRPr="00FA19B8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FA19B8">
              <w:rPr>
                <w:rFonts w:asciiTheme="majorBidi" w:eastAsia="Angsana New" w:hAnsiTheme="majorBidi" w:cstheme="majorBidi"/>
              </w:rPr>
              <w:t>6</w:t>
            </w:r>
            <w:r w:rsidR="001810C7" w:rsidRPr="00FA19B8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FA19B8" w:rsidRDefault="00EC1E88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FA19B8" w:rsidRDefault="00A17F9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240,047,222</w:t>
            </w:r>
          </w:p>
        </w:tc>
        <w:tc>
          <w:tcPr>
            <w:tcW w:w="1140" w:type="dxa"/>
            <w:vAlign w:val="bottom"/>
          </w:tcPr>
          <w:p w:rsidR="0095086E" w:rsidRPr="00FA19B8" w:rsidRDefault="00A17F9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135,333,135</w:t>
            </w:r>
          </w:p>
        </w:tc>
        <w:tc>
          <w:tcPr>
            <w:tcW w:w="1140" w:type="dxa"/>
            <w:vAlign w:val="bottom"/>
          </w:tcPr>
          <w:p w:rsidR="0095086E" w:rsidRPr="00FA19B8" w:rsidRDefault="00A17F9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5,888,051</w:t>
            </w:r>
          </w:p>
        </w:tc>
        <w:tc>
          <w:tcPr>
            <w:tcW w:w="1110" w:type="dxa"/>
            <w:vAlign w:val="bottom"/>
          </w:tcPr>
          <w:p w:rsidR="0095086E" w:rsidRPr="00FA19B8" w:rsidRDefault="00202487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FA19B8" w:rsidRDefault="00A17F9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399,709,979</w:t>
            </w:r>
          </w:p>
        </w:tc>
      </w:tr>
      <w:tr w:rsidR="00FB382C" w:rsidRPr="00FA19B8" w:rsidTr="00746B4E">
        <w:tc>
          <w:tcPr>
            <w:tcW w:w="2520" w:type="dxa"/>
            <w:vAlign w:val="bottom"/>
          </w:tcPr>
          <w:p w:rsidR="00FB382C" w:rsidRPr="00FA19B8" w:rsidRDefault="00FB382C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ค่าเสื่อมราคาสำหรับ</w:t>
            </w:r>
            <w:r w:rsidR="00C6208C" w:rsidRPr="00FA19B8">
              <w:rPr>
                <w:rFonts w:asciiTheme="majorBidi" w:eastAsia="Angsana New" w:hAnsiTheme="majorBidi" w:cstheme="majorBidi"/>
                <w:cs/>
              </w:rPr>
              <w:t>ปี</w:t>
            </w:r>
          </w:p>
        </w:tc>
        <w:tc>
          <w:tcPr>
            <w:tcW w:w="1140" w:type="dxa"/>
            <w:vAlign w:val="bottom"/>
          </w:tcPr>
          <w:p w:rsidR="00FB382C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33,385,282</w:t>
            </w:r>
          </w:p>
        </w:tc>
        <w:tc>
          <w:tcPr>
            <w:tcW w:w="1140" w:type="dxa"/>
            <w:vAlign w:val="bottom"/>
          </w:tcPr>
          <w:p w:rsidR="00FB382C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9</w:t>
            </w:r>
            <w:r w:rsidR="00784FCB"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</w:rPr>
              <w:t>324</w:t>
            </w:r>
            <w:r w:rsidR="00784FCB"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</w:rPr>
              <w:t>868</w:t>
            </w:r>
          </w:p>
        </w:tc>
        <w:tc>
          <w:tcPr>
            <w:tcW w:w="1140" w:type="dxa"/>
            <w:vAlign w:val="bottom"/>
          </w:tcPr>
          <w:p w:rsidR="00FB382C" w:rsidRPr="00FA19B8" w:rsidRDefault="0081502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</w:t>
            </w:r>
            <w:r w:rsidR="00784FCB"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</w:rPr>
              <w:t>191</w:t>
            </w:r>
            <w:r w:rsidR="00784FCB" w:rsidRPr="00FA19B8">
              <w:rPr>
                <w:rFonts w:asciiTheme="majorBidi" w:eastAsia="Angsana New" w:hAnsiTheme="majorBidi" w:cstheme="majorBidi"/>
              </w:rPr>
              <w:t>,</w:t>
            </w:r>
            <w:r w:rsidRPr="00FA19B8">
              <w:rPr>
                <w:rFonts w:asciiTheme="majorBidi" w:eastAsia="Angsana New" w:hAnsiTheme="majorBidi" w:cstheme="majorBidi"/>
              </w:rPr>
              <w:t>104</w:t>
            </w:r>
          </w:p>
        </w:tc>
        <w:tc>
          <w:tcPr>
            <w:tcW w:w="1110" w:type="dxa"/>
            <w:vAlign w:val="bottom"/>
          </w:tcPr>
          <w:p w:rsidR="00FB382C" w:rsidRPr="00FA19B8" w:rsidRDefault="0081502B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FA19B8" w:rsidRDefault="00784FCB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45,901,254</w:t>
            </w:r>
          </w:p>
        </w:tc>
      </w:tr>
      <w:tr w:rsidR="00FB382C" w:rsidRPr="00FA19B8" w:rsidTr="00746B4E">
        <w:tc>
          <w:tcPr>
            <w:tcW w:w="2520" w:type="dxa"/>
            <w:vAlign w:val="bottom"/>
          </w:tcPr>
          <w:p w:rsidR="00746B4E" w:rsidRPr="00FA19B8" w:rsidRDefault="00FB382C" w:rsidP="00135AD5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ค่าเสื่อมราคาสำหรับส่วน</w:t>
            </w:r>
          </w:p>
          <w:p w:rsidR="00FB382C" w:rsidRPr="00FA19B8" w:rsidRDefault="00746B4E" w:rsidP="00135AD5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ab/>
            </w:r>
            <w:r w:rsidR="00FB382C" w:rsidRPr="00FA19B8">
              <w:rPr>
                <w:rFonts w:asciiTheme="majorBidi" w:hAnsiTheme="majorBidi" w:cstheme="majorBidi"/>
                <w:cs/>
              </w:rPr>
              <w:t>ที่</w:t>
            </w:r>
            <w:r w:rsidR="00B26965" w:rsidRPr="00FA19B8">
              <w:rPr>
                <w:rFonts w:asciiTheme="majorBidi" w:hAnsiTheme="majorBidi" w:cstheme="majorBidi"/>
                <w:cs/>
              </w:rPr>
              <w:t xml:space="preserve">จำหน่าย/ </w:t>
            </w:r>
            <w:r w:rsidR="008C5658" w:rsidRPr="00FA19B8">
              <w:rPr>
                <w:rFonts w:asciiTheme="majorBidi" w:hAnsiTheme="majorBidi" w:cstheme="majorBidi"/>
                <w:cs/>
              </w:rPr>
              <w:t>ตัด</w:t>
            </w:r>
            <w:r w:rsidR="00FB382C" w:rsidRPr="00FA19B8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:rsidR="00FB382C" w:rsidRPr="00FA19B8" w:rsidRDefault="0081502B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FA19B8" w:rsidRDefault="0081502B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(6,943,884)</w:t>
            </w:r>
          </w:p>
        </w:tc>
        <w:tc>
          <w:tcPr>
            <w:tcW w:w="1140" w:type="dxa"/>
            <w:vAlign w:val="bottom"/>
          </w:tcPr>
          <w:p w:rsidR="00FB382C" w:rsidRPr="00FA19B8" w:rsidRDefault="00784FCB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(1,491,529)</w:t>
            </w:r>
          </w:p>
        </w:tc>
        <w:tc>
          <w:tcPr>
            <w:tcW w:w="1140" w:type="dxa"/>
            <w:vAlign w:val="bottom"/>
          </w:tcPr>
          <w:p w:rsidR="00FB382C" w:rsidRPr="00FA19B8" w:rsidRDefault="00784FCB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FB382C" w:rsidRPr="00FA19B8" w:rsidRDefault="0081502B" w:rsidP="00135AD5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FA19B8" w:rsidRDefault="00784FCB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(8,435,413)</w:t>
            </w: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5A3ACB" w:rsidP="00135AD5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00" w:lineRule="exact"/>
              <w:ind w:left="600" w:hanging="600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</w:t>
            </w:r>
            <w:r w:rsidR="00A17F9B" w:rsidRPr="00FA19B8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FA19B8" w:rsidRDefault="0081502B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266,488,620</w:t>
            </w:r>
          </w:p>
        </w:tc>
        <w:tc>
          <w:tcPr>
            <w:tcW w:w="1140" w:type="dxa"/>
            <w:vAlign w:val="bottom"/>
          </w:tcPr>
          <w:p w:rsidR="0095086E" w:rsidRPr="00FA19B8" w:rsidRDefault="00784FCB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143,166,474</w:t>
            </w:r>
          </w:p>
        </w:tc>
        <w:tc>
          <w:tcPr>
            <w:tcW w:w="1140" w:type="dxa"/>
            <w:vAlign w:val="bottom"/>
          </w:tcPr>
          <w:p w:rsidR="0095086E" w:rsidRPr="00FA19B8" w:rsidRDefault="00784FCB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9,079,155</w:t>
            </w:r>
          </w:p>
        </w:tc>
        <w:tc>
          <w:tcPr>
            <w:tcW w:w="1110" w:type="dxa"/>
            <w:vAlign w:val="bottom"/>
          </w:tcPr>
          <w:p w:rsidR="0095086E" w:rsidRPr="00FA19B8" w:rsidRDefault="0081502B" w:rsidP="00135AD5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FA19B8" w:rsidRDefault="00784FCB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437,175,820</w:t>
            </w:r>
          </w:p>
        </w:tc>
      </w:tr>
      <w:tr w:rsidR="0095086E" w:rsidRPr="00FA19B8" w:rsidTr="00746B4E">
        <w:tc>
          <w:tcPr>
            <w:tcW w:w="2520" w:type="dxa"/>
            <w:vAlign w:val="bottom"/>
          </w:tcPr>
          <w:p w:rsidR="0095086E" w:rsidRPr="00FA19B8" w:rsidRDefault="0095086E" w:rsidP="00135A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FA19B8" w:rsidRDefault="0095086E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FA19B8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202487" w:rsidRPr="00FA19B8" w:rsidTr="00746B4E">
        <w:tc>
          <w:tcPr>
            <w:tcW w:w="2520" w:type="dxa"/>
            <w:vAlign w:val="bottom"/>
          </w:tcPr>
          <w:p w:rsidR="00202487" w:rsidRPr="00FA19B8" w:rsidRDefault="005A3ACB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</w:t>
            </w:r>
            <w:r w:rsidR="00A82B02" w:rsidRPr="00FA19B8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140" w:type="dxa"/>
            <w:vAlign w:val="bottom"/>
          </w:tcPr>
          <w:p w:rsidR="00202487" w:rsidRPr="00FA19B8" w:rsidRDefault="0081502B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4,263,130</w:t>
            </w:r>
          </w:p>
        </w:tc>
        <w:tc>
          <w:tcPr>
            <w:tcW w:w="1140" w:type="dxa"/>
            <w:vAlign w:val="bottom"/>
          </w:tcPr>
          <w:p w:rsidR="00202487" w:rsidRPr="00FA19B8" w:rsidRDefault="0081502B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42,256,950</w:t>
            </w:r>
          </w:p>
        </w:tc>
        <w:tc>
          <w:tcPr>
            <w:tcW w:w="1140" w:type="dxa"/>
            <w:vAlign w:val="bottom"/>
          </w:tcPr>
          <w:p w:rsidR="00202487" w:rsidRPr="00FA19B8" w:rsidRDefault="00784FCB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23,629,510</w:t>
            </w:r>
          </w:p>
        </w:tc>
        <w:tc>
          <w:tcPr>
            <w:tcW w:w="1140" w:type="dxa"/>
            <w:vAlign w:val="bottom"/>
          </w:tcPr>
          <w:p w:rsidR="00202487" w:rsidRPr="00FA19B8" w:rsidRDefault="00784FCB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18,749,791</w:t>
            </w:r>
          </w:p>
        </w:tc>
        <w:tc>
          <w:tcPr>
            <w:tcW w:w="1110" w:type="dxa"/>
            <w:vAlign w:val="bottom"/>
          </w:tcPr>
          <w:p w:rsidR="00202487" w:rsidRPr="00FA19B8" w:rsidRDefault="0081502B" w:rsidP="00135AD5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202487" w:rsidRPr="00FA19B8" w:rsidRDefault="00784FCB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88,899,381</w:t>
            </w:r>
          </w:p>
        </w:tc>
      </w:tr>
      <w:tr w:rsidR="00D93030" w:rsidRPr="00FA19B8" w:rsidTr="00746B4E">
        <w:trPr>
          <w:trHeight w:val="323"/>
        </w:trPr>
        <w:tc>
          <w:tcPr>
            <w:tcW w:w="8190" w:type="dxa"/>
            <w:gridSpan w:val="6"/>
            <w:vAlign w:val="bottom"/>
          </w:tcPr>
          <w:p w:rsidR="00D93030" w:rsidRPr="00FA19B8" w:rsidRDefault="00D93030" w:rsidP="00135AD5">
            <w:pPr>
              <w:spacing w:line="300" w:lineRule="exact"/>
              <w:ind w:right="-94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 xml:space="preserve">ค่าเสื่อมราคาสำหรับปีสิ้นสุดวันที่ </w:t>
            </w: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 </w:t>
            </w:r>
            <w:r w:rsidRPr="00FA19B8">
              <w:rPr>
                <w:rFonts w:asciiTheme="majorBidi" w:eastAsia="Angsana New" w:hAnsiTheme="majorBidi" w:cstheme="majorBidi"/>
              </w:rPr>
              <w:t>256</w:t>
            </w:r>
            <w:r w:rsidR="00A82B02" w:rsidRPr="00FA19B8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080" w:type="dxa"/>
            <w:vAlign w:val="bottom"/>
          </w:tcPr>
          <w:p w:rsidR="00D93030" w:rsidRPr="00FA19B8" w:rsidRDefault="00784FCB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45,901,254</w:t>
            </w:r>
          </w:p>
        </w:tc>
      </w:tr>
    </w:tbl>
    <w:p w:rsidR="00DE11B4" w:rsidRPr="00FA19B8" w:rsidRDefault="00DE11B4" w:rsidP="0058716C">
      <w:pPr>
        <w:spacing w:line="300" w:lineRule="exact"/>
        <w:ind w:right="-187"/>
        <w:jc w:val="right"/>
        <w:rPr>
          <w:rFonts w:asciiTheme="majorBidi" w:hAnsiTheme="majorBidi" w:cstheme="majorBidi"/>
        </w:rPr>
      </w:pPr>
    </w:p>
    <w:p w:rsidR="0058716C" w:rsidRPr="00FA19B8" w:rsidRDefault="0058716C" w:rsidP="0058716C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10"/>
        <w:gridCol w:w="1080"/>
      </w:tblGrid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2560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left" w:pos="1026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left="600" w:hanging="600"/>
              <w:rPr>
                <w:rFonts w:asciiTheme="majorBidi" w:hAnsiTheme="majorBidi" w:cstheme="majorBidi"/>
                <w:b/>
                <w:bCs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left="600" w:right="-9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2560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276,718,908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165,247,487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23,911,946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488,583,042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27,694,091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68,555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27,762,646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(252,432)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(992,864)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(1,245,296)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2560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304,160,567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164,323,178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23,911,946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515,100,392</w:t>
            </w:r>
          </w:p>
        </w:tc>
      </w:tr>
      <w:tr w:rsidR="0058716C" w:rsidRPr="00FA19B8" w:rsidTr="00106A44">
        <w:trPr>
          <w:trHeight w:val="235"/>
        </w:trPr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2560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211,621,585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125,058,410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2,985,663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358,107,229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28,658,306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10,866,191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2,902,388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42,426,885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>ค่าเสื่อมราคาสำหรับส่วน</w:t>
            </w:r>
          </w:p>
          <w:p w:rsidR="0058716C" w:rsidRPr="00FA19B8" w:rsidRDefault="0058716C" w:rsidP="00106A44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hAnsiTheme="majorBidi" w:cstheme="majorBidi"/>
                <w:cs/>
              </w:rPr>
              <w:tab/>
              <w:t>ที่จำหน่าย/ ตัดจำหน่าย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(232,669)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(591,466)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(824,135)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00" w:lineRule="exact"/>
              <w:ind w:left="600" w:hanging="600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2560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240,047,222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135,333,135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5,888,051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399,709,979</w:t>
            </w: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58716C" w:rsidRPr="00FA19B8" w:rsidTr="00106A44">
        <w:tc>
          <w:tcPr>
            <w:tcW w:w="2520" w:type="dxa"/>
            <w:vAlign w:val="bottom"/>
          </w:tcPr>
          <w:p w:rsidR="0058716C" w:rsidRPr="00FA19B8" w:rsidRDefault="0058716C" w:rsidP="00106A4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FA19B8">
              <w:rPr>
                <w:rFonts w:asciiTheme="majorBidi" w:eastAsia="Angsana New" w:hAnsiTheme="majorBidi" w:cstheme="majorBidi"/>
              </w:rPr>
              <w:t xml:space="preserve"> 2560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4,263,130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64,113,345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28,990,043</w:t>
            </w:r>
          </w:p>
        </w:tc>
        <w:tc>
          <w:tcPr>
            <w:tcW w:w="1140" w:type="dxa"/>
            <w:vAlign w:val="bottom"/>
          </w:tcPr>
          <w:p w:rsidR="0058716C" w:rsidRPr="00FA19B8" w:rsidRDefault="0058716C" w:rsidP="00106A4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</w:rPr>
              <w:t>18,023,895</w:t>
            </w:r>
          </w:p>
        </w:tc>
        <w:tc>
          <w:tcPr>
            <w:tcW w:w="1110" w:type="dxa"/>
            <w:vAlign w:val="bottom"/>
          </w:tcPr>
          <w:p w:rsidR="0058716C" w:rsidRPr="00FA19B8" w:rsidRDefault="0058716C" w:rsidP="00106A44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115,390,413</w:t>
            </w:r>
          </w:p>
        </w:tc>
      </w:tr>
      <w:tr w:rsidR="0058716C" w:rsidRPr="00FA19B8" w:rsidTr="00106A44">
        <w:trPr>
          <w:trHeight w:val="323"/>
        </w:trPr>
        <w:tc>
          <w:tcPr>
            <w:tcW w:w="8190" w:type="dxa"/>
            <w:gridSpan w:val="6"/>
            <w:vAlign w:val="bottom"/>
          </w:tcPr>
          <w:p w:rsidR="0058716C" w:rsidRPr="00FA19B8" w:rsidRDefault="0058716C" w:rsidP="00106A44">
            <w:pPr>
              <w:spacing w:line="300" w:lineRule="exact"/>
              <w:ind w:right="-94"/>
              <w:rPr>
                <w:rFonts w:asciiTheme="majorBidi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 xml:space="preserve">ค่าเสื่อมราคาสำหรับปีสิ้นสุดวันที่ </w:t>
            </w:r>
            <w:r w:rsidRPr="00FA19B8">
              <w:rPr>
                <w:rFonts w:asciiTheme="majorBidi" w:eastAsia="Angsana New" w:hAnsiTheme="majorBidi" w:cstheme="majorBidi"/>
              </w:rPr>
              <w:t>31</w:t>
            </w:r>
            <w:r w:rsidRPr="00FA19B8">
              <w:rPr>
                <w:rFonts w:asciiTheme="majorBidi" w:eastAsia="Angsana New" w:hAnsiTheme="majorBidi" w:cstheme="majorBidi"/>
                <w:cs/>
              </w:rPr>
              <w:t xml:space="preserve"> ธันวาคม </w:t>
            </w:r>
            <w:r w:rsidRPr="00FA19B8">
              <w:rPr>
                <w:rFonts w:asciiTheme="majorBidi" w:eastAsia="Angsana New" w:hAnsiTheme="majorBidi" w:cstheme="majorBidi"/>
              </w:rPr>
              <w:t>2560</w:t>
            </w:r>
          </w:p>
        </w:tc>
        <w:tc>
          <w:tcPr>
            <w:tcW w:w="1080" w:type="dxa"/>
            <w:vAlign w:val="bottom"/>
          </w:tcPr>
          <w:p w:rsidR="0058716C" w:rsidRPr="00FA19B8" w:rsidRDefault="0058716C" w:rsidP="00106A4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FA19B8">
              <w:rPr>
                <w:rFonts w:asciiTheme="majorBidi" w:eastAsia="Angsana New" w:hAnsiTheme="majorBidi" w:cstheme="majorBidi"/>
                <w:cs/>
              </w:rPr>
              <w:t>42,426,885</w:t>
            </w:r>
          </w:p>
        </w:tc>
      </w:tr>
    </w:tbl>
    <w:p w:rsidR="004E4DE5" w:rsidRPr="00FA19B8" w:rsidRDefault="001A0609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1C84" w:rsidRPr="00FA19B8">
        <w:rPr>
          <w:rFonts w:asciiTheme="majorBidi" w:hAnsiTheme="majorBidi" w:cstheme="majorBidi"/>
          <w:sz w:val="32"/>
          <w:szCs w:val="32"/>
        </w:rPr>
        <w:t>31</w:t>
      </w:r>
      <w:r w:rsidR="005340E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1C84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B1444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8D7197" w:rsidRPr="00FA19B8">
        <w:rPr>
          <w:rFonts w:asciiTheme="majorBidi" w:hAnsiTheme="majorBidi" w:cstheme="majorBidi"/>
          <w:sz w:val="32"/>
          <w:szCs w:val="32"/>
        </w:rPr>
        <w:t>6</w:t>
      </w:r>
      <w:r w:rsidR="001E2EC7" w:rsidRPr="00FA19B8">
        <w:rPr>
          <w:rFonts w:asciiTheme="majorBidi" w:hAnsiTheme="majorBidi" w:cstheme="majorBidi"/>
          <w:sz w:val="32"/>
          <w:szCs w:val="32"/>
        </w:rPr>
        <w:t>1</w:t>
      </w:r>
      <w:r w:rsidR="007B144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DE5" w:rsidRPr="00FA19B8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263BC5" w:rsidRPr="00FA19B8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E4DE5" w:rsidRPr="00FA19B8">
        <w:rPr>
          <w:rFonts w:asciiTheme="majorBidi" w:hAnsiTheme="majorBidi" w:cstheme="majorBidi"/>
          <w:sz w:val="32"/>
          <w:szCs w:val="32"/>
          <w:cs/>
        </w:rPr>
        <w:t>ซึ่งตัดค่าเสื่อมราคาหมดแล้วแต่ยังใช้งานอยู่ โดยราคาทุนก่อนหักค่าเสื่อมราคาสะสมของสินทรัพย์ดังกล่าวมีจำนวนเงินประมาณ</w:t>
      </w:r>
      <w:r w:rsidR="0066407A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5502" w:rsidRPr="00FA19B8">
        <w:rPr>
          <w:rFonts w:asciiTheme="majorBidi" w:hAnsiTheme="majorBidi" w:cstheme="majorBidi"/>
          <w:sz w:val="32"/>
          <w:szCs w:val="32"/>
        </w:rPr>
        <w:t xml:space="preserve">336 </w:t>
      </w:r>
      <w:r w:rsidR="004E4DE5" w:rsidRPr="00FA19B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B1444" w:rsidRPr="00FA19B8">
        <w:rPr>
          <w:rFonts w:asciiTheme="majorBidi" w:hAnsiTheme="majorBidi" w:cstheme="majorBidi"/>
          <w:sz w:val="32"/>
          <w:szCs w:val="32"/>
        </w:rPr>
        <w:t>31</w:t>
      </w:r>
      <w:r w:rsidR="005340E4" w:rsidRPr="00FA19B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B1444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1E2EC7" w:rsidRPr="00FA19B8">
        <w:rPr>
          <w:rFonts w:asciiTheme="majorBidi" w:hAnsiTheme="majorBidi" w:cstheme="majorBidi"/>
          <w:sz w:val="32"/>
          <w:szCs w:val="32"/>
        </w:rPr>
        <w:t>60</w:t>
      </w:r>
      <w:r w:rsidR="00146D2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444" w:rsidRPr="00FA19B8">
        <w:rPr>
          <w:rFonts w:asciiTheme="majorBidi" w:hAnsiTheme="majorBidi" w:cstheme="majorBidi"/>
          <w:sz w:val="32"/>
          <w:szCs w:val="32"/>
          <w:cs/>
        </w:rPr>
        <w:t>:</w:t>
      </w:r>
      <w:r w:rsidR="004E4DE5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0C8" w:rsidRPr="00FA19B8">
        <w:rPr>
          <w:rFonts w:asciiTheme="majorBidi" w:hAnsiTheme="majorBidi" w:cstheme="majorBidi"/>
          <w:sz w:val="32"/>
          <w:szCs w:val="32"/>
        </w:rPr>
        <w:t>3</w:t>
      </w:r>
      <w:r w:rsidR="001E2EC7" w:rsidRPr="00FA19B8">
        <w:rPr>
          <w:rFonts w:asciiTheme="majorBidi" w:hAnsiTheme="majorBidi" w:cstheme="majorBidi"/>
          <w:sz w:val="32"/>
          <w:szCs w:val="32"/>
        </w:rPr>
        <w:t>1</w:t>
      </w:r>
      <w:r w:rsidR="0078611A" w:rsidRPr="00FA19B8">
        <w:rPr>
          <w:rFonts w:asciiTheme="majorBidi" w:hAnsiTheme="majorBidi" w:cstheme="majorBidi"/>
          <w:sz w:val="32"/>
          <w:szCs w:val="32"/>
        </w:rPr>
        <w:t>4</w:t>
      </w:r>
      <w:r w:rsidR="005340E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DE5" w:rsidRPr="00FA19B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746B4E" w:rsidRPr="00FA19B8" w:rsidRDefault="00746B4E" w:rsidP="00135AD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E4DE5" w:rsidRPr="00FA19B8" w:rsidRDefault="00FE50E9" w:rsidP="00135AD5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E4DE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4DE5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:rsidR="0040069D" w:rsidRPr="00FA19B8" w:rsidRDefault="004E4DE5" w:rsidP="00135AD5">
      <w:pPr>
        <w:jc w:val="right"/>
        <w:rPr>
          <w:rFonts w:asciiTheme="majorBidi" w:hAnsiTheme="majorBidi" w:cstheme="majorBidi"/>
          <w:sz w:val="26"/>
          <w:szCs w:val="26"/>
        </w:rPr>
      </w:pPr>
      <w:r w:rsidRPr="00FA19B8">
        <w:rPr>
          <w:rFonts w:asciiTheme="majorBidi" w:hAnsiTheme="majorBidi" w:cstheme="majorBidi"/>
          <w:spacing w:val="-6"/>
          <w:sz w:val="26"/>
          <w:szCs w:val="26"/>
        </w:rPr>
        <w:tab/>
      </w:r>
      <w:r w:rsidR="0040069D" w:rsidRPr="00FA19B8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</w:tblGrid>
      <w:tr w:rsidR="0040069D" w:rsidRPr="00FA19B8" w:rsidTr="00F42B1A">
        <w:tc>
          <w:tcPr>
            <w:tcW w:w="2157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40069D" w:rsidRPr="00FA19B8" w:rsidRDefault="0047614B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920E09"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FE50E9" w:rsidRPr="00FA19B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20E09" w:rsidRPr="00FA19B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0E09"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E50E9"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1E2EC7" w:rsidRPr="00FA19B8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40069D" w:rsidRPr="00FA19B8" w:rsidTr="00F42B1A">
        <w:tc>
          <w:tcPr>
            <w:tcW w:w="2157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40069D" w:rsidRPr="00FA19B8" w:rsidRDefault="0040069D" w:rsidP="00135AD5">
            <w:pP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40069D" w:rsidRPr="00FA19B8" w:rsidTr="00F42B1A">
        <w:tc>
          <w:tcPr>
            <w:tcW w:w="2157" w:type="dxa"/>
            <w:vAlign w:val="bottom"/>
          </w:tcPr>
          <w:p w:rsidR="0040069D" w:rsidRPr="00FA19B8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FA19B8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40069D" w:rsidRPr="00FA19B8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4014F2"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40069D" w:rsidRPr="00FA19B8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40069D" w:rsidRPr="00FA19B8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40069D" w:rsidRPr="00FA19B8" w:rsidRDefault="0040069D" w:rsidP="00135AD5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40069D" w:rsidRPr="00FA19B8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4014F2"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1E2EC7" w:rsidRPr="00FA19B8" w:rsidTr="00F42B1A">
        <w:tc>
          <w:tcPr>
            <w:tcW w:w="2157" w:type="dxa"/>
            <w:vAlign w:val="bottom"/>
          </w:tcPr>
          <w:p w:rsidR="001E2EC7" w:rsidRPr="00FA19B8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1E2EC7" w:rsidRPr="00FA19B8" w:rsidRDefault="00B70DC3" w:rsidP="001E2EC7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0</w:t>
            </w:r>
            <w:r w:rsidR="001E2EC7"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="001E2EC7"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4.92</w:t>
            </w:r>
            <w:r w:rsidR="001E2EC7"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1E2EC7" w:rsidRPr="00FA19B8" w:rsidRDefault="001E2EC7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23,441,165</w:t>
            </w:r>
          </w:p>
        </w:tc>
        <w:tc>
          <w:tcPr>
            <w:tcW w:w="1125" w:type="dxa"/>
            <w:vAlign w:val="bottom"/>
          </w:tcPr>
          <w:p w:rsidR="001E2EC7" w:rsidRPr="00FA19B8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7,286,689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E2EC7" w:rsidRPr="00FA19B8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30,727,854</w:t>
            </w:r>
          </w:p>
        </w:tc>
      </w:tr>
      <w:tr w:rsidR="001E2EC7" w:rsidRPr="00FA19B8" w:rsidTr="00F42B1A">
        <w:tc>
          <w:tcPr>
            <w:tcW w:w="2157" w:type="dxa"/>
            <w:vAlign w:val="bottom"/>
          </w:tcPr>
          <w:p w:rsidR="001E2EC7" w:rsidRPr="00FA19B8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E2EC7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5,592,658</w:t>
            </w:r>
          </w:p>
        </w:tc>
        <w:tc>
          <w:tcPr>
            <w:tcW w:w="1125" w:type="dxa"/>
            <w:vAlign w:val="bottom"/>
          </w:tcPr>
          <w:p w:rsidR="001E2EC7" w:rsidRPr="00FA19B8" w:rsidRDefault="0098370D" w:rsidP="001E2EC7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16,257,88</w:t>
            </w:r>
            <w:r w:rsidR="00224421">
              <w:rPr>
                <w:rFonts w:asciiTheme="majorBidi" w:eastAsia="Angsan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(6,273,44</w:t>
            </w:r>
            <w:r w:rsidR="00224421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FA19B8" w:rsidRDefault="0098370D" w:rsidP="001E2EC7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15,577,09</w:t>
            </w:r>
            <w:r w:rsidR="00660AD9"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7</w:t>
            </w:r>
          </w:p>
        </w:tc>
      </w:tr>
      <w:tr w:rsidR="001E2EC7" w:rsidRPr="00FA19B8" w:rsidTr="00F42B1A">
        <w:tc>
          <w:tcPr>
            <w:tcW w:w="2157" w:type="dxa"/>
            <w:vAlign w:val="bottom"/>
          </w:tcPr>
          <w:p w:rsidR="001E2EC7" w:rsidRPr="00FA19B8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29,033,823</w:t>
            </w:r>
          </w:p>
        </w:tc>
        <w:tc>
          <w:tcPr>
            <w:tcW w:w="1125" w:type="dxa"/>
            <w:vAlign w:val="bottom"/>
          </w:tcPr>
          <w:p w:rsidR="001E2EC7" w:rsidRPr="00FA19B8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23,544,57</w:t>
            </w:r>
            <w:r w:rsidR="00224421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(6,273,44</w:t>
            </w:r>
            <w:r w:rsidR="00224421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FA19B8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46,304,95</w:t>
            </w:r>
            <w:r w:rsidR="00224421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</w:p>
        </w:tc>
      </w:tr>
      <w:tr w:rsidR="001E2EC7" w:rsidRPr="00FA19B8" w:rsidTr="00F42B1A">
        <w:tc>
          <w:tcPr>
            <w:tcW w:w="2157" w:type="dxa"/>
            <w:vAlign w:val="bottom"/>
          </w:tcPr>
          <w:p w:rsidR="001E2EC7" w:rsidRPr="00FA19B8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16,106,395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1E2EC7" w:rsidRPr="00FA19B8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(3,677,658)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E2EC7" w:rsidRPr="00FA19B8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(19,784,053)</w:t>
            </w:r>
          </w:p>
        </w:tc>
      </w:tr>
      <w:tr w:rsidR="001E2EC7" w:rsidRPr="00FA19B8" w:rsidTr="00F42B1A">
        <w:tc>
          <w:tcPr>
            <w:tcW w:w="2157" w:type="dxa"/>
            <w:vAlign w:val="bottom"/>
          </w:tcPr>
          <w:p w:rsidR="001E2EC7" w:rsidRPr="00FA19B8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12,927,428</w:t>
            </w:r>
          </w:p>
        </w:tc>
        <w:tc>
          <w:tcPr>
            <w:tcW w:w="1125" w:type="dxa"/>
            <w:vAlign w:val="bottom"/>
          </w:tcPr>
          <w:p w:rsidR="001E2EC7" w:rsidRPr="00FA19B8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23,544,57</w:t>
            </w:r>
            <w:r w:rsidR="00224421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(3,677,658)</w:t>
            </w:r>
          </w:p>
        </w:tc>
        <w:tc>
          <w:tcPr>
            <w:tcW w:w="1122" w:type="dxa"/>
            <w:vAlign w:val="bottom"/>
          </w:tcPr>
          <w:p w:rsidR="001E2EC7" w:rsidRPr="00FA19B8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(6,273,44</w:t>
            </w:r>
            <w:r w:rsidR="00224421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FA19B8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26,520,89</w:t>
            </w:r>
            <w:r w:rsidR="00660AD9"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8</w:t>
            </w:r>
          </w:p>
        </w:tc>
      </w:tr>
      <w:tr w:rsidR="001E2EC7" w:rsidRPr="00FA19B8" w:rsidTr="00F42B1A">
        <w:tc>
          <w:tcPr>
            <w:tcW w:w="4677" w:type="dxa"/>
            <w:gridSpan w:val="3"/>
            <w:vAlign w:val="bottom"/>
          </w:tcPr>
          <w:p w:rsidR="001E2EC7" w:rsidRPr="00FA19B8" w:rsidRDefault="001E2EC7" w:rsidP="001E2EC7">
            <w:pPr>
              <w:tabs>
                <w:tab w:val="decimal" w:pos="9"/>
              </w:tabs>
              <w:ind w:left="1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ค่าตัดจำหน่ายสำหรับปีสิ้นสุดวันที่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31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E2EC7">
            <w:pPr>
              <w:tabs>
                <w:tab w:val="decimal" w:pos="87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1E2EC7" w:rsidRPr="00FA19B8" w:rsidRDefault="001E2EC7" w:rsidP="001E2EC7">
            <w:pPr>
              <w:tabs>
                <w:tab w:val="decimal" w:pos="81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1E2EC7" w:rsidRPr="00FA19B8" w:rsidRDefault="001E2EC7" w:rsidP="001E2EC7">
            <w:pPr>
              <w:tabs>
                <w:tab w:val="decimal" w:pos="906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E2EC7" w:rsidRPr="00FA19B8" w:rsidRDefault="0098370D" w:rsidP="001E2EC7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3,677,658</w:t>
            </w:r>
          </w:p>
        </w:tc>
      </w:tr>
    </w:tbl>
    <w:p w:rsidR="001E2EC7" w:rsidRPr="00FA19B8" w:rsidRDefault="001E2EC7" w:rsidP="001E2EC7">
      <w:pPr>
        <w:jc w:val="right"/>
        <w:rPr>
          <w:rFonts w:asciiTheme="majorBidi" w:hAnsiTheme="majorBidi" w:cstheme="majorBidi"/>
          <w:spacing w:val="-6"/>
          <w:sz w:val="26"/>
          <w:szCs w:val="26"/>
        </w:rPr>
      </w:pPr>
    </w:p>
    <w:p w:rsidR="001E2EC7" w:rsidRPr="00FA19B8" w:rsidRDefault="001E2EC7" w:rsidP="001E2EC7">
      <w:pPr>
        <w:jc w:val="right"/>
        <w:rPr>
          <w:rFonts w:asciiTheme="majorBidi" w:hAnsiTheme="majorBidi" w:cstheme="majorBidi"/>
          <w:sz w:val="26"/>
          <w:szCs w:val="26"/>
        </w:rPr>
      </w:pPr>
      <w:r w:rsidRPr="00FA19B8">
        <w:rPr>
          <w:rFonts w:asciiTheme="majorBidi" w:hAnsiTheme="majorBidi" w:cstheme="majorBidi"/>
          <w:spacing w:val="-6"/>
          <w:sz w:val="26"/>
          <w:szCs w:val="26"/>
        </w:rPr>
        <w:tab/>
      </w:r>
      <w:r w:rsidRPr="00FA19B8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</w:tblGrid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 2560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</w:tr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0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="0098370D"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4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84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22,582,992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858,173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23,441,165</w:t>
            </w:r>
          </w:p>
        </w:tc>
      </w:tr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2,557,097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3,111,496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75,935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5,592,658</w:t>
            </w:r>
          </w:p>
        </w:tc>
      </w:tr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25,140,089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3,969,669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75,935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29,033,823</w:t>
            </w:r>
          </w:p>
        </w:tc>
      </w:tr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12,441,979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3,664,416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16,106,395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E2EC7" w:rsidRPr="00FA19B8" w:rsidTr="00106A44">
        <w:tc>
          <w:tcPr>
            <w:tcW w:w="2157" w:type="dxa"/>
            <w:vAlign w:val="bottom"/>
          </w:tcPr>
          <w:p w:rsidR="001E2EC7" w:rsidRPr="00FA19B8" w:rsidRDefault="001E2EC7" w:rsidP="00106A44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1E2EC7" w:rsidRPr="00FA19B8" w:rsidRDefault="001E2EC7" w:rsidP="00106A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FA19B8" w:rsidRDefault="001E2EC7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12,698,110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3,969,669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3,664,416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75,935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12,927,428</w:t>
            </w:r>
          </w:p>
        </w:tc>
      </w:tr>
      <w:tr w:rsidR="001E2EC7" w:rsidRPr="00FA19B8" w:rsidTr="00106A44">
        <w:tc>
          <w:tcPr>
            <w:tcW w:w="4677" w:type="dxa"/>
            <w:gridSpan w:val="3"/>
            <w:vAlign w:val="bottom"/>
          </w:tcPr>
          <w:p w:rsidR="001E2EC7" w:rsidRPr="00FA19B8" w:rsidRDefault="001E2EC7" w:rsidP="00106A44">
            <w:pPr>
              <w:tabs>
                <w:tab w:val="decimal" w:pos="9"/>
              </w:tabs>
              <w:ind w:left="1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ค่าตัดจำหน่ายสำหรับปีสิ้นสุดวันที่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31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25" w:type="dxa"/>
            <w:vAlign w:val="bottom"/>
          </w:tcPr>
          <w:p w:rsidR="001E2EC7" w:rsidRPr="00FA19B8" w:rsidRDefault="001E2EC7" w:rsidP="00106A44">
            <w:pPr>
              <w:tabs>
                <w:tab w:val="decimal" w:pos="87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81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1E2EC7" w:rsidRPr="00FA19B8" w:rsidRDefault="001E2EC7" w:rsidP="00106A44">
            <w:pPr>
              <w:tabs>
                <w:tab w:val="decimal" w:pos="906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E2EC7" w:rsidRPr="00FA19B8" w:rsidRDefault="001E2EC7" w:rsidP="00106A44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3,664,416</w:t>
            </w:r>
          </w:p>
        </w:tc>
      </w:tr>
    </w:tbl>
    <w:p w:rsidR="00027555" w:rsidRPr="00FA19B8" w:rsidRDefault="0045740D" w:rsidP="00135AD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4B1556" w:rsidRPr="00FA19B8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2F5880" w:rsidRPr="00FA19B8" w:rsidRDefault="002F5880" w:rsidP="00135AD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345417" w:rsidRPr="00FA19B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9921DE" w:rsidRPr="00FA19B8">
        <w:rPr>
          <w:rFonts w:asciiTheme="majorBidi" w:hAnsiTheme="majorBidi" w:cstheme="majorBidi"/>
          <w:sz w:val="32"/>
          <w:szCs w:val="32"/>
          <w:cs/>
        </w:rPr>
        <w:t>ปี</w:t>
      </w:r>
      <w:r w:rsidR="00345417" w:rsidRPr="00FA19B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5740D" w:rsidRPr="00FA19B8">
        <w:rPr>
          <w:rFonts w:asciiTheme="majorBidi" w:hAnsiTheme="majorBidi" w:cstheme="majorBidi"/>
          <w:sz w:val="32"/>
          <w:szCs w:val="32"/>
        </w:rPr>
        <w:t xml:space="preserve"> 3</w:t>
      </w:r>
      <w:r w:rsidR="009921DE" w:rsidRPr="00FA19B8">
        <w:rPr>
          <w:rFonts w:asciiTheme="majorBidi" w:hAnsiTheme="majorBidi" w:cstheme="majorBidi"/>
          <w:sz w:val="32"/>
          <w:szCs w:val="32"/>
        </w:rPr>
        <w:t>1</w:t>
      </w:r>
      <w:r w:rsidR="00345417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1DE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5740D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C70C9D" w:rsidRPr="00FA19B8">
        <w:rPr>
          <w:rFonts w:asciiTheme="majorBidi" w:hAnsiTheme="majorBidi" w:cstheme="majorBidi"/>
          <w:sz w:val="32"/>
          <w:szCs w:val="32"/>
        </w:rPr>
        <w:t>6</w:t>
      </w:r>
      <w:r w:rsidR="001E2EC7" w:rsidRPr="00FA19B8">
        <w:rPr>
          <w:rFonts w:asciiTheme="majorBidi" w:hAnsiTheme="majorBidi" w:cstheme="majorBidi"/>
          <w:sz w:val="32"/>
          <w:szCs w:val="32"/>
        </w:rPr>
        <w:t>1</w:t>
      </w:r>
      <w:r w:rsidR="00345417" w:rsidRPr="00FA19B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5740D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1E2EC7" w:rsidRPr="00FA19B8">
        <w:rPr>
          <w:rFonts w:asciiTheme="majorBidi" w:hAnsiTheme="majorBidi" w:cstheme="majorBidi"/>
          <w:sz w:val="32"/>
          <w:szCs w:val="32"/>
        </w:rPr>
        <w:t>60</w:t>
      </w:r>
      <w:r w:rsidR="00345417" w:rsidRPr="00FA19B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DB529D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DB529D" w:rsidRPr="00FA19B8" w:rsidTr="00F42B1A">
        <w:tc>
          <w:tcPr>
            <w:tcW w:w="5400" w:type="dxa"/>
            <w:vAlign w:val="bottom"/>
          </w:tcPr>
          <w:p w:rsidR="00DB529D" w:rsidRPr="00FA19B8" w:rsidRDefault="00DB529D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B529D" w:rsidRPr="00FA19B8" w:rsidRDefault="00DB529D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B529D" w:rsidRPr="00FA19B8" w:rsidTr="00F42B1A">
        <w:tc>
          <w:tcPr>
            <w:tcW w:w="5400" w:type="dxa"/>
            <w:vAlign w:val="bottom"/>
          </w:tcPr>
          <w:p w:rsidR="00DB529D" w:rsidRPr="00FA19B8" w:rsidRDefault="00DB529D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B529D" w:rsidRPr="00FA19B8" w:rsidRDefault="00DB529D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F1634"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E2EC7" w:rsidRPr="00FA19B8" w:rsidTr="00F42B1A">
        <w:tc>
          <w:tcPr>
            <w:tcW w:w="5400" w:type="dxa"/>
            <w:vAlign w:val="bottom"/>
          </w:tcPr>
          <w:p w:rsidR="001E2EC7" w:rsidRPr="00FA19B8" w:rsidRDefault="001E2EC7" w:rsidP="001E2EC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1E2EC7" w:rsidRPr="00FA19B8" w:rsidRDefault="001E2EC7" w:rsidP="001E2E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0" w:type="dxa"/>
            <w:vAlign w:val="bottom"/>
          </w:tcPr>
          <w:p w:rsidR="001E2EC7" w:rsidRPr="00FA19B8" w:rsidRDefault="001E2EC7" w:rsidP="001E2E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1E2EC7" w:rsidRPr="00FA19B8" w:rsidTr="00F42B1A">
        <w:tc>
          <w:tcPr>
            <w:tcW w:w="5400" w:type="dxa"/>
            <w:vAlign w:val="bottom"/>
          </w:tcPr>
          <w:p w:rsidR="001E2EC7" w:rsidRPr="00FA19B8" w:rsidRDefault="001E2EC7" w:rsidP="001E2EC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1E2EC7" w:rsidRPr="00FA19B8" w:rsidRDefault="001E2EC7" w:rsidP="001E2EC7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1E2EC7" w:rsidRPr="00FA19B8" w:rsidRDefault="001E2EC7" w:rsidP="001E2EC7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1E2EC7" w:rsidRPr="00FA19B8" w:rsidTr="00F42B1A">
        <w:tc>
          <w:tcPr>
            <w:tcW w:w="5400" w:type="dxa"/>
            <w:vAlign w:val="bottom"/>
          </w:tcPr>
          <w:p w:rsidR="001E2EC7" w:rsidRPr="00FA19B8" w:rsidRDefault="001E2EC7" w:rsidP="001E2EC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890" w:type="dxa"/>
            <w:vAlign w:val="bottom"/>
          </w:tcPr>
          <w:p w:rsidR="001E2EC7" w:rsidRPr="00FA19B8" w:rsidRDefault="001E2EC7" w:rsidP="001E2EC7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1E2EC7" w:rsidRPr="00FA19B8" w:rsidRDefault="001E2EC7" w:rsidP="001E2EC7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515AF" w:rsidRPr="00FA19B8" w:rsidTr="00F42B1A">
        <w:tc>
          <w:tcPr>
            <w:tcW w:w="5400" w:type="dxa"/>
            <w:vAlign w:val="bottom"/>
          </w:tcPr>
          <w:p w:rsidR="00E515AF" w:rsidRPr="00FA19B8" w:rsidRDefault="00E515AF" w:rsidP="00E515AF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ภาษีเงินได้สำหรับปี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53,615,49</w:t>
            </w:r>
            <w:r w:rsidR="0033666C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119,380,665</w:t>
            </w:r>
          </w:p>
        </w:tc>
      </w:tr>
      <w:tr w:rsidR="00E515AF" w:rsidRPr="00FA19B8" w:rsidTr="00F42B1A">
        <w:tc>
          <w:tcPr>
            <w:tcW w:w="5400" w:type="dxa"/>
            <w:vAlign w:val="bottom"/>
          </w:tcPr>
          <w:p w:rsidR="00E515AF" w:rsidRPr="00FA19B8" w:rsidRDefault="00E515AF" w:rsidP="00E515AF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38,52</w:t>
            </w:r>
            <w:r w:rsidR="0033666C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21,878</w:t>
            </w:r>
          </w:p>
        </w:tc>
      </w:tr>
      <w:tr w:rsidR="00E515AF" w:rsidRPr="00FA19B8" w:rsidTr="00F42B1A">
        <w:tc>
          <w:tcPr>
            <w:tcW w:w="5400" w:type="dxa"/>
            <w:vAlign w:val="bottom"/>
          </w:tcPr>
          <w:p w:rsidR="00E515AF" w:rsidRPr="00FA19B8" w:rsidRDefault="00E515AF" w:rsidP="00E515AF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515AF" w:rsidRPr="00FA19B8" w:rsidTr="00F42B1A">
        <w:tc>
          <w:tcPr>
            <w:tcW w:w="5400" w:type="dxa"/>
            <w:vAlign w:val="bottom"/>
          </w:tcPr>
          <w:p w:rsidR="00E515AF" w:rsidRPr="00FA19B8" w:rsidRDefault="00E515AF" w:rsidP="00E515AF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ภาษีเงินได้รอการตัดบัญชีจากการเกิดผลแตกต่างชั่วคราวและ                       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515AF" w:rsidRPr="00FA19B8" w:rsidTr="00F42B1A">
        <w:tc>
          <w:tcPr>
            <w:tcW w:w="5400" w:type="dxa"/>
            <w:vAlign w:val="bottom"/>
          </w:tcPr>
          <w:p w:rsidR="00E515AF" w:rsidRPr="00FA19B8" w:rsidRDefault="00E515AF" w:rsidP="00E515AF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(13,421,738)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4,493,028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515AF" w:rsidRPr="00FA19B8" w:rsidTr="00F42B1A">
        <w:tc>
          <w:tcPr>
            <w:tcW w:w="5400" w:type="dxa"/>
            <w:vAlign w:val="bottom"/>
          </w:tcPr>
          <w:p w:rsidR="00E515AF" w:rsidRPr="00FA19B8" w:rsidRDefault="00E515AF" w:rsidP="00E515AF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40,232,276</w:t>
            </w:r>
          </w:p>
        </w:tc>
        <w:tc>
          <w:tcPr>
            <w:tcW w:w="1890" w:type="dxa"/>
            <w:vAlign w:val="bottom"/>
          </w:tcPr>
          <w:p w:rsidR="00E515AF" w:rsidRPr="00FA19B8" w:rsidRDefault="00E515AF" w:rsidP="00E515AF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114,909,515</w:t>
            </w:r>
          </w:p>
        </w:tc>
      </w:tr>
    </w:tbl>
    <w:p w:rsidR="00345417" w:rsidRPr="00FA19B8" w:rsidRDefault="00345417" w:rsidP="00135AD5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8C67A7" w:rsidRPr="00FA19B8">
        <w:rPr>
          <w:rFonts w:asciiTheme="majorBidi" w:hAnsiTheme="majorBidi" w:cstheme="majorBidi"/>
          <w:sz w:val="32"/>
          <w:szCs w:val="32"/>
          <w:cs/>
        </w:rPr>
        <w:t>ปี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5740D" w:rsidRPr="00FA19B8">
        <w:rPr>
          <w:rFonts w:asciiTheme="majorBidi" w:hAnsiTheme="majorBidi" w:cstheme="majorBidi"/>
          <w:sz w:val="32"/>
          <w:szCs w:val="32"/>
        </w:rPr>
        <w:t>3</w:t>
      </w:r>
      <w:r w:rsidR="008C67A7" w:rsidRPr="00FA19B8">
        <w:rPr>
          <w:rFonts w:asciiTheme="majorBidi" w:hAnsiTheme="majorBidi" w:cstheme="majorBidi"/>
          <w:sz w:val="32"/>
          <w:szCs w:val="32"/>
        </w:rPr>
        <w:t>1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7A7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5740D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C70C9D" w:rsidRPr="00FA19B8">
        <w:rPr>
          <w:rFonts w:asciiTheme="majorBidi" w:hAnsiTheme="majorBidi" w:cstheme="majorBidi"/>
          <w:sz w:val="32"/>
          <w:szCs w:val="32"/>
        </w:rPr>
        <w:t>6</w:t>
      </w:r>
      <w:r w:rsidR="002B5C15" w:rsidRPr="00FA19B8">
        <w:rPr>
          <w:rFonts w:asciiTheme="majorBidi" w:hAnsiTheme="majorBidi" w:cstheme="majorBidi"/>
          <w:sz w:val="32"/>
          <w:szCs w:val="32"/>
        </w:rPr>
        <w:t>1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5740D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2B5C15" w:rsidRPr="00FA19B8">
        <w:rPr>
          <w:rFonts w:asciiTheme="majorBidi" w:hAnsiTheme="majorBidi" w:cstheme="majorBidi"/>
          <w:sz w:val="32"/>
          <w:szCs w:val="32"/>
        </w:rPr>
        <w:t>60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E778B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E778B4" w:rsidRPr="00FA19B8" w:rsidTr="00F42B1A">
        <w:tc>
          <w:tcPr>
            <w:tcW w:w="5400" w:type="dxa"/>
            <w:vAlign w:val="bottom"/>
          </w:tcPr>
          <w:p w:rsidR="00E778B4" w:rsidRPr="00FA19B8" w:rsidRDefault="00E778B4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E778B4" w:rsidRPr="00FA19B8" w:rsidRDefault="00E778B4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778B4" w:rsidRPr="00FA19B8" w:rsidTr="00F42B1A">
        <w:tc>
          <w:tcPr>
            <w:tcW w:w="5400" w:type="dxa"/>
            <w:vAlign w:val="bottom"/>
          </w:tcPr>
          <w:p w:rsidR="00E778B4" w:rsidRPr="00FA19B8" w:rsidRDefault="00E778B4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E778B4" w:rsidRPr="00FA19B8" w:rsidRDefault="00E778B4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B5C15" w:rsidRPr="00FA19B8" w:rsidTr="00F42B1A">
        <w:tc>
          <w:tcPr>
            <w:tcW w:w="5400" w:type="dxa"/>
            <w:shd w:val="clear" w:color="auto" w:fill="auto"/>
            <w:vAlign w:val="bottom"/>
          </w:tcPr>
          <w:p w:rsidR="002B5C15" w:rsidRPr="00FA19B8" w:rsidRDefault="002B5C15" w:rsidP="002B5C1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B5C15" w:rsidRPr="00FA19B8" w:rsidRDefault="002B5C15" w:rsidP="002B5C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2B5C15" w:rsidRPr="00FA19B8" w:rsidRDefault="002B5C15" w:rsidP="002B5C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2B5C15" w:rsidRPr="00FA19B8" w:rsidTr="00F42B1A">
        <w:tc>
          <w:tcPr>
            <w:tcW w:w="5400" w:type="dxa"/>
            <w:shd w:val="clear" w:color="auto" w:fill="auto"/>
            <w:vAlign w:val="bottom"/>
          </w:tcPr>
          <w:p w:rsidR="002B5C15" w:rsidRPr="00FA19B8" w:rsidRDefault="002B5C15" w:rsidP="00224421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</w:t>
            </w:r>
            <w:r w:rsidR="002244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จากการวัดมูลค่าเงินลงทุนเผื่อขาย</w:t>
            </w:r>
          </w:p>
        </w:tc>
        <w:tc>
          <w:tcPr>
            <w:tcW w:w="1890" w:type="dxa"/>
            <w:vAlign w:val="bottom"/>
          </w:tcPr>
          <w:p w:rsidR="002B5C15" w:rsidRPr="00FA19B8" w:rsidRDefault="00E515AF" w:rsidP="002B5C15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6,829</w:t>
            </w:r>
          </w:p>
        </w:tc>
        <w:tc>
          <w:tcPr>
            <w:tcW w:w="1890" w:type="dxa"/>
            <w:vAlign w:val="bottom"/>
          </w:tcPr>
          <w:p w:rsidR="002B5C15" w:rsidRPr="00FA19B8" w:rsidRDefault="002B5C15" w:rsidP="002B5C15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379,783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B5C15" w:rsidRPr="00FA19B8" w:rsidTr="00F42B1A">
        <w:tc>
          <w:tcPr>
            <w:tcW w:w="5400" w:type="dxa"/>
            <w:vAlign w:val="bottom"/>
          </w:tcPr>
          <w:p w:rsidR="002B5C15" w:rsidRPr="00FA19B8" w:rsidRDefault="002B5C15" w:rsidP="00224421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2244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                                                        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จากการประมาณการตามหลักคณิตศาสตร์ประกันภัย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:rsidR="002B5C15" w:rsidRPr="00FA19B8" w:rsidRDefault="00E515AF" w:rsidP="002B5C15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(2,308,306)</w:t>
            </w:r>
          </w:p>
        </w:tc>
        <w:tc>
          <w:tcPr>
            <w:tcW w:w="1890" w:type="dxa"/>
            <w:vAlign w:val="bottom"/>
          </w:tcPr>
          <w:p w:rsidR="002B5C15" w:rsidRPr="00FA19B8" w:rsidRDefault="002B5C15" w:rsidP="002B5C15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B5C15" w:rsidRPr="00FA19B8" w:rsidTr="00F42B1A">
        <w:tc>
          <w:tcPr>
            <w:tcW w:w="5400" w:type="dxa"/>
            <w:vAlign w:val="bottom"/>
          </w:tcPr>
          <w:p w:rsidR="002B5C15" w:rsidRPr="00FA19B8" w:rsidRDefault="002B5C15" w:rsidP="002B5C15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2B5C15" w:rsidRPr="00FA19B8" w:rsidRDefault="00E515AF" w:rsidP="002B5C15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(2,301,477)</w:t>
            </w:r>
          </w:p>
        </w:tc>
        <w:tc>
          <w:tcPr>
            <w:tcW w:w="1890" w:type="dxa"/>
            <w:vAlign w:val="bottom"/>
          </w:tcPr>
          <w:p w:rsidR="002B5C15" w:rsidRPr="00FA19B8" w:rsidRDefault="002B5C15" w:rsidP="002B5C15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379,783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2F5880" w:rsidRPr="00FA19B8" w:rsidRDefault="00906C02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2F5880" w:rsidRPr="00FA19B8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2F5880" w:rsidRPr="00FA19B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847DE" w:rsidRPr="00FA19B8">
        <w:rPr>
          <w:rFonts w:asciiTheme="majorBidi" w:hAnsiTheme="majorBidi" w:cstheme="majorBidi"/>
          <w:sz w:val="32"/>
          <w:szCs w:val="32"/>
          <w:cs/>
        </w:rPr>
        <w:t>ปี</w:t>
      </w:r>
      <w:r w:rsidR="002F5880" w:rsidRPr="00FA19B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90AD4" w:rsidRPr="00FA19B8">
        <w:rPr>
          <w:rFonts w:asciiTheme="majorBidi" w:hAnsiTheme="majorBidi" w:cstheme="majorBidi"/>
          <w:sz w:val="32"/>
          <w:szCs w:val="32"/>
        </w:rPr>
        <w:t>3</w:t>
      </w:r>
      <w:r w:rsidR="00A847DE" w:rsidRPr="00FA19B8">
        <w:rPr>
          <w:rFonts w:asciiTheme="majorBidi" w:hAnsiTheme="majorBidi" w:cstheme="majorBidi"/>
          <w:sz w:val="32"/>
          <w:szCs w:val="32"/>
        </w:rPr>
        <w:t>1</w:t>
      </w:r>
      <w:r w:rsidR="005340E4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A847DE" w:rsidRPr="00FA19B8">
        <w:rPr>
          <w:rFonts w:asciiTheme="majorBidi" w:eastAsia="Angsana New" w:hAnsiTheme="majorBidi" w:cstheme="majorBidi"/>
          <w:sz w:val="32"/>
          <w:szCs w:val="32"/>
          <w:cs/>
        </w:rPr>
        <w:t>ธันวาคม</w:t>
      </w:r>
      <w:r w:rsidR="005340E4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990AD4" w:rsidRPr="00FA19B8">
        <w:rPr>
          <w:rFonts w:asciiTheme="majorBidi" w:eastAsia="Angsana New" w:hAnsiTheme="majorBidi" w:cstheme="majorBidi"/>
          <w:sz w:val="32"/>
          <w:szCs w:val="32"/>
        </w:rPr>
        <w:t>25</w:t>
      </w:r>
      <w:r w:rsidR="00BE507D" w:rsidRPr="00FA19B8">
        <w:rPr>
          <w:rFonts w:asciiTheme="majorBidi" w:eastAsia="Angsana New" w:hAnsiTheme="majorBidi" w:cstheme="majorBidi"/>
          <w:sz w:val="32"/>
          <w:szCs w:val="32"/>
        </w:rPr>
        <w:t>6</w:t>
      </w:r>
      <w:r w:rsidR="002B5C15" w:rsidRPr="00FA19B8">
        <w:rPr>
          <w:rFonts w:asciiTheme="majorBidi" w:eastAsia="Angsana New" w:hAnsiTheme="majorBidi" w:cstheme="majorBidi"/>
          <w:sz w:val="32"/>
          <w:szCs w:val="32"/>
        </w:rPr>
        <w:t>1</w:t>
      </w:r>
      <w:r w:rsidR="005340E4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และ</w:t>
      </w:r>
      <w:r w:rsidR="00990AD4" w:rsidRPr="00FA19B8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="002B5C15" w:rsidRPr="00FA19B8">
        <w:rPr>
          <w:rFonts w:asciiTheme="majorBidi" w:eastAsia="Angsana New" w:hAnsiTheme="majorBidi" w:cstheme="majorBidi"/>
          <w:sz w:val="32"/>
          <w:szCs w:val="32"/>
        </w:rPr>
        <w:t>60</w:t>
      </w:r>
      <w:r w:rsidR="00835272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F5880" w:rsidRPr="00FA19B8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  <w:r w:rsidR="00E23562" w:rsidRPr="00FA19B8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4"/>
        <w:gridCol w:w="1984"/>
      </w:tblGrid>
      <w:tr w:rsidR="00E23562" w:rsidRPr="00FA19B8" w:rsidTr="00F42B1A">
        <w:tc>
          <w:tcPr>
            <w:tcW w:w="5130" w:type="dxa"/>
            <w:vAlign w:val="bottom"/>
          </w:tcPr>
          <w:p w:rsidR="00E23562" w:rsidRPr="00FA19B8" w:rsidRDefault="00E23562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984" w:type="dxa"/>
            <w:vAlign w:val="bottom"/>
          </w:tcPr>
          <w:p w:rsidR="00E23562" w:rsidRPr="00FA19B8" w:rsidRDefault="00E23562" w:rsidP="00135AD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23562" w:rsidRPr="00FA19B8" w:rsidRDefault="00E23562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23562" w:rsidRPr="00FA19B8" w:rsidTr="00F42B1A">
        <w:tc>
          <w:tcPr>
            <w:tcW w:w="5130" w:type="dxa"/>
            <w:vAlign w:val="bottom"/>
          </w:tcPr>
          <w:p w:rsidR="00E23562" w:rsidRPr="00FA19B8" w:rsidRDefault="00E23562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968" w:type="dxa"/>
            <w:gridSpan w:val="2"/>
            <w:vAlign w:val="bottom"/>
          </w:tcPr>
          <w:p w:rsidR="00E23562" w:rsidRPr="00FA19B8" w:rsidRDefault="00E23562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B5C15"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44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984" w:type="dxa"/>
            <w:vAlign w:val="bottom"/>
          </w:tcPr>
          <w:p w:rsidR="002B5C15" w:rsidRPr="00FA19B8" w:rsidRDefault="00E515AF" w:rsidP="002B5C15">
            <w:pPr>
              <w:pBdr>
                <w:bottom w:val="double" w:sz="4" w:space="1" w:color="auto"/>
              </w:pBd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217,749,545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pBdr>
                <w:bottom w:val="double" w:sz="4" w:space="1" w:color="auto"/>
              </w:pBd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590,348,853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0709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20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984" w:type="dxa"/>
            <w:vAlign w:val="bottom"/>
          </w:tcPr>
          <w:p w:rsidR="002B5C15" w:rsidRPr="00FA19B8" w:rsidRDefault="00E515AF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43,549,909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118,069,770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293" w:right="-43" w:hanging="29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984" w:type="dxa"/>
            <w:vAlign w:val="bottom"/>
          </w:tcPr>
          <w:p w:rsidR="002B5C15" w:rsidRPr="00FA19B8" w:rsidRDefault="00E515AF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38,52</w:t>
            </w:r>
            <w:r w:rsidR="0033666C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21,878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2015C602" wp14:editId="7E5A0C6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0</wp:posOffset>
                      </wp:positionV>
                      <wp:extent cx="1133475" cy="680720"/>
                      <wp:effectExtent l="0" t="0" r="28575" b="2413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680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FBDDF" id="Rectangle 6" o:spid="_x0000_s1026" style="position:absolute;margin-left:-.9pt;margin-top:0;width:89.25pt;height:53.6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7BIgIAADw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"/>
                  </w:pict>
                </mc:Fallback>
              </mc:AlternateContent>
            </w:r>
            <w:r w:rsidR="00E515AF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448,64</w:t>
            </w:r>
            <w:r w:rsidR="0033666C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5F9B3664" wp14:editId="60828C2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0</wp:posOffset>
                      </wp:positionV>
                      <wp:extent cx="1133475" cy="680720"/>
                      <wp:effectExtent l="0" t="0" r="28575" b="2413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680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9F890" id="Rectangle 7" o:spid="_x0000_s1026" style="position:absolute;margin-left:-.9pt;margin-top:0;width:89.25pt;height:53.6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sYIgIAADwEAAAOAAAAZHJzL2Uyb0RvYy54bWysU1Fv0zAQfkfiP1h+p0m6d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"/>
                  </w:pict>
                </mc:Fallback>
              </mc:AlternateConten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859,271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984" w:type="dxa"/>
            <w:vAlign w:val="bottom"/>
          </w:tcPr>
          <w:p w:rsidR="002B5C15" w:rsidRPr="00FA19B8" w:rsidRDefault="00E515AF" w:rsidP="002B5C15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(210,724)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431,668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984" w:type="dxa"/>
            <w:vAlign w:val="bottom"/>
          </w:tcPr>
          <w:p w:rsidR="002B5C15" w:rsidRPr="00FA19B8" w:rsidRDefault="00E515AF" w:rsidP="002B5C15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(3,594,074)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3,609,736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:rsidR="002B5C15" w:rsidRPr="00FA19B8" w:rsidRDefault="00F44A0D" w:rsidP="002B5C1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(3,356,15</w:t>
            </w:r>
            <w:r w:rsidR="0033666C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3,182,133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B5C15" w:rsidRPr="00FA19B8" w:rsidTr="00F42B1A">
        <w:tc>
          <w:tcPr>
            <w:tcW w:w="5130" w:type="dxa"/>
            <w:vAlign w:val="bottom"/>
          </w:tcPr>
          <w:p w:rsidR="002B5C15" w:rsidRPr="00FA19B8" w:rsidRDefault="002B5C15" w:rsidP="002B5C15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984" w:type="dxa"/>
            <w:vAlign w:val="bottom"/>
          </w:tcPr>
          <w:p w:rsidR="002B5C15" w:rsidRPr="00FA19B8" w:rsidRDefault="00F44A0D" w:rsidP="002B5C15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40,232,276</w:t>
            </w:r>
          </w:p>
        </w:tc>
        <w:tc>
          <w:tcPr>
            <w:tcW w:w="1984" w:type="dxa"/>
            <w:vAlign w:val="bottom"/>
          </w:tcPr>
          <w:p w:rsidR="002B5C15" w:rsidRPr="00FA19B8" w:rsidRDefault="002B5C15" w:rsidP="002B5C15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114,909,515</w:t>
            </w:r>
          </w:p>
        </w:tc>
      </w:tr>
    </w:tbl>
    <w:p w:rsidR="00F57344" w:rsidRPr="00FA19B8" w:rsidRDefault="00F57344" w:rsidP="00135AD5">
      <w:pPr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2F5880" w:rsidRPr="00FA19B8" w:rsidRDefault="002F5880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ส่วนประกอบของสินทรัพย์</w:t>
      </w:r>
      <w:r w:rsidR="002B5269" w:rsidRPr="00FA19B8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ภาษีเงินได้รอการตัดบัญชี</w:t>
      </w: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t>และหนี้สินภาษีเงินได้รอการตัดบัญชี</w:t>
      </w:r>
      <w:r w:rsidR="00DE5112"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DE5112" w:rsidRPr="00FA19B8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DE5112"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DE5112" w:rsidRPr="00FA19B8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2755BC" w:rsidRPr="00FA19B8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DE5112" w:rsidRPr="00FA19B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E5112"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DE5112" w:rsidRPr="00FA19B8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2755BC" w:rsidRPr="00FA19B8">
        <w:rPr>
          <w:rFonts w:asciiTheme="majorBidi" w:hAnsiTheme="majorBidi" w:cstheme="majorBidi"/>
          <w:spacing w:val="-8"/>
          <w:sz w:val="32"/>
          <w:szCs w:val="32"/>
        </w:rPr>
        <w:t>60</w:t>
      </w: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800"/>
        <w:gridCol w:w="1800"/>
      </w:tblGrid>
      <w:tr w:rsidR="00551C85" w:rsidRPr="00FA19B8" w:rsidTr="00F42B1A">
        <w:tc>
          <w:tcPr>
            <w:tcW w:w="5550" w:type="dxa"/>
          </w:tcPr>
          <w:p w:rsidR="00551C85" w:rsidRPr="00FA19B8" w:rsidRDefault="00551C85" w:rsidP="00135AD5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FA19B8" w:rsidRDefault="00551C85" w:rsidP="00135AD5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FA19B8" w:rsidRDefault="00551C85" w:rsidP="00135AD5">
            <w:pPr>
              <w:ind w:left="600" w:right="-66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2755BC" w:rsidRPr="00FA19B8" w:rsidRDefault="002755BC" w:rsidP="002755B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2755BC" w:rsidRPr="00FA19B8" w:rsidRDefault="002755BC" w:rsidP="002755B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1,844,719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1,844,719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5,570,240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5,570,240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22,653,383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1,409,028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19,482,457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20,008,656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23,650,751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34,381,365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12,555,956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11,095,267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85,757,506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74,309,275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44A0D" w:rsidRPr="00FA19B8" w:rsidTr="00F42B1A">
        <w:tc>
          <w:tcPr>
            <w:tcW w:w="5550" w:type="dxa"/>
            <w:vAlign w:val="bottom"/>
          </w:tcPr>
          <w:p w:rsidR="00F44A0D" w:rsidRPr="00FA19B8" w:rsidRDefault="00F44A0D" w:rsidP="00F44A0D">
            <w:pPr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1,875,807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F44A0D" w:rsidRPr="00FA19B8" w:rsidRDefault="00F44A0D" w:rsidP="00F44A0D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1,547,837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F44A0D" w:rsidRPr="00FA19B8" w:rsidRDefault="00F44A0D" w:rsidP="00F44A0D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1,875,807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F44A0D" w:rsidRPr="00FA19B8" w:rsidRDefault="00F44A0D" w:rsidP="00F44A0D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1,547,837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44A0D" w:rsidRPr="00FA19B8" w:rsidTr="00F42B1A">
        <w:tc>
          <w:tcPr>
            <w:tcW w:w="5550" w:type="dxa"/>
          </w:tcPr>
          <w:p w:rsidR="00F44A0D" w:rsidRPr="00FA19B8" w:rsidRDefault="00F44A0D" w:rsidP="00F44A0D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83,881,699</w:t>
            </w:r>
          </w:p>
        </w:tc>
        <w:tc>
          <w:tcPr>
            <w:tcW w:w="1800" w:type="dxa"/>
          </w:tcPr>
          <w:p w:rsidR="00F44A0D" w:rsidRPr="00FA19B8" w:rsidRDefault="00F44A0D" w:rsidP="00F44A0D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72,761,438</w:t>
            </w:r>
          </w:p>
        </w:tc>
      </w:tr>
    </w:tbl>
    <w:p w:rsidR="00027555" w:rsidRPr="00FA19B8" w:rsidRDefault="00D14828" w:rsidP="00135AD5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906C02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</w:t>
      </w:r>
      <w:r w:rsidR="00906C02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755"/>
        <w:gridCol w:w="1755"/>
      </w:tblGrid>
      <w:tr w:rsidR="00027555" w:rsidRPr="00FA19B8" w:rsidTr="00F42B1A">
        <w:tc>
          <w:tcPr>
            <w:tcW w:w="9060" w:type="dxa"/>
            <w:gridSpan w:val="3"/>
          </w:tcPr>
          <w:p w:rsidR="00027555" w:rsidRPr="00FA19B8" w:rsidRDefault="009B4F12" w:rsidP="00135AD5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755" w:type="dxa"/>
            <w:vAlign w:val="bottom"/>
          </w:tcPr>
          <w:p w:rsidR="002755BC" w:rsidRPr="00FA19B8" w:rsidRDefault="00C02DE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56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443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66,492,734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755" w:type="dxa"/>
            <w:vAlign w:val="bottom"/>
          </w:tcPr>
          <w:p w:rsidR="002755BC" w:rsidRPr="00FA19B8" w:rsidRDefault="00C02DE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81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528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BC58AF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70,707,767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48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393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41,097,827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18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547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17,802,281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2755BC" w:rsidRPr="00FA19B8" w:rsidRDefault="002755BC" w:rsidP="002755BC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28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15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000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15,000,000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463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1,339,892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000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5,000,000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46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055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50,460,936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673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11,806,987</w:t>
            </w:r>
          </w:p>
        </w:tc>
      </w:tr>
      <w:tr w:rsidR="002755BC" w:rsidRPr="00FA19B8" w:rsidTr="00F42B1A">
        <w:tc>
          <w:tcPr>
            <w:tcW w:w="5550" w:type="dxa"/>
          </w:tcPr>
          <w:p w:rsidR="002755BC" w:rsidRPr="00FA19B8" w:rsidRDefault="002755BC" w:rsidP="002755B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755" w:type="dxa"/>
            <w:vAlign w:val="bottom"/>
          </w:tcPr>
          <w:p w:rsidR="002755BC" w:rsidRPr="00FA19B8" w:rsidRDefault="00BC58AF" w:rsidP="002755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285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106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755" w:type="dxa"/>
            <w:vAlign w:val="bottom"/>
          </w:tcPr>
          <w:p w:rsidR="002755BC" w:rsidRPr="00FA19B8" w:rsidRDefault="002755BC" w:rsidP="002755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279,708,424</w:t>
            </w:r>
          </w:p>
        </w:tc>
      </w:tr>
    </w:tbl>
    <w:p w:rsidR="00F57344" w:rsidRPr="00FA19B8" w:rsidRDefault="00F57344" w:rsidP="00135AD5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F57344" w:rsidRPr="00FA19B8" w:rsidRDefault="00F57344" w:rsidP="00135AD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B2F36" w:rsidRPr="00FA19B8" w:rsidRDefault="000E5FA6" w:rsidP="00135AD5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1B2F36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2F36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2F36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FA19B8" w:rsidRDefault="00357B90" w:rsidP="00135AD5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7173" w:rsidRPr="00FA19B8">
        <w:rPr>
          <w:rFonts w:asciiTheme="majorBidi" w:hAnsiTheme="majorBidi" w:cstheme="majorBidi"/>
          <w:sz w:val="32"/>
          <w:szCs w:val="32"/>
        </w:rPr>
        <w:t>31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97173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60F" w:rsidRPr="00FA19B8">
        <w:rPr>
          <w:rFonts w:asciiTheme="majorBidi" w:hAnsiTheme="majorBidi" w:cstheme="majorBidi"/>
          <w:sz w:val="32"/>
          <w:szCs w:val="32"/>
        </w:rPr>
        <w:t>256</w:t>
      </w:r>
      <w:r w:rsidR="002755BC" w:rsidRPr="00FA19B8">
        <w:rPr>
          <w:rFonts w:asciiTheme="majorBidi" w:hAnsiTheme="majorBidi" w:cstheme="majorBidi"/>
          <w:sz w:val="32"/>
          <w:szCs w:val="32"/>
        </w:rPr>
        <w:t>1</w:t>
      </w:r>
      <w:r w:rsidR="00C7360F"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="00C7360F" w:rsidRPr="00FA19B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7173" w:rsidRPr="00FA19B8">
        <w:rPr>
          <w:rFonts w:asciiTheme="majorBidi" w:hAnsiTheme="majorBidi" w:cstheme="majorBidi"/>
          <w:sz w:val="32"/>
          <w:szCs w:val="32"/>
        </w:rPr>
        <w:t>25</w:t>
      </w:r>
      <w:r w:rsidR="002755BC" w:rsidRPr="00FA19B8">
        <w:rPr>
          <w:rFonts w:asciiTheme="majorBidi" w:hAnsiTheme="majorBidi" w:cstheme="majorBidi"/>
          <w:sz w:val="32"/>
          <w:szCs w:val="32"/>
        </w:rPr>
        <w:t>60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เงินกู้ยืมจากสถาบันการเงินเป็นเงินกู้ยืมในประเทศ โดยสามารถจำแนกได้ดังนี้</w:t>
      </w:r>
    </w:p>
    <w:p w:rsidR="00357B90" w:rsidRPr="00FA19B8" w:rsidRDefault="00835272" w:rsidP="006E2AC7">
      <w:pPr>
        <w:spacing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7B90" w:rsidRPr="00FA19B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357B90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997173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71462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755BC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57B90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7B90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527FAF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7B90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527FAF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7B90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FA19B8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7A9D" w:rsidRPr="00FA19B8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1.950 -</w:t>
            </w:r>
            <w:r w:rsidR="007B1487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2.300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</w:tr>
      <w:tr w:rsidR="00357A9D" w:rsidRPr="00FA19B8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A9D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</w:t>
            </w:r>
            <w:r w:rsidR="00527FAF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8F14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357A9D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357A9D" w:rsidP="00135A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FA19B8" w:rsidRDefault="008F145C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1,250,00</w:t>
            </w:r>
          </w:p>
        </w:tc>
      </w:tr>
    </w:tbl>
    <w:p w:rsidR="00835272" w:rsidRPr="00FA19B8" w:rsidRDefault="00835272" w:rsidP="00135AD5">
      <w:pPr>
        <w:spacing w:before="120"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0B7628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DA3F32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755BC" w:rsidRPr="00FA19B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0B7628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7628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="00DA3F32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3F32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DA3F32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B7628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FA19B8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755BC" w:rsidRPr="00FA19B8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675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2,150,000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</w:tr>
      <w:tr w:rsidR="002755BC" w:rsidRPr="00FA19B8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55BC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644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</w:tr>
      <w:tr w:rsidR="002755BC" w:rsidRPr="00FA19B8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2755BC" w:rsidRPr="00FA19B8" w:rsidRDefault="002755BC" w:rsidP="002755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3,800,000</w:t>
            </w:r>
          </w:p>
        </w:tc>
      </w:tr>
    </w:tbl>
    <w:p w:rsidR="00395A2C" w:rsidRPr="00FA19B8" w:rsidRDefault="00395A2C" w:rsidP="006E2AC7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การเปลี่ยนแปลงของบัญชีเงินกู้ยืม</w:t>
      </w:r>
      <w:r w:rsidR="006E2AC7">
        <w:rPr>
          <w:rFonts w:asciiTheme="majorBidi" w:hAnsiTheme="majorBidi" w:cstheme="majorBidi" w:hint="cs"/>
          <w:spacing w:val="-6"/>
          <w:sz w:val="32"/>
          <w:szCs w:val="32"/>
          <w:cs/>
        </w:rPr>
        <w:t>จากสถาบันการเงินประเภทเงินกู้ยืมจากธนาคาร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สำหรับปีสิ้นสุดวันที่</w:t>
      </w:r>
      <w:r w:rsidR="006E2AC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FA19B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1B2D0F" w:rsidRPr="00FA1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B2D0F"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B2D0F" w:rsidRPr="00FA19B8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p w:rsidR="00144CCD" w:rsidRPr="00FA19B8" w:rsidRDefault="00144CCD" w:rsidP="00144CCD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395A2C" w:rsidRPr="00FA19B8" w:rsidTr="005B04F9">
        <w:tc>
          <w:tcPr>
            <w:tcW w:w="5328" w:type="dxa"/>
            <w:vAlign w:val="bottom"/>
          </w:tcPr>
          <w:p w:rsidR="00395A2C" w:rsidRPr="00FA19B8" w:rsidRDefault="00395A2C" w:rsidP="005B04F9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395A2C" w:rsidRPr="00FA19B8" w:rsidRDefault="001B2D0F" w:rsidP="001B2D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935" w:type="dxa"/>
            <w:vAlign w:val="bottom"/>
          </w:tcPr>
          <w:p w:rsidR="00395A2C" w:rsidRPr="00FA19B8" w:rsidRDefault="00395A2C" w:rsidP="005B04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2D0F" w:rsidRPr="00FA19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B2D0F" w:rsidRPr="00FA19B8" w:rsidTr="005B04F9">
        <w:trPr>
          <w:trHeight w:val="126"/>
        </w:trPr>
        <w:tc>
          <w:tcPr>
            <w:tcW w:w="5328" w:type="dxa"/>
          </w:tcPr>
          <w:p w:rsidR="001B2D0F" w:rsidRPr="00FA19B8" w:rsidRDefault="001B2D0F" w:rsidP="001B2D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ยอดคงเหลือต้นปี </w:t>
            </w:r>
          </w:p>
        </w:tc>
        <w:tc>
          <w:tcPr>
            <w:tcW w:w="1935" w:type="dxa"/>
          </w:tcPr>
          <w:p w:rsidR="001B2D0F" w:rsidRPr="00FA19B8" w:rsidRDefault="002F6951" w:rsidP="001B2D0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  <w:tc>
          <w:tcPr>
            <w:tcW w:w="1935" w:type="dxa"/>
          </w:tcPr>
          <w:p w:rsidR="001B2D0F" w:rsidRPr="00FA19B8" w:rsidRDefault="00CB5528" w:rsidP="001B2D0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</w:tr>
      <w:tr w:rsidR="001B2D0F" w:rsidRPr="00FA19B8" w:rsidTr="005B04F9">
        <w:tc>
          <w:tcPr>
            <w:tcW w:w="5328" w:type="dxa"/>
          </w:tcPr>
          <w:p w:rsidR="001B2D0F" w:rsidRPr="00FA19B8" w:rsidRDefault="001B2D0F" w:rsidP="001B2D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35" w:type="dxa"/>
          </w:tcPr>
          <w:p w:rsidR="001B2D0F" w:rsidRPr="00FA19B8" w:rsidRDefault="00224421" w:rsidP="001B2D0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1B2D0F" w:rsidRPr="00FA19B8" w:rsidRDefault="008F145C" w:rsidP="001B2D0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1B2D0F" w:rsidRPr="00FA19B8" w:rsidTr="005B04F9">
        <w:tc>
          <w:tcPr>
            <w:tcW w:w="5328" w:type="dxa"/>
          </w:tcPr>
          <w:p w:rsidR="001B2D0F" w:rsidRPr="00FA19B8" w:rsidRDefault="001B2D0F" w:rsidP="001B2D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จ่ายคืนเงินกู้ </w:t>
            </w:r>
          </w:p>
        </w:tc>
        <w:tc>
          <w:tcPr>
            <w:tcW w:w="1935" w:type="dxa"/>
          </w:tcPr>
          <w:p w:rsidR="001B2D0F" w:rsidRPr="00FA19B8" w:rsidRDefault="00224421" w:rsidP="001B2D0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(800,000)</w:t>
            </w:r>
          </w:p>
        </w:tc>
        <w:tc>
          <w:tcPr>
            <w:tcW w:w="1935" w:type="dxa"/>
          </w:tcPr>
          <w:p w:rsidR="001B2D0F" w:rsidRPr="00FA19B8" w:rsidRDefault="008F145C" w:rsidP="001B2D0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  <w:r w:rsidR="001B2D0F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B2D0F" w:rsidRPr="00FA19B8" w:rsidTr="005B04F9">
        <w:tc>
          <w:tcPr>
            <w:tcW w:w="5328" w:type="dxa"/>
          </w:tcPr>
          <w:p w:rsidR="001B2D0F" w:rsidRPr="00FA19B8" w:rsidRDefault="001B2D0F" w:rsidP="001B2D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</w:tcPr>
          <w:p w:rsidR="001B2D0F" w:rsidRPr="00FA19B8" w:rsidRDefault="002F6951" w:rsidP="001B2D0F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935" w:type="dxa"/>
          </w:tcPr>
          <w:p w:rsidR="001B2D0F" w:rsidRPr="00FA19B8" w:rsidRDefault="002F6951" w:rsidP="001B2D0F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</w:tr>
    </w:tbl>
    <w:p w:rsidR="00DA6459" w:rsidRPr="00FA19B8" w:rsidRDefault="00DA6459" w:rsidP="006E2AC7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A4BBC" w:rsidRPr="00FA19B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A4BBC"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A4BBC" w:rsidRPr="00FA19B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7153E" w:rsidRPr="00FA19B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1A4BBC"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เงินกู้ยืมดังกล่าวข้างต้นจำนวน </w:t>
      </w:r>
      <w:r w:rsidR="008040E0" w:rsidRPr="00FA19B8">
        <w:rPr>
          <w:rFonts w:asciiTheme="majorBidi" w:hAnsiTheme="majorBidi" w:cstheme="majorBidi"/>
          <w:spacing w:val="-6"/>
          <w:sz w:val="32"/>
          <w:szCs w:val="32"/>
        </w:rPr>
        <w:t>300</w:t>
      </w:r>
      <w:r w:rsidR="00C60234" w:rsidRPr="00FA1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1A4BBC" w:rsidRPr="00FA19B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1A4BBC" w:rsidRPr="00FA19B8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D7153E" w:rsidRPr="00FA19B8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Pr="00FA19B8">
        <w:rPr>
          <w:rFonts w:asciiTheme="majorBidi" w:hAnsiTheme="majorBidi" w:cstheme="majorBidi"/>
          <w:spacing w:val="-6"/>
          <w:sz w:val="32"/>
          <w:szCs w:val="32"/>
        </w:rPr>
        <w:t>1,</w:t>
      </w:r>
      <w:r w:rsidR="00D7153E" w:rsidRPr="00FA19B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A19B8">
        <w:rPr>
          <w:rFonts w:asciiTheme="majorBidi" w:hAnsiTheme="majorBidi" w:cstheme="majorBidi"/>
          <w:spacing w:val="-6"/>
          <w:sz w:val="32"/>
          <w:szCs w:val="32"/>
        </w:rPr>
        <w:t xml:space="preserve">00 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FA19B8">
        <w:rPr>
          <w:rFonts w:asciiTheme="majorBidi" w:hAnsiTheme="majorBidi" w:cstheme="majorBidi"/>
          <w:sz w:val="32"/>
          <w:szCs w:val="32"/>
          <w:cs/>
        </w:rPr>
        <w:t>บาท) เป็นเงินกู้ยืมจากทั้งธนาคารในประเทศและธนาคารต่างประเทศสาขากรุงเทพมหานคร โดยมีกำหนดชำระคืนเงินต้น</w:t>
      </w:r>
      <w:r w:rsidRPr="00FA19B8">
        <w:rPr>
          <w:rFonts w:asciiTheme="majorBidi" w:hAnsiTheme="majorBidi" w:cstheme="majorBidi"/>
          <w:sz w:val="32"/>
          <w:szCs w:val="32"/>
        </w:rPr>
        <w:t xml:space="preserve"> 2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1A4BBC" w:rsidRPr="00FA19B8">
        <w:rPr>
          <w:rFonts w:asciiTheme="majorBidi" w:hAnsiTheme="majorBidi" w:cstheme="majorBidi"/>
          <w:sz w:val="32"/>
          <w:szCs w:val="32"/>
        </w:rPr>
        <w:t>3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และมีกำหนดจ่ายดอกเบี้ยตามที่ตกลงในสัญญา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BA24C3" w:rsidRPr="00FA19B8" w:rsidRDefault="00A434BE" w:rsidP="00135AD5">
      <w:pPr>
        <w:tabs>
          <w:tab w:val="left" w:pos="72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BA24C3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24C3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4C3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D4306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BA24C3" w:rsidRPr="00FA19B8" w:rsidTr="00F42B1A">
        <w:tc>
          <w:tcPr>
            <w:tcW w:w="9060" w:type="dxa"/>
            <w:gridSpan w:val="3"/>
            <w:vAlign w:val="bottom"/>
          </w:tcPr>
          <w:p w:rsidR="00BA24C3" w:rsidRPr="00FA19B8" w:rsidRDefault="00BA24C3" w:rsidP="00135A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7153E" w:rsidRPr="00FA19B8" w:rsidTr="00F42B1A">
        <w:tc>
          <w:tcPr>
            <w:tcW w:w="5370" w:type="dxa"/>
            <w:vAlign w:val="bottom"/>
          </w:tcPr>
          <w:p w:rsidR="00D7153E" w:rsidRPr="00FA19B8" w:rsidRDefault="00D7153E" w:rsidP="00D7153E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45" w:type="dxa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7153E" w:rsidRPr="00FA19B8" w:rsidTr="00F42B1A">
        <w:tc>
          <w:tcPr>
            <w:tcW w:w="5370" w:type="dxa"/>
            <w:vAlign w:val="bottom"/>
          </w:tcPr>
          <w:p w:rsidR="00D7153E" w:rsidRPr="00FA19B8" w:rsidRDefault="00D7153E" w:rsidP="00D7153E">
            <w:pPr>
              <w:tabs>
                <w:tab w:val="left" w:pos="263"/>
                <w:tab w:val="left" w:pos="900"/>
              </w:tabs>
              <w:ind w:left="261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2335E3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477,419,298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641,073,800</w:t>
            </w:r>
          </w:p>
        </w:tc>
      </w:tr>
      <w:tr w:rsidR="00D7153E" w:rsidRPr="00FA19B8" w:rsidTr="00F42B1A">
        <w:tc>
          <w:tcPr>
            <w:tcW w:w="5370" w:type="dxa"/>
            <w:vAlign w:val="bottom"/>
          </w:tcPr>
          <w:p w:rsidR="00D7153E" w:rsidRPr="00FA19B8" w:rsidRDefault="00D7153E" w:rsidP="00D7153E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2335E3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777,178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1,830,928</w:t>
            </w:r>
          </w:p>
        </w:tc>
      </w:tr>
      <w:tr w:rsidR="00D7153E" w:rsidRPr="00FA19B8" w:rsidTr="00F42B1A">
        <w:tc>
          <w:tcPr>
            <w:tcW w:w="5370" w:type="dxa"/>
            <w:vAlign w:val="bottom"/>
          </w:tcPr>
          <w:p w:rsidR="00D7153E" w:rsidRPr="00FA19B8" w:rsidRDefault="00D7153E" w:rsidP="00D7153E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2335E3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78,906</w:t>
            </w:r>
          </w:p>
        </w:tc>
      </w:tr>
      <w:tr w:rsidR="00D7153E" w:rsidRPr="00FA19B8" w:rsidTr="00F42B1A">
        <w:tc>
          <w:tcPr>
            <w:tcW w:w="5370" w:type="dxa"/>
            <w:vAlign w:val="bottom"/>
          </w:tcPr>
          <w:p w:rsidR="00D7153E" w:rsidRPr="00FA19B8" w:rsidRDefault="00D7153E" w:rsidP="00D7153E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2335E3" w:rsidP="00D7153E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478,196,47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D7153E" w:rsidP="00D7153E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642,983,634</w:t>
            </w:r>
          </w:p>
        </w:tc>
      </w:tr>
    </w:tbl>
    <w:p w:rsidR="00027555" w:rsidRPr="00FA19B8" w:rsidRDefault="000E5FA6" w:rsidP="00135AD5">
      <w:pPr>
        <w:tabs>
          <w:tab w:val="left" w:pos="720"/>
          <w:tab w:val="left" w:pos="90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6490" w:rsidRPr="00FA19B8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027555" w:rsidRPr="00FA19B8" w:rsidTr="00F42B1A">
        <w:tc>
          <w:tcPr>
            <w:tcW w:w="9060" w:type="dxa"/>
            <w:gridSpan w:val="3"/>
          </w:tcPr>
          <w:p w:rsidR="00027555" w:rsidRPr="00FA19B8" w:rsidRDefault="009B4F12" w:rsidP="00135AD5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="001E77B3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หน่วย: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45" w:type="dxa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1,058,364,344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1,673,626,103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506,421,459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350,302,854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588,335,692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347,719,442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2F7199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2,153,121,495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2,371,648,399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3,149,500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2,688,082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2,156,270,995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2,374,336,481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601" w:hanging="60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1,022,774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2,356,419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1,022,774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2,356,419</w:t>
            </w:r>
          </w:p>
        </w:tc>
      </w:tr>
      <w:tr w:rsidR="00D7153E" w:rsidRPr="00FA19B8" w:rsidTr="00F42B1A">
        <w:tc>
          <w:tcPr>
            <w:tcW w:w="5370" w:type="dxa"/>
          </w:tcPr>
          <w:p w:rsidR="00D7153E" w:rsidRPr="00FA19B8" w:rsidRDefault="00D7153E" w:rsidP="00D7153E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 - สุทธิ</w:t>
            </w:r>
          </w:p>
        </w:tc>
        <w:tc>
          <w:tcPr>
            <w:tcW w:w="1845" w:type="dxa"/>
            <w:vAlign w:val="bottom"/>
          </w:tcPr>
          <w:p w:rsidR="00D7153E" w:rsidRPr="00FA19B8" w:rsidRDefault="002F7199" w:rsidP="00D7153E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2,157,293,769</w:t>
            </w:r>
          </w:p>
        </w:tc>
        <w:tc>
          <w:tcPr>
            <w:tcW w:w="1845" w:type="dxa"/>
            <w:vAlign w:val="bottom"/>
          </w:tcPr>
          <w:p w:rsidR="00D7153E" w:rsidRPr="00FA19B8" w:rsidRDefault="00D7153E" w:rsidP="00D7153E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2,376,692,900</w:t>
            </w:r>
          </w:p>
        </w:tc>
      </w:tr>
    </w:tbl>
    <w:p w:rsidR="00D7153E" w:rsidRPr="00FA19B8" w:rsidRDefault="00D7153E" w:rsidP="00D7153E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ตราสารหนี้ที่ออกและเงินกู้ยืมอื่น </w:t>
      </w:r>
    </w:p>
    <w:tbl>
      <w:tblPr>
        <w:tblW w:w="9522" w:type="dxa"/>
        <w:tblInd w:w="450" w:type="dxa"/>
        <w:tblLook w:val="0000" w:firstRow="0" w:lastRow="0" w:firstColumn="0" w:lastColumn="0" w:noHBand="0" w:noVBand="0"/>
      </w:tblPr>
      <w:tblGrid>
        <w:gridCol w:w="2952"/>
        <w:gridCol w:w="1314"/>
        <w:gridCol w:w="1314"/>
        <w:gridCol w:w="1314"/>
        <w:gridCol w:w="1314"/>
        <w:gridCol w:w="1314"/>
      </w:tblGrid>
      <w:tr w:rsidR="00D7153E" w:rsidRPr="00FA19B8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FA19B8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D7153E" w:rsidRPr="00FA19B8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FA19B8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7153E" w:rsidRPr="00FA19B8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FA19B8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อัตราดอกเบี้ย/ส่วนลด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ระยะเวลาคงเหลือของหนี้ที่</w:t>
            </w:r>
          </w:p>
          <w:p w:rsidR="00D7153E" w:rsidRPr="00FA19B8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จะครบกำหนดชำระ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153E" w:rsidRPr="00FA19B8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FA19B8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7153E" w:rsidRPr="00FA19B8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FA19B8" w:rsidRDefault="00D7153E" w:rsidP="00106A44">
            <w:pPr>
              <w:ind w:left="158" w:right="-486" w:hanging="1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53E" w:rsidRPr="00FA19B8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FA19B8" w:rsidRDefault="00D7153E" w:rsidP="00106A44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ตั๋วแลกเงิน                    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AE9" w:rsidRPr="00FA19B8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C32AE9" w:rsidRPr="00FA19B8" w:rsidRDefault="00C32AE9" w:rsidP="00C32AE9">
            <w:pPr>
              <w:ind w:left="162" w:right="-108" w:firstLine="2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(มูลค่าหน้าตั๋ว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และ ไม่มีดอกเบี้ยหน้าตั๋ว)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1.64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</w:tr>
      <w:tr w:rsidR="00C32AE9" w:rsidRPr="00FA19B8" w:rsidTr="00106A44">
        <w:trPr>
          <w:trHeight w:val="28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C32AE9" w:rsidRPr="00FA19B8" w:rsidRDefault="00C32AE9" w:rsidP="00C32AE9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tabs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FA19B8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</w:tr>
    </w:tbl>
    <w:p w:rsidR="00D7153E" w:rsidRPr="00FA19B8" w:rsidRDefault="00D7153E" w:rsidP="00135AD5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D4E32" w:rsidRPr="00FA19B8" w:rsidRDefault="00D7153E" w:rsidP="00224421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3306C6"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FB53AE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E32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56AE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ประมาณการหนี้สิน </w:t>
      </w:r>
      <w:r w:rsidR="000871C9" w:rsidRPr="00FA19B8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4C56AE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ผลประโยชน์ระยะยาวของพนักงาน</w:t>
      </w:r>
    </w:p>
    <w:p w:rsidR="00980748" w:rsidRPr="00FA19B8" w:rsidRDefault="00CD6739" w:rsidP="002244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980748" w:rsidRPr="00FA19B8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6900A6" w:rsidRPr="00FA19B8" w:rsidTr="00F42B1A">
        <w:tc>
          <w:tcPr>
            <w:tcW w:w="5310" w:type="dxa"/>
          </w:tcPr>
          <w:p w:rsidR="006900A6" w:rsidRPr="00FA19B8" w:rsidRDefault="009A18B0" w:rsidP="00135A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6900A6" w:rsidRPr="00FA19B8" w:rsidRDefault="006900A6" w:rsidP="00135AD5">
            <w:pP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6900A6" w:rsidRPr="00FA19B8" w:rsidRDefault="006900A6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บาท)</w:t>
            </w:r>
          </w:p>
        </w:tc>
      </w:tr>
      <w:tr w:rsidR="003B4C3C" w:rsidRPr="00FA19B8" w:rsidTr="00F42B1A">
        <w:tc>
          <w:tcPr>
            <w:tcW w:w="5310" w:type="dxa"/>
          </w:tcPr>
          <w:p w:rsidR="003B4C3C" w:rsidRPr="00FA19B8" w:rsidRDefault="003B4C3C" w:rsidP="00135A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3B4C3C" w:rsidRPr="00FA19B8" w:rsidRDefault="003B4C3C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D715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D715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890" w:type="dxa"/>
          </w:tcPr>
          <w:p w:rsidR="00D7153E" w:rsidRPr="00FA19B8" w:rsidRDefault="007D671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100,043,281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92,068,141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D715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ส่วนที่รับรู้ในกำไรหรือขาดทุน: 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22442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</w:tcPr>
          <w:p w:rsidR="00D7153E" w:rsidRPr="00FA19B8" w:rsidRDefault="007D671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6,693,140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6,548,127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22442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:rsidR="00D7153E" w:rsidRPr="00FA19B8" w:rsidRDefault="007D671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2,217,39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2,021,748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D715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ส่วนที่รับรู้ในกำไรขาดทุนเบ็ดเสร็จอื่น: 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224421" w:rsidP="00224421">
            <w:pPr>
              <w:ind w:left="34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="00D7153E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224421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D7153E" w:rsidRPr="00FA19B8" w:rsidRDefault="00D76D6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1,844,839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22442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D7153E" w:rsidRPr="00FA19B8" w:rsidRDefault="00D76D6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(6,354,479)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224421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D7153E" w:rsidRPr="00FA19B8" w:rsidRDefault="00007092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(7,031,890</w:t>
            </w:r>
            <w:r w:rsidR="00D76D6E" w:rsidRPr="00FA19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D715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</w:tcPr>
          <w:p w:rsidR="00D7153E" w:rsidRPr="00FA19B8" w:rsidRDefault="00D76D6E" w:rsidP="002745A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D7153E" w:rsidRPr="00FA19B8" w:rsidRDefault="00D7153E" w:rsidP="002745A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594,735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7153E" w:rsidRPr="00FA19B8" w:rsidTr="00F42B1A">
        <w:tc>
          <w:tcPr>
            <w:tcW w:w="5310" w:type="dxa"/>
          </w:tcPr>
          <w:p w:rsidR="00D7153E" w:rsidRPr="00FA19B8" w:rsidRDefault="00D7153E" w:rsidP="00D715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90" w:type="dxa"/>
          </w:tcPr>
          <w:p w:rsidR="00D7153E" w:rsidRPr="00FA19B8" w:rsidRDefault="007D671E" w:rsidP="00D71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D76D6E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D76D6E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890" w:type="dxa"/>
          </w:tcPr>
          <w:p w:rsidR="00D7153E" w:rsidRPr="00FA19B8" w:rsidRDefault="00D7153E" w:rsidP="00D71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100,043,281</w:t>
            </w:r>
          </w:p>
        </w:tc>
      </w:tr>
    </w:tbl>
    <w:p w:rsidR="00980748" w:rsidRPr="00FA19B8" w:rsidRDefault="000C51B1" w:rsidP="002244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9A18B0" w:rsidRPr="00FA19B8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980748" w:rsidRPr="00FA19B8" w:rsidTr="00215A1D"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748" w:rsidRPr="00FA19B8" w:rsidRDefault="00980748" w:rsidP="00135AD5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7153E" w:rsidRPr="00FA19B8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153E" w:rsidRPr="00FA19B8" w:rsidRDefault="00D7153E" w:rsidP="00D715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7153E" w:rsidRPr="00FA19B8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153E" w:rsidRPr="00FA19B8" w:rsidRDefault="00D7153E" w:rsidP="00D7153E">
            <w:pPr>
              <w:ind w:left="225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7D671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6,693,140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6,548,127</w:t>
            </w:r>
          </w:p>
        </w:tc>
      </w:tr>
      <w:tr w:rsidR="00D7153E" w:rsidRPr="00FA19B8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153E" w:rsidRPr="00FA19B8" w:rsidRDefault="00D7153E" w:rsidP="00D7153E">
            <w:pPr>
              <w:ind w:left="225" w:hanging="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7D671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2,217,39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D7153E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2,021,748</w:t>
            </w:r>
          </w:p>
        </w:tc>
      </w:tr>
      <w:tr w:rsidR="00D7153E" w:rsidRPr="00FA19B8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153E" w:rsidRPr="00FA19B8" w:rsidRDefault="00D7153E" w:rsidP="00D7153E">
            <w:pPr>
              <w:ind w:left="225" w:hanging="2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7D671E" w:rsidP="00D7153E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8,910,53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FA19B8" w:rsidRDefault="00D7153E" w:rsidP="00D7153E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8,569,875</w:t>
            </w:r>
          </w:p>
        </w:tc>
      </w:tr>
    </w:tbl>
    <w:p w:rsidR="008275B6" w:rsidRPr="00FA19B8" w:rsidRDefault="00991F41" w:rsidP="002244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8275B6" w:rsidRPr="00FA19B8">
        <w:rPr>
          <w:rFonts w:asciiTheme="majorBidi" w:hAnsiTheme="majorBidi" w:cstheme="majorBidi"/>
          <w:sz w:val="32"/>
          <w:szCs w:val="32"/>
          <w:cs/>
        </w:rPr>
        <w:t>บริษัทฯคาดว่าจะจ่ายชำระผลประโยชน์ระยะยาว</w:t>
      </w:r>
      <w:r w:rsidR="00D809C6" w:rsidRPr="00FA19B8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8275B6" w:rsidRPr="00FA19B8">
        <w:rPr>
          <w:rFonts w:asciiTheme="majorBidi" w:hAnsiTheme="majorBidi" w:cstheme="majorBidi"/>
          <w:sz w:val="32"/>
          <w:szCs w:val="32"/>
          <w:cs/>
        </w:rPr>
        <w:t xml:space="preserve">พนักงานภายใน </w:t>
      </w:r>
      <w:r w:rsidR="008275B6" w:rsidRPr="00FA19B8">
        <w:rPr>
          <w:rFonts w:asciiTheme="majorBidi" w:hAnsiTheme="majorBidi" w:cstheme="majorBidi"/>
          <w:sz w:val="32"/>
          <w:szCs w:val="32"/>
        </w:rPr>
        <w:t>1</w:t>
      </w:r>
      <w:r w:rsidR="008275B6" w:rsidRPr="00FA19B8">
        <w:rPr>
          <w:rFonts w:asciiTheme="majorBidi" w:hAnsiTheme="majorBidi" w:cstheme="majorBidi"/>
          <w:sz w:val="32"/>
          <w:szCs w:val="32"/>
          <w:cs/>
        </w:rPr>
        <w:t xml:space="preserve"> ปีข้างหน้า</w:t>
      </w:r>
      <w:r w:rsidR="00833019" w:rsidRPr="00FA19B8">
        <w:rPr>
          <w:rFonts w:asciiTheme="majorBidi" w:hAnsiTheme="majorBidi" w:cstheme="majorBidi"/>
          <w:sz w:val="32"/>
          <w:szCs w:val="32"/>
          <w:cs/>
        </w:rPr>
        <w:t xml:space="preserve">เป็นจำนวนประมาณ </w:t>
      </w:r>
      <w:r w:rsidR="00C5087C" w:rsidRPr="00FA19B8">
        <w:rPr>
          <w:rFonts w:asciiTheme="majorBidi" w:hAnsiTheme="majorBidi" w:cstheme="majorBidi"/>
          <w:sz w:val="32"/>
          <w:szCs w:val="32"/>
        </w:rPr>
        <w:t>5.</w:t>
      </w:r>
      <w:r w:rsidR="00007092" w:rsidRPr="00FA19B8">
        <w:rPr>
          <w:rFonts w:asciiTheme="majorBidi" w:hAnsiTheme="majorBidi" w:cstheme="majorBidi"/>
          <w:sz w:val="32"/>
          <w:szCs w:val="32"/>
        </w:rPr>
        <w:t>8</w:t>
      </w:r>
      <w:r w:rsidR="00833019" w:rsidRPr="00FA19B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5C0A27" w:rsidRPr="00FA19B8" w:rsidRDefault="00991F41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5C0A27" w:rsidRPr="00FA19B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86BB0" w:rsidRPr="00FA19B8">
        <w:rPr>
          <w:rFonts w:asciiTheme="majorBidi" w:hAnsiTheme="majorBidi" w:cstheme="majorBidi"/>
          <w:sz w:val="32"/>
          <w:szCs w:val="32"/>
        </w:rPr>
        <w:t xml:space="preserve"> 3</w:t>
      </w:r>
      <w:r w:rsidR="00ED43C3" w:rsidRPr="00FA19B8">
        <w:rPr>
          <w:rFonts w:asciiTheme="majorBidi" w:hAnsiTheme="majorBidi" w:cstheme="majorBidi"/>
          <w:sz w:val="32"/>
          <w:szCs w:val="32"/>
        </w:rPr>
        <w:t>1</w:t>
      </w:r>
      <w:r w:rsidR="005C0A27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E45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86BB0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4F0860" w:rsidRPr="00FA19B8">
        <w:rPr>
          <w:rFonts w:asciiTheme="majorBidi" w:hAnsiTheme="majorBidi" w:cstheme="majorBidi"/>
          <w:sz w:val="32"/>
          <w:szCs w:val="32"/>
        </w:rPr>
        <w:t>6</w:t>
      </w:r>
      <w:r w:rsidR="000116C2" w:rsidRPr="00FA19B8">
        <w:rPr>
          <w:rFonts w:asciiTheme="majorBidi" w:hAnsiTheme="majorBidi" w:cstheme="majorBidi"/>
          <w:sz w:val="32"/>
          <w:szCs w:val="32"/>
        </w:rPr>
        <w:t>1</w:t>
      </w:r>
      <w:r w:rsidR="005C0A27" w:rsidRPr="00FA19B8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007092" w:rsidRPr="00FA19B8">
        <w:rPr>
          <w:rFonts w:asciiTheme="majorBidi" w:hAnsiTheme="majorBidi" w:cstheme="majorBidi"/>
          <w:sz w:val="32"/>
          <w:szCs w:val="32"/>
        </w:rPr>
        <w:t>12.63</w:t>
      </w:r>
      <w:r w:rsidR="005C0A27" w:rsidRPr="00FA19B8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224421" w:rsidRDefault="0022442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261F8" w:rsidRPr="00FA19B8" w:rsidRDefault="00C261F8" w:rsidP="00224421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สมมติฐานที่สำคัญในการประมาณการตามหลักคณิตศาสตร์ประกันภัยสรุปได้ดังนี้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90"/>
        <w:gridCol w:w="3060"/>
      </w:tblGrid>
      <w:tr w:rsidR="00C261F8" w:rsidRPr="00FA19B8" w:rsidTr="00F42B1A">
        <w:tc>
          <w:tcPr>
            <w:tcW w:w="3240" w:type="dxa"/>
          </w:tcPr>
          <w:p w:rsidR="00C261F8" w:rsidRPr="00FA19B8" w:rsidRDefault="00C261F8" w:rsidP="00135AD5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:rsidR="00C261F8" w:rsidRPr="00FA19B8" w:rsidRDefault="00C261F8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153E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bottom"/>
            <w:hideMark/>
          </w:tcPr>
          <w:p w:rsidR="00C261F8" w:rsidRPr="00FA19B8" w:rsidRDefault="00C261F8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7153E" w:rsidRPr="00FA19B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261F8" w:rsidRPr="00FA19B8" w:rsidTr="00F42B1A">
        <w:tc>
          <w:tcPr>
            <w:tcW w:w="3240" w:type="dxa"/>
            <w:hideMark/>
          </w:tcPr>
          <w:p w:rsidR="00C261F8" w:rsidRPr="00FA19B8" w:rsidRDefault="00C261F8" w:rsidP="00135AD5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เฉลี่ย</w:t>
            </w:r>
          </w:p>
        </w:tc>
        <w:tc>
          <w:tcPr>
            <w:tcW w:w="2790" w:type="dxa"/>
            <w:hideMark/>
          </w:tcPr>
          <w:p w:rsidR="00C261F8" w:rsidRPr="00FA19B8" w:rsidRDefault="00C261F8" w:rsidP="00135AD5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Pr="00FA19B8" w:rsidRDefault="00C261F8" w:rsidP="00135AD5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C261F8" w:rsidRPr="00FA19B8" w:rsidTr="00F42B1A">
        <w:tc>
          <w:tcPr>
            <w:tcW w:w="3240" w:type="dxa"/>
            <w:hideMark/>
          </w:tcPr>
          <w:p w:rsidR="00C261F8" w:rsidRPr="00FA19B8" w:rsidRDefault="00C261F8" w:rsidP="00135AD5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  <w:hideMark/>
          </w:tcPr>
          <w:p w:rsidR="00C261F8" w:rsidRPr="00FA19B8" w:rsidRDefault="00C261F8" w:rsidP="00135AD5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Pr="00FA19B8" w:rsidRDefault="00C261F8" w:rsidP="00135AD5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C261F8" w:rsidRPr="00FA19B8" w:rsidTr="00F42B1A">
        <w:tc>
          <w:tcPr>
            <w:tcW w:w="3240" w:type="dxa"/>
            <w:hideMark/>
          </w:tcPr>
          <w:p w:rsidR="00C261F8" w:rsidRPr="00FA19B8" w:rsidRDefault="00C261F8" w:rsidP="00135AD5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  <w:hideMark/>
          </w:tcPr>
          <w:p w:rsidR="00C261F8" w:rsidRPr="00FA19B8" w:rsidRDefault="00C261F8" w:rsidP="00135AD5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007092" w:rsidRPr="00FA19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Pr="00FA19B8" w:rsidRDefault="00C261F8" w:rsidP="00135AD5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  <w:hideMark/>
          </w:tcPr>
          <w:p w:rsidR="00C261F8" w:rsidRPr="00FA19B8" w:rsidRDefault="00C261F8" w:rsidP="00135AD5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Pr="00FA19B8" w:rsidRDefault="00C261F8" w:rsidP="00135AD5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2C2A42" w:rsidRPr="00FA19B8" w:rsidRDefault="001102B4" w:rsidP="00224421">
      <w:pPr>
        <w:tabs>
          <w:tab w:val="left" w:pos="2160"/>
          <w:tab w:val="left" w:pos="2880"/>
          <w:tab w:val="left" w:pos="3240"/>
          <w:tab w:val="center" w:pos="6120"/>
          <w:tab w:val="left" w:pos="6300"/>
          <w:tab w:val="left" w:pos="8478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</w:t>
      </w:r>
      <w:r w:rsidR="007D57D0" w:rsidRPr="00FA19B8">
        <w:rPr>
          <w:rFonts w:asciiTheme="majorBidi" w:hAnsiTheme="majorBidi" w:cstheme="majorBidi"/>
          <w:sz w:val="32"/>
          <w:szCs w:val="32"/>
          <w:cs/>
        </w:rPr>
        <w:t>นักงาน ณ วันที่</w:t>
      </w:r>
      <w:r w:rsidR="007F567C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3F01" w:rsidRPr="00FA19B8">
        <w:rPr>
          <w:rFonts w:asciiTheme="majorBidi" w:hAnsiTheme="majorBidi" w:cstheme="majorBidi"/>
          <w:sz w:val="32"/>
          <w:szCs w:val="32"/>
        </w:rPr>
        <w:t xml:space="preserve">31 </w:t>
      </w:r>
      <w:r w:rsidR="00733F01" w:rsidRPr="00FA19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567C" w:rsidRPr="00FA19B8">
        <w:rPr>
          <w:rFonts w:asciiTheme="majorBidi" w:hAnsiTheme="majorBidi" w:cstheme="majorBidi"/>
          <w:sz w:val="32"/>
          <w:szCs w:val="32"/>
        </w:rPr>
        <w:t>25</w:t>
      </w:r>
      <w:r w:rsidR="00D17BA7" w:rsidRPr="00FA19B8">
        <w:rPr>
          <w:rFonts w:asciiTheme="majorBidi" w:hAnsiTheme="majorBidi" w:cstheme="majorBidi"/>
          <w:sz w:val="32"/>
          <w:szCs w:val="32"/>
        </w:rPr>
        <w:t>6</w:t>
      </w:r>
      <w:r w:rsidR="000116C2" w:rsidRPr="00FA19B8">
        <w:rPr>
          <w:rFonts w:asciiTheme="majorBidi" w:hAnsiTheme="majorBidi" w:cstheme="majorBidi"/>
          <w:sz w:val="32"/>
          <w:szCs w:val="32"/>
        </w:rPr>
        <w:t>1</w:t>
      </w:r>
      <w:r w:rsidR="00B87DB3" w:rsidRPr="00FA19B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87DB3" w:rsidRPr="00FA19B8">
        <w:rPr>
          <w:rFonts w:asciiTheme="majorBidi" w:hAnsiTheme="majorBidi" w:cstheme="majorBidi"/>
          <w:sz w:val="32"/>
          <w:szCs w:val="32"/>
        </w:rPr>
        <w:t>25</w:t>
      </w:r>
      <w:r w:rsidR="000116C2" w:rsidRPr="00FA19B8">
        <w:rPr>
          <w:rFonts w:asciiTheme="majorBidi" w:hAnsiTheme="majorBidi" w:cstheme="majorBidi"/>
          <w:sz w:val="32"/>
          <w:szCs w:val="32"/>
        </w:rPr>
        <w:t>60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7F567C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96757" w:rsidRPr="00FA19B8" w:rsidRDefault="00296757" w:rsidP="00882941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ind w:left="605" w:hanging="605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4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296757" w:rsidRPr="00FA19B8" w:rsidTr="00F42B1A">
        <w:tc>
          <w:tcPr>
            <w:tcW w:w="2669" w:type="dxa"/>
            <w:shd w:val="clear" w:color="auto" w:fill="FFFFFF"/>
          </w:tcPr>
          <w:p w:rsidR="00296757" w:rsidRPr="00FA19B8" w:rsidRDefault="00296757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296757" w:rsidRPr="00FA19B8" w:rsidRDefault="00296757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17BA7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0116C2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296757" w:rsidRPr="00FA19B8" w:rsidRDefault="00296757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16C2" w:rsidRPr="00FA19B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87AA3" w:rsidRPr="00FA19B8" w:rsidTr="00F42B1A">
        <w:tc>
          <w:tcPr>
            <w:tcW w:w="2669" w:type="dxa"/>
            <w:shd w:val="clear" w:color="auto" w:fill="FFFFFF"/>
          </w:tcPr>
          <w:p w:rsidR="00487AA3" w:rsidRPr="00FA19B8" w:rsidRDefault="00487AA3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FA19B8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FA19B8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87AA3" w:rsidRPr="00FA19B8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87AA3" w:rsidRPr="00FA19B8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</w:tr>
      <w:tr w:rsidR="000116C2" w:rsidRPr="00FA19B8" w:rsidTr="00F42B1A">
        <w:tc>
          <w:tcPr>
            <w:tcW w:w="2669" w:type="dxa"/>
            <w:shd w:val="clear" w:color="auto" w:fill="FFFFFF"/>
          </w:tcPr>
          <w:p w:rsidR="000116C2" w:rsidRPr="00FA19B8" w:rsidRDefault="000116C2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FFFFF"/>
          </w:tcPr>
          <w:p w:rsidR="000116C2" w:rsidRPr="00FA19B8" w:rsidRDefault="00882941" w:rsidP="00882941">
            <w:pPr>
              <w:tabs>
                <w:tab w:val="left" w:pos="315"/>
                <w:tab w:val="center" w:pos="7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(4.</w:t>
            </w:r>
            <w:r w:rsidR="00840BE2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:rsidR="000116C2" w:rsidRPr="00FA19B8" w:rsidRDefault="00C930EA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840BE2" w:rsidRPr="00FA19B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116C2" w:rsidRPr="00FA19B8" w:rsidRDefault="000116C2" w:rsidP="00882941">
            <w:pPr>
              <w:tabs>
                <w:tab w:val="left" w:pos="315"/>
                <w:tab w:val="center" w:pos="7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</w:tcPr>
          <w:p w:rsidR="000116C2" w:rsidRPr="00FA19B8" w:rsidRDefault="000116C2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116C2" w:rsidRPr="00FA19B8" w:rsidTr="00F42B1A">
        <w:tc>
          <w:tcPr>
            <w:tcW w:w="2669" w:type="dxa"/>
            <w:shd w:val="clear" w:color="auto" w:fill="FFFFFF"/>
          </w:tcPr>
          <w:p w:rsidR="000116C2" w:rsidRPr="00FA19B8" w:rsidRDefault="000116C2" w:rsidP="0088294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9" w:type="dxa"/>
            <w:shd w:val="clear" w:color="auto" w:fill="FFFFFF"/>
          </w:tcPr>
          <w:p w:rsidR="000116C2" w:rsidRPr="00FA19B8" w:rsidRDefault="00C930EA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840BE2" w:rsidRPr="00FA19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0116C2" w:rsidRPr="00FA19B8" w:rsidRDefault="00882941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0BE2" w:rsidRPr="00FA19B8">
              <w:rPr>
                <w:rFonts w:asciiTheme="majorBidi" w:hAnsiTheme="majorBidi" w:cstheme="majorBidi"/>
                <w:sz w:val="28"/>
                <w:szCs w:val="28"/>
              </w:rPr>
              <w:t>3.7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:rsidR="000116C2" w:rsidRPr="00FA19B8" w:rsidRDefault="000116C2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0116C2" w:rsidRPr="00FA19B8" w:rsidRDefault="000116C2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97613B" w:rsidRPr="00FA19B8" w:rsidRDefault="0097613B" w:rsidP="00224421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4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97613B" w:rsidRPr="00FA19B8" w:rsidTr="00F42B1A">
        <w:tc>
          <w:tcPr>
            <w:tcW w:w="2669" w:type="dxa"/>
            <w:shd w:val="clear" w:color="auto" w:fill="FFFFFF"/>
          </w:tcPr>
          <w:p w:rsidR="0097613B" w:rsidRPr="00FA19B8" w:rsidRDefault="0097613B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97613B" w:rsidRPr="00FA19B8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17BA7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116C2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97613B" w:rsidRPr="00FA19B8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16C2" w:rsidRPr="00FA19B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7613B" w:rsidRPr="00FA19B8" w:rsidTr="00F42B1A">
        <w:tc>
          <w:tcPr>
            <w:tcW w:w="2669" w:type="dxa"/>
            <w:shd w:val="clear" w:color="auto" w:fill="FFFFFF"/>
          </w:tcPr>
          <w:p w:rsidR="0097613B" w:rsidRPr="00FA19B8" w:rsidRDefault="0097613B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FA19B8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E30B5F" w:rsidRPr="00FA19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FA19B8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E30B5F" w:rsidRPr="00FA19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97613B" w:rsidRPr="00FA19B8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E30B5F" w:rsidRPr="00FA19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7613B" w:rsidRPr="00FA19B8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E30B5F" w:rsidRPr="00FA19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</w:tr>
      <w:tr w:rsidR="000116C2" w:rsidRPr="00FA19B8" w:rsidTr="00F42B1A">
        <w:tc>
          <w:tcPr>
            <w:tcW w:w="2669" w:type="dxa"/>
            <w:shd w:val="clear" w:color="auto" w:fill="FFFFFF"/>
          </w:tcPr>
          <w:p w:rsidR="000116C2" w:rsidRPr="00FA19B8" w:rsidRDefault="000116C2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0116C2" w:rsidRPr="00FA19B8" w:rsidRDefault="00882941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0BE2" w:rsidRPr="00FA19B8">
              <w:rPr>
                <w:rFonts w:asciiTheme="majorBidi" w:hAnsiTheme="majorBidi" w:cstheme="majorBidi"/>
                <w:sz w:val="28"/>
                <w:szCs w:val="28"/>
              </w:rPr>
              <w:t>2.9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0116C2" w:rsidRPr="00FA19B8" w:rsidRDefault="00C930EA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840BE2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0116C2" w:rsidRPr="00FA19B8" w:rsidRDefault="000116C2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0116C2" w:rsidRPr="00FA19B8" w:rsidRDefault="000116C2" w:rsidP="008829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:rsidR="00F115D5" w:rsidRPr="00FA19B8" w:rsidRDefault="00F115D5" w:rsidP="00224421">
      <w:pPr>
        <w:tabs>
          <w:tab w:val="left" w:pos="720"/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EBO_400days"/>
      <w:r w:rsidRPr="00FA19B8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FA19B8">
        <w:rPr>
          <w:rFonts w:asciiTheme="majorBidi" w:hAnsiTheme="majorBidi" w:cstheme="majorBidi"/>
          <w:sz w:val="32"/>
          <w:szCs w:val="32"/>
        </w:rPr>
        <w:t xml:space="preserve">13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A19B8">
        <w:rPr>
          <w:rFonts w:asciiTheme="majorBidi" w:hAnsiTheme="majorBidi" w:cstheme="majorBidi"/>
          <w:sz w:val="32"/>
          <w:szCs w:val="32"/>
        </w:rPr>
        <w:t xml:space="preserve">2561 </w:t>
      </w:r>
      <w:r w:rsidRPr="00FA19B8">
        <w:rPr>
          <w:rFonts w:asciiTheme="majorBidi" w:hAnsiTheme="majorBidi" w:cstheme="majorBidi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FA19B8">
        <w:rPr>
          <w:rFonts w:asciiTheme="majorBidi" w:hAnsiTheme="majorBidi" w:cstheme="majorBidi"/>
          <w:sz w:val="32"/>
          <w:szCs w:val="32"/>
        </w:rPr>
        <w:t>20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A19B8">
        <w:rPr>
          <w:rFonts w:asciiTheme="majorBidi" w:hAnsiTheme="majorBidi" w:cstheme="majorBidi"/>
          <w:sz w:val="32"/>
          <w:szCs w:val="32"/>
        </w:rPr>
        <w:t>400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 มีหนี้สินสำรองผลประโยชน์ระยะยาวของพนักงานเพิ่มขึ้น </w:t>
      </w:r>
      <w:r w:rsidR="00D76D6E" w:rsidRPr="00FA19B8">
        <w:rPr>
          <w:rFonts w:asciiTheme="majorBidi" w:hAnsiTheme="majorBidi" w:cstheme="majorBidi"/>
          <w:sz w:val="32"/>
          <w:szCs w:val="32"/>
        </w:rPr>
        <w:t>33.1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0"/>
    </w:p>
    <w:p w:rsidR="00027555" w:rsidRPr="00FA19B8" w:rsidRDefault="00AA3B7B" w:rsidP="00224421">
      <w:pPr>
        <w:tabs>
          <w:tab w:val="left" w:pos="720"/>
          <w:tab w:val="left" w:pos="900"/>
        </w:tabs>
        <w:spacing w:before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E5FA6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027555" w:rsidRPr="00FA19B8" w:rsidTr="00F42B1A">
        <w:tc>
          <w:tcPr>
            <w:tcW w:w="9060" w:type="dxa"/>
            <w:gridSpan w:val="3"/>
          </w:tcPr>
          <w:p w:rsidR="00027555" w:rsidRPr="00FA19B8" w:rsidRDefault="009B4F12" w:rsidP="00882941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AA3B7B" w:rsidRPr="00FA19B8" w:rsidTr="00F42B1A">
        <w:tc>
          <w:tcPr>
            <w:tcW w:w="5640" w:type="dxa"/>
          </w:tcPr>
          <w:p w:rsidR="00AA3B7B" w:rsidRPr="00FA19B8" w:rsidRDefault="00AA3B7B" w:rsidP="00882941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AA3B7B" w:rsidRPr="00FA19B8" w:rsidRDefault="00AA3B7B" w:rsidP="0088294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10" w:type="dxa"/>
            <w:vAlign w:val="bottom"/>
          </w:tcPr>
          <w:p w:rsidR="00AA3B7B" w:rsidRPr="00FA19B8" w:rsidRDefault="00AA3B7B" w:rsidP="0088294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AA3B7B" w:rsidRPr="00FA19B8" w:rsidTr="00F42B1A">
        <w:tc>
          <w:tcPr>
            <w:tcW w:w="5640" w:type="dxa"/>
          </w:tcPr>
          <w:p w:rsidR="00AA3B7B" w:rsidRPr="00FA19B8" w:rsidRDefault="00AA3B7B" w:rsidP="00882941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10" w:type="dxa"/>
          </w:tcPr>
          <w:p w:rsidR="00AA3B7B" w:rsidRPr="00FA19B8" w:rsidRDefault="00660462" w:rsidP="00882941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132,339,173</w:t>
            </w:r>
          </w:p>
        </w:tc>
        <w:tc>
          <w:tcPr>
            <w:tcW w:w="1710" w:type="dxa"/>
          </w:tcPr>
          <w:p w:rsidR="00AA3B7B" w:rsidRPr="00FA19B8" w:rsidRDefault="00AA3B7B" w:rsidP="00882941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186,202,993</w:t>
            </w:r>
          </w:p>
        </w:tc>
      </w:tr>
      <w:tr w:rsidR="00AA3B7B" w:rsidRPr="00FA19B8" w:rsidTr="00F42B1A">
        <w:tc>
          <w:tcPr>
            <w:tcW w:w="5640" w:type="dxa"/>
          </w:tcPr>
          <w:p w:rsidR="00AA3B7B" w:rsidRPr="00FA19B8" w:rsidRDefault="00AA3B7B" w:rsidP="00882941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:rsidR="00AA3B7B" w:rsidRPr="00FA19B8" w:rsidRDefault="00660462" w:rsidP="00882941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4,641,153</w:t>
            </w:r>
          </w:p>
        </w:tc>
        <w:tc>
          <w:tcPr>
            <w:tcW w:w="1710" w:type="dxa"/>
          </w:tcPr>
          <w:p w:rsidR="00AA3B7B" w:rsidRPr="00FA19B8" w:rsidRDefault="00AA3B7B" w:rsidP="00882941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12,367,363</w:t>
            </w:r>
          </w:p>
        </w:tc>
      </w:tr>
      <w:tr w:rsidR="00AA3B7B" w:rsidRPr="00FA19B8" w:rsidTr="00F42B1A">
        <w:tc>
          <w:tcPr>
            <w:tcW w:w="5640" w:type="dxa"/>
          </w:tcPr>
          <w:p w:rsidR="00AA3B7B" w:rsidRPr="00FA19B8" w:rsidRDefault="00AA3B7B" w:rsidP="00882941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AA3B7B" w:rsidRPr="00FA19B8" w:rsidRDefault="00660462" w:rsidP="00882941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35,923,458</w:t>
            </w:r>
          </w:p>
        </w:tc>
        <w:tc>
          <w:tcPr>
            <w:tcW w:w="1710" w:type="dxa"/>
          </w:tcPr>
          <w:p w:rsidR="00AA3B7B" w:rsidRPr="00FA19B8" w:rsidRDefault="00AA3B7B" w:rsidP="00882941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72,918,175</w:t>
            </w:r>
          </w:p>
        </w:tc>
      </w:tr>
      <w:tr w:rsidR="00AA3B7B" w:rsidRPr="00FA19B8" w:rsidTr="00F42B1A">
        <w:tc>
          <w:tcPr>
            <w:tcW w:w="5640" w:type="dxa"/>
          </w:tcPr>
          <w:p w:rsidR="00AA3B7B" w:rsidRPr="00FA19B8" w:rsidRDefault="00AA3B7B" w:rsidP="00882941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710" w:type="dxa"/>
          </w:tcPr>
          <w:p w:rsidR="00AA3B7B" w:rsidRPr="00FA19B8" w:rsidRDefault="00A36E53" w:rsidP="008829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148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744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710" w:type="dxa"/>
          </w:tcPr>
          <w:p w:rsidR="00AA3B7B" w:rsidRPr="00FA19B8" w:rsidRDefault="00AA3B7B" w:rsidP="008829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46,596,589</w:t>
            </w:r>
          </w:p>
        </w:tc>
      </w:tr>
      <w:tr w:rsidR="00AA3B7B" w:rsidRPr="00FA19B8" w:rsidTr="00F42B1A">
        <w:tc>
          <w:tcPr>
            <w:tcW w:w="5640" w:type="dxa"/>
          </w:tcPr>
          <w:p w:rsidR="00AA3B7B" w:rsidRPr="00FA19B8" w:rsidRDefault="00AA3B7B" w:rsidP="00882941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710" w:type="dxa"/>
          </w:tcPr>
          <w:p w:rsidR="00AA3B7B" w:rsidRPr="00FA19B8" w:rsidRDefault="00A36E53" w:rsidP="008829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321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648</w:t>
            </w:r>
            <w:r w:rsidR="0066046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018</w:t>
            </w:r>
          </w:p>
        </w:tc>
        <w:tc>
          <w:tcPr>
            <w:tcW w:w="1710" w:type="dxa"/>
          </w:tcPr>
          <w:p w:rsidR="00AA3B7B" w:rsidRPr="00FA19B8" w:rsidRDefault="00AA3B7B" w:rsidP="008829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318,085,120</w:t>
            </w:r>
          </w:p>
        </w:tc>
      </w:tr>
    </w:tbl>
    <w:p w:rsidR="001C65C4" w:rsidRPr="00FA19B8" w:rsidRDefault="00AB6490" w:rsidP="0022442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AA3B7B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65C4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1C65C4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65C4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1C65C4" w:rsidRPr="00FA19B8" w:rsidRDefault="001C65C4" w:rsidP="00224421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ภายใต้บทบัญญัติของมาตรา 116 แห่งพระราชบัญญัติบริษัทมหาชนจำกัด พ.ศ.</w:t>
      </w:r>
      <w:r w:rsidR="009911EA" w:rsidRPr="00FA19B8">
        <w:rPr>
          <w:rFonts w:asciiTheme="majorBidi" w:hAnsiTheme="majorBidi" w:cstheme="majorBidi"/>
          <w:sz w:val="32"/>
          <w:szCs w:val="32"/>
        </w:rPr>
        <w:t xml:space="preserve"> 2535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911EA" w:rsidRPr="00FA19B8">
        <w:rPr>
          <w:rFonts w:asciiTheme="majorBidi" w:hAnsiTheme="majorBidi" w:cstheme="majorBidi"/>
          <w:sz w:val="32"/>
          <w:szCs w:val="32"/>
        </w:rPr>
        <w:t xml:space="preserve"> 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</w:t>
      </w:r>
      <w:r w:rsidRPr="00FA19B8">
        <w:rPr>
          <w:rFonts w:asciiTheme="majorBidi" w:hAnsiTheme="majorBidi" w:cstheme="majorBidi"/>
          <w:spacing w:val="-10"/>
          <w:sz w:val="32"/>
          <w:szCs w:val="32"/>
          <w:cs/>
        </w:rPr>
        <w:t>ด้วยยอดขาดทุนสะสมยกมา (ถ้ามี) จนกว่าทุนสำรองนี้จะมีจำนวนไม่น้อยกว่าร้อยละ</w:t>
      </w:r>
      <w:r w:rsidR="009911EA" w:rsidRPr="00FA19B8">
        <w:rPr>
          <w:rFonts w:asciiTheme="majorBidi" w:hAnsiTheme="majorBidi" w:cstheme="majorBidi"/>
          <w:spacing w:val="-10"/>
          <w:sz w:val="32"/>
          <w:szCs w:val="32"/>
        </w:rPr>
        <w:t xml:space="preserve"> 10</w:t>
      </w:r>
      <w:r w:rsidRPr="00FA19B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ของทุนจด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ทะเบียน 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สำรองตาม</w:t>
      </w: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กฎหมายดังกล่าวไม่สามารถนำไปจ่ายเงินปันผลได้ </w:t>
      </w:r>
    </w:p>
    <w:p w:rsidR="0063628B" w:rsidRPr="00FA19B8" w:rsidRDefault="0063628B" w:rsidP="00224421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911EA" w:rsidRPr="00FA19B8">
        <w:rPr>
          <w:rFonts w:asciiTheme="majorBidi" w:hAnsiTheme="majorBidi" w:cstheme="majorBidi"/>
          <w:sz w:val="32"/>
          <w:szCs w:val="32"/>
        </w:rPr>
        <w:t xml:space="preserve"> 31</w:t>
      </w:r>
      <w:r w:rsidR="0095086E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40E4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911EA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0579" w:rsidRPr="00FA19B8">
        <w:rPr>
          <w:rFonts w:asciiTheme="majorBidi" w:hAnsiTheme="majorBidi" w:cstheme="majorBidi"/>
          <w:sz w:val="32"/>
          <w:szCs w:val="32"/>
        </w:rPr>
        <w:t>256</w:t>
      </w:r>
      <w:r w:rsidR="00AA3B7B" w:rsidRPr="00FA19B8">
        <w:rPr>
          <w:rFonts w:asciiTheme="majorBidi" w:hAnsiTheme="majorBidi" w:cstheme="majorBidi"/>
          <w:sz w:val="32"/>
          <w:szCs w:val="32"/>
        </w:rPr>
        <w:t>1</w:t>
      </w:r>
      <w:r w:rsidR="005340E4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บริษัทฯจัดสรรกำไรสุทธิประจำปีจำนวน</w:t>
      </w:r>
      <w:r w:rsidR="00EB7272"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="00F52469" w:rsidRPr="00FA19B8">
        <w:rPr>
          <w:rFonts w:asciiTheme="majorBidi" w:hAnsiTheme="majorBidi" w:cstheme="majorBidi"/>
          <w:sz w:val="32"/>
          <w:szCs w:val="32"/>
        </w:rPr>
        <w:t>8.9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เป็นทุนสำรองตามกฎหมาย</w:t>
      </w:r>
      <w:r w:rsidR="004E754A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D27" w:rsidRPr="00FA19B8">
        <w:rPr>
          <w:rFonts w:asciiTheme="majorBidi" w:hAnsiTheme="majorBidi" w:cstheme="majorBidi"/>
          <w:sz w:val="32"/>
          <w:szCs w:val="32"/>
          <w:cs/>
        </w:rPr>
        <w:t>(</w:t>
      </w:r>
      <w:r w:rsidR="00071D27" w:rsidRPr="00FA19B8">
        <w:rPr>
          <w:rFonts w:asciiTheme="majorBidi" w:hAnsiTheme="majorBidi" w:cstheme="majorBidi"/>
          <w:sz w:val="32"/>
          <w:szCs w:val="32"/>
        </w:rPr>
        <w:t xml:space="preserve">31 </w:t>
      </w:r>
      <w:r w:rsidR="00071D27" w:rsidRPr="00FA19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1D27" w:rsidRPr="00FA19B8">
        <w:rPr>
          <w:rFonts w:asciiTheme="majorBidi" w:hAnsiTheme="majorBidi" w:cstheme="majorBidi"/>
          <w:sz w:val="32"/>
          <w:szCs w:val="32"/>
        </w:rPr>
        <w:t>25</w:t>
      </w:r>
      <w:r w:rsidR="00AA3B7B" w:rsidRPr="00FA19B8">
        <w:rPr>
          <w:rFonts w:asciiTheme="majorBidi" w:hAnsiTheme="majorBidi" w:cstheme="majorBidi"/>
          <w:sz w:val="32"/>
          <w:szCs w:val="32"/>
        </w:rPr>
        <w:t>60</w:t>
      </w:r>
      <w:r w:rsidR="00071D27" w:rsidRPr="00FA19B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52469" w:rsidRPr="00FA19B8">
        <w:rPr>
          <w:rFonts w:asciiTheme="majorBidi" w:hAnsiTheme="majorBidi" w:cstheme="majorBidi"/>
          <w:sz w:val="32"/>
          <w:szCs w:val="32"/>
        </w:rPr>
        <w:t>23.8</w:t>
      </w:r>
      <w:r w:rsidR="00071D27"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="00071D27" w:rsidRPr="00FA19B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:rsidR="000F039B" w:rsidRPr="00FA19B8" w:rsidRDefault="009911EA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F34B6"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F039B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039B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039B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:rsidR="004D602A" w:rsidRPr="00FA19B8" w:rsidRDefault="000F039B" w:rsidP="00135AD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วัตถุประสงค์ของบริษัทฯในการบริหาร</w:t>
      </w:r>
      <w:r w:rsidR="006F1BE3" w:rsidRPr="00FA19B8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FA19B8">
        <w:rPr>
          <w:rFonts w:asciiTheme="majorBidi" w:hAnsiTheme="majorBidi" w:cstheme="majorBidi"/>
          <w:sz w:val="32"/>
          <w:szCs w:val="32"/>
          <w:cs/>
        </w:rPr>
        <w:t>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301376" w:rsidRPr="00FA19B8" w:rsidRDefault="009911EA" w:rsidP="00135AD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6A44" w:rsidRPr="00FA19B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533A3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33A3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6739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D533A3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  <w:r w:rsidR="00301376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01376" w:rsidRPr="00FA19B8" w:rsidTr="00F42B1A">
        <w:tc>
          <w:tcPr>
            <w:tcW w:w="4860" w:type="dxa"/>
            <w:vAlign w:val="bottom"/>
          </w:tcPr>
          <w:p w:rsidR="00301376" w:rsidRPr="00FA19B8" w:rsidRDefault="00301376" w:rsidP="00135AD5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02238532"/>
          </w:p>
        </w:tc>
        <w:tc>
          <w:tcPr>
            <w:tcW w:w="4230" w:type="dxa"/>
            <w:gridSpan w:val="2"/>
          </w:tcPr>
          <w:p w:rsidR="00301376" w:rsidRPr="00FA19B8" w:rsidRDefault="00301376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บาท) </w:t>
            </w:r>
          </w:p>
        </w:tc>
      </w:tr>
      <w:tr w:rsidR="00301376" w:rsidRPr="00FA19B8" w:rsidTr="00F42B1A">
        <w:tc>
          <w:tcPr>
            <w:tcW w:w="4860" w:type="dxa"/>
            <w:vAlign w:val="bottom"/>
          </w:tcPr>
          <w:p w:rsidR="00301376" w:rsidRPr="00FA19B8" w:rsidRDefault="00301376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301376" w:rsidRPr="00FA19B8" w:rsidRDefault="00301376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B7A4D"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6A44" w:rsidRPr="00FA19B8" w:rsidTr="00F42B1A">
        <w:tc>
          <w:tcPr>
            <w:tcW w:w="4860" w:type="dxa"/>
            <w:vAlign w:val="bottom"/>
          </w:tcPr>
          <w:p w:rsidR="00106A44" w:rsidRPr="00FA19B8" w:rsidRDefault="00106A44" w:rsidP="00106A4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:rsidR="00106A44" w:rsidRPr="00FA19B8" w:rsidRDefault="005A7C23" w:rsidP="00106A4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FA19B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15" w:type="dxa"/>
            <w:vAlign w:val="bottom"/>
          </w:tcPr>
          <w:p w:rsidR="00106A44" w:rsidRPr="00FA19B8" w:rsidRDefault="00106A44" w:rsidP="00106A4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FA19B8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106A44" w:rsidRPr="00FA19B8" w:rsidTr="00F42B1A">
        <w:tc>
          <w:tcPr>
            <w:tcW w:w="4860" w:type="dxa"/>
            <w:vAlign w:val="bottom"/>
          </w:tcPr>
          <w:p w:rsidR="00106A44" w:rsidRPr="00FA19B8" w:rsidRDefault="00106A44" w:rsidP="00106A44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115" w:type="dxa"/>
            <w:vAlign w:val="bottom"/>
          </w:tcPr>
          <w:p w:rsidR="00106A44" w:rsidRPr="00FA19B8" w:rsidRDefault="0090599D" w:rsidP="00106A44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657,953,730</w:t>
            </w:r>
          </w:p>
        </w:tc>
        <w:tc>
          <w:tcPr>
            <w:tcW w:w="2115" w:type="dxa"/>
            <w:vAlign w:val="bottom"/>
          </w:tcPr>
          <w:p w:rsidR="00106A44" w:rsidRPr="00FA19B8" w:rsidRDefault="0090599D" w:rsidP="00106A44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766,672,562</w:t>
            </w:r>
          </w:p>
        </w:tc>
      </w:tr>
      <w:tr w:rsidR="00106A44" w:rsidRPr="00FA19B8" w:rsidTr="00F42B1A">
        <w:tc>
          <w:tcPr>
            <w:tcW w:w="4860" w:type="dxa"/>
            <w:vAlign w:val="bottom"/>
          </w:tcPr>
          <w:p w:rsidR="00106A44" w:rsidRPr="00FA19B8" w:rsidRDefault="00106A44" w:rsidP="00106A44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115" w:type="dxa"/>
            <w:vAlign w:val="bottom"/>
          </w:tcPr>
          <w:p w:rsidR="00106A44" w:rsidRPr="00FA19B8" w:rsidRDefault="00224421" w:rsidP="00106A4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72,872,020</w:t>
            </w:r>
          </w:p>
        </w:tc>
        <w:tc>
          <w:tcPr>
            <w:tcW w:w="2115" w:type="dxa"/>
            <w:vAlign w:val="bottom"/>
          </w:tcPr>
          <w:p w:rsidR="00106A44" w:rsidRPr="00FA19B8" w:rsidRDefault="0090599D" w:rsidP="00106A4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46,104,801</w:t>
            </w:r>
          </w:p>
        </w:tc>
      </w:tr>
      <w:tr w:rsidR="00106A44" w:rsidRPr="00FA19B8" w:rsidTr="00F42B1A">
        <w:tc>
          <w:tcPr>
            <w:tcW w:w="4860" w:type="dxa"/>
            <w:vAlign w:val="bottom"/>
          </w:tcPr>
          <w:p w:rsidR="00106A44" w:rsidRPr="00FA19B8" w:rsidRDefault="00106A44" w:rsidP="00106A44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2115" w:type="dxa"/>
            <w:vAlign w:val="bottom"/>
          </w:tcPr>
          <w:p w:rsidR="00106A44" w:rsidRPr="00FA19B8" w:rsidRDefault="0090599D" w:rsidP="00106A4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730,825,750</w:t>
            </w:r>
          </w:p>
        </w:tc>
        <w:tc>
          <w:tcPr>
            <w:tcW w:w="2115" w:type="dxa"/>
            <w:vAlign w:val="bottom"/>
          </w:tcPr>
          <w:p w:rsidR="00106A44" w:rsidRPr="00FA19B8" w:rsidRDefault="0090599D" w:rsidP="00106A4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812,777,363</w:t>
            </w:r>
          </w:p>
        </w:tc>
      </w:tr>
    </w:tbl>
    <w:bookmarkEnd w:id="1"/>
    <w:p w:rsidR="00027555" w:rsidRPr="00FA19B8" w:rsidRDefault="009911EA" w:rsidP="0022442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E7692"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00F71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0F71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D6739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ค่าธรรมเนียมและบริการ</w:t>
      </w:r>
      <w:r w:rsidR="002F6E34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61"/>
        <w:gridCol w:w="2169"/>
      </w:tblGrid>
      <w:tr w:rsidR="002F6E34" w:rsidRPr="00FA19B8" w:rsidTr="00F42B1A">
        <w:tc>
          <w:tcPr>
            <w:tcW w:w="4860" w:type="dxa"/>
            <w:vAlign w:val="bottom"/>
          </w:tcPr>
          <w:p w:rsidR="002F6E34" w:rsidRPr="00FA19B8" w:rsidRDefault="002F6E34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2F6E34" w:rsidRPr="00FA19B8" w:rsidRDefault="002F6E34" w:rsidP="00135AD5">
            <w:pPr>
              <w:ind w:left="-29" w:right="-29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F6E34" w:rsidRPr="00FA19B8" w:rsidTr="00F42B1A">
        <w:tc>
          <w:tcPr>
            <w:tcW w:w="4860" w:type="dxa"/>
            <w:vAlign w:val="bottom"/>
          </w:tcPr>
          <w:p w:rsidR="002F6E34" w:rsidRPr="00FA19B8" w:rsidRDefault="002F6E34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2F6E34" w:rsidRPr="00FA19B8" w:rsidRDefault="004E7692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2F6E34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vAlign w:val="bottom"/>
          </w:tcPr>
          <w:p w:rsidR="004E7692" w:rsidRPr="00FA19B8" w:rsidRDefault="004E7692" w:rsidP="004E7692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FA19B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69" w:type="dxa"/>
            <w:vAlign w:val="bottom"/>
          </w:tcPr>
          <w:p w:rsidR="004E7692" w:rsidRPr="00FA19B8" w:rsidRDefault="004E7692" w:rsidP="004E7692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FA19B8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2061" w:type="dxa"/>
          </w:tcPr>
          <w:p w:rsidR="004E7692" w:rsidRPr="00FA19B8" w:rsidRDefault="0090599D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36,377,355</w:t>
            </w:r>
          </w:p>
        </w:tc>
        <w:tc>
          <w:tcPr>
            <w:tcW w:w="2169" w:type="dxa"/>
          </w:tcPr>
          <w:p w:rsidR="004E7692" w:rsidRPr="00FA19B8" w:rsidRDefault="004E7692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29,776,916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2061" w:type="dxa"/>
          </w:tcPr>
          <w:p w:rsidR="004E7692" w:rsidRPr="00FA19B8" w:rsidRDefault="0090599D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3,800,000</w:t>
            </w:r>
          </w:p>
        </w:tc>
        <w:tc>
          <w:tcPr>
            <w:tcW w:w="2169" w:type="dxa"/>
          </w:tcPr>
          <w:p w:rsidR="004E7692" w:rsidRPr="00FA19B8" w:rsidRDefault="004E7692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16,030,203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4E7692" w:rsidRPr="00FA19B8" w:rsidRDefault="004E7692" w:rsidP="004E769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2061" w:type="dxa"/>
          </w:tcPr>
          <w:p w:rsidR="004E7692" w:rsidRPr="00FA19B8" w:rsidRDefault="004E7692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0599D" w:rsidRPr="00FA19B8" w:rsidRDefault="0090599D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214,601,377</w:t>
            </w:r>
          </w:p>
        </w:tc>
        <w:tc>
          <w:tcPr>
            <w:tcW w:w="2169" w:type="dxa"/>
          </w:tcPr>
          <w:p w:rsidR="004E7692" w:rsidRPr="00FA19B8" w:rsidRDefault="004E7692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E7692" w:rsidRPr="00FA19B8" w:rsidRDefault="004E7692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301,090,190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2061" w:type="dxa"/>
          </w:tcPr>
          <w:p w:rsidR="004E7692" w:rsidRPr="00FA19B8" w:rsidRDefault="0090599D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31,583,511</w:t>
            </w:r>
          </w:p>
        </w:tc>
        <w:tc>
          <w:tcPr>
            <w:tcW w:w="2169" w:type="dxa"/>
          </w:tcPr>
          <w:p w:rsidR="004E7692" w:rsidRPr="00FA19B8" w:rsidRDefault="004E7692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24,072,367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การสนับสนุนธุรกิจ</w:t>
            </w:r>
          </w:p>
        </w:tc>
        <w:tc>
          <w:tcPr>
            <w:tcW w:w="2061" w:type="dxa"/>
          </w:tcPr>
          <w:p w:rsidR="004E7692" w:rsidRPr="00FA19B8" w:rsidRDefault="0090599D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98,385,876</w:t>
            </w:r>
          </w:p>
        </w:tc>
        <w:tc>
          <w:tcPr>
            <w:tcW w:w="2169" w:type="dxa"/>
          </w:tcPr>
          <w:p w:rsidR="004E7692" w:rsidRPr="00FA19B8" w:rsidRDefault="004E7692" w:rsidP="004E7692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54,390,803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061" w:type="dxa"/>
          </w:tcPr>
          <w:p w:rsidR="004E7692" w:rsidRPr="00FA19B8" w:rsidRDefault="0090599D" w:rsidP="004E7692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1,214,572</w:t>
            </w:r>
          </w:p>
        </w:tc>
        <w:tc>
          <w:tcPr>
            <w:tcW w:w="2169" w:type="dxa"/>
          </w:tcPr>
          <w:p w:rsidR="004E7692" w:rsidRPr="00FA19B8" w:rsidRDefault="004E7692" w:rsidP="004E7692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3,239,799</w:t>
            </w:r>
          </w:p>
        </w:tc>
      </w:tr>
      <w:tr w:rsidR="004E7692" w:rsidRPr="00FA19B8" w:rsidTr="00F42B1A">
        <w:tc>
          <w:tcPr>
            <w:tcW w:w="4860" w:type="dxa"/>
            <w:vAlign w:val="bottom"/>
          </w:tcPr>
          <w:p w:rsidR="004E7692" w:rsidRPr="00FA19B8" w:rsidRDefault="004E7692" w:rsidP="004E7692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2061" w:type="dxa"/>
          </w:tcPr>
          <w:p w:rsidR="004E7692" w:rsidRPr="00FA19B8" w:rsidRDefault="0090599D" w:rsidP="004E7692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385,962,691</w:t>
            </w:r>
          </w:p>
        </w:tc>
        <w:tc>
          <w:tcPr>
            <w:tcW w:w="2169" w:type="dxa"/>
          </w:tcPr>
          <w:p w:rsidR="004E7692" w:rsidRPr="00FA19B8" w:rsidRDefault="004E7692" w:rsidP="004E7692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428,600,278</w:t>
            </w:r>
          </w:p>
        </w:tc>
      </w:tr>
    </w:tbl>
    <w:p w:rsidR="00224421" w:rsidRDefault="0022442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35604" w:rsidRPr="00FA19B8" w:rsidRDefault="00B0330D" w:rsidP="002244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500FA"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35604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5604"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กำไรและผลตอบแทนจากเครื่องมือทางการเงิน </w:t>
      </w:r>
      <w:r w:rsidR="00C615E7" w:rsidRPr="00FA19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C615E7" w:rsidRPr="00FA19B8" w:rsidTr="00F42B1A">
        <w:tc>
          <w:tcPr>
            <w:tcW w:w="4860" w:type="dxa"/>
            <w:vAlign w:val="bottom"/>
          </w:tcPr>
          <w:p w:rsidR="00C615E7" w:rsidRPr="00FA19B8" w:rsidRDefault="00C615E7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C615E7" w:rsidRPr="00FA19B8" w:rsidRDefault="00C615E7" w:rsidP="00135AD5">
            <w:pPr>
              <w:ind w:left="-29" w:right="-29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บาท) </w:t>
            </w:r>
          </w:p>
        </w:tc>
      </w:tr>
      <w:tr w:rsidR="00C615E7" w:rsidRPr="00FA19B8" w:rsidTr="00F42B1A">
        <w:tc>
          <w:tcPr>
            <w:tcW w:w="4860" w:type="dxa"/>
            <w:vAlign w:val="bottom"/>
          </w:tcPr>
          <w:p w:rsidR="00C615E7" w:rsidRPr="00FA19B8" w:rsidRDefault="00C615E7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C615E7" w:rsidRPr="00FA19B8" w:rsidRDefault="00C615E7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500FA" w:rsidRPr="00FA19B8" w:rsidTr="00F42B1A">
        <w:tc>
          <w:tcPr>
            <w:tcW w:w="4860" w:type="dxa"/>
            <w:vAlign w:val="bottom"/>
          </w:tcPr>
          <w:p w:rsidR="00A500FA" w:rsidRPr="00FA19B8" w:rsidRDefault="00A500FA" w:rsidP="00A500F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:rsidR="00A500FA" w:rsidRPr="00FA19B8" w:rsidRDefault="00A500FA" w:rsidP="00A500FA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FA19B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15" w:type="dxa"/>
            <w:vAlign w:val="bottom"/>
          </w:tcPr>
          <w:p w:rsidR="00A500FA" w:rsidRPr="00FA19B8" w:rsidRDefault="00A500FA" w:rsidP="00A500FA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FA19B8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500FA" w:rsidRPr="00FA19B8" w:rsidTr="00F42B1A">
        <w:tc>
          <w:tcPr>
            <w:tcW w:w="4860" w:type="dxa"/>
            <w:vAlign w:val="bottom"/>
          </w:tcPr>
          <w:p w:rsidR="00A500FA" w:rsidRPr="00FA19B8" w:rsidRDefault="00A500FA" w:rsidP="00A500FA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</w:t>
            </w:r>
            <w:r w:rsidR="00840BE2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2115" w:type="dxa"/>
            <w:vAlign w:val="bottom"/>
          </w:tcPr>
          <w:p w:rsidR="00A500FA" w:rsidRPr="00FA19B8" w:rsidRDefault="0090599D" w:rsidP="00A500FA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85424D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85424D"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018)</w:t>
            </w:r>
          </w:p>
        </w:tc>
        <w:tc>
          <w:tcPr>
            <w:tcW w:w="2115" w:type="dxa"/>
            <w:vAlign w:val="bottom"/>
          </w:tcPr>
          <w:p w:rsidR="00A500FA" w:rsidRPr="00FA19B8" w:rsidRDefault="00A500FA" w:rsidP="00A500FA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192,748,953</w:t>
            </w:r>
          </w:p>
        </w:tc>
      </w:tr>
      <w:tr w:rsidR="00A500FA" w:rsidRPr="00FA19B8" w:rsidTr="00F42B1A">
        <w:tc>
          <w:tcPr>
            <w:tcW w:w="4860" w:type="dxa"/>
            <w:vAlign w:val="bottom"/>
          </w:tcPr>
          <w:p w:rsidR="00A500FA" w:rsidRPr="00FA19B8" w:rsidRDefault="00A500FA" w:rsidP="00A500FA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</w:t>
            </w:r>
            <w:r w:rsidR="00840BE2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(ขาดทุน)</w:t>
            </w:r>
            <w:r w:rsidR="00840BE2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2115" w:type="dxa"/>
            <w:vAlign w:val="bottom"/>
          </w:tcPr>
          <w:p w:rsidR="00A500FA" w:rsidRPr="00FA19B8" w:rsidRDefault="0085424D" w:rsidP="00A500FA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33,615,558</w:t>
            </w:r>
          </w:p>
        </w:tc>
        <w:tc>
          <w:tcPr>
            <w:tcW w:w="2115" w:type="dxa"/>
            <w:vAlign w:val="bottom"/>
          </w:tcPr>
          <w:p w:rsidR="00A500FA" w:rsidRPr="00FA19B8" w:rsidRDefault="00A500FA" w:rsidP="00A500FA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10,035,188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500FA" w:rsidRPr="00FA19B8" w:rsidTr="00F42B1A">
        <w:tc>
          <w:tcPr>
            <w:tcW w:w="4860" w:type="dxa"/>
            <w:vAlign w:val="bottom"/>
          </w:tcPr>
          <w:p w:rsidR="00A500FA" w:rsidRPr="00FA19B8" w:rsidRDefault="00A500FA" w:rsidP="00A500FA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2115" w:type="dxa"/>
            <w:vAlign w:val="bottom"/>
          </w:tcPr>
          <w:p w:rsidR="00A500FA" w:rsidRPr="00FA19B8" w:rsidRDefault="0085424D" w:rsidP="00A500F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65,352,871</w:t>
            </w:r>
          </w:p>
        </w:tc>
        <w:tc>
          <w:tcPr>
            <w:tcW w:w="2115" w:type="dxa"/>
            <w:vAlign w:val="bottom"/>
          </w:tcPr>
          <w:p w:rsidR="00A500FA" w:rsidRPr="00FA19B8" w:rsidRDefault="00A500FA" w:rsidP="00A500F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57,556,281</w:t>
            </w:r>
          </w:p>
        </w:tc>
      </w:tr>
      <w:tr w:rsidR="00A500FA" w:rsidRPr="00FA19B8" w:rsidTr="00F42B1A">
        <w:tc>
          <w:tcPr>
            <w:tcW w:w="4860" w:type="dxa"/>
            <w:vAlign w:val="bottom"/>
          </w:tcPr>
          <w:p w:rsidR="00A500FA" w:rsidRPr="00FA19B8" w:rsidRDefault="00A500FA" w:rsidP="00A500FA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2115" w:type="dxa"/>
            <w:vAlign w:val="bottom"/>
          </w:tcPr>
          <w:p w:rsidR="00A500FA" w:rsidRPr="00FA19B8" w:rsidRDefault="0085424D" w:rsidP="00A500F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88,116,411</w:t>
            </w:r>
          </w:p>
        </w:tc>
        <w:tc>
          <w:tcPr>
            <w:tcW w:w="2115" w:type="dxa"/>
            <w:vAlign w:val="bottom"/>
          </w:tcPr>
          <w:p w:rsidR="00A500FA" w:rsidRPr="00FA19B8" w:rsidRDefault="00A500FA" w:rsidP="00A500F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240,270,046</w:t>
            </w:r>
          </w:p>
        </w:tc>
      </w:tr>
    </w:tbl>
    <w:p w:rsidR="008A23F7" w:rsidRPr="00FA19B8" w:rsidRDefault="00E20A93" w:rsidP="0022442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00FA" w:rsidRPr="00FA19B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A23F7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23F7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23F7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:rsidR="00A500FA" w:rsidRPr="00FA19B8" w:rsidRDefault="008A23F7" w:rsidP="00224421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A500FA" w:rsidRPr="00FA19B8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บริษัทฯและพนักงานได้ร่วมกันจัดตั้งกองทุนสำรองเลี้ยงชีพตามพระราชบัญญัติกองทุนสำรองเลี้ยงชีพ  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พ.ศ. 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</w:rPr>
        <w:t xml:space="preserve">2530 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  <w:cs/>
        </w:rPr>
        <w:t>เงินที่พนักงานจ่ายสะสมเป็นรายเดือนในอัตราร้อยละ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</w:rPr>
        <w:t xml:space="preserve"> 5 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- 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A500FA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</w:t>
      </w:r>
      <w:r w:rsidR="00A500FA" w:rsidRPr="00FA19B8">
        <w:rPr>
          <w:rFonts w:asciiTheme="majorBidi" w:hAnsiTheme="majorBidi" w:cstheme="majorBidi"/>
          <w:sz w:val="32"/>
          <w:szCs w:val="32"/>
          <w:cs/>
        </w:rPr>
        <w:t xml:space="preserve">เงินเดือน และเงินที่บริษัทฯจ่ายสมทบให้ในอัตราร้อยละ </w:t>
      </w:r>
      <w:r w:rsidR="00A500FA" w:rsidRPr="00FA19B8">
        <w:rPr>
          <w:rFonts w:asciiTheme="majorBidi" w:hAnsiTheme="majorBidi" w:cstheme="majorBidi"/>
          <w:sz w:val="32"/>
          <w:szCs w:val="32"/>
        </w:rPr>
        <w:t xml:space="preserve">5 - 10 </w:t>
      </w:r>
      <w:r w:rsidR="00A500FA" w:rsidRPr="00FA19B8">
        <w:rPr>
          <w:rFonts w:asciiTheme="majorBidi" w:hAnsiTheme="majorBidi" w:cstheme="majorBidi"/>
          <w:sz w:val="32"/>
          <w:szCs w:val="32"/>
          <w:cs/>
        </w:rPr>
        <w:t xml:space="preserve">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และจะจ่ายให้แก่พนักงานเมื่อพนักงานนั้นออกจากงานตามระเบียบว่าด้วยกองทุนของบริษัท </w:t>
      </w:r>
    </w:p>
    <w:p w:rsidR="00A500FA" w:rsidRPr="00FA19B8" w:rsidRDefault="00A500FA" w:rsidP="00224421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Pr="00FA19B8">
        <w:rPr>
          <w:rFonts w:asciiTheme="majorBidi" w:hAnsiTheme="majorBidi" w:cstheme="majorBidi"/>
          <w:sz w:val="32"/>
          <w:szCs w:val="32"/>
        </w:rPr>
        <w:t xml:space="preserve"> 2561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บริษัทฯได้จ่ายเงินสมทบเข้ากองทุนเป็นจำนวนเงิน </w:t>
      </w:r>
      <w:r w:rsidR="00F6229A" w:rsidRPr="00FA19B8">
        <w:rPr>
          <w:rFonts w:asciiTheme="majorBidi" w:hAnsiTheme="majorBidi" w:cstheme="majorBidi"/>
          <w:sz w:val="32"/>
          <w:szCs w:val="32"/>
        </w:rPr>
        <w:t>2</w:t>
      </w:r>
      <w:r w:rsidR="00930DCC" w:rsidRPr="00FA19B8">
        <w:rPr>
          <w:rFonts w:asciiTheme="majorBidi" w:hAnsiTheme="majorBidi" w:cstheme="majorBidi"/>
          <w:sz w:val="32"/>
          <w:szCs w:val="32"/>
        </w:rPr>
        <w:t>7.1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FA19B8">
        <w:rPr>
          <w:rFonts w:asciiTheme="majorBidi" w:hAnsiTheme="majorBidi" w:cstheme="majorBidi"/>
          <w:sz w:val="32"/>
          <w:szCs w:val="32"/>
        </w:rPr>
        <w:t>2560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A19B8">
        <w:rPr>
          <w:rFonts w:asciiTheme="majorBidi" w:hAnsiTheme="majorBidi" w:cstheme="majorBidi"/>
          <w:sz w:val="32"/>
          <w:szCs w:val="32"/>
        </w:rPr>
        <w:t>26.8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FA19B8">
        <w:rPr>
          <w:rFonts w:asciiTheme="majorBidi" w:hAnsiTheme="majorBidi" w:cstheme="majorBidi"/>
          <w:sz w:val="32"/>
          <w:szCs w:val="32"/>
          <w:cs/>
        </w:rPr>
        <w:tab/>
      </w:r>
    </w:p>
    <w:p w:rsidR="00A500FA" w:rsidRPr="00FA19B8" w:rsidRDefault="00A500FA" w:rsidP="002244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นอกจากการจ่ายเงินสมทบเข้าเงินกองทุนตามปกติแล้ว บริษัทฯยังได้ตั้งสำรองเพื่อจ่ายสมทบเพิ่มเติมสำหรับพนักงานที่ทำงานกับบริษัทฯครบ </w:t>
      </w:r>
      <w:r w:rsidRPr="00FA19B8">
        <w:rPr>
          <w:rFonts w:asciiTheme="majorBidi" w:hAnsiTheme="majorBidi" w:cstheme="majorBidi"/>
          <w:sz w:val="32"/>
          <w:szCs w:val="32"/>
        </w:rPr>
        <w:t xml:space="preserve">5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FA19B8">
        <w:rPr>
          <w:rFonts w:asciiTheme="majorBidi" w:hAnsiTheme="majorBidi" w:cstheme="majorBidi"/>
          <w:sz w:val="32"/>
          <w:szCs w:val="32"/>
        </w:rPr>
        <w:t xml:space="preserve">10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ปี อีกจำนวนหนึ่ง เงินสำรองเพื่อจ่ายสมทบเพิ่มเติมนี้มิได้จัดตั้งเป็นเงินกองทุน และจะสมทบให้กับพนักงานที่เข้าทำงานกับบริษัทฯก่อนวันที่ </w:t>
      </w:r>
      <w:r w:rsidRPr="00FA19B8">
        <w:rPr>
          <w:rFonts w:asciiTheme="majorBidi" w:hAnsiTheme="majorBidi" w:cstheme="majorBidi"/>
          <w:sz w:val="32"/>
          <w:szCs w:val="32"/>
        </w:rPr>
        <w:t>15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FA19B8">
        <w:rPr>
          <w:rFonts w:asciiTheme="majorBidi" w:hAnsiTheme="majorBidi" w:cstheme="majorBidi"/>
          <w:sz w:val="32"/>
          <w:szCs w:val="32"/>
        </w:rPr>
        <w:t xml:space="preserve">2529 </w:t>
      </w:r>
      <w:r w:rsidRPr="00FA19B8">
        <w:rPr>
          <w:rFonts w:asciiTheme="majorBidi" w:hAnsiTheme="majorBidi" w:cstheme="majorBidi"/>
          <w:sz w:val="32"/>
          <w:szCs w:val="32"/>
          <w:cs/>
        </w:rPr>
        <w:t>เท่านั้น หนี้สินดังกล่าวได้รวมเป็นส่วนหนึ่งของรายการหนี้สินอื่นแล้ว</w:t>
      </w:r>
      <w:r w:rsidRPr="00FA19B8">
        <w:rPr>
          <w:rFonts w:asciiTheme="majorBidi" w:hAnsiTheme="majorBidi" w:cstheme="majorBidi"/>
          <w:sz w:val="32"/>
          <w:szCs w:val="32"/>
        </w:rPr>
        <w:t xml:space="preserve"> </w:t>
      </w:r>
    </w:p>
    <w:p w:rsidR="00AF0582" w:rsidRPr="00FA19B8" w:rsidRDefault="00AF0582" w:rsidP="0022442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F6660" w:rsidRPr="00FA19B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AF0582" w:rsidRPr="00FA19B8" w:rsidRDefault="00AF0582" w:rsidP="002244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กําไรต่อหุ้นขั้นพื้นฐานคำนวณโดยการหารกำไรสำหรับ</w:t>
      </w:r>
      <w:r w:rsidR="00BE6E95" w:rsidRPr="00FA19B8">
        <w:rPr>
          <w:rFonts w:asciiTheme="majorBidi" w:hAnsiTheme="majorBidi" w:cstheme="majorBidi"/>
          <w:sz w:val="32"/>
          <w:szCs w:val="32"/>
          <w:cs/>
        </w:rPr>
        <w:t>ปี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</w:t>
      </w:r>
      <w:r w:rsidRPr="00FA19B8">
        <w:rPr>
          <w:rFonts w:asciiTheme="majorBidi" w:hAnsiTheme="majorBidi" w:cstheme="majorBidi"/>
          <w:spacing w:val="8"/>
          <w:sz w:val="32"/>
          <w:szCs w:val="32"/>
          <w:cs/>
        </w:rPr>
        <w:t>จำนวนหุ้นสามัญถัวเฉลี่ยถ่วงน้ำหนักที่ออกจำหน่ายอยู่ในระหว่าง</w:t>
      </w:r>
      <w:r w:rsidR="00BE6E95" w:rsidRPr="00FA19B8">
        <w:rPr>
          <w:rFonts w:asciiTheme="majorBidi" w:hAnsiTheme="majorBidi" w:cstheme="majorBidi"/>
          <w:spacing w:val="8"/>
          <w:sz w:val="32"/>
          <w:szCs w:val="32"/>
          <w:cs/>
        </w:rPr>
        <w:t>ปี</w:t>
      </w:r>
    </w:p>
    <w:p w:rsidR="00224421" w:rsidRDefault="0022442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A2278" w:rsidRPr="00FA19B8" w:rsidRDefault="00AF4106" w:rsidP="00224421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F6660" w:rsidRPr="00FA19B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2278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2278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2278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2F65E9" w:rsidRPr="00FA19B8" w:rsidRDefault="002F65E9" w:rsidP="00224421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ใน</w:t>
      </w:r>
      <w:r w:rsidRPr="00FA19B8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336E0C" w:rsidRPr="00FA19B8">
        <w:rPr>
          <w:rFonts w:asciiTheme="majorBidi" w:hAnsiTheme="majorBidi" w:cstheme="majorBidi"/>
          <w:sz w:val="32"/>
          <w:szCs w:val="32"/>
          <w:cs/>
        </w:rPr>
        <w:t>ปี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40"/>
        <w:gridCol w:w="2409"/>
        <w:gridCol w:w="1551"/>
        <w:gridCol w:w="2190"/>
      </w:tblGrid>
      <w:tr w:rsidR="002F65E9" w:rsidRPr="00FA19B8" w:rsidTr="00F42B1A">
        <w:tc>
          <w:tcPr>
            <w:tcW w:w="2940" w:type="dxa"/>
          </w:tcPr>
          <w:p w:rsidR="002F65E9" w:rsidRPr="00FA19B8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2F65E9" w:rsidRPr="00FA19B8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2F65E9" w:rsidRPr="00FA19B8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190" w:type="dxa"/>
            <w:vAlign w:val="bottom"/>
          </w:tcPr>
          <w:p w:rsidR="002F65E9" w:rsidRPr="00FA19B8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เงินปันผลที่  </w:t>
            </w:r>
            <w:r w:rsidR="008738A9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ประกาศจ่ายต่อหุ้น</w:t>
            </w:r>
          </w:p>
        </w:tc>
      </w:tr>
      <w:tr w:rsidR="002F65E9" w:rsidRPr="00FA19B8" w:rsidTr="00F42B1A">
        <w:tc>
          <w:tcPr>
            <w:tcW w:w="2940" w:type="dxa"/>
          </w:tcPr>
          <w:p w:rsidR="002F65E9" w:rsidRPr="00FA19B8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</w:tcPr>
          <w:p w:rsidR="002F65E9" w:rsidRPr="00FA19B8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</w:tcPr>
          <w:p w:rsidR="002F65E9" w:rsidRPr="00FA19B8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90" w:type="dxa"/>
          </w:tcPr>
          <w:p w:rsidR="002F65E9" w:rsidRPr="00FA19B8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FB53AE" w:rsidRPr="00FA19B8" w:rsidTr="00F42B1A">
        <w:tc>
          <w:tcPr>
            <w:tcW w:w="2940" w:type="dxa"/>
          </w:tcPr>
          <w:p w:rsidR="00FB53AE" w:rsidRPr="00FA19B8" w:rsidRDefault="00FB53AE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300FB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00FB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9C4C79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09" w:type="dxa"/>
          </w:tcPr>
          <w:p w:rsidR="00FB53AE" w:rsidRPr="00FA19B8" w:rsidRDefault="00FB53AE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2E6A5A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2E6A5A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="002E6A5A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7F4073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9C4C79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เมื่อวันที่ </w:t>
            </w:r>
            <w:r w:rsidR="00300FB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9C4C79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300FB2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7F4073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9C4C79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51" w:type="dxa"/>
          </w:tcPr>
          <w:p w:rsidR="00FB53AE" w:rsidRPr="00FA19B8" w:rsidRDefault="009C4C79" w:rsidP="00135AD5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190" w:type="dxa"/>
          </w:tcPr>
          <w:p w:rsidR="00FB53AE" w:rsidRPr="00FA19B8" w:rsidRDefault="002E6A5A" w:rsidP="00135AD5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="009C4C79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FB53AE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="00BE0F51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2,150,469,000</w:t>
            </w:r>
            <w:r w:rsidR="00FB53AE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B53AE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              มูลค่าตราไว้หุ้นละ</w:t>
            </w:r>
            <w:r w:rsidR="00BE0F51"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1</w:t>
            </w:r>
            <w:r w:rsidR="00FB53AE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7F4073" w:rsidRPr="00FA19B8" w:rsidTr="00F42B1A">
        <w:tc>
          <w:tcPr>
            <w:tcW w:w="2940" w:type="dxa"/>
          </w:tcPr>
          <w:p w:rsidR="007F4073" w:rsidRPr="00FA19B8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7F4073" w:rsidRPr="00FA19B8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7F4073" w:rsidRPr="00FA19B8" w:rsidRDefault="007F4073" w:rsidP="00135AD5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</w:tcPr>
          <w:p w:rsidR="007F4073" w:rsidRPr="00FA19B8" w:rsidRDefault="007F4073" w:rsidP="00135AD5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C4C79" w:rsidRPr="00FA19B8" w:rsidTr="00AA278D">
        <w:tc>
          <w:tcPr>
            <w:tcW w:w="2940" w:type="dxa"/>
          </w:tcPr>
          <w:p w:rsidR="009C4C79" w:rsidRPr="00FA19B8" w:rsidRDefault="009C4C79" w:rsidP="00AA278D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409" w:type="dxa"/>
          </w:tcPr>
          <w:p w:rsidR="009C4C79" w:rsidRPr="00FA19B8" w:rsidRDefault="009C4C79" w:rsidP="00AA278D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เมื่อวันที่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26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51" w:type="dxa"/>
          </w:tcPr>
          <w:p w:rsidR="009C4C79" w:rsidRPr="00FA19B8" w:rsidRDefault="009C4C79" w:rsidP="00AA278D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2190" w:type="dxa"/>
          </w:tcPr>
          <w:p w:rsidR="009C4C79" w:rsidRPr="00FA19B8" w:rsidRDefault="009C4C79" w:rsidP="00AA278D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18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2,150,469,000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              มูลค่าตราไว้หุ้นละ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</w:tbl>
    <w:p w:rsidR="00027555" w:rsidRPr="00FA19B8" w:rsidRDefault="00AF4106" w:rsidP="00CD7368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80722" w:rsidRPr="00FA19B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FA19B8" w:rsidRDefault="00027555" w:rsidP="00CD7368">
      <w:pPr>
        <w:tabs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D33471" w:rsidRPr="00FA19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36E0C" w:rsidRPr="00FA19B8">
        <w:rPr>
          <w:rFonts w:asciiTheme="majorBidi" w:hAnsiTheme="majorBidi" w:cstheme="majorBidi"/>
          <w:sz w:val="32"/>
          <w:szCs w:val="32"/>
          <w:cs/>
        </w:rPr>
        <w:t>ปี</w:t>
      </w:r>
      <w:r w:rsidR="00D33471" w:rsidRPr="00FA19B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547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E816EC" w:rsidRPr="00FA19B8" w:rsidTr="004D602A">
        <w:tc>
          <w:tcPr>
            <w:tcW w:w="5321" w:type="dxa"/>
          </w:tcPr>
          <w:p w:rsidR="00E816EC" w:rsidRPr="00FA19B8" w:rsidRDefault="00E816EC" w:rsidP="00224421">
            <w:pPr>
              <w:pBdr>
                <w:bottom w:val="single" w:sz="4" w:space="1" w:color="auto"/>
              </w:pBdr>
              <w:tabs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E816EC" w:rsidRPr="00FA19B8" w:rsidRDefault="00E816EC" w:rsidP="002244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3C41CD" w:rsidRPr="00FA19B8" w:rsidTr="008D1274">
        <w:tc>
          <w:tcPr>
            <w:tcW w:w="5321" w:type="dxa"/>
            <w:vAlign w:val="bottom"/>
          </w:tcPr>
          <w:p w:rsidR="003C41CD" w:rsidRPr="00FA19B8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Nomura </w:t>
            </w:r>
            <w:r w:rsidR="00D900BB" w:rsidRPr="00FA19B8">
              <w:rPr>
                <w:rFonts w:asciiTheme="majorBidi" w:hAnsiTheme="majorBidi" w:cstheme="majorBidi"/>
                <w:sz w:val="28"/>
                <w:szCs w:val="28"/>
              </w:rPr>
              <w:t>Holding Inc</w:t>
            </w:r>
            <w:r w:rsidR="00D900BB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</w:p>
        </w:tc>
        <w:tc>
          <w:tcPr>
            <w:tcW w:w="3728" w:type="dxa"/>
            <w:vAlign w:val="bottom"/>
          </w:tcPr>
          <w:p w:rsidR="003C41CD" w:rsidRPr="00FA19B8" w:rsidRDefault="0098637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</w:tr>
      <w:tr w:rsidR="00D900BB" w:rsidRPr="00FA19B8" w:rsidTr="00976098">
        <w:tc>
          <w:tcPr>
            <w:tcW w:w="5321" w:type="dxa"/>
            <w:vAlign w:val="bottom"/>
          </w:tcPr>
          <w:p w:rsidR="00D900BB" w:rsidRPr="00FA19B8" w:rsidRDefault="00D900BB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D900BB" w:rsidRPr="00FA19B8" w:rsidRDefault="00D900BB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FA19B8" w:rsidTr="008D1274">
        <w:tc>
          <w:tcPr>
            <w:tcW w:w="5321" w:type="dxa"/>
            <w:vAlign w:val="bottom"/>
          </w:tcPr>
          <w:p w:rsidR="003C41CD" w:rsidRPr="00FA19B8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Nomura Securities Co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4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Ltd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3C41CD" w:rsidRPr="00FA19B8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FA19B8" w:rsidTr="008D1274">
        <w:tc>
          <w:tcPr>
            <w:tcW w:w="5321" w:type="dxa"/>
            <w:vAlign w:val="bottom"/>
          </w:tcPr>
          <w:p w:rsidR="003C41CD" w:rsidRPr="00FA19B8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Nomura International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Hong Kong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3C41CD" w:rsidRPr="00FA19B8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FA19B8" w:rsidTr="008D1274">
        <w:tc>
          <w:tcPr>
            <w:tcW w:w="5321" w:type="dxa"/>
            <w:vAlign w:val="bottom"/>
          </w:tcPr>
          <w:p w:rsidR="001C1DB6" w:rsidRPr="00FA19B8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Nomura International Plc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1C1DB6" w:rsidRPr="00FA19B8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FA19B8" w:rsidTr="008D1274">
        <w:tc>
          <w:tcPr>
            <w:tcW w:w="5321" w:type="dxa"/>
            <w:vAlign w:val="bottom"/>
          </w:tcPr>
          <w:p w:rsidR="001C1DB6" w:rsidRPr="00FA19B8" w:rsidRDefault="001C1DB6" w:rsidP="002244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1C1DB6" w:rsidRPr="00FA19B8" w:rsidRDefault="001C1DB6" w:rsidP="002244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FA19B8" w:rsidTr="008D1274">
        <w:tc>
          <w:tcPr>
            <w:tcW w:w="5321" w:type="dxa"/>
            <w:vAlign w:val="bottom"/>
          </w:tcPr>
          <w:p w:rsidR="001C1DB6" w:rsidRPr="00FA19B8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1C1DB6" w:rsidRPr="00FA19B8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224421" w:rsidRDefault="00224421" w:rsidP="005A0823">
      <w:pPr>
        <w:tabs>
          <w:tab w:val="right" w:pos="5040"/>
          <w:tab w:val="right" w:pos="6390"/>
          <w:tab w:val="right" w:pos="819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224421" w:rsidRDefault="0022442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2E6A5A" w:rsidRPr="00FA19B8" w:rsidRDefault="006972BE" w:rsidP="00224421">
      <w:pPr>
        <w:tabs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lastRenderedPageBreak/>
        <w:tab/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E816EC" w:rsidRPr="00FA19B8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FA19B8">
        <w:rPr>
          <w:rFonts w:asciiTheme="majorBidi" w:hAnsiTheme="majorBidi" w:cstheme="majorBidi"/>
          <w:sz w:val="32"/>
          <w:szCs w:val="32"/>
          <w:cs/>
        </w:rPr>
        <w:t>ซึ่งเป็นไป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ตามปกติธุรกิจ</w:t>
      </w:r>
      <w:r w:rsidR="00411AC0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โดย</w:t>
      </w:r>
      <w:r w:rsidR="00E92F80" w:rsidRPr="00FA19B8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  <w:r w:rsidR="00670019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3"/>
        <w:gridCol w:w="1254"/>
        <w:gridCol w:w="3253"/>
      </w:tblGrid>
      <w:tr w:rsidR="00670019" w:rsidRPr="00FA19B8" w:rsidTr="00F57344">
        <w:tc>
          <w:tcPr>
            <w:tcW w:w="3510" w:type="dxa"/>
          </w:tcPr>
          <w:p w:rsidR="00670019" w:rsidRPr="00FA19B8" w:rsidRDefault="00670019" w:rsidP="00224421">
            <w:pPr>
              <w:tabs>
                <w:tab w:val="left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:rsidR="00670019" w:rsidRPr="00FA19B8" w:rsidRDefault="00670019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670019" w:rsidRPr="00FA19B8" w:rsidRDefault="00670019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670019" w:rsidRPr="00FA19B8" w:rsidRDefault="00670019" w:rsidP="002244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670019" w:rsidRPr="00FA19B8" w:rsidTr="00F57344">
        <w:trPr>
          <w:tblHeader/>
        </w:trPr>
        <w:tc>
          <w:tcPr>
            <w:tcW w:w="3510" w:type="dxa"/>
          </w:tcPr>
          <w:p w:rsidR="00670019" w:rsidRPr="00FA19B8" w:rsidRDefault="00670019" w:rsidP="00224421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7" w:type="dxa"/>
            <w:gridSpan w:val="2"/>
            <w:vAlign w:val="bottom"/>
          </w:tcPr>
          <w:p w:rsidR="00670019" w:rsidRPr="00FA19B8" w:rsidRDefault="00670019" w:rsidP="002244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253" w:type="dxa"/>
            <w:vAlign w:val="bottom"/>
          </w:tcPr>
          <w:p w:rsidR="00670019" w:rsidRPr="00FA19B8" w:rsidRDefault="00670019" w:rsidP="0022442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48A1" w:rsidRPr="00FA19B8" w:rsidTr="00F57344">
        <w:trPr>
          <w:tblHeader/>
        </w:trPr>
        <w:tc>
          <w:tcPr>
            <w:tcW w:w="3510" w:type="dxa"/>
          </w:tcPr>
          <w:p w:rsidR="00DE48A1" w:rsidRPr="00FA19B8" w:rsidRDefault="00DE48A1" w:rsidP="00224421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:rsidR="00DE48A1" w:rsidRPr="00FA19B8" w:rsidRDefault="00DE48A1" w:rsidP="002244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54" w:type="dxa"/>
            <w:vAlign w:val="bottom"/>
          </w:tcPr>
          <w:p w:rsidR="00DE48A1" w:rsidRPr="00FA19B8" w:rsidRDefault="00DE48A1" w:rsidP="002244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60</w:t>
            </w:r>
          </w:p>
        </w:tc>
        <w:tc>
          <w:tcPr>
            <w:tcW w:w="3253" w:type="dxa"/>
            <w:vAlign w:val="bottom"/>
          </w:tcPr>
          <w:p w:rsidR="00DE48A1" w:rsidRPr="00FA19B8" w:rsidRDefault="00DE48A1" w:rsidP="00224421">
            <w:pP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(สำหรับปี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6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253" w:type="dxa"/>
          </w:tcPr>
          <w:p w:rsidR="00DE48A1" w:rsidRPr="00FA19B8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DE48A1" w:rsidRPr="00FA19B8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DE48A1" w:rsidRPr="00FA19B8" w:rsidRDefault="00DE48A1" w:rsidP="00224421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tabs>
                <w:tab w:val="left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53" w:type="dxa"/>
          </w:tcPr>
          <w:p w:rsidR="00DE48A1" w:rsidRPr="00FA19B8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DE48A1" w:rsidRPr="00FA19B8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DE48A1" w:rsidRPr="00FA19B8" w:rsidRDefault="00DE48A1" w:rsidP="00224421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DE48A1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4" w:type="dxa"/>
          </w:tcPr>
          <w:p w:rsidR="00DE48A1" w:rsidRPr="00FA19B8" w:rsidRDefault="00DE48A1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5,075</w:t>
            </w:r>
          </w:p>
        </w:tc>
        <w:tc>
          <w:tcPr>
            <w:tcW w:w="3253" w:type="dxa"/>
          </w:tcPr>
          <w:p w:rsidR="00DE48A1" w:rsidRPr="00FA19B8" w:rsidRDefault="00DE48A1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DE48A1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111,955</w:t>
            </w:r>
          </w:p>
        </w:tc>
        <w:tc>
          <w:tcPr>
            <w:tcW w:w="1254" w:type="dxa"/>
          </w:tcPr>
          <w:p w:rsidR="00DE48A1" w:rsidRPr="00FA19B8" w:rsidRDefault="00DE48A1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38,179</w:t>
            </w:r>
          </w:p>
        </w:tc>
        <w:tc>
          <w:tcPr>
            <w:tcW w:w="3253" w:type="dxa"/>
          </w:tcPr>
          <w:p w:rsidR="00DE48A1" w:rsidRPr="00FA19B8" w:rsidRDefault="00DE48A1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DE48A1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55,659,087</w:t>
            </w:r>
          </w:p>
        </w:tc>
        <w:tc>
          <w:tcPr>
            <w:tcW w:w="1254" w:type="dxa"/>
          </w:tcPr>
          <w:p w:rsidR="00DE48A1" w:rsidRPr="00FA19B8" w:rsidRDefault="00DE48A1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61,986,522</w:t>
            </w:r>
          </w:p>
        </w:tc>
        <w:tc>
          <w:tcPr>
            <w:tcW w:w="3253" w:type="dxa"/>
          </w:tcPr>
          <w:p w:rsidR="00DE48A1" w:rsidRPr="00FA19B8" w:rsidRDefault="00DE48A1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253" w:type="dxa"/>
          </w:tcPr>
          <w:p w:rsidR="00DE48A1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114,634</w:t>
            </w:r>
          </w:p>
        </w:tc>
        <w:tc>
          <w:tcPr>
            <w:tcW w:w="1254" w:type="dxa"/>
          </w:tcPr>
          <w:p w:rsidR="00DE48A1" w:rsidRPr="00FA19B8" w:rsidRDefault="00DE48A1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  <w:tc>
          <w:tcPr>
            <w:tcW w:w="3253" w:type="dxa"/>
          </w:tcPr>
          <w:p w:rsidR="00DE48A1" w:rsidRPr="00FA19B8" w:rsidRDefault="00DE48A1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:rsidR="00DE48A1" w:rsidRPr="00FA19B8" w:rsidRDefault="00DE48A1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DE48A1" w:rsidRPr="00FA19B8" w:rsidRDefault="00DE48A1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DE48A1" w:rsidRPr="00FA19B8" w:rsidRDefault="00DE48A1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DE48A1" w:rsidRPr="00FA19B8" w:rsidTr="00F57344">
        <w:tc>
          <w:tcPr>
            <w:tcW w:w="3510" w:type="dxa"/>
          </w:tcPr>
          <w:p w:rsidR="00DE48A1" w:rsidRPr="00FA19B8" w:rsidRDefault="00DE48A1" w:rsidP="00224421">
            <w:pPr>
              <w:ind w:left="162" w:right="-19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ค่าธรรมเนียม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รับจากการให้บริการสนับสนุนธุรกิจ</w:t>
            </w:r>
          </w:p>
        </w:tc>
        <w:tc>
          <w:tcPr>
            <w:tcW w:w="1253" w:type="dxa"/>
          </w:tcPr>
          <w:p w:rsidR="00DE48A1" w:rsidRPr="00FA19B8" w:rsidRDefault="00DE48A1" w:rsidP="00224421">
            <w:pPr>
              <w:ind w:left="162" w:right="-19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DE48A1" w:rsidRPr="00FA19B8" w:rsidRDefault="00DE48A1" w:rsidP="00224421">
            <w:pPr>
              <w:ind w:left="162" w:right="-19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DE48A1" w:rsidRPr="00FA19B8" w:rsidRDefault="00DE48A1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925C78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14,582,818</w:t>
            </w: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16,004,438</w:t>
            </w: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ค่าธรรมเนียมรับจากการให้บริการงานวาณิชธนกิจ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925C78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32,006,950</w:t>
            </w: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18,681,564</w:t>
            </w: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Nomura Singapore Limited </w:t>
            </w:r>
          </w:p>
        </w:tc>
        <w:tc>
          <w:tcPr>
            <w:tcW w:w="1253" w:type="dxa"/>
          </w:tcPr>
          <w:p w:rsidR="00925C78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611,960</w:t>
            </w: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2,667,063</w:t>
            </w: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925C78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72,495</w:t>
            </w: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18,214</w:t>
            </w: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925C78" w:rsidRPr="00FA19B8" w:rsidRDefault="009C715F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400,364</w:t>
            </w: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174,888</w:t>
            </w: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ค่าธรรมเนียมรับจากการให้บริการอื่น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Securities Co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13,256,164</w:t>
            </w: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6,092,400</w:t>
            </w: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19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253" w:type="dxa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12,314,358</w:t>
            </w: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8,262,271</w:t>
            </w: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225A40" w:rsidRPr="00FA19B8" w:rsidTr="006D139A">
        <w:tc>
          <w:tcPr>
            <w:tcW w:w="3510" w:type="dxa"/>
          </w:tcPr>
          <w:p w:rsidR="00225A40" w:rsidRPr="00FA19B8" w:rsidRDefault="00225A40" w:rsidP="00224421">
            <w:pPr>
              <w:tabs>
                <w:tab w:val="left" w:pos="132"/>
                <w:tab w:val="left" w:pos="252"/>
              </w:tabs>
              <w:ind w:left="372" w:right="-19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Singapore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253" w:type="dxa"/>
          </w:tcPr>
          <w:p w:rsidR="00225A40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3,840,065</w:t>
            </w:r>
          </w:p>
        </w:tc>
        <w:tc>
          <w:tcPr>
            <w:tcW w:w="1254" w:type="dxa"/>
          </w:tcPr>
          <w:p w:rsidR="00225A40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253" w:type="dxa"/>
          </w:tcPr>
          <w:p w:rsidR="00225A40" w:rsidRPr="00FA19B8" w:rsidRDefault="00225A40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19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</w:tbl>
    <w:p w:rsidR="00062155" w:rsidRDefault="00062155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3"/>
        <w:gridCol w:w="7"/>
        <w:gridCol w:w="1247"/>
        <w:gridCol w:w="13"/>
        <w:gridCol w:w="3240"/>
      </w:tblGrid>
      <w:tr w:rsidR="00062155" w:rsidRPr="00FA19B8" w:rsidTr="00062155">
        <w:tc>
          <w:tcPr>
            <w:tcW w:w="3510" w:type="dxa"/>
          </w:tcPr>
          <w:p w:rsidR="00062155" w:rsidRPr="00FA19B8" w:rsidRDefault="00062155" w:rsidP="00062155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:rsidR="00062155" w:rsidRPr="00062155" w:rsidRDefault="00062155" w:rsidP="0006215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062155" w:rsidRPr="00062155" w:rsidRDefault="00062155" w:rsidP="0006215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062155" w:rsidRPr="00062155" w:rsidRDefault="00062155" w:rsidP="00062155">
            <w:pPr>
              <w:ind w:left="162" w:right="-78" w:hanging="162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062155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062155" w:rsidRPr="00FA19B8" w:rsidTr="00173B08">
        <w:trPr>
          <w:tblHeader/>
        </w:trPr>
        <w:tc>
          <w:tcPr>
            <w:tcW w:w="3510" w:type="dxa"/>
          </w:tcPr>
          <w:p w:rsidR="00062155" w:rsidRPr="00FA19B8" w:rsidRDefault="00062155" w:rsidP="00173B08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7" w:type="dxa"/>
            <w:gridSpan w:val="3"/>
            <w:vAlign w:val="bottom"/>
          </w:tcPr>
          <w:p w:rsidR="00062155" w:rsidRPr="00FA19B8" w:rsidRDefault="00062155" w:rsidP="00173B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253" w:type="dxa"/>
            <w:gridSpan w:val="2"/>
            <w:vAlign w:val="bottom"/>
          </w:tcPr>
          <w:p w:rsidR="00062155" w:rsidRPr="00FA19B8" w:rsidRDefault="00062155" w:rsidP="00173B08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62155" w:rsidRPr="00FA19B8" w:rsidTr="00173B08">
        <w:trPr>
          <w:tblHeader/>
        </w:trPr>
        <w:tc>
          <w:tcPr>
            <w:tcW w:w="3510" w:type="dxa"/>
          </w:tcPr>
          <w:p w:rsidR="00062155" w:rsidRPr="00FA19B8" w:rsidRDefault="00062155" w:rsidP="00173B08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:rsidR="00062155" w:rsidRPr="00FA19B8" w:rsidRDefault="00062155" w:rsidP="00173B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54" w:type="dxa"/>
            <w:gridSpan w:val="2"/>
            <w:vAlign w:val="bottom"/>
          </w:tcPr>
          <w:p w:rsidR="00062155" w:rsidRPr="00FA19B8" w:rsidRDefault="00062155" w:rsidP="00173B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60</w:t>
            </w:r>
          </w:p>
        </w:tc>
        <w:tc>
          <w:tcPr>
            <w:tcW w:w="3253" w:type="dxa"/>
            <w:gridSpan w:val="2"/>
            <w:vAlign w:val="bottom"/>
          </w:tcPr>
          <w:p w:rsidR="00062155" w:rsidRPr="00FA19B8" w:rsidRDefault="00062155" w:rsidP="00173B08">
            <w:pP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(สำหรับปี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6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62155" w:rsidRPr="00FA19B8" w:rsidTr="00173B08">
        <w:tc>
          <w:tcPr>
            <w:tcW w:w="3510" w:type="dxa"/>
          </w:tcPr>
          <w:p w:rsidR="00062155" w:rsidRPr="00FA19B8" w:rsidRDefault="00062155" w:rsidP="00173B0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253" w:type="dxa"/>
          </w:tcPr>
          <w:p w:rsidR="00062155" w:rsidRPr="00FA19B8" w:rsidRDefault="00062155" w:rsidP="00173B08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062155" w:rsidRPr="00FA19B8" w:rsidRDefault="00062155" w:rsidP="00173B08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062155" w:rsidRPr="00FA19B8" w:rsidRDefault="00062155" w:rsidP="00173B08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ค่าธรรมเนียมรับจากการให้บริการซื้อขายหลักทรัพย์และงานวิจัย</w:t>
            </w: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 Nomura Singapore Limited</w:t>
            </w:r>
          </w:p>
        </w:tc>
        <w:tc>
          <w:tcPr>
            <w:tcW w:w="1253" w:type="dxa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22,385,521</w:t>
            </w:r>
          </w:p>
        </w:tc>
        <w:tc>
          <w:tcPr>
            <w:tcW w:w="1254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5,350,130</w:t>
            </w:r>
          </w:p>
        </w:tc>
        <w:tc>
          <w:tcPr>
            <w:tcW w:w="3253" w:type="dxa"/>
            <w:gridSpan w:val="2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253" w:type="dxa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57344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731,812</w:t>
            </w:r>
          </w:p>
        </w:tc>
        <w:tc>
          <w:tcPr>
            <w:tcW w:w="1254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25A40" w:rsidRPr="00FA19B8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25A40" w:rsidRPr="00FA19B8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3253" w:type="dxa"/>
            <w:gridSpan w:val="2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F57344" w:rsidRPr="00FA19B8" w:rsidTr="00CD7368">
        <w:tc>
          <w:tcPr>
            <w:tcW w:w="3510" w:type="dxa"/>
          </w:tcPr>
          <w:p w:rsidR="00F57344" w:rsidRPr="00FA19B8" w:rsidRDefault="00F57344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gridSpan w:val="2"/>
          </w:tcPr>
          <w:p w:rsidR="00F57344" w:rsidRPr="00FA19B8" w:rsidRDefault="00F57344" w:rsidP="0022442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F57344" w:rsidRPr="00FA19B8" w:rsidRDefault="00F57344" w:rsidP="0022442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F57344" w:rsidRPr="00FA19B8" w:rsidRDefault="00F57344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Limited </w:t>
            </w:r>
          </w:p>
        </w:tc>
        <w:tc>
          <w:tcPr>
            <w:tcW w:w="1260" w:type="dxa"/>
            <w:gridSpan w:val="2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244,389</w:t>
            </w: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19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 ยูไนเต็ด อินฟอร์เมชั่น ไฮเวย์ จำกัด</w:t>
            </w:r>
          </w:p>
        </w:tc>
        <w:tc>
          <w:tcPr>
            <w:tcW w:w="1260" w:type="dxa"/>
            <w:gridSpan w:val="2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2,199,360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2,184,579</w:t>
            </w: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อัตราเดียวกับลูกค้าทั่วไปที่ไม่มีความ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    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เกี่ยวโยงกัน</w:t>
            </w: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ค่านายหน้าจ่ายจากการซื้อขายหลักทรัพย์ต่างประเทศ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Nomura Singapore Limited </w:t>
            </w:r>
          </w:p>
        </w:tc>
        <w:tc>
          <w:tcPr>
            <w:tcW w:w="1260" w:type="dxa"/>
            <w:gridSpan w:val="2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24,866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33,641</w:t>
            </w: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คำนวณจากมูลค่าซื้อขายหลักทรัพย์และ อัตราค่า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ab/>
              <w:t>นายหน้าที่เทียบเคียงกับผู้ให้บริการทั่วไปที่ไม่มีความเกี่ยวโยงกัน</w:t>
            </w: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ค่าธรรมเนียมจ่ายสำหรับการแนะนำลูกค้า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260" w:type="dxa"/>
            <w:gridSpan w:val="2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218,250</w:t>
            </w: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คำนวณเป็นสัดส่วนจากอัตราร้อยละของค่าบริการที่ได้รับจากการจัดจำหน่าย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และเป็นอัตราเดียวกับที่จ่ายให้บุคคลอื่นที่ไม่มีความเกี่ยวโยงกัน</w:t>
            </w:r>
          </w:p>
        </w:tc>
      </w:tr>
      <w:tr w:rsidR="00925C78" w:rsidRPr="00FA19B8" w:rsidTr="00CD7368">
        <w:tc>
          <w:tcPr>
            <w:tcW w:w="3510" w:type="dxa"/>
          </w:tcPr>
          <w:p w:rsidR="00925C78" w:rsidRPr="00FA19B8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Securities Co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gridSpan w:val="2"/>
          </w:tcPr>
          <w:p w:rsidR="00925C78" w:rsidRPr="00FA19B8" w:rsidRDefault="00225A40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925C78" w:rsidRPr="00FA19B8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436,500</w:t>
            </w:r>
          </w:p>
        </w:tc>
        <w:tc>
          <w:tcPr>
            <w:tcW w:w="3240" w:type="dxa"/>
          </w:tcPr>
          <w:p w:rsidR="00925C78" w:rsidRPr="00FA19B8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คำนวณเป็นสัดส่วนจากอัตราร้อยละของค่าบริการที่ได้รับจากการจัดจำหน่าย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และเป็นอัตราเดียวกับที่จ่ายให้บุคคลอื่นที่ไม่มีความเกี่ยวโยงกัน</w:t>
            </w:r>
          </w:p>
        </w:tc>
      </w:tr>
    </w:tbl>
    <w:p w:rsidR="00427D9B" w:rsidRPr="00FA19B8" w:rsidRDefault="00427D9B">
      <w:pPr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7"/>
        <w:gridCol w:w="1308"/>
        <w:gridCol w:w="3145"/>
      </w:tblGrid>
      <w:tr w:rsidR="00427D9B" w:rsidRPr="00FA19B8" w:rsidTr="00AA278D">
        <w:tc>
          <w:tcPr>
            <w:tcW w:w="3510" w:type="dxa"/>
          </w:tcPr>
          <w:p w:rsidR="00427D9B" w:rsidRPr="00FA19B8" w:rsidRDefault="00427D9B" w:rsidP="00CD7368">
            <w:pPr>
              <w:tabs>
                <w:tab w:val="left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307" w:type="dxa"/>
          </w:tcPr>
          <w:p w:rsidR="00427D9B" w:rsidRPr="00FA19B8" w:rsidRDefault="00427D9B" w:rsidP="00CD7368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:rsidR="00427D9B" w:rsidRPr="00FA19B8" w:rsidRDefault="00427D9B" w:rsidP="00CD7368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145" w:type="dxa"/>
          </w:tcPr>
          <w:p w:rsidR="00427D9B" w:rsidRPr="00FA19B8" w:rsidRDefault="00427D9B" w:rsidP="00CD73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427D9B" w:rsidRPr="00FA19B8" w:rsidTr="00AA278D">
        <w:trPr>
          <w:tblHeader/>
        </w:trPr>
        <w:tc>
          <w:tcPr>
            <w:tcW w:w="3510" w:type="dxa"/>
          </w:tcPr>
          <w:p w:rsidR="00427D9B" w:rsidRPr="00FA19B8" w:rsidRDefault="00427D9B" w:rsidP="00CD7368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5" w:type="dxa"/>
            <w:gridSpan w:val="2"/>
            <w:vAlign w:val="bottom"/>
          </w:tcPr>
          <w:p w:rsidR="00427D9B" w:rsidRPr="00FA19B8" w:rsidRDefault="00427D9B" w:rsidP="00CD736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145" w:type="dxa"/>
            <w:vAlign w:val="bottom"/>
          </w:tcPr>
          <w:p w:rsidR="00427D9B" w:rsidRPr="00FA19B8" w:rsidRDefault="00427D9B" w:rsidP="00CD7368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25C78" w:rsidRPr="00FA19B8" w:rsidTr="00AA278D">
        <w:trPr>
          <w:tblHeader/>
        </w:trPr>
        <w:tc>
          <w:tcPr>
            <w:tcW w:w="3510" w:type="dxa"/>
          </w:tcPr>
          <w:p w:rsidR="00925C78" w:rsidRPr="00FA19B8" w:rsidRDefault="00925C78" w:rsidP="00CD7368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:rsidR="00925C78" w:rsidRPr="00FA19B8" w:rsidRDefault="00925C78" w:rsidP="00CD736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08" w:type="dxa"/>
            <w:vAlign w:val="bottom"/>
          </w:tcPr>
          <w:p w:rsidR="00925C78" w:rsidRPr="00FA19B8" w:rsidRDefault="00925C78" w:rsidP="00CD736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3145" w:type="dxa"/>
            <w:vAlign w:val="bottom"/>
          </w:tcPr>
          <w:p w:rsidR="00925C78" w:rsidRPr="00FA19B8" w:rsidRDefault="00925C78" w:rsidP="00CD7368">
            <w:pP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(สำหรับปี 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25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6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25C78" w:rsidRPr="00FA19B8" w:rsidTr="00AA278D">
        <w:tc>
          <w:tcPr>
            <w:tcW w:w="3510" w:type="dxa"/>
          </w:tcPr>
          <w:p w:rsidR="00925C78" w:rsidRPr="00FA19B8" w:rsidRDefault="00925C78" w:rsidP="00CD736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รายการที่เกิดขึ้นในระหว่างปี</w:t>
            </w:r>
            <w:r w:rsidRPr="00FA19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307" w:type="dxa"/>
          </w:tcPr>
          <w:p w:rsidR="00925C78" w:rsidRPr="00FA19B8" w:rsidRDefault="00925C78" w:rsidP="00CD7368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:rsidR="00925C78" w:rsidRPr="00FA19B8" w:rsidRDefault="00925C78" w:rsidP="00CD7368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145" w:type="dxa"/>
          </w:tcPr>
          <w:p w:rsidR="00925C78" w:rsidRPr="00FA19B8" w:rsidRDefault="00925C78" w:rsidP="00CD7368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925C78" w:rsidRPr="00FA19B8" w:rsidTr="00FE65AB">
        <w:tc>
          <w:tcPr>
            <w:tcW w:w="3510" w:type="dxa"/>
          </w:tcPr>
          <w:p w:rsidR="00925C78" w:rsidRPr="00FA19B8" w:rsidRDefault="00925C78" w:rsidP="00CD7368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ค่าธรรมเนียมจากการทำธุรกรรมค้าตราสารหนี้สกุลเงินต่างประเทศ</w:t>
            </w:r>
          </w:p>
        </w:tc>
        <w:tc>
          <w:tcPr>
            <w:tcW w:w="1307" w:type="dxa"/>
          </w:tcPr>
          <w:p w:rsidR="00925C78" w:rsidRPr="00FA19B8" w:rsidRDefault="00925C78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:rsidR="00925C78" w:rsidRPr="00FA19B8" w:rsidRDefault="00925C78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:rsidR="00925C78" w:rsidRPr="00FA19B8" w:rsidRDefault="00925C78" w:rsidP="00CD7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FA19B8" w:rsidTr="00FE65AB">
        <w:tc>
          <w:tcPr>
            <w:tcW w:w="3510" w:type="dxa"/>
          </w:tcPr>
          <w:p w:rsidR="00925C78" w:rsidRPr="00FA19B8" w:rsidRDefault="00925C78" w:rsidP="00CD7368">
            <w:pPr>
              <w:tabs>
                <w:tab w:val="left" w:pos="132"/>
                <w:tab w:val="left" w:pos="252"/>
              </w:tabs>
              <w:ind w:left="372" w:right="-288" w:hanging="3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307" w:type="dxa"/>
          </w:tcPr>
          <w:p w:rsidR="00925C78" w:rsidRPr="00FA19B8" w:rsidRDefault="00225A40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:rsidR="00925C78" w:rsidRPr="00FA19B8" w:rsidRDefault="00925C78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134,275</w:t>
            </w:r>
          </w:p>
        </w:tc>
        <w:tc>
          <w:tcPr>
            <w:tcW w:w="3145" w:type="dxa"/>
          </w:tcPr>
          <w:p w:rsidR="00925C78" w:rsidRPr="00FA19B8" w:rsidRDefault="00925C78" w:rsidP="00CD7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คำนวณเป็นสัดส่วนจากอัตราร้อยละของรายได้ที่ได้รับจากการค้าตราสารหนี้สกุลเงินตราต่างประเทศ </w:t>
            </w:r>
          </w:p>
        </w:tc>
      </w:tr>
      <w:tr w:rsidR="00925C78" w:rsidRPr="00FA19B8" w:rsidTr="00FE65AB">
        <w:tc>
          <w:tcPr>
            <w:tcW w:w="3510" w:type="dxa"/>
          </w:tcPr>
          <w:p w:rsidR="00925C78" w:rsidRPr="00FA19B8" w:rsidRDefault="00925C78" w:rsidP="00CD7368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FA19B8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307" w:type="dxa"/>
          </w:tcPr>
          <w:p w:rsidR="00925C78" w:rsidRPr="00FA19B8" w:rsidRDefault="00225A40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:rsidR="00925C78" w:rsidRPr="00FA19B8" w:rsidRDefault="00925C78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268,549</w:t>
            </w:r>
          </w:p>
        </w:tc>
        <w:tc>
          <w:tcPr>
            <w:tcW w:w="3145" w:type="dxa"/>
          </w:tcPr>
          <w:p w:rsidR="00925C78" w:rsidRPr="00FA19B8" w:rsidRDefault="00925C78" w:rsidP="00CD7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คำนวณเป็นสัดส่วนจากอัตราร้อยละของรายได้ที่ได้รับจากการค้าตราสารหนี้สกุลเงินตราต่างประเทศ</w:t>
            </w:r>
          </w:p>
        </w:tc>
      </w:tr>
      <w:tr w:rsidR="00925C78" w:rsidRPr="00FA19B8" w:rsidTr="00FE65AB">
        <w:tc>
          <w:tcPr>
            <w:tcW w:w="3510" w:type="dxa"/>
          </w:tcPr>
          <w:p w:rsidR="00925C78" w:rsidRPr="00FA19B8" w:rsidRDefault="00925C78" w:rsidP="00CD7368">
            <w:pPr>
              <w:tabs>
                <w:tab w:val="left" w:pos="132"/>
                <w:tab w:val="left" w:pos="252"/>
              </w:tabs>
              <w:ind w:left="372" w:right="-288" w:hanging="3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307" w:type="dxa"/>
          </w:tcPr>
          <w:p w:rsidR="00925C78" w:rsidRPr="00FA19B8" w:rsidRDefault="00925C78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:rsidR="00925C78" w:rsidRPr="00FA19B8" w:rsidRDefault="00925C78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5" w:type="dxa"/>
          </w:tcPr>
          <w:p w:rsidR="00925C78" w:rsidRPr="00FA19B8" w:rsidRDefault="00925C78" w:rsidP="00CD7368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925C78" w:rsidRPr="00FA19B8" w:rsidTr="00FE65AB">
        <w:tc>
          <w:tcPr>
            <w:tcW w:w="3510" w:type="dxa"/>
          </w:tcPr>
          <w:p w:rsidR="00925C78" w:rsidRPr="00FA19B8" w:rsidRDefault="00925C78" w:rsidP="00CD7368">
            <w:pPr>
              <w:tabs>
                <w:tab w:val="left" w:pos="176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 กรรมการ</w:t>
            </w:r>
          </w:p>
        </w:tc>
        <w:tc>
          <w:tcPr>
            <w:tcW w:w="1307" w:type="dxa"/>
          </w:tcPr>
          <w:p w:rsidR="00925C78" w:rsidRPr="00FA19B8" w:rsidRDefault="00225A40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479</w:t>
            </w:r>
          </w:p>
        </w:tc>
        <w:tc>
          <w:tcPr>
            <w:tcW w:w="1308" w:type="dxa"/>
          </w:tcPr>
          <w:p w:rsidR="00925C78" w:rsidRPr="00FA19B8" w:rsidRDefault="00925C78" w:rsidP="00CD736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4,373</w:t>
            </w:r>
          </w:p>
        </w:tc>
        <w:tc>
          <w:tcPr>
            <w:tcW w:w="3145" w:type="dxa"/>
          </w:tcPr>
          <w:p w:rsidR="00925C78" w:rsidRPr="00FA19B8" w:rsidRDefault="00925C78" w:rsidP="00CD7368">
            <w:pPr>
              <w:ind w:left="162" w:right="-78" w:hanging="162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cs/>
              </w:rPr>
            </w:pPr>
            <w:r w:rsidRPr="00FA19B8"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85390D" w:rsidRPr="00FA19B8" w:rsidRDefault="0085390D" w:rsidP="00CD7368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ยอดคงค้างของรายการระหว่างกัน </w:t>
      </w:r>
      <w:r w:rsidR="001A0609" w:rsidRPr="00FA19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5C13" w:rsidRPr="00FA19B8">
        <w:rPr>
          <w:rFonts w:asciiTheme="majorBidi" w:hAnsiTheme="majorBidi" w:cstheme="majorBidi"/>
          <w:sz w:val="32"/>
          <w:szCs w:val="32"/>
        </w:rPr>
        <w:t>31</w:t>
      </w:r>
      <w:r w:rsidR="008E30D7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C13" w:rsidRPr="00FA19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E30D7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74CC" w:rsidRPr="00FA19B8">
        <w:rPr>
          <w:rFonts w:asciiTheme="majorBidi" w:hAnsiTheme="majorBidi" w:cstheme="majorBidi"/>
          <w:sz w:val="32"/>
          <w:szCs w:val="32"/>
        </w:rPr>
        <w:t>25</w:t>
      </w:r>
      <w:r w:rsidR="00A430D2" w:rsidRPr="00FA19B8">
        <w:rPr>
          <w:rFonts w:asciiTheme="majorBidi" w:hAnsiTheme="majorBidi" w:cstheme="majorBidi"/>
          <w:sz w:val="32"/>
          <w:szCs w:val="32"/>
        </w:rPr>
        <w:t>6</w:t>
      </w:r>
      <w:r w:rsidR="00925C78" w:rsidRPr="00FA19B8">
        <w:rPr>
          <w:rFonts w:asciiTheme="majorBidi" w:hAnsiTheme="majorBidi" w:cstheme="majorBidi"/>
          <w:sz w:val="32"/>
          <w:szCs w:val="32"/>
        </w:rPr>
        <w:t>1</w:t>
      </w:r>
      <w:r w:rsidR="008E30D7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C13" w:rsidRPr="00FA19B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674CC" w:rsidRPr="00FA19B8">
        <w:rPr>
          <w:rFonts w:asciiTheme="majorBidi" w:hAnsiTheme="majorBidi" w:cstheme="majorBidi"/>
          <w:sz w:val="32"/>
          <w:szCs w:val="32"/>
        </w:rPr>
        <w:t>25</w:t>
      </w:r>
      <w:r w:rsidR="00925C78" w:rsidRPr="00FA19B8">
        <w:rPr>
          <w:rFonts w:asciiTheme="majorBidi" w:hAnsiTheme="majorBidi" w:cstheme="majorBidi"/>
          <w:sz w:val="32"/>
          <w:szCs w:val="32"/>
        </w:rPr>
        <w:t>60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แสดงภายใต้รายการดังต่อไปนี้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53"/>
        <w:gridCol w:w="1680"/>
      </w:tblGrid>
      <w:tr w:rsidR="0085390D" w:rsidRPr="00FA19B8" w:rsidTr="00F42B1A">
        <w:tc>
          <w:tcPr>
            <w:tcW w:w="9073" w:type="dxa"/>
            <w:gridSpan w:val="3"/>
            <w:vAlign w:val="bottom"/>
          </w:tcPr>
          <w:p w:rsidR="0085390D" w:rsidRPr="00FA19B8" w:rsidRDefault="0085390D" w:rsidP="00135AD5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296,850,749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192,013,129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สินทรัพย์อื่น </w:t>
            </w:r>
            <w:r w:rsidR="00225A40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–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รายได้ค่าธรรมเนียมค้างรับ</w:t>
            </w: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  <w:lang w:val="sv-SE"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36,543,629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18,263,310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เงินให้กู้ยืมแก่พนักงาน</w:t>
            </w: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129,134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Nomura International Plc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2,350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11,048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อื่นๆ</w:t>
            </w: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108,782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Nomura Securities Co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 Ltd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564,781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579,750</w:t>
            </w:r>
          </w:p>
        </w:tc>
      </w:tr>
      <w:tr w:rsidR="00925C78" w:rsidRPr="00FA19B8" w:rsidTr="00212E3E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Nomura Holdings Inc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. 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48,344</w:t>
            </w: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5C78" w:rsidRPr="00FA19B8" w:rsidTr="00F42B1A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361,167,552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196,984,091</w:t>
            </w:r>
          </w:p>
        </w:tc>
      </w:tr>
      <w:tr w:rsidR="00925C78" w:rsidRPr="00FA19B8" w:rsidTr="00212E3E">
        <w:tc>
          <w:tcPr>
            <w:tcW w:w="5640" w:type="dxa"/>
            <w:vAlign w:val="bottom"/>
          </w:tcPr>
          <w:p w:rsidR="00925C78" w:rsidRPr="00FA19B8" w:rsidRDefault="00925C78" w:rsidP="00925C78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เจ้าหนี้อื่น - อื่น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53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925C78" w:rsidRPr="00FA19B8" w:rsidTr="00212E3E">
        <w:tc>
          <w:tcPr>
            <w:tcW w:w="5640" w:type="dxa"/>
            <w:vAlign w:val="bottom"/>
          </w:tcPr>
          <w:p w:rsidR="00925C78" w:rsidRPr="00FA19B8" w:rsidRDefault="00925C78" w:rsidP="00925C78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25C78" w:rsidRPr="00FA19B8" w:rsidRDefault="00225A40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030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871</w:t>
            </w:r>
          </w:p>
        </w:tc>
      </w:tr>
    </w:tbl>
    <w:p w:rsidR="00225A40" w:rsidRPr="00FA19B8" w:rsidRDefault="00225A40">
      <w:pPr>
        <w:rPr>
          <w:rFonts w:asciiTheme="majorBidi" w:hAnsiTheme="majorBidi" w:cstheme="majorBidi"/>
          <w:b/>
          <w:bCs/>
        </w:rPr>
      </w:pPr>
      <w:r w:rsidRPr="00FA19B8">
        <w:rPr>
          <w:rFonts w:asciiTheme="majorBidi" w:hAnsiTheme="majorBidi" w:cstheme="majorBidi"/>
          <w:b/>
          <w:bCs/>
        </w:rPr>
        <w:br w:type="page"/>
      </w:r>
    </w:p>
    <w:p w:rsidR="000F039B" w:rsidRPr="00FA19B8" w:rsidRDefault="00225A40" w:rsidP="00CD7368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F039B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:rsidR="000F039B" w:rsidRPr="00FA19B8" w:rsidRDefault="00864CE1" w:rsidP="00CD7368">
      <w:pPr>
        <w:pStyle w:val="NormalAngsanaNew"/>
        <w:spacing w:before="120"/>
        <w:ind w:left="547"/>
        <w:jc w:val="both"/>
        <w:rPr>
          <w:rFonts w:asciiTheme="majorBidi" w:hAnsiTheme="majorBidi" w:cstheme="majorBidi"/>
          <w:spacing w:val="-4"/>
        </w:rPr>
      </w:pPr>
      <w:r w:rsidRPr="00FA19B8">
        <w:rPr>
          <w:rFonts w:asciiTheme="majorBidi" w:hAnsiTheme="majorBidi" w:cstheme="majorBidi"/>
          <w:spacing w:val="-4"/>
          <w:cs/>
        </w:rPr>
        <w:t>ในระหว่าง</w:t>
      </w:r>
      <w:r w:rsidR="00995C13" w:rsidRPr="00FA19B8">
        <w:rPr>
          <w:rFonts w:asciiTheme="majorBidi" w:hAnsiTheme="majorBidi" w:cstheme="majorBidi"/>
          <w:spacing w:val="-4"/>
          <w:cs/>
        </w:rPr>
        <w:t>ปี</w:t>
      </w:r>
      <w:r w:rsidRPr="00FA19B8">
        <w:rPr>
          <w:rFonts w:asciiTheme="majorBidi" w:hAnsiTheme="majorBidi" w:cstheme="majorBidi"/>
          <w:spacing w:val="-4"/>
          <w:cs/>
        </w:rPr>
        <w:t>สิ้นสุดวันที่</w:t>
      </w:r>
      <w:r w:rsidR="00CE0F9E" w:rsidRPr="00FA19B8">
        <w:rPr>
          <w:rFonts w:asciiTheme="majorBidi" w:hAnsiTheme="majorBidi" w:cstheme="majorBidi"/>
          <w:spacing w:val="-4"/>
        </w:rPr>
        <w:t xml:space="preserve"> </w:t>
      </w:r>
      <w:r w:rsidR="00913E93" w:rsidRPr="00FA19B8">
        <w:rPr>
          <w:rFonts w:asciiTheme="majorBidi" w:hAnsiTheme="majorBidi" w:cstheme="majorBidi"/>
          <w:spacing w:val="-4"/>
        </w:rPr>
        <w:t>31</w:t>
      </w:r>
      <w:r w:rsidRPr="00FA19B8">
        <w:rPr>
          <w:rFonts w:asciiTheme="majorBidi" w:hAnsiTheme="majorBidi" w:cstheme="majorBidi"/>
          <w:spacing w:val="-4"/>
          <w:cs/>
        </w:rPr>
        <w:t xml:space="preserve"> </w:t>
      </w:r>
      <w:r w:rsidR="00995C13" w:rsidRPr="00FA19B8">
        <w:rPr>
          <w:rFonts w:asciiTheme="majorBidi" w:hAnsiTheme="majorBidi" w:cstheme="majorBidi"/>
          <w:spacing w:val="-4"/>
          <w:cs/>
        </w:rPr>
        <w:t>ธันวาคม</w:t>
      </w:r>
      <w:r w:rsidR="00CE0F9E" w:rsidRPr="00FA19B8">
        <w:rPr>
          <w:rFonts w:asciiTheme="majorBidi" w:hAnsiTheme="majorBidi" w:cstheme="majorBidi"/>
          <w:spacing w:val="-4"/>
        </w:rPr>
        <w:t xml:space="preserve"> 25</w:t>
      </w:r>
      <w:r w:rsidR="00753714" w:rsidRPr="00FA19B8">
        <w:rPr>
          <w:rFonts w:asciiTheme="majorBidi" w:hAnsiTheme="majorBidi" w:cstheme="majorBidi"/>
          <w:spacing w:val="-4"/>
        </w:rPr>
        <w:t>6</w:t>
      </w:r>
      <w:r w:rsidR="00925C78" w:rsidRPr="00FA19B8">
        <w:rPr>
          <w:rFonts w:asciiTheme="majorBidi" w:hAnsiTheme="majorBidi" w:cstheme="majorBidi"/>
          <w:spacing w:val="-4"/>
        </w:rPr>
        <w:t>1</w:t>
      </w:r>
      <w:r w:rsidR="00995C13" w:rsidRPr="00FA19B8">
        <w:rPr>
          <w:rFonts w:asciiTheme="majorBidi" w:hAnsiTheme="majorBidi" w:cstheme="majorBidi"/>
          <w:spacing w:val="-4"/>
          <w:cs/>
        </w:rPr>
        <w:t xml:space="preserve"> </w:t>
      </w:r>
      <w:r w:rsidRPr="00FA19B8">
        <w:rPr>
          <w:rFonts w:asciiTheme="majorBidi" w:hAnsiTheme="majorBidi" w:cstheme="majorBidi"/>
          <w:spacing w:val="-4"/>
          <w:cs/>
        </w:rPr>
        <w:t xml:space="preserve">และ </w:t>
      </w:r>
      <w:r w:rsidR="00CE0F9E" w:rsidRPr="00FA19B8">
        <w:rPr>
          <w:rFonts w:asciiTheme="majorBidi" w:hAnsiTheme="majorBidi" w:cstheme="majorBidi"/>
          <w:spacing w:val="-4"/>
        </w:rPr>
        <w:t>25</w:t>
      </w:r>
      <w:r w:rsidR="00925C78" w:rsidRPr="00FA19B8">
        <w:rPr>
          <w:rFonts w:asciiTheme="majorBidi" w:hAnsiTheme="majorBidi" w:cstheme="majorBidi"/>
          <w:spacing w:val="-4"/>
        </w:rPr>
        <w:t>60</w:t>
      </w:r>
      <w:r w:rsidRPr="00FA19B8">
        <w:rPr>
          <w:rFonts w:asciiTheme="majorBidi" w:hAnsiTheme="majorBidi" w:cstheme="majorBidi"/>
          <w:spacing w:val="-4"/>
          <w:cs/>
        </w:rPr>
        <w:t xml:space="preserve"> บริษัทมีค่าใช้จ่าย</w:t>
      </w:r>
      <w:r w:rsidR="000F039B" w:rsidRPr="00FA19B8">
        <w:rPr>
          <w:rFonts w:asciiTheme="majorBidi" w:hAnsiTheme="majorBidi" w:cstheme="majorBidi"/>
          <w:spacing w:val="-4"/>
          <w:cs/>
        </w:rPr>
        <w:t>ผลประโยชน์</w:t>
      </w:r>
      <w:r w:rsidRPr="00FA19B8">
        <w:rPr>
          <w:rFonts w:asciiTheme="majorBidi" w:hAnsiTheme="majorBidi" w:cstheme="majorBidi"/>
          <w:spacing w:val="-4"/>
          <w:cs/>
        </w:rPr>
        <w:t>พนักงานที่</w:t>
      </w:r>
      <w:r w:rsidR="000F039B" w:rsidRPr="00FA19B8">
        <w:rPr>
          <w:rFonts w:asciiTheme="majorBidi" w:hAnsiTheme="majorBidi" w:cstheme="majorBidi"/>
          <w:spacing w:val="-4"/>
          <w:cs/>
        </w:rPr>
        <w:t>ให้แก่</w:t>
      </w:r>
      <w:r w:rsidR="00A739B2" w:rsidRPr="00FA19B8">
        <w:rPr>
          <w:rFonts w:asciiTheme="majorBidi" w:hAnsiTheme="majorBidi" w:cstheme="majorBidi"/>
          <w:spacing w:val="-4"/>
          <w:cs/>
        </w:rPr>
        <w:t>กรรมการและผู้บริหาร</w:t>
      </w:r>
      <w:r w:rsidRPr="00FA19B8">
        <w:rPr>
          <w:rFonts w:asciiTheme="majorBidi" w:hAnsiTheme="majorBidi" w:cstheme="majorBidi"/>
          <w:spacing w:val="-4"/>
          <w:cs/>
        </w:rPr>
        <w:t xml:space="preserve"> ดังต่อไปนี้</w:t>
      </w: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4"/>
        <w:gridCol w:w="1714"/>
      </w:tblGrid>
      <w:tr w:rsidR="00995C13" w:rsidRPr="00FA19B8" w:rsidTr="00FE65AB">
        <w:tc>
          <w:tcPr>
            <w:tcW w:w="5778" w:type="dxa"/>
            <w:vAlign w:val="bottom"/>
          </w:tcPr>
          <w:p w:rsidR="00995C13" w:rsidRPr="00FA19B8" w:rsidRDefault="00995C13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:rsidR="00995C13" w:rsidRPr="00FA19B8" w:rsidRDefault="00995C13" w:rsidP="00135AD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4" w:type="dxa"/>
            <w:vAlign w:val="bottom"/>
          </w:tcPr>
          <w:p w:rsidR="00995C13" w:rsidRPr="00FA19B8" w:rsidRDefault="00995C13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95C13" w:rsidRPr="00FA19B8" w:rsidTr="00FE65AB">
        <w:tc>
          <w:tcPr>
            <w:tcW w:w="5778" w:type="dxa"/>
            <w:vAlign w:val="bottom"/>
          </w:tcPr>
          <w:p w:rsidR="00995C13" w:rsidRPr="00FA19B8" w:rsidRDefault="00995C13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8" w:type="dxa"/>
            <w:gridSpan w:val="2"/>
            <w:vAlign w:val="bottom"/>
          </w:tcPr>
          <w:p w:rsidR="00995C13" w:rsidRPr="00FA19B8" w:rsidRDefault="00995C13" w:rsidP="00135AD5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25C78"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25C78" w:rsidRPr="00FA19B8" w:rsidTr="00FE65AB">
        <w:tc>
          <w:tcPr>
            <w:tcW w:w="5778" w:type="dxa"/>
            <w:vAlign w:val="bottom"/>
          </w:tcPr>
          <w:p w:rsidR="00925C78" w:rsidRPr="00FA19B8" w:rsidRDefault="00925C78" w:rsidP="00925C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:rsidR="00925C78" w:rsidRPr="00FA19B8" w:rsidRDefault="00925C78" w:rsidP="00925C78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14" w:type="dxa"/>
            <w:vAlign w:val="bottom"/>
          </w:tcPr>
          <w:p w:rsidR="00925C78" w:rsidRPr="00FA19B8" w:rsidRDefault="00925C78" w:rsidP="00925C78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925C78" w:rsidRPr="00FA19B8" w:rsidTr="00FE65AB">
        <w:tc>
          <w:tcPr>
            <w:tcW w:w="5778" w:type="dxa"/>
            <w:vAlign w:val="bottom"/>
          </w:tcPr>
          <w:p w:rsidR="00925C78" w:rsidRPr="00FA19B8" w:rsidRDefault="00925C78" w:rsidP="00925C7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14" w:type="dxa"/>
            <w:vAlign w:val="bottom"/>
          </w:tcPr>
          <w:p w:rsidR="00925C78" w:rsidRPr="00FA19B8" w:rsidRDefault="00913E93" w:rsidP="00925C78">
            <w:pP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98,885,666</w:t>
            </w:r>
          </w:p>
        </w:tc>
        <w:tc>
          <w:tcPr>
            <w:tcW w:w="1714" w:type="dxa"/>
            <w:vAlign w:val="bottom"/>
          </w:tcPr>
          <w:p w:rsidR="00925C78" w:rsidRPr="00FA19B8" w:rsidRDefault="00925C78" w:rsidP="00925C78">
            <w:pP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95,151,143</w:t>
            </w:r>
          </w:p>
        </w:tc>
      </w:tr>
      <w:tr w:rsidR="00925C78" w:rsidRPr="00FA19B8" w:rsidTr="00FE65AB">
        <w:tc>
          <w:tcPr>
            <w:tcW w:w="5778" w:type="dxa"/>
            <w:vAlign w:val="bottom"/>
          </w:tcPr>
          <w:p w:rsidR="00925C78" w:rsidRPr="00FA19B8" w:rsidRDefault="00925C78" w:rsidP="00925C78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14" w:type="dxa"/>
            <w:vAlign w:val="bottom"/>
          </w:tcPr>
          <w:p w:rsidR="00925C78" w:rsidRPr="00FA19B8" w:rsidRDefault="00913E93" w:rsidP="00925C78">
            <w:pPr>
              <w:pBdr>
                <w:bottom w:val="sing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5,472,120</w:t>
            </w:r>
          </w:p>
        </w:tc>
        <w:tc>
          <w:tcPr>
            <w:tcW w:w="1714" w:type="dxa"/>
            <w:vAlign w:val="bottom"/>
          </w:tcPr>
          <w:p w:rsidR="00925C78" w:rsidRPr="00FA19B8" w:rsidRDefault="00925C78" w:rsidP="00925C78">
            <w:pPr>
              <w:pBdr>
                <w:bottom w:val="sing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4,800,131</w:t>
            </w:r>
          </w:p>
        </w:tc>
      </w:tr>
      <w:tr w:rsidR="00925C78" w:rsidRPr="00FA19B8" w:rsidTr="00FE65AB">
        <w:tc>
          <w:tcPr>
            <w:tcW w:w="5778" w:type="dxa"/>
            <w:vAlign w:val="bottom"/>
          </w:tcPr>
          <w:p w:rsidR="00925C78" w:rsidRPr="00FA19B8" w:rsidRDefault="00925C78" w:rsidP="00925C7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4" w:type="dxa"/>
            <w:vAlign w:val="bottom"/>
          </w:tcPr>
          <w:p w:rsidR="00925C78" w:rsidRPr="00FA19B8" w:rsidRDefault="00913E93" w:rsidP="00925C78">
            <w:pPr>
              <w:pBdr>
                <w:bottom w:val="doub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104,357,786</w:t>
            </w:r>
          </w:p>
        </w:tc>
        <w:tc>
          <w:tcPr>
            <w:tcW w:w="1714" w:type="dxa"/>
            <w:vAlign w:val="bottom"/>
          </w:tcPr>
          <w:p w:rsidR="00925C78" w:rsidRPr="00FA19B8" w:rsidRDefault="00925C78" w:rsidP="00925C78">
            <w:pPr>
              <w:pBdr>
                <w:bottom w:val="doub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99,951,274</w:t>
            </w:r>
          </w:p>
        </w:tc>
      </w:tr>
    </w:tbl>
    <w:p w:rsidR="006972BE" w:rsidRPr="00FA19B8" w:rsidRDefault="00925C78" w:rsidP="00135AD5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972BE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72BE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2BE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6972BE" w:rsidRPr="00FA19B8" w:rsidRDefault="006972BE" w:rsidP="00135AD5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</w:t>
      </w:r>
      <w:r w:rsidR="00864CE1" w:rsidRPr="00FA19B8">
        <w:rPr>
          <w:rFonts w:asciiTheme="majorBidi" w:hAnsiTheme="majorBidi" w:cstheme="majorBidi"/>
          <w:sz w:val="32"/>
          <w:szCs w:val="32"/>
          <w:cs/>
        </w:rPr>
        <w:t>ตัดสินใจสูงสุดด้านการดำเนินงาน</w:t>
      </w:r>
      <w:r w:rsidRPr="00FA19B8">
        <w:rPr>
          <w:rFonts w:asciiTheme="majorBidi" w:hAnsiTheme="majorBidi" w:cstheme="majorBidi"/>
          <w:sz w:val="32"/>
          <w:szCs w:val="32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972BE" w:rsidRPr="00FA19B8" w:rsidRDefault="006972BE" w:rsidP="00135AD5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B92B8B" w:rsidRPr="00FA19B8">
        <w:rPr>
          <w:rFonts w:asciiTheme="majorBidi" w:hAnsiTheme="majorBidi" w:cstheme="majorBidi"/>
          <w:sz w:val="32"/>
          <w:szCs w:val="32"/>
        </w:rPr>
        <w:t>4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6972BE" w:rsidRPr="00FA19B8" w:rsidRDefault="006972BE" w:rsidP="00135AD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-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ส่วนงานธุรกิจหลักทรัพย์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และการยืมและให้ยืมหลักทรัพย์</w:t>
      </w:r>
    </w:p>
    <w:p w:rsidR="006972BE" w:rsidRPr="00FA19B8" w:rsidRDefault="006972BE" w:rsidP="00135AD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-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ส่วนงานวาณิชธนกิจ เป็นส่วนงานให้บริการการจัดจำหน่ายหลักทรัพย์ การเป็นที่ปรึกษาการลงทุน และธุรกรรมที่ปรึกษาทางการเงิน</w:t>
      </w:r>
    </w:p>
    <w:p w:rsidR="0088644C" w:rsidRPr="00FA19B8" w:rsidRDefault="0088644C" w:rsidP="00CD7368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-</w:t>
      </w:r>
      <w:r w:rsidRPr="00FA19B8">
        <w:rPr>
          <w:rFonts w:asciiTheme="majorBidi" w:hAnsiTheme="majorBidi" w:cstheme="majorBidi"/>
          <w:sz w:val="32"/>
          <w:szCs w:val="32"/>
          <w:cs/>
        </w:rPr>
        <w:tab/>
        <w:t>ส่วนงานด้านตราสารหนี้ เป็นส่วนงาน</w:t>
      </w:r>
      <w:r w:rsidR="00FB76BF" w:rsidRPr="00FA19B8">
        <w:rPr>
          <w:rFonts w:asciiTheme="majorBidi" w:hAnsiTheme="majorBidi" w:cstheme="majorBidi"/>
          <w:sz w:val="32"/>
          <w:szCs w:val="32"/>
          <w:cs/>
        </w:rPr>
        <w:t>ให้บริการที่เกี่ยวเนื่องกับการซื้อขายตราสารหนี้</w:t>
      </w:r>
    </w:p>
    <w:p w:rsidR="006972BE" w:rsidRPr="00FA19B8" w:rsidRDefault="006972BE" w:rsidP="00CD7368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-</w:t>
      </w: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ส่วนงานอื่น เป็นส่วนงานสนับสนุนและบริหารจัดการ</w:t>
      </w:r>
    </w:p>
    <w:p w:rsidR="006972BE" w:rsidRPr="00FA19B8" w:rsidRDefault="006972BE" w:rsidP="00CD7368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864CE1" w:rsidRPr="00FA19B8">
        <w:rPr>
          <w:rFonts w:asciiTheme="majorBidi" w:hAnsiTheme="majorBidi" w:cstheme="majorBidi"/>
          <w:sz w:val="32"/>
          <w:szCs w:val="32"/>
          <w:cs/>
        </w:rPr>
        <w:t xml:space="preserve">และสินทรัพย์รวม </w:t>
      </w:r>
      <w:r w:rsidRPr="00FA19B8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864CE1" w:rsidRPr="00FA19B8">
        <w:rPr>
          <w:rFonts w:asciiTheme="majorBidi" w:hAnsiTheme="majorBidi" w:cstheme="majorBidi"/>
          <w:sz w:val="32"/>
          <w:szCs w:val="32"/>
          <w:cs/>
        </w:rPr>
        <w:t>และสินทรัพย์รวม</w:t>
      </w:r>
      <w:r w:rsidRPr="00FA19B8">
        <w:rPr>
          <w:rFonts w:asciiTheme="majorBidi" w:hAnsiTheme="majorBidi" w:cstheme="majorBidi"/>
          <w:sz w:val="32"/>
          <w:szCs w:val="32"/>
          <w:cs/>
        </w:rPr>
        <w:t>ในงบการเงิน</w:t>
      </w:r>
    </w:p>
    <w:p w:rsidR="00CD7368" w:rsidRPr="00FA19B8" w:rsidRDefault="00CD7368">
      <w:pPr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FA19B8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925C78" w:rsidRPr="00FA19B8" w:rsidRDefault="006972BE" w:rsidP="00CD7368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ข้อมูล</w:t>
      </w:r>
      <w:r w:rsidR="004B4226" w:rsidRPr="00FA19B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รายได้และกำไร และสินทรัพย์รวมของส่วนงานของบริษัทฯ ณ </w:t>
      </w:r>
      <w:r w:rsidR="006B7B17" w:rsidRPr="00FA19B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755F0E" w:rsidRPr="00FA19B8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835272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755F0E" w:rsidRPr="00FA19B8">
        <w:rPr>
          <w:rFonts w:asciiTheme="majorBidi" w:eastAsia="Angsana New" w:hAnsiTheme="majorBidi" w:cstheme="majorBidi"/>
          <w:sz w:val="32"/>
          <w:szCs w:val="32"/>
        </w:rPr>
        <w:t>256</w:t>
      </w:r>
      <w:r w:rsidR="00925C78" w:rsidRPr="00FA19B8">
        <w:rPr>
          <w:rFonts w:asciiTheme="majorBidi" w:eastAsia="Angsana New" w:hAnsiTheme="majorBidi" w:cstheme="majorBidi"/>
          <w:sz w:val="32"/>
          <w:szCs w:val="32"/>
        </w:rPr>
        <w:t>1</w:t>
      </w:r>
      <w:r w:rsidR="00835272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eastAsia="Angsana New" w:hAnsiTheme="majorBidi" w:cstheme="majorBidi"/>
          <w:sz w:val="32"/>
          <w:szCs w:val="32"/>
          <w:cs/>
        </w:rPr>
        <w:t>และ</w:t>
      </w:r>
      <w:r w:rsidR="00C3065F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755F0E" w:rsidRPr="00FA19B8">
        <w:rPr>
          <w:rFonts w:asciiTheme="majorBidi" w:eastAsia="Angsana New" w:hAnsiTheme="majorBidi" w:cstheme="majorBidi"/>
          <w:sz w:val="32"/>
          <w:szCs w:val="32"/>
        </w:rPr>
        <w:t>25</w:t>
      </w:r>
      <w:r w:rsidR="00925C78" w:rsidRPr="00FA19B8">
        <w:rPr>
          <w:rFonts w:asciiTheme="majorBidi" w:eastAsia="Angsana New" w:hAnsiTheme="majorBidi" w:cstheme="majorBidi"/>
          <w:sz w:val="32"/>
          <w:szCs w:val="32"/>
        </w:rPr>
        <w:t>60</w:t>
      </w:r>
      <w:r w:rsidR="00F76589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B4226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4B4226" w:rsidRPr="00FA19B8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4B4226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4B4226" w:rsidRPr="00FA19B8">
        <w:rPr>
          <w:rFonts w:asciiTheme="majorBidi" w:eastAsia="Angsana New" w:hAnsiTheme="majorBidi" w:cstheme="majorBidi"/>
          <w:sz w:val="32"/>
          <w:szCs w:val="32"/>
        </w:rPr>
        <w:t>256</w:t>
      </w:r>
      <w:r w:rsidR="00925C78" w:rsidRPr="00FA19B8">
        <w:rPr>
          <w:rFonts w:asciiTheme="majorBidi" w:eastAsia="Angsana New" w:hAnsiTheme="majorBidi" w:cstheme="majorBidi"/>
          <w:sz w:val="32"/>
          <w:szCs w:val="32"/>
        </w:rPr>
        <w:t>1</w:t>
      </w:r>
      <w:r w:rsidR="004B4226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4B4226" w:rsidRPr="00FA19B8">
        <w:rPr>
          <w:rFonts w:asciiTheme="majorBidi" w:eastAsia="Angsana New" w:hAnsiTheme="majorBidi" w:cstheme="majorBidi"/>
          <w:sz w:val="32"/>
          <w:szCs w:val="32"/>
        </w:rPr>
        <w:t>25</w:t>
      </w:r>
      <w:r w:rsidR="00925C78" w:rsidRPr="00FA19B8">
        <w:rPr>
          <w:rFonts w:asciiTheme="majorBidi" w:eastAsia="Angsana New" w:hAnsiTheme="majorBidi" w:cstheme="majorBidi"/>
          <w:sz w:val="32"/>
          <w:szCs w:val="32"/>
        </w:rPr>
        <w:t>60</w:t>
      </w:r>
      <w:r w:rsidR="004B4226" w:rsidRPr="00FA19B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F76589" w:rsidRPr="00FA19B8" w:rsidRDefault="00F76589" w:rsidP="00FA19B8">
      <w:pPr>
        <w:tabs>
          <w:tab w:val="left" w:pos="900"/>
        </w:tabs>
        <w:ind w:left="540" w:right="-187" w:hanging="540"/>
        <w:jc w:val="right"/>
        <w:rPr>
          <w:rFonts w:asciiTheme="majorBidi" w:hAnsiTheme="majorBidi" w:cstheme="majorBidi"/>
          <w:sz w:val="22"/>
          <w:szCs w:val="22"/>
        </w:rPr>
      </w:pPr>
      <w:r w:rsidRPr="00FA19B8">
        <w:rPr>
          <w:rFonts w:asciiTheme="majorBidi" w:eastAsia="Angsana New" w:hAnsiTheme="majorBidi" w:cstheme="majorBidi"/>
          <w:sz w:val="22"/>
          <w:szCs w:val="22"/>
        </w:rPr>
        <w:tab/>
      </w:r>
      <w:r w:rsidRPr="00FA19B8">
        <w:rPr>
          <w:rFonts w:asciiTheme="majorBidi" w:eastAsia="Angsana New" w:hAnsiTheme="majorBidi" w:cstheme="majorBidi"/>
          <w:sz w:val="22"/>
          <w:szCs w:val="22"/>
          <w:cs/>
        </w:rPr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76589" w:rsidRPr="00FA19B8" w:rsidTr="00B314DD">
        <w:tc>
          <w:tcPr>
            <w:tcW w:w="2370" w:type="dxa"/>
            <w:vAlign w:val="bottom"/>
          </w:tcPr>
          <w:p w:rsidR="00F76589" w:rsidRPr="00FA19B8" w:rsidRDefault="00F76589" w:rsidP="00FA19B8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FA19B8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9905E2"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  <w:r w:rsidR="00945980"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</w:t>
            </w:r>
            <w:r w:rsidR="009905E2"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</w:t>
            </w:r>
            <w:r w:rsidR="009905E2"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F76589" w:rsidRPr="00FA19B8" w:rsidTr="00B314DD">
        <w:tc>
          <w:tcPr>
            <w:tcW w:w="2370" w:type="dxa"/>
            <w:vAlign w:val="bottom"/>
          </w:tcPr>
          <w:p w:rsidR="00F76589" w:rsidRPr="00FA19B8" w:rsidRDefault="00F76589" w:rsidP="00FA19B8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FA19B8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FA19B8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FA19B8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FA19B8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FA19B8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1,1</w:t>
            </w:r>
            <w:r w:rsidR="00BA3A82" w:rsidRPr="00FA19B8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324A" w:rsidRPr="00FA1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A19B8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1,2</w:t>
            </w:r>
            <w:r w:rsidR="00BA3A82" w:rsidRPr="00FA19B8">
              <w:rPr>
                <w:rFonts w:asciiTheme="majorBidi" w:hAnsiTheme="majorBidi" w:cstheme="majorBidi"/>
                <w:sz w:val="22"/>
                <w:szCs w:val="22"/>
              </w:rPr>
              <w:t>76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221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BA3A82" w:rsidRPr="00FA19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25C78" w:rsidRPr="00FA19B8" w:rsidTr="00B314DD">
        <w:trPr>
          <w:trHeight w:val="70"/>
        </w:trPr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</w:tr>
      <w:tr w:rsidR="00925C78" w:rsidRPr="00FA19B8" w:rsidTr="00E06E46">
        <w:trPr>
          <w:trHeight w:val="495"/>
        </w:trPr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 ทางการเงิน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</w:tr>
      <w:tr w:rsidR="00925C78" w:rsidRPr="00FA19B8" w:rsidTr="00B314DD">
        <w:trPr>
          <w:trHeight w:val="70"/>
        </w:trPr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(89)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(308)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A3A82" w:rsidRPr="00FA19B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925C78" w:rsidRPr="00FA19B8" w:rsidTr="00925C78">
        <w:trPr>
          <w:trHeight w:val="270"/>
        </w:trPr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(40)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FA19B8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25C78" w:rsidRPr="00FA19B8" w:rsidTr="00B314DD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</w:tr>
    </w:tbl>
    <w:p w:rsidR="00DE4E78" w:rsidRPr="00FA19B8" w:rsidRDefault="00DE4E78" w:rsidP="00FA19B8">
      <w:pPr>
        <w:rPr>
          <w:rFonts w:asciiTheme="majorBidi" w:hAnsiTheme="majorBidi" w:cstheme="majorBidi"/>
        </w:rPr>
      </w:pP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862706" w:rsidRPr="00FA19B8" w:rsidTr="004315EE">
        <w:tc>
          <w:tcPr>
            <w:tcW w:w="2370" w:type="dxa"/>
            <w:vAlign w:val="bottom"/>
          </w:tcPr>
          <w:p w:rsidR="00862706" w:rsidRPr="00FA19B8" w:rsidRDefault="00862706" w:rsidP="00FA19B8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862706" w:rsidRPr="00FA19B8" w:rsidRDefault="00862706" w:rsidP="00FA19B8">
            <w:pPr>
              <w:ind w:right="-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A979E1" w:rsidRPr="00FA19B8" w:rsidTr="004315EE">
        <w:tc>
          <w:tcPr>
            <w:tcW w:w="2370" w:type="dxa"/>
            <w:vAlign w:val="bottom"/>
          </w:tcPr>
          <w:p w:rsidR="00A979E1" w:rsidRPr="00FA19B8" w:rsidRDefault="00A979E1" w:rsidP="00FA19B8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A979E1" w:rsidRPr="00FA19B8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 w:rsidR="00C43A9B" w:rsidRPr="00FA19B8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="00C43A9B"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A979E1" w:rsidRPr="00FA19B8" w:rsidTr="004315EE">
        <w:tc>
          <w:tcPr>
            <w:tcW w:w="2370" w:type="dxa"/>
            <w:vAlign w:val="bottom"/>
          </w:tcPr>
          <w:p w:rsidR="00A979E1" w:rsidRPr="00FA19B8" w:rsidRDefault="00A979E1" w:rsidP="00FA19B8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A979E1" w:rsidRPr="00FA19B8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FA19B8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FA19B8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FA19B8" w:rsidRDefault="00A979E1" w:rsidP="00FA19B8">
            <w:pPr>
              <w:pBdr>
                <w:bottom w:val="single" w:sz="4" w:space="1" w:color="auto"/>
              </w:pBdr>
              <w:tabs>
                <w:tab w:val="decimal" w:pos="503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FA19B8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25C78" w:rsidRPr="00FA19B8" w:rsidTr="004315EE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60</w:t>
            </w:r>
          </w:p>
        </w:tc>
      </w:tr>
      <w:tr w:rsidR="00925C78" w:rsidRPr="00FA19B8" w:rsidTr="004315EE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right="-10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</w:tr>
      <w:tr w:rsidR="00925C78" w:rsidRPr="00FA19B8" w:rsidTr="004315EE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9,863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12,75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</w:tr>
      <w:tr w:rsidR="00925C78" w:rsidRPr="00FA19B8" w:rsidTr="004315EE">
        <w:tc>
          <w:tcPr>
            <w:tcW w:w="2370" w:type="dxa"/>
            <w:vAlign w:val="bottom"/>
          </w:tcPr>
          <w:p w:rsidR="00925C78" w:rsidRPr="00FA19B8" w:rsidRDefault="00925C78" w:rsidP="00FA19B8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25C78" w:rsidRPr="00FA19B8" w:rsidRDefault="00BA3A82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9,952</w:t>
            </w:r>
          </w:p>
        </w:tc>
        <w:tc>
          <w:tcPr>
            <w:tcW w:w="729" w:type="dxa"/>
            <w:vAlign w:val="bottom"/>
          </w:tcPr>
          <w:p w:rsidR="00925C78" w:rsidRPr="00FA19B8" w:rsidRDefault="00925C78" w:rsidP="00FA19B8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12,86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</w:p>
        </w:tc>
      </w:tr>
    </w:tbl>
    <w:p w:rsidR="002C65A4" w:rsidRPr="00FA19B8" w:rsidRDefault="00BA4E26" w:rsidP="00CD7368">
      <w:pPr>
        <w:tabs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65A4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2C65A4" w:rsidRPr="00FA19B8" w:rsidRDefault="002C65A4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FA19B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FA19B8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FA19B8" w:rsidRDefault="002C65A4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2C65A4" w:rsidRPr="00FA19B8" w:rsidRDefault="002C65A4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A979E1" w:rsidRPr="00FA19B8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301F76" w:rsidRPr="00FA19B8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A979E1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979E1" w:rsidRPr="00FA19B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01F76" w:rsidRPr="00FA19B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979E1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1F76" w:rsidRPr="00FA19B8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A979E1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979E1" w:rsidRPr="00FA19B8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3230A2" w:rsidRPr="00FA19B8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DD1586" w:rsidRPr="00FA19B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979E1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AC581C" w:rsidRPr="00FA19B8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DD1586" w:rsidRPr="00FA19B8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A979E1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บริษัทฯไม่มีรายได้จาก</w:t>
      </w:r>
      <w:r w:rsidR="00A979E1" w:rsidRPr="00FA19B8">
        <w:rPr>
          <w:rFonts w:asciiTheme="majorBidi" w:hAnsiTheme="majorBidi" w:cstheme="majorBidi"/>
          <w:sz w:val="32"/>
          <w:szCs w:val="32"/>
          <w:cs/>
        </w:rPr>
        <w:t>ลูกค้ารายใดที่มีมูลค่าเท่ากับหรือมากกว่าร้อยละ</w:t>
      </w:r>
      <w:r w:rsidR="00AC581C" w:rsidRPr="00FA19B8">
        <w:rPr>
          <w:rFonts w:asciiTheme="majorBidi" w:hAnsiTheme="majorBidi" w:cstheme="majorBidi"/>
          <w:sz w:val="32"/>
          <w:szCs w:val="32"/>
        </w:rPr>
        <w:t xml:space="preserve"> 10</w:t>
      </w:r>
      <w:r w:rsidR="00A979E1" w:rsidRPr="00FA19B8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:rsidR="00CD7368" w:rsidRPr="00FA19B8" w:rsidRDefault="00CD736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FA19B8" w:rsidRDefault="00AB6490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DD1586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FA19B8" w:rsidRDefault="00027555" w:rsidP="00CD7368">
      <w:pPr>
        <w:tabs>
          <w:tab w:val="left" w:pos="2880"/>
        </w:tabs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1A0609" w:rsidRPr="00FA19B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C581C" w:rsidRPr="00FA19B8">
        <w:rPr>
          <w:rFonts w:asciiTheme="majorBidi" w:hAnsiTheme="majorBidi" w:cstheme="majorBidi"/>
          <w:sz w:val="32"/>
          <w:szCs w:val="32"/>
        </w:rPr>
        <w:t xml:space="preserve"> 31</w:t>
      </w:r>
      <w:r w:rsidR="00A979E1" w:rsidRPr="00FA19B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C581C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F76" w:rsidRPr="00FA19B8">
        <w:rPr>
          <w:rFonts w:asciiTheme="majorBidi" w:hAnsiTheme="majorBidi" w:cstheme="majorBidi"/>
          <w:sz w:val="32"/>
          <w:szCs w:val="32"/>
        </w:rPr>
        <w:t>256</w:t>
      </w:r>
      <w:r w:rsidR="00DD1586" w:rsidRPr="00FA19B8">
        <w:rPr>
          <w:rFonts w:asciiTheme="majorBidi" w:hAnsiTheme="majorBidi" w:cstheme="majorBidi"/>
          <w:sz w:val="32"/>
          <w:szCs w:val="32"/>
        </w:rPr>
        <w:t>1</w:t>
      </w:r>
      <w:r w:rsidR="00301F76" w:rsidRPr="00FA19B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581C" w:rsidRPr="00FA19B8">
        <w:rPr>
          <w:rFonts w:asciiTheme="majorBidi" w:hAnsiTheme="majorBidi" w:cstheme="majorBidi"/>
          <w:sz w:val="32"/>
          <w:szCs w:val="32"/>
        </w:rPr>
        <w:t>25</w:t>
      </w:r>
      <w:r w:rsidR="00DD1586" w:rsidRPr="00FA19B8">
        <w:rPr>
          <w:rFonts w:asciiTheme="majorBidi" w:hAnsiTheme="majorBidi" w:cstheme="majorBidi"/>
          <w:sz w:val="32"/>
          <w:szCs w:val="32"/>
        </w:rPr>
        <w:t>60</w:t>
      </w:r>
      <w:r w:rsidR="00A979E1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4A9" w:rsidRPr="00FA19B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A19B8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FA19B8" w:rsidRDefault="00DD1586" w:rsidP="00CD73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81C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581C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5F6731" w:rsidRPr="00FA19B8">
        <w:rPr>
          <w:rFonts w:asciiTheme="majorBidi" w:hAnsiTheme="majorBidi" w:cstheme="majorBidi"/>
          <w:sz w:val="32"/>
          <w:szCs w:val="32"/>
          <w:cs/>
        </w:rPr>
        <w:t>ปี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680"/>
        <w:gridCol w:w="21"/>
      </w:tblGrid>
      <w:tr w:rsidR="00027555" w:rsidRPr="00FA19B8" w:rsidTr="00F42B1A">
        <w:trPr>
          <w:gridAfter w:val="1"/>
          <w:wAfter w:w="21" w:type="dxa"/>
        </w:trPr>
        <w:tc>
          <w:tcPr>
            <w:tcW w:w="9249" w:type="dxa"/>
            <w:gridSpan w:val="3"/>
          </w:tcPr>
          <w:p w:rsidR="00027555" w:rsidRPr="00FA19B8" w:rsidRDefault="00027555" w:rsidP="00135AD5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</w:t>
            </w:r>
            <w:r w:rsidR="00073ABC"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:</w:t>
            </w:r>
            <w:r w:rsidRPr="00FA19B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A4E26" w:rsidRPr="00FA19B8" w:rsidTr="00F42B1A">
        <w:tc>
          <w:tcPr>
            <w:tcW w:w="5868" w:type="dxa"/>
          </w:tcPr>
          <w:p w:rsidR="00BA4E26" w:rsidRPr="00FA19B8" w:rsidRDefault="00BA4E26" w:rsidP="00BA4E26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BA4E26" w:rsidRPr="00FA19B8" w:rsidRDefault="00BA4E26" w:rsidP="00BA4E2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01" w:type="dxa"/>
            <w:gridSpan w:val="2"/>
            <w:vAlign w:val="bottom"/>
          </w:tcPr>
          <w:p w:rsidR="00BA4E26" w:rsidRPr="00FA19B8" w:rsidRDefault="00BA4E26" w:rsidP="00BA4E2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</w:p>
        </w:tc>
      </w:tr>
      <w:tr w:rsidR="00BA4E26" w:rsidRPr="00FA19B8" w:rsidTr="00F42B1A">
        <w:tc>
          <w:tcPr>
            <w:tcW w:w="5868" w:type="dxa"/>
          </w:tcPr>
          <w:p w:rsidR="00BA4E26" w:rsidRPr="00FA19B8" w:rsidRDefault="00BA4E26" w:rsidP="00BA4E26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BA4E26" w:rsidRPr="00FA19B8" w:rsidRDefault="00D93100" w:rsidP="00BA4E26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701" w:type="dxa"/>
            <w:gridSpan w:val="2"/>
          </w:tcPr>
          <w:p w:rsidR="00BA4E26" w:rsidRPr="00FA19B8" w:rsidRDefault="00BA4E26" w:rsidP="00BA4E26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35</w:t>
            </w:r>
          </w:p>
        </w:tc>
      </w:tr>
      <w:tr w:rsidR="00BA4E26" w:rsidRPr="00FA19B8" w:rsidTr="00F42B1A">
        <w:tc>
          <w:tcPr>
            <w:tcW w:w="5868" w:type="dxa"/>
          </w:tcPr>
          <w:p w:rsidR="00BA4E26" w:rsidRPr="00FA19B8" w:rsidRDefault="00BA4E26" w:rsidP="00BA4E26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BA4E26" w:rsidRPr="00FA19B8" w:rsidRDefault="00D93100" w:rsidP="00BA4E26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701" w:type="dxa"/>
            <w:gridSpan w:val="2"/>
          </w:tcPr>
          <w:p w:rsidR="00BA4E26" w:rsidRPr="00FA19B8" w:rsidRDefault="00BA4E26" w:rsidP="00BA4E26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17</w:t>
            </w:r>
          </w:p>
        </w:tc>
      </w:tr>
      <w:tr w:rsidR="00BA4E26" w:rsidRPr="00FA19B8" w:rsidTr="00F42B1A">
        <w:tc>
          <w:tcPr>
            <w:tcW w:w="5868" w:type="dxa"/>
          </w:tcPr>
          <w:p w:rsidR="00BA4E26" w:rsidRPr="00FA19B8" w:rsidRDefault="00BA4E26" w:rsidP="00BA4E26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BA4E26" w:rsidRPr="00FA19B8" w:rsidRDefault="00D00AB0" w:rsidP="00BA4E26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701" w:type="dxa"/>
            <w:gridSpan w:val="2"/>
          </w:tcPr>
          <w:p w:rsidR="00BA4E26" w:rsidRPr="00FA19B8" w:rsidRDefault="00BA4E26" w:rsidP="00BA4E26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eastAsia="Angsana New" w:hAnsiTheme="majorBidi" w:cstheme="majorBidi"/>
                <w:sz w:val="28"/>
                <w:szCs w:val="28"/>
              </w:rPr>
              <w:t>11</w:t>
            </w:r>
          </w:p>
        </w:tc>
      </w:tr>
    </w:tbl>
    <w:p w:rsidR="0037145C" w:rsidRPr="00FA19B8" w:rsidRDefault="00AB6490" w:rsidP="00CD7368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26DB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26DB" w:rsidRPr="00FA19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FA19B8">
        <w:rPr>
          <w:rFonts w:asciiTheme="majorBidi" w:hAnsiTheme="majorBidi" w:cstheme="majorBidi"/>
          <w:sz w:val="32"/>
          <w:szCs w:val="32"/>
        </w:rPr>
        <w:tab/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</w:t>
      </w:r>
      <w:r w:rsidR="00062155">
        <w:rPr>
          <w:rFonts w:asciiTheme="majorBidi" w:hAnsiTheme="majorBidi" w:cstheme="majorBidi" w:hint="cs"/>
          <w:sz w:val="32"/>
          <w:szCs w:val="32"/>
          <w:cs/>
        </w:rPr>
        <w:t xml:space="preserve"> บริษัท สำนักหักบัญชี (ประเทศไทย) จำกัด 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  <w:r w:rsidR="0037145C" w:rsidRPr="00FA19B8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</w:p>
    <w:p w:rsidR="0037145C" w:rsidRPr="00FA19B8" w:rsidRDefault="00AB6490" w:rsidP="00CD7368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26DB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26DB" w:rsidRPr="00FA19B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37145C" w:rsidRPr="00FA19B8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 </w:t>
      </w:r>
    </w:p>
    <w:p w:rsidR="0037145C" w:rsidRPr="00FA19B8" w:rsidRDefault="00AB6490" w:rsidP="00CD7368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543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2543" w:rsidRPr="00FA19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37145C" w:rsidRPr="00FA19B8">
        <w:rPr>
          <w:rFonts w:asciiTheme="majorBidi" w:hAnsiTheme="majorBidi" w:cstheme="majorBidi"/>
          <w:sz w:val="32"/>
          <w:szCs w:val="32"/>
        </w:rPr>
        <w:t xml:space="preserve"> 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.</w:t>
      </w:r>
      <w:r w:rsidR="0037145C" w:rsidRPr="00FA19B8">
        <w:rPr>
          <w:rFonts w:asciiTheme="majorBidi" w:hAnsiTheme="majorBidi" w:cstheme="majorBidi"/>
          <w:sz w:val="32"/>
          <w:szCs w:val="32"/>
        </w:rPr>
        <w:t>001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37145C" w:rsidRPr="00FA19B8">
        <w:rPr>
          <w:rFonts w:asciiTheme="majorBidi" w:hAnsiTheme="majorBidi" w:cstheme="majorBidi"/>
          <w:sz w:val="32"/>
          <w:szCs w:val="32"/>
        </w:rPr>
        <w:t xml:space="preserve"> 1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37145C" w:rsidRPr="00FA19B8">
        <w:rPr>
          <w:rFonts w:asciiTheme="majorBidi" w:hAnsiTheme="majorBidi" w:cstheme="majorBidi"/>
          <w:sz w:val="32"/>
          <w:szCs w:val="32"/>
        </w:rPr>
        <w:t>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.</w:t>
      </w:r>
      <w:r w:rsidR="0037145C" w:rsidRPr="00FA19B8">
        <w:rPr>
          <w:rFonts w:asciiTheme="majorBidi" w:hAnsiTheme="majorBidi" w:cstheme="majorBidi"/>
          <w:sz w:val="32"/>
          <w:szCs w:val="32"/>
        </w:rPr>
        <w:t>001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ของมูลค่าขายหน่วยลงทุนของกองทุน ทั้งนี้ ค่าธ</w:t>
      </w:r>
      <w:r w:rsidR="00670367" w:rsidRPr="00FA19B8">
        <w:rPr>
          <w:rFonts w:asciiTheme="majorBidi" w:hAnsiTheme="majorBidi" w:cstheme="majorBidi"/>
          <w:sz w:val="32"/>
          <w:szCs w:val="32"/>
          <w:cs/>
        </w:rPr>
        <w:t xml:space="preserve">รรมเนียมโดยรวมจะต้องไม่ต่ำกว่า </w:t>
      </w:r>
      <w:r w:rsidR="00514580" w:rsidRPr="00FA19B8">
        <w:rPr>
          <w:rFonts w:asciiTheme="majorBidi" w:hAnsiTheme="majorBidi" w:cstheme="majorBidi"/>
          <w:sz w:val="32"/>
          <w:szCs w:val="32"/>
        </w:rPr>
        <w:t>25</w:t>
      </w:r>
      <w:r w:rsidR="0037145C" w:rsidRPr="00FA19B8">
        <w:rPr>
          <w:rFonts w:asciiTheme="majorBidi" w:hAnsiTheme="majorBidi" w:cstheme="majorBidi"/>
          <w:sz w:val="32"/>
          <w:szCs w:val="32"/>
        </w:rPr>
        <w:t>,000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="00670367" w:rsidRPr="00FA19B8">
        <w:rPr>
          <w:rFonts w:asciiTheme="majorBidi" w:hAnsiTheme="majorBidi" w:cstheme="majorBidi"/>
          <w:sz w:val="32"/>
          <w:szCs w:val="32"/>
        </w:rPr>
        <w:t>10</w:t>
      </w:r>
      <w:r w:rsidR="0037145C" w:rsidRPr="00FA19B8">
        <w:rPr>
          <w:rFonts w:asciiTheme="majorBidi" w:hAnsiTheme="majorBidi" w:cstheme="majorBidi"/>
          <w:sz w:val="32"/>
          <w:szCs w:val="32"/>
        </w:rPr>
        <w:t>,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000</w:t>
      </w:r>
      <w:r w:rsidR="0037145C" w:rsidRPr="00FA19B8">
        <w:rPr>
          <w:rFonts w:asciiTheme="majorBidi" w:hAnsiTheme="majorBidi" w:cstheme="majorBidi"/>
          <w:sz w:val="32"/>
          <w:szCs w:val="32"/>
        </w:rPr>
        <w:t>,</w:t>
      </w:r>
      <w:r w:rsidR="00514580" w:rsidRPr="00FA19B8">
        <w:rPr>
          <w:rFonts w:asciiTheme="majorBidi" w:hAnsiTheme="majorBidi" w:cstheme="majorBidi"/>
          <w:sz w:val="32"/>
          <w:szCs w:val="32"/>
        </w:rPr>
        <w:t>000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บาทต่อปี </w:t>
      </w:r>
    </w:p>
    <w:p w:rsidR="0037145C" w:rsidRPr="00FA19B8" w:rsidRDefault="00AB6490" w:rsidP="00CD7368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7145C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145C" w:rsidRPr="00FA19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145C" w:rsidRPr="00FA19B8">
        <w:rPr>
          <w:rFonts w:asciiTheme="majorBidi" w:hAnsiTheme="majorBidi" w:cstheme="majorBidi"/>
          <w:sz w:val="32"/>
          <w:szCs w:val="32"/>
        </w:rPr>
        <w:tab/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="0037145C" w:rsidRPr="00FA19B8">
        <w:rPr>
          <w:rFonts w:asciiTheme="majorBidi" w:hAnsiTheme="majorBidi" w:cstheme="majorBidi"/>
          <w:sz w:val="32"/>
          <w:szCs w:val="32"/>
        </w:rPr>
        <w:t xml:space="preserve"> 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.</w:t>
      </w:r>
      <w:r w:rsidR="0037145C" w:rsidRPr="00FA19B8">
        <w:rPr>
          <w:rFonts w:asciiTheme="majorBidi" w:hAnsiTheme="majorBidi" w:cstheme="majorBidi"/>
          <w:sz w:val="32"/>
          <w:szCs w:val="32"/>
        </w:rPr>
        <w:t xml:space="preserve">10 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บาท และในอัตราสัญญาละ </w:t>
      </w:r>
      <w:r w:rsidR="00670367" w:rsidRPr="00FA19B8">
        <w:rPr>
          <w:rFonts w:asciiTheme="majorBidi" w:hAnsiTheme="majorBidi" w:cstheme="majorBidi"/>
          <w:sz w:val="32"/>
          <w:szCs w:val="32"/>
        </w:rPr>
        <w:t>0</w:t>
      </w:r>
      <w:r w:rsidR="00670367" w:rsidRPr="00FA19B8">
        <w:rPr>
          <w:rFonts w:asciiTheme="majorBidi" w:hAnsiTheme="majorBidi" w:cstheme="majorBidi"/>
          <w:sz w:val="32"/>
          <w:szCs w:val="32"/>
          <w:cs/>
        </w:rPr>
        <w:t>.</w:t>
      </w:r>
      <w:r w:rsidR="00670367" w:rsidRPr="00FA19B8">
        <w:rPr>
          <w:rFonts w:asciiTheme="majorBidi" w:hAnsiTheme="majorBidi" w:cstheme="majorBidi"/>
          <w:sz w:val="32"/>
          <w:szCs w:val="32"/>
        </w:rPr>
        <w:t>01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="0037145C" w:rsidRPr="00FA19B8">
        <w:rPr>
          <w:rFonts w:asciiTheme="majorBidi" w:hAnsiTheme="majorBidi" w:cstheme="majorBidi"/>
          <w:sz w:val="32"/>
          <w:szCs w:val="32"/>
        </w:rPr>
        <w:t>Single stock futures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) ที่มีราคาไม่เกิน </w:t>
      </w:r>
      <w:r w:rsidR="00670367" w:rsidRPr="00FA19B8">
        <w:rPr>
          <w:rFonts w:asciiTheme="majorBidi" w:hAnsiTheme="majorBidi" w:cstheme="majorBidi"/>
          <w:sz w:val="32"/>
          <w:szCs w:val="32"/>
        </w:rPr>
        <w:t>100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="00670367" w:rsidRPr="00FA19B8">
        <w:rPr>
          <w:rFonts w:asciiTheme="majorBidi" w:hAnsiTheme="majorBidi" w:cstheme="majorBidi"/>
          <w:sz w:val="32"/>
          <w:szCs w:val="32"/>
        </w:rPr>
        <w:t>25</w:t>
      </w:r>
      <w:r w:rsidR="0037145C" w:rsidRPr="00FA19B8">
        <w:rPr>
          <w:rFonts w:asciiTheme="majorBidi" w:hAnsiTheme="majorBidi" w:cstheme="majorBidi"/>
          <w:sz w:val="32"/>
          <w:szCs w:val="32"/>
        </w:rPr>
        <w:t>,000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FE65AB" w:rsidRPr="00FA19B8">
        <w:rPr>
          <w:rFonts w:asciiTheme="majorBidi" w:hAnsiTheme="majorBidi" w:cstheme="majorBidi"/>
          <w:sz w:val="32"/>
          <w:szCs w:val="32"/>
        </w:rPr>
        <w:t xml:space="preserve"> 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ต่อปี แต่ไม่เกิน </w:t>
      </w:r>
      <w:r w:rsidR="00670367" w:rsidRPr="00FA19B8">
        <w:rPr>
          <w:rFonts w:asciiTheme="majorBidi" w:hAnsiTheme="majorBidi" w:cstheme="majorBidi"/>
          <w:sz w:val="32"/>
          <w:szCs w:val="32"/>
        </w:rPr>
        <w:t>1</w:t>
      </w:r>
      <w:r w:rsidR="0037145C" w:rsidRPr="00FA19B8">
        <w:rPr>
          <w:rFonts w:asciiTheme="majorBidi" w:hAnsiTheme="majorBidi" w:cstheme="majorBidi"/>
          <w:sz w:val="32"/>
          <w:szCs w:val="32"/>
        </w:rPr>
        <w:t>,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>000</w:t>
      </w:r>
      <w:r w:rsidR="0037145C" w:rsidRPr="00FA19B8">
        <w:rPr>
          <w:rFonts w:asciiTheme="majorBidi" w:hAnsiTheme="majorBidi" w:cstheme="majorBidi"/>
          <w:sz w:val="32"/>
          <w:szCs w:val="32"/>
        </w:rPr>
        <w:t>,</w:t>
      </w:r>
      <w:r w:rsidR="00514580" w:rsidRPr="00FA19B8">
        <w:rPr>
          <w:rFonts w:asciiTheme="majorBidi" w:hAnsiTheme="majorBidi" w:cstheme="majorBidi"/>
          <w:sz w:val="32"/>
          <w:szCs w:val="32"/>
        </w:rPr>
        <w:t>000</w:t>
      </w:r>
      <w:r w:rsidR="0037145C" w:rsidRPr="00FA19B8">
        <w:rPr>
          <w:rFonts w:asciiTheme="majorBidi" w:hAnsiTheme="majorBidi" w:cstheme="majorBidi"/>
          <w:sz w:val="32"/>
          <w:szCs w:val="32"/>
          <w:cs/>
        </w:rPr>
        <w:t xml:space="preserve"> บาทต่อปี </w:t>
      </w:r>
    </w:p>
    <w:p w:rsidR="00CD7368" w:rsidRPr="00FA19B8" w:rsidRDefault="00CD736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D3639" w:rsidRDefault="00DB41AA" w:rsidP="00723C84">
      <w:pPr>
        <w:tabs>
          <w:tab w:val="left" w:pos="360"/>
          <w:tab w:val="left" w:pos="2880"/>
        </w:tabs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A4E26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>.6</w:t>
      </w:r>
      <w:r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1E0F" w:rsidRPr="00FA19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1E0F" w:rsidRPr="00FA19B8">
        <w:rPr>
          <w:rFonts w:asciiTheme="majorBidi" w:hAnsiTheme="majorBidi" w:cstheme="majorBidi"/>
          <w:sz w:val="32"/>
          <w:szCs w:val="32"/>
        </w:rPr>
        <w:t>31</w:t>
      </w:r>
      <w:r w:rsidR="00AC1E0F" w:rsidRPr="00FA19B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1E0F" w:rsidRPr="00FA19B8">
        <w:rPr>
          <w:rFonts w:asciiTheme="majorBidi" w:hAnsiTheme="majorBidi" w:cstheme="majorBidi"/>
          <w:sz w:val="32"/>
          <w:szCs w:val="32"/>
        </w:rPr>
        <w:t>2561</w:t>
      </w:r>
      <w:r w:rsidR="00AC1E0F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บริษัทฯ มีคดีอาญาและคดีแพ่งที่ถูกฟ้องโดยโจทก์ซึ่งเป็นเอกชนรายหนึ่ง </w:t>
      </w:r>
    </w:p>
    <w:p w:rsidR="00BD3639" w:rsidRDefault="00BD3639" w:rsidP="00723C84">
      <w:pPr>
        <w:tabs>
          <w:tab w:val="left" w:pos="360"/>
          <w:tab w:val="left" w:pos="2880"/>
        </w:tabs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67783">
        <w:rPr>
          <w:rFonts w:asciiTheme="majorBidi" w:hAnsiTheme="majorBidi" w:cstheme="majorBidi" w:hint="cs"/>
          <w:sz w:val="32"/>
          <w:szCs w:val="32"/>
          <w:cs/>
        </w:rPr>
        <w:t>ใ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นคดีอาญา เมื่อวันที่ </w:t>
      </w:r>
      <w:r w:rsidR="00467783" w:rsidRPr="00467783">
        <w:rPr>
          <w:rFonts w:asciiTheme="majorBidi" w:hAnsiTheme="majorBidi" w:cstheme="majorBidi"/>
          <w:sz w:val="32"/>
          <w:szCs w:val="32"/>
        </w:rPr>
        <w:t>16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67783" w:rsidRPr="00467783">
        <w:rPr>
          <w:rFonts w:asciiTheme="majorBidi" w:hAnsiTheme="majorBidi" w:cstheme="majorBidi"/>
          <w:sz w:val="32"/>
          <w:szCs w:val="32"/>
        </w:rPr>
        <w:t>2561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ศาลชั้นต้นพิพากษาปรับบริษัทฯ เป็นเงิน </w:t>
      </w:r>
      <w:r w:rsidR="00467783" w:rsidRPr="00467783">
        <w:rPr>
          <w:rFonts w:asciiTheme="majorBidi" w:hAnsiTheme="majorBidi" w:cstheme="majorBidi"/>
          <w:sz w:val="32"/>
          <w:szCs w:val="32"/>
        </w:rPr>
        <w:t>120,000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บาท ตามความผิดฐานฉ้อโกง บริษัทฯ ไม่อาจเห็นพ้องด้วยกับคำวินิจฉัยและคำพิพากษาดังกล่าว และได้ยื่นอุทธรณ์คำพิพากษาของศาลชั้นต้นต่อศาล</w:t>
      </w:r>
      <w:r w:rsidR="00723C84">
        <w:rPr>
          <w:rFonts w:asciiTheme="majorBidi" w:hAnsiTheme="majorBidi" w:cstheme="majorBidi" w:hint="cs"/>
          <w:sz w:val="32"/>
          <w:szCs w:val="32"/>
          <w:cs/>
        </w:rPr>
        <w:t>อุทธรณ์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แล้วในวันที่ </w:t>
      </w:r>
      <w:r w:rsidR="00467783" w:rsidRPr="00467783">
        <w:rPr>
          <w:rFonts w:asciiTheme="majorBidi" w:hAnsiTheme="majorBidi" w:cstheme="majorBidi"/>
          <w:sz w:val="32"/>
          <w:szCs w:val="32"/>
        </w:rPr>
        <w:t>13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67783" w:rsidRPr="00467783">
        <w:rPr>
          <w:rFonts w:asciiTheme="majorBidi" w:hAnsiTheme="majorBidi" w:cstheme="majorBidi"/>
          <w:sz w:val="32"/>
          <w:szCs w:val="32"/>
        </w:rPr>
        <w:t>2561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ในคดีเดียวกันนี้ข้อหาความผิดตามพระราชบัญญัติหลักทรัพย์และตลาดหลักทรัพย์ พ.ศ. </w:t>
      </w:r>
      <w:r w:rsidR="00467783" w:rsidRPr="00467783">
        <w:rPr>
          <w:rFonts w:asciiTheme="majorBidi" w:hAnsiTheme="majorBidi" w:cstheme="majorBidi"/>
          <w:sz w:val="32"/>
          <w:szCs w:val="32"/>
        </w:rPr>
        <w:t>2535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นั้น ศาลชั้นต้นพิพากษายกฟ้อง โดยโจทก์อุทธรณ์ในประเด็นนี้ และเมื่อวันที่ </w:t>
      </w:r>
      <w:r w:rsidR="00467783" w:rsidRPr="00467783">
        <w:rPr>
          <w:rFonts w:asciiTheme="majorBidi" w:hAnsiTheme="majorBidi" w:cstheme="majorBidi"/>
          <w:sz w:val="32"/>
          <w:szCs w:val="32"/>
        </w:rPr>
        <w:t>5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467783" w:rsidRPr="00467783">
        <w:rPr>
          <w:rFonts w:asciiTheme="majorBidi" w:hAnsiTheme="majorBidi" w:cstheme="majorBidi"/>
          <w:sz w:val="32"/>
          <w:szCs w:val="32"/>
        </w:rPr>
        <w:t>2561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บริษัทฯ ได้ยื่นคำแก้อุทธรณ์ของโจทก์แล้ว คดียังไม่ถึงที่สุด </w:t>
      </w:r>
    </w:p>
    <w:p w:rsidR="00467783" w:rsidRPr="00467783" w:rsidRDefault="00BD3639" w:rsidP="00723C84">
      <w:pPr>
        <w:tabs>
          <w:tab w:val="left" w:pos="360"/>
          <w:tab w:val="left" w:pos="2880"/>
        </w:tabs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ในคดีแพ่ง เมื่อวันที่ </w:t>
      </w:r>
      <w:r w:rsidR="00467783" w:rsidRPr="00467783">
        <w:rPr>
          <w:rFonts w:asciiTheme="majorBidi" w:hAnsiTheme="majorBidi" w:cstheme="majorBidi"/>
          <w:sz w:val="32"/>
          <w:szCs w:val="32"/>
        </w:rPr>
        <w:t>30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F6BB7">
        <w:rPr>
          <w:rFonts w:asciiTheme="majorBidi" w:hAnsiTheme="majorBidi" w:cstheme="majorBidi"/>
          <w:sz w:val="32"/>
          <w:szCs w:val="32"/>
        </w:rPr>
        <w:t>2561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โจทก์รายดังกล่าวได้ยื่นฟ้องคดีแพ่งต่อบริษัทฯและจำเลยอื่นอีก </w:t>
      </w:r>
      <w:r w:rsidR="00467783" w:rsidRPr="00467783">
        <w:rPr>
          <w:rFonts w:asciiTheme="majorBidi" w:hAnsiTheme="majorBidi" w:cstheme="majorBidi"/>
          <w:sz w:val="32"/>
          <w:szCs w:val="32"/>
        </w:rPr>
        <w:t xml:space="preserve">3 </w:t>
      </w:r>
      <w:r w:rsidR="00467783" w:rsidRPr="00467783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 ในข้อหาละเมิดและเรียกค่าเสียหาย </w:t>
      </w:r>
      <w:r w:rsidR="00A139DB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A139DB">
        <w:rPr>
          <w:rFonts w:asciiTheme="majorBidi" w:hAnsiTheme="majorBidi" w:cstheme="majorBidi"/>
          <w:sz w:val="32"/>
          <w:szCs w:val="32"/>
        </w:rPr>
        <w:t>18</w:t>
      </w:r>
      <w:r w:rsidR="00A139DB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A139DB">
        <w:rPr>
          <w:rFonts w:asciiTheme="majorBidi" w:hAnsiTheme="majorBidi" w:cstheme="majorBidi"/>
          <w:sz w:val="32"/>
          <w:szCs w:val="32"/>
        </w:rPr>
        <w:t xml:space="preserve">2562 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A139DB">
        <w:rPr>
          <w:rFonts w:asciiTheme="majorBidi" w:hAnsiTheme="majorBidi" w:cstheme="majorBidi" w:hint="cs"/>
          <w:sz w:val="32"/>
          <w:szCs w:val="32"/>
          <w:cs/>
        </w:rPr>
        <w:t>ได้ยื่นคำให้การและคำร้อง</w:t>
      </w:r>
      <w:bookmarkStart w:id="2" w:name="_GoBack"/>
      <w:bookmarkEnd w:id="2"/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ขอให้ศาลจำหน่ายคดีชั่วคราวจนกว่าคดีอาญาจะถึงที่สุด เนื่องจากคดีแพ่งนี้มีมูลคดีเดียวกันกับคดีอาญาข้างต้น </w:t>
      </w:r>
      <w:r w:rsidR="00723C84">
        <w:rPr>
          <w:rFonts w:asciiTheme="majorBidi" w:hAnsiTheme="majorBidi" w:cstheme="majorBidi" w:hint="cs"/>
          <w:sz w:val="32"/>
          <w:szCs w:val="32"/>
          <w:cs/>
        </w:rPr>
        <w:t>ศาลแพ่งได้มีคำสั่งรับคำให้การของบริษัทฯ และมีคำสั่งให้จำหน่ายคดีชั่วคราว</w:t>
      </w:r>
      <w:r w:rsidR="00994934">
        <w:rPr>
          <w:rFonts w:asciiTheme="majorBidi" w:hAnsiTheme="majorBidi" w:cstheme="majorBidi" w:hint="cs"/>
          <w:sz w:val="32"/>
          <w:szCs w:val="32"/>
          <w:cs/>
        </w:rPr>
        <w:t>จ</w:t>
      </w:r>
      <w:r w:rsidR="00723C84">
        <w:rPr>
          <w:rFonts w:asciiTheme="majorBidi" w:hAnsiTheme="majorBidi" w:cstheme="majorBidi" w:hint="cs"/>
          <w:sz w:val="32"/>
          <w:szCs w:val="32"/>
          <w:cs/>
        </w:rPr>
        <w:t>น</w:t>
      </w:r>
      <w:r w:rsidR="009F29C6">
        <w:rPr>
          <w:rFonts w:asciiTheme="majorBidi" w:hAnsiTheme="majorBidi" w:cstheme="majorBidi" w:hint="cs"/>
          <w:sz w:val="32"/>
          <w:szCs w:val="32"/>
          <w:cs/>
        </w:rPr>
        <w:t>กว่า</w:t>
      </w:r>
      <w:r w:rsidR="00723C84">
        <w:rPr>
          <w:rFonts w:asciiTheme="majorBidi" w:hAnsiTheme="majorBidi" w:cstheme="majorBidi" w:hint="cs"/>
          <w:sz w:val="32"/>
          <w:szCs w:val="32"/>
          <w:cs/>
        </w:rPr>
        <w:t xml:space="preserve">คดีอาญาจะถึงที่สุด </w:t>
      </w:r>
      <w:r w:rsidR="00A139D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>โอกาสที่จะเกิดความเสียหายเพิ่มเติม</w:t>
      </w:r>
      <w:r w:rsidR="00A139DB">
        <w:rPr>
          <w:rFonts w:asciiTheme="majorBidi" w:hAnsiTheme="majorBidi" w:cstheme="majorBidi" w:hint="cs"/>
          <w:sz w:val="32"/>
          <w:szCs w:val="32"/>
          <w:cs/>
        </w:rPr>
        <w:t>นั้นมี</w:t>
      </w:r>
      <w:r w:rsidR="00467783" w:rsidRPr="00467783">
        <w:rPr>
          <w:rFonts w:asciiTheme="majorBidi" w:hAnsiTheme="majorBidi" w:cstheme="majorBidi"/>
          <w:sz w:val="32"/>
          <w:szCs w:val="32"/>
          <w:cs/>
        </w:rPr>
        <w:t xml:space="preserve">น้อยมาก </w:t>
      </w:r>
    </w:p>
    <w:p w:rsidR="00027555" w:rsidRPr="00FA19B8" w:rsidRDefault="00557ED0" w:rsidP="00723C84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C0784" w:rsidRPr="00FA19B8" w:rsidRDefault="00E613EA" w:rsidP="00723C84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4C0784" w:rsidRPr="00FA19B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 หมายถึง สัญญาใด ๆ ที่ทำให้สิ</w:t>
      </w:r>
      <w:r w:rsidR="00C46143" w:rsidRPr="00FA19B8">
        <w:rPr>
          <w:rFonts w:asciiTheme="majorBidi" w:hAnsiTheme="majorBidi" w:cstheme="majorBidi"/>
          <w:sz w:val="32"/>
          <w:szCs w:val="32"/>
          <w:cs/>
        </w:rPr>
        <w:t>นทรัพย์ทางการเงินของกิจการหนึ่งและหนี้สินทาง</w:t>
      </w:r>
      <w:r w:rsidR="00224320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143" w:rsidRPr="00FA19B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C0784" w:rsidRPr="00FA19B8">
        <w:rPr>
          <w:rFonts w:asciiTheme="majorBidi" w:hAnsiTheme="majorBidi" w:cstheme="majorBidi"/>
          <w:sz w:val="32"/>
          <w:szCs w:val="32"/>
          <w:cs/>
        </w:rPr>
        <w:t>หรือตราสารทุนของอีกกิจการหนึ่งเพิ่มขึ้น</w:t>
      </w:r>
    </w:p>
    <w:p w:rsidR="00312357" w:rsidRPr="00FA19B8" w:rsidRDefault="00557ED0" w:rsidP="00723C84">
      <w:pPr>
        <w:tabs>
          <w:tab w:val="left" w:pos="216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778EB" w:rsidRPr="00FA1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8EB" w:rsidRPr="00FA19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2357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357" w:rsidRPr="00FA19B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  <w:r w:rsidR="00E613EA" w:rsidRPr="00FA19B8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27555" w:rsidRPr="00FA19B8" w:rsidRDefault="00027555" w:rsidP="00723C8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บริษัทฯมีเครื่องมือ</w:t>
      </w:r>
      <w:r w:rsidR="007977CB" w:rsidRPr="00FA19B8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ทางการเงินที่สำคัญที่แสดงในงบแสดงฐานะการเงิน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BD363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</w:t>
      </w:r>
      <w:r w:rsidR="00BC5018" w:rsidRPr="00FA19B8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BC5018" w:rsidRPr="00FA19B8">
        <w:rPr>
          <w:rFonts w:asciiTheme="majorBidi" w:hAnsiTheme="majorBidi" w:cstheme="majorBidi"/>
          <w:sz w:val="32"/>
          <w:szCs w:val="32"/>
          <w:cs/>
        </w:rPr>
        <w:t>สด</w:t>
      </w:r>
      <w:r w:rsidR="00E341F3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0784" w:rsidRPr="00FA19B8">
        <w:rPr>
          <w:rFonts w:asciiTheme="majorBidi" w:hAnsiTheme="majorBidi" w:cstheme="majorBidi"/>
          <w:spacing w:val="-6"/>
          <w:sz w:val="32"/>
          <w:szCs w:val="32"/>
          <w:cs/>
        </w:rPr>
        <w:t>ลูกหนี้</w:t>
      </w:r>
      <w:r w:rsidR="00A6387A" w:rsidRPr="00FA19B8">
        <w:rPr>
          <w:rFonts w:asciiTheme="majorBidi" w:hAnsiTheme="majorBidi" w:cstheme="majorBidi"/>
          <w:spacing w:val="-6"/>
          <w:sz w:val="32"/>
          <w:szCs w:val="32"/>
          <w:cs/>
        </w:rPr>
        <w:t>/เจ้าหนี้</w:t>
      </w:r>
      <w:r w:rsidR="004C0784" w:rsidRPr="00FA19B8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</w:t>
      </w:r>
      <w:r w:rsidR="00AC376C"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และบริษัทหลักทรัพย์ 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ลูกหนี้</w:t>
      </w:r>
      <w:r w:rsidR="00B2415E" w:rsidRPr="00FA19B8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4D2E53" w:rsidRPr="00FA19B8">
        <w:rPr>
          <w:rFonts w:asciiTheme="majorBidi" w:hAnsiTheme="majorBidi" w:cstheme="majorBidi"/>
          <w:spacing w:val="-6"/>
          <w:sz w:val="32"/>
          <w:szCs w:val="32"/>
          <w:cs/>
        </w:rPr>
        <w:t>เจ้าหนี้</w:t>
      </w: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>ธุรกิจหลักทรัพย์และสัญญาซื้อขายล่วงหน้า</w:t>
      </w:r>
      <w:r w:rsidR="00224320"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F5DE7" w:rsidRPr="00FA19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เงินลงทุน </w:t>
      </w:r>
      <w:r w:rsidR="00B6646D" w:rsidRPr="00FA19B8">
        <w:rPr>
          <w:rFonts w:asciiTheme="majorBidi" w:hAnsiTheme="majorBidi" w:cstheme="majorBidi"/>
          <w:spacing w:val="-8"/>
          <w:sz w:val="32"/>
          <w:szCs w:val="32"/>
          <w:cs/>
        </w:rPr>
        <w:t>เงินให้กู้ยืมแก่พนักงาน</w:t>
      </w:r>
      <w:r w:rsidR="008738A9"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21278" w:rsidRPr="00FA19B8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เงินกู้ยืมจากสถาบันการเงิน</w:t>
      </w:r>
      <w:r w:rsidR="00AF187E" w:rsidRPr="00FA19B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F6EAD" w:rsidRPr="00FA19B8">
        <w:rPr>
          <w:rFonts w:asciiTheme="majorBidi" w:hAnsiTheme="majorBidi" w:cstheme="majorBidi"/>
          <w:spacing w:val="-8"/>
          <w:sz w:val="32"/>
          <w:szCs w:val="32"/>
          <w:cs/>
        </w:rPr>
        <w:t>และตราสารหนี้ที่ออกและเงินกู้ยืมอื่น</w:t>
      </w:r>
      <w:r w:rsidR="00413DFB" w:rsidRPr="00FA19B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A19B8">
        <w:rPr>
          <w:rFonts w:asciiTheme="majorBidi" w:hAnsiTheme="majorBidi" w:cstheme="majorBidi"/>
          <w:spacing w:val="-8"/>
          <w:sz w:val="32"/>
          <w:szCs w:val="32"/>
          <w:cs/>
        </w:rPr>
        <w:t>บริษัทฯมีความเสี่ยงที่เกี่ยวข้องกับเครื่องมือทางการ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เงินดังกล่าว </w:t>
      </w:r>
      <w:r w:rsidR="00C83EAC" w:rsidRPr="00FA19B8">
        <w:rPr>
          <w:rFonts w:asciiTheme="majorBidi" w:hAnsiTheme="majorBidi" w:cstheme="majorBidi"/>
          <w:sz w:val="32"/>
          <w:szCs w:val="32"/>
          <w:cs/>
        </w:rPr>
        <w:t>และมีนโยบายการบริหารความเสี่ยง ดังนี้</w:t>
      </w:r>
    </w:p>
    <w:p w:rsidR="00027555" w:rsidRPr="00FA19B8" w:rsidRDefault="006778EB" w:rsidP="00723C84">
      <w:pPr>
        <w:tabs>
          <w:tab w:val="left" w:pos="2160"/>
        </w:tabs>
        <w:spacing w:before="8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BA4E26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:rsidR="00027555" w:rsidRPr="00FA19B8" w:rsidRDefault="00E613EA" w:rsidP="00723C84">
      <w:pPr>
        <w:spacing w:before="8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บริษัทฯมีความเสี่ยงด้านการให้สินเชื่อที่เกี่ยวเ</w:t>
      </w:r>
      <w:r w:rsidR="00270BC3" w:rsidRPr="00FA19B8">
        <w:rPr>
          <w:rFonts w:asciiTheme="majorBidi" w:hAnsiTheme="majorBidi" w:cstheme="majorBidi"/>
          <w:sz w:val="32"/>
          <w:szCs w:val="32"/>
          <w:cs/>
        </w:rPr>
        <w:t>นื่องกับลูกหนี้ธุรกิจหลักทรัพย์</w:t>
      </w:r>
      <w:r w:rsidR="004C0784" w:rsidRPr="00FA19B8">
        <w:rPr>
          <w:rFonts w:asciiTheme="majorBidi" w:hAnsiTheme="majorBidi" w:cstheme="majorBidi"/>
          <w:sz w:val="32"/>
          <w:szCs w:val="32"/>
          <w:cs/>
        </w:rPr>
        <w:t xml:space="preserve">และสัญญาซื้อขายล่วงหน้า 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D2E53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</w:t>
      </w:r>
      <w:r w:rsidR="0010135D" w:rsidRPr="00FA19B8">
        <w:rPr>
          <w:rFonts w:asciiTheme="majorBidi" w:hAnsiTheme="majorBidi" w:cstheme="majorBidi"/>
          <w:sz w:val="32"/>
          <w:szCs w:val="32"/>
          <w:cs/>
        </w:rPr>
        <w:t xml:space="preserve">ำคัญจากการให้สินเชื่อ นอกจากนี้ 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027555" w:rsidRPr="00FA19B8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สินเชื่อของบริษัทฯไม่มีการกระจุกตัวเนื่องจากบริษัทฯมีฐานของลูกค้าที่หลากหลายและมีอยู่จำนวนมาก</w:t>
      </w:r>
      <w:r w:rsidR="00027555" w:rsidRPr="00FA19B8">
        <w:rPr>
          <w:rFonts w:asciiTheme="majorBidi" w:hAnsiTheme="majorBidi" w:cstheme="majorBidi"/>
          <w:sz w:val="32"/>
          <w:szCs w:val="32"/>
          <w:cs/>
        </w:rPr>
        <w:t>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7753B8" w:rsidRPr="00FA19B8">
        <w:rPr>
          <w:rFonts w:asciiTheme="majorBidi" w:hAnsiTheme="majorBidi" w:cstheme="majorBidi"/>
          <w:sz w:val="32"/>
          <w:szCs w:val="32"/>
          <w:cs/>
        </w:rPr>
        <w:t>ลูกหนี้สำนักหัก</w:t>
      </w:r>
      <w:r w:rsidR="007753B8" w:rsidRPr="00FA19B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บัญชี </w:t>
      </w:r>
      <w:r w:rsidR="00027555" w:rsidRPr="00FA19B8">
        <w:rPr>
          <w:rFonts w:asciiTheme="majorBidi" w:hAnsiTheme="majorBidi" w:cstheme="majorBidi"/>
          <w:spacing w:val="-4"/>
          <w:sz w:val="32"/>
          <w:szCs w:val="32"/>
          <w:cs/>
        </w:rPr>
        <w:t>ลูกหนี้ธุรกิจหลักทรัพย์</w:t>
      </w:r>
      <w:r w:rsidR="004C0784" w:rsidRPr="00FA19B8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และสัญญาซื้อขายล่วงหน้า</w:t>
      </w:r>
      <w:r w:rsidR="007753B8"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F0ED6" w:rsidRPr="00FA19B8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เงินให้กู้ยืมแก่พนักงาน</w:t>
      </w:r>
      <w:r w:rsidR="007977CB" w:rsidRPr="00FA19B8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</w:t>
      </w:r>
      <w:r w:rsidR="00FE774F" w:rsidRPr="00FA19B8">
        <w:rPr>
          <w:rFonts w:asciiTheme="majorBidi" w:hAnsiTheme="majorBidi" w:cstheme="majorBidi"/>
          <w:spacing w:val="-4"/>
          <w:sz w:val="32"/>
          <w:szCs w:val="32"/>
          <w:cs/>
        </w:rPr>
        <w:t>แสดงฐานะ</w:t>
      </w:r>
      <w:r w:rsidR="007977CB" w:rsidRPr="00FA19B8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</w:p>
    <w:p w:rsidR="00027555" w:rsidRPr="00FA19B8" w:rsidRDefault="006778EB" w:rsidP="00723C84">
      <w:pPr>
        <w:tabs>
          <w:tab w:val="left" w:pos="2160"/>
        </w:tabs>
        <w:spacing w:before="8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BA4E26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 xml:space="preserve">ความเสี่ยงด้านอัตราดอกเบี้ย </w:t>
      </w:r>
    </w:p>
    <w:p w:rsidR="00C83EAC" w:rsidRPr="00FA19B8" w:rsidRDefault="004B1556" w:rsidP="00723C84">
      <w:pPr>
        <w:tabs>
          <w:tab w:val="left" w:pos="288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9E2014" w:rsidRPr="00FA19B8">
        <w:rPr>
          <w:rFonts w:asciiTheme="majorBidi" w:hAnsiTheme="majorBidi" w:cstheme="majorBidi"/>
          <w:sz w:val="32"/>
          <w:szCs w:val="32"/>
          <w:cs/>
        </w:rPr>
        <w:t>ด้าน</w:t>
      </w:r>
      <w:r w:rsidRPr="00FA19B8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9E2014" w:rsidRPr="00FA19B8">
        <w:rPr>
          <w:rFonts w:asciiTheme="majorBidi" w:hAnsiTheme="majorBidi" w:cstheme="majorBidi"/>
          <w:sz w:val="32"/>
          <w:szCs w:val="32"/>
          <w:cs/>
        </w:rPr>
        <w:t xml:space="preserve"> คือ ความเสี่ยงที่มูลค่าของสินทรัพย์และหนี้สินทางการเงินจะเปลี่ยนแปลงไป</w:t>
      </w:r>
      <w:r w:rsidR="009E2014" w:rsidRPr="00FA19B8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เนื่องจากการเปลี่ยนแปลงของ</w:t>
      </w:r>
      <w:r w:rsidR="007753B8" w:rsidRPr="00FA19B8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="009E2014" w:rsidRPr="00FA19B8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ดอกเบี้ยในตลาด</w:t>
      </w:r>
      <w:r w:rsidRPr="00FA1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83EAC" w:rsidRPr="00FA19B8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เนื่องจากสินทรัพย์และหนี้สินทางการ</w:t>
      </w:r>
      <w:r w:rsidR="00C83EAC" w:rsidRPr="00FA19B8">
        <w:rPr>
          <w:rFonts w:asciiTheme="majorBidi" w:hAnsiTheme="majorBidi" w:cstheme="majorBidi"/>
          <w:sz w:val="32"/>
          <w:szCs w:val="32"/>
          <w:cs/>
        </w:rPr>
        <w:t xml:space="preserve">เงินของบริษัทฯส่วนใหญ่มีระยะเวลาครบกำหนดไม่เกิน </w:t>
      </w:r>
      <w:r w:rsidR="006778EB" w:rsidRPr="00FA19B8">
        <w:rPr>
          <w:rFonts w:asciiTheme="majorBidi" w:hAnsiTheme="majorBidi" w:cstheme="majorBidi"/>
          <w:sz w:val="32"/>
          <w:szCs w:val="32"/>
        </w:rPr>
        <w:t xml:space="preserve">1 </w:t>
      </w:r>
      <w:r w:rsidR="00C83EAC" w:rsidRPr="00FA19B8">
        <w:rPr>
          <w:rFonts w:asciiTheme="majorBidi" w:hAnsiTheme="majorBidi" w:cstheme="majorBidi"/>
          <w:sz w:val="32"/>
          <w:szCs w:val="32"/>
          <w:cs/>
        </w:rPr>
        <w:t>ปี หรือมีอัตราดอกเบี้ยปรับขึ้นลงตามอัตราตลาด ความเสี่ยงจากอัตราดอกเบี้ยของบริษัทฯจึงอยู่ในระดับต่ำ</w:t>
      </w:r>
    </w:p>
    <w:p w:rsidR="00BA4E26" w:rsidRPr="00FA19B8" w:rsidRDefault="00C83EAC" w:rsidP="00CD7368">
      <w:pPr>
        <w:tabs>
          <w:tab w:val="left" w:pos="28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A0609" w:rsidRPr="00FA19B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778EB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555F" w:rsidRPr="00FA19B8">
        <w:rPr>
          <w:rFonts w:asciiTheme="majorBidi" w:hAnsiTheme="majorBidi" w:cstheme="majorBidi"/>
          <w:sz w:val="32"/>
          <w:szCs w:val="32"/>
        </w:rPr>
        <w:t xml:space="preserve">31 </w:t>
      </w:r>
      <w:r w:rsidR="007C555F" w:rsidRPr="00FA19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78EB" w:rsidRPr="00FA19B8">
        <w:rPr>
          <w:rFonts w:asciiTheme="majorBidi" w:hAnsiTheme="majorBidi" w:cstheme="majorBidi"/>
          <w:sz w:val="32"/>
          <w:szCs w:val="32"/>
        </w:rPr>
        <w:t>25</w:t>
      </w:r>
      <w:r w:rsidR="00AC376C" w:rsidRPr="00FA19B8">
        <w:rPr>
          <w:rFonts w:asciiTheme="majorBidi" w:hAnsiTheme="majorBidi" w:cstheme="majorBidi"/>
          <w:sz w:val="32"/>
          <w:szCs w:val="32"/>
        </w:rPr>
        <w:t>6</w:t>
      </w:r>
      <w:r w:rsidR="00BA4E26" w:rsidRPr="00FA19B8">
        <w:rPr>
          <w:rFonts w:asciiTheme="majorBidi" w:hAnsiTheme="majorBidi" w:cstheme="majorBidi"/>
          <w:sz w:val="32"/>
          <w:szCs w:val="32"/>
        </w:rPr>
        <w:t>1</w:t>
      </w:r>
      <w:r w:rsidR="00D92AE6" w:rsidRPr="00FA19B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778EB" w:rsidRPr="00FA19B8">
        <w:rPr>
          <w:rFonts w:asciiTheme="majorBidi" w:hAnsiTheme="majorBidi" w:cstheme="majorBidi"/>
          <w:sz w:val="32"/>
          <w:szCs w:val="32"/>
        </w:rPr>
        <w:t xml:space="preserve"> 25</w:t>
      </w:r>
      <w:r w:rsidR="00BA4E26" w:rsidRPr="00FA19B8">
        <w:rPr>
          <w:rFonts w:asciiTheme="majorBidi" w:hAnsiTheme="majorBidi" w:cstheme="majorBidi"/>
          <w:sz w:val="32"/>
          <w:szCs w:val="32"/>
        </w:rPr>
        <w:t>60</w:t>
      </w:r>
      <w:r w:rsidR="00835272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1556" w:rsidRPr="00FA19B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สินทรัพย์และหนี้สินทางการเงินที่สำคัญจำแนกตามประเภทอัตราดอกเบี้ยได้ดังนี้</w:t>
      </w:r>
      <w:r w:rsidR="00764EF1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30"/>
        <w:gridCol w:w="960"/>
        <w:gridCol w:w="1110"/>
        <w:gridCol w:w="1110"/>
        <w:gridCol w:w="1125"/>
        <w:gridCol w:w="1125"/>
        <w:gridCol w:w="855"/>
        <w:gridCol w:w="15"/>
        <w:gridCol w:w="840"/>
        <w:gridCol w:w="16"/>
      </w:tblGrid>
      <w:tr w:rsidR="00764EF1" w:rsidRPr="00FA19B8" w:rsidTr="00F42B1A">
        <w:tc>
          <w:tcPr>
            <w:tcW w:w="2130" w:type="dxa"/>
          </w:tcPr>
          <w:p w:rsidR="00764EF1" w:rsidRPr="00FA19B8" w:rsidRDefault="00764EF1" w:rsidP="00CD7368">
            <w:pPr>
              <w:spacing w:line="285" w:lineRule="exact"/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right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764EF1" w:rsidRPr="00FA19B8" w:rsidTr="00F42B1A">
        <w:tc>
          <w:tcPr>
            <w:tcW w:w="2130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764EF1" w:rsidRPr="00FA19B8" w:rsidRDefault="00E32745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BA4E26"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764EF1" w:rsidRPr="00FA19B8" w:rsidRDefault="00764EF1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764EF1" w:rsidRPr="00FA19B8" w:rsidRDefault="00764EF1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764EF1" w:rsidRPr="00FA19B8" w:rsidRDefault="00764EF1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spacing w:line="285" w:lineRule="exact"/>
              <w:ind w:left="-43" w:right="-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FA19B8" w:rsidRDefault="00764EF1" w:rsidP="00CD7368">
            <w:pPr>
              <w:tabs>
                <w:tab w:val="left" w:pos="900"/>
              </w:tabs>
              <w:spacing w:line="285" w:lineRule="exact"/>
              <w:ind w:left="-43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FA19B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764EF1" w:rsidRPr="00FA19B8" w:rsidRDefault="00764EF1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FA19B8" w:rsidRDefault="00764EF1" w:rsidP="00CD7368">
            <w:pPr>
              <w:tabs>
                <w:tab w:val="decimal" w:pos="1032"/>
              </w:tabs>
              <w:spacing w:line="285" w:lineRule="exact"/>
              <w:ind w:left="-43" w:right="4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FA19B8" w:rsidRDefault="00764EF1" w:rsidP="00CD7368">
            <w:pPr>
              <w:tabs>
                <w:tab w:val="decimal" w:pos="43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855" w:type="dxa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0.05 - 1.25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</w:t>
            </w:r>
          </w:p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855" w:type="dxa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ซื้อขายล่วงหน้า </w:t>
            </w:r>
          </w:p>
        </w:tc>
        <w:tc>
          <w:tcPr>
            <w:tcW w:w="96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5,709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2,239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8,436</w:t>
            </w:r>
          </w:p>
        </w:tc>
        <w:tc>
          <w:tcPr>
            <w:tcW w:w="855" w:type="dxa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5.06 - 6.06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3.50 - 5.06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494F7E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1110" w:type="dxa"/>
            <w:vAlign w:val="bottom"/>
          </w:tcPr>
          <w:p w:rsidR="00764EF1" w:rsidRPr="00FA19B8" w:rsidRDefault="00494F7E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494F7E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1125" w:type="dxa"/>
            <w:vAlign w:val="bottom"/>
          </w:tcPr>
          <w:p w:rsidR="00764EF1" w:rsidRPr="00FA19B8" w:rsidRDefault="00494F7E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855" w:type="dxa"/>
            <w:vAlign w:val="bottom"/>
          </w:tcPr>
          <w:p w:rsidR="00764EF1" w:rsidRPr="00FA19B8" w:rsidRDefault="00062155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062155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1.05 - 2.30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855" w:type="dxa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1.50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764EF1" w:rsidRPr="00FA19B8" w:rsidRDefault="00764EF1" w:rsidP="00CD7368">
            <w:pPr>
              <w:tabs>
                <w:tab w:val="decimal" w:pos="61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FA19B8" w:rsidRDefault="00764EF1" w:rsidP="00CD7368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FA19B8" w:rsidRDefault="00764EF1" w:rsidP="00CD7368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FA19B8" w:rsidRDefault="00764EF1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FA19B8" w:rsidRDefault="00764EF1" w:rsidP="00CD7368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764EF1" w:rsidRPr="00FA19B8" w:rsidRDefault="00E77419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E77419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1,150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1,250</w:t>
            </w:r>
          </w:p>
        </w:tc>
        <w:tc>
          <w:tcPr>
            <w:tcW w:w="855" w:type="dxa"/>
            <w:vAlign w:val="bottom"/>
          </w:tcPr>
          <w:p w:rsidR="00764EF1" w:rsidRPr="00FA19B8" w:rsidRDefault="00E77419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1.84 - 2.30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</w:t>
            </w:r>
          </w:p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855" w:type="dxa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764EF1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764EF1" w:rsidRPr="00FA19B8" w:rsidRDefault="00764EF1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1110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1,566</w:t>
            </w:r>
          </w:p>
        </w:tc>
        <w:tc>
          <w:tcPr>
            <w:tcW w:w="1125" w:type="dxa"/>
            <w:vAlign w:val="bottom"/>
          </w:tcPr>
          <w:p w:rsidR="00764EF1" w:rsidRPr="00FA19B8" w:rsidRDefault="0033666C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2,154</w:t>
            </w:r>
          </w:p>
        </w:tc>
        <w:tc>
          <w:tcPr>
            <w:tcW w:w="855" w:type="dxa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2.50</w:t>
            </w:r>
          </w:p>
        </w:tc>
      </w:tr>
      <w:tr w:rsidR="00E13BC0" w:rsidRPr="00FA19B8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0" w:type="dxa"/>
            <w:vAlign w:val="bottom"/>
          </w:tcPr>
          <w:p w:rsidR="00E13BC0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110" w:type="dxa"/>
            <w:vAlign w:val="bottom"/>
          </w:tcPr>
          <w:p w:rsidR="00E13BC0" w:rsidRPr="00FA19B8" w:rsidRDefault="0033666C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33666C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33666C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855" w:type="dxa"/>
            <w:vAlign w:val="bottom"/>
          </w:tcPr>
          <w:p w:rsidR="00E13BC0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33666C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1.60</w:t>
            </w:r>
          </w:p>
        </w:tc>
      </w:tr>
    </w:tbl>
    <w:p w:rsidR="00CD7368" w:rsidRPr="00FA19B8" w:rsidRDefault="00CD7368" w:rsidP="00CD7368">
      <w:pPr>
        <w:spacing w:line="285" w:lineRule="exact"/>
        <w:rPr>
          <w:rFonts w:asciiTheme="majorBidi" w:hAnsiTheme="majorBidi" w:cstheme="majorBidi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30"/>
        <w:gridCol w:w="960"/>
        <w:gridCol w:w="1110"/>
        <w:gridCol w:w="1110"/>
        <w:gridCol w:w="1125"/>
        <w:gridCol w:w="1125"/>
        <w:gridCol w:w="855"/>
        <w:gridCol w:w="15"/>
        <w:gridCol w:w="840"/>
        <w:gridCol w:w="16"/>
      </w:tblGrid>
      <w:tr w:rsidR="00E13BC0" w:rsidRPr="00FA19B8" w:rsidTr="00527766">
        <w:tc>
          <w:tcPr>
            <w:tcW w:w="2130" w:type="dxa"/>
          </w:tcPr>
          <w:p w:rsidR="00E13BC0" w:rsidRPr="00FA19B8" w:rsidRDefault="00E13BC0" w:rsidP="00CD7368">
            <w:pPr>
              <w:spacing w:line="285" w:lineRule="exact"/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right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E13BC0" w:rsidRPr="00FA19B8" w:rsidTr="00527766">
        <w:tc>
          <w:tcPr>
            <w:tcW w:w="2130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2560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E13BC0" w:rsidRPr="00FA19B8" w:rsidRDefault="00E13BC0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E13BC0" w:rsidRPr="00FA19B8" w:rsidRDefault="00E13BC0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E13BC0" w:rsidRPr="00FA19B8" w:rsidRDefault="00E13BC0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spacing w:line="285" w:lineRule="exact"/>
              <w:ind w:left="-43" w:right="-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left" w:pos="900"/>
              </w:tabs>
              <w:spacing w:line="285" w:lineRule="exact"/>
              <w:ind w:left="-43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FA19B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1032"/>
              </w:tabs>
              <w:spacing w:line="285" w:lineRule="exact"/>
              <w:ind w:left="-43" w:right="4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43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0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05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</w:t>
            </w:r>
          </w:p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ซื้อขายล่วงหน้า 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8,19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2,14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10,674</w:t>
            </w: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06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50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14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45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E13BC0" w:rsidRPr="00FA19B8" w:rsidRDefault="00E77419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77419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3,500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3,800</w:t>
            </w:r>
          </w:p>
        </w:tc>
        <w:tc>
          <w:tcPr>
            <w:tcW w:w="855" w:type="dxa"/>
            <w:vAlign w:val="bottom"/>
          </w:tcPr>
          <w:p w:rsidR="00E13BC0" w:rsidRPr="00FA19B8" w:rsidRDefault="00E77419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64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08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</w:t>
            </w:r>
          </w:p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E13BC0" w:rsidRPr="00FA19B8" w:rsidTr="00527766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E13BC0" w:rsidRPr="00FA19B8" w:rsidRDefault="00E13BC0" w:rsidP="00CD7368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1110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2,024</w:t>
            </w:r>
          </w:p>
        </w:tc>
        <w:tc>
          <w:tcPr>
            <w:tcW w:w="1125" w:type="dxa"/>
            <w:vAlign w:val="bottom"/>
          </w:tcPr>
          <w:p w:rsidR="00E13BC0" w:rsidRPr="00FA19B8" w:rsidRDefault="00E13BC0" w:rsidP="00CD7368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2,372</w:t>
            </w:r>
          </w:p>
        </w:tc>
        <w:tc>
          <w:tcPr>
            <w:tcW w:w="855" w:type="dxa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E13BC0" w:rsidRPr="00FA19B8" w:rsidRDefault="00E13BC0" w:rsidP="00CD7368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.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50</w:t>
            </w:r>
          </w:p>
        </w:tc>
      </w:tr>
    </w:tbl>
    <w:p w:rsidR="00027555" w:rsidRPr="00FA19B8" w:rsidRDefault="00524029" w:rsidP="00BA4E26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  <w:r w:rsidR="00507BE3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3</w:t>
      </w:r>
      <w:r w:rsidR="00BA4E26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507BE3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507BE3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:rsidR="00E341F3" w:rsidRPr="00FA19B8" w:rsidRDefault="00E613EA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ab/>
      </w:r>
      <w:r w:rsidR="00E341F3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ความเสี่ยงด้านสภาพคล่องคือ ความเสี่ยงที่บริษัทฯอาจได้รับความเสียหายอันสืบเนื่องมาจากที่บริษัทฯ</w:t>
      </w:r>
      <w:r w:rsidR="00E341F3" w:rsidRPr="00FA19B8">
        <w:rPr>
          <w:rFonts w:asciiTheme="majorBidi" w:eastAsia="Angsana New" w:hAnsiTheme="majorBidi" w:cstheme="majorBidi"/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:rsidR="00F76589" w:rsidRPr="00FA19B8" w:rsidRDefault="000009C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027555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วันที่ที่ครบกำหนดของเครื่องมือทางการเงินนับจากวัน</w:t>
      </w:r>
      <w:r w:rsidR="00143A78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ที่ในงบการเงิน</w:t>
      </w:r>
      <w:r w:rsidR="00027555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1A0609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ณ วันที่</w:t>
      </w:r>
      <w:r w:rsidR="00507BE3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856C0E" w:rsidRPr="00FA19B8">
        <w:rPr>
          <w:rFonts w:asciiTheme="majorBidi" w:eastAsia="Angsana New" w:hAnsiTheme="majorBidi" w:cstheme="majorBidi"/>
          <w:spacing w:val="-6"/>
          <w:sz w:val="32"/>
          <w:szCs w:val="32"/>
        </w:rPr>
        <w:t>31</w:t>
      </w:r>
      <w:r w:rsidR="00856C0E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07BE3" w:rsidRPr="00FA19B8">
        <w:rPr>
          <w:rFonts w:asciiTheme="majorBidi" w:eastAsia="Angsana New" w:hAnsiTheme="majorBidi" w:cstheme="majorBidi"/>
          <w:spacing w:val="-6"/>
          <w:sz w:val="32"/>
          <w:szCs w:val="32"/>
        </w:rPr>
        <w:t>25</w:t>
      </w:r>
      <w:r w:rsidR="00594DB8" w:rsidRPr="00FA19B8">
        <w:rPr>
          <w:rFonts w:asciiTheme="majorBidi" w:eastAsia="Angsana New" w:hAnsiTheme="majorBidi" w:cstheme="majorBidi"/>
          <w:spacing w:val="-6"/>
          <w:sz w:val="32"/>
          <w:szCs w:val="32"/>
        </w:rPr>
        <w:t>6</w:t>
      </w:r>
      <w:r w:rsidR="00BA4E26" w:rsidRPr="00FA19B8">
        <w:rPr>
          <w:rFonts w:asciiTheme="majorBidi" w:eastAsia="Angsana New" w:hAnsiTheme="majorBidi" w:cstheme="majorBidi"/>
          <w:spacing w:val="-6"/>
          <w:sz w:val="32"/>
          <w:szCs w:val="32"/>
        </w:rPr>
        <w:t>1</w:t>
      </w:r>
      <w:r w:rsidR="00D92AE6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และ</w:t>
      </w:r>
      <w:r w:rsidR="0010135D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               </w:t>
      </w:r>
      <w:r w:rsidR="00D92AE6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507BE3" w:rsidRPr="00FA19B8">
        <w:rPr>
          <w:rFonts w:asciiTheme="majorBidi" w:eastAsia="Angsana New" w:hAnsiTheme="majorBidi" w:cstheme="majorBidi"/>
          <w:spacing w:val="-6"/>
          <w:sz w:val="32"/>
          <w:szCs w:val="32"/>
        </w:rPr>
        <w:t>25</w:t>
      </w:r>
      <w:r w:rsidR="00BA4E26" w:rsidRPr="00FA19B8">
        <w:rPr>
          <w:rFonts w:asciiTheme="majorBidi" w:eastAsia="Angsana New" w:hAnsiTheme="majorBidi" w:cstheme="majorBidi"/>
          <w:spacing w:val="-6"/>
          <w:sz w:val="32"/>
          <w:szCs w:val="32"/>
        </w:rPr>
        <w:t>60</w:t>
      </w:r>
      <w:r w:rsidR="00835272" w:rsidRPr="00FA19B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027555" w:rsidRPr="00FA19B8">
        <w:rPr>
          <w:rFonts w:asciiTheme="majorBidi" w:eastAsia="Angsana New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7A4045" w:rsidRPr="00FA19B8" w:rsidTr="00F42B1A">
        <w:tc>
          <w:tcPr>
            <w:tcW w:w="2781" w:type="dxa"/>
            <w:vAlign w:val="bottom"/>
          </w:tcPr>
          <w:p w:rsidR="007A4045" w:rsidRPr="00FA19B8" w:rsidRDefault="007A4045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FA19B8" w:rsidRDefault="007A4045" w:rsidP="00135AD5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7A4045" w:rsidRPr="00FA19B8" w:rsidTr="00F42B1A">
        <w:tc>
          <w:tcPr>
            <w:tcW w:w="2781" w:type="dxa"/>
            <w:vAlign w:val="bottom"/>
          </w:tcPr>
          <w:p w:rsidR="007A4045" w:rsidRPr="00FA19B8" w:rsidRDefault="007A4045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FA19B8" w:rsidRDefault="00856C0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4F4F60"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</w:tr>
      <w:tr w:rsidR="007A4045" w:rsidRPr="00FA19B8" w:rsidTr="00F42B1A">
        <w:tc>
          <w:tcPr>
            <w:tcW w:w="2781" w:type="dxa"/>
            <w:vAlign w:val="bottom"/>
          </w:tcPr>
          <w:p w:rsidR="007A4045" w:rsidRPr="00FA19B8" w:rsidRDefault="007A4045" w:rsidP="00135AD5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7A4045" w:rsidRPr="00FA19B8" w:rsidTr="00F42B1A">
        <w:tc>
          <w:tcPr>
            <w:tcW w:w="2781" w:type="dxa"/>
            <w:vAlign w:val="bottom"/>
          </w:tcPr>
          <w:p w:rsidR="007A4045" w:rsidRPr="00FA19B8" w:rsidRDefault="007A4045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="00552ADF"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7A4045" w:rsidRPr="00FA19B8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A4045" w:rsidRPr="00FA19B8" w:rsidTr="00F42B1A">
        <w:tc>
          <w:tcPr>
            <w:tcW w:w="2781" w:type="dxa"/>
            <w:vAlign w:val="bottom"/>
          </w:tcPr>
          <w:p w:rsidR="007A4045" w:rsidRPr="00FA19B8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7A4045" w:rsidRPr="00FA19B8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FA19B8" w:rsidRDefault="007A4045" w:rsidP="00135AD5">
            <w:pPr>
              <w:tabs>
                <w:tab w:val="decimal" w:pos="522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FA19B8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FA19B8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FA19B8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7A4045" w:rsidRPr="00FA19B8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tabs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tabs>
                <w:tab w:val="left" w:pos="900"/>
              </w:tabs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494F7E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สัญญา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ซื้อขาย</w:t>
            </w:r>
            <w:r w:rsidR="00494F7E"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1,131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1,613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5,603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8,348</w:t>
            </w: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062155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703</w:t>
            </w: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023A0F" w:rsidRPr="00FA19B8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FA19B8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FA19B8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FA19B8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FA19B8" w:rsidRDefault="00023A0F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FA19B8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950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1,250</w:t>
            </w: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</w:tr>
      <w:tr w:rsidR="00023A0F" w:rsidRPr="00FA19B8" w:rsidTr="00F42B1A">
        <w:tc>
          <w:tcPr>
            <w:tcW w:w="2781" w:type="dxa"/>
            <w:vAlign w:val="bottom"/>
          </w:tcPr>
          <w:p w:rsidR="00023A0F" w:rsidRPr="00FA19B8" w:rsidRDefault="00023A0F" w:rsidP="00135AD5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1,095</w:t>
            </w:r>
          </w:p>
        </w:tc>
        <w:tc>
          <w:tcPr>
            <w:tcW w:w="1053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1,062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2,157</w:t>
            </w:r>
          </w:p>
        </w:tc>
      </w:tr>
      <w:tr w:rsidR="004F4F60" w:rsidRPr="00FA19B8" w:rsidTr="00F42B1A">
        <w:tc>
          <w:tcPr>
            <w:tcW w:w="2781" w:type="dxa"/>
            <w:vAlign w:val="bottom"/>
          </w:tcPr>
          <w:p w:rsidR="004F4F60" w:rsidRPr="00FA19B8" w:rsidRDefault="000E6C56" w:rsidP="00135AD5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3" w:type="dxa"/>
            <w:vAlign w:val="bottom"/>
          </w:tcPr>
          <w:p w:rsidR="004F4F60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4F4F60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4F4F60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94F7E" w:rsidP="00135AD5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4F4F60" w:rsidRPr="00FA19B8" w:rsidRDefault="00494F7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</w:tr>
    </w:tbl>
    <w:p w:rsidR="00CD7368" w:rsidRPr="00FA19B8" w:rsidRDefault="00CD7368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4F4F60" w:rsidRPr="00FA19B8" w:rsidRDefault="004F4F60" w:rsidP="00527766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2560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522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280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779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ind w:left="600" w:right="-108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สัญญา</w:t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1,78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8,19</w:t>
            </w:r>
            <w:r w:rsidRPr="00FA19B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10,702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611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624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66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550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2,950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hAnsiTheme="majorBidi" w:cstheme="majorBidi"/>
                <w:sz w:val="22"/>
                <w:szCs w:val="22"/>
              </w:rPr>
              <w:t>3,800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643</w:t>
            </w:r>
          </w:p>
        </w:tc>
      </w:tr>
      <w:tr w:rsidR="004F4F60" w:rsidRPr="00FA19B8" w:rsidTr="00527766">
        <w:tc>
          <w:tcPr>
            <w:tcW w:w="2781" w:type="dxa"/>
            <w:vAlign w:val="bottom"/>
          </w:tcPr>
          <w:p w:rsidR="004F4F60" w:rsidRPr="00FA19B8" w:rsidRDefault="004F4F60" w:rsidP="00527766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1053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1,679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4F4F60" w:rsidRPr="00FA19B8" w:rsidRDefault="004F4F60" w:rsidP="00527766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FA19B8">
              <w:rPr>
                <w:rFonts w:asciiTheme="majorBidi" w:eastAsia="Angsana New" w:hAnsiTheme="majorBidi" w:cstheme="majorBidi"/>
                <w:sz w:val="22"/>
                <w:szCs w:val="22"/>
              </w:rPr>
              <w:t>2,377</w:t>
            </w:r>
          </w:p>
        </w:tc>
      </w:tr>
    </w:tbl>
    <w:p w:rsidR="00524029" w:rsidRPr="00FA19B8" w:rsidRDefault="00524029" w:rsidP="00135AD5">
      <w:pPr>
        <w:rPr>
          <w:rFonts w:asciiTheme="majorBidi" w:hAnsiTheme="majorBidi" w:cstheme="majorBidi"/>
        </w:rPr>
      </w:pPr>
    </w:p>
    <w:p w:rsidR="00524029" w:rsidRPr="00FA19B8" w:rsidRDefault="00524029" w:rsidP="00135AD5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027555" w:rsidRPr="00FA19B8" w:rsidRDefault="0010218E" w:rsidP="00CD7368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CC7517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ความเสี่ยงด้านอัตราแลกเปลี่ยน</w:t>
      </w:r>
    </w:p>
    <w:p w:rsidR="00C3414F" w:rsidRPr="00FA19B8" w:rsidRDefault="000009C4" w:rsidP="00CD7368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ab/>
      </w:r>
      <w:r w:rsidR="00C3414F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เป็นนายหน้าซื้อขายหลักทรัพย์ที่              จดทะเบียนในตลาดหลักทรัพย์ในต่างประเทศและมีรายได้และค่าใช้จ่ายที่เป็นเงินตราต่างประเทศ </w:t>
      </w:r>
    </w:p>
    <w:p w:rsidR="00C3414F" w:rsidRPr="00FA19B8" w:rsidRDefault="00C3414F" w:rsidP="00CD7368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31 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2561 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และ 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2560</w:t>
      </w:r>
      <w:r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บริษัทฯมียอดคงเหลือที่มีสาระสำคัญของสินทรัพย์และหนี้สินทางการเงินที่เป็นสกุลเงินตราต่างประเทศดังนี้</w:t>
      </w:r>
    </w:p>
    <w:p w:rsidR="00C3414F" w:rsidRPr="00FA19B8" w:rsidRDefault="00C3414F" w:rsidP="00C3414F">
      <w:pPr>
        <w:tabs>
          <w:tab w:val="left" w:pos="1440"/>
          <w:tab w:val="left" w:pos="2700"/>
        </w:tabs>
        <w:ind w:left="538" w:right="-45" w:hanging="181"/>
        <w:jc w:val="right"/>
        <w:rPr>
          <w:rFonts w:asciiTheme="majorBidi" w:hAnsiTheme="majorBidi" w:cstheme="majorBidi"/>
          <w:sz w:val="28"/>
          <w:szCs w:val="28"/>
        </w:rPr>
      </w:pPr>
      <w:r w:rsidRPr="00FA19B8">
        <w:rPr>
          <w:rFonts w:asciiTheme="majorBidi" w:hAnsiTheme="majorBidi" w:cstheme="majorBidi"/>
          <w:sz w:val="28"/>
          <w:szCs w:val="28"/>
        </w:rPr>
        <w:t>(</w:t>
      </w:r>
      <w:r w:rsidRPr="00FA19B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A19B8">
        <w:rPr>
          <w:rFonts w:asciiTheme="majorBidi" w:hAnsiTheme="majorBidi" w:cstheme="majorBidi"/>
          <w:sz w:val="28"/>
          <w:szCs w:val="28"/>
        </w:rPr>
        <w:t xml:space="preserve">: </w:t>
      </w:r>
      <w:r w:rsidR="00453C03" w:rsidRPr="00FA19B8">
        <w:rPr>
          <w:rFonts w:asciiTheme="majorBidi" w:hAnsiTheme="majorBidi" w:cstheme="majorBidi"/>
          <w:sz w:val="28"/>
          <w:szCs w:val="28"/>
          <w:cs/>
        </w:rPr>
        <w:t>พัน</w:t>
      </w:r>
      <w:r w:rsidRPr="00FA19B8">
        <w:rPr>
          <w:rFonts w:asciiTheme="majorBidi" w:hAnsiTheme="majorBidi" w:cstheme="majorBidi"/>
          <w:sz w:val="28"/>
          <w:szCs w:val="28"/>
          <w:cs/>
        </w:rPr>
        <w:t>หน่วย)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C3414F" w:rsidRPr="00FA19B8" w:rsidTr="00E2324A">
        <w:trPr>
          <w:trHeight w:val="80"/>
        </w:trPr>
        <w:tc>
          <w:tcPr>
            <w:tcW w:w="1980" w:type="dxa"/>
            <w:vAlign w:val="bottom"/>
          </w:tcPr>
          <w:p w:rsidR="00C3414F" w:rsidRPr="00FA19B8" w:rsidRDefault="00C3414F" w:rsidP="00E2324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0" w:type="dxa"/>
            <w:gridSpan w:val="2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00" w:type="dxa"/>
            <w:gridSpan w:val="2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3414F" w:rsidRPr="00FA19B8" w:rsidTr="00E2324A">
        <w:trPr>
          <w:trHeight w:val="171"/>
        </w:trPr>
        <w:tc>
          <w:tcPr>
            <w:tcW w:w="1980" w:type="dxa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00" w:type="dxa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ธันวาคม2561</w:t>
            </w:r>
          </w:p>
        </w:tc>
        <w:tc>
          <w:tcPr>
            <w:tcW w:w="1200" w:type="dxa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00" w:type="dxa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ธันวาคม2561</w:t>
            </w:r>
          </w:p>
        </w:tc>
        <w:tc>
          <w:tcPr>
            <w:tcW w:w="1200" w:type="dxa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00" w:type="dxa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ธันวาคม2561</w:t>
            </w:r>
          </w:p>
        </w:tc>
        <w:tc>
          <w:tcPr>
            <w:tcW w:w="1200" w:type="dxa"/>
            <w:vAlign w:val="bottom"/>
            <w:hideMark/>
          </w:tcPr>
          <w:p w:rsidR="00C3414F" w:rsidRPr="00FA19B8" w:rsidRDefault="00C3414F" w:rsidP="00E232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3414F" w:rsidRPr="00FA19B8" w:rsidTr="00E2324A">
        <w:trPr>
          <w:trHeight w:val="80"/>
        </w:trPr>
        <w:tc>
          <w:tcPr>
            <w:tcW w:w="1980" w:type="dxa"/>
            <w:vAlign w:val="bottom"/>
          </w:tcPr>
          <w:p w:rsidR="00C3414F" w:rsidRPr="00FA19B8" w:rsidRDefault="00C3414F" w:rsidP="00E2324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vAlign w:val="bottom"/>
          </w:tcPr>
          <w:p w:rsidR="00C3414F" w:rsidRPr="00FA19B8" w:rsidRDefault="00C3414F" w:rsidP="00E2324A">
            <w:pPr>
              <w:tabs>
                <w:tab w:val="decimal" w:pos="7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C3414F" w:rsidRPr="00FA19B8" w:rsidRDefault="00C3414F" w:rsidP="00E2324A">
            <w:pPr>
              <w:tabs>
                <w:tab w:val="decimal" w:pos="7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C3414F" w:rsidRPr="00FA19B8" w:rsidRDefault="00C3414F" w:rsidP="00E2324A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C3414F" w:rsidRPr="00FA19B8" w:rsidRDefault="00C3414F" w:rsidP="00E2324A">
            <w:pPr>
              <w:tabs>
                <w:tab w:val="decimal" w:pos="8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C3414F" w:rsidRPr="00FA19B8" w:rsidRDefault="00C3414F" w:rsidP="00E2324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53C03" w:rsidRPr="00FA19B8" w:rsidTr="00453C03">
        <w:trPr>
          <w:trHeight w:val="80"/>
        </w:trPr>
        <w:tc>
          <w:tcPr>
            <w:tcW w:w="1980" w:type="dxa"/>
            <w:vAlign w:val="bottom"/>
            <w:hideMark/>
          </w:tcPr>
          <w:p w:rsidR="00453C03" w:rsidRPr="00FA19B8" w:rsidRDefault="00453C03" w:rsidP="00453C03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453C03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0.2931</w:t>
            </w:r>
          </w:p>
        </w:tc>
        <w:tc>
          <w:tcPr>
            <w:tcW w:w="1200" w:type="dxa"/>
            <w:vAlign w:val="bottom"/>
          </w:tcPr>
          <w:p w:rsidR="00453C03" w:rsidRPr="00FA19B8" w:rsidRDefault="00570EB6" w:rsidP="00453C03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0.2898</w:t>
            </w:r>
          </w:p>
        </w:tc>
      </w:tr>
      <w:tr w:rsidR="00C3414F" w:rsidRPr="00FA19B8" w:rsidTr="00E2324A">
        <w:trPr>
          <w:trHeight w:val="80"/>
        </w:trPr>
        <w:tc>
          <w:tcPr>
            <w:tcW w:w="1980" w:type="dxa"/>
            <w:vAlign w:val="bottom"/>
            <w:hideMark/>
          </w:tcPr>
          <w:p w:rsidR="00C3414F" w:rsidRPr="00FA19B8" w:rsidRDefault="00C3414F" w:rsidP="00E2324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00" w:type="dxa"/>
            <w:vAlign w:val="bottom"/>
          </w:tcPr>
          <w:p w:rsidR="00C3414F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200" w:type="dxa"/>
            <w:vAlign w:val="bottom"/>
          </w:tcPr>
          <w:p w:rsidR="00C3414F" w:rsidRPr="00FA19B8" w:rsidRDefault="007B04DC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200" w:type="dxa"/>
            <w:vAlign w:val="bottom"/>
          </w:tcPr>
          <w:p w:rsidR="00C3414F" w:rsidRPr="00FA19B8" w:rsidRDefault="007B04DC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C3414F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C3414F" w:rsidRPr="00FA19B8" w:rsidRDefault="007B04DC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4.1416</w:t>
            </w:r>
          </w:p>
        </w:tc>
        <w:tc>
          <w:tcPr>
            <w:tcW w:w="1200" w:type="dxa"/>
            <w:vAlign w:val="bottom"/>
          </w:tcPr>
          <w:p w:rsidR="00C3414F" w:rsidRPr="00FA19B8" w:rsidRDefault="00570EB6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4.1421</w:t>
            </w:r>
          </w:p>
        </w:tc>
      </w:tr>
      <w:tr w:rsidR="00453C03" w:rsidRPr="00FA19B8" w:rsidTr="00453C03">
        <w:trPr>
          <w:trHeight w:val="80"/>
        </w:trPr>
        <w:tc>
          <w:tcPr>
            <w:tcW w:w="1980" w:type="dxa"/>
            <w:vAlign w:val="bottom"/>
            <w:hideMark/>
          </w:tcPr>
          <w:p w:rsidR="00453C03" w:rsidRPr="00FA19B8" w:rsidRDefault="00453C03" w:rsidP="00453C03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453C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453C03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23.6943</w:t>
            </w:r>
          </w:p>
        </w:tc>
        <w:tc>
          <w:tcPr>
            <w:tcW w:w="1200" w:type="dxa"/>
            <w:vAlign w:val="bottom"/>
          </w:tcPr>
          <w:p w:rsidR="00453C03" w:rsidRPr="00FA19B8" w:rsidRDefault="00570EB6" w:rsidP="00453C03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24.1711</w:t>
            </w:r>
          </w:p>
        </w:tc>
      </w:tr>
      <w:tr w:rsidR="00C3414F" w:rsidRPr="00FA19B8" w:rsidTr="00E2324A">
        <w:trPr>
          <w:trHeight w:val="80"/>
        </w:trPr>
        <w:tc>
          <w:tcPr>
            <w:tcW w:w="1980" w:type="dxa"/>
            <w:vAlign w:val="bottom"/>
            <w:hideMark/>
          </w:tcPr>
          <w:p w:rsidR="00C3414F" w:rsidRPr="00FA19B8" w:rsidRDefault="00C3414F" w:rsidP="00E2324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:rsidR="00C3414F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200" w:type="dxa"/>
            <w:vAlign w:val="bottom"/>
          </w:tcPr>
          <w:p w:rsidR="00C3414F" w:rsidRPr="00FA19B8" w:rsidRDefault="007B04DC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200" w:type="dxa"/>
            <w:vAlign w:val="bottom"/>
          </w:tcPr>
          <w:p w:rsidR="00C3414F" w:rsidRPr="00FA19B8" w:rsidRDefault="007B04DC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C3414F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C3414F" w:rsidRPr="00FA19B8" w:rsidRDefault="007B04DC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32.4498</w:t>
            </w:r>
          </w:p>
        </w:tc>
        <w:tc>
          <w:tcPr>
            <w:tcW w:w="1200" w:type="dxa"/>
            <w:vAlign w:val="bottom"/>
          </w:tcPr>
          <w:p w:rsidR="00C3414F" w:rsidRPr="00FA19B8" w:rsidRDefault="00570EB6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32.5146</w:t>
            </w:r>
          </w:p>
        </w:tc>
      </w:tr>
      <w:tr w:rsidR="00AD3929" w:rsidRPr="00FA19B8" w:rsidTr="00E2324A">
        <w:trPr>
          <w:trHeight w:val="80"/>
        </w:trPr>
        <w:tc>
          <w:tcPr>
            <w:tcW w:w="1980" w:type="dxa"/>
            <w:vAlign w:val="bottom"/>
          </w:tcPr>
          <w:p w:rsidR="00AD3929" w:rsidRPr="00FA19B8" w:rsidRDefault="00AD3929" w:rsidP="00E2324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ดอลล่าร์ออสเตรเลีย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22.8411</w:t>
            </w:r>
          </w:p>
        </w:tc>
        <w:tc>
          <w:tcPr>
            <w:tcW w:w="1200" w:type="dxa"/>
            <w:vAlign w:val="bottom"/>
          </w:tcPr>
          <w:p w:rsidR="00AD3929" w:rsidRPr="00FA19B8" w:rsidRDefault="00570EB6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25.4772</w:t>
            </w:r>
          </w:p>
        </w:tc>
      </w:tr>
      <w:tr w:rsidR="00453C03" w:rsidRPr="00FA19B8" w:rsidTr="00E2324A">
        <w:trPr>
          <w:trHeight w:val="80"/>
        </w:trPr>
        <w:tc>
          <w:tcPr>
            <w:tcW w:w="1980" w:type="dxa"/>
            <w:vAlign w:val="bottom"/>
          </w:tcPr>
          <w:p w:rsidR="00453C03" w:rsidRPr="00FA19B8" w:rsidRDefault="00453C03" w:rsidP="00E2324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ปอนด์สหราชอาณาจักร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00" w:type="dxa"/>
            <w:vAlign w:val="bottom"/>
          </w:tcPr>
          <w:p w:rsidR="00453C03" w:rsidRPr="00FA19B8" w:rsidRDefault="00AD3929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41.0667</w:t>
            </w:r>
          </w:p>
        </w:tc>
        <w:tc>
          <w:tcPr>
            <w:tcW w:w="1200" w:type="dxa"/>
            <w:vAlign w:val="bottom"/>
          </w:tcPr>
          <w:p w:rsidR="00453C03" w:rsidRPr="00FA19B8" w:rsidRDefault="00570EB6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43.9865</w:t>
            </w:r>
          </w:p>
        </w:tc>
      </w:tr>
      <w:tr w:rsidR="00453C03" w:rsidRPr="00FA19B8" w:rsidTr="00E2324A">
        <w:trPr>
          <w:trHeight w:val="80"/>
        </w:trPr>
        <w:tc>
          <w:tcPr>
            <w:tcW w:w="1980" w:type="dxa"/>
            <w:vAlign w:val="bottom"/>
          </w:tcPr>
          <w:p w:rsidR="00453C03" w:rsidRPr="00FA19B8" w:rsidRDefault="00453C03" w:rsidP="00E2324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00" w:type="dxa"/>
            <w:vAlign w:val="bottom"/>
          </w:tcPr>
          <w:p w:rsidR="00453C03" w:rsidRPr="00FA19B8" w:rsidRDefault="00AD3929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453C03" w:rsidP="00E23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453C03" w:rsidRPr="00FA19B8" w:rsidRDefault="007B04DC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37.1252</w:t>
            </w:r>
          </w:p>
        </w:tc>
        <w:tc>
          <w:tcPr>
            <w:tcW w:w="1200" w:type="dxa"/>
            <w:vAlign w:val="bottom"/>
          </w:tcPr>
          <w:p w:rsidR="00453C03" w:rsidRPr="00FA19B8" w:rsidRDefault="00570EB6" w:rsidP="00E2324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39.0273</w:t>
            </w:r>
          </w:p>
        </w:tc>
      </w:tr>
      <w:tr w:rsidR="00AD3929" w:rsidRPr="00FA19B8" w:rsidTr="00E2324A">
        <w:trPr>
          <w:trHeight w:val="80"/>
        </w:trPr>
        <w:tc>
          <w:tcPr>
            <w:tcW w:w="1980" w:type="dxa"/>
            <w:vAlign w:val="bottom"/>
          </w:tcPr>
          <w:p w:rsidR="00AD3929" w:rsidRPr="00FA19B8" w:rsidRDefault="00AD3929" w:rsidP="00AD3929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ดอลล่าร์มาเลเซีย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7.8056</w:t>
            </w:r>
          </w:p>
        </w:tc>
        <w:tc>
          <w:tcPr>
            <w:tcW w:w="1200" w:type="dxa"/>
            <w:vAlign w:val="bottom"/>
          </w:tcPr>
          <w:p w:rsidR="00AD3929" w:rsidRPr="00FA19B8" w:rsidRDefault="00570EB6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8.0584</w:t>
            </w:r>
          </w:p>
        </w:tc>
      </w:tr>
      <w:tr w:rsidR="00AD3929" w:rsidRPr="00FA19B8" w:rsidTr="00E2324A">
        <w:trPr>
          <w:trHeight w:val="80"/>
        </w:trPr>
        <w:tc>
          <w:tcPr>
            <w:tcW w:w="1980" w:type="dxa"/>
            <w:vAlign w:val="bottom"/>
          </w:tcPr>
          <w:p w:rsidR="00AD3929" w:rsidRPr="00FA19B8" w:rsidRDefault="00AD3929" w:rsidP="00AD3929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ดอลล่าร์แคนนาดา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23.8186</w:t>
            </w:r>
          </w:p>
        </w:tc>
        <w:tc>
          <w:tcPr>
            <w:tcW w:w="1200" w:type="dxa"/>
            <w:vAlign w:val="bottom"/>
          </w:tcPr>
          <w:p w:rsidR="00AD3929" w:rsidRPr="00FA19B8" w:rsidRDefault="00570EB6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26.0043</w:t>
            </w:r>
          </w:p>
        </w:tc>
      </w:tr>
      <w:tr w:rsidR="00AD3929" w:rsidRPr="00FA19B8" w:rsidTr="00E2324A">
        <w:trPr>
          <w:trHeight w:val="80"/>
        </w:trPr>
        <w:tc>
          <w:tcPr>
            <w:tcW w:w="1980" w:type="dxa"/>
            <w:vAlign w:val="bottom"/>
          </w:tcPr>
          <w:p w:rsidR="00AD3929" w:rsidRPr="00FA19B8" w:rsidRDefault="00AD3929" w:rsidP="00AD3929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4.7237</w:t>
            </w:r>
          </w:p>
        </w:tc>
        <w:tc>
          <w:tcPr>
            <w:tcW w:w="1200" w:type="dxa"/>
            <w:vAlign w:val="bottom"/>
          </w:tcPr>
          <w:p w:rsidR="00AD3929" w:rsidRPr="00FA19B8" w:rsidRDefault="00570EB6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5.0145</w:t>
            </w:r>
          </w:p>
        </w:tc>
      </w:tr>
      <w:tr w:rsidR="00AD3929" w:rsidRPr="00FA19B8" w:rsidTr="00E2324A">
        <w:trPr>
          <w:trHeight w:val="80"/>
        </w:trPr>
        <w:tc>
          <w:tcPr>
            <w:tcW w:w="1980" w:type="dxa"/>
            <w:vAlign w:val="bottom"/>
            <w:hideMark/>
          </w:tcPr>
          <w:p w:rsidR="00AD3929" w:rsidRPr="00FA19B8" w:rsidRDefault="00AD3929" w:rsidP="00AD3929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กีบลาว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865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865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558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AD3929" w:rsidRPr="00FA19B8" w:rsidRDefault="00AD3929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0.0038</w:t>
            </w:r>
          </w:p>
        </w:tc>
        <w:tc>
          <w:tcPr>
            <w:tcW w:w="1200" w:type="dxa"/>
            <w:vAlign w:val="bottom"/>
          </w:tcPr>
          <w:p w:rsidR="00AD3929" w:rsidRPr="00FA19B8" w:rsidRDefault="00570EB6" w:rsidP="00AD392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0.0039</w:t>
            </w:r>
          </w:p>
        </w:tc>
      </w:tr>
    </w:tbl>
    <w:p w:rsidR="004B1556" w:rsidRPr="00FA19B8" w:rsidRDefault="008D23D3" w:rsidP="007206B9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3</w:t>
      </w:r>
      <w:r w:rsidR="00CC7517" w:rsidRPr="00FA19B8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2</w:t>
      </w:r>
      <w:r w:rsidRPr="00FA19B8">
        <w:rPr>
          <w:rFonts w:asciiTheme="majorBidi" w:eastAsia="Angsana New" w:hAnsiTheme="majorBidi" w:cstheme="majorBidi"/>
          <w:b/>
          <w:bCs/>
          <w:spacing w:val="-4"/>
          <w:sz w:val="32"/>
          <w:szCs w:val="32"/>
          <w:cs/>
        </w:rPr>
        <w:t>.</w:t>
      </w:r>
      <w:r w:rsidRPr="00FA19B8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6</w:t>
      </w:r>
      <w:r w:rsidR="004B1556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4B1556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:rsidR="004B1556" w:rsidRPr="00FA19B8" w:rsidRDefault="004B1556" w:rsidP="00135AD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19B8">
        <w:rPr>
          <w:rFonts w:asciiTheme="majorBidi" w:eastAsia="Angsana New" w:hAnsiTheme="majorBidi" w:cstheme="majorBidi"/>
          <w:sz w:val="32"/>
          <w:szCs w:val="32"/>
          <w:cs/>
        </w:rPr>
        <w:tab/>
        <w:t>บริษัทฯมีความเสี่ยงจากการเปลี่ยนแปลงราคาตลาดของตราสารทุนหรือหุ้นทุน เนื่องจากบริษัทฯมีเงินลงทุนในหลักทรัพย์จดทะเบียน ซึ่งการเปลี่ยนแปลงดังกล่าวอาจจะทำให้เกิดความผันผวนต่อรายได้หรือมูลค่าของสินทรัพย์ทางการเงิน</w:t>
      </w:r>
    </w:p>
    <w:p w:rsidR="007206B9" w:rsidRPr="00FA19B8" w:rsidRDefault="007206B9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091453" w:rsidRPr="00FA19B8" w:rsidRDefault="00E2520B" w:rsidP="00135AD5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CC7517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091453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91453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มูลค่ายุติธรรม</w:t>
      </w:r>
    </w:p>
    <w:p w:rsidR="00091453" w:rsidRPr="00FA19B8" w:rsidRDefault="005C0A27" w:rsidP="00135AD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091453" w:rsidRPr="00FA19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31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256</w:t>
      </w:r>
      <w:r w:rsidR="00CC7517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1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 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25</w:t>
      </w:r>
      <w:r w:rsidR="00CC7517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60</w:t>
      </w:r>
      <w:r w:rsidR="00986FD1" w:rsidRPr="00FA1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1453" w:rsidRPr="00FA19B8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7206B9" w:rsidRPr="00FA19B8" w:rsidTr="007206B9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0209" w:rsidRPr="00FA19B8" w:rsidRDefault="00190209" w:rsidP="007206B9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cs/>
              </w:rPr>
              <w:br w:type="page"/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7206B9" w:rsidRPr="00FA19B8" w:rsidTr="007206B9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209" w:rsidRPr="00FA19B8" w:rsidRDefault="00523DC4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B32F5" w:rsidRPr="00FA19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C7517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autoSpaceDE w:val="0"/>
              <w:autoSpaceDN w:val="0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23DC4"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23DC4" w:rsidRPr="00FA19B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FA19B8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23DC4" w:rsidRPr="00FA19B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FA19B8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FA19B8" w:rsidTr="007206B9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FA19B8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190209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</w:t>
            </w:r>
            <w:r w:rsidR="00A3068C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FA19B8" w:rsidRDefault="009F3AC3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ตราสารหนี้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F3AC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5502F3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FA19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5502F3" w:rsidP="007206B9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5502F3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5502F3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502F3" w:rsidRPr="00FA19B8" w:rsidRDefault="005502F3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5502F3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5502F3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FA19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FA19B8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206B9" w:rsidRPr="00FA19B8" w:rsidRDefault="007206B9" w:rsidP="00645D03">
      <w:pPr>
        <w:spacing w:before="120"/>
        <w:ind w:left="734" w:hanging="187"/>
        <w:jc w:val="thaiDistribute"/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  <w:vertAlign w:val="superscript"/>
        </w:rPr>
        <w:t>1</w:t>
      </w:r>
      <w:r w:rsidRPr="00FA19B8">
        <w:rPr>
          <w:rFonts w:asciiTheme="majorBidi" w:hAnsiTheme="majorBidi" w:cstheme="majorBidi"/>
          <w:cs/>
        </w:rPr>
        <w:t xml:space="preserve"> </w:t>
      </w:r>
      <w:r w:rsidRPr="00FA19B8">
        <w:rPr>
          <w:rFonts w:asciiTheme="majorBidi" w:hAnsiTheme="majorBidi" w:cstheme="majorBidi"/>
        </w:rPr>
        <w:tab/>
      </w:r>
      <w:r w:rsidRPr="00FA19B8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</w:t>
      </w:r>
      <w:r w:rsidRPr="00FA19B8">
        <w:rPr>
          <w:rFonts w:asciiTheme="majorBidi" w:hAnsiTheme="majorBidi" w:cstheme="majorBidi"/>
        </w:rPr>
        <w:t>-</w:t>
      </w:r>
      <w:r w:rsidRPr="00FA19B8">
        <w:rPr>
          <w:rFonts w:asciiTheme="majorBidi" w:hAnsiTheme="majorBidi" w:cstheme="majorBidi"/>
          <w:cs/>
        </w:rPr>
        <w:t xml:space="preserve"> ฟิวเจอร์ส ณ วันที่ </w:t>
      </w:r>
      <w:r w:rsidRPr="00FA19B8">
        <w:rPr>
          <w:rFonts w:asciiTheme="majorBidi" w:hAnsiTheme="majorBidi" w:cstheme="majorBidi"/>
        </w:rPr>
        <w:t>31</w:t>
      </w:r>
      <w:r w:rsidRPr="00FA19B8">
        <w:rPr>
          <w:rFonts w:asciiTheme="majorBidi" w:hAnsiTheme="majorBidi" w:cstheme="majorBidi"/>
          <w:cs/>
        </w:rPr>
        <w:t xml:space="preserve"> ธันวาคม </w:t>
      </w:r>
      <w:r w:rsidRPr="00FA19B8">
        <w:rPr>
          <w:rFonts w:asciiTheme="majorBidi" w:hAnsiTheme="majorBidi" w:cstheme="majorBidi"/>
        </w:rPr>
        <w:t>2561</w:t>
      </w:r>
      <w:r w:rsidRPr="00FA19B8">
        <w:rPr>
          <w:rFonts w:asciiTheme="majorBidi" w:hAnsiTheme="majorBidi" w:cstheme="majorBidi"/>
          <w:cs/>
        </w:rPr>
        <w:t xml:space="preserve"> มีจำนวน</w:t>
      </w:r>
      <w:r w:rsidRPr="00FA19B8">
        <w:rPr>
          <w:rFonts w:asciiTheme="majorBidi" w:hAnsiTheme="majorBidi" w:cstheme="majorBidi"/>
        </w:rPr>
        <w:t xml:space="preserve"> </w:t>
      </w:r>
      <w:r w:rsidR="00645D03">
        <w:rPr>
          <w:rFonts w:asciiTheme="majorBidi" w:hAnsiTheme="majorBidi" w:cstheme="majorBidi"/>
        </w:rPr>
        <w:t>11</w:t>
      </w:r>
      <w:r w:rsidRPr="00FA19B8">
        <w:rPr>
          <w:rFonts w:asciiTheme="majorBidi" w:hAnsiTheme="majorBidi" w:cstheme="majorBidi"/>
          <w:cs/>
        </w:rPr>
        <w:t xml:space="preserve"> ล้านบาท และ </w:t>
      </w:r>
      <w:r w:rsidR="00645D03">
        <w:rPr>
          <w:rFonts w:asciiTheme="majorBidi" w:hAnsiTheme="majorBidi" w:cstheme="majorBidi"/>
        </w:rPr>
        <w:t>4</w:t>
      </w:r>
      <w:r w:rsidRPr="00FA19B8">
        <w:rPr>
          <w:rFonts w:asciiTheme="majorBidi" w:hAnsiTheme="majorBidi" w:cstheme="majorBidi"/>
        </w:rPr>
        <w:t xml:space="preserve"> </w:t>
      </w:r>
      <w:r w:rsidRPr="00FA19B8">
        <w:rPr>
          <w:rFonts w:asciiTheme="majorBidi" w:hAnsiTheme="majorBidi" w:cstheme="majorBidi"/>
          <w:cs/>
        </w:rPr>
        <w:t xml:space="preserve">ล้านบาทตามลำดับ ซึ่งบันทึกรวมอยู่ใน </w:t>
      </w:r>
      <w:r w:rsidRPr="00FA19B8">
        <w:rPr>
          <w:rFonts w:asciiTheme="majorBidi" w:hAnsiTheme="majorBidi" w:cstheme="majorBidi"/>
        </w:rPr>
        <w:t>“</w:t>
      </w:r>
      <w:r w:rsidRPr="00FA19B8">
        <w:rPr>
          <w:rFonts w:asciiTheme="majorBidi" w:hAnsiTheme="majorBidi" w:cstheme="majorBidi"/>
          <w:cs/>
        </w:rPr>
        <w:t>ลูกหนี้สำนักหักบัญชีและบริษัทหลักทรัพย์</w:t>
      </w:r>
      <w:r w:rsidRPr="00FA19B8">
        <w:rPr>
          <w:rFonts w:asciiTheme="majorBidi" w:hAnsiTheme="majorBidi" w:cstheme="majorBidi"/>
        </w:rPr>
        <w:t>”</w:t>
      </w:r>
      <w:r w:rsidRPr="00FA19B8">
        <w:rPr>
          <w:rFonts w:asciiTheme="majorBidi" w:hAnsiTheme="majorBidi" w:cstheme="majorBidi"/>
          <w:cs/>
        </w:rPr>
        <w:t xml:space="preserve"> ใช้ข้อมูลระดับ </w:t>
      </w:r>
      <w:r w:rsidRPr="00FA19B8">
        <w:rPr>
          <w:rFonts w:asciiTheme="majorBidi" w:hAnsiTheme="majorBidi" w:cstheme="majorBidi"/>
        </w:rPr>
        <w:t>1</w:t>
      </w:r>
      <w:r w:rsidRPr="00FA19B8">
        <w:rPr>
          <w:rFonts w:asciiTheme="majorBidi" w:hAnsiTheme="majorBidi" w:cstheme="majorBidi"/>
          <w:cs/>
        </w:rPr>
        <w:t xml:space="preserve"> ในการวัดมูลค่ายุติธรรม</w:t>
      </w:r>
    </w:p>
    <w:p w:rsidR="007206B9" w:rsidRPr="00FA19B8" w:rsidRDefault="007206B9">
      <w:pPr>
        <w:rPr>
          <w:rFonts w:asciiTheme="majorBidi" w:hAnsiTheme="majorBidi" w:cstheme="majorBidi"/>
        </w:rPr>
      </w:pP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7206B9" w:rsidRPr="00FA19B8" w:rsidTr="007206B9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54B7" w:rsidRPr="00FA19B8" w:rsidRDefault="00584E34" w:rsidP="007206B9">
            <w:pPr>
              <w:widowControl w:val="0"/>
              <w:autoSpaceDE w:val="0"/>
              <w:autoSpaceDN w:val="0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</w:rPr>
              <w:br w:type="page"/>
            </w:r>
            <w:r w:rsidR="00E954B7" w:rsidRPr="00FA19B8">
              <w:rPr>
                <w:rFonts w:asciiTheme="majorBidi" w:hAnsiTheme="majorBidi" w:cstheme="majorBidi"/>
                <w:cs/>
              </w:rPr>
              <w:br w:type="page"/>
            </w:r>
            <w:r w:rsidR="00E954B7" w:rsidRPr="00FA19B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954B7"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7206B9" w:rsidRPr="00FA19B8" w:rsidTr="007206B9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7517" w:rsidRPr="00FA19B8" w:rsidRDefault="00CC7517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autoSpaceDE w:val="0"/>
              <w:autoSpaceDN w:val="0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CC7517" w:rsidRPr="00FA19B8" w:rsidRDefault="00CC7517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CC7517" w:rsidRPr="00FA19B8" w:rsidRDefault="00CC7517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FA19B8" w:rsidTr="007206B9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CC7517" w:rsidRPr="00FA19B8" w:rsidRDefault="00CC7517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609,604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609,604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517" w:rsidRPr="00FA19B8" w:rsidRDefault="00CC7517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E34" w:rsidRPr="00FA19B8" w:rsidRDefault="00584E34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FA19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E34" w:rsidRPr="00FA19B8" w:rsidRDefault="00584E34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E34" w:rsidRPr="00FA19B8" w:rsidRDefault="00584E34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84E34" w:rsidRPr="00FA19B8" w:rsidRDefault="00584E34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E34" w:rsidRPr="00FA19B8" w:rsidRDefault="00584E34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06B9" w:rsidRPr="00FA19B8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FA19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6B9" w:rsidRPr="00FA19B8" w:rsidRDefault="007206B9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:rsidR="007206B9" w:rsidRPr="00FA19B8" w:rsidRDefault="007206B9" w:rsidP="007206B9">
      <w:pPr>
        <w:spacing w:before="120"/>
        <w:ind w:left="734" w:hanging="187"/>
        <w:rPr>
          <w:rFonts w:asciiTheme="majorBidi" w:hAnsiTheme="majorBidi" w:cstheme="majorBidi"/>
        </w:rPr>
      </w:pPr>
      <w:r w:rsidRPr="00FA19B8">
        <w:rPr>
          <w:rFonts w:asciiTheme="majorBidi" w:hAnsiTheme="majorBidi" w:cstheme="majorBidi"/>
          <w:vertAlign w:val="superscript"/>
        </w:rPr>
        <w:t>1</w:t>
      </w:r>
      <w:r w:rsidRPr="00FA19B8">
        <w:rPr>
          <w:rFonts w:asciiTheme="majorBidi" w:hAnsiTheme="majorBidi" w:cstheme="majorBidi"/>
          <w:cs/>
        </w:rPr>
        <w:t xml:space="preserve"> </w:t>
      </w:r>
      <w:r w:rsidRPr="00FA19B8">
        <w:rPr>
          <w:rFonts w:asciiTheme="majorBidi" w:hAnsiTheme="majorBidi" w:cstheme="majorBidi"/>
        </w:rPr>
        <w:tab/>
      </w:r>
      <w:r w:rsidRPr="00FA19B8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</w:t>
      </w:r>
      <w:r w:rsidRPr="00FA19B8">
        <w:rPr>
          <w:rFonts w:asciiTheme="majorBidi" w:hAnsiTheme="majorBidi" w:cstheme="majorBidi"/>
        </w:rPr>
        <w:t>-</w:t>
      </w:r>
      <w:r w:rsidRPr="00FA19B8">
        <w:rPr>
          <w:rFonts w:asciiTheme="majorBidi" w:hAnsiTheme="majorBidi" w:cstheme="majorBidi"/>
          <w:cs/>
        </w:rPr>
        <w:t xml:space="preserve"> ฟิวเจอร์ส ณ วันที่ </w:t>
      </w:r>
      <w:r w:rsidRPr="00FA19B8">
        <w:rPr>
          <w:rFonts w:asciiTheme="majorBidi" w:hAnsiTheme="majorBidi" w:cstheme="majorBidi"/>
        </w:rPr>
        <w:t>31</w:t>
      </w:r>
      <w:r w:rsidRPr="00FA19B8">
        <w:rPr>
          <w:rFonts w:asciiTheme="majorBidi" w:hAnsiTheme="majorBidi" w:cstheme="majorBidi"/>
          <w:cs/>
        </w:rPr>
        <w:t xml:space="preserve"> ธันวาคม </w:t>
      </w:r>
      <w:r w:rsidRPr="00FA19B8">
        <w:rPr>
          <w:rFonts w:asciiTheme="majorBidi" w:hAnsiTheme="majorBidi" w:cstheme="majorBidi"/>
        </w:rPr>
        <w:t>2560</w:t>
      </w:r>
      <w:r w:rsidRPr="00FA19B8">
        <w:rPr>
          <w:rFonts w:asciiTheme="majorBidi" w:hAnsiTheme="majorBidi" w:cstheme="majorBidi"/>
          <w:cs/>
        </w:rPr>
        <w:t xml:space="preserve"> มีจำนวน</w:t>
      </w:r>
      <w:r w:rsidRPr="00FA19B8">
        <w:rPr>
          <w:rFonts w:asciiTheme="majorBidi" w:hAnsiTheme="majorBidi" w:cstheme="majorBidi"/>
        </w:rPr>
        <w:t xml:space="preserve"> 7</w:t>
      </w:r>
      <w:r w:rsidRPr="00FA19B8">
        <w:rPr>
          <w:rFonts w:asciiTheme="majorBidi" w:hAnsiTheme="majorBidi" w:cstheme="majorBidi"/>
          <w:cs/>
        </w:rPr>
        <w:t xml:space="preserve"> ล้านบาท และ</w:t>
      </w:r>
      <w:r w:rsidRPr="00FA19B8">
        <w:rPr>
          <w:rFonts w:asciiTheme="majorBidi" w:hAnsiTheme="majorBidi" w:cstheme="majorBidi"/>
        </w:rPr>
        <w:t xml:space="preserve"> 14 </w:t>
      </w:r>
      <w:r w:rsidRPr="00FA19B8">
        <w:rPr>
          <w:rFonts w:asciiTheme="majorBidi" w:hAnsiTheme="majorBidi" w:cstheme="majorBidi"/>
          <w:cs/>
        </w:rPr>
        <w:t xml:space="preserve">ล้านบาทตามลำดับ ซึ่งบันทึกรวมอยู่ใน </w:t>
      </w:r>
      <w:r w:rsidRPr="00FA19B8">
        <w:rPr>
          <w:rFonts w:asciiTheme="majorBidi" w:hAnsiTheme="majorBidi" w:cstheme="majorBidi"/>
        </w:rPr>
        <w:t>“</w:t>
      </w:r>
      <w:r w:rsidRPr="00FA19B8">
        <w:rPr>
          <w:rFonts w:asciiTheme="majorBidi" w:hAnsiTheme="majorBidi" w:cstheme="majorBidi"/>
          <w:cs/>
        </w:rPr>
        <w:t>ลูกหนี้สำนักหักบัญชีและบริษัทหลักทรัพย์</w:t>
      </w:r>
      <w:r w:rsidRPr="00FA19B8">
        <w:rPr>
          <w:rFonts w:asciiTheme="majorBidi" w:hAnsiTheme="majorBidi" w:cstheme="majorBidi"/>
        </w:rPr>
        <w:t>”</w:t>
      </w:r>
      <w:r w:rsidRPr="00FA19B8">
        <w:rPr>
          <w:rFonts w:asciiTheme="majorBidi" w:hAnsiTheme="majorBidi" w:cstheme="majorBidi"/>
          <w:cs/>
        </w:rPr>
        <w:t xml:space="preserve"> ใช้ข้อมูลระดับ </w:t>
      </w:r>
      <w:r w:rsidRPr="00FA19B8">
        <w:rPr>
          <w:rFonts w:asciiTheme="majorBidi" w:hAnsiTheme="majorBidi" w:cstheme="majorBidi"/>
        </w:rPr>
        <w:t>1</w:t>
      </w:r>
      <w:r w:rsidRPr="00FA19B8">
        <w:rPr>
          <w:rFonts w:asciiTheme="majorBidi" w:hAnsiTheme="majorBidi" w:cstheme="majorBidi"/>
          <w:cs/>
        </w:rPr>
        <w:t xml:space="preserve"> ในการวัดมูลค่ายุติธรรม</w:t>
      </w:r>
    </w:p>
    <w:p w:rsidR="007206B9" w:rsidRPr="00FA19B8" w:rsidRDefault="007206B9">
      <w:pPr>
        <w:rPr>
          <w:rFonts w:asciiTheme="majorBidi" w:hAnsiTheme="majorBidi" w:cstheme="majorBidi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C0A27" w:rsidRPr="00FA19B8" w:rsidRDefault="00524029" w:rsidP="00A2309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ab/>
      </w:r>
      <w:r w:rsidR="005C0A27" w:rsidRPr="00FA19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31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256</w:t>
      </w:r>
      <w:r w:rsidR="00CC7517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1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 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25</w:t>
      </w:r>
      <w:r w:rsidR="00CC7517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>60</w:t>
      </w:r>
      <w:r w:rsidR="00856C0E" w:rsidRPr="00FA19B8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 </w:t>
      </w:r>
      <w:r w:rsidR="005C0A27" w:rsidRPr="00FA19B8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p w:rsidR="00975446" w:rsidRPr="00FA19B8" w:rsidRDefault="00975446" w:rsidP="007206B9">
      <w:pPr>
        <w:tabs>
          <w:tab w:val="left" w:pos="540"/>
          <w:tab w:val="left" w:pos="900"/>
          <w:tab w:val="left" w:pos="2160"/>
        </w:tabs>
        <w:suppressAutoHyphens/>
        <w:ind w:left="3240" w:firstLine="1080"/>
        <w:jc w:val="right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FA19B8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827CE5" w:rsidRPr="00FA19B8" w:rsidTr="002870F4">
        <w:trPr>
          <w:cantSplit/>
        </w:trPr>
        <w:tc>
          <w:tcPr>
            <w:tcW w:w="4050" w:type="dxa"/>
            <w:vAlign w:val="bottom"/>
          </w:tcPr>
          <w:p w:rsidR="00827CE5" w:rsidRPr="00FA19B8" w:rsidRDefault="00827CE5" w:rsidP="007206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27CE5" w:rsidRPr="00FA19B8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</w:t>
            </w:r>
            <w:r w:rsidR="00DB32F5"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6</w:t>
            </w:r>
            <w:r w:rsidR="00A23092"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</w:tr>
      <w:tr w:rsidR="00827CE5" w:rsidRPr="00FA19B8" w:rsidTr="002870F4">
        <w:trPr>
          <w:cantSplit/>
        </w:trPr>
        <w:tc>
          <w:tcPr>
            <w:tcW w:w="4050" w:type="dxa"/>
            <w:vAlign w:val="bottom"/>
          </w:tcPr>
          <w:p w:rsidR="00827CE5" w:rsidRPr="00FA19B8" w:rsidRDefault="00827CE5" w:rsidP="007206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FA19B8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827CE5" w:rsidRPr="00FA19B8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27CE5" w:rsidRPr="00FA19B8" w:rsidTr="002870F4">
        <w:trPr>
          <w:cantSplit/>
        </w:trPr>
        <w:tc>
          <w:tcPr>
            <w:tcW w:w="4050" w:type="dxa"/>
            <w:vAlign w:val="bottom"/>
          </w:tcPr>
          <w:p w:rsidR="00827CE5" w:rsidRPr="00FA19B8" w:rsidRDefault="00827CE5" w:rsidP="007206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FA19B8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FA19B8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827CE5" w:rsidRPr="00FA19B8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827CE5" w:rsidRPr="00FA19B8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827CE5" w:rsidRPr="00FA19B8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827CE5" w:rsidRPr="00FA19B8" w:rsidTr="002870F4">
        <w:trPr>
          <w:cantSplit/>
        </w:trPr>
        <w:tc>
          <w:tcPr>
            <w:tcW w:w="4050" w:type="dxa"/>
            <w:vAlign w:val="bottom"/>
          </w:tcPr>
          <w:p w:rsidR="00827CE5" w:rsidRPr="00FA19B8" w:rsidRDefault="00827CE5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827CE5" w:rsidRPr="00FA19B8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FA19B8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FA19B8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FA19B8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FA19B8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right="-108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4B5E8B" w:rsidRPr="00FA19B8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8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ลูกหนี้สำนักหักบัญชีและบริษัทหลักทรัพย์                                                  </w:t>
            </w:r>
          </w:p>
        </w:tc>
        <w:tc>
          <w:tcPr>
            <w:tcW w:w="1260" w:type="dxa"/>
            <w:vAlign w:val="bottom"/>
          </w:tcPr>
          <w:p w:rsidR="004B5E8B" w:rsidRPr="00FA19B8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8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4B5E8B" w:rsidRPr="00FA19B8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8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4B5E8B" w:rsidRPr="00FA19B8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68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4B5E8B" w:rsidRPr="00FA19B8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67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68" w:type="dxa"/>
            <w:vAlign w:val="bottom"/>
          </w:tcPr>
          <w:p w:rsidR="004B5E8B" w:rsidRPr="00FA19B8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FA19B8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4B5E8B" w:rsidRPr="00FA19B8" w:rsidRDefault="00A35C0C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เจ้าหนี้สำนักหักบัญชีและบริษัทหลักทรัพย์  </w:t>
            </w:r>
          </w:p>
        </w:tc>
        <w:tc>
          <w:tcPr>
            <w:tcW w:w="1260" w:type="dxa"/>
            <w:vAlign w:val="bottom"/>
          </w:tcPr>
          <w:p w:rsidR="004B5E8B" w:rsidRPr="00FA19B8" w:rsidRDefault="00A35C0C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FA19B8" w:rsidTr="002870F4">
        <w:trPr>
          <w:cantSplit/>
        </w:trPr>
        <w:tc>
          <w:tcPr>
            <w:tcW w:w="4050" w:type="dxa"/>
            <w:vAlign w:val="bottom"/>
          </w:tcPr>
          <w:p w:rsidR="004B5E8B" w:rsidRPr="00FA19B8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4B5E8B" w:rsidRPr="00FA19B8" w:rsidRDefault="00A35C0C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8" w:type="dxa"/>
            <w:vAlign w:val="bottom"/>
          </w:tcPr>
          <w:p w:rsidR="004B5E8B" w:rsidRPr="00FA19B8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6C56" w:rsidRPr="00FA19B8" w:rsidTr="00E2324A">
        <w:trPr>
          <w:cantSplit/>
        </w:trPr>
        <w:tc>
          <w:tcPr>
            <w:tcW w:w="4050" w:type="dxa"/>
            <w:vAlign w:val="bottom"/>
          </w:tcPr>
          <w:p w:rsidR="000E6C56" w:rsidRPr="00FA19B8" w:rsidRDefault="000E6C56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  <w:vAlign w:val="bottom"/>
          </w:tcPr>
          <w:p w:rsidR="000E6C56" w:rsidRPr="00FA19B8" w:rsidRDefault="006C0A75" w:rsidP="00A35C0C">
            <w:pPr>
              <w:tabs>
                <w:tab w:val="decimal" w:pos="990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</w:rPr>
              <w:t>300</w:t>
            </w:r>
          </w:p>
        </w:tc>
        <w:tc>
          <w:tcPr>
            <w:tcW w:w="967" w:type="dxa"/>
            <w:vAlign w:val="bottom"/>
          </w:tcPr>
          <w:p w:rsidR="000E6C56" w:rsidRPr="00FA19B8" w:rsidRDefault="001A5E9F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0E6C56" w:rsidRPr="00FA19B8" w:rsidRDefault="00A35C0C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0E6C56" w:rsidRPr="00FA19B8" w:rsidRDefault="001A5E9F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0E6C56" w:rsidRPr="00FA19B8" w:rsidRDefault="00A35C0C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A23092" w:rsidRPr="00FA19B8" w:rsidRDefault="00A23092" w:rsidP="007206B9">
      <w:pPr>
        <w:tabs>
          <w:tab w:val="left" w:pos="540"/>
          <w:tab w:val="left" w:pos="900"/>
          <w:tab w:val="left" w:pos="2160"/>
        </w:tabs>
        <w:suppressAutoHyphens/>
        <w:spacing w:before="240"/>
        <w:ind w:left="3240" w:firstLine="1080"/>
        <w:jc w:val="right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FA19B8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A23092" w:rsidRPr="00FA19B8" w:rsidRDefault="00A23092" w:rsidP="0052776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2560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A23092" w:rsidRPr="00FA19B8" w:rsidRDefault="00A23092" w:rsidP="0052776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FA19B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right="-108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ลูกหนี้สำนักหักบัญชีและบริษัทหลักทรัพย์                                                  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10,702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10,702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10,702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เจ้าหนี้สำนักหักบัญชีและบริษัทหลักทรัพย์  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23092" w:rsidRPr="00FA19B8" w:rsidTr="00527766">
        <w:trPr>
          <w:cantSplit/>
        </w:trPr>
        <w:tc>
          <w:tcPr>
            <w:tcW w:w="4050" w:type="dxa"/>
            <w:vAlign w:val="bottom"/>
          </w:tcPr>
          <w:p w:rsidR="00A23092" w:rsidRPr="00FA19B8" w:rsidRDefault="00A23092" w:rsidP="0052776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A19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A23092" w:rsidRPr="00FA19B8" w:rsidRDefault="00A23092" w:rsidP="00527766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2,377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2,377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</w:rPr>
              <w:t>2,377</w:t>
            </w:r>
          </w:p>
        </w:tc>
        <w:tc>
          <w:tcPr>
            <w:tcW w:w="968" w:type="dxa"/>
            <w:vAlign w:val="bottom"/>
          </w:tcPr>
          <w:p w:rsidR="00A23092" w:rsidRPr="00FA19B8" w:rsidRDefault="00A23092" w:rsidP="005277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19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:rsidR="007206B9" w:rsidRPr="00FA19B8" w:rsidRDefault="007206B9" w:rsidP="00135AD5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7206B9" w:rsidRPr="00FA19B8" w:rsidRDefault="007206B9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FA19B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5C0A27" w:rsidRPr="00FA19B8" w:rsidRDefault="00975446" w:rsidP="00135AD5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9B8">
        <w:rPr>
          <w:rFonts w:asciiTheme="majorBidi" w:hAnsiTheme="majorBidi" w:cstheme="majorBidi"/>
          <w:sz w:val="32"/>
          <w:szCs w:val="32"/>
          <w:u w:val="single"/>
          <w:cs/>
        </w:rPr>
        <w:t>เทคนิค</w:t>
      </w:r>
      <w:r w:rsidR="005C0A27" w:rsidRPr="00FA19B8">
        <w:rPr>
          <w:rFonts w:asciiTheme="majorBidi" w:hAnsiTheme="majorBidi" w:cstheme="majorBidi"/>
          <w:sz w:val="32"/>
          <w:szCs w:val="32"/>
          <w:u w:val="single"/>
          <w:cs/>
        </w:rPr>
        <w:t>การประมาณการมูลค่ายุติธรรม</w:t>
      </w:r>
      <w:r w:rsidR="00230A5A" w:rsidRPr="00FA19B8">
        <w:rPr>
          <w:rFonts w:asciiTheme="majorBidi" w:hAnsiTheme="majorBidi" w:cstheme="majorBidi"/>
          <w:sz w:val="32"/>
          <w:szCs w:val="32"/>
          <w:u w:val="single"/>
          <w:cs/>
        </w:rPr>
        <w:t>และข้อมูลที่ใช้สำหรับการวัดมูลค่ายุติธรรม</w:t>
      </w:r>
      <w:r w:rsidR="00FC4C32" w:rsidRPr="00FA19B8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FC4C32" w:rsidRPr="00FA19B8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เงินฝากในสถาบันการเงิน ลูกหนี้สำนักหักบัญชี</w:t>
      </w:r>
      <w:r w:rsidR="001D71FB" w:rsidRPr="00FA19B8">
        <w:rPr>
          <w:rFonts w:asciiTheme="majorBidi" w:hAnsiTheme="majorBidi" w:cstheme="majorBidi"/>
          <w:sz w:val="32"/>
          <w:szCs w:val="32"/>
          <w:cs/>
        </w:rPr>
        <w:t xml:space="preserve">และบริษัทหลักทรัพย์ 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ลูกหนี้ธุรกิจหลักทรั</w:t>
      </w:r>
      <w:r w:rsidR="001D71FB" w:rsidRPr="00FA19B8">
        <w:rPr>
          <w:rFonts w:asciiTheme="majorBidi" w:hAnsiTheme="majorBidi" w:cstheme="majorBidi"/>
          <w:sz w:val="32"/>
          <w:szCs w:val="32"/>
          <w:cs/>
        </w:rPr>
        <w:t>พย์และสัญญาซื้อขายล่วงหน้า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เจ้าหนี้สำนักหักบัญชี</w:t>
      </w:r>
      <w:r w:rsidR="001D71FB" w:rsidRPr="00FA19B8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และเจ้าหนี้ธุรกิจหลักทรัพย์และสัญ</w:t>
      </w:r>
      <w:r w:rsidR="001D71FB" w:rsidRPr="00FA19B8">
        <w:rPr>
          <w:rFonts w:asciiTheme="majorBidi" w:hAnsiTheme="majorBidi" w:cstheme="majorBidi"/>
          <w:sz w:val="32"/>
          <w:szCs w:val="32"/>
          <w:cs/>
        </w:rPr>
        <w:t>ญาซื้อขายล่วงหน้า</w:t>
      </w:r>
      <w:r w:rsidRPr="00FA19B8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FC4C32" w:rsidRPr="00FA19B8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เงินลงทุน แสดงมูลค่ายุติธรรมตามราคาตลาด 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กรณีที่เป็นเงินลงทุนในตราสารทุนที่ไม่อยู่ในความต้องการของตลาด คำนวณโดยใช้มูลค่าสินทรัพย์สุทธิ</w:t>
      </w:r>
    </w:p>
    <w:p w:rsidR="00FC4C32" w:rsidRPr="00FA19B8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FC4C32" w:rsidRPr="00FA19B8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Pr="00FA19B8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มูลค่ายุติธรรมของเงินให้กู้ยืมแก่พนักงาน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ที่ใกล้เคียงกัน</w:t>
      </w:r>
    </w:p>
    <w:p w:rsidR="00FC4C32" w:rsidRPr="00FA19B8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A19B8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และเงินกู้ยืมอื่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027555" w:rsidRPr="00FA19B8" w:rsidRDefault="00F37711" w:rsidP="00A23092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A23092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FA19B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027555" w:rsidRPr="00FA19B8" w:rsidRDefault="000009C4" w:rsidP="00135AD5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A19B8">
        <w:rPr>
          <w:rFonts w:asciiTheme="majorBidi" w:hAnsiTheme="majorBidi" w:cstheme="majorBidi"/>
          <w:sz w:val="32"/>
          <w:szCs w:val="32"/>
        </w:rPr>
        <w:tab/>
      </w:r>
      <w:r w:rsidR="00027555" w:rsidRPr="00FA19B8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งบการเงินนี้ได้รับอนุมัติ</w:t>
      </w:r>
      <w:r w:rsidR="00FE774F" w:rsidRPr="00FA19B8">
        <w:rPr>
          <w:rFonts w:asciiTheme="majorBidi" w:hAnsiTheme="majorBidi" w:cstheme="majorBidi"/>
          <w:spacing w:val="-2"/>
          <w:sz w:val="32"/>
          <w:szCs w:val="32"/>
          <w:cs/>
        </w:rPr>
        <w:t>ให้ออกโดย</w:t>
      </w:r>
      <w:r w:rsidR="00027555" w:rsidRPr="00FA19B8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คณะกรรมการของบริษัทฯเ</w:t>
      </w:r>
      <w:r w:rsidR="00BF45A3" w:rsidRPr="00FA19B8">
        <w:rPr>
          <w:rFonts w:asciiTheme="majorBidi" w:hAnsiTheme="majorBidi" w:cstheme="majorBidi"/>
          <w:spacing w:val="-2"/>
          <w:sz w:val="32"/>
          <w:szCs w:val="32"/>
          <w:cs/>
        </w:rPr>
        <w:t>มื่อวันที</w:t>
      </w:r>
      <w:r w:rsidR="004F79DD" w:rsidRPr="00FA19B8">
        <w:rPr>
          <w:rFonts w:asciiTheme="majorBidi" w:hAnsiTheme="majorBidi" w:cstheme="majorBidi"/>
          <w:spacing w:val="-2"/>
          <w:sz w:val="32"/>
          <w:szCs w:val="32"/>
          <w:cs/>
        </w:rPr>
        <w:t>่</w:t>
      </w:r>
      <w:r w:rsidR="009B3AF3" w:rsidRPr="00FA19B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83E95" w:rsidRPr="00FA19B8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F90077" w:rsidRPr="00FA19B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56C0E" w:rsidRPr="00FA19B8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B556D8" w:rsidRPr="00FA19B8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FC4C32" w:rsidRPr="00FA19B8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A136AC" w:rsidRPr="00FA19B8">
        <w:rPr>
          <w:rFonts w:asciiTheme="majorBidi" w:hAnsiTheme="majorBidi" w:cstheme="majorBidi"/>
          <w:spacing w:val="-2"/>
          <w:sz w:val="32"/>
          <w:szCs w:val="32"/>
        </w:rPr>
        <w:t>2</w:t>
      </w:r>
    </w:p>
    <w:sectPr w:rsidR="00027555" w:rsidRPr="00FA19B8" w:rsidSect="00CD7368">
      <w:footerReference w:type="default" r:id="rId8"/>
      <w:pgSz w:w="11909" w:h="16834" w:code="9"/>
      <w:pgMar w:top="1296" w:right="1080" w:bottom="1080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421" w:rsidRDefault="00224421">
      <w:r>
        <w:separator/>
      </w:r>
    </w:p>
  </w:endnote>
  <w:endnote w:type="continuationSeparator" w:id="0">
    <w:p w:rsidR="00224421" w:rsidRDefault="0022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421" w:rsidRPr="009B4F12" w:rsidRDefault="00224421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645D03">
      <w:rPr>
        <w:rStyle w:val="PageNumber"/>
        <w:noProof/>
        <w:sz w:val="32"/>
        <w:szCs w:val="32"/>
      </w:rPr>
      <w:t>43</w:t>
    </w:r>
    <w:r w:rsidRPr="009B4F12">
      <w:rPr>
        <w:rStyle w:val="PageNumber"/>
        <w:sz w:val="32"/>
        <w:szCs w:val="32"/>
      </w:rPr>
      <w:fldChar w:fldCharType="end"/>
    </w:r>
  </w:p>
  <w:p w:rsidR="00224421" w:rsidRDefault="00224421" w:rsidP="009B4F12">
    <w:pPr>
      <w:pStyle w:val="Footer"/>
      <w:ind w:right="360"/>
      <w:jc w:val="right"/>
      <w:rPr>
        <w:sz w:val="2"/>
        <w:szCs w:val="2"/>
      </w:rPr>
    </w:pPr>
  </w:p>
  <w:p w:rsidR="00224421" w:rsidRDefault="00224421">
    <w:pPr>
      <w:pStyle w:val="Footer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421" w:rsidRDefault="00224421">
      <w:r>
        <w:separator/>
      </w:r>
    </w:p>
  </w:footnote>
  <w:footnote w:type="continuationSeparator" w:id="0">
    <w:p w:rsidR="00224421" w:rsidRDefault="00224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53404"/>
    <w:multiLevelType w:val="hybridMultilevel"/>
    <w:tmpl w:val="F6081D44"/>
    <w:lvl w:ilvl="0" w:tplc="704ED6B8">
      <w:start w:val="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3555349A"/>
    <w:multiLevelType w:val="hybridMultilevel"/>
    <w:tmpl w:val="E02C866C"/>
    <w:lvl w:ilvl="0" w:tplc="B86ED0C6">
      <w:start w:val="15"/>
      <w:numFmt w:val="bullet"/>
      <w:lvlText w:val="-"/>
      <w:lvlJc w:val="left"/>
      <w:pPr>
        <w:ind w:left="492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3" w15:restartNumberingAfterBreak="0">
    <w:nsid w:val="37463944"/>
    <w:multiLevelType w:val="hybridMultilevel"/>
    <w:tmpl w:val="B4524180"/>
    <w:lvl w:ilvl="0" w:tplc="C0E6AC70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528254A"/>
    <w:multiLevelType w:val="hybridMultilevel"/>
    <w:tmpl w:val="503C7298"/>
    <w:lvl w:ilvl="0" w:tplc="9C529262">
      <w:start w:val="900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565A76B6"/>
    <w:multiLevelType w:val="hybridMultilevel"/>
    <w:tmpl w:val="C48CB34E"/>
    <w:lvl w:ilvl="0" w:tplc="F73C80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559"/>
    <w:multiLevelType w:val="hybridMultilevel"/>
    <w:tmpl w:val="16F4042A"/>
    <w:lvl w:ilvl="0" w:tplc="9CB087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70762497"/>
    <w:multiLevelType w:val="hybridMultilevel"/>
    <w:tmpl w:val="441A1902"/>
    <w:lvl w:ilvl="0" w:tplc="E2FC7E14">
      <w:start w:val="9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1"/>
  </w:num>
  <w:num w:numId="10">
    <w:abstractNumId w:val="10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E4"/>
    <w:rsid w:val="00000854"/>
    <w:rsid w:val="000009C4"/>
    <w:rsid w:val="00000BE3"/>
    <w:rsid w:val="000013BD"/>
    <w:rsid w:val="000037E3"/>
    <w:rsid w:val="00003B6A"/>
    <w:rsid w:val="00004C32"/>
    <w:rsid w:val="00004D2E"/>
    <w:rsid w:val="00004F11"/>
    <w:rsid w:val="000051FF"/>
    <w:rsid w:val="000058C8"/>
    <w:rsid w:val="000059BD"/>
    <w:rsid w:val="000069E4"/>
    <w:rsid w:val="00007092"/>
    <w:rsid w:val="00007DB1"/>
    <w:rsid w:val="0001014B"/>
    <w:rsid w:val="00010354"/>
    <w:rsid w:val="000106BF"/>
    <w:rsid w:val="000109E4"/>
    <w:rsid w:val="00011470"/>
    <w:rsid w:val="0001148E"/>
    <w:rsid w:val="000116C2"/>
    <w:rsid w:val="00011AC6"/>
    <w:rsid w:val="00011EEE"/>
    <w:rsid w:val="00013501"/>
    <w:rsid w:val="00013562"/>
    <w:rsid w:val="0001416A"/>
    <w:rsid w:val="00017FDF"/>
    <w:rsid w:val="0002083F"/>
    <w:rsid w:val="00020CAF"/>
    <w:rsid w:val="00021254"/>
    <w:rsid w:val="00021E17"/>
    <w:rsid w:val="000225D2"/>
    <w:rsid w:val="0002341C"/>
    <w:rsid w:val="0002387B"/>
    <w:rsid w:val="00023A0F"/>
    <w:rsid w:val="000241AA"/>
    <w:rsid w:val="00024FCF"/>
    <w:rsid w:val="0002523A"/>
    <w:rsid w:val="00026E21"/>
    <w:rsid w:val="00027555"/>
    <w:rsid w:val="000275A1"/>
    <w:rsid w:val="00027FBE"/>
    <w:rsid w:val="00030415"/>
    <w:rsid w:val="00030B03"/>
    <w:rsid w:val="000319C5"/>
    <w:rsid w:val="00031D38"/>
    <w:rsid w:val="00031DD4"/>
    <w:rsid w:val="00032503"/>
    <w:rsid w:val="00032682"/>
    <w:rsid w:val="00032E87"/>
    <w:rsid w:val="00033098"/>
    <w:rsid w:val="00033216"/>
    <w:rsid w:val="00033305"/>
    <w:rsid w:val="000335E7"/>
    <w:rsid w:val="00036661"/>
    <w:rsid w:val="000366A7"/>
    <w:rsid w:val="00037115"/>
    <w:rsid w:val="000414EE"/>
    <w:rsid w:val="00041A79"/>
    <w:rsid w:val="00041AF0"/>
    <w:rsid w:val="00042543"/>
    <w:rsid w:val="00042687"/>
    <w:rsid w:val="00042DC8"/>
    <w:rsid w:val="00043A5F"/>
    <w:rsid w:val="00043F8C"/>
    <w:rsid w:val="00044180"/>
    <w:rsid w:val="00044398"/>
    <w:rsid w:val="000447BE"/>
    <w:rsid w:val="000447FA"/>
    <w:rsid w:val="00045327"/>
    <w:rsid w:val="00050CA0"/>
    <w:rsid w:val="00050EE6"/>
    <w:rsid w:val="00051838"/>
    <w:rsid w:val="000518A9"/>
    <w:rsid w:val="000534B9"/>
    <w:rsid w:val="0005351F"/>
    <w:rsid w:val="00053A3F"/>
    <w:rsid w:val="00053ECC"/>
    <w:rsid w:val="0005472A"/>
    <w:rsid w:val="000557CD"/>
    <w:rsid w:val="00055E20"/>
    <w:rsid w:val="00055EE6"/>
    <w:rsid w:val="000569ED"/>
    <w:rsid w:val="00057129"/>
    <w:rsid w:val="000573E2"/>
    <w:rsid w:val="00057880"/>
    <w:rsid w:val="00060BA8"/>
    <w:rsid w:val="00060EB7"/>
    <w:rsid w:val="000610F9"/>
    <w:rsid w:val="000619AB"/>
    <w:rsid w:val="00062155"/>
    <w:rsid w:val="00062587"/>
    <w:rsid w:val="00062C0A"/>
    <w:rsid w:val="00062F93"/>
    <w:rsid w:val="000636CD"/>
    <w:rsid w:val="00064239"/>
    <w:rsid w:val="00064856"/>
    <w:rsid w:val="0006489A"/>
    <w:rsid w:val="00065B2E"/>
    <w:rsid w:val="00065CC4"/>
    <w:rsid w:val="00066091"/>
    <w:rsid w:val="0006688C"/>
    <w:rsid w:val="000670DD"/>
    <w:rsid w:val="00070051"/>
    <w:rsid w:val="0007036F"/>
    <w:rsid w:val="00070592"/>
    <w:rsid w:val="00070BBA"/>
    <w:rsid w:val="00070C98"/>
    <w:rsid w:val="00071D27"/>
    <w:rsid w:val="0007216E"/>
    <w:rsid w:val="00073954"/>
    <w:rsid w:val="00073ABC"/>
    <w:rsid w:val="000740B7"/>
    <w:rsid w:val="00074141"/>
    <w:rsid w:val="000744EB"/>
    <w:rsid w:val="00074B61"/>
    <w:rsid w:val="00075449"/>
    <w:rsid w:val="000755AE"/>
    <w:rsid w:val="00076878"/>
    <w:rsid w:val="000768DD"/>
    <w:rsid w:val="00077296"/>
    <w:rsid w:val="00077691"/>
    <w:rsid w:val="0007769D"/>
    <w:rsid w:val="0007782A"/>
    <w:rsid w:val="00077A33"/>
    <w:rsid w:val="000807B1"/>
    <w:rsid w:val="00081735"/>
    <w:rsid w:val="000823DA"/>
    <w:rsid w:val="00082901"/>
    <w:rsid w:val="00082D20"/>
    <w:rsid w:val="0008354A"/>
    <w:rsid w:val="00083B56"/>
    <w:rsid w:val="000840D0"/>
    <w:rsid w:val="00084A0C"/>
    <w:rsid w:val="00084DE6"/>
    <w:rsid w:val="00085812"/>
    <w:rsid w:val="00086195"/>
    <w:rsid w:val="000865B9"/>
    <w:rsid w:val="00086894"/>
    <w:rsid w:val="00086A90"/>
    <w:rsid w:val="000871C9"/>
    <w:rsid w:val="00087461"/>
    <w:rsid w:val="00090498"/>
    <w:rsid w:val="000904BB"/>
    <w:rsid w:val="00090E8F"/>
    <w:rsid w:val="00091453"/>
    <w:rsid w:val="00091CB1"/>
    <w:rsid w:val="0009230B"/>
    <w:rsid w:val="00092326"/>
    <w:rsid w:val="000930F7"/>
    <w:rsid w:val="000931CB"/>
    <w:rsid w:val="00093F02"/>
    <w:rsid w:val="00094F70"/>
    <w:rsid w:val="000951F4"/>
    <w:rsid w:val="0009627D"/>
    <w:rsid w:val="000962E4"/>
    <w:rsid w:val="00097CC4"/>
    <w:rsid w:val="00097EC4"/>
    <w:rsid w:val="000A01C5"/>
    <w:rsid w:val="000A074F"/>
    <w:rsid w:val="000A11DF"/>
    <w:rsid w:val="000A12BB"/>
    <w:rsid w:val="000A2A17"/>
    <w:rsid w:val="000A3628"/>
    <w:rsid w:val="000A3ADD"/>
    <w:rsid w:val="000A3C7E"/>
    <w:rsid w:val="000A3DB3"/>
    <w:rsid w:val="000A4448"/>
    <w:rsid w:val="000A4F45"/>
    <w:rsid w:val="000A5188"/>
    <w:rsid w:val="000A53DE"/>
    <w:rsid w:val="000A5D45"/>
    <w:rsid w:val="000A5ED0"/>
    <w:rsid w:val="000A62E8"/>
    <w:rsid w:val="000A6B34"/>
    <w:rsid w:val="000A77A5"/>
    <w:rsid w:val="000A78FF"/>
    <w:rsid w:val="000B0243"/>
    <w:rsid w:val="000B20B8"/>
    <w:rsid w:val="000B269D"/>
    <w:rsid w:val="000B29C9"/>
    <w:rsid w:val="000B2DBA"/>
    <w:rsid w:val="000B3572"/>
    <w:rsid w:val="000B4068"/>
    <w:rsid w:val="000B4E0A"/>
    <w:rsid w:val="000B5047"/>
    <w:rsid w:val="000B6081"/>
    <w:rsid w:val="000B6DC2"/>
    <w:rsid w:val="000B6DD4"/>
    <w:rsid w:val="000B6DDA"/>
    <w:rsid w:val="000B7362"/>
    <w:rsid w:val="000B7587"/>
    <w:rsid w:val="000B7628"/>
    <w:rsid w:val="000B79BB"/>
    <w:rsid w:val="000B79E9"/>
    <w:rsid w:val="000B7A78"/>
    <w:rsid w:val="000B7DFA"/>
    <w:rsid w:val="000C02E2"/>
    <w:rsid w:val="000C0B5E"/>
    <w:rsid w:val="000C0DCD"/>
    <w:rsid w:val="000C196C"/>
    <w:rsid w:val="000C206E"/>
    <w:rsid w:val="000C213C"/>
    <w:rsid w:val="000C2246"/>
    <w:rsid w:val="000C4912"/>
    <w:rsid w:val="000C493A"/>
    <w:rsid w:val="000C50CF"/>
    <w:rsid w:val="000C51B1"/>
    <w:rsid w:val="000C526C"/>
    <w:rsid w:val="000C5C3C"/>
    <w:rsid w:val="000C5FF7"/>
    <w:rsid w:val="000C6584"/>
    <w:rsid w:val="000C66D4"/>
    <w:rsid w:val="000D0956"/>
    <w:rsid w:val="000D0CC7"/>
    <w:rsid w:val="000D0F85"/>
    <w:rsid w:val="000D12AE"/>
    <w:rsid w:val="000D21AF"/>
    <w:rsid w:val="000D24B9"/>
    <w:rsid w:val="000D305B"/>
    <w:rsid w:val="000D313C"/>
    <w:rsid w:val="000D3679"/>
    <w:rsid w:val="000D3ED0"/>
    <w:rsid w:val="000D40D8"/>
    <w:rsid w:val="000D4BDC"/>
    <w:rsid w:val="000D5B08"/>
    <w:rsid w:val="000D61C9"/>
    <w:rsid w:val="000D6A51"/>
    <w:rsid w:val="000D6B76"/>
    <w:rsid w:val="000D7458"/>
    <w:rsid w:val="000E26A2"/>
    <w:rsid w:val="000E2F9F"/>
    <w:rsid w:val="000E3109"/>
    <w:rsid w:val="000E39A2"/>
    <w:rsid w:val="000E3CA6"/>
    <w:rsid w:val="000E44BB"/>
    <w:rsid w:val="000E47D7"/>
    <w:rsid w:val="000E54A5"/>
    <w:rsid w:val="000E5996"/>
    <w:rsid w:val="000E5B74"/>
    <w:rsid w:val="000E5FA6"/>
    <w:rsid w:val="000E6012"/>
    <w:rsid w:val="000E6969"/>
    <w:rsid w:val="000E6C56"/>
    <w:rsid w:val="000E6EFC"/>
    <w:rsid w:val="000E770E"/>
    <w:rsid w:val="000E77FB"/>
    <w:rsid w:val="000F039B"/>
    <w:rsid w:val="000F0791"/>
    <w:rsid w:val="000F091E"/>
    <w:rsid w:val="000F1E11"/>
    <w:rsid w:val="000F268A"/>
    <w:rsid w:val="000F2875"/>
    <w:rsid w:val="000F29C3"/>
    <w:rsid w:val="000F2F7C"/>
    <w:rsid w:val="000F3A83"/>
    <w:rsid w:val="000F3FEA"/>
    <w:rsid w:val="000F5950"/>
    <w:rsid w:val="000F5F73"/>
    <w:rsid w:val="000F6667"/>
    <w:rsid w:val="000F68FC"/>
    <w:rsid w:val="000F6ACB"/>
    <w:rsid w:val="000F6BB7"/>
    <w:rsid w:val="00100E9C"/>
    <w:rsid w:val="0010135D"/>
    <w:rsid w:val="001015A1"/>
    <w:rsid w:val="00101ABF"/>
    <w:rsid w:val="0010218E"/>
    <w:rsid w:val="00104C40"/>
    <w:rsid w:val="00104FF3"/>
    <w:rsid w:val="001051BC"/>
    <w:rsid w:val="001054A2"/>
    <w:rsid w:val="00105D42"/>
    <w:rsid w:val="00106242"/>
    <w:rsid w:val="00106A44"/>
    <w:rsid w:val="00106F85"/>
    <w:rsid w:val="001102B4"/>
    <w:rsid w:val="0011033D"/>
    <w:rsid w:val="00111619"/>
    <w:rsid w:val="001116F8"/>
    <w:rsid w:val="00111753"/>
    <w:rsid w:val="001117C1"/>
    <w:rsid w:val="00111840"/>
    <w:rsid w:val="00112CEF"/>
    <w:rsid w:val="001136D2"/>
    <w:rsid w:val="00113804"/>
    <w:rsid w:val="00114173"/>
    <w:rsid w:val="001142BB"/>
    <w:rsid w:val="0011549D"/>
    <w:rsid w:val="00115536"/>
    <w:rsid w:val="0011615E"/>
    <w:rsid w:val="0011617A"/>
    <w:rsid w:val="00116373"/>
    <w:rsid w:val="00116519"/>
    <w:rsid w:val="001204B2"/>
    <w:rsid w:val="001212C1"/>
    <w:rsid w:val="00122DEC"/>
    <w:rsid w:val="00124A08"/>
    <w:rsid w:val="00124DB6"/>
    <w:rsid w:val="00125A8E"/>
    <w:rsid w:val="00125CF8"/>
    <w:rsid w:val="00126111"/>
    <w:rsid w:val="00126888"/>
    <w:rsid w:val="0013059D"/>
    <w:rsid w:val="00130674"/>
    <w:rsid w:val="00130B10"/>
    <w:rsid w:val="00130BE2"/>
    <w:rsid w:val="0013114B"/>
    <w:rsid w:val="001314B9"/>
    <w:rsid w:val="00131EB4"/>
    <w:rsid w:val="00132413"/>
    <w:rsid w:val="00132FBD"/>
    <w:rsid w:val="00133DB3"/>
    <w:rsid w:val="00134270"/>
    <w:rsid w:val="00134282"/>
    <w:rsid w:val="00134428"/>
    <w:rsid w:val="00134A68"/>
    <w:rsid w:val="00135A05"/>
    <w:rsid w:val="00135AD5"/>
    <w:rsid w:val="001365BD"/>
    <w:rsid w:val="001368EF"/>
    <w:rsid w:val="00136F20"/>
    <w:rsid w:val="00140E06"/>
    <w:rsid w:val="00140EC7"/>
    <w:rsid w:val="00140FCE"/>
    <w:rsid w:val="00141F41"/>
    <w:rsid w:val="00142311"/>
    <w:rsid w:val="00143A78"/>
    <w:rsid w:val="00143ECA"/>
    <w:rsid w:val="0014419E"/>
    <w:rsid w:val="00144A39"/>
    <w:rsid w:val="00144CCD"/>
    <w:rsid w:val="00145D2B"/>
    <w:rsid w:val="001461F2"/>
    <w:rsid w:val="001462D1"/>
    <w:rsid w:val="00146536"/>
    <w:rsid w:val="0014662D"/>
    <w:rsid w:val="00146B40"/>
    <w:rsid w:val="00146D24"/>
    <w:rsid w:val="00147384"/>
    <w:rsid w:val="00147605"/>
    <w:rsid w:val="001500C8"/>
    <w:rsid w:val="00150DB4"/>
    <w:rsid w:val="00151E65"/>
    <w:rsid w:val="001526A7"/>
    <w:rsid w:val="001526F6"/>
    <w:rsid w:val="00152C36"/>
    <w:rsid w:val="00152DE1"/>
    <w:rsid w:val="0015345A"/>
    <w:rsid w:val="001536C6"/>
    <w:rsid w:val="00153921"/>
    <w:rsid w:val="0015399F"/>
    <w:rsid w:val="001546FF"/>
    <w:rsid w:val="0015494F"/>
    <w:rsid w:val="00154CB7"/>
    <w:rsid w:val="00155ADA"/>
    <w:rsid w:val="00156087"/>
    <w:rsid w:val="001605D5"/>
    <w:rsid w:val="00160AAA"/>
    <w:rsid w:val="00160C6C"/>
    <w:rsid w:val="00161714"/>
    <w:rsid w:val="00161771"/>
    <w:rsid w:val="00162598"/>
    <w:rsid w:val="00163900"/>
    <w:rsid w:val="00163926"/>
    <w:rsid w:val="00163C05"/>
    <w:rsid w:val="00163F35"/>
    <w:rsid w:val="00164213"/>
    <w:rsid w:val="0016494B"/>
    <w:rsid w:val="00165502"/>
    <w:rsid w:val="00165697"/>
    <w:rsid w:val="0016591D"/>
    <w:rsid w:val="001664C3"/>
    <w:rsid w:val="00166E09"/>
    <w:rsid w:val="00166ECE"/>
    <w:rsid w:val="001677EA"/>
    <w:rsid w:val="00167F8E"/>
    <w:rsid w:val="00172658"/>
    <w:rsid w:val="0017299C"/>
    <w:rsid w:val="00172E3D"/>
    <w:rsid w:val="00172EEB"/>
    <w:rsid w:val="00172FB2"/>
    <w:rsid w:val="0017345F"/>
    <w:rsid w:val="00173C52"/>
    <w:rsid w:val="00173F05"/>
    <w:rsid w:val="001755DE"/>
    <w:rsid w:val="0017595C"/>
    <w:rsid w:val="00175E0C"/>
    <w:rsid w:val="001778CA"/>
    <w:rsid w:val="00180443"/>
    <w:rsid w:val="00180B1A"/>
    <w:rsid w:val="001810C7"/>
    <w:rsid w:val="001819DB"/>
    <w:rsid w:val="0018223E"/>
    <w:rsid w:val="00183161"/>
    <w:rsid w:val="00183968"/>
    <w:rsid w:val="00183A58"/>
    <w:rsid w:val="00184049"/>
    <w:rsid w:val="00184431"/>
    <w:rsid w:val="00184E44"/>
    <w:rsid w:val="00185E80"/>
    <w:rsid w:val="00185EA9"/>
    <w:rsid w:val="00185F8A"/>
    <w:rsid w:val="0018666B"/>
    <w:rsid w:val="00186892"/>
    <w:rsid w:val="001876F5"/>
    <w:rsid w:val="00187B68"/>
    <w:rsid w:val="001901B3"/>
    <w:rsid w:val="00190209"/>
    <w:rsid w:val="0019023A"/>
    <w:rsid w:val="00190E4C"/>
    <w:rsid w:val="0019121E"/>
    <w:rsid w:val="00192A7A"/>
    <w:rsid w:val="001948DD"/>
    <w:rsid w:val="0019609A"/>
    <w:rsid w:val="00196657"/>
    <w:rsid w:val="0019690E"/>
    <w:rsid w:val="00197420"/>
    <w:rsid w:val="001A03F9"/>
    <w:rsid w:val="001A0609"/>
    <w:rsid w:val="001A0626"/>
    <w:rsid w:val="001A0AF9"/>
    <w:rsid w:val="001A12DF"/>
    <w:rsid w:val="001A1A73"/>
    <w:rsid w:val="001A1B78"/>
    <w:rsid w:val="001A2563"/>
    <w:rsid w:val="001A305E"/>
    <w:rsid w:val="001A3341"/>
    <w:rsid w:val="001A3700"/>
    <w:rsid w:val="001A3810"/>
    <w:rsid w:val="001A3953"/>
    <w:rsid w:val="001A3A44"/>
    <w:rsid w:val="001A3C2A"/>
    <w:rsid w:val="001A3F4B"/>
    <w:rsid w:val="001A4883"/>
    <w:rsid w:val="001A4901"/>
    <w:rsid w:val="001A492A"/>
    <w:rsid w:val="001A4B88"/>
    <w:rsid w:val="001A4BBC"/>
    <w:rsid w:val="001A513C"/>
    <w:rsid w:val="001A57DA"/>
    <w:rsid w:val="001A5E9F"/>
    <w:rsid w:val="001A6D72"/>
    <w:rsid w:val="001A7708"/>
    <w:rsid w:val="001A7DB5"/>
    <w:rsid w:val="001A7E0E"/>
    <w:rsid w:val="001A7F36"/>
    <w:rsid w:val="001B0B06"/>
    <w:rsid w:val="001B0D0E"/>
    <w:rsid w:val="001B122A"/>
    <w:rsid w:val="001B1847"/>
    <w:rsid w:val="001B18B9"/>
    <w:rsid w:val="001B2D0F"/>
    <w:rsid w:val="001B2DE7"/>
    <w:rsid w:val="001B2F36"/>
    <w:rsid w:val="001B3727"/>
    <w:rsid w:val="001B44A0"/>
    <w:rsid w:val="001B54F5"/>
    <w:rsid w:val="001B68E3"/>
    <w:rsid w:val="001B71DE"/>
    <w:rsid w:val="001B7AEE"/>
    <w:rsid w:val="001B7EB6"/>
    <w:rsid w:val="001B7EE3"/>
    <w:rsid w:val="001C011A"/>
    <w:rsid w:val="001C017F"/>
    <w:rsid w:val="001C0316"/>
    <w:rsid w:val="001C0B48"/>
    <w:rsid w:val="001C1DB6"/>
    <w:rsid w:val="001C291B"/>
    <w:rsid w:val="001C3D83"/>
    <w:rsid w:val="001C4A03"/>
    <w:rsid w:val="001C4B02"/>
    <w:rsid w:val="001C5420"/>
    <w:rsid w:val="001C57B7"/>
    <w:rsid w:val="001C5C8D"/>
    <w:rsid w:val="001C6588"/>
    <w:rsid w:val="001C65C4"/>
    <w:rsid w:val="001C68A3"/>
    <w:rsid w:val="001C7340"/>
    <w:rsid w:val="001C74E4"/>
    <w:rsid w:val="001D0DAF"/>
    <w:rsid w:val="001D110E"/>
    <w:rsid w:val="001D1767"/>
    <w:rsid w:val="001D281D"/>
    <w:rsid w:val="001D2AA7"/>
    <w:rsid w:val="001D2B53"/>
    <w:rsid w:val="001D366C"/>
    <w:rsid w:val="001D49C9"/>
    <w:rsid w:val="001D4AB0"/>
    <w:rsid w:val="001D4CF2"/>
    <w:rsid w:val="001D57D0"/>
    <w:rsid w:val="001D6979"/>
    <w:rsid w:val="001D6D00"/>
    <w:rsid w:val="001D6D69"/>
    <w:rsid w:val="001D71FB"/>
    <w:rsid w:val="001D7394"/>
    <w:rsid w:val="001D7969"/>
    <w:rsid w:val="001D7F72"/>
    <w:rsid w:val="001E1662"/>
    <w:rsid w:val="001E2EC7"/>
    <w:rsid w:val="001E3A9F"/>
    <w:rsid w:val="001E40BE"/>
    <w:rsid w:val="001E5104"/>
    <w:rsid w:val="001E5694"/>
    <w:rsid w:val="001E5A4F"/>
    <w:rsid w:val="001E61F5"/>
    <w:rsid w:val="001E6273"/>
    <w:rsid w:val="001E6E25"/>
    <w:rsid w:val="001E72B8"/>
    <w:rsid w:val="001E72E9"/>
    <w:rsid w:val="001E77B3"/>
    <w:rsid w:val="001F0A95"/>
    <w:rsid w:val="001F0EEE"/>
    <w:rsid w:val="001F0F12"/>
    <w:rsid w:val="001F1298"/>
    <w:rsid w:val="001F1CBD"/>
    <w:rsid w:val="001F2E34"/>
    <w:rsid w:val="001F34B6"/>
    <w:rsid w:val="001F3CBD"/>
    <w:rsid w:val="001F545A"/>
    <w:rsid w:val="001F58DB"/>
    <w:rsid w:val="001F5DE7"/>
    <w:rsid w:val="001F5E68"/>
    <w:rsid w:val="001F6B14"/>
    <w:rsid w:val="001F6CC0"/>
    <w:rsid w:val="001F6DD0"/>
    <w:rsid w:val="001F7494"/>
    <w:rsid w:val="001F7893"/>
    <w:rsid w:val="001F7944"/>
    <w:rsid w:val="001F7CFC"/>
    <w:rsid w:val="001F7EF9"/>
    <w:rsid w:val="00200B2F"/>
    <w:rsid w:val="00202487"/>
    <w:rsid w:val="002035F7"/>
    <w:rsid w:val="00205221"/>
    <w:rsid w:val="0020541D"/>
    <w:rsid w:val="002061B5"/>
    <w:rsid w:val="002065D2"/>
    <w:rsid w:val="00206D58"/>
    <w:rsid w:val="00207D66"/>
    <w:rsid w:val="0021020D"/>
    <w:rsid w:val="0021023F"/>
    <w:rsid w:val="00210579"/>
    <w:rsid w:val="00212A04"/>
    <w:rsid w:val="00212E3E"/>
    <w:rsid w:val="0021348A"/>
    <w:rsid w:val="00213DB1"/>
    <w:rsid w:val="0021428B"/>
    <w:rsid w:val="0021465D"/>
    <w:rsid w:val="00215A1D"/>
    <w:rsid w:val="0021642E"/>
    <w:rsid w:val="00220732"/>
    <w:rsid w:val="00220DA3"/>
    <w:rsid w:val="00220E23"/>
    <w:rsid w:val="00220F5E"/>
    <w:rsid w:val="0022117D"/>
    <w:rsid w:val="002212C3"/>
    <w:rsid w:val="00221687"/>
    <w:rsid w:val="0022280E"/>
    <w:rsid w:val="00223282"/>
    <w:rsid w:val="0022333D"/>
    <w:rsid w:val="002238DF"/>
    <w:rsid w:val="00224001"/>
    <w:rsid w:val="00224320"/>
    <w:rsid w:val="00224421"/>
    <w:rsid w:val="002251E8"/>
    <w:rsid w:val="00225A40"/>
    <w:rsid w:val="00225F8F"/>
    <w:rsid w:val="00226667"/>
    <w:rsid w:val="0022673E"/>
    <w:rsid w:val="0022745F"/>
    <w:rsid w:val="0022755D"/>
    <w:rsid w:val="00227AC6"/>
    <w:rsid w:val="00227FC6"/>
    <w:rsid w:val="00230A5A"/>
    <w:rsid w:val="00230E89"/>
    <w:rsid w:val="00231917"/>
    <w:rsid w:val="002335E3"/>
    <w:rsid w:val="00233686"/>
    <w:rsid w:val="00233762"/>
    <w:rsid w:val="00234AE2"/>
    <w:rsid w:val="00234D4D"/>
    <w:rsid w:val="002353FD"/>
    <w:rsid w:val="002355BC"/>
    <w:rsid w:val="00235663"/>
    <w:rsid w:val="00235A65"/>
    <w:rsid w:val="002360B2"/>
    <w:rsid w:val="002360D1"/>
    <w:rsid w:val="002364D2"/>
    <w:rsid w:val="0023686E"/>
    <w:rsid w:val="0023700D"/>
    <w:rsid w:val="0023748F"/>
    <w:rsid w:val="00237C5E"/>
    <w:rsid w:val="0024075F"/>
    <w:rsid w:val="00240783"/>
    <w:rsid w:val="00241677"/>
    <w:rsid w:val="00242A6C"/>
    <w:rsid w:val="00242DC0"/>
    <w:rsid w:val="00243693"/>
    <w:rsid w:val="00245289"/>
    <w:rsid w:val="00246063"/>
    <w:rsid w:val="00246097"/>
    <w:rsid w:val="0024653F"/>
    <w:rsid w:val="00246DB9"/>
    <w:rsid w:val="002470F4"/>
    <w:rsid w:val="00250411"/>
    <w:rsid w:val="00252DA2"/>
    <w:rsid w:val="00253446"/>
    <w:rsid w:val="00253892"/>
    <w:rsid w:val="00254ED6"/>
    <w:rsid w:val="00256D3C"/>
    <w:rsid w:val="0025736D"/>
    <w:rsid w:val="00257A76"/>
    <w:rsid w:val="00260316"/>
    <w:rsid w:val="00260FDA"/>
    <w:rsid w:val="00261452"/>
    <w:rsid w:val="002620CB"/>
    <w:rsid w:val="0026240D"/>
    <w:rsid w:val="002639E1"/>
    <w:rsid w:val="00263BC5"/>
    <w:rsid w:val="002644DC"/>
    <w:rsid w:val="00266445"/>
    <w:rsid w:val="00267900"/>
    <w:rsid w:val="00267A70"/>
    <w:rsid w:val="00270BC3"/>
    <w:rsid w:val="002716AD"/>
    <w:rsid w:val="00271E5A"/>
    <w:rsid w:val="0027231E"/>
    <w:rsid w:val="002727D0"/>
    <w:rsid w:val="00273224"/>
    <w:rsid w:val="00273376"/>
    <w:rsid w:val="00274560"/>
    <w:rsid w:val="002745AF"/>
    <w:rsid w:val="00274E8A"/>
    <w:rsid w:val="00275568"/>
    <w:rsid w:val="002755BC"/>
    <w:rsid w:val="00275786"/>
    <w:rsid w:val="002761A0"/>
    <w:rsid w:val="002762B6"/>
    <w:rsid w:val="002763FB"/>
    <w:rsid w:val="00276C1F"/>
    <w:rsid w:val="00276F4D"/>
    <w:rsid w:val="00277439"/>
    <w:rsid w:val="00277C90"/>
    <w:rsid w:val="00277CD7"/>
    <w:rsid w:val="002801E6"/>
    <w:rsid w:val="00280CA4"/>
    <w:rsid w:val="00280D6C"/>
    <w:rsid w:val="002825D5"/>
    <w:rsid w:val="00282B34"/>
    <w:rsid w:val="0028372F"/>
    <w:rsid w:val="00285705"/>
    <w:rsid w:val="00285810"/>
    <w:rsid w:val="00285979"/>
    <w:rsid w:val="002863B7"/>
    <w:rsid w:val="002870F4"/>
    <w:rsid w:val="00287957"/>
    <w:rsid w:val="00287C80"/>
    <w:rsid w:val="00290782"/>
    <w:rsid w:val="0029085E"/>
    <w:rsid w:val="00290A72"/>
    <w:rsid w:val="00291169"/>
    <w:rsid w:val="002914DD"/>
    <w:rsid w:val="00291DB6"/>
    <w:rsid w:val="00292309"/>
    <w:rsid w:val="00292B96"/>
    <w:rsid w:val="00292FF5"/>
    <w:rsid w:val="002939B3"/>
    <w:rsid w:val="00293A4F"/>
    <w:rsid w:val="00293B14"/>
    <w:rsid w:val="0029436E"/>
    <w:rsid w:val="00294AFA"/>
    <w:rsid w:val="002951B4"/>
    <w:rsid w:val="00295884"/>
    <w:rsid w:val="00295CC5"/>
    <w:rsid w:val="00296757"/>
    <w:rsid w:val="00296B0B"/>
    <w:rsid w:val="002978A5"/>
    <w:rsid w:val="00297950"/>
    <w:rsid w:val="00297CB4"/>
    <w:rsid w:val="002A0552"/>
    <w:rsid w:val="002A0AB7"/>
    <w:rsid w:val="002A0D71"/>
    <w:rsid w:val="002A123A"/>
    <w:rsid w:val="002A1411"/>
    <w:rsid w:val="002A1EDE"/>
    <w:rsid w:val="002A34B2"/>
    <w:rsid w:val="002A375A"/>
    <w:rsid w:val="002A3869"/>
    <w:rsid w:val="002A3E48"/>
    <w:rsid w:val="002A3FA6"/>
    <w:rsid w:val="002A4C94"/>
    <w:rsid w:val="002A4F9E"/>
    <w:rsid w:val="002A50F3"/>
    <w:rsid w:val="002A5394"/>
    <w:rsid w:val="002A5BF8"/>
    <w:rsid w:val="002A6DF6"/>
    <w:rsid w:val="002A7014"/>
    <w:rsid w:val="002A7398"/>
    <w:rsid w:val="002A75BD"/>
    <w:rsid w:val="002A7A7A"/>
    <w:rsid w:val="002A7BC6"/>
    <w:rsid w:val="002B0A21"/>
    <w:rsid w:val="002B0CEF"/>
    <w:rsid w:val="002B15E6"/>
    <w:rsid w:val="002B1992"/>
    <w:rsid w:val="002B2157"/>
    <w:rsid w:val="002B267D"/>
    <w:rsid w:val="002B2724"/>
    <w:rsid w:val="002B2A3C"/>
    <w:rsid w:val="002B4963"/>
    <w:rsid w:val="002B5269"/>
    <w:rsid w:val="002B5876"/>
    <w:rsid w:val="002B59DC"/>
    <w:rsid w:val="002B5C15"/>
    <w:rsid w:val="002B6A52"/>
    <w:rsid w:val="002B6E9E"/>
    <w:rsid w:val="002B6F01"/>
    <w:rsid w:val="002B70CD"/>
    <w:rsid w:val="002B7234"/>
    <w:rsid w:val="002C14B0"/>
    <w:rsid w:val="002C2A42"/>
    <w:rsid w:val="002C2CFB"/>
    <w:rsid w:val="002C4E15"/>
    <w:rsid w:val="002C51FD"/>
    <w:rsid w:val="002C5381"/>
    <w:rsid w:val="002C5943"/>
    <w:rsid w:val="002C5C1D"/>
    <w:rsid w:val="002C65A4"/>
    <w:rsid w:val="002C677C"/>
    <w:rsid w:val="002D0936"/>
    <w:rsid w:val="002D0BD0"/>
    <w:rsid w:val="002D0E41"/>
    <w:rsid w:val="002D108F"/>
    <w:rsid w:val="002D1B36"/>
    <w:rsid w:val="002D208A"/>
    <w:rsid w:val="002D2C22"/>
    <w:rsid w:val="002D34AB"/>
    <w:rsid w:val="002D47BD"/>
    <w:rsid w:val="002D4860"/>
    <w:rsid w:val="002D4D46"/>
    <w:rsid w:val="002D5450"/>
    <w:rsid w:val="002D54D6"/>
    <w:rsid w:val="002D6032"/>
    <w:rsid w:val="002D65FA"/>
    <w:rsid w:val="002D6647"/>
    <w:rsid w:val="002D7A0E"/>
    <w:rsid w:val="002E0CE1"/>
    <w:rsid w:val="002E1824"/>
    <w:rsid w:val="002E2595"/>
    <w:rsid w:val="002E2727"/>
    <w:rsid w:val="002E29B4"/>
    <w:rsid w:val="002E3899"/>
    <w:rsid w:val="002E412A"/>
    <w:rsid w:val="002E5096"/>
    <w:rsid w:val="002E5E94"/>
    <w:rsid w:val="002E6A5A"/>
    <w:rsid w:val="002E6B2B"/>
    <w:rsid w:val="002E72D0"/>
    <w:rsid w:val="002E73E2"/>
    <w:rsid w:val="002F00E4"/>
    <w:rsid w:val="002F0172"/>
    <w:rsid w:val="002F03B7"/>
    <w:rsid w:val="002F167D"/>
    <w:rsid w:val="002F1C43"/>
    <w:rsid w:val="002F1C64"/>
    <w:rsid w:val="002F2235"/>
    <w:rsid w:val="002F3AD7"/>
    <w:rsid w:val="002F4531"/>
    <w:rsid w:val="002F5880"/>
    <w:rsid w:val="002F58F5"/>
    <w:rsid w:val="002F61C0"/>
    <w:rsid w:val="002F65E9"/>
    <w:rsid w:val="002F6951"/>
    <w:rsid w:val="002F6E34"/>
    <w:rsid w:val="002F7199"/>
    <w:rsid w:val="002F7975"/>
    <w:rsid w:val="002F79AD"/>
    <w:rsid w:val="00300042"/>
    <w:rsid w:val="00300C2A"/>
    <w:rsid w:val="00300FB2"/>
    <w:rsid w:val="00301230"/>
    <w:rsid w:val="00301376"/>
    <w:rsid w:val="00301F76"/>
    <w:rsid w:val="00302E32"/>
    <w:rsid w:val="00302FD5"/>
    <w:rsid w:val="003038CB"/>
    <w:rsid w:val="00304381"/>
    <w:rsid w:val="00304D0D"/>
    <w:rsid w:val="00305C71"/>
    <w:rsid w:val="00306178"/>
    <w:rsid w:val="00307EC4"/>
    <w:rsid w:val="003112B3"/>
    <w:rsid w:val="003120AB"/>
    <w:rsid w:val="00312357"/>
    <w:rsid w:val="00312859"/>
    <w:rsid w:val="00314407"/>
    <w:rsid w:val="00314423"/>
    <w:rsid w:val="00314BD2"/>
    <w:rsid w:val="0032020B"/>
    <w:rsid w:val="00320501"/>
    <w:rsid w:val="00320AA8"/>
    <w:rsid w:val="00320C0F"/>
    <w:rsid w:val="00322477"/>
    <w:rsid w:val="0032286C"/>
    <w:rsid w:val="00322BD6"/>
    <w:rsid w:val="00322E1B"/>
    <w:rsid w:val="003230A2"/>
    <w:rsid w:val="0032480C"/>
    <w:rsid w:val="00324948"/>
    <w:rsid w:val="0032497C"/>
    <w:rsid w:val="00325079"/>
    <w:rsid w:val="00325270"/>
    <w:rsid w:val="003256D8"/>
    <w:rsid w:val="00325A38"/>
    <w:rsid w:val="00325C4F"/>
    <w:rsid w:val="00326799"/>
    <w:rsid w:val="00326C5D"/>
    <w:rsid w:val="00326D5A"/>
    <w:rsid w:val="0032729B"/>
    <w:rsid w:val="00330539"/>
    <w:rsid w:val="003306C6"/>
    <w:rsid w:val="00331B6E"/>
    <w:rsid w:val="0033234D"/>
    <w:rsid w:val="00332D41"/>
    <w:rsid w:val="00333484"/>
    <w:rsid w:val="003336F4"/>
    <w:rsid w:val="00333702"/>
    <w:rsid w:val="003338C0"/>
    <w:rsid w:val="00333C21"/>
    <w:rsid w:val="00333F9C"/>
    <w:rsid w:val="0033404C"/>
    <w:rsid w:val="003349F3"/>
    <w:rsid w:val="00334A2E"/>
    <w:rsid w:val="00334D69"/>
    <w:rsid w:val="00334E88"/>
    <w:rsid w:val="003356DC"/>
    <w:rsid w:val="00335C75"/>
    <w:rsid w:val="003362FB"/>
    <w:rsid w:val="0033666C"/>
    <w:rsid w:val="003367D9"/>
    <w:rsid w:val="00336A2E"/>
    <w:rsid w:val="00336E0C"/>
    <w:rsid w:val="00336ED4"/>
    <w:rsid w:val="003372D1"/>
    <w:rsid w:val="003373A0"/>
    <w:rsid w:val="00337BA0"/>
    <w:rsid w:val="0034053E"/>
    <w:rsid w:val="00340BCC"/>
    <w:rsid w:val="00340E1C"/>
    <w:rsid w:val="00341564"/>
    <w:rsid w:val="00341900"/>
    <w:rsid w:val="00341EBC"/>
    <w:rsid w:val="00341F87"/>
    <w:rsid w:val="00343C74"/>
    <w:rsid w:val="0034424E"/>
    <w:rsid w:val="00344A91"/>
    <w:rsid w:val="00344AE8"/>
    <w:rsid w:val="00344BF1"/>
    <w:rsid w:val="00345417"/>
    <w:rsid w:val="00345931"/>
    <w:rsid w:val="00345C11"/>
    <w:rsid w:val="00346406"/>
    <w:rsid w:val="003474D1"/>
    <w:rsid w:val="00350CCB"/>
    <w:rsid w:val="00350D1F"/>
    <w:rsid w:val="00350E36"/>
    <w:rsid w:val="00351B9E"/>
    <w:rsid w:val="003521CC"/>
    <w:rsid w:val="0035283D"/>
    <w:rsid w:val="00352A47"/>
    <w:rsid w:val="00352A95"/>
    <w:rsid w:val="00352F50"/>
    <w:rsid w:val="003532D2"/>
    <w:rsid w:val="00353AC6"/>
    <w:rsid w:val="00354620"/>
    <w:rsid w:val="0035581E"/>
    <w:rsid w:val="00355C2D"/>
    <w:rsid w:val="00356778"/>
    <w:rsid w:val="00356E6E"/>
    <w:rsid w:val="003570C6"/>
    <w:rsid w:val="00357A9D"/>
    <w:rsid w:val="00357B90"/>
    <w:rsid w:val="00357B9B"/>
    <w:rsid w:val="00360914"/>
    <w:rsid w:val="00360F51"/>
    <w:rsid w:val="0036145B"/>
    <w:rsid w:val="00361CFB"/>
    <w:rsid w:val="0036206A"/>
    <w:rsid w:val="003629D9"/>
    <w:rsid w:val="00363514"/>
    <w:rsid w:val="00363C6E"/>
    <w:rsid w:val="00363E09"/>
    <w:rsid w:val="00363E2D"/>
    <w:rsid w:val="003645EC"/>
    <w:rsid w:val="00366C3D"/>
    <w:rsid w:val="0036764A"/>
    <w:rsid w:val="00370293"/>
    <w:rsid w:val="00370873"/>
    <w:rsid w:val="0037145C"/>
    <w:rsid w:val="00371843"/>
    <w:rsid w:val="00372271"/>
    <w:rsid w:val="00372CE8"/>
    <w:rsid w:val="00373265"/>
    <w:rsid w:val="0037348D"/>
    <w:rsid w:val="003737E1"/>
    <w:rsid w:val="00373A9F"/>
    <w:rsid w:val="0037440D"/>
    <w:rsid w:val="00374E70"/>
    <w:rsid w:val="003753E2"/>
    <w:rsid w:val="00375A1E"/>
    <w:rsid w:val="003766DD"/>
    <w:rsid w:val="00377905"/>
    <w:rsid w:val="003801B4"/>
    <w:rsid w:val="0038029E"/>
    <w:rsid w:val="0038113F"/>
    <w:rsid w:val="00381183"/>
    <w:rsid w:val="003827FB"/>
    <w:rsid w:val="003828AF"/>
    <w:rsid w:val="0038348A"/>
    <w:rsid w:val="00383667"/>
    <w:rsid w:val="003838DE"/>
    <w:rsid w:val="00383C0B"/>
    <w:rsid w:val="00384955"/>
    <w:rsid w:val="00384FC3"/>
    <w:rsid w:val="0038558B"/>
    <w:rsid w:val="003864B2"/>
    <w:rsid w:val="00386F23"/>
    <w:rsid w:val="0038721B"/>
    <w:rsid w:val="00387877"/>
    <w:rsid w:val="00387C53"/>
    <w:rsid w:val="0039027C"/>
    <w:rsid w:val="003917A9"/>
    <w:rsid w:val="00391B20"/>
    <w:rsid w:val="003926BE"/>
    <w:rsid w:val="00392BD0"/>
    <w:rsid w:val="0039323F"/>
    <w:rsid w:val="0039330E"/>
    <w:rsid w:val="00393310"/>
    <w:rsid w:val="003934C0"/>
    <w:rsid w:val="00394040"/>
    <w:rsid w:val="003942A0"/>
    <w:rsid w:val="003944A0"/>
    <w:rsid w:val="00394652"/>
    <w:rsid w:val="00395A2C"/>
    <w:rsid w:val="003A0A1C"/>
    <w:rsid w:val="003A0EC5"/>
    <w:rsid w:val="003A1009"/>
    <w:rsid w:val="003A1CF2"/>
    <w:rsid w:val="003A1D8C"/>
    <w:rsid w:val="003A2688"/>
    <w:rsid w:val="003A2CD8"/>
    <w:rsid w:val="003A3A08"/>
    <w:rsid w:val="003A3C74"/>
    <w:rsid w:val="003A4182"/>
    <w:rsid w:val="003A4CD4"/>
    <w:rsid w:val="003A5E56"/>
    <w:rsid w:val="003A693B"/>
    <w:rsid w:val="003A6D5F"/>
    <w:rsid w:val="003A7979"/>
    <w:rsid w:val="003A7CEC"/>
    <w:rsid w:val="003B05BD"/>
    <w:rsid w:val="003B0FEF"/>
    <w:rsid w:val="003B11D4"/>
    <w:rsid w:val="003B1319"/>
    <w:rsid w:val="003B1868"/>
    <w:rsid w:val="003B199B"/>
    <w:rsid w:val="003B2524"/>
    <w:rsid w:val="003B2A81"/>
    <w:rsid w:val="003B35FD"/>
    <w:rsid w:val="003B3C8B"/>
    <w:rsid w:val="003B3CCA"/>
    <w:rsid w:val="003B4C3C"/>
    <w:rsid w:val="003B559F"/>
    <w:rsid w:val="003B5883"/>
    <w:rsid w:val="003B59E6"/>
    <w:rsid w:val="003B72F8"/>
    <w:rsid w:val="003B76A5"/>
    <w:rsid w:val="003B7AAF"/>
    <w:rsid w:val="003B7D70"/>
    <w:rsid w:val="003B7F9F"/>
    <w:rsid w:val="003C0144"/>
    <w:rsid w:val="003C1682"/>
    <w:rsid w:val="003C1A13"/>
    <w:rsid w:val="003C1E18"/>
    <w:rsid w:val="003C2496"/>
    <w:rsid w:val="003C2648"/>
    <w:rsid w:val="003C2D87"/>
    <w:rsid w:val="003C3615"/>
    <w:rsid w:val="003C41CD"/>
    <w:rsid w:val="003C4284"/>
    <w:rsid w:val="003C44F6"/>
    <w:rsid w:val="003C486C"/>
    <w:rsid w:val="003C4F85"/>
    <w:rsid w:val="003C56F3"/>
    <w:rsid w:val="003C5DAD"/>
    <w:rsid w:val="003C678B"/>
    <w:rsid w:val="003C7145"/>
    <w:rsid w:val="003C7381"/>
    <w:rsid w:val="003D0289"/>
    <w:rsid w:val="003D0EE4"/>
    <w:rsid w:val="003D1569"/>
    <w:rsid w:val="003D1B10"/>
    <w:rsid w:val="003D1F50"/>
    <w:rsid w:val="003D2751"/>
    <w:rsid w:val="003D42A2"/>
    <w:rsid w:val="003D4EDE"/>
    <w:rsid w:val="003D55ED"/>
    <w:rsid w:val="003D5631"/>
    <w:rsid w:val="003D789B"/>
    <w:rsid w:val="003D7C39"/>
    <w:rsid w:val="003D7C43"/>
    <w:rsid w:val="003E0143"/>
    <w:rsid w:val="003E190F"/>
    <w:rsid w:val="003E1977"/>
    <w:rsid w:val="003E3706"/>
    <w:rsid w:val="003E39D4"/>
    <w:rsid w:val="003E4AA7"/>
    <w:rsid w:val="003E52F6"/>
    <w:rsid w:val="003E65B2"/>
    <w:rsid w:val="003E6F29"/>
    <w:rsid w:val="003E738B"/>
    <w:rsid w:val="003E77DA"/>
    <w:rsid w:val="003E7B36"/>
    <w:rsid w:val="003E7E97"/>
    <w:rsid w:val="003E7FF5"/>
    <w:rsid w:val="003F03DA"/>
    <w:rsid w:val="003F03E1"/>
    <w:rsid w:val="003F0AAF"/>
    <w:rsid w:val="003F0B0B"/>
    <w:rsid w:val="003F0CC1"/>
    <w:rsid w:val="003F1616"/>
    <w:rsid w:val="003F17F6"/>
    <w:rsid w:val="003F1ADD"/>
    <w:rsid w:val="003F1AEB"/>
    <w:rsid w:val="003F22FF"/>
    <w:rsid w:val="003F2BAE"/>
    <w:rsid w:val="003F3513"/>
    <w:rsid w:val="003F3ACE"/>
    <w:rsid w:val="003F4C1F"/>
    <w:rsid w:val="003F4FEA"/>
    <w:rsid w:val="003F5A2C"/>
    <w:rsid w:val="003F5BFC"/>
    <w:rsid w:val="003F5CD7"/>
    <w:rsid w:val="003F68AD"/>
    <w:rsid w:val="003F6BA4"/>
    <w:rsid w:val="003F6E4D"/>
    <w:rsid w:val="003F6FF1"/>
    <w:rsid w:val="003F7269"/>
    <w:rsid w:val="0040069D"/>
    <w:rsid w:val="004006D6"/>
    <w:rsid w:val="00400EDC"/>
    <w:rsid w:val="004014F2"/>
    <w:rsid w:val="00401E6F"/>
    <w:rsid w:val="0040279C"/>
    <w:rsid w:val="00402F3C"/>
    <w:rsid w:val="0040396C"/>
    <w:rsid w:val="00404B9F"/>
    <w:rsid w:val="00404E54"/>
    <w:rsid w:val="00411AC0"/>
    <w:rsid w:val="00411EED"/>
    <w:rsid w:val="004122C9"/>
    <w:rsid w:val="00412A4A"/>
    <w:rsid w:val="004137A4"/>
    <w:rsid w:val="004138B0"/>
    <w:rsid w:val="00413DE0"/>
    <w:rsid w:val="00413DFB"/>
    <w:rsid w:val="00414424"/>
    <w:rsid w:val="004149CB"/>
    <w:rsid w:val="0041607B"/>
    <w:rsid w:val="004168CB"/>
    <w:rsid w:val="004172AA"/>
    <w:rsid w:val="00417A01"/>
    <w:rsid w:val="0042005E"/>
    <w:rsid w:val="004209C1"/>
    <w:rsid w:val="00422815"/>
    <w:rsid w:val="00422FF3"/>
    <w:rsid w:val="0042320A"/>
    <w:rsid w:val="004247DC"/>
    <w:rsid w:val="00424DE4"/>
    <w:rsid w:val="00425FAD"/>
    <w:rsid w:val="00425FDC"/>
    <w:rsid w:val="004268F5"/>
    <w:rsid w:val="00426BA0"/>
    <w:rsid w:val="00427A44"/>
    <w:rsid w:val="00427D9B"/>
    <w:rsid w:val="004304CF"/>
    <w:rsid w:val="00431451"/>
    <w:rsid w:val="00431455"/>
    <w:rsid w:val="004315EE"/>
    <w:rsid w:val="00431C87"/>
    <w:rsid w:val="00432354"/>
    <w:rsid w:val="0043243B"/>
    <w:rsid w:val="00432A91"/>
    <w:rsid w:val="00432F6A"/>
    <w:rsid w:val="00433852"/>
    <w:rsid w:val="0043453E"/>
    <w:rsid w:val="00434837"/>
    <w:rsid w:val="00434CD5"/>
    <w:rsid w:val="00434DCB"/>
    <w:rsid w:val="00435120"/>
    <w:rsid w:val="00435B4D"/>
    <w:rsid w:val="00437356"/>
    <w:rsid w:val="00437828"/>
    <w:rsid w:val="00437E31"/>
    <w:rsid w:val="00440088"/>
    <w:rsid w:val="004407E0"/>
    <w:rsid w:val="00441509"/>
    <w:rsid w:val="00441CB0"/>
    <w:rsid w:val="00441FBF"/>
    <w:rsid w:val="00442257"/>
    <w:rsid w:val="004427C9"/>
    <w:rsid w:val="00443052"/>
    <w:rsid w:val="004438EC"/>
    <w:rsid w:val="00443B24"/>
    <w:rsid w:val="00443D6C"/>
    <w:rsid w:val="0044436F"/>
    <w:rsid w:val="004447CE"/>
    <w:rsid w:val="00444839"/>
    <w:rsid w:val="004451C2"/>
    <w:rsid w:val="004456E8"/>
    <w:rsid w:val="00446227"/>
    <w:rsid w:val="00446D86"/>
    <w:rsid w:val="00447775"/>
    <w:rsid w:val="0045002C"/>
    <w:rsid w:val="00450252"/>
    <w:rsid w:val="00450392"/>
    <w:rsid w:val="00450434"/>
    <w:rsid w:val="004507E2"/>
    <w:rsid w:val="0045080A"/>
    <w:rsid w:val="0045161C"/>
    <w:rsid w:val="004527C1"/>
    <w:rsid w:val="00453585"/>
    <w:rsid w:val="00453753"/>
    <w:rsid w:val="00453C03"/>
    <w:rsid w:val="00453C0B"/>
    <w:rsid w:val="004543E8"/>
    <w:rsid w:val="0045479B"/>
    <w:rsid w:val="0045740D"/>
    <w:rsid w:val="00457FDF"/>
    <w:rsid w:val="00460358"/>
    <w:rsid w:val="0046170F"/>
    <w:rsid w:val="0046193F"/>
    <w:rsid w:val="00461B91"/>
    <w:rsid w:val="00461C27"/>
    <w:rsid w:val="00461C88"/>
    <w:rsid w:val="00461DEE"/>
    <w:rsid w:val="004621FA"/>
    <w:rsid w:val="004624F1"/>
    <w:rsid w:val="00462517"/>
    <w:rsid w:val="0046399F"/>
    <w:rsid w:val="004643F5"/>
    <w:rsid w:val="00464A55"/>
    <w:rsid w:val="00464DE8"/>
    <w:rsid w:val="00465A11"/>
    <w:rsid w:val="00466BB0"/>
    <w:rsid w:val="00466E4B"/>
    <w:rsid w:val="00467783"/>
    <w:rsid w:val="0046790B"/>
    <w:rsid w:val="00467FC6"/>
    <w:rsid w:val="0047087F"/>
    <w:rsid w:val="00470ECA"/>
    <w:rsid w:val="00472487"/>
    <w:rsid w:val="00472AEF"/>
    <w:rsid w:val="00472B74"/>
    <w:rsid w:val="00473166"/>
    <w:rsid w:val="00473CDF"/>
    <w:rsid w:val="00474084"/>
    <w:rsid w:val="00474B10"/>
    <w:rsid w:val="0047614B"/>
    <w:rsid w:val="00476AD8"/>
    <w:rsid w:val="004779FA"/>
    <w:rsid w:val="00477C29"/>
    <w:rsid w:val="00480312"/>
    <w:rsid w:val="00480C09"/>
    <w:rsid w:val="0048106C"/>
    <w:rsid w:val="004811D6"/>
    <w:rsid w:val="0048170B"/>
    <w:rsid w:val="00481817"/>
    <w:rsid w:val="00481ADF"/>
    <w:rsid w:val="0048295B"/>
    <w:rsid w:val="004829D6"/>
    <w:rsid w:val="00482E5F"/>
    <w:rsid w:val="004836CF"/>
    <w:rsid w:val="00483966"/>
    <w:rsid w:val="00483C59"/>
    <w:rsid w:val="00484A80"/>
    <w:rsid w:val="00484D03"/>
    <w:rsid w:val="004869F8"/>
    <w:rsid w:val="00487587"/>
    <w:rsid w:val="00487AA3"/>
    <w:rsid w:val="00487D25"/>
    <w:rsid w:val="00490DEF"/>
    <w:rsid w:val="004918B8"/>
    <w:rsid w:val="0049197F"/>
    <w:rsid w:val="00492B93"/>
    <w:rsid w:val="00493091"/>
    <w:rsid w:val="004934D5"/>
    <w:rsid w:val="004936C7"/>
    <w:rsid w:val="00493C45"/>
    <w:rsid w:val="004946C4"/>
    <w:rsid w:val="00494F7E"/>
    <w:rsid w:val="0049638E"/>
    <w:rsid w:val="004965FD"/>
    <w:rsid w:val="00496BDE"/>
    <w:rsid w:val="00496D59"/>
    <w:rsid w:val="00496F3C"/>
    <w:rsid w:val="00497257"/>
    <w:rsid w:val="00497758"/>
    <w:rsid w:val="004A003D"/>
    <w:rsid w:val="004A025F"/>
    <w:rsid w:val="004A03A3"/>
    <w:rsid w:val="004A07D9"/>
    <w:rsid w:val="004A090C"/>
    <w:rsid w:val="004A0CD5"/>
    <w:rsid w:val="004A2078"/>
    <w:rsid w:val="004A221B"/>
    <w:rsid w:val="004A29FE"/>
    <w:rsid w:val="004A2B0B"/>
    <w:rsid w:val="004A2D17"/>
    <w:rsid w:val="004A2DFE"/>
    <w:rsid w:val="004A404D"/>
    <w:rsid w:val="004A5A9E"/>
    <w:rsid w:val="004A5D40"/>
    <w:rsid w:val="004A63F3"/>
    <w:rsid w:val="004A6CB7"/>
    <w:rsid w:val="004A6DA6"/>
    <w:rsid w:val="004A78EE"/>
    <w:rsid w:val="004A794B"/>
    <w:rsid w:val="004B1512"/>
    <w:rsid w:val="004B1556"/>
    <w:rsid w:val="004B20CF"/>
    <w:rsid w:val="004B3A45"/>
    <w:rsid w:val="004B3A6A"/>
    <w:rsid w:val="004B3AB7"/>
    <w:rsid w:val="004B41B0"/>
    <w:rsid w:val="004B4226"/>
    <w:rsid w:val="004B440F"/>
    <w:rsid w:val="004B4AF6"/>
    <w:rsid w:val="004B4FBF"/>
    <w:rsid w:val="004B572E"/>
    <w:rsid w:val="004B5AA4"/>
    <w:rsid w:val="004B5E8B"/>
    <w:rsid w:val="004B6A5E"/>
    <w:rsid w:val="004B6C0A"/>
    <w:rsid w:val="004B6E39"/>
    <w:rsid w:val="004B7691"/>
    <w:rsid w:val="004C01B8"/>
    <w:rsid w:val="004C04DE"/>
    <w:rsid w:val="004C0784"/>
    <w:rsid w:val="004C0CB0"/>
    <w:rsid w:val="004C0E12"/>
    <w:rsid w:val="004C1C16"/>
    <w:rsid w:val="004C22D1"/>
    <w:rsid w:val="004C28DD"/>
    <w:rsid w:val="004C38BF"/>
    <w:rsid w:val="004C3B51"/>
    <w:rsid w:val="004C403F"/>
    <w:rsid w:val="004C44DE"/>
    <w:rsid w:val="004C4AA9"/>
    <w:rsid w:val="004C53A2"/>
    <w:rsid w:val="004C56AE"/>
    <w:rsid w:val="004C56D9"/>
    <w:rsid w:val="004C598D"/>
    <w:rsid w:val="004C63B1"/>
    <w:rsid w:val="004C669D"/>
    <w:rsid w:val="004C679C"/>
    <w:rsid w:val="004C6939"/>
    <w:rsid w:val="004C777D"/>
    <w:rsid w:val="004C793B"/>
    <w:rsid w:val="004C7DCB"/>
    <w:rsid w:val="004D065C"/>
    <w:rsid w:val="004D0AF1"/>
    <w:rsid w:val="004D0CE4"/>
    <w:rsid w:val="004D18AC"/>
    <w:rsid w:val="004D21EE"/>
    <w:rsid w:val="004D2941"/>
    <w:rsid w:val="004D2CB5"/>
    <w:rsid w:val="004D2E53"/>
    <w:rsid w:val="004D5952"/>
    <w:rsid w:val="004D602A"/>
    <w:rsid w:val="004D7267"/>
    <w:rsid w:val="004E0660"/>
    <w:rsid w:val="004E0D84"/>
    <w:rsid w:val="004E1129"/>
    <w:rsid w:val="004E1BE6"/>
    <w:rsid w:val="004E1C5D"/>
    <w:rsid w:val="004E226D"/>
    <w:rsid w:val="004E23A1"/>
    <w:rsid w:val="004E2A7B"/>
    <w:rsid w:val="004E318F"/>
    <w:rsid w:val="004E3D35"/>
    <w:rsid w:val="004E48E4"/>
    <w:rsid w:val="004E4DE5"/>
    <w:rsid w:val="004E540D"/>
    <w:rsid w:val="004E5D74"/>
    <w:rsid w:val="004E754A"/>
    <w:rsid w:val="004E7692"/>
    <w:rsid w:val="004F04B1"/>
    <w:rsid w:val="004F0519"/>
    <w:rsid w:val="004F0860"/>
    <w:rsid w:val="004F1CA8"/>
    <w:rsid w:val="004F2011"/>
    <w:rsid w:val="004F2A08"/>
    <w:rsid w:val="004F2B68"/>
    <w:rsid w:val="004F2E60"/>
    <w:rsid w:val="004F42C3"/>
    <w:rsid w:val="004F4F60"/>
    <w:rsid w:val="004F536A"/>
    <w:rsid w:val="004F5398"/>
    <w:rsid w:val="004F62F3"/>
    <w:rsid w:val="004F6315"/>
    <w:rsid w:val="004F75C9"/>
    <w:rsid w:val="004F7678"/>
    <w:rsid w:val="004F79DD"/>
    <w:rsid w:val="004F7FC6"/>
    <w:rsid w:val="005003D4"/>
    <w:rsid w:val="00500F71"/>
    <w:rsid w:val="0050364D"/>
    <w:rsid w:val="00503EEF"/>
    <w:rsid w:val="005040CD"/>
    <w:rsid w:val="0050489A"/>
    <w:rsid w:val="00506C2A"/>
    <w:rsid w:val="00506CF3"/>
    <w:rsid w:val="005071F0"/>
    <w:rsid w:val="00507BE3"/>
    <w:rsid w:val="0051006F"/>
    <w:rsid w:val="00511212"/>
    <w:rsid w:val="0051127F"/>
    <w:rsid w:val="0051137B"/>
    <w:rsid w:val="00511C3C"/>
    <w:rsid w:val="0051241A"/>
    <w:rsid w:val="00512B66"/>
    <w:rsid w:val="00513805"/>
    <w:rsid w:val="00513BC2"/>
    <w:rsid w:val="00514580"/>
    <w:rsid w:val="005146E2"/>
    <w:rsid w:val="00515718"/>
    <w:rsid w:val="00515724"/>
    <w:rsid w:val="005158ED"/>
    <w:rsid w:val="00516616"/>
    <w:rsid w:val="00516C36"/>
    <w:rsid w:val="00520565"/>
    <w:rsid w:val="005208AD"/>
    <w:rsid w:val="0052123B"/>
    <w:rsid w:val="00521C2D"/>
    <w:rsid w:val="00522B3F"/>
    <w:rsid w:val="00522DBF"/>
    <w:rsid w:val="005234AF"/>
    <w:rsid w:val="00523DC4"/>
    <w:rsid w:val="00524029"/>
    <w:rsid w:val="00524676"/>
    <w:rsid w:val="005249F4"/>
    <w:rsid w:val="005255D1"/>
    <w:rsid w:val="00526206"/>
    <w:rsid w:val="005269DF"/>
    <w:rsid w:val="00527766"/>
    <w:rsid w:val="00527FAF"/>
    <w:rsid w:val="00530079"/>
    <w:rsid w:val="005320AF"/>
    <w:rsid w:val="00532119"/>
    <w:rsid w:val="005322D7"/>
    <w:rsid w:val="00532C16"/>
    <w:rsid w:val="005332C7"/>
    <w:rsid w:val="005336C9"/>
    <w:rsid w:val="00533D95"/>
    <w:rsid w:val="00534007"/>
    <w:rsid w:val="0053402B"/>
    <w:rsid w:val="005340E4"/>
    <w:rsid w:val="00534DA0"/>
    <w:rsid w:val="00535145"/>
    <w:rsid w:val="00535235"/>
    <w:rsid w:val="00535347"/>
    <w:rsid w:val="0053552E"/>
    <w:rsid w:val="00535881"/>
    <w:rsid w:val="00535EA8"/>
    <w:rsid w:val="005378C0"/>
    <w:rsid w:val="0054018D"/>
    <w:rsid w:val="00540A9E"/>
    <w:rsid w:val="0054324B"/>
    <w:rsid w:val="005432C4"/>
    <w:rsid w:val="005438D1"/>
    <w:rsid w:val="005446C3"/>
    <w:rsid w:val="005447B5"/>
    <w:rsid w:val="00545463"/>
    <w:rsid w:val="005471DA"/>
    <w:rsid w:val="0054796F"/>
    <w:rsid w:val="00547A28"/>
    <w:rsid w:val="00547E5F"/>
    <w:rsid w:val="005502F3"/>
    <w:rsid w:val="005505E9"/>
    <w:rsid w:val="0055080C"/>
    <w:rsid w:val="00550C30"/>
    <w:rsid w:val="00551C85"/>
    <w:rsid w:val="00551D02"/>
    <w:rsid w:val="005520AC"/>
    <w:rsid w:val="005526F0"/>
    <w:rsid w:val="00552ADF"/>
    <w:rsid w:val="00552CED"/>
    <w:rsid w:val="00552DC7"/>
    <w:rsid w:val="00553E19"/>
    <w:rsid w:val="00554866"/>
    <w:rsid w:val="00555657"/>
    <w:rsid w:val="005558C7"/>
    <w:rsid w:val="00555C15"/>
    <w:rsid w:val="00555DCD"/>
    <w:rsid w:val="00557ED0"/>
    <w:rsid w:val="00561BF1"/>
    <w:rsid w:val="00561E0A"/>
    <w:rsid w:val="005620B0"/>
    <w:rsid w:val="005621EB"/>
    <w:rsid w:val="00562BCA"/>
    <w:rsid w:val="00563078"/>
    <w:rsid w:val="005636AA"/>
    <w:rsid w:val="0056405F"/>
    <w:rsid w:val="00565A3F"/>
    <w:rsid w:val="00565B48"/>
    <w:rsid w:val="00565E7D"/>
    <w:rsid w:val="005662F6"/>
    <w:rsid w:val="00566D4B"/>
    <w:rsid w:val="00567534"/>
    <w:rsid w:val="00570EB6"/>
    <w:rsid w:val="00570F5D"/>
    <w:rsid w:val="005715A8"/>
    <w:rsid w:val="00571AD3"/>
    <w:rsid w:val="00573AC9"/>
    <w:rsid w:val="00573AF0"/>
    <w:rsid w:val="00574255"/>
    <w:rsid w:val="00574E5C"/>
    <w:rsid w:val="005773A3"/>
    <w:rsid w:val="005774F7"/>
    <w:rsid w:val="00581085"/>
    <w:rsid w:val="00581F20"/>
    <w:rsid w:val="00582CE6"/>
    <w:rsid w:val="00583D44"/>
    <w:rsid w:val="0058465D"/>
    <w:rsid w:val="00584E34"/>
    <w:rsid w:val="00584FDE"/>
    <w:rsid w:val="00585150"/>
    <w:rsid w:val="005866D4"/>
    <w:rsid w:val="00586DD4"/>
    <w:rsid w:val="0058716C"/>
    <w:rsid w:val="00587D93"/>
    <w:rsid w:val="00587DD9"/>
    <w:rsid w:val="00590057"/>
    <w:rsid w:val="00590AE5"/>
    <w:rsid w:val="00590FB6"/>
    <w:rsid w:val="0059287C"/>
    <w:rsid w:val="00593FC7"/>
    <w:rsid w:val="005942DA"/>
    <w:rsid w:val="00594DB8"/>
    <w:rsid w:val="005958E9"/>
    <w:rsid w:val="005959F3"/>
    <w:rsid w:val="005962B2"/>
    <w:rsid w:val="00596B75"/>
    <w:rsid w:val="00597B86"/>
    <w:rsid w:val="00597DFE"/>
    <w:rsid w:val="005A0823"/>
    <w:rsid w:val="005A1E51"/>
    <w:rsid w:val="005A1F23"/>
    <w:rsid w:val="005A3224"/>
    <w:rsid w:val="005A34D2"/>
    <w:rsid w:val="005A3606"/>
    <w:rsid w:val="005A3ACB"/>
    <w:rsid w:val="005A3FA2"/>
    <w:rsid w:val="005A43E3"/>
    <w:rsid w:val="005A46EF"/>
    <w:rsid w:val="005A4919"/>
    <w:rsid w:val="005A6369"/>
    <w:rsid w:val="005A64DD"/>
    <w:rsid w:val="005A760D"/>
    <w:rsid w:val="005A7C23"/>
    <w:rsid w:val="005A7C92"/>
    <w:rsid w:val="005A7F3C"/>
    <w:rsid w:val="005B04F9"/>
    <w:rsid w:val="005B0B95"/>
    <w:rsid w:val="005B0E2A"/>
    <w:rsid w:val="005B14AA"/>
    <w:rsid w:val="005B279F"/>
    <w:rsid w:val="005B3299"/>
    <w:rsid w:val="005B341F"/>
    <w:rsid w:val="005B36EF"/>
    <w:rsid w:val="005B4099"/>
    <w:rsid w:val="005B4B76"/>
    <w:rsid w:val="005B58A5"/>
    <w:rsid w:val="005B5C77"/>
    <w:rsid w:val="005B607E"/>
    <w:rsid w:val="005B62C9"/>
    <w:rsid w:val="005B69D8"/>
    <w:rsid w:val="005B6EA5"/>
    <w:rsid w:val="005B733C"/>
    <w:rsid w:val="005B7430"/>
    <w:rsid w:val="005B7557"/>
    <w:rsid w:val="005B766F"/>
    <w:rsid w:val="005B7E04"/>
    <w:rsid w:val="005C0A27"/>
    <w:rsid w:val="005C13D2"/>
    <w:rsid w:val="005C1760"/>
    <w:rsid w:val="005C2985"/>
    <w:rsid w:val="005C2A0C"/>
    <w:rsid w:val="005C2D10"/>
    <w:rsid w:val="005C3AFF"/>
    <w:rsid w:val="005C477E"/>
    <w:rsid w:val="005C4B8F"/>
    <w:rsid w:val="005C516D"/>
    <w:rsid w:val="005C7F77"/>
    <w:rsid w:val="005D06D1"/>
    <w:rsid w:val="005D0AD0"/>
    <w:rsid w:val="005D1870"/>
    <w:rsid w:val="005D1E0C"/>
    <w:rsid w:val="005D1E32"/>
    <w:rsid w:val="005D1ED0"/>
    <w:rsid w:val="005D2325"/>
    <w:rsid w:val="005D24DC"/>
    <w:rsid w:val="005D28C7"/>
    <w:rsid w:val="005D31A3"/>
    <w:rsid w:val="005D3492"/>
    <w:rsid w:val="005D3759"/>
    <w:rsid w:val="005D3D90"/>
    <w:rsid w:val="005D3E58"/>
    <w:rsid w:val="005D470E"/>
    <w:rsid w:val="005D48AB"/>
    <w:rsid w:val="005D5CF4"/>
    <w:rsid w:val="005D68B4"/>
    <w:rsid w:val="005D7B82"/>
    <w:rsid w:val="005D7D9A"/>
    <w:rsid w:val="005D7F2C"/>
    <w:rsid w:val="005E13C1"/>
    <w:rsid w:val="005E2E50"/>
    <w:rsid w:val="005E3A73"/>
    <w:rsid w:val="005E4200"/>
    <w:rsid w:val="005E4C8B"/>
    <w:rsid w:val="005E5CA1"/>
    <w:rsid w:val="005E666A"/>
    <w:rsid w:val="005E682E"/>
    <w:rsid w:val="005E6985"/>
    <w:rsid w:val="005E69A4"/>
    <w:rsid w:val="005E6AC5"/>
    <w:rsid w:val="005E744E"/>
    <w:rsid w:val="005E7705"/>
    <w:rsid w:val="005E7CC1"/>
    <w:rsid w:val="005E7D8B"/>
    <w:rsid w:val="005F18BB"/>
    <w:rsid w:val="005F19F0"/>
    <w:rsid w:val="005F1A72"/>
    <w:rsid w:val="005F23DB"/>
    <w:rsid w:val="005F4AD5"/>
    <w:rsid w:val="005F6731"/>
    <w:rsid w:val="005F6EAE"/>
    <w:rsid w:val="005F7161"/>
    <w:rsid w:val="005F7B63"/>
    <w:rsid w:val="00600D7B"/>
    <w:rsid w:val="006012D0"/>
    <w:rsid w:val="00601B05"/>
    <w:rsid w:val="00601BA8"/>
    <w:rsid w:val="00601D55"/>
    <w:rsid w:val="00601F13"/>
    <w:rsid w:val="00602394"/>
    <w:rsid w:val="00602E5A"/>
    <w:rsid w:val="006032B5"/>
    <w:rsid w:val="00604634"/>
    <w:rsid w:val="0060466C"/>
    <w:rsid w:val="00605CC0"/>
    <w:rsid w:val="00606493"/>
    <w:rsid w:val="00607180"/>
    <w:rsid w:val="006077AC"/>
    <w:rsid w:val="006105FA"/>
    <w:rsid w:val="00610DB3"/>
    <w:rsid w:val="00611B69"/>
    <w:rsid w:val="00612304"/>
    <w:rsid w:val="006130ED"/>
    <w:rsid w:val="006132CC"/>
    <w:rsid w:val="00613520"/>
    <w:rsid w:val="006150A6"/>
    <w:rsid w:val="0061531E"/>
    <w:rsid w:val="00615BBA"/>
    <w:rsid w:val="00615E37"/>
    <w:rsid w:val="006161AA"/>
    <w:rsid w:val="00616265"/>
    <w:rsid w:val="006167B7"/>
    <w:rsid w:val="00617774"/>
    <w:rsid w:val="0061779C"/>
    <w:rsid w:val="00617B77"/>
    <w:rsid w:val="00617D16"/>
    <w:rsid w:val="006202CD"/>
    <w:rsid w:val="006207F2"/>
    <w:rsid w:val="006229F3"/>
    <w:rsid w:val="00622DDB"/>
    <w:rsid w:val="00623246"/>
    <w:rsid w:val="00623CF9"/>
    <w:rsid w:val="00623E9A"/>
    <w:rsid w:val="00624EDF"/>
    <w:rsid w:val="00625B74"/>
    <w:rsid w:val="00626DC2"/>
    <w:rsid w:val="00627AD9"/>
    <w:rsid w:val="00627E90"/>
    <w:rsid w:val="006301AD"/>
    <w:rsid w:val="00630558"/>
    <w:rsid w:val="00630E0A"/>
    <w:rsid w:val="0063283D"/>
    <w:rsid w:val="00632E24"/>
    <w:rsid w:val="00634167"/>
    <w:rsid w:val="00634D35"/>
    <w:rsid w:val="0063614D"/>
    <w:rsid w:val="0063628B"/>
    <w:rsid w:val="00636934"/>
    <w:rsid w:val="00637289"/>
    <w:rsid w:val="00637D14"/>
    <w:rsid w:val="0064012A"/>
    <w:rsid w:val="00640646"/>
    <w:rsid w:val="00640BD6"/>
    <w:rsid w:val="00641207"/>
    <w:rsid w:val="006417EA"/>
    <w:rsid w:val="00641940"/>
    <w:rsid w:val="006424CF"/>
    <w:rsid w:val="00642968"/>
    <w:rsid w:val="00645778"/>
    <w:rsid w:val="00645D03"/>
    <w:rsid w:val="006461C4"/>
    <w:rsid w:val="006462A2"/>
    <w:rsid w:val="006464AE"/>
    <w:rsid w:val="006464BE"/>
    <w:rsid w:val="00646CA7"/>
    <w:rsid w:val="00646DE8"/>
    <w:rsid w:val="00647101"/>
    <w:rsid w:val="0064733B"/>
    <w:rsid w:val="0065071E"/>
    <w:rsid w:val="006508D0"/>
    <w:rsid w:val="00650DB4"/>
    <w:rsid w:val="006515FF"/>
    <w:rsid w:val="00652029"/>
    <w:rsid w:val="00652232"/>
    <w:rsid w:val="006525C9"/>
    <w:rsid w:val="006529A3"/>
    <w:rsid w:val="0065378B"/>
    <w:rsid w:val="00654401"/>
    <w:rsid w:val="00654BA8"/>
    <w:rsid w:val="006557B0"/>
    <w:rsid w:val="00656074"/>
    <w:rsid w:val="006564E1"/>
    <w:rsid w:val="00657AE7"/>
    <w:rsid w:val="00657B81"/>
    <w:rsid w:val="00660080"/>
    <w:rsid w:val="00660462"/>
    <w:rsid w:val="00660AD9"/>
    <w:rsid w:val="00660D8F"/>
    <w:rsid w:val="00661B19"/>
    <w:rsid w:val="00661B41"/>
    <w:rsid w:val="0066407A"/>
    <w:rsid w:val="006645EA"/>
    <w:rsid w:val="0066467C"/>
    <w:rsid w:val="00664682"/>
    <w:rsid w:val="006653F7"/>
    <w:rsid w:val="00667895"/>
    <w:rsid w:val="00670019"/>
    <w:rsid w:val="00670344"/>
    <w:rsid w:val="00670367"/>
    <w:rsid w:val="0067038C"/>
    <w:rsid w:val="006708F6"/>
    <w:rsid w:val="00670A72"/>
    <w:rsid w:val="00671669"/>
    <w:rsid w:val="00672505"/>
    <w:rsid w:val="00672CAF"/>
    <w:rsid w:val="00672CC7"/>
    <w:rsid w:val="00673371"/>
    <w:rsid w:val="00673687"/>
    <w:rsid w:val="00673E54"/>
    <w:rsid w:val="00673FA1"/>
    <w:rsid w:val="00674249"/>
    <w:rsid w:val="006742F4"/>
    <w:rsid w:val="006748C4"/>
    <w:rsid w:val="00676467"/>
    <w:rsid w:val="0067741C"/>
    <w:rsid w:val="006778EB"/>
    <w:rsid w:val="0068019A"/>
    <w:rsid w:val="006806FB"/>
    <w:rsid w:val="00680722"/>
    <w:rsid w:val="00680853"/>
    <w:rsid w:val="00681415"/>
    <w:rsid w:val="006818C1"/>
    <w:rsid w:val="00681DB5"/>
    <w:rsid w:val="00682875"/>
    <w:rsid w:val="006841C8"/>
    <w:rsid w:val="00684B04"/>
    <w:rsid w:val="00684C2D"/>
    <w:rsid w:val="006857D6"/>
    <w:rsid w:val="00685AFB"/>
    <w:rsid w:val="00685CC8"/>
    <w:rsid w:val="00686996"/>
    <w:rsid w:val="006874E4"/>
    <w:rsid w:val="0068768F"/>
    <w:rsid w:val="006900A6"/>
    <w:rsid w:val="00690695"/>
    <w:rsid w:val="00690C10"/>
    <w:rsid w:val="00690C19"/>
    <w:rsid w:val="00691984"/>
    <w:rsid w:val="00691BF0"/>
    <w:rsid w:val="006923CF"/>
    <w:rsid w:val="0069298C"/>
    <w:rsid w:val="00693DE8"/>
    <w:rsid w:val="00694039"/>
    <w:rsid w:val="0069459B"/>
    <w:rsid w:val="00694B6D"/>
    <w:rsid w:val="00694E66"/>
    <w:rsid w:val="00695330"/>
    <w:rsid w:val="006964EE"/>
    <w:rsid w:val="00696876"/>
    <w:rsid w:val="006972BE"/>
    <w:rsid w:val="00697C16"/>
    <w:rsid w:val="006A07F9"/>
    <w:rsid w:val="006A0D3A"/>
    <w:rsid w:val="006A1476"/>
    <w:rsid w:val="006A1A25"/>
    <w:rsid w:val="006A1AD8"/>
    <w:rsid w:val="006A1EC3"/>
    <w:rsid w:val="006A252A"/>
    <w:rsid w:val="006A281D"/>
    <w:rsid w:val="006A2D04"/>
    <w:rsid w:val="006A38EA"/>
    <w:rsid w:val="006A3BAB"/>
    <w:rsid w:val="006A3CF7"/>
    <w:rsid w:val="006A3E5A"/>
    <w:rsid w:val="006A4619"/>
    <w:rsid w:val="006A4ED3"/>
    <w:rsid w:val="006A52B6"/>
    <w:rsid w:val="006A7E3C"/>
    <w:rsid w:val="006A7E56"/>
    <w:rsid w:val="006B0420"/>
    <w:rsid w:val="006B067B"/>
    <w:rsid w:val="006B09B8"/>
    <w:rsid w:val="006B20BB"/>
    <w:rsid w:val="006B235E"/>
    <w:rsid w:val="006B2705"/>
    <w:rsid w:val="006B28E3"/>
    <w:rsid w:val="006B28E6"/>
    <w:rsid w:val="006B2E6D"/>
    <w:rsid w:val="006B46D9"/>
    <w:rsid w:val="006B4FA2"/>
    <w:rsid w:val="006B504B"/>
    <w:rsid w:val="006B5672"/>
    <w:rsid w:val="006B5EC0"/>
    <w:rsid w:val="006B64C5"/>
    <w:rsid w:val="006B6FA7"/>
    <w:rsid w:val="006B7502"/>
    <w:rsid w:val="006B7B17"/>
    <w:rsid w:val="006C0293"/>
    <w:rsid w:val="006C0515"/>
    <w:rsid w:val="006C0909"/>
    <w:rsid w:val="006C0A19"/>
    <w:rsid w:val="006C0A75"/>
    <w:rsid w:val="006C0B12"/>
    <w:rsid w:val="006C0CB4"/>
    <w:rsid w:val="006C1637"/>
    <w:rsid w:val="006C1C1D"/>
    <w:rsid w:val="006C32F0"/>
    <w:rsid w:val="006C393C"/>
    <w:rsid w:val="006C3E75"/>
    <w:rsid w:val="006C5037"/>
    <w:rsid w:val="006C50C0"/>
    <w:rsid w:val="006C73D4"/>
    <w:rsid w:val="006C7779"/>
    <w:rsid w:val="006C7DBF"/>
    <w:rsid w:val="006D092A"/>
    <w:rsid w:val="006D0E91"/>
    <w:rsid w:val="006D139A"/>
    <w:rsid w:val="006D1959"/>
    <w:rsid w:val="006D1F38"/>
    <w:rsid w:val="006D2438"/>
    <w:rsid w:val="006D2B86"/>
    <w:rsid w:val="006D2EA0"/>
    <w:rsid w:val="006D2FE4"/>
    <w:rsid w:val="006D3D47"/>
    <w:rsid w:val="006D4CC5"/>
    <w:rsid w:val="006D613A"/>
    <w:rsid w:val="006D63FF"/>
    <w:rsid w:val="006E0BE8"/>
    <w:rsid w:val="006E0D2C"/>
    <w:rsid w:val="006E0E75"/>
    <w:rsid w:val="006E115D"/>
    <w:rsid w:val="006E1FDC"/>
    <w:rsid w:val="006E2AC7"/>
    <w:rsid w:val="006E3255"/>
    <w:rsid w:val="006E40DB"/>
    <w:rsid w:val="006E48B6"/>
    <w:rsid w:val="006E497F"/>
    <w:rsid w:val="006E4999"/>
    <w:rsid w:val="006E4C34"/>
    <w:rsid w:val="006E4E02"/>
    <w:rsid w:val="006E5698"/>
    <w:rsid w:val="006E5C3B"/>
    <w:rsid w:val="006E60FF"/>
    <w:rsid w:val="006E6A34"/>
    <w:rsid w:val="006E767A"/>
    <w:rsid w:val="006E784E"/>
    <w:rsid w:val="006E7EE9"/>
    <w:rsid w:val="006E7F38"/>
    <w:rsid w:val="006F0767"/>
    <w:rsid w:val="006F0968"/>
    <w:rsid w:val="006F19FD"/>
    <w:rsid w:val="006F1BE3"/>
    <w:rsid w:val="006F2100"/>
    <w:rsid w:val="006F28A3"/>
    <w:rsid w:val="006F299C"/>
    <w:rsid w:val="006F2A37"/>
    <w:rsid w:val="006F2BDE"/>
    <w:rsid w:val="006F3465"/>
    <w:rsid w:val="006F360F"/>
    <w:rsid w:val="006F42CA"/>
    <w:rsid w:val="006F4338"/>
    <w:rsid w:val="006F4570"/>
    <w:rsid w:val="006F57CA"/>
    <w:rsid w:val="006F5D17"/>
    <w:rsid w:val="006F6471"/>
    <w:rsid w:val="006F65E5"/>
    <w:rsid w:val="006F740B"/>
    <w:rsid w:val="006F7968"/>
    <w:rsid w:val="00700506"/>
    <w:rsid w:val="00700A30"/>
    <w:rsid w:val="00701C92"/>
    <w:rsid w:val="00701EB6"/>
    <w:rsid w:val="0070258A"/>
    <w:rsid w:val="007031CE"/>
    <w:rsid w:val="007037DD"/>
    <w:rsid w:val="007042D6"/>
    <w:rsid w:val="00704474"/>
    <w:rsid w:val="00704C7E"/>
    <w:rsid w:val="00704E93"/>
    <w:rsid w:val="00705081"/>
    <w:rsid w:val="00706438"/>
    <w:rsid w:val="007069F4"/>
    <w:rsid w:val="00706C2A"/>
    <w:rsid w:val="007074B4"/>
    <w:rsid w:val="00707D3F"/>
    <w:rsid w:val="00707F91"/>
    <w:rsid w:val="00710192"/>
    <w:rsid w:val="007106DC"/>
    <w:rsid w:val="00710C33"/>
    <w:rsid w:val="007111A9"/>
    <w:rsid w:val="00711394"/>
    <w:rsid w:val="00711779"/>
    <w:rsid w:val="00711A95"/>
    <w:rsid w:val="00711AB8"/>
    <w:rsid w:val="00712466"/>
    <w:rsid w:val="00712854"/>
    <w:rsid w:val="00713DAD"/>
    <w:rsid w:val="00714E45"/>
    <w:rsid w:val="00715678"/>
    <w:rsid w:val="007157F3"/>
    <w:rsid w:val="00715AB6"/>
    <w:rsid w:val="00716034"/>
    <w:rsid w:val="007170C8"/>
    <w:rsid w:val="00720164"/>
    <w:rsid w:val="007206B9"/>
    <w:rsid w:val="00720E73"/>
    <w:rsid w:val="0072133A"/>
    <w:rsid w:val="00721B42"/>
    <w:rsid w:val="007220CD"/>
    <w:rsid w:val="0072210E"/>
    <w:rsid w:val="00723479"/>
    <w:rsid w:val="007239EE"/>
    <w:rsid w:val="00723C84"/>
    <w:rsid w:val="007240BF"/>
    <w:rsid w:val="0072416E"/>
    <w:rsid w:val="00726847"/>
    <w:rsid w:val="00727362"/>
    <w:rsid w:val="007276B5"/>
    <w:rsid w:val="00727DBD"/>
    <w:rsid w:val="007300C4"/>
    <w:rsid w:val="00731453"/>
    <w:rsid w:val="00732421"/>
    <w:rsid w:val="007336F3"/>
    <w:rsid w:val="00733F01"/>
    <w:rsid w:val="00734015"/>
    <w:rsid w:val="0073489D"/>
    <w:rsid w:val="00734A4E"/>
    <w:rsid w:val="00734B99"/>
    <w:rsid w:val="00734BBF"/>
    <w:rsid w:val="00735683"/>
    <w:rsid w:val="00735D2D"/>
    <w:rsid w:val="0073670B"/>
    <w:rsid w:val="00736A0E"/>
    <w:rsid w:val="00736B64"/>
    <w:rsid w:val="00740144"/>
    <w:rsid w:val="00740797"/>
    <w:rsid w:val="007410F1"/>
    <w:rsid w:val="0074185C"/>
    <w:rsid w:val="007418DC"/>
    <w:rsid w:val="007419D6"/>
    <w:rsid w:val="007422E7"/>
    <w:rsid w:val="0074249F"/>
    <w:rsid w:val="007429B5"/>
    <w:rsid w:val="00743439"/>
    <w:rsid w:val="007434EA"/>
    <w:rsid w:val="007436FC"/>
    <w:rsid w:val="00744449"/>
    <w:rsid w:val="00744795"/>
    <w:rsid w:val="00744D13"/>
    <w:rsid w:val="007452DF"/>
    <w:rsid w:val="00745E23"/>
    <w:rsid w:val="00746219"/>
    <w:rsid w:val="0074645D"/>
    <w:rsid w:val="00746B4E"/>
    <w:rsid w:val="00747B6F"/>
    <w:rsid w:val="00747C67"/>
    <w:rsid w:val="00747EAD"/>
    <w:rsid w:val="007503F8"/>
    <w:rsid w:val="007505ED"/>
    <w:rsid w:val="00750A2C"/>
    <w:rsid w:val="00750E36"/>
    <w:rsid w:val="00751387"/>
    <w:rsid w:val="00751D78"/>
    <w:rsid w:val="00752157"/>
    <w:rsid w:val="00752CC2"/>
    <w:rsid w:val="00753714"/>
    <w:rsid w:val="007545B8"/>
    <w:rsid w:val="00754938"/>
    <w:rsid w:val="00754D50"/>
    <w:rsid w:val="00755406"/>
    <w:rsid w:val="007558FE"/>
    <w:rsid w:val="00755ED4"/>
    <w:rsid w:val="00755F0E"/>
    <w:rsid w:val="00756070"/>
    <w:rsid w:val="00756284"/>
    <w:rsid w:val="00756936"/>
    <w:rsid w:val="00756E74"/>
    <w:rsid w:val="0075700D"/>
    <w:rsid w:val="007577AC"/>
    <w:rsid w:val="007579C8"/>
    <w:rsid w:val="0076023A"/>
    <w:rsid w:val="00760CD4"/>
    <w:rsid w:val="00760F05"/>
    <w:rsid w:val="00762385"/>
    <w:rsid w:val="00762CFC"/>
    <w:rsid w:val="00762E9E"/>
    <w:rsid w:val="00763598"/>
    <w:rsid w:val="00763642"/>
    <w:rsid w:val="0076397D"/>
    <w:rsid w:val="00763A32"/>
    <w:rsid w:val="00763D08"/>
    <w:rsid w:val="00764896"/>
    <w:rsid w:val="00764EF1"/>
    <w:rsid w:val="007652B9"/>
    <w:rsid w:val="0076670F"/>
    <w:rsid w:val="00766F80"/>
    <w:rsid w:val="00767472"/>
    <w:rsid w:val="007709B5"/>
    <w:rsid w:val="00771006"/>
    <w:rsid w:val="00771190"/>
    <w:rsid w:val="007716E9"/>
    <w:rsid w:val="007717CF"/>
    <w:rsid w:val="007717EC"/>
    <w:rsid w:val="00771C7F"/>
    <w:rsid w:val="00771EEF"/>
    <w:rsid w:val="007722E9"/>
    <w:rsid w:val="007727FF"/>
    <w:rsid w:val="00772FC1"/>
    <w:rsid w:val="0077434D"/>
    <w:rsid w:val="00774B5E"/>
    <w:rsid w:val="007753B8"/>
    <w:rsid w:val="007762B0"/>
    <w:rsid w:val="00776411"/>
    <w:rsid w:val="007765A9"/>
    <w:rsid w:val="007802A2"/>
    <w:rsid w:val="00780665"/>
    <w:rsid w:val="0078074A"/>
    <w:rsid w:val="007807D9"/>
    <w:rsid w:val="0078095A"/>
    <w:rsid w:val="00780E6D"/>
    <w:rsid w:val="00782088"/>
    <w:rsid w:val="00782505"/>
    <w:rsid w:val="007825B8"/>
    <w:rsid w:val="00782B3E"/>
    <w:rsid w:val="00782B44"/>
    <w:rsid w:val="00783147"/>
    <w:rsid w:val="00784FCB"/>
    <w:rsid w:val="0078567E"/>
    <w:rsid w:val="00785FB8"/>
    <w:rsid w:val="0078611A"/>
    <w:rsid w:val="007868BA"/>
    <w:rsid w:val="007873BF"/>
    <w:rsid w:val="00790B95"/>
    <w:rsid w:val="007911D0"/>
    <w:rsid w:val="00791FA1"/>
    <w:rsid w:val="00791FF6"/>
    <w:rsid w:val="00793DC6"/>
    <w:rsid w:val="00794408"/>
    <w:rsid w:val="0079456D"/>
    <w:rsid w:val="00794EA6"/>
    <w:rsid w:val="00795374"/>
    <w:rsid w:val="007955B5"/>
    <w:rsid w:val="00795A53"/>
    <w:rsid w:val="00795BA7"/>
    <w:rsid w:val="00795DEF"/>
    <w:rsid w:val="0079630F"/>
    <w:rsid w:val="00796C5D"/>
    <w:rsid w:val="00797701"/>
    <w:rsid w:val="007977CB"/>
    <w:rsid w:val="007A009F"/>
    <w:rsid w:val="007A1714"/>
    <w:rsid w:val="007A186B"/>
    <w:rsid w:val="007A240D"/>
    <w:rsid w:val="007A2704"/>
    <w:rsid w:val="007A27B3"/>
    <w:rsid w:val="007A27BA"/>
    <w:rsid w:val="007A3242"/>
    <w:rsid w:val="007A3A23"/>
    <w:rsid w:val="007A4030"/>
    <w:rsid w:val="007A4045"/>
    <w:rsid w:val="007A45EA"/>
    <w:rsid w:val="007A48BC"/>
    <w:rsid w:val="007A4EAC"/>
    <w:rsid w:val="007A518C"/>
    <w:rsid w:val="007A5502"/>
    <w:rsid w:val="007A5ADA"/>
    <w:rsid w:val="007A5C6E"/>
    <w:rsid w:val="007A6235"/>
    <w:rsid w:val="007A6397"/>
    <w:rsid w:val="007A6447"/>
    <w:rsid w:val="007A711A"/>
    <w:rsid w:val="007A72DB"/>
    <w:rsid w:val="007A793D"/>
    <w:rsid w:val="007A7973"/>
    <w:rsid w:val="007B0445"/>
    <w:rsid w:val="007B04DC"/>
    <w:rsid w:val="007B0B6B"/>
    <w:rsid w:val="007B1133"/>
    <w:rsid w:val="007B1231"/>
    <w:rsid w:val="007B1348"/>
    <w:rsid w:val="007B1444"/>
    <w:rsid w:val="007B1487"/>
    <w:rsid w:val="007B1939"/>
    <w:rsid w:val="007B23FE"/>
    <w:rsid w:val="007B3122"/>
    <w:rsid w:val="007B33BA"/>
    <w:rsid w:val="007B3C01"/>
    <w:rsid w:val="007B3F71"/>
    <w:rsid w:val="007B43A7"/>
    <w:rsid w:val="007B4B66"/>
    <w:rsid w:val="007B5271"/>
    <w:rsid w:val="007B53D5"/>
    <w:rsid w:val="007B5737"/>
    <w:rsid w:val="007B592F"/>
    <w:rsid w:val="007B5C22"/>
    <w:rsid w:val="007B5CC3"/>
    <w:rsid w:val="007B5E3B"/>
    <w:rsid w:val="007B600B"/>
    <w:rsid w:val="007B66C1"/>
    <w:rsid w:val="007B6CC8"/>
    <w:rsid w:val="007B6D59"/>
    <w:rsid w:val="007B76D4"/>
    <w:rsid w:val="007C0E16"/>
    <w:rsid w:val="007C118D"/>
    <w:rsid w:val="007C31ED"/>
    <w:rsid w:val="007C3815"/>
    <w:rsid w:val="007C4018"/>
    <w:rsid w:val="007C4284"/>
    <w:rsid w:val="007C4294"/>
    <w:rsid w:val="007C446C"/>
    <w:rsid w:val="007C555F"/>
    <w:rsid w:val="007C5894"/>
    <w:rsid w:val="007C594C"/>
    <w:rsid w:val="007C6C77"/>
    <w:rsid w:val="007C6CCF"/>
    <w:rsid w:val="007C7253"/>
    <w:rsid w:val="007C72CD"/>
    <w:rsid w:val="007D01D6"/>
    <w:rsid w:val="007D13C1"/>
    <w:rsid w:val="007D426E"/>
    <w:rsid w:val="007D42E4"/>
    <w:rsid w:val="007D4745"/>
    <w:rsid w:val="007D51CD"/>
    <w:rsid w:val="007D57D0"/>
    <w:rsid w:val="007D5813"/>
    <w:rsid w:val="007D6576"/>
    <w:rsid w:val="007D671E"/>
    <w:rsid w:val="007D6CEE"/>
    <w:rsid w:val="007D6EC2"/>
    <w:rsid w:val="007D799A"/>
    <w:rsid w:val="007D7A94"/>
    <w:rsid w:val="007D7AF6"/>
    <w:rsid w:val="007E00C2"/>
    <w:rsid w:val="007E03D6"/>
    <w:rsid w:val="007E042C"/>
    <w:rsid w:val="007E0551"/>
    <w:rsid w:val="007E1D6F"/>
    <w:rsid w:val="007E2062"/>
    <w:rsid w:val="007E2F91"/>
    <w:rsid w:val="007E32F5"/>
    <w:rsid w:val="007E332D"/>
    <w:rsid w:val="007E444F"/>
    <w:rsid w:val="007E4E13"/>
    <w:rsid w:val="007E518B"/>
    <w:rsid w:val="007E55C1"/>
    <w:rsid w:val="007E5F97"/>
    <w:rsid w:val="007E70CC"/>
    <w:rsid w:val="007E7453"/>
    <w:rsid w:val="007F0898"/>
    <w:rsid w:val="007F145E"/>
    <w:rsid w:val="007F1971"/>
    <w:rsid w:val="007F297A"/>
    <w:rsid w:val="007F2AD3"/>
    <w:rsid w:val="007F2B87"/>
    <w:rsid w:val="007F2E59"/>
    <w:rsid w:val="007F310E"/>
    <w:rsid w:val="007F3C6F"/>
    <w:rsid w:val="007F4073"/>
    <w:rsid w:val="007F41C6"/>
    <w:rsid w:val="007F440C"/>
    <w:rsid w:val="007F567C"/>
    <w:rsid w:val="007F572A"/>
    <w:rsid w:val="007F5CAF"/>
    <w:rsid w:val="007F6156"/>
    <w:rsid w:val="007F61B2"/>
    <w:rsid w:val="007F6660"/>
    <w:rsid w:val="007F6773"/>
    <w:rsid w:val="007F6CA2"/>
    <w:rsid w:val="007F6D15"/>
    <w:rsid w:val="007F7282"/>
    <w:rsid w:val="007F7ED4"/>
    <w:rsid w:val="007F7EFE"/>
    <w:rsid w:val="008012D9"/>
    <w:rsid w:val="008019D7"/>
    <w:rsid w:val="00802045"/>
    <w:rsid w:val="0080224C"/>
    <w:rsid w:val="0080345F"/>
    <w:rsid w:val="00803581"/>
    <w:rsid w:val="00803796"/>
    <w:rsid w:val="008038FC"/>
    <w:rsid w:val="008040E0"/>
    <w:rsid w:val="00804315"/>
    <w:rsid w:val="0080490D"/>
    <w:rsid w:val="00804981"/>
    <w:rsid w:val="00805C0D"/>
    <w:rsid w:val="00805C1A"/>
    <w:rsid w:val="00805CA1"/>
    <w:rsid w:val="00806399"/>
    <w:rsid w:val="00806517"/>
    <w:rsid w:val="008067F1"/>
    <w:rsid w:val="00807239"/>
    <w:rsid w:val="00807AB7"/>
    <w:rsid w:val="00810780"/>
    <w:rsid w:val="00810AA0"/>
    <w:rsid w:val="00811816"/>
    <w:rsid w:val="00811EC1"/>
    <w:rsid w:val="00814158"/>
    <w:rsid w:val="00814F22"/>
    <w:rsid w:val="0081502B"/>
    <w:rsid w:val="0081513F"/>
    <w:rsid w:val="00815276"/>
    <w:rsid w:val="00815968"/>
    <w:rsid w:val="008160D8"/>
    <w:rsid w:val="00816200"/>
    <w:rsid w:val="00816A2E"/>
    <w:rsid w:val="00816DCE"/>
    <w:rsid w:val="008170E0"/>
    <w:rsid w:val="008200B1"/>
    <w:rsid w:val="0082086D"/>
    <w:rsid w:val="00821C84"/>
    <w:rsid w:val="0082366A"/>
    <w:rsid w:val="00823897"/>
    <w:rsid w:val="00823AF7"/>
    <w:rsid w:val="00825408"/>
    <w:rsid w:val="00825B11"/>
    <w:rsid w:val="00825C95"/>
    <w:rsid w:val="00826112"/>
    <w:rsid w:val="008275B6"/>
    <w:rsid w:val="00827CE5"/>
    <w:rsid w:val="008309A5"/>
    <w:rsid w:val="008309B5"/>
    <w:rsid w:val="00831603"/>
    <w:rsid w:val="008316C9"/>
    <w:rsid w:val="00832200"/>
    <w:rsid w:val="00832C9D"/>
    <w:rsid w:val="00832FE3"/>
    <w:rsid w:val="00833019"/>
    <w:rsid w:val="008339A4"/>
    <w:rsid w:val="00833B8B"/>
    <w:rsid w:val="00833C6E"/>
    <w:rsid w:val="00835026"/>
    <w:rsid w:val="00835108"/>
    <w:rsid w:val="00835272"/>
    <w:rsid w:val="0083608E"/>
    <w:rsid w:val="00836526"/>
    <w:rsid w:val="0083653B"/>
    <w:rsid w:val="008370DD"/>
    <w:rsid w:val="0083790D"/>
    <w:rsid w:val="008403F7"/>
    <w:rsid w:val="008408D0"/>
    <w:rsid w:val="00840BE2"/>
    <w:rsid w:val="00840DEB"/>
    <w:rsid w:val="0084118A"/>
    <w:rsid w:val="00841AA1"/>
    <w:rsid w:val="00841C25"/>
    <w:rsid w:val="00841D51"/>
    <w:rsid w:val="00842890"/>
    <w:rsid w:val="00843821"/>
    <w:rsid w:val="008451D5"/>
    <w:rsid w:val="008455BC"/>
    <w:rsid w:val="0084598B"/>
    <w:rsid w:val="00845D31"/>
    <w:rsid w:val="0084680B"/>
    <w:rsid w:val="00846E98"/>
    <w:rsid w:val="0084749C"/>
    <w:rsid w:val="00847C78"/>
    <w:rsid w:val="00851CDF"/>
    <w:rsid w:val="00852CD4"/>
    <w:rsid w:val="00852E18"/>
    <w:rsid w:val="0085311F"/>
    <w:rsid w:val="00853766"/>
    <w:rsid w:val="0085390D"/>
    <w:rsid w:val="00853F70"/>
    <w:rsid w:val="0085424D"/>
    <w:rsid w:val="008542AF"/>
    <w:rsid w:val="00854BF2"/>
    <w:rsid w:val="0085571C"/>
    <w:rsid w:val="008558F1"/>
    <w:rsid w:val="00855E96"/>
    <w:rsid w:val="008565F8"/>
    <w:rsid w:val="00856C0E"/>
    <w:rsid w:val="00856E14"/>
    <w:rsid w:val="00856F18"/>
    <w:rsid w:val="00857C9D"/>
    <w:rsid w:val="00861C9F"/>
    <w:rsid w:val="008622B6"/>
    <w:rsid w:val="00862706"/>
    <w:rsid w:val="0086286B"/>
    <w:rsid w:val="00862CB9"/>
    <w:rsid w:val="00863643"/>
    <w:rsid w:val="00864361"/>
    <w:rsid w:val="00864CE1"/>
    <w:rsid w:val="00865805"/>
    <w:rsid w:val="00865977"/>
    <w:rsid w:val="008662E6"/>
    <w:rsid w:val="008666B5"/>
    <w:rsid w:val="00866AA5"/>
    <w:rsid w:val="00867711"/>
    <w:rsid w:val="00867AC4"/>
    <w:rsid w:val="00870E86"/>
    <w:rsid w:val="008713F8"/>
    <w:rsid w:val="00871F30"/>
    <w:rsid w:val="00872974"/>
    <w:rsid w:val="008738A9"/>
    <w:rsid w:val="0087391E"/>
    <w:rsid w:val="00873D06"/>
    <w:rsid w:val="0087466A"/>
    <w:rsid w:val="00874DFE"/>
    <w:rsid w:val="008757A6"/>
    <w:rsid w:val="00876270"/>
    <w:rsid w:val="00876818"/>
    <w:rsid w:val="00876949"/>
    <w:rsid w:val="00876C23"/>
    <w:rsid w:val="00877423"/>
    <w:rsid w:val="00877ABB"/>
    <w:rsid w:val="00877D4A"/>
    <w:rsid w:val="00880422"/>
    <w:rsid w:val="00880AB1"/>
    <w:rsid w:val="00880E6C"/>
    <w:rsid w:val="00881D40"/>
    <w:rsid w:val="00882941"/>
    <w:rsid w:val="00883257"/>
    <w:rsid w:val="00883D2D"/>
    <w:rsid w:val="008842F3"/>
    <w:rsid w:val="008849AD"/>
    <w:rsid w:val="00885444"/>
    <w:rsid w:val="00885FF0"/>
    <w:rsid w:val="0088644C"/>
    <w:rsid w:val="00886ED8"/>
    <w:rsid w:val="00886F23"/>
    <w:rsid w:val="008875D6"/>
    <w:rsid w:val="00890CE2"/>
    <w:rsid w:val="0089244B"/>
    <w:rsid w:val="00892D86"/>
    <w:rsid w:val="00893004"/>
    <w:rsid w:val="00893284"/>
    <w:rsid w:val="008938C4"/>
    <w:rsid w:val="00894738"/>
    <w:rsid w:val="00894AC7"/>
    <w:rsid w:val="00895549"/>
    <w:rsid w:val="00895D39"/>
    <w:rsid w:val="0089618E"/>
    <w:rsid w:val="00896257"/>
    <w:rsid w:val="0089713B"/>
    <w:rsid w:val="0089757F"/>
    <w:rsid w:val="00897D6F"/>
    <w:rsid w:val="008A02CA"/>
    <w:rsid w:val="008A0502"/>
    <w:rsid w:val="008A0AF8"/>
    <w:rsid w:val="008A0DF3"/>
    <w:rsid w:val="008A1330"/>
    <w:rsid w:val="008A1498"/>
    <w:rsid w:val="008A1678"/>
    <w:rsid w:val="008A1853"/>
    <w:rsid w:val="008A1E00"/>
    <w:rsid w:val="008A2278"/>
    <w:rsid w:val="008A22CD"/>
    <w:rsid w:val="008A23F7"/>
    <w:rsid w:val="008A25B7"/>
    <w:rsid w:val="008A2874"/>
    <w:rsid w:val="008A3EDC"/>
    <w:rsid w:val="008A4EC1"/>
    <w:rsid w:val="008A5598"/>
    <w:rsid w:val="008A60CF"/>
    <w:rsid w:val="008A6348"/>
    <w:rsid w:val="008A72DF"/>
    <w:rsid w:val="008A73D4"/>
    <w:rsid w:val="008B1092"/>
    <w:rsid w:val="008B1335"/>
    <w:rsid w:val="008B2173"/>
    <w:rsid w:val="008B2F6B"/>
    <w:rsid w:val="008B34FB"/>
    <w:rsid w:val="008B5D20"/>
    <w:rsid w:val="008B5FA2"/>
    <w:rsid w:val="008B5FCA"/>
    <w:rsid w:val="008B6200"/>
    <w:rsid w:val="008B63DF"/>
    <w:rsid w:val="008B64ED"/>
    <w:rsid w:val="008B6AFA"/>
    <w:rsid w:val="008B7D53"/>
    <w:rsid w:val="008B7F93"/>
    <w:rsid w:val="008C161B"/>
    <w:rsid w:val="008C187A"/>
    <w:rsid w:val="008C1E13"/>
    <w:rsid w:val="008C1F56"/>
    <w:rsid w:val="008C1F70"/>
    <w:rsid w:val="008C22F8"/>
    <w:rsid w:val="008C3585"/>
    <w:rsid w:val="008C5658"/>
    <w:rsid w:val="008C62F3"/>
    <w:rsid w:val="008C6513"/>
    <w:rsid w:val="008C6717"/>
    <w:rsid w:val="008C67A7"/>
    <w:rsid w:val="008C6AB3"/>
    <w:rsid w:val="008C6E5C"/>
    <w:rsid w:val="008C7012"/>
    <w:rsid w:val="008C7277"/>
    <w:rsid w:val="008C74AA"/>
    <w:rsid w:val="008D1274"/>
    <w:rsid w:val="008D185E"/>
    <w:rsid w:val="008D1B4F"/>
    <w:rsid w:val="008D23D3"/>
    <w:rsid w:val="008D359D"/>
    <w:rsid w:val="008D35C7"/>
    <w:rsid w:val="008D456E"/>
    <w:rsid w:val="008D466A"/>
    <w:rsid w:val="008D4E99"/>
    <w:rsid w:val="008D5D97"/>
    <w:rsid w:val="008D6773"/>
    <w:rsid w:val="008D681B"/>
    <w:rsid w:val="008D7197"/>
    <w:rsid w:val="008D781C"/>
    <w:rsid w:val="008D7873"/>
    <w:rsid w:val="008D7DEE"/>
    <w:rsid w:val="008D7E31"/>
    <w:rsid w:val="008E188E"/>
    <w:rsid w:val="008E18F2"/>
    <w:rsid w:val="008E30D7"/>
    <w:rsid w:val="008E3477"/>
    <w:rsid w:val="008E34A6"/>
    <w:rsid w:val="008E39A0"/>
    <w:rsid w:val="008E436C"/>
    <w:rsid w:val="008E49D1"/>
    <w:rsid w:val="008E5437"/>
    <w:rsid w:val="008E55F8"/>
    <w:rsid w:val="008E5AAD"/>
    <w:rsid w:val="008E69BA"/>
    <w:rsid w:val="008E7208"/>
    <w:rsid w:val="008E720A"/>
    <w:rsid w:val="008F02C9"/>
    <w:rsid w:val="008F145C"/>
    <w:rsid w:val="008F1634"/>
    <w:rsid w:val="008F1949"/>
    <w:rsid w:val="008F1F90"/>
    <w:rsid w:val="008F2751"/>
    <w:rsid w:val="008F2AE2"/>
    <w:rsid w:val="008F2BAB"/>
    <w:rsid w:val="008F2DD3"/>
    <w:rsid w:val="008F38A7"/>
    <w:rsid w:val="008F3B46"/>
    <w:rsid w:val="008F4437"/>
    <w:rsid w:val="008F5257"/>
    <w:rsid w:val="008F5687"/>
    <w:rsid w:val="008F586C"/>
    <w:rsid w:val="008F5AD6"/>
    <w:rsid w:val="008F5D1D"/>
    <w:rsid w:val="008F5D77"/>
    <w:rsid w:val="008F677A"/>
    <w:rsid w:val="008F6D1F"/>
    <w:rsid w:val="00900B69"/>
    <w:rsid w:val="00901913"/>
    <w:rsid w:val="00902072"/>
    <w:rsid w:val="00902E68"/>
    <w:rsid w:val="00904098"/>
    <w:rsid w:val="009040CC"/>
    <w:rsid w:val="0090454B"/>
    <w:rsid w:val="0090456C"/>
    <w:rsid w:val="00904AD9"/>
    <w:rsid w:val="00905096"/>
    <w:rsid w:val="0090599D"/>
    <w:rsid w:val="00905BDF"/>
    <w:rsid w:val="009067D3"/>
    <w:rsid w:val="00906C02"/>
    <w:rsid w:val="00910A8C"/>
    <w:rsid w:val="00910F3F"/>
    <w:rsid w:val="00910F53"/>
    <w:rsid w:val="00911413"/>
    <w:rsid w:val="00911546"/>
    <w:rsid w:val="0091321B"/>
    <w:rsid w:val="00913429"/>
    <w:rsid w:val="009139C3"/>
    <w:rsid w:val="00913E93"/>
    <w:rsid w:val="009158A8"/>
    <w:rsid w:val="00916005"/>
    <w:rsid w:val="00916693"/>
    <w:rsid w:val="00916B4B"/>
    <w:rsid w:val="00917C0C"/>
    <w:rsid w:val="00917C29"/>
    <w:rsid w:val="00920322"/>
    <w:rsid w:val="00920384"/>
    <w:rsid w:val="00920E09"/>
    <w:rsid w:val="00922002"/>
    <w:rsid w:val="00922397"/>
    <w:rsid w:val="00922EDD"/>
    <w:rsid w:val="00922F41"/>
    <w:rsid w:val="00925C78"/>
    <w:rsid w:val="00925D91"/>
    <w:rsid w:val="00925F59"/>
    <w:rsid w:val="00926B12"/>
    <w:rsid w:val="0092704A"/>
    <w:rsid w:val="00927B2E"/>
    <w:rsid w:val="00927DAA"/>
    <w:rsid w:val="00930182"/>
    <w:rsid w:val="00930434"/>
    <w:rsid w:val="00930C3F"/>
    <w:rsid w:val="00930DCC"/>
    <w:rsid w:val="00931044"/>
    <w:rsid w:val="00932A1A"/>
    <w:rsid w:val="00933542"/>
    <w:rsid w:val="009337A5"/>
    <w:rsid w:val="009351D4"/>
    <w:rsid w:val="009354E6"/>
    <w:rsid w:val="009355C2"/>
    <w:rsid w:val="00935AAB"/>
    <w:rsid w:val="00936AEC"/>
    <w:rsid w:val="00940E85"/>
    <w:rsid w:val="0094152D"/>
    <w:rsid w:val="00941A60"/>
    <w:rsid w:val="00941FE8"/>
    <w:rsid w:val="0094258B"/>
    <w:rsid w:val="00942A40"/>
    <w:rsid w:val="00942F4B"/>
    <w:rsid w:val="009430B4"/>
    <w:rsid w:val="00944262"/>
    <w:rsid w:val="00945452"/>
    <w:rsid w:val="00945980"/>
    <w:rsid w:val="00946B94"/>
    <w:rsid w:val="0095086E"/>
    <w:rsid w:val="009508A4"/>
    <w:rsid w:val="0095167C"/>
    <w:rsid w:val="009520C7"/>
    <w:rsid w:val="00952423"/>
    <w:rsid w:val="00952A45"/>
    <w:rsid w:val="00952CF9"/>
    <w:rsid w:val="00954116"/>
    <w:rsid w:val="0095418C"/>
    <w:rsid w:val="00954B33"/>
    <w:rsid w:val="00954BDF"/>
    <w:rsid w:val="0095523F"/>
    <w:rsid w:val="00955767"/>
    <w:rsid w:val="00955B4C"/>
    <w:rsid w:val="00956A6C"/>
    <w:rsid w:val="00957683"/>
    <w:rsid w:val="00957FF2"/>
    <w:rsid w:val="0096025D"/>
    <w:rsid w:val="0096159F"/>
    <w:rsid w:val="009615B6"/>
    <w:rsid w:val="0096167D"/>
    <w:rsid w:val="00962A60"/>
    <w:rsid w:val="00962BC0"/>
    <w:rsid w:val="009631DA"/>
    <w:rsid w:val="009634DD"/>
    <w:rsid w:val="00963ECF"/>
    <w:rsid w:val="009645B8"/>
    <w:rsid w:val="009645DC"/>
    <w:rsid w:val="0096590F"/>
    <w:rsid w:val="00967665"/>
    <w:rsid w:val="00967B09"/>
    <w:rsid w:val="00967F7C"/>
    <w:rsid w:val="009710FD"/>
    <w:rsid w:val="00971137"/>
    <w:rsid w:val="00971729"/>
    <w:rsid w:val="00971F15"/>
    <w:rsid w:val="009724E3"/>
    <w:rsid w:val="00972B57"/>
    <w:rsid w:val="0097341A"/>
    <w:rsid w:val="0097359B"/>
    <w:rsid w:val="00973B05"/>
    <w:rsid w:val="0097450F"/>
    <w:rsid w:val="0097473E"/>
    <w:rsid w:val="00975446"/>
    <w:rsid w:val="00975879"/>
    <w:rsid w:val="00975A80"/>
    <w:rsid w:val="00976098"/>
    <w:rsid w:val="0097613B"/>
    <w:rsid w:val="0097642E"/>
    <w:rsid w:val="009767B5"/>
    <w:rsid w:val="00976A12"/>
    <w:rsid w:val="00976A77"/>
    <w:rsid w:val="00976B51"/>
    <w:rsid w:val="00976D8F"/>
    <w:rsid w:val="009774AF"/>
    <w:rsid w:val="00977EEF"/>
    <w:rsid w:val="00977FA3"/>
    <w:rsid w:val="0098061D"/>
    <w:rsid w:val="00980748"/>
    <w:rsid w:val="00980A4B"/>
    <w:rsid w:val="00982090"/>
    <w:rsid w:val="00982AA1"/>
    <w:rsid w:val="00982C49"/>
    <w:rsid w:val="0098370D"/>
    <w:rsid w:val="009846E6"/>
    <w:rsid w:val="00985027"/>
    <w:rsid w:val="00985120"/>
    <w:rsid w:val="00985258"/>
    <w:rsid w:val="00985A7F"/>
    <w:rsid w:val="00985D94"/>
    <w:rsid w:val="009861E3"/>
    <w:rsid w:val="0098637D"/>
    <w:rsid w:val="00986BB0"/>
    <w:rsid w:val="00986FD1"/>
    <w:rsid w:val="0098709E"/>
    <w:rsid w:val="009875DE"/>
    <w:rsid w:val="0098769A"/>
    <w:rsid w:val="009902B8"/>
    <w:rsid w:val="009903F6"/>
    <w:rsid w:val="009905E2"/>
    <w:rsid w:val="00990AD4"/>
    <w:rsid w:val="009911EA"/>
    <w:rsid w:val="00991E86"/>
    <w:rsid w:val="00991F41"/>
    <w:rsid w:val="00992198"/>
    <w:rsid w:val="009921DE"/>
    <w:rsid w:val="009922C2"/>
    <w:rsid w:val="0099333A"/>
    <w:rsid w:val="00994934"/>
    <w:rsid w:val="00994BB3"/>
    <w:rsid w:val="00994F43"/>
    <w:rsid w:val="009952B6"/>
    <w:rsid w:val="00995497"/>
    <w:rsid w:val="009957D9"/>
    <w:rsid w:val="00995C13"/>
    <w:rsid w:val="00996A73"/>
    <w:rsid w:val="00996E8A"/>
    <w:rsid w:val="0099705F"/>
    <w:rsid w:val="00997173"/>
    <w:rsid w:val="009977DB"/>
    <w:rsid w:val="009A0801"/>
    <w:rsid w:val="009A0B10"/>
    <w:rsid w:val="009A14D4"/>
    <w:rsid w:val="009A1597"/>
    <w:rsid w:val="009A171E"/>
    <w:rsid w:val="009A18B0"/>
    <w:rsid w:val="009A1921"/>
    <w:rsid w:val="009A1EA5"/>
    <w:rsid w:val="009A2648"/>
    <w:rsid w:val="009A3502"/>
    <w:rsid w:val="009A373A"/>
    <w:rsid w:val="009A4A8F"/>
    <w:rsid w:val="009A4C77"/>
    <w:rsid w:val="009A4F3A"/>
    <w:rsid w:val="009A5A66"/>
    <w:rsid w:val="009A6308"/>
    <w:rsid w:val="009A721B"/>
    <w:rsid w:val="009A7904"/>
    <w:rsid w:val="009A7FD7"/>
    <w:rsid w:val="009B15BE"/>
    <w:rsid w:val="009B1A04"/>
    <w:rsid w:val="009B2866"/>
    <w:rsid w:val="009B326E"/>
    <w:rsid w:val="009B3AF3"/>
    <w:rsid w:val="009B3C0A"/>
    <w:rsid w:val="009B434A"/>
    <w:rsid w:val="009B4F12"/>
    <w:rsid w:val="009B584D"/>
    <w:rsid w:val="009B693E"/>
    <w:rsid w:val="009B748D"/>
    <w:rsid w:val="009B7797"/>
    <w:rsid w:val="009B77BA"/>
    <w:rsid w:val="009C02B5"/>
    <w:rsid w:val="009C14A4"/>
    <w:rsid w:val="009C2122"/>
    <w:rsid w:val="009C48B7"/>
    <w:rsid w:val="009C4C79"/>
    <w:rsid w:val="009C6489"/>
    <w:rsid w:val="009C715F"/>
    <w:rsid w:val="009C76F1"/>
    <w:rsid w:val="009C7D8B"/>
    <w:rsid w:val="009D098E"/>
    <w:rsid w:val="009D0C7D"/>
    <w:rsid w:val="009D1241"/>
    <w:rsid w:val="009D1748"/>
    <w:rsid w:val="009D1D85"/>
    <w:rsid w:val="009D25CC"/>
    <w:rsid w:val="009D26E5"/>
    <w:rsid w:val="009D29E4"/>
    <w:rsid w:val="009D2CF0"/>
    <w:rsid w:val="009D3280"/>
    <w:rsid w:val="009D381A"/>
    <w:rsid w:val="009D3A5E"/>
    <w:rsid w:val="009D427C"/>
    <w:rsid w:val="009D4AD4"/>
    <w:rsid w:val="009D4B4B"/>
    <w:rsid w:val="009D4E47"/>
    <w:rsid w:val="009D4FDD"/>
    <w:rsid w:val="009D50BA"/>
    <w:rsid w:val="009D5112"/>
    <w:rsid w:val="009D53EB"/>
    <w:rsid w:val="009D5808"/>
    <w:rsid w:val="009D6407"/>
    <w:rsid w:val="009D7F6F"/>
    <w:rsid w:val="009E0713"/>
    <w:rsid w:val="009E1C0E"/>
    <w:rsid w:val="009E2014"/>
    <w:rsid w:val="009E270E"/>
    <w:rsid w:val="009E2E88"/>
    <w:rsid w:val="009E4762"/>
    <w:rsid w:val="009E486F"/>
    <w:rsid w:val="009E5C01"/>
    <w:rsid w:val="009E65F4"/>
    <w:rsid w:val="009E7721"/>
    <w:rsid w:val="009E7D97"/>
    <w:rsid w:val="009F0ED6"/>
    <w:rsid w:val="009F12A0"/>
    <w:rsid w:val="009F13FD"/>
    <w:rsid w:val="009F2410"/>
    <w:rsid w:val="009F29C6"/>
    <w:rsid w:val="009F359A"/>
    <w:rsid w:val="009F3AC3"/>
    <w:rsid w:val="009F4395"/>
    <w:rsid w:val="009F5525"/>
    <w:rsid w:val="009F6686"/>
    <w:rsid w:val="009F676D"/>
    <w:rsid w:val="009F70BB"/>
    <w:rsid w:val="009F75F7"/>
    <w:rsid w:val="00A005EF"/>
    <w:rsid w:val="00A00A06"/>
    <w:rsid w:val="00A017B5"/>
    <w:rsid w:val="00A01AB4"/>
    <w:rsid w:val="00A01DB3"/>
    <w:rsid w:val="00A029E8"/>
    <w:rsid w:val="00A043CB"/>
    <w:rsid w:val="00A0450F"/>
    <w:rsid w:val="00A04801"/>
    <w:rsid w:val="00A049F8"/>
    <w:rsid w:val="00A04B84"/>
    <w:rsid w:val="00A060C5"/>
    <w:rsid w:val="00A064FF"/>
    <w:rsid w:val="00A06741"/>
    <w:rsid w:val="00A07B15"/>
    <w:rsid w:val="00A07DAB"/>
    <w:rsid w:val="00A104F2"/>
    <w:rsid w:val="00A11829"/>
    <w:rsid w:val="00A1276D"/>
    <w:rsid w:val="00A136AC"/>
    <w:rsid w:val="00A13712"/>
    <w:rsid w:val="00A139DB"/>
    <w:rsid w:val="00A142AD"/>
    <w:rsid w:val="00A147D9"/>
    <w:rsid w:val="00A15A84"/>
    <w:rsid w:val="00A15E00"/>
    <w:rsid w:val="00A162AB"/>
    <w:rsid w:val="00A17477"/>
    <w:rsid w:val="00A17517"/>
    <w:rsid w:val="00A1785E"/>
    <w:rsid w:val="00A17F9B"/>
    <w:rsid w:val="00A20B6F"/>
    <w:rsid w:val="00A20CEC"/>
    <w:rsid w:val="00A20D60"/>
    <w:rsid w:val="00A2101A"/>
    <w:rsid w:val="00A2104A"/>
    <w:rsid w:val="00A22435"/>
    <w:rsid w:val="00A22ABB"/>
    <w:rsid w:val="00A23092"/>
    <w:rsid w:val="00A23360"/>
    <w:rsid w:val="00A24529"/>
    <w:rsid w:val="00A24609"/>
    <w:rsid w:val="00A24B28"/>
    <w:rsid w:val="00A24BC8"/>
    <w:rsid w:val="00A25694"/>
    <w:rsid w:val="00A25A06"/>
    <w:rsid w:val="00A2671B"/>
    <w:rsid w:val="00A26CBE"/>
    <w:rsid w:val="00A3021F"/>
    <w:rsid w:val="00A3029B"/>
    <w:rsid w:val="00A303B5"/>
    <w:rsid w:val="00A3068C"/>
    <w:rsid w:val="00A31774"/>
    <w:rsid w:val="00A32474"/>
    <w:rsid w:val="00A331F6"/>
    <w:rsid w:val="00A339E0"/>
    <w:rsid w:val="00A35474"/>
    <w:rsid w:val="00A35C0C"/>
    <w:rsid w:val="00A35DFB"/>
    <w:rsid w:val="00A35E47"/>
    <w:rsid w:val="00A362AA"/>
    <w:rsid w:val="00A36B11"/>
    <w:rsid w:val="00A36DA5"/>
    <w:rsid w:val="00A36E53"/>
    <w:rsid w:val="00A37A18"/>
    <w:rsid w:val="00A37AF1"/>
    <w:rsid w:val="00A37B78"/>
    <w:rsid w:val="00A41705"/>
    <w:rsid w:val="00A41777"/>
    <w:rsid w:val="00A428B1"/>
    <w:rsid w:val="00A42917"/>
    <w:rsid w:val="00A42D3C"/>
    <w:rsid w:val="00A42E4C"/>
    <w:rsid w:val="00A430D2"/>
    <w:rsid w:val="00A434BE"/>
    <w:rsid w:val="00A43591"/>
    <w:rsid w:val="00A4393C"/>
    <w:rsid w:val="00A43AB0"/>
    <w:rsid w:val="00A43FF4"/>
    <w:rsid w:val="00A446BF"/>
    <w:rsid w:val="00A44943"/>
    <w:rsid w:val="00A44B47"/>
    <w:rsid w:val="00A45979"/>
    <w:rsid w:val="00A46CF0"/>
    <w:rsid w:val="00A47160"/>
    <w:rsid w:val="00A479EB"/>
    <w:rsid w:val="00A50095"/>
    <w:rsid w:val="00A500FA"/>
    <w:rsid w:val="00A50981"/>
    <w:rsid w:val="00A5128F"/>
    <w:rsid w:val="00A515A7"/>
    <w:rsid w:val="00A52226"/>
    <w:rsid w:val="00A52294"/>
    <w:rsid w:val="00A52DD0"/>
    <w:rsid w:val="00A52E27"/>
    <w:rsid w:val="00A53654"/>
    <w:rsid w:val="00A539F3"/>
    <w:rsid w:val="00A53C74"/>
    <w:rsid w:val="00A5572F"/>
    <w:rsid w:val="00A55A3A"/>
    <w:rsid w:val="00A565B6"/>
    <w:rsid w:val="00A570BC"/>
    <w:rsid w:val="00A6000D"/>
    <w:rsid w:val="00A600B6"/>
    <w:rsid w:val="00A600CA"/>
    <w:rsid w:val="00A61667"/>
    <w:rsid w:val="00A6215B"/>
    <w:rsid w:val="00A6233C"/>
    <w:rsid w:val="00A6387A"/>
    <w:rsid w:val="00A6390E"/>
    <w:rsid w:val="00A643A5"/>
    <w:rsid w:val="00A64CC1"/>
    <w:rsid w:val="00A6513A"/>
    <w:rsid w:val="00A65395"/>
    <w:rsid w:val="00A657F6"/>
    <w:rsid w:val="00A65DB8"/>
    <w:rsid w:val="00A661B9"/>
    <w:rsid w:val="00A67D7C"/>
    <w:rsid w:val="00A67E30"/>
    <w:rsid w:val="00A7052A"/>
    <w:rsid w:val="00A7114D"/>
    <w:rsid w:val="00A714C5"/>
    <w:rsid w:val="00A71A46"/>
    <w:rsid w:val="00A71A7C"/>
    <w:rsid w:val="00A72B77"/>
    <w:rsid w:val="00A73527"/>
    <w:rsid w:val="00A739B2"/>
    <w:rsid w:val="00A749A5"/>
    <w:rsid w:val="00A75469"/>
    <w:rsid w:val="00A75B0E"/>
    <w:rsid w:val="00A75C60"/>
    <w:rsid w:val="00A75DE9"/>
    <w:rsid w:val="00A768AD"/>
    <w:rsid w:val="00A771B6"/>
    <w:rsid w:val="00A7777F"/>
    <w:rsid w:val="00A77A67"/>
    <w:rsid w:val="00A814A4"/>
    <w:rsid w:val="00A81804"/>
    <w:rsid w:val="00A8193A"/>
    <w:rsid w:val="00A81AD7"/>
    <w:rsid w:val="00A81D0C"/>
    <w:rsid w:val="00A81DD9"/>
    <w:rsid w:val="00A8255D"/>
    <w:rsid w:val="00A82AF0"/>
    <w:rsid w:val="00A82B02"/>
    <w:rsid w:val="00A82E73"/>
    <w:rsid w:val="00A837DE"/>
    <w:rsid w:val="00A8402C"/>
    <w:rsid w:val="00A846E2"/>
    <w:rsid w:val="00A847DE"/>
    <w:rsid w:val="00A8537A"/>
    <w:rsid w:val="00A8557E"/>
    <w:rsid w:val="00A8584C"/>
    <w:rsid w:val="00A85B13"/>
    <w:rsid w:val="00A85F54"/>
    <w:rsid w:val="00A872C7"/>
    <w:rsid w:val="00A90118"/>
    <w:rsid w:val="00A9116F"/>
    <w:rsid w:val="00A91262"/>
    <w:rsid w:val="00A9168C"/>
    <w:rsid w:val="00A92068"/>
    <w:rsid w:val="00A92E58"/>
    <w:rsid w:val="00A92F81"/>
    <w:rsid w:val="00A94420"/>
    <w:rsid w:val="00A94607"/>
    <w:rsid w:val="00A948E0"/>
    <w:rsid w:val="00A94A5F"/>
    <w:rsid w:val="00A9649D"/>
    <w:rsid w:val="00A965DD"/>
    <w:rsid w:val="00A96777"/>
    <w:rsid w:val="00A9681C"/>
    <w:rsid w:val="00A973EB"/>
    <w:rsid w:val="00A97746"/>
    <w:rsid w:val="00A979E1"/>
    <w:rsid w:val="00A97EF2"/>
    <w:rsid w:val="00AA0FA6"/>
    <w:rsid w:val="00AA1F78"/>
    <w:rsid w:val="00AA278D"/>
    <w:rsid w:val="00AA3B7B"/>
    <w:rsid w:val="00AA40FF"/>
    <w:rsid w:val="00AA4B02"/>
    <w:rsid w:val="00AA5F14"/>
    <w:rsid w:val="00AA6DD9"/>
    <w:rsid w:val="00AA71F0"/>
    <w:rsid w:val="00AA7321"/>
    <w:rsid w:val="00AA7B19"/>
    <w:rsid w:val="00AB149F"/>
    <w:rsid w:val="00AB1CE5"/>
    <w:rsid w:val="00AB20B7"/>
    <w:rsid w:val="00AB2499"/>
    <w:rsid w:val="00AB360B"/>
    <w:rsid w:val="00AB3AB2"/>
    <w:rsid w:val="00AB6490"/>
    <w:rsid w:val="00AB6831"/>
    <w:rsid w:val="00AB695C"/>
    <w:rsid w:val="00AB758F"/>
    <w:rsid w:val="00AB79ED"/>
    <w:rsid w:val="00AB7A4D"/>
    <w:rsid w:val="00AB7DAD"/>
    <w:rsid w:val="00AC0C82"/>
    <w:rsid w:val="00AC13EE"/>
    <w:rsid w:val="00AC158B"/>
    <w:rsid w:val="00AC16E8"/>
    <w:rsid w:val="00AC1C52"/>
    <w:rsid w:val="00AC1E0F"/>
    <w:rsid w:val="00AC2CA5"/>
    <w:rsid w:val="00AC2F25"/>
    <w:rsid w:val="00AC376C"/>
    <w:rsid w:val="00AC3B9C"/>
    <w:rsid w:val="00AC4113"/>
    <w:rsid w:val="00AC46EA"/>
    <w:rsid w:val="00AC48DC"/>
    <w:rsid w:val="00AC4D7E"/>
    <w:rsid w:val="00AC520D"/>
    <w:rsid w:val="00AC5542"/>
    <w:rsid w:val="00AC581C"/>
    <w:rsid w:val="00AC5DB9"/>
    <w:rsid w:val="00AC6480"/>
    <w:rsid w:val="00AC6FA2"/>
    <w:rsid w:val="00AC7978"/>
    <w:rsid w:val="00AD0D28"/>
    <w:rsid w:val="00AD1152"/>
    <w:rsid w:val="00AD1551"/>
    <w:rsid w:val="00AD23DC"/>
    <w:rsid w:val="00AD283A"/>
    <w:rsid w:val="00AD2A23"/>
    <w:rsid w:val="00AD2A6E"/>
    <w:rsid w:val="00AD31FE"/>
    <w:rsid w:val="00AD3517"/>
    <w:rsid w:val="00AD3929"/>
    <w:rsid w:val="00AD515C"/>
    <w:rsid w:val="00AD5338"/>
    <w:rsid w:val="00AD5D71"/>
    <w:rsid w:val="00AD64E7"/>
    <w:rsid w:val="00AD6796"/>
    <w:rsid w:val="00AD68EE"/>
    <w:rsid w:val="00AD6E8F"/>
    <w:rsid w:val="00AD73C8"/>
    <w:rsid w:val="00AD77B4"/>
    <w:rsid w:val="00AE0FC0"/>
    <w:rsid w:val="00AE20E1"/>
    <w:rsid w:val="00AE2117"/>
    <w:rsid w:val="00AE2595"/>
    <w:rsid w:val="00AE2755"/>
    <w:rsid w:val="00AE2F17"/>
    <w:rsid w:val="00AE342B"/>
    <w:rsid w:val="00AE371F"/>
    <w:rsid w:val="00AE38A0"/>
    <w:rsid w:val="00AE3F56"/>
    <w:rsid w:val="00AE4D6D"/>
    <w:rsid w:val="00AE55BF"/>
    <w:rsid w:val="00AE627B"/>
    <w:rsid w:val="00AE6ADA"/>
    <w:rsid w:val="00AE6E92"/>
    <w:rsid w:val="00AE75CB"/>
    <w:rsid w:val="00AE77AE"/>
    <w:rsid w:val="00AE77B9"/>
    <w:rsid w:val="00AE77DC"/>
    <w:rsid w:val="00AE7F67"/>
    <w:rsid w:val="00AF0582"/>
    <w:rsid w:val="00AF187E"/>
    <w:rsid w:val="00AF2FFD"/>
    <w:rsid w:val="00AF3292"/>
    <w:rsid w:val="00AF4106"/>
    <w:rsid w:val="00AF42A6"/>
    <w:rsid w:val="00AF453C"/>
    <w:rsid w:val="00AF48D7"/>
    <w:rsid w:val="00AF5B63"/>
    <w:rsid w:val="00AF6119"/>
    <w:rsid w:val="00AF6704"/>
    <w:rsid w:val="00AF6EA1"/>
    <w:rsid w:val="00AF7559"/>
    <w:rsid w:val="00B008D7"/>
    <w:rsid w:val="00B01267"/>
    <w:rsid w:val="00B02686"/>
    <w:rsid w:val="00B0330D"/>
    <w:rsid w:val="00B03C72"/>
    <w:rsid w:val="00B0405B"/>
    <w:rsid w:val="00B043DD"/>
    <w:rsid w:val="00B05C61"/>
    <w:rsid w:val="00B06317"/>
    <w:rsid w:val="00B064D2"/>
    <w:rsid w:val="00B06B17"/>
    <w:rsid w:val="00B07D11"/>
    <w:rsid w:val="00B104F0"/>
    <w:rsid w:val="00B10A46"/>
    <w:rsid w:val="00B11E27"/>
    <w:rsid w:val="00B129D8"/>
    <w:rsid w:val="00B12E8C"/>
    <w:rsid w:val="00B132EC"/>
    <w:rsid w:val="00B13A6E"/>
    <w:rsid w:val="00B14808"/>
    <w:rsid w:val="00B14A11"/>
    <w:rsid w:val="00B15347"/>
    <w:rsid w:val="00B15E4E"/>
    <w:rsid w:val="00B1617A"/>
    <w:rsid w:val="00B16779"/>
    <w:rsid w:val="00B17775"/>
    <w:rsid w:val="00B20168"/>
    <w:rsid w:val="00B202D9"/>
    <w:rsid w:val="00B20F43"/>
    <w:rsid w:val="00B2120B"/>
    <w:rsid w:val="00B2136E"/>
    <w:rsid w:val="00B21480"/>
    <w:rsid w:val="00B21572"/>
    <w:rsid w:val="00B2167E"/>
    <w:rsid w:val="00B221E5"/>
    <w:rsid w:val="00B22990"/>
    <w:rsid w:val="00B235CB"/>
    <w:rsid w:val="00B2375C"/>
    <w:rsid w:val="00B23931"/>
    <w:rsid w:val="00B24074"/>
    <w:rsid w:val="00B240DB"/>
    <w:rsid w:val="00B2415E"/>
    <w:rsid w:val="00B2499C"/>
    <w:rsid w:val="00B252CA"/>
    <w:rsid w:val="00B2545C"/>
    <w:rsid w:val="00B25A3F"/>
    <w:rsid w:val="00B25AAB"/>
    <w:rsid w:val="00B26965"/>
    <w:rsid w:val="00B27D90"/>
    <w:rsid w:val="00B307D2"/>
    <w:rsid w:val="00B314DD"/>
    <w:rsid w:val="00B3201C"/>
    <w:rsid w:val="00B320F9"/>
    <w:rsid w:val="00B33F91"/>
    <w:rsid w:val="00B34275"/>
    <w:rsid w:val="00B346D7"/>
    <w:rsid w:val="00B34928"/>
    <w:rsid w:val="00B349A9"/>
    <w:rsid w:val="00B351C6"/>
    <w:rsid w:val="00B3565A"/>
    <w:rsid w:val="00B36084"/>
    <w:rsid w:val="00B36635"/>
    <w:rsid w:val="00B36720"/>
    <w:rsid w:val="00B36B83"/>
    <w:rsid w:val="00B37743"/>
    <w:rsid w:val="00B37A2F"/>
    <w:rsid w:val="00B37E36"/>
    <w:rsid w:val="00B40783"/>
    <w:rsid w:val="00B4148D"/>
    <w:rsid w:val="00B42EFA"/>
    <w:rsid w:val="00B43C37"/>
    <w:rsid w:val="00B43E2D"/>
    <w:rsid w:val="00B45407"/>
    <w:rsid w:val="00B465A7"/>
    <w:rsid w:val="00B46D0E"/>
    <w:rsid w:val="00B477E1"/>
    <w:rsid w:val="00B50BA9"/>
    <w:rsid w:val="00B510A2"/>
    <w:rsid w:val="00B5148F"/>
    <w:rsid w:val="00B51C9E"/>
    <w:rsid w:val="00B51F16"/>
    <w:rsid w:val="00B5209E"/>
    <w:rsid w:val="00B528B3"/>
    <w:rsid w:val="00B52B9F"/>
    <w:rsid w:val="00B52F42"/>
    <w:rsid w:val="00B53B24"/>
    <w:rsid w:val="00B5481E"/>
    <w:rsid w:val="00B5486A"/>
    <w:rsid w:val="00B54D33"/>
    <w:rsid w:val="00B55675"/>
    <w:rsid w:val="00B556D8"/>
    <w:rsid w:val="00B55E53"/>
    <w:rsid w:val="00B55EF3"/>
    <w:rsid w:val="00B55FD5"/>
    <w:rsid w:val="00B56299"/>
    <w:rsid w:val="00B56434"/>
    <w:rsid w:val="00B57074"/>
    <w:rsid w:val="00B579C3"/>
    <w:rsid w:val="00B57D92"/>
    <w:rsid w:val="00B60D51"/>
    <w:rsid w:val="00B612E6"/>
    <w:rsid w:val="00B615EE"/>
    <w:rsid w:val="00B61DC2"/>
    <w:rsid w:val="00B6301E"/>
    <w:rsid w:val="00B6350F"/>
    <w:rsid w:val="00B63C6A"/>
    <w:rsid w:val="00B64500"/>
    <w:rsid w:val="00B648AD"/>
    <w:rsid w:val="00B648CC"/>
    <w:rsid w:val="00B64BB5"/>
    <w:rsid w:val="00B64FB5"/>
    <w:rsid w:val="00B65368"/>
    <w:rsid w:val="00B65598"/>
    <w:rsid w:val="00B660EF"/>
    <w:rsid w:val="00B6646D"/>
    <w:rsid w:val="00B677D6"/>
    <w:rsid w:val="00B67923"/>
    <w:rsid w:val="00B67D54"/>
    <w:rsid w:val="00B700CC"/>
    <w:rsid w:val="00B701B4"/>
    <w:rsid w:val="00B70DC3"/>
    <w:rsid w:val="00B712C6"/>
    <w:rsid w:val="00B7360F"/>
    <w:rsid w:val="00B73987"/>
    <w:rsid w:val="00B741DD"/>
    <w:rsid w:val="00B75023"/>
    <w:rsid w:val="00B753C6"/>
    <w:rsid w:val="00B775C3"/>
    <w:rsid w:val="00B77753"/>
    <w:rsid w:val="00B77992"/>
    <w:rsid w:val="00B77B4C"/>
    <w:rsid w:val="00B810BA"/>
    <w:rsid w:val="00B81A18"/>
    <w:rsid w:val="00B81C38"/>
    <w:rsid w:val="00B81F53"/>
    <w:rsid w:val="00B82111"/>
    <w:rsid w:val="00B82793"/>
    <w:rsid w:val="00B83509"/>
    <w:rsid w:val="00B83862"/>
    <w:rsid w:val="00B84EC1"/>
    <w:rsid w:val="00B8576E"/>
    <w:rsid w:val="00B869A7"/>
    <w:rsid w:val="00B873D1"/>
    <w:rsid w:val="00B87597"/>
    <w:rsid w:val="00B8778E"/>
    <w:rsid w:val="00B87AE4"/>
    <w:rsid w:val="00B87BA0"/>
    <w:rsid w:val="00B87DB3"/>
    <w:rsid w:val="00B9051A"/>
    <w:rsid w:val="00B9056E"/>
    <w:rsid w:val="00B92074"/>
    <w:rsid w:val="00B92B8B"/>
    <w:rsid w:val="00B92E4F"/>
    <w:rsid w:val="00B92EDB"/>
    <w:rsid w:val="00B93131"/>
    <w:rsid w:val="00B931FF"/>
    <w:rsid w:val="00B9373D"/>
    <w:rsid w:val="00B94115"/>
    <w:rsid w:val="00B946A5"/>
    <w:rsid w:val="00B946EE"/>
    <w:rsid w:val="00B952CD"/>
    <w:rsid w:val="00B95F48"/>
    <w:rsid w:val="00B9670B"/>
    <w:rsid w:val="00B9681C"/>
    <w:rsid w:val="00B96C1E"/>
    <w:rsid w:val="00B96F09"/>
    <w:rsid w:val="00B97F4E"/>
    <w:rsid w:val="00BA15BA"/>
    <w:rsid w:val="00BA1CF6"/>
    <w:rsid w:val="00BA24C3"/>
    <w:rsid w:val="00BA2BA4"/>
    <w:rsid w:val="00BA2DFE"/>
    <w:rsid w:val="00BA399D"/>
    <w:rsid w:val="00BA3A82"/>
    <w:rsid w:val="00BA426C"/>
    <w:rsid w:val="00BA4E26"/>
    <w:rsid w:val="00BA51A8"/>
    <w:rsid w:val="00BA6756"/>
    <w:rsid w:val="00BA6E97"/>
    <w:rsid w:val="00BB1ADE"/>
    <w:rsid w:val="00BB1E46"/>
    <w:rsid w:val="00BB2143"/>
    <w:rsid w:val="00BB2BCE"/>
    <w:rsid w:val="00BB30D6"/>
    <w:rsid w:val="00BB316E"/>
    <w:rsid w:val="00BB40C6"/>
    <w:rsid w:val="00BB5BAE"/>
    <w:rsid w:val="00BB731C"/>
    <w:rsid w:val="00BB7818"/>
    <w:rsid w:val="00BB7A0A"/>
    <w:rsid w:val="00BC1359"/>
    <w:rsid w:val="00BC1CFA"/>
    <w:rsid w:val="00BC1DCD"/>
    <w:rsid w:val="00BC20EE"/>
    <w:rsid w:val="00BC2891"/>
    <w:rsid w:val="00BC2948"/>
    <w:rsid w:val="00BC2F67"/>
    <w:rsid w:val="00BC3B2C"/>
    <w:rsid w:val="00BC45CD"/>
    <w:rsid w:val="00BC4D83"/>
    <w:rsid w:val="00BC5018"/>
    <w:rsid w:val="00BC52FB"/>
    <w:rsid w:val="00BC575C"/>
    <w:rsid w:val="00BC58AF"/>
    <w:rsid w:val="00BC5EB6"/>
    <w:rsid w:val="00BC5FD3"/>
    <w:rsid w:val="00BC623A"/>
    <w:rsid w:val="00BC68E3"/>
    <w:rsid w:val="00BC70C3"/>
    <w:rsid w:val="00BC71D1"/>
    <w:rsid w:val="00BD10AE"/>
    <w:rsid w:val="00BD111C"/>
    <w:rsid w:val="00BD13FE"/>
    <w:rsid w:val="00BD166C"/>
    <w:rsid w:val="00BD1770"/>
    <w:rsid w:val="00BD2094"/>
    <w:rsid w:val="00BD2F8B"/>
    <w:rsid w:val="00BD3639"/>
    <w:rsid w:val="00BD389E"/>
    <w:rsid w:val="00BD39E5"/>
    <w:rsid w:val="00BD3E1E"/>
    <w:rsid w:val="00BD4943"/>
    <w:rsid w:val="00BD4DE5"/>
    <w:rsid w:val="00BD4E32"/>
    <w:rsid w:val="00BD59F0"/>
    <w:rsid w:val="00BD69FB"/>
    <w:rsid w:val="00BD6DD4"/>
    <w:rsid w:val="00BD6E28"/>
    <w:rsid w:val="00BD7F52"/>
    <w:rsid w:val="00BE08CB"/>
    <w:rsid w:val="00BE0F51"/>
    <w:rsid w:val="00BE1101"/>
    <w:rsid w:val="00BE1142"/>
    <w:rsid w:val="00BE1433"/>
    <w:rsid w:val="00BE186F"/>
    <w:rsid w:val="00BE2753"/>
    <w:rsid w:val="00BE32EC"/>
    <w:rsid w:val="00BE44DB"/>
    <w:rsid w:val="00BE507D"/>
    <w:rsid w:val="00BE58C5"/>
    <w:rsid w:val="00BE5C58"/>
    <w:rsid w:val="00BE6389"/>
    <w:rsid w:val="00BE682F"/>
    <w:rsid w:val="00BE6E95"/>
    <w:rsid w:val="00BE7470"/>
    <w:rsid w:val="00BE77A1"/>
    <w:rsid w:val="00BE7CC9"/>
    <w:rsid w:val="00BF0323"/>
    <w:rsid w:val="00BF03FE"/>
    <w:rsid w:val="00BF0645"/>
    <w:rsid w:val="00BF1F21"/>
    <w:rsid w:val="00BF20C7"/>
    <w:rsid w:val="00BF2318"/>
    <w:rsid w:val="00BF28A1"/>
    <w:rsid w:val="00BF2F46"/>
    <w:rsid w:val="00BF3606"/>
    <w:rsid w:val="00BF3674"/>
    <w:rsid w:val="00BF3A45"/>
    <w:rsid w:val="00BF3DFD"/>
    <w:rsid w:val="00BF4240"/>
    <w:rsid w:val="00BF45A3"/>
    <w:rsid w:val="00BF4A56"/>
    <w:rsid w:val="00BF5852"/>
    <w:rsid w:val="00BF58A1"/>
    <w:rsid w:val="00BF5994"/>
    <w:rsid w:val="00BF5D8F"/>
    <w:rsid w:val="00BF6816"/>
    <w:rsid w:val="00BF6EC6"/>
    <w:rsid w:val="00BF7867"/>
    <w:rsid w:val="00BF7DB6"/>
    <w:rsid w:val="00BF7F8B"/>
    <w:rsid w:val="00C0045A"/>
    <w:rsid w:val="00C00937"/>
    <w:rsid w:val="00C00EE2"/>
    <w:rsid w:val="00C01D32"/>
    <w:rsid w:val="00C023C3"/>
    <w:rsid w:val="00C02DEF"/>
    <w:rsid w:val="00C02EC6"/>
    <w:rsid w:val="00C03227"/>
    <w:rsid w:val="00C03CF1"/>
    <w:rsid w:val="00C04192"/>
    <w:rsid w:val="00C045D4"/>
    <w:rsid w:val="00C0466B"/>
    <w:rsid w:val="00C048B0"/>
    <w:rsid w:val="00C05245"/>
    <w:rsid w:val="00C06225"/>
    <w:rsid w:val="00C067D5"/>
    <w:rsid w:val="00C109A0"/>
    <w:rsid w:val="00C10DBB"/>
    <w:rsid w:val="00C11167"/>
    <w:rsid w:val="00C11541"/>
    <w:rsid w:val="00C12BE1"/>
    <w:rsid w:val="00C12E2D"/>
    <w:rsid w:val="00C13022"/>
    <w:rsid w:val="00C13E78"/>
    <w:rsid w:val="00C14078"/>
    <w:rsid w:val="00C14A60"/>
    <w:rsid w:val="00C14B71"/>
    <w:rsid w:val="00C15125"/>
    <w:rsid w:val="00C15749"/>
    <w:rsid w:val="00C15AF9"/>
    <w:rsid w:val="00C15E1E"/>
    <w:rsid w:val="00C164FD"/>
    <w:rsid w:val="00C16569"/>
    <w:rsid w:val="00C17ACE"/>
    <w:rsid w:val="00C17E18"/>
    <w:rsid w:val="00C204A2"/>
    <w:rsid w:val="00C2092A"/>
    <w:rsid w:val="00C21145"/>
    <w:rsid w:val="00C21278"/>
    <w:rsid w:val="00C217D0"/>
    <w:rsid w:val="00C21D34"/>
    <w:rsid w:val="00C22C9B"/>
    <w:rsid w:val="00C23BEF"/>
    <w:rsid w:val="00C24C2A"/>
    <w:rsid w:val="00C25145"/>
    <w:rsid w:val="00C25261"/>
    <w:rsid w:val="00C2580A"/>
    <w:rsid w:val="00C261F8"/>
    <w:rsid w:val="00C27218"/>
    <w:rsid w:val="00C27224"/>
    <w:rsid w:val="00C277FD"/>
    <w:rsid w:val="00C3065F"/>
    <w:rsid w:val="00C30DCD"/>
    <w:rsid w:val="00C3176A"/>
    <w:rsid w:val="00C323BC"/>
    <w:rsid w:val="00C324D8"/>
    <w:rsid w:val="00C32AE9"/>
    <w:rsid w:val="00C32EF0"/>
    <w:rsid w:val="00C3363D"/>
    <w:rsid w:val="00C33C78"/>
    <w:rsid w:val="00C33D60"/>
    <w:rsid w:val="00C3414F"/>
    <w:rsid w:val="00C356DF"/>
    <w:rsid w:val="00C3593D"/>
    <w:rsid w:val="00C35A62"/>
    <w:rsid w:val="00C36119"/>
    <w:rsid w:val="00C36B86"/>
    <w:rsid w:val="00C37987"/>
    <w:rsid w:val="00C37BB3"/>
    <w:rsid w:val="00C4054C"/>
    <w:rsid w:val="00C41572"/>
    <w:rsid w:val="00C422A6"/>
    <w:rsid w:val="00C426DA"/>
    <w:rsid w:val="00C43A9B"/>
    <w:rsid w:val="00C43B0C"/>
    <w:rsid w:val="00C444E4"/>
    <w:rsid w:val="00C45F77"/>
    <w:rsid w:val="00C46143"/>
    <w:rsid w:val="00C469CA"/>
    <w:rsid w:val="00C472E3"/>
    <w:rsid w:val="00C47F4F"/>
    <w:rsid w:val="00C50361"/>
    <w:rsid w:val="00C5042F"/>
    <w:rsid w:val="00C5087C"/>
    <w:rsid w:val="00C512DC"/>
    <w:rsid w:val="00C518A3"/>
    <w:rsid w:val="00C51E67"/>
    <w:rsid w:val="00C522B9"/>
    <w:rsid w:val="00C52792"/>
    <w:rsid w:val="00C52F5B"/>
    <w:rsid w:val="00C53226"/>
    <w:rsid w:val="00C5345E"/>
    <w:rsid w:val="00C53565"/>
    <w:rsid w:val="00C54C03"/>
    <w:rsid w:val="00C54E79"/>
    <w:rsid w:val="00C5556D"/>
    <w:rsid w:val="00C56A99"/>
    <w:rsid w:val="00C575DA"/>
    <w:rsid w:val="00C57A37"/>
    <w:rsid w:val="00C60234"/>
    <w:rsid w:val="00C6041B"/>
    <w:rsid w:val="00C6080B"/>
    <w:rsid w:val="00C6144A"/>
    <w:rsid w:val="00C615E7"/>
    <w:rsid w:val="00C6208C"/>
    <w:rsid w:val="00C626FA"/>
    <w:rsid w:val="00C6270D"/>
    <w:rsid w:val="00C62F00"/>
    <w:rsid w:val="00C631DF"/>
    <w:rsid w:val="00C63B69"/>
    <w:rsid w:val="00C63CCC"/>
    <w:rsid w:val="00C65245"/>
    <w:rsid w:val="00C653F5"/>
    <w:rsid w:val="00C654B8"/>
    <w:rsid w:val="00C65987"/>
    <w:rsid w:val="00C65D96"/>
    <w:rsid w:val="00C669BE"/>
    <w:rsid w:val="00C674CC"/>
    <w:rsid w:val="00C6789F"/>
    <w:rsid w:val="00C67995"/>
    <w:rsid w:val="00C67CD8"/>
    <w:rsid w:val="00C70433"/>
    <w:rsid w:val="00C705C5"/>
    <w:rsid w:val="00C70C9D"/>
    <w:rsid w:val="00C70DE6"/>
    <w:rsid w:val="00C70FD8"/>
    <w:rsid w:val="00C71462"/>
    <w:rsid w:val="00C71EEB"/>
    <w:rsid w:val="00C724C5"/>
    <w:rsid w:val="00C72A29"/>
    <w:rsid w:val="00C72D0A"/>
    <w:rsid w:val="00C7331A"/>
    <w:rsid w:val="00C7360F"/>
    <w:rsid w:val="00C739C9"/>
    <w:rsid w:val="00C73CD8"/>
    <w:rsid w:val="00C7476A"/>
    <w:rsid w:val="00C75830"/>
    <w:rsid w:val="00C758DB"/>
    <w:rsid w:val="00C75950"/>
    <w:rsid w:val="00C75D3F"/>
    <w:rsid w:val="00C762D3"/>
    <w:rsid w:val="00C76F25"/>
    <w:rsid w:val="00C76FF5"/>
    <w:rsid w:val="00C77822"/>
    <w:rsid w:val="00C77946"/>
    <w:rsid w:val="00C77D47"/>
    <w:rsid w:val="00C80232"/>
    <w:rsid w:val="00C80475"/>
    <w:rsid w:val="00C81321"/>
    <w:rsid w:val="00C816DA"/>
    <w:rsid w:val="00C81AC3"/>
    <w:rsid w:val="00C81B8E"/>
    <w:rsid w:val="00C83C6A"/>
    <w:rsid w:val="00C83CED"/>
    <w:rsid w:val="00C83E95"/>
    <w:rsid w:val="00C83EAC"/>
    <w:rsid w:val="00C8598A"/>
    <w:rsid w:val="00C85C5B"/>
    <w:rsid w:val="00C85D03"/>
    <w:rsid w:val="00C85D75"/>
    <w:rsid w:val="00C90118"/>
    <w:rsid w:val="00C90616"/>
    <w:rsid w:val="00C909A0"/>
    <w:rsid w:val="00C90EF5"/>
    <w:rsid w:val="00C91195"/>
    <w:rsid w:val="00C913AC"/>
    <w:rsid w:val="00C91A40"/>
    <w:rsid w:val="00C91D49"/>
    <w:rsid w:val="00C92467"/>
    <w:rsid w:val="00C926D1"/>
    <w:rsid w:val="00C92750"/>
    <w:rsid w:val="00C92C6D"/>
    <w:rsid w:val="00C92C93"/>
    <w:rsid w:val="00C930EA"/>
    <w:rsid w:val="00C93355"/>
    <w:rsid w:val="00C93D59"/>
    <w:rsid w:val="00C94D6D"/>
    <w:rsid w:val="00C952C7"/>
    <w:rsid w:val="00C96093"/>
    <w:rsid w:val="00C96F64"/>
    <w:rsid w:val="00C97271"/>
    <w:rsid w:val="00C97D2F"/>
    <w:rsid w:val="00CA11AC"/>
    <w:rsid w:val="00CA13A4"/>
    <w:rsid w:val="00CA1A96"/>
    <w:rsid w:val="00CA1B7C"/>
    <w:rsid w:val="00CA25B0"/>
    <w:rsid w:val="00CA2D93"/>
    <w:rsid w:val="00CA31B0"/>
    <w:rsid w:val="00CA3326"/>
    <w:rsid w:val="00CA3AE1"/>
    <w:rsid w:val="00CA3E2B"/>
    <w:rsid w:val="00CA4048"/>
    <w:rsid w:val="00CA4BE0"/>
    <w:rsid w:val="00CA5C35"/>
    <w:rsid w:val="00CA6423"/>
    <w:rsid w:val="00CA6918"/>
    <w:rsid w:val="00CA700B"/>
    <w:rsid w:val="00CA78B4"/>
    <w:rsid w:val="00CA7A60"/>
    <w:rsid w:val="00CB0EFE"/>
    <w:rsid w:val="00CB1160"/>
    <w:rsid w:val="00CB1446"/>
    <w:rsid w:val="00CB14E8"/>
    <w:rsid w:val="00CB16F7"/>
    <w:rsid w:val="00CB1716"/>
    <w:rsid w:val="00CB1F90"/>
    <w:rsid w:val="00CB2FD7"/>
    <w:rsid w:val="00CB3565"/>
    <w:rsid w:val="00CB40AC"/>
    <w:rsid w:val="00CB4E87"/>
    <w:rsid w:val="00CB5528"/>
    <w:rsid w:val="00CB5AB6"/>
    <w:rsid w:val="00CB73DD"/>
    <w:rsid w:val="00CB767B"/>
    <w:rsid w:val="00CB788B"/>
    <w:rsid w:val="00CB7990"/>
    <w:rsid w:val="00CC0EB1"/>
    <w:rsid w:val="00CC1422"/>
    <w:rsid w:val="00CC14B1"/>
    <w:rsid w:val="00CC2537"/>
    <w:rsid w:val="00CC3A21"/>
    <w:rsid w:val="00CC3B92"/>
    <w:rsid w:val="00CC3E25"/>
    <w:rsid w:val="00CC4A33"/>
    <w:rsid w:val="00CC6178"/>
    <w:rsid w:val="00CC6184"/>
    <w:rsid w:val="00CC7517"/>
    <w:rsid w:val="00CC7D56"/>
    <w:rsid w:val="00CD1107"/>
    <w:rsid w:val="00CD11EB"/>
    <w:rsid w:val="00CD1226"/>
    <w:rsid w:val="00CD134B"/>
    <w:rsid w:val="00CD1479"/>
    <w:rsid w:val="00CD175F"/>
    <w:rsid w:val="00CD1F06"/>
    <w:rsid w:val="00CD2363"/>
    <w:rsid w:val="00CD2BFD"/>
    <w:rsid w:val="00CD2F20"/>
    <w:rsid w:val="00CD339B"/>
    <w:rsid w:val="00CD3FC9"/>
    <w:rsid w:val="00CD3FDC"/>
    <w:rsid w:val="00CD400F"/>
    <w:rsid w:val="00CD405F"/>
    <w:rsid w:val="00CD4412"/>
    <w:rsid w:val="00CD4E39"/>
    <w:rsid w:val="00CD6109"/>
    <w:rsid w:val="00CD6739"/>
    <w:rsid w:val="00CD6BB1"/>
    <w:rsid w:val="00CD7368"/>
    <w:rsid w:val="00CD795E"/>
    <w:rsid w:val="00CD7C18"/>
    <w:rsid w:val="00CD7EEC"/>
    <w:rsid w:val="00CD7FFC"/>
    <w:rsid w:val="00CE0305"/>
    <w:rsid w:val="00CE0C8D"/>
    <w:rsid w:val="00CE0F9E"/>
    <w:rsid w:val="00CE2CD0"/>
    <w:rsid w:val="00CE2FB3"/>
    <w:rsid w:val="00CE4A50"/>
    <w:rsid w:val="00CE52D4"/>
    <w:rsid w:val="00CE5744"/>
    <w:rsid w:val="00CE5B4D"/>
    <w:rsid w:val="00CE637F"/>
    <w:rsid w:val="00CE63D1"/>
    <w:rsid w:val="00CE665F"/>
    <w:rsid w:val="00CE680E"/>
    <w:rsid w:val="00CE71AB"/>
    <w:rsid w:val="00CE71BA"/>
    <w:rsid w:val="00CF037D"/>
    <w:rsid w:val="00CF073C"/>
    <w:rsid w:val="00CF0F1D"/>
    <w:rsid w:val="00CF16F1"/>
    <w:rsid w:val="00CF188C"/>
    <w:rsid w:val="00CF1F2B"/>
    <w:rsid w:val="00CF25E1"/>
    <w:rsid w:val="00CF25F1"/>
    <w:rsid w:val="00CF27F5"/>
    <w:rsid w:val="00CF36C0"/>
    <w:rsid w:val="00CF4C83"/>
    <w:rsid w:val="00CF5290"/>
    <w:rsid w:val="00CF551D"/>
    <w:rsid w:val="00CF5AD5"/>
    <w:rsid w:val="00CF6212"/>
    <w:rsid w:val="00CF63A7"/>
    <w:rsid w:val="00CF6904"/>
    <w:rsid w:val="00CF6EAD"/>
    <w:rsid w:val="00CF6FC2"/>
    <w:rsid w:val="00CF725A"/>
    <w:rsid w:val="00CF74B3"/>
    <w:rsid w:val="00CF75C6"/>
    <w:rsid w:val="00CF7BB3"/>
    <w:rsid w:val="00D000D1"/>
    <w:rsid w:val="00D009D7"/>
    <w:rsid w:val="00D00AB0"/>
    <w:rsid w:val="00D013A4"/>
    <w:rsid w:val="00D0149D"/>
    <w:rsid w:val="00D014D4"/>
    <w:rsid w:val="00D01733"/>
    <w:rsid w:val="00D01908"/>
    <w:rsid w:val="00D02BDA"/>
    <w:rsid w:val="00D03851"/>
    <w:rsid w:val="00D0488E"/>
    <w:rsid w:val="00D0576D"/>
    <w:rsid w:val="00D0582F"/>
    <w:rsid w:val="00D05C7E"/>
    <w:rsid w:val="00D06F22"/>
    <w:rsid w:val="00D100B0"/>
    <w:rsid w:val="00D104F5"/>
    <w:rsid w:val="00D1115D"/>
    <w:rsid w:val="00D11DB4"/>
    <w:rsid w:val="00D127C9"/>
    <w:rsid w:val="00D13E5C"/>
    <w:rsid w:val="00D146F6"/>
    <w:rsid w:val="00D14828"/>
    <w:rsid w:val="00D148B3"/>
    <w:rsid w:val="00D14BA5"/>
    <w:rsid w:val="00D16B07"/>
    <w:rsid w:val="00D16CB8"/>
    <w:rsid w:val="00D17BA7"/>
    <w:rsid w:val="00D17DF6"/>
    <w:rsid w:val="00D17F5F"/>
    <w:rsid w:val="00D202C7"/>
    <w:rsid w:val="00D2034A"/>
    <w:rsid w:val="00D2067A"/>
    <w:rsid w:val="00D206B0"/>
    <w:rsid w:val="00D223DD"/>
    <w:rsid w:val="00D227E6"/>
    <w:rsid w:val="00D238B4"/>
    <w:rsid w:val="00D23A68"/>
    <w:rsid w:val="00D24616"/>
    <w:rsid w:val="00D25795"/>
    <w:rsid w:val="00D25A31"/>
    <w:rsid w:val="00D273D4"/>
    <w:rsid w:val="00D275C4"/>
    <w:rsid w:val="00D27CB8"/>
    <w:rsid w:val="00D27D33"/>
    <w:rsid w:val="00D309DB"/>
    <w:rsid w:val="00D32949"/>
    <w:rsid w:val="00D32A20"/>
    <w:rsid w:val="00D32CEE"/>
    <w:rsid w:val="00D32D38"/>
    <w:rsid w:val="00D33471"/>
    <w:rsid w:val="00D34E4B"/>
    <w:rsid w:val="00D36056"/>
    <w:rsid w:val="00D36510"/>
    <w:rsid w:val="00D3711E"/>
    <w:rsid w:val="00D40EEA"/>
    <w:rsid w:val="00D41010"/>
    <w:rsid w:val="00D413FC"/>
    <w:rsid w:val="00D41A9B"/>
    <w:rsid w:val="00D41C6B"/>
    <w:rsid w:val="00D41DD9"/>
    <w:rsid w:val="00D42523"/>
    <w:rsid w:val="00D42E17"/>
    <w:rsid w:val="00D43065"/>
    <w:rsid w:val="00D43291"/>
    <w:rsid w:val="00D43468"/>
    <w:rsid w:val="00D4364B"/>
    <w:rsid w:val="00D43A91"/>
    <w:rsid w:val="00D43BE0"/>
    <w:rsid w:val="00D45414"/>
    <w:rsid w:val="00D454E1"/>
    <w:rsid w:val="00D45C21"/>
    <w:rsid w:val="00D45CE0"/>
    <w:rsid w:val="00D460A9"/>
    <w:rsid w:val="00D46815"/>
    <w:rsid w:val="00D4742C"/>
    <w:rsid w:val="00D47A4A"/>
    <w:rsid w:val="00D50ECE"/>
    <w:rsid w:val="00D5108A"/>
    <w:rsid w:val="00D511CA"/>
    <w:rsid w:val="00D51363"/>
    <w:rsid w:val="00D513DD"/>
    <w:rsid w:val="00D5141C"/>
    <w:rsid w:val="00D51ECD"/>
    <w:rsid w:val="00D52317"/>
    <w:rsid w:val="00D533A3"/>
    <w:rsid w:val="00D53E76"/>
    <w:rsid w:val="00D53F5D"/>
    <w:rsid w:val="00D54A60"/>
    <w:rsid w:val="00D553A9"/>
    <w:rsid w:val="00D55727"/>
    <w:rsid w:val="00D576AF"/>
    <w:rsid w:val="00D57A99"/>
    <w:rsid w:val="00D61656"/>
    <w:rsid w:val="00D61E0E"/>
    <w:rsid w:val="00D620D8"/>
    <w:rsid w:val="00D62A88"/>
    <w:rsid w:val="00D62DBF"/>
    <w:rsid w:val="00D63057"/>
    <w:rsid w:val="00D63789"/>
    <w:rsid w:val="00D65A37"/>
    <w:rsid w:val="00D66D8B"/>
    <w:rsid w:val="00D66DD1"/>
    <w:rsid w:val="00D70A78"/>
    <w:rsid w:val="00D70AD4"/>
    <w:rsid w:val="00D7153E"/>
    <w:rsid w:val="00D71924"/>
    <w:rsid w:val="00D72243"/>
    <w:rsid w:val="00D725AB"/>
    <w:rsid w:val="00D7304B"/>
    <w:rsid w:val="00D732BB"/>
    <w:rsid w:val="00D736AB"/>
    <w:rsid w:val="00D73D8F"/>
    <w:rsid w:val="00D741BC"/>
    <w:rsid w:val="00D74E42"/>
    <w:rsid w:val="00D74E8C"/>
    <w:rsid w:val="00D75104"/>
    <w:rsid w:val="00D759C4"/>
    <w:rsid w:val="00D7602B"/>
    <w:rsid w:val="00D76450"/>
    <w:rsid w:val="00D76736"/>
    <w:rsid w:val="00D768C9"/>
    <w:rsid w:val="00D76B0F"/>
    <w:rsid w:val="00D76D6E"/>
    <w:rsid w:val="00D76DE5"/>
    <w:rsid w:val="00D76ECF"/>
    <w:rsid w:val="00D77079"/>
    <w:rsid w:val="00D80103"/>
    <w:rsid w:val="00D809C6"/>
    <w:rsid w:val="00D81F23"/>
    <w:rsid w:val="00D82965"/>
    <w:rsid w:val="00D82D85"/>
    <w:rsid w:val="00D82F52"/>
    <w:rsid w:val="00D82F54"/>
    <w:rsid w:val="00D83724"/>
    <w:rsid w:val="00D8426E"/>
    <w:rsid w:val="00D84E95"/>
    <w:rsid w:val="00D87651"/>
    <w:rsid w:val="00D900BB"/>
    <w:rsid w:val="00D91404"/>
    <w:rsid w:val="00D91DF3"/>
    <w:rsid w:val="00D921B4"/>
    <w:rsid w:val="00D924A5"/>
    <w:rsid w:val="00D928E4"/>
    <w:rsid w:val="00D92AE6"/>
    <w:rsid w:val="00D93030"/>
    <w:rsid w:val="00D93100"/>
    <w:rsid w:val="00D93703"/>
    <w:rsid w:val="00D94D0E"/>
    <w:rsid w:val="00D94EA0"/>
    <w:rsid w:val="00D959BE"/>
    <w:rsid w:val="00D95C65"/>
    <w:rsid w:val="00D966D0"/>
    <w:rsid w:val="00D96A0D"/>
    <w:rsid w:val="00D970A6"/>
    <w:rsid w:val="00D9769B"/>
    <w:rsid w:val="00DA1D3F"/>
    <w:rsid w:val="00DA28BF"/>
    <w:rsid w:val="00DA2EA4"/>
    <w:rsid w:val="00DA3184"/>
    <w:rsid w:val="00DA3E6F"/>
    <w:rsid w:val="00DA3F32"/>
    <w:rsid w:val="00DA44F5"/>
    <w:rsid w:val="00DA48C3"/>
    <w:rsid w:val="00DA4E9C"/>
    <w:rsid w:val="00DA51AD"/>
    <w:rsid w:val="00DA5C4F"/>
    <w:rsid w:val="00DA6459"/>
    <w:rsid w:val="00DA665E"/>
    <w:rsid w:val="00DA6A9B"/>
    <w:rsid w:val="00DA6AE0"/>
    <w:rsid w:val="00DA6F65"/>
    <w:rsid w:val="00DA79C5"/>
    <w:rsid w:val="00DB01B4"/>
    <w:rsid w:val="00DB0617"/>
    <w:rsid w:val="00DB1AE1"/>
    <w:rsid w:val="00DB1F0D"/>
    <w:rsid w:val="00DB29D7"/>
    <w:rsid w:val="00DB32F5"/>
    <w:rsid w:val="00DB349A"/>
    <w:rsid w:val="00DB35C4"/>
    <w:rsid w:val="00DB3779"/>
    <w:rsid w:val="00DB3C3D"/>
    <w:rsid w:val="00DB3E52"/>
    <w:rsid w:val="00DB41AA"/>
    <w:rsid w:val="00DB48F5"/>
    <w:rsid w:val="00DB529D"/>
    <w:rsid w:val="00DB64E9"/>
    <w:rsid w:val="00DB65F6"/>
    <w:rsid w:val="00DB688C"/>
    <w:rsid w:val="00DB7209"/>
    <w:rsid w:val="00DB7594"/>
    <w:rsid w:val="00DB7CB0"/>
    <w:rsid w:val="00DC028B"/>
    <w:rsid w:val="00DC11E5"/>
    <w:rsid w:val="00DC198D"/>
    <w:rsid w:val="00DC1E62"/>
    <w:rsid w:val="00DC21F4"/>
    <w:rsid w:val="00DC26B8"/>
    <w:rsid w:val="00DC2DE9"/>
    <w:rsid w:val="00DC37CD"/>
    <w:rsid w:val="00DC3D0C"/>
    <w:rsid w:val="00DC45ED"/>
    <w:rsid w:val="00DC6011"/>
    <w:rsid w:val="00DC63DE"/>
    <w:rsid w:val="00DC7DA4"/>
    <w:rsid w:val="00DD0DD9"/>
    <w:rsid w:val="00DD1586"/>
    <w:rsid w:val="00DD255C"/>
    <w:rsid w:val="00DD2A80"/>
    <w:rsid w:val="00DD2B36"/>
    <w:rsid w:val="00DD2CCF"/>
    <w:rsid w:val="00DD465C"/>
    <w:rsid w:val="00DD4BAD"/>
    <w:rsid w:val="00DD5C91"/>
    <w:rsid w:val="00DD69A6"/>
    <w:rsid w:val="00DD6D56"/>
    <w:rsid w:val="00DD70F9"/>
    <w:rsid w:val="00DD7AF7"/>
    <w:rsid w:val="00DE0442"/>
    <w:rsid w:val="00DE058A"/>
    <w:rsid w:val="00DE0B4F"/>
    <w:rsid w:val="00DE0B92"/>
    <w:rsid w:val="00DE11B4"/>
    <w:rsid w:val="00DE22A1"/>
    <w:rsid w:val="00DE2CB6"/>
    <w:rsid w:val="00DE2F2A"/>
    <w:rsid w:val="00DE2FC4"/>
    <w:rsid w:val="00DE31BB"/>
    <w:rsid w:val="00DE34D2"/>
    <w:rsid w:val="00DE45CE"/>
    <w:rsid w:val="00DE48A1"/>
    <w:rsid w:val="00DE4D05"/>
    <w:rsid w:val="00DE4E78"/>
    <w:rsid w:val="00DE5016"/>
    <w:rsid w:val="00DE5112"/>
    <w:rsid w:val="00DE5B16"/>
    <w:rsid w:val="00DE5BB4"/>
    <w:rsid w:val="00DE5CC9"/>
    <w:rsid w:val="00DE5D4B"/>
    <w:rsid w:val="00DE77F7"/>
    <w:rsid w:val="00DE794A"/>
    <w:rsid w:val="00DE79FC"/>
    <w:rsid w:val="00DF0ACA"/>
    <w:rsid w:val="00DF0D94"/>
    <w:rsid w:val="00DF16F1"/>
    <w:rsid w:val="00DF188D"/>
    <w:rsid w:val="00DF1C61"/>
    <w:rsid w:val="00DF2C3E"/>
    <w:rsid w:val="00DF2D1A"/>
    <w:rsid w:val="00DF4494"/>
    <w:rsid w:val="00DF451F"/>
    <w:rsid w:val="00DF498E"/>
    <w:rsid w:val="00DF4C9F"/>
    <w:rsid w:val="00DF5717"/>
    <w:rsid w:val="00DF67F8"/>
    <w:rsid w:val="00DF6D1E"/>
    <w:rsid w:val="00DF6E91"/>
    <w:rsid w:val="00DF7632"/>
    <w:rsid w:val="00DF7B87"/>
    <w:rsid w:val="00E0025F"/>
    <w:rsid w:val="00E00304"/>
    <w:rsid w:val="00E00726"/>
    <w:rsid w:val="00E00F65"/>
    <w:rsid w:val="00E01ABB"/>
    <w:rsid w:val="00E02B14"/>
    <w:rsid w:val="00E02D0C"/>
    <w:rsid w:val="00E032B0"/>
    <w:rsid w:val="00E03309"/>
    <w:rsid w:val="00E035BA"/>
    <w:rsid w:val="00E04717"/>
    <w:rsid w:val="00E04BE7"/>
    <w:rsid w:val="00E0538F"/>
    <w:rsid w:val="00E065F5"/>
    <w:rsid w:val="00E068E3"/>
    <w:rsid w:val="00E06E46"/>
    <w:rsid w:val="00E07F27"/>
    <w:rsid w:val="00E10372"/>
    <w:rsid w:val="00E1246C"/>
    <w:rsid w:val="00E129B8"/>
    <w:rsid w:val="00E12D25"/>
    <w:rsid w:val="00E13967"/>
    <w:rsid w:val="00E13BC0"/>
    <w:rsid w:val="00E15996"/>
    <w:rsid w:val="00E161FE"/>
    <w:rsid w:val="00E164E4"/>
    <w:rsid w:val="00E1661E"/>
    <w:rsid w:val="00E16658"/>
    <w:rsid w:val="00E167AC"/>
    <w:rsid w:val="00E168B8"/>
    <w:rsid w:val="00E16AA6"/>
    <w:rsid w:val="00E16E45"/>
    <w:rsid w:val="00E16F22"/>
    <w:rsid w:val="00E17109"/>
    <w:rsid w:val="00E173D7"/>
    <w:rsid w:val="00E20A93"/>
    <w:rsid w:val="00E22891"/>
    <w:rsid w:val="00E22CD8"/>
    <w:rsid w:val="00E22E95"/>
    <w:rsid w:val="00E2320C"/>
    <w:rsid w:val="00E2324A"/>
    <w:rsid w:val="00E23562"/>
    <w:rsid w:val="00E24082"/>
    <w:rsid w:val="00E24ED1"/>
    <w:rsid w:val="00E24F01"/>
    <w:rsid w:val="00E2520B"/>
    <w:rsid w:val="00E2524A"/>
    <w:rsid w:val="00E25275"/>
    <w:rsid w:val="00E255A8"/>
    <w:rsid w:val="00E258EA"/>
    <w:rsid w:val="00E26816"/>
    <w:rsid w:val="00E26986"/>
    <w:rsid w:val="00E26A3C"/>
    <w:rsid w:val="00E30A28"/>
    <w:rsid w:val="00E30B5F"/>
    <w:rsid w:val="00E3103B"/>
    <w:rsid w:val="00E3254E"/>
    <w:rsid w:val="00E32745"/>
    <w:rsid w:val="00E334A4"/>
    <w:rsid w:val="00E33BD1"/>
    <w:rsid w:val="00E3416B"/>
    <w:rsid w:val="00E341F3"/>
    <w:rsid w:val="00E347BF"/>
    <w:rsid w:val="00E34B4D"/>
    <w:rsid w:val="00E35B67"/>
    <w:rsid w:val="00E36E18"/>
    <w:rsid w:val="00E378F2"/>
    <w:rsid w:val="00E404C8"/>
    <w:rsid w:val="00E404D4"/>
    <w:rsid w:val="00E409AA"/>
    <w:rsid w:val="00E4140A"/>
    <w:rsid w:val="00E4183D"/>
    <w:rsid w:val="00E41876"/>
    <w:rsid w:val="00E41A31"/>
    <w:rsid w:val="00E41EDB"/>
    <w:rsid w:val="00E42601"/>
    <w:rsid w:val="00E44BD5"/>
    <w:rsid w:val="00E4580C"/>
    <w:rsid w:val="00E4596C"/>
    <w:rsid w:val="00E45D31"/>
    <w:rsid w:val="00E47700"/>
    <w:rsid w:val="00E50789"/>
    <w:rsid w:val="00E515AF"/>
    <w:rsid w:val="00E52219"/>
    <w:rsid w:val="00E5323D"/>
    <w:rsid w:val="00E532F1"/>
    <w:rsid w:val="00E53698"/>
    <w:rsid w:val="00E53B99"/>
    <w:rsid w:val="00E54055"/>
    <w:rsid w:val="00E54476"/>
    <w:rsid w:val="00E54BBE"/>
    <w:rsid w:val="00E555EB"/>
    <w:rsid w:val="00E55F19"/>
    <w:rsid w:val="00E56024"/>
    <w:rsid w:val="00E561E0"/>
    <w:rsid w:val="00E56213"/>
    <w:rsid w:val="00E56458"/>
    <w:rsid w:val="00E56E4F"/>
    <w:rsid w:val="00E57AFF"/>
    <w:rsid w:val="00E57B08"/>
    <w:rsid w:val="00E613EA"/>
    <w:rsid w:val="00E6351B"/>
    <w:rsid w:val="00E636CB"/>
    <w:rsid w:val="00E640AE"/>
    <w:rsid w:val="00E640C6"/>
    <w:rsid w:val="00E64248"/>
    <w:rsid w:val="00E6441D"/>
    <w:rsid w:val="00E648A5"/>
    <w:rsid w:val="00E64D8B"/>
    <w:rsid w:val="00E654BD"/>
    <w:rsid w:val="00E65725"/>
    <w:rsid w:val="00E6591F"/>
    <w:rsid w:val="00E66243"/>
    <w:rsid w:val="00E6721D"/>
    <w:rsid w:val="00E67456"/>
    <w:rsid w:val="00E676A9"/>
    <w:rsid w:val="00E676E1"/>
    <w:rsid w:val="00E67978"/>
    <w:rsid w:val="00E70758"/>
    <w:rsid w:val="00E70A59"/>
    <w:rsid w:val="00E70EC3"/>
    <w:rsid w:val="00E7102E"/>
    <w:rsid w:val="00E7148B"/>
    <w:rsid w:val="00E714AF"/>
    <w:rsid w:val="00E7233C"/>
    <w:rsid w:val="00E72491"/>
    <w:rsid w:val="00E72653"/>
    <w:rsid w:val="00E7413F"/>
    <w:rsid w:val="00E74712"/>
    <w:rsid w:val="00E74B54"/>
    <w:rsid w:val="00E76738"/>
    <w:rsid w:val="00E77419"/>
    <w:rsid w:val="00E778B4"/>
    <w:rsid w:val="00E80D07"/>
    <w:rsid w:val="00E81111"/>
    <w:rsid w:val="00E816EC"/>
    <w:rsid w:val="00E81E54"/>
    <w:rsid w:val="00E820B8"/>
    <w:rsid w:val="00E8261F"/>
    <w:rsid w:val="00E82B06"/>
    <w:rsid w:val="00E8315D"/>
    <w:rsid w:val="00E83444"/>
    <w:rsid w:val="00E84785"/>
    <w:rsid w:val="00E84D8C"/>
    <w:rsid w:val="00E855B9"/>
    <w:rsid w:val="00E85DEF"/>
    <w:rsid w:val="00E86216"/>
    <w:rsid w:val="00E870F3"/>
    <w:rsid w:val="00E8771B"/>
    <w:rsid w:val="00E87A40"/>
    <w:rsid w:val="00E910A1"/>
    <w:rsid w:val="00E91136"/>
    <w:rsid w:val="00E912E1"/>
    <w:rsid w:val="00E9133D"/>
    <w:rsid w:val="00E917EA"/>
    <w:rsid w:val="00E91C48"/>
    <w:rsid w:val="00E92F80"/>
    <w:rsid w:val="00E94016"/>
    <w:rsid w:val="00E94071"/>
    <w:rsid w:val="00E949C8"/>
    <w:rsid w:val="00E94BEF"/>
    <w:rsid w:val="00E94D0D"/>
    <w:rsid w:val="00E94D1F"/>
    <w:rsid w:val="00E954B7"/>
    <w:rsid w:val="00E95FDF"/>
    <w:rsid w:val="00E962D4"/>
    <w:rsid w:val="00E971A6"/>
    <w:rsid w:val="00EA0644"/>
    <w:rsid w:val="00EA2850"/>
    <w:rsid w:val="00EA2E51"/>
    <w:rsid w:val="00EA33BD"/>
    <w:rsid w:val="00EA4214"/>
    <w:rsid w:val="00EA449A"/>
    <w:rsid w:val="00EA4A30"/>
    <w:rsid w:val="00EA5CC4"/>
    <w:rsid w:val="00EA6607"/>
    <w:rsid w:val="00EA7B90"/>
    <w:rsid w:val="00EA7C1A"/>
    <w:rsid w:val="00EB05D0"/>
    <w:rsid w:val="00EB0914"/>
    <w:rsid w:val="00EB1091"/>
    <w:rsid w:val="00EB11AB"/>
    <w:rsid w:val="00EB1684"/>
    <w:rsid w:val="00EB1DE3"/>
    <w:rsid w:val="00EB2137"/>
    <w:rsid w:val="00EB26D8"/>
    <w:rsid w:val="00EB2B24"/>
    <w:rsid w:val="00EB34A8"/>
    <w:rsid w:val="00EB34F3"/>
    <w:rsid w:val="00EB4385"/>
    <w:rsid w:val="00EB4AFD"/>
    <w:rsid w:val="00EB5A40"/>
    <w:rsid w:val="00EB62E6"/>
    <w:rsid w:val="00EB68FF"/>
    <w:rsid w:val="00EB7272"/>
    <w:rsid w:val="00EB75D0"/>
    <w:rsid w:val="00EB76FB"/>
    <w:rsid w:val="00EB7D5E"/>
    <w:rsid w:val="00EC02BF"/>
    <w:rsid w:val="00EC0808"/>
    <w:rsid w:val="00EC0C05"/>
    <w:rsid w:val="00EC1153"/>
    <w:rsid w:val="00EC16DA"/>
    <w:rsid w:val="00EC1B74"/>
    <w:rsid w:val="00EC1E88"/>
    <w:rsid w:val="00EC305B"/>
    <w:rsid w:val="00EC3577"/>
    <w:rsid w:val="00EC3C52"/>
    <w:rsid w:val="00EC3F02"/>
    <w:rsid w:val="00EC4499"/>
    <w:rsid w:val="00EC502D"/>
    <w:rsid w:val="00EC52D8"/>
    <w:rsid w:val="00EC5341"/>
    <w:rsid w:val="00EC5C97"/>
    <w:rsid w:val="00EC5EF2"/>
    <w:rsid w:val="00EC64F2"/>
    <w:rsid w:val="00EC655C"/>
    <w:rsid w:val="00EC6B3F"/>
    <w:rsid w:val="00EC7FEF"/>
    <w:rsid w:val="00ED0752"/>
    <w:rsid w:val="00ED07CE"/>
    <w:rsid w:val="00ED174E"/>
    <w:rsid w:val="00ED1798"/>
    <w:rsid w:val="00ED2489"/>
    <w:rsid w:val="00ED263E"/>
    <w:rsid w:val="00ED3053"/>
    <w:rsid w:val="00ED396C"/>
    <w:rsid w:val="00ED3AF3"/>
    <w:rsid w:val="00ED43C3"/>
    <w:rsid w:val="00ED5034"/>
    <w:rsid w:val="00ED658E"/>
    <w:rsid w:val="00ED69EE"/>
    <w:rsid w:val="00EE0294"/>
    <w:rsid w:val="00EE0B8B"/>
    <w:rsid w:val="00EE122A"/>
    <w:rsid w:val="00EE15AA"/>
    <w:rsid w:val="00EE1729"/>
    <w:rsid w:val="00EE185F"/>
    <w:rsid w:val="00EE228A"/>
    <w:rsid w:val="00EE24DC"/>
    <w:rsid w:val="00EE2D27"/>
    <w:rsid w:val="00EE37F5"/>
    <w:rsid w:val="00EE4AC6"/>
    <w:rsid w:val="00EE537E"/>
    <w:rsid w:val="00EE53C2"/>
    <w:rsid w:val="00EE54F9"/>
    <w:rsid w:val="00EE5662"/>
    <w:rsid w:val="00EE64A9"/>
    <w:rsid w:val="00EE6E9B"/>
    <w:rsid w:val="00EE7014"/>
    <w:rsid w:val="00EE7A0C"/>
    <w:rsid w:val="00EF1781"/>
    <w:rsid w:val="00EF20F8"/>
    <w:rsid w:val="00EF3A81"/>
    <w:rsid w:val="00EF416B"/>
    <w:rsid w:val="00EF54D0"/>
    <w:rsid w:val="00EF61EF"/>
    <w:rsid w:val="00EF68CB"/>
    <w:rsid w:val="00EF7D22"/>
    <w:rsid w:val="00EF7DB3"/>
    <w:rsid w:val="00F01426"/>
    <w:rsid w:val="00F02937"/>
    <w:rsid w:val="00F038E6"/>
    <w:rsid w:val="00F039EC"/>
    <w:rsid w:val="00F03FF5"/>
    <w:rsid w:val="00F04FEA"/>
    <w:rsid w:val="00F064C1"/>
    <w:rsid w:val="00F06F87"/>
    <w:rsid w:val="00F0716D"/>
    <w:rsid w:val="00F072C5"/>
    <w:rsid w:val="00F07A3F"/>
    <w:rsid w:val="00F07CC9"/>
    <w:rsid w:val="00F07F88"/>
    <w:rsid w:val="00F10068"/>
    <w:rsid w:val="00F10CB3"/>
    <w:rsid w:val="00F11157"/>
    <w:rsid w:val="00F11395"/>
    <w:rsid w:val="00F11491"/>
    <w:rsid w:val="00F115D5"/>
    <w:rsid w:val="00F117FE"/>
    <w:rsid w:val="00F11827"/>
    <w:rsid w:val="00F11847"/>
    <w:rsid w:val="00F12515"/>
    <w:rsid w:val="00F13D13"/>
    <w:rsid w:val="00F13EF1"/>
    <w:rsid w:val="00F1417E"/>
    <w:rsid w:val="00F14719"/>
    <w:rsid w:val="00F14AC4"/>
    <w:rsid w:val="00F15E15"/>
    <w:rsid w:val="00F172BF"/>
    <w:rsid w:val="00F173C1"/>
    <w:rsid w:val="00F17F37"/>
    <w:rsid w:val="00F20374"/>
    <w:rsid w:val="00F2055A"/>
    <w:rsid w:val="00F20C3B"/>
    <w:rsid w:val="00F21464"/>
    <w:rsid w:val="00F21701"/>
    <w:rsid w:val="00F21744"/>
    <w:rsid w:val="00F21E18"/>
    <w:rsid w:val="00F22F70"/>
    <w:rsid w:val="00F23589"/>
    <w:rsid w:val="00F2368B"/>
    <w:rsid w:val="00F2433D"/>
    <w:rsid w:val="00F25177"/>
    <w:rsid w:val="00F25970"/>
    <w:rsid w:val="00F25F07"/>
    <w:rsid w:val="00F301A4"/>
    <w:rsid w:val="00F30647"/>
    <w:rsid w:val="00F315B8"/>
    <w:rsid w:val="00F31CE7"/>
    <w:rsid w:val="00F31F04"/>
    <w:rsid w:val="00F32079"/>
    <w:rsid w:val="00F3211E"/>
    <w:rsid w:val="00F32205"/>
    <w:rsid w:val="00F329F7"/>
    <w:rsid w:val="00F3359E"/>
    <w:rsid w:val="00F34E53"/>
    <w:rsid w:val="00F34FB0"/>
    <w:rsid w:val="00F35071"/>
    <w:rsid w:val="00F35604"/>
    <w:rsid w:val="00F35635"/>
    <w:rsid w:val="00F35700"/>
    <w:rsid w:val="00F35A28"/>
    <w:rsid w:val="00F36749"/>
    <w:rsid w:val="00F37711"/>
    <w:rsid w:val="00F402BF"/>
    <w:rsid w:val="00F40401"/>
    <w:rsid w:val="00F40D27"/>
    <w:rsid w:val="00F41A33"/>
    <w:rsid w:val="00F42B1A"/>
    <w:rsid w:val="00F44A0D"/>
    <w:rsid w:val="00F44A27"/>
    <w:rsid w:val="00F4637C"/>
    <w:rsid w:val="00F464D6"/>
    <w:rsid w:val="00F469B9"/>
    <w:rsid w:val="00F46CAF"/>
    <w:rsid w:val="00F47258"/>
    <w:rsid w:val="00F50394"/>
    <w:rsid w:val="00F50B36"/>
    <w:rsid w:val="00F50E80"/>
    <w:rsid w:val="00F51886"/>
    <w:rsid w:val="00F51DC2"/>
    <w:rsid w:val="00F52167"/>
    <w:rsid w:val="00F52469"/>
    <w:rsid w:val="00F526DB"/>
    <w:rsid w:val="00F540D6"/>
    <w:rsid w:val="00F549BD"/>
    <w:rsid w:val="00F55903"/>
    <w:rsid w:val="00F566D8"/>
    <w:rsid w:val="00F56A62"/>
    <w:rsid w:val="00F56CF6"/>
    <w:rsid w:val="00F57344"/>
    <w:rsid w:val="00F575D3"/>
    <w:rsid w:val="00F576C1"/>
    <w:rsid w:val="00F57DE1"/>
    <w:rsid w:val="00F602D5"/>
    <w:rsid w:val="00F60896"/>
    <w:rsid w:val="00F60A20"/>
    <w:rsid w:val="00F60D86"/>
    <w:rsid w:val="00F615E5"/>
    <w:rsid w:val="00F620A9"/>
    <w:rsid w:val="00F6229A"/>
    <w:rsid w:val="00F62BE5"/>
    <w:rsid w:val="00F62F6E"/>
    <w:rsid w:val="00F635CD"/>
    <w:rsid w:val="00F65CFD"/>
    <w:rsid w:val="00F66790"/>
    <w:rsid w:val="00F66C86"/>
    <w:rsid w:val="00F672AC"/>
    <w:rsid w:val="00F67754"/>
    <w:rsid w:val="00F707A9"/>
    <w:rsid w:val="00F7199B"/>
    <w:rsid w:val="00F71D3A"/>
    <w:rsid w:val="00F7295A"/>
    <w:rsid w:val="00F730F5"/>
    <w:rsid w:val="00F73808"/>
    <w:rsid w:val="00F7446D"/>
    <w:rsid w:val="00F74572"/>
    <w:rsid w:val="00F745F3"/>
    <w:rsid w:val="00F75A41"/>
    <w:rsid w:val="00F75F8D"/>
    <w:rsid w:val="00F76589"/>
    <w:rsid w:val="00F7778F"/>
    <w:rsid w:val="00F77D50"/>
    <w:rsid w:val="00F814CB"/>
    <w:rsid w:val="00F81BCB"/>
    <w:rsid w:val="00F81E67"/>
    <w:rsid w:val="00F82C89"/>
    <w:rsid w:val="00F83543"/>
    <w:rsid w:val="00F83565"/>
    <w:rsid w:val="00F8392F"/>
    <w:rsid w:val="00F83CBF"/>
    <w:rsid w:val="00F83E93"/>
    <w:rsid w:val="00F83EB3"/>
    <w:rsid w:val="00F84BA1"/>
    <w:rsid w:val="00F84D42"/>
    <w:rsid w:val="00F8542A"/>
    <w:rsid w:val="00F854FE"/>
    <w:rsid w:val="00F86804"/>
    <w:rsid w:val="00F870BF"/>
    <w:rsid w:val="00F872ED"/>
    <w:rsid w:val="00F90077"/>
    <w:rsid w:val="00F909B6"/>
    <w:rsid w:val="00F90C5E"/>
    <w:rsid w:val="00F90ED5"/>
    <w:rsid w:val="00F91370"/>
    <w:rsid w:val="00F917DE"/>
    <w:rsid w:val="00F91B00"/>
    <w:rsid w:val="00F9269E"/>
    <w:rsid w:val="00F92C55"/>
    <w:rsid w:val="00F93018"/>
    <w:rsid w:val="00F93538"/>
    <w:rsid w:val="00F93DD8"/>
    <w:rsid w:val="00F94069"/>
    <w:rsid w:val="00F956CC"/>
    <w:rsid w:val="00F9609B"/>
    <w:rsid w:val="00F97B55"/>
    <w:rsid w:val="00F97CF8"/>
    <w:rsid w:val="00FA0935"/>
    <w:rsid w:val="00FA17DA"/>
    <w:rsid w:val="00FA19B8"/>
    <w:rsid w:val="00FA1BEC"/>
    <w:rsid w:val="00FA201C"/>
    <w:rsid w:val="00FA213E"/>
    <w:rsid w:val="00FA22B8"/>
    <w:rsid w:val="00FA2D54"/>
    <w:rsid w:val="00FA31D4"/>
    <w:rsid w:val="00FA35F0"/>
    <w:rsid w:val="00FA3707"/>
    <w:rsid w:val="00FA38AF"/>
    <w:rsid w:val="00FA3DE4"/>
    <w:rsid w:val="00FA40DB"/>
    <w:rsid w:val="00FA4162"/>
    <w:rsid w:val="00FA41FC"/>
    <w:rsid w:val="00FA4CA7"/>
    <w:rsid w:val="00FA5CD0"/>
    <w:rsid w:val="00FA6393"/>
    <w:rsid w:val="00FB047B"/>
    <w:rsid w:val="00FB083C"/>
    <w:rsid w:val="00FB1FCD"/>
    <w:rsid w:val="00FB2E80"/>
    <w:rsid w:val="00FB3653"/>
    <w:rsid w:val="00FB382C"/>
    <w:rsid w:val="00FB3DF4"/>
    <w:rsid w:val="00FB3F39"/>
    <w:rsid w:val="00FB3FA4"/>
    <w:rsid w:val="00FB4E5A"/>
    <w:rsid w:val="00FB53AE"/>
    <w:rsid w:val="00FB53DA"/>
    <w:rsid w:val="00FB5C1D"/>
    <w:rsid w:val="00FB64C5"/>
    <w:rsid w:val="00FB74BB"/>
    <w:rsid w:val="00FB76BF"/>
    <w:rsid w:val="00FB7C73"/>
    <w:rsid w:val="00FC0524"/>
    <w:rsid w:val="00FC0E4F"/>
    <w:rsid w:val="00FC1203"/>
    <w:rsid w:val="00FC2320"/>
    <w:rsid w:val="00FC25A6"/>
    <w:rsid w:val="00FC2684"/>
    <w:rsid w:val="00FC283C"/>
    <w:rsid w:val="00FC2CA8"/>
    <w:rsid w:val="00FC3858"/>
    <w:rsid w:val="00FC39CE"/>
    <w:rsid w:val="00FC4C32"/>
    <w:rsid w:val="00FC4C7A"/>
    <w:rsid w:val="00FC5489"/>
    <w:rsid w:val="00FD0168"/>
    <w:rsid w:val="00FD056E"/>
    <w:rsid w:val="00FD082A"/>
    <w:rsid w:val="00FD19FF"/>
    <w:rsid w:val="00FD20C3"/>
    <w:rsid w:val="00FD21D5"/>
    <w:rsid w:val="00FD24F3"/>
    <w:rsid w:val="00FD2B1B"/>
    <w:rsid w:val="00FD3F1C"/>
    <w:rsid w:val="00FD44B2"/>
    <w:rsid w:val="00FD4880"/>
    <w:rsid w:val="00FD4E48"/>
    <w:rsid w:val="00FD5825"/>
    <w:rsid w:val="00FD58DF"/>
    <w:rsid w:val="00FD60CF"/>
    <w:rsid w:val="00FD6A11"/>
    <w:rsid w:val="00FD72C2"/>
    <w:rsid w:val="00FD7533"/>
    <w:rsid w:val="00FD75A5"/>
    <w:rsid w:val="00FD79C7"/>
    <w:rsid w:val="00FD79E5"/>
    <w:rsid w:val="00FD7AEE"/>
    <w:rsid w:val="00FD7B38"/>
    <w:rsid w:val="00FE04CB"/>
    <w:rsid w:val="00FE0B3A"/>
    <w:rsid w:val="00FE18F3"/>
    <w:rsid w:val="00FE1B88"/>
    <w:rsid w:val="00FE2FB5"/>
    <w:rsid w:val="00FE31E6"/>
    <w:rsid w:val="00FE3E79"/>
    <w:rsid w:val="00FE45E2"/>
    <w:rsid w:val="00FE50E9"/>
    <w:rsid w:val="00FE5F4D"/>
    <w:rsid w:val="00FE65AB"/>
    <w:rsid w:val="00FE6743"/>
    <w:rsid w:val="00FE69DB"/>
    <w:rsid w:val="00FE6B08"/>
    <w:rsid w:val="00FE6B30"/>
    <w:rsid w:val="00FE7194"/>
    <w:rsid w:val="00FE72D0"/>
    <w:rsid w:val="00FE774F"/>
    <w:rsid w:val="00FE7F13"/>
    <w:rsid w:val="00FF1283"/>
    <w:rsid w:val="00FF1472"/>
    <w:rsid w:val="00FF1666"/>
    <w:rsid w:val="00FF340A"/>
    <w:rsid w:val="00FF3675"/>
    <w:rsid w:val="00FF403B"/>
    <w:rsid w:val="00FF4859"/>
    <w:rsid w:val="00FF48AD"/>
    <w:rsid w:val="00FF5D26"/>
    <w:rsid w:val="00FF691F"/>
    <w:rsid w:val="00FF6A98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B6DC02F"/>
  <w15:chartTrackingRefBased/>
  <w15:docId w15:val="{EC01746E-D437-403F-A8BC-B441B826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 w:val="0"/>
      <w:autoSpaceDE w:val="0"/>
      <w:autoSpaceDN w:val="0"/>
    </w:pPr>
    <w:rPr>
      <w:rFonts w:ascii="Angsana New" w:cs="Angsana New"/>
      <w:sz w:val="28"/>
      <w:szCs w:val="28"/>
      <w:lang w:val="x-none" w:eastAsia="x-none"/>
    </w:rPr>
  </w:style>
  <w:style w:type="character" w:styleId="PageNumber">
    <w:name w:val="page number"/>
    <w:rPr>
      <w:rFonts w:cs="Times New Roman"/>
      <w:lang w:bidi="th-TH"/>
    </w:r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10">
    <w:name w:val="10"/>
    <w:basedOn w:val="Normal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a0">
    <w:name w:val="???????"/>
    <w:basedOn w:val="Normal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  <w:lang w:val="x-none" w:eastAsia="x-none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paragraph" w:styleId="NoSpacing">
    <w:name w:val="No Spacing"/>
    <w:uiPriority w:val="1"/>
    <w:qFormat/>
    <w:rsid w:val="006806FB"/>
    <w:rPr>
      <w:rFonts w:eastAsia="Times New Roman" w:cs="Cordi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5C0A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CordiaUPC"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C0A27"/>
    <w:rPr>
      <w:rFonts w:eastAsia="Times New Roman" w:hAnsi="CordiaUPC"/>
      <w:sz w:val="16"/>
    </w:rPr>
  </w:style>
  <w:style w:type="character" w:styleId="Hyperlink">
    <w:name w:val="Hyperlink"/>
    <w:basedOn w:val="DefaultParagraphFont"/>
    <w:uiPriority w:val="99"/>
    <w:unhideWhenUsed/>
    <w:rsid w:val="006071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2A03C-09D3-48BC-B8F5-3D522875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2B72FFFF</Template>
  <TotalTime>43</TotalTime>
  <Pages>44</Pages>
  <Words>14430</Words>
  <Characters>58948</Characters>
  <Application>Microsoft Office Word</Application>
  <DocSecurity>0</DocSecurity>
  <Lines>491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73232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23</cp:revision>
  <cp:lastPrinted>2019-02-22T06:25:00Z</cp:lastPrinted>
  <dcterms:created xsi:type="dcterms:W3CDTF">2019-02-08T04:33:00Z</dcterms:created>
  <dcterms:modified xsi:type="dcterms:W3CDTF">2019-02-22T06:30:00Z</dcterms:modified>
</cp:coreProperties>
</file>