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596EC9" w:rsidRDefault="00596EC9" w:rsidP="00D55D3F">
      <w:pPr>
        <w:spacing w:after="0" w:line="240" w:lineRule="auto"/>
        <w:ind w:left="-90" w:right="-25"/>
        <w:jc w:val="center"/>
        <w:rPr>
          <w:rFonts w:ascii="Angsana New" w:hAnsi="Angsana New" w:cs="Angsana New"/>
          <w:b/>
          <w:bCs/>
          <w:sz w:val="30"/>
          <w:szCs w:val="30"/>
        </w:rPr>
      </w:pPr>
      <w:bookmarkStart w:id="0" w:name="Title"/>
      <w:bookmarkStart w:id="1" w:name="_GoBack"/>
      <w:bookmarkEnd w:id="1"/>
    </w:p>
    <w:p w:rsidR="000140AE" w:rsidRDefault="000140AE" w:rsidP="00D55D3F">
      <w:pPr>
        <w:spacing w:after="0" w:line="240" w:lineRule="auto"/>
        <w:ind w:left="-90" w:right="-25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0140AE" w:rsidRDefault="000140AE" w:rsidP="00D55D3F">
      <w:pPr>
        <w:spacing w:after="0" w:line="240" w:lineRule="auto"/>
        <w:ind w:left="-90" w:right="-25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0140AE" w:rsidRDefault="000140AE" w:rsidP="00D55D3F">
      <w:pPr>
        <w:spacing w:after="0" w:line="240" w:lineRule="auto"/>
        <w:ind w:left="-90" w:right="-25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0140AE" w:rsidRDefault="000140AE" w:rsidP="00D55D3F">
      <w:pPr>
        <w:spacing w:after="0" w:line="240" w:lineRule="auto"/>
        <w:ind w:left="-90" w:right="-25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0140AE" w:rsidRDefault="000140AE" w:rsidP="00D55D3F">
      <w:pPr>
        <w:spacing w:after="0" w:line="240" w:lineRule="auto"/>
        <w:ind w:left="-90" w:right="-25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0140AE" w:rsidRDefault="000140AE" w:rsidP="00D55D3F">
      <w:pPr>
        <w:spacing w:after="0" w:line="240" w:lineRule="auto"/>
        <w:ind w:left="-90" w:right="-25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0140AE" w:rsidRDefault="000140AE" w:rsidP="00D55D3F">
      <w:pPr>
        <w:spacing w:after="0" w:line="240" w:lineRule="auto"/>
        <w:ind w:left="-90" w:right="-25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0140AE" w:rsidRDefault="000140AE" w:rsidP="00D55D3F">
      <w:pPr>
        <w:spacing w:after="0" w:line="240" w:lineRule="auto"/>
        <w:ind w:left="-90" w:right="-25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0140AE" w:rsidRDefault="000140AE" w:rsidP="00D55D3F">
      <w:pPr>
        <w:spacing w:after="0" w:line="240" w:lineRule="auto"/>
        <w:ind w:left="-90" w:right="-25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0140AE" w:rsidRPr="00D55D3F" w:rsidRDefault="000140AE" w:rsidP="00D55D3F">
      <w:pPr>
        <w:spacing w:after="0" w:line="240" w:lineRule="auto"/>
        <w:ind w:left="-90" w:right="-25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596EC9" w:rsidRPr="00D55D3F" w:rsidRDefault="00596EC9" w:rsidP="003227C5">
      <w:pPr>
        <w:spacing w:after="0" w:line="240" w:lineRule="auto"/>
        <w:ind w:right="-25"/>
        <w:rPr>
          <w:rFonts w:ascii="Angsana New" w:hAnsi="Angsana New" w:cs="Angsana New"/>
          <w:b/>
          <w:bCs/>
          <w:sz w:val="30"/>
          <w:szCs w:val="30"/>
        </w:rPr>
      </w:pPr>
    </w:p>
    <w:p w:rsidR="00596EC9" w:rsidRPr="000C6BC7" w:rsidRDefault="00596EC9" w:rsidP="00B726D2">
      <w:pPr>
        <w:spacing w:after="0" w:line="240" w:lineRule="auto"/>
        <w:ind w:left="-90" w:right="-25"/>
        <w:jc w:val="center"/>
        <w:rPr>
          <w:rFonts w:ascii="Angsana New" w:hAnsi="Angsana New" w:cs="Angsana New"/>
          <w:b/>
          <w:bCs/>
          <w:sz w:val="52"/>
          <w:szCs w:val="52"/>
        </w:rPr>
      </w:pPr>
      <w:r w:rsidRPr="000C6BC7">
        <w:rPr>
          <w:rFonts w:ascii="Angsana New" w:hAnsi="Angsana New" w:cs="Angsana New"/>
          <w:b/>
          <w:bCs/>
          <w:sz w:val="52"/>
          <w:szCs w:val="52"/>
          <w:cs/>
        </w:rPr>
        <w:t xml:space="preserve">บริษัท โรบินสัน จำกัด </w:t>
      </w:r>
      <w:bookmarkStart w:id="2" w:name="SubTitle"/>
      <w:r w:rsidRPr="000C6BC7">
        <w:rPr>
          <w:rFonts w:ascii="Angsana New" w:hAnsi="Angsana New" w:cs="Angsana New"/>
          <w:b/>
          <w:bCs/>
          <w:sz w:val="52"/>
          <w:szCs w:val="52"/>
        </w:rPr>
        <w:t>(</w:t>
      </w:r>
      <w:r w:rsidRPr="000C6BC7">
        <w:rPr>
          <w:rFonts w:ascii="Angsana New" w:hAnsi="Angsana New" w:cs="Angsana New"/>
          <w:b/>
          <w:bCs/>
          <w:sz w:val="52"/>
          <w:szCs w:val="52"/>
          <w:cs/>
        </w:rPr>
        <w:t>มหาชน</w:t>
      </w:r>
      <w:r w:rsidR="00B726D2" w:rsidRPr="000C6BC7">
        <w:rPr>
          <w:rFonts w:ascii="Angsana New" w:hAnsi="Angsana New" w:cs="Angsana New"/>
          <w:b/>
          <w:bCs/>
          <w:sz w:val="52"/>
          <w:szCs w:val="52"/>
        </w:rPr>
        <w:t xml:space="preserve">) </w:t>
      </w:r>
      <w:r w:rsidRPr="000C6BC7">
        <w:rPr>
          <w:rFonts w:ascii="Angsana New" w:hAnsi="Angsana New" w:cs="Angsana New"/>
          <w:b/>
          <w:bCs/>
          <w:sz w:val="52"/>
          <w:szCs w:val="52"/>
          <w:cs/>
        </w:rPr>
        <w:t>และบริษัทย่อย</w:t>
      </w:r>
      <w:bookmarkEnd w:id="0"/>
    </w:p>
    <w:p w:rsidR="000A5366" w:rsidRPr="000C6BC7" w:rsidRDefault="000A5366" w:rsidP="00D55D3F">
      <w:pPr>
        <w:spacing w:after="0" w:line="240" w:lineRule="auto"/>
        <w:ind w:left="-90" w:right="-25"/>
        <w:jc w:val="center"/>
        <w:rPr>
          <w:rFonts w:ascii="Angsana New" w:hAnsi="Angsana New" w:cs="Angsana New"/>
          <w:sz w:val="32"/>
          <w:szCs w:val="32"/>
        </w:rPr>
      </w:pPr>
    </w:p>
    <w:p w:rsidR="007F5070" w:rsidRPr="000C6BC7" w:rsidRDefault="00CE5F21" w:rsidP="00D55D3F">
      <w:pPr>
        <w:spacing w:after="0" w:line="240" w:lineRule="auto"/>
        <w:ind w:left="-90" w:right="-25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C6BC7">
        <w:rPr>
          <w:rFonts w:ascii="Angsana New" w:hAnsi="Angsana New" w:cs="Angsana New"/>
          <w:sz w:val="32"/>
          <w:szCs w:val="32"/>
          <w:cs/>
        </w:rPr>
        <w:t>งบการเงิน</w:t>
      </w:r>
      <w:r w:rsidR="002A3512" w:rsidRPr="000C6BC7">
        <w:rPr>
          <w:rFonts w:ascii="Angsana New" w:hAnsi="Angsana New" w:cs="Angsana New"/>
          <w:sz w:val="32"/>
          <w:szCs w:val="32"/>
          <w:cs/>
          <w:lang w:val="th-TH"/>
        </w:rPr>
        <w:t xml:space="preserve">สำหรับปีสิ้นสุดวันที่ </w:t>
      </w:r>
      <w:r w:rsidR="00DB750E" w:rsidRPr="000C6BC7">
        <w:rPr>
          <w:rFonts w:ascii="Angsana New" w:hAnsi="Angsana New" w:cs="Angsana New"/>
          <w:sz w:val="32"/>
          <w:szCs w:val="32"/>
        </w:rPr>
        <w:t>31</w:t>
      </w:r>
      <w:r w:rsidR="007F5070" w:rsidRPr="000C6BC7">
        <w:rPr>
          <w:rFonts w:ascii="Angsana New" w:hAnsi="Angsana New" w:cs="Angsana New"/>
          <w:sz w:val="32"/>
          <w:szCs w:val="32"/>
        </w:rPr>
        <w:t xml:space="preserve"> </w:t>
      </w:r>
      <w:r w:rsidR="002A3512" w:rsidRPr="000C6BC7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2A3512" w:rsidRPr="000C6BC7">
        <w:rPr>
          <w:rFonts w:ascii="Angsana New" w:hAnsi="Angsana New" w:cs="Angsana New"/>
          <w:sz w:val="32"/>
          <w:szCs w:val="32"/>
        </w:rPr>
        <w:t>25</w:t>
      </w:r>
      <w:r w:rsidR="00215D6B" w:rsidRPr="000C6BC7">
        <w:rPr>
          <w:rFonts w:ascii="Angsana New" w:hAnsi="Angsana New" w:cs="Angsana New"/>
          <w:sz w:val="32"/>
          <w:szCs w:val="32"/>
        </w:rPr>
        <w:t>6</w:t>
      </w:r>
      <w:r w:rsidR="00FA4D0E" w:rsidRPr="000C6BC7">
        <w:rPr>
          <w:rFonts w:ascii="Angsana New" w:hAnsi="Angsana New" w:cs="Angsana New"/>
          <w:sz w:val="32"/>
          <w:szCs w:val="32"/>
        </w:rPr>
        <w:t>1</w:t>
      </w:r>
    </w:p>
    <w:p w:rsidR="00596EC9" w:rsidRPr="000C6BC7" w:rsidRDefault="00596EC9" w:rsidP="00D55D3F">
      <w:pPr>
        <w:spacing w:after="0" w:line="240" w:lineRule="auto"/>
        <w:ind w:left="-90" w:right="-25"/>
        <w:jc w:val="center"/>
        <w:rPr>
          <w:rFonts w:ascii="Angsana New" w:hAnsi="Angsana New" w:cs="Angsana New"/>
          <w:sz w:val="32"/>
          <w:szCs w:val="32"/>
        </w:rPr>
      </w:pPr>
      <w:r w:rsidRPr="000C6BC7">
        <w:rPr>
          <w:rFonts w:ascii="Angsana New" w:hAnsi="Angsana New" w:cs="Angsana New"/>
          <w:sz w:val="32"/>
          <w:szCs w:val="32"/>
          <w:cs/>
        </w:rPr>
        <w:t>และ</w:t>
      </w:r>
    </w:p>
    <w:p w:rsidR="00991A37" w:rsidRPr="000C6BC7" w:rsidRDefault="00596EC9" w:rsidP="00A01913">
      <w:pPr>
        <w:spacing w:after="0" w:line="240" w:lineRule="auto"/>
        <w:ind w:left="-90" w:right="-25"/>
        <w:jc w:val="center"/>
        <w:rPr>
          <w:rFonts w:ascii="Angsana New" w:hAnsi="Angsana New" w:cs="Angsana New"/>
          <w:sz w:val="32"/>
          <w:szCs w:val="32"/>
        </w:rPr>
      </w:pPr>
      <w:r w:rsidRPr="000C6BC7">
        <w:rPr>
          <w:rFonts w:ascii="Angsana New" w:hAnsi="Angsana New" w:cs="Angsana New"/>
          <w:sz w:val="32"/>
          <w:szCs w:val="32"/>
          <w:cs/>
        </w:rPr>
        <w:t>รายงาน</w:t>
      </w:r>
      <w:r w:rsidRPr="000C6BC7">
        <w:rPr>
          <w:rFonts w:ascii="Angsana New" w:hAnsi="Angsana New" w:cs="Angsana New"/>
          <w:sz w:val="32"/>
          <w:szCs w:val="32"/>
          <w:cs/>
          <w:lang w:val="th-TH"/>
        </w:rPr>
        <w:t>ของผู้สอบบัญชี</w:t>
      </w:r>
      <w:r w:rsidRPr="000C6BC7">
        <w:rPr>
          <w:rFonts w:ascii="Angsana New" w:hAnsi="Angsana New" w:cs="Angsana New"/>
          <w:sz w:val="32"/>
          <w:szCs w:val="32"/>
          <w:cs/>
        </w:rPr>
        <w:t>รับอนุญาต</w:t>
      </w:r>
      <w:bookmarkStart w:id="3" w:name="ExtraText"/>
      <w:bookmarkEnd w:id="2"/>
      <w:bookmarkEnd w:id="3"/>
    </w:p>
    <w:p w:rsidR="00EB1963" w:rsidRPr="000C6BC7" w:rsidRDefault="00EB1963" w:rsidP="00A01913">
      <w:pPr>
        <w:spacing w:after="0" w:line="240" w:lineRule="auto"/>
        <w:ind w:left="-90" w:right="-25"/>
        <w:jc w:val="center"/>
        <w:rPr>
          <w:rFonts w:ascii="Angsana New" w:hAnsi="Angsana New" w:cs="Angsana New"/>
          <w:sz w:val="32"/>
          <w:szCs w:val="32"/>
        </w:rPr>
      </w:pPr>
    </w:p>
    <w:p w:rsidR="00EB1963" w:rsidRPr="000C6BC7" w:rsidRDefault="00EB1963" w:rsidP="00A01913">
      <w:pPr>
        <w:spacing w:after="0" w:line="240" w:lineRule="auto"/>
        <w:ind w:left="-90" w:right="-25"/>
        <w:jc w:val="center"/>
        <w:rPr>
          <w:rFonts w:ascii="Angsana New" w:hAnsi="Angsana New" w:cs="Angsana New"/>
          <w:sz w:val="32"/>
          <w:szCs w:val="32"/>
        </w:rPr>
      </w:pPr>
    </w:p>
    <w:p w:rsidR="00EB1963" w:rsidRPr="000C6BC7" w:rsidRDefault="00EB1963" w:rsidP="00A01913">
      <w:pPr>
        <w:spacing w:after="0" w:line="240" w:lineRule="auto"/>
        <w:ind w:left="-90" w:right="-25"/>
        <w:jc w:val="center"/>
        <w:rPr>
          <w:rFonts w:ascii="Angsana New" w:hAnsi="Angsana New" w:cs="Angsana New"/>
          <w:sz w:val="32"/>
          <w:szCs w:val="32"/>
        </w:rPr>
      </w:pPr>
    </w:p>
    <w:p w:rsidR="00EB1963" w:rsidRPr="000C6BC7" w:rsidRDefault="00EB1963" w:rsidP="00A01913">
      <w:pPr>
        <w:spacing w:after="0" w:line="240" w:lineRule="auto"/>
        <w:ind w:left="-90" w:right="-25"/>
        <w:jc w:val="center"/>
        <w:rPr>
          <w:rFonts w:ascii="Angsana New" w:hAnsi="Angsana New" w:cs="Angsana New"/>
          <w:sz w:val="32"/>
          <w:szCs w:val="32"/>
        </w:rPr>
      </w:pPr>
    </w:p>
    <w:p w:rsidR="00EB1963" w:rsidRPr="000C6BC7" w:rsidRDefault="00EB1963" w:rsidP="00A01913">
      <w:pPr>
        <w:spacing w:after="0" w:line="240" w:lineRule="auto"/>
        <w:ind w:left="-90" w:right="-25"/>
        <w:jc w:val="center"/>
        <w:rPr>
          <w:rFonts w:ascii="Angsana New" w:hAnsi="Angsana New" w:cs="Angsana New"/>
          <w:sz w:val="32"/>
          <w:szCs w:val="32"/>
        </w:rPr>
      </w:pPr>
    </w:p>
    <w:p w:rsidR="00EB1963" w:rsidRPr="000C6BC7" w:rsidRDefault="00EB1963" w:rsidP="00A01913">
      <w:pPr>
        <w:spacing w:after="0" w:line="240" w:lineRule="auto"/>
        <w:ind w:left="-90" w:right="-25"/>
        <w:jc w:val="center"/>
        <w:rPr>
          <w:rFonts w:ascii="Angsana New" w:hAnsi="Angsana New" w:cs="Angsana New"/>
          <w:sz w:val="32"/>
          <w:szCs w:val="32"/>
        </w:rPr>
      </w:pPr>
    </w:p>
    <w:p w:rsidR="00EB1963" w:rsidRPr="000C6BC7" w:rsidRDefault="00EB1963" w:rsidP="00A01913">
      <w:pPr>
        <w:spacing w:after="0" w:line="240" w:lineRule="auto"/>
        <w:ind w:left="-90" w:right="-25"/>
        <w:jc w:val="center"/>
        <w:rPr>
          <w:rFonts w:ascii="Angsana New" w:hAnsi="Angsana New" w:cs="Angsana New"/>
          <w:sz w:val="32"/>
          <w:szCs w:val="32"/>
        </w:rPr>
      </w:pPr>
    </w:p>
    <w:p w:rsidR="00EB1963" w:rsidRPr="000C6BC7" w:rsidRDefault="00EB1963" w:rsidP="00A01913">
      <w:pPr>
        <w:spacing w:after="0" w:line="240" w:lineRule="auto"/>
        <w:ind w:left="-90" w:right="-25"/>
        <w:jc w:val="center"/>
        <w:rPr>
          <w:rFonts w:ascii="Angsana New" w:hAnsi="Angsana New" w:cs="Angsana New"/>
          <w:sz w:val="32"/>
          <w:szCs w:val="32"/>
        </w:rPr>
      </w:pPr>
    </w:p>
    <w:p w:rsidR="009E41AF" w:rsidRPr="000C6BC7" w:rsidRDefault="009E41AF" w:rsidP="00A01913">
      <w:pPr>
        <w:spacing w:after="0" w:line="240" w:lineRule="auto"/>
        <w:ind w:left="-90" w:right="-25"/>
        <w:jc w:val="center"/>
        <w:rPr>
          <w:rFonts w:ascii="Angsana New" w:hAnsi="Angsana New" w:cs="Angsana New"/>
          <w:sz w:val="32"/>
          <w:szCs w:val="32"/>
        </w:rPr>
        <w:sectPr w:rsidR="009E41AF" w:rsidRPr="000C6BC7" w:rsidSect="00312B85">
          <w:footerReference w:type="first" r:id="rId8"/>
          <w:pgSz w:w="11909" w:h="16834" w:code="9"/>
          <w:pgMar w:top="691" w:right="1440" w:bottom="720" w:left="1440" w:header="720" w:footer="144" w:gutter="0"/>
          <w:cols w:space="720"/>
          <w:docGrid w:linePitch="272"/>
        </w:sectPr>
      </w:pPr>
    </w:p>
    <w:p w:rsidR="00EB1963" w:rsidRPr="000C6BC7" w:rsidRDefault="00EB1963" w:rsidP="00A01913">
      <w:pPr>
        <w:spacing w:after="0" w:line="240" w:lineRule="auto"/>
        <w:ind w:left="-90" w:right="-25"/>
        <w:jc w:val="center"/>
        <w:rPr>
          <w:rFonts w:ascii="Angsana New" w:hAnsi="Angsana New" w:cs="Angsana New"/>
          <w:sz w:val="32"/>
          <w:szCs w:val="32"/>
        </w:rPr>
      </w:pPr>
    </w:p>
    <w:p w:rsidR="00D26E54" w:rsidRPr="000C6BC7" w:rsidRDefault="00886D2B" w:rsidP="00886D2B">
      <w:pPr>
        <w:tabs>
          <w:tab w:val="left" w:pos="3015"/>
        </w:tabs>
        <w:spacing w:after="0" w:line="240" w:lineRule="auto"/>
        <w:ind w:right="-25"/>
        <w:rPr>
          <w:rFonts w:ascii="Angsana New" w:hAnsi="Angsana New" w:cs="Angsana New"/>
          <w:sz w:val="32"/>
          <w:szCs w:val="32"/>
        </w:rPr>
      </w:pPr>
      <w:r w:rsidRPr="000C6BC7">
        <w:rPr>
          <w:rFonts w:ascii="Angsana New" w:hAnsi="Angsana New" w:cs="Angsana New"/>
          <w:sz w:val="32"/>
          <w:szCs w:val="32"/>
        </w:rPr>
        <w:tab/>
      </w:r>
    </w:p>
    <w:p w:rsidR="00D26E54" w:rsidRPr="000C6BC7" w:rsidRDefault="00D26E54" w:rsidP="00D55D3F">
      <w:pPr>
        <w:spacing w:after="0" w:line="240" w:lineRule="auto"/>
        <w:ind w:right="-25"/>
        <w:rPr>
          <w:rFonts w:ascii="Angsana New" w:hAnsi="Angsana New" w:cs="Angsana New"/>
          <w:sz w:val="32"/>
          <w:szCs w:val="32"/>
        </w:rPr>
      </w:pPr>
    </w:p>
    <w:p w:rsidR="00D26E54" w:rsidRPr="000C6BC7" w:rsidRDefault="00D26E54" w:rsidP="00D55D3F">
      <w:pPr>
        <w:spacing w:after="0" w:line="240" w:lineRule="auto"/>
        <w:ind w:right="-25"/>
        <w:rPr>
          <w:rFonts w:ascii="Angsana New" w:hAnsi="Angsana New" w:cs="Angsana New"/>
          <w:sz w:val="32"/>
          <w:szCs w:val="32"/>
        </w:rPr>
      </w:pPr>
    </w:p>
    <w:p w:rsidR="00D26E54" w:rsidRPr="000C6BC7" w:rsidRDefault="00D26E54" w:rsidP="00D55D3F">
      <w:pPr>
        <w:spacing w:after="0" w:line="240" w:lineRule="auto"/>
        <w:ind w:right="-25"/>
        <w:rPr>
          <w:rFonts w:ascii="Angsana New" w:hAnsi="Angsana New" w:cs="Angsana New"/>
          <w:sz w:val="32"/>
          <w:szCs w:val="32"/>
        </w:rPr>
      </w:pPr>
    </w:p>
    <w:p w:rsidR="00D26E54" w:rsidRPr="000C6BC7" w:rsidRDefault="00D26E54" w:rsidP="00D55D3F">
      <w:pPr>
        <w:spacing w:after="0" w:line="240" w:lineRule="auto"/>
        <w:ind w:right="-25"/>
        <w:rPr>
          <w:rFonts w:ascii="Angsana New" w:hAnsi="Angsana New" w:cs="Angsana New"/>
          <w:sz w:val="32"/>
          <w:szCs w:val="32"/>
        </w:rPr>
      </w:pPr>
    </w:p>
    <w:p w:rsidR="00D26E54" w:rsidRPr="000C6BC7" w:rsidRDefault="00D26E54" w:rsidP="00D55D3F">
      <w:pPr>
        <w:spacing w:after="0" w:line="240" w:lineRule="auto"/>
        <w:ind w:right="-25"/>
        <w:rPr>
          <w:rFonts w:ascii="Angsana New" w:hAnsi="Angsana New" w:cs="Angsana New"/>
          <w:sz w:val="32"/>
          <w:szCs w:val="32"/>
        </w:rPr>
      </w:pPr>
    </w:p>
    <w:p w:rsidR="00B66F13" w:rsidRPr="000C6BC7" w:rsidRDefault="00B66F13" w:rsidP="00D55D3F">
      <w:pPr>
        <w:spacing w:after="0" w:line="240" w:lineRule="auto"/>
        <w:ind w:right="-25"/>
        <w:rPr>
          <w:rFonts w:ascii="Angsana New" w:hAnsi="Angsana New" w:cs="Angsana New"/>
          <w:b/>
          <w:bCs/>
          <w:sz w:val="32"/>
          <w:szCs w:val="32"/>
        </w:rPr>
      </w:pPr>
    </w:p>
    <w:p w:rsidR="00E07B1A" w:rsidRPr="000C6BC7" w:rsidRDefault="00E07B1A" w:rsidP="002115E6">
      <w:pPr>
        <w:spacing w:after="0" w:line="240" w:lineRule="auto"/>
        <w:ind w:right="-25"/>
        <w:rPr>
          <w:rFonts w:ascii="Angsana New" w:hAnsi="Angsana New" w:cs="Angsana New"/>
          <w:b/>
          <w:bCs/>
          <w:sz w:val="32"/>
          <w:szCs w:val="32"/>
        </w:rPr>
      </w:pPr>
      <w:r w:rsidRPr="000C6BC7">
        <w:rPr>
          <w:rFonts w:ascii="Angsana New" w:hAnsi="Angsana New" w:cs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:rsidR="00E07B1A" w:rsidRPr="000C6BC7" w:rsidRDefault="00E07B1A" w:rsidP="002115E6">
      <w:pPr>
        <w:spacing w:after="0" w:line="240" w:lineRule="auto"/>
        <w:ind w:right="-25"/>
        <w:jc w:val="both"/>
        <w:rPr>
          <w:rFonts w:ascii="Angsana New" w:hAnsi="Angsana New" w:cs="Angsana New"/>
          <w:b/>
          <w:bCs/>
          <w:sz w:val="30"/>
          <w:szCs w:val="30"/>
          <w:u w:val="single"/>
        </w:rPr>
      </w:pPr>
    </w:p>
    <w:p w:rsidR="00E07B1A" w:rsidRPr="000C6BC7" w:rsidRDefault="00E07B1A" w:rsidP="002115E6">
      <w:pPr>
        <w:spacing w:after="0" w:line="240" w:lineRule="auto"/>
        <w:ind w:right="-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0C6BC7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ผู้ถือหุ้นบริษัท โรบินสัน จำกัด </w:t>
      </w:r>
      <w:r w:rsidRPr="000C6BC7">
        <w:rPr>
          <w:rFonts w:ascii="Angsana New" w:hAnsi="Angsana New" w:cs="Angsana New"/>
          <w:b/>
          <w:bCs/>
          <w:sz w:val="30"/>
          <w:szCs w:val="30"/>
        </w:rPr>
        <w:t>(</w:t>
      </w:r>
      <w:r w:rsidRPr="000C6BC7">
        <w:rPr>
          <w:rFonts w:ascii="Angsana New" w:hAnsi="Angsana New" w:cs="Angsana New"/>
          <w:b/>
          <w:bCs/>
          <w:sz w:val="30"/>
          <w:szCs w:val="30"/>
          <w:cs/>
        </w:rPr>
        <w:t>มหาชน</w:t>
      </w:r>
      <w:r w:rsidRPr="000C6BC7">
        <w:rPr>
          <w:rFonts w:ascii="Angsana New" w:hAnsi="Angsana New" w:cs="Angsana New"/>
          <w:b/>
          <w:bCs/>
          <w:sz w:val="30"/>
          <w:szCs w:val="30"/>
        </w:rPr>
        <w:t>)</w:t>
      </w:r>
    </w:p>
    <w:p w:rsidR="00E07B1A" w:rsidRPr="000C6BC7" w:rsidRDefault="00E07B1A" w:rsidP="002115E6">
      <w:pPr>
        <w:pStyle w:val="a"/>
        <w:tabs>
          <w:tab w:val="clear" w:pos="1080"/>
        </w:tabs>
        <w:spacing w:after="0"/>
        <w:ind w:right="-25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:rsidR="002115E6" w:rsidRPr="000C6BC7" w:rsidRDefault="002115E6" w:rsidP="002115E6">
      <w:pPr>
        <w:spacing w:after="0" w:line="240" w:lineRule="auto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0C6BC7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ความเห็น</w:t>
      </w:r>
    </w:p>
    <w:p w:rsidR="002115E6" w:rsidRPr="000C6BC7" w:rsidRDefault="002115E6" w:rsidP="002115E6">
      <w:pPr>
        <w:spacing w:after="0" w:line="240" w:lineRule="auto"/>
        <w:jc w:val="thaiDistribute"/>
        <w:rPr>
          <w:rFonts w:ascii="Angsana New" w:eastAsia="Calibri" w:hAnsi="Angsana New" w:cs="Angsana New"/>
          <w:i/>
          <w:iCs/>
          <w:sz w:val="16"/>
          <w:szCs w:val="16"/>
        </w:rPr>
      </w:pPr>
    </w:p>
    <w:p w:rsidR="002115E6" w:rsidRPr="000C6BC7" w:rsidRDefault="002115E6" w:rsidP="002115E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  <w:cs/>
        </w:rPr>
      </w:pPr>
      <w:r w:rsidRPr="000C6BC7">
        <w:rPr>
          <w:rFonts w:ascii="Angsana New" w:eastAsia="Calibri" w:hAnsi="Angsana New" w:cs="Angsana New"/>
          <w:sz w:val="30"/>
          <w:szCs w:val="30"/>
          <w:cs/>
        </w:rPr>
        <w:t>ข้าพเจ้าได้ตรวจสอบงบการเงิน</w:t>
      </w:r>
      <w:r w:rsidRPr="000C6BC7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0C6BC7">
        <w:rPr>
          <w:rFonts w:ascii="Angsana New" w:eastAsia="Calibri" w:hAnsi="Angsana New" w:cs="Angsana New"/>
          <w:sz w:val="30"/>
          <w:szCs w:val="30"/>
          <w:cs/>
        </w:rPr>
        <w:t xml:space="preserve">ของบริษัท </w:t>
      </w:r>
      <w:r w:rsidRPr="000C6BC7">
        <w:rPr>
          <w:rFonts w:ascii="Angsana New" w:hAnsi="Angsana New" w:cs="Angsana New"/>
          <w:sz w:val="30"/>
          <w:szCs w:val="30"/>
          <w:cs/>
        </w:rPr>
        <w:t xml:space="preserve">โรบินสัน จำกัด </w:t>
      </w:r>
      <w:r w:rsidRPr="000C6BC7">
        <w:rPr>
          <w:rFonts w:ascii="Angsana New" w:hAnsi="Angsana New" w:cs="Angsana New"/>
          <w:sz w:val="30"/>
          <w:szCs w:val="30"/>
        </w:rPr>
        <w:t>(</w:t>
      </w:r>
      <w:r w:rsidRPr="000C6BC7">
        <w:rPr>
          <w:rFonts w:ascii="Angsana New" w:hAnsi="Angsana New" w:cs="Angsana New"/>
          <w:sz w:val="30"/>
          <w:szCs w:val="30"/>
          <w:cs/>
        </w:rPr>
        <w:t>มหาชน</w:t>
      </w:r>
      <w:r w:rsidRPr="000C6BC7">
        <w:rPr>
          <w:rFonts w:ascii="Angsana New" w:hAnsi="Angsana New" w:cs="Angsana New"/>
          <w:sz w:val="30"/>
          <w:szCs w:val="30"/>
        </w:rPr>
        <w:t>)</w:t>
      </w:r>
      <w:r w:rsidRPr="000C6B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C6BC7">
        <w:rPr>
          <w:rFonts w:ascii="Angsana New" w:hAnsi="Angsana New" w:cs="Angsana New"/>
          <w:sz w:val="30"/>
          <w:szCs w:val="30"/>
          <w:cs/>
        </w:rPr>
        <w:t xml:space="preserve">และบริษัทย่อย </w:t>
      </w:r>
      <w:r w:rsidR="005F2B64">
        <w:rPr>
          <w:rFonts w:ascii="Angsana New" w:hAnsi="Angsana New" w:cs="Angsana New"/>
          <w:sz w:val="30"/>
          <w:szCs w:val="30"/>
          <w:cs/>
        </w:rPr>
        <w:br/>
      </w:r>
      <w:r w:rsidRPr="000C6BC7">
        <w:rPr>
          <w:rFonts w:ascii="Angsana New" w:hAnsi="Angsana New" w:cs="Angsana New"/>
          <w:sz w:val="30"/>
          <w:szCs w:val="30"/>
          <w:cs/>
        </w:rPr>
        <w:t>(กลุ่มบริษัท)</w:t>
      </w:r>
      <w:r w:rsidRPr="000C6BC7">
        <w:rPr>
          <w:rFonts w:ascii="Angsana New" w:hAnsi="Angsana New" w:cs="Angsana New"/>
          <w:sz w:val="30"/>
          <w:szCs w:val="30"/>
        </w:rPr>
        <w:t xml:space="preserve"> </w:t>
      </w:r>
      <w:r w:rsidRPr="000C6BC7">
        <w:rPr>
          <w:rFonts w:ascii="Angsana New" w:hAnsi="Angsana New" w:cs="Angsana New"/>
          <w:sz w:val="30"/>
          <w:szCs w:val="30"/>
          <w:cs/>
        </w:rPr>
        <w:t xml:space="preserve">และของเฉพาะบริษัท โรบินสัน จำกัด </w:t>
      </w:r>
      <w:r w:rsidRPr="000C6BC7">
        <w:rPr>
          <w:rFonts w:ascii="Angsana New" w:hAnsi="Angsana New" w:cs="Angsana New"/>
          <w:sz w:val="30"/>
          <w:szCs w:val="30"/>
        </w:rPr>
        <w:t>(</w:t>
      </w:r>
      <w:r w:rsidRPr="000C6BC7">
        <w:rPr>
          <w:rFonts w:ascii="Angsana New" w:hAnsi="Angsana New" w:cs="Angsana New"/>
          <w:sz w:val="30"/>
          <w:szCs w:val="30"/>
          <w:cs/>
        </w:rPr>
        <w:t>มหาชน</w:t>
      </w:r>
      <w:r w:rsidRPr="000C6BC7">
        <w:rPr>
          <w:rFonts w:ascii="Angsana New" w:hAnsi="Angsana New" w:cs="Angsana New"/>
          <w:sz w:val="30"/>
          <w:szCs w:val="30"/>
        </w:rPr>
        <w:t>)</w:t>
      </w:r>
      <w:r w:rsidRPr="000C6B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C6BC7">
        <w:rPr>
          <w:rFonts w:ascii="Angsana New" w:hAnsi="Angsana New" w:cs="Angsana New"/>
          <w:sz w:val="30"/>
          <w:szCs w:val="30"/>
          <w:cs/>
        </w:rPr>
        <w:t>(บริษัท)</w:t>
      </w:r>
      <w:r w:rsidRPr="000C6B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C6BC7">
        <w:rPr>
          <w:rFonts w:ascii="Angsana New" w:hAnsi="Angsana New" w:cs="Angsana New"/>
          <w:sz w:val="30"/>
          <w:szCs w:val="30"/>
          <w:cs/>
        </w:rPr>
        <w:t xml:space="preserve">ตามลำดับ </w:t>
      </w:r>
      <w:r w:rsidRPr="000C6BC7">
        <w:rPr>
          <w:rFonts w:ascii="Angsana New" w:eastAsia="Calibri" w:hAnsi="Angsana New" w:cs="Angsana New"/>
          <w:sz w:val="30"/>
          <w:szCs w:val="30"/>
          <w:cs/>
        </w:rPr>
        <w:t>ซึ่งประกอบด้วยงบแสดงฐานะการเงิน</w:t>
      </w:r>
      <w:r w:rsidRPr="000C6BC7">
        <w:rPr>
          <w:rFonts w:ascii="Angsana New" w:hAnsi="Angsana New" w:cs="Angsana New"/>
          <w:sz w:val="30"/>
          <w:szCs w:val="30"/>
          <w:cs/>
        </w:rPr>
        <w:t>รวมและงบแสดงฐานะการเงินเฉพาะกิจการ</w:t>
      </w:r>
      <w:r w:rsidRPr="000C6BC7">
        <w:rPr>
          <w:rFonts w:ascii="Angsana New" w:hAnsi="Angsana New" w:cs="Angsana New"/>
          <w:sz w:val="30"/>
          <w:szCs w:val="30"/>
        </w:rPr>
        <w:t xml:space="preserve"> </w:t>
      </w:r>
      <w:r w:rsidRPr="000C6BC7">
        <w:rPr>
          <w:rFonts w:ascii="Angsana New" w:hAnsi="Angsana New" w:cs="Angsana New"/>
          <w:sz w:val="30"/>
          <w:szCs w:val="30"/>
          <w:cs/>
        </w:rPr>
        <w:t>ณ</w:t>
      </w:r>
      <w:r w:rsidRPr="000C6BC7">
        <w:rPr>
          <w:rFonts w:ascii="Angsana New" w:hAnsi="Angsana New" w:cs="Angsana New"/>
          <w:sz w:val="30"/>
          <w:szCs w:val="30"/>
        </w:rPr>
        <w:t xml:space="preserve"> </w:t>
      </w:r>
      <w:r w:rsidRPr="000C6BC7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0C6BC7">
        <w:rPr>
          <w:rFonts w:ascii="Angsana New" w:hAnsi="Angsana New" w:cs="Angsana New"/>
          <w:sz w:val="30"/>
          <w:szCs w:val="30"/>
        </w:rPr>
        <w:t xml:space="preserve">31 </w:t>
      </w:r>
      <w:r w:rsidRPr="000C6BC7">
        <w:rPr>
          <w:rFonts w:ascii="Angsana New" w:hAnsi="Angsana New" w:cs="Angsana New"/>
          <w:sz w:val="30"/>
          <w:szCs w:val="30"/>
          <w:cs/>
        </w:rPr>
        <w:t>ธันวาคม</w:t>
      </w:r>
      <w:r w:rsidRPr="000C6BC7">
        <w:rPr>
          <w:rFonts w:ascii="Angsana New" w:hAnsi="Angsana New" w:cs="Angsana New"/>
          <w:sz w:val="30"/>
          <w:szCs w:val="30"/>
        </w:rPr>
        <w:t xml:space="preserve"> 25</w:t>
      </w:r>
      <w:r w:rsidR="00215D6B" w:rsidRPr="000C6BC7">
        <w:rPr>
          <w:rFonts w:ascii="Angsana New" w:hAnsi="Angsana New" w:cs="Angsana New"/>
          <w:sz w:val="30"/>
          <w:szCs w:val="30"/>
        </w:rPr>
        <w:t>6</w:t>
      </w:r>
      <w:r w:rsidR="00FA4D0E" w:rsidRPr="000C6BC7">
        <w:rPr>
          <w:rFonts w:ascii="Angsana New" w:hAnsi="Angsana New" w:cs="Angsana New"/>
          <w:sz w:val="30"/>
          <w:szCs w:val="30"/>
        </w:rPr>
        <w:t>1</w:t>
      </w:r>
      <w:r w:rsidRPr="000C6BC7">
        <w:rPr>
          <w:rFonts w:ascii="Angsana New" w:hAnsi="Angsana New" w:cs="Angsana New"/>
          <w:sz w:val="30"/>
          <w:szCs w:val="30"/>
        </w:rPr>
        <w:t xml:space="preserve"> </w:t>
      </w:r>
      <w:r w:rsidRPr="000C6BC7">
        <w:rPr>
          <w:rFonts w:ascii="Angsana New" w:hAnsi="Angsana New" w:cs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0C6BC7">
        <w:rPr>
          <w:rFonts w:ascii="Angsana New" w:hAnsi="Angsana New" w:cs="Angsana New"/>
          <w:sz w:val="30"/>
          <w:szCs w:val="30"/>
        </w:rPr>
        <w:t xml:space="preserve"> </w:t>
      </w:r>
      <w:r w:rsidRPr="000C6BC7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0C6BC7">
        <w:rPr>
          <w:rFonts w:ascii="Angsana New" w:hAnsi="Angsana New" w:cs="Angsana New"/>
          <w:sz w:val="30"/>
          <w:szCs w:val="30"/>
        </w:rPr>
        <w:t xml:space="preserve"> </w:t>
      </w:r>
      <w:r w:rsidRPr="000C6BC7">
        <w:rPr>
          <w:rFonts w:ascii="Angsana New" w:hAnsi="Angsana New" w:cs="Angsana New"/>
          <w:sz w:val="30"/>
          <w:szCs w:val="30"/>
          <w:cs/>
        </w:rPr>
        <w:t xml:space="preserve">สำหรับปีสิ้นสุดวันเดียวกัน </w:t>
      </w:r>
      <w:r w:rsidRPr="000C6BC7">
        <w:rPr>
          <w:rFonts w:ascii="Angsana New" w:hAnsi="Angsana New" w:cs="Angsana New" w:hint="cs"/>
          <w:sz w:val="30"/>
          <w:szCs w:val="30"/>
          <w:cs/>
        </w:rPr>
        <w:t>รวมถึง</w:t>
      </w:r>
      <w:r w:rsidRPr="000C6BC7">
        <w:rPr>
          <w:rFonts w:ascii="Angsana New" w:eastAsia="Calibri" w:hAnsi="Angsana New" w:cs="Angsana New"/>
          <w:sz w:val="30"/>
          <w:szCs w:val="30"/>
          <w:cs/>
        </w:rPr>
        <w:t>หมายเหตุ</w:t>
      </w:r>
      <w:r w:rsidRPr="000C6BC7">
        <w:rPr>
          <w:rFonts w:ascii="Angsana New" w:eastAsia="Calibri" w:hAnsi="Angsana New" w:cs="Angsana New" w:hint="cs"/>
          <w:sz w:val="30"/>
          <w:szCs w:val="30"/>
          <w:cs/>
        </w:rPr>
        <w:t>ซึ่งประกอบด้วย</w:t>
      </w:r>
      <w:r w:rsidRPr="000C6BC7">
        <w:rPr>
          <w:rFonts w:ascii="Angsana New" w:eastAsia="Calibri" w:hAnsi="Angsana New" w:cs="Angsana New"/>
          <w:sz w:val="30"/>
          <w:szCs w:val="30"/>
          <w:cs/>
        </w:rPr>
        <w:t>สรุปนโยบายการบัญชีที่สำคั</w:t>
      </w:r>
      <w:r w:rsidRPr="000C6BC7">
        <w:rPr>
          <w:rFonts w:ascii="Angsana New" w:hAnsi="Angsana New" w:cs="Angsana New"/>
          <w:sz w:val="30"/>
          <w:szCs w:val="30"/>
          <w:cs/>
        </w:rPr>
        <w:t>ญ</w:t>
      </w:r>
      <w:r w:rsidRPr="000C6BC7">
        <w:rPr>
          <w:rFonts w:ascii="Angsana New" w:hAnsi="Angsana New" w:cs="Angsana New" w:hint="cs"/>
          <w:sz w:val="30"/>
          <w:szCs w:val="30"/>
          <w:cs/>
        </w:rPr>
        <w:t xml:space="preserve">และเรื่องอื่น ๆ </w:t>
      </w:r>
    </w:p>
    <w:p w:rsidR="002115E6" w:rsidRPr="000C6BC7" w:rsidRDefault="002115E6" w:rsidP="002115E6">
      <w:pPr>
        <w:spacing w:after="0" w:line="240" w:lineRule="auto"/>
        <w:rPr>
          <w:rFonts w:ascii="Angsana New" w:hAnsi="Angsana New" w:cs="Angsana New"/>
          <w:b/>
          <w:bCs/>
          <w:sz w:val="16"/>
          <w:szCs w:val="16"/>
        </w:rPr>
      </w:pPr>
    </w:p>
    <w:p w:rsidR="002115E6" w:rsidRPr="000C6BC7" w:rsidRDefault="002115E6" w:rsidP="002115E6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0C6BC7">
        <w:rPr>
          <w:rFonts w:ascii="Angsana New" w:eastAsia="Calibri" w:hAnsi="Angsana New" w:cs="Angsana New"/>
          <w:sz w:val="30"/>
          <w:szCs w:val="30"/>
          <w:cs/>
        </w:rPr>
        <w:lastRenderedPageBreak/>
        <w:t>ข้าพเจ้าเห็นว่า งบการเงิน</w:t>
      </w:r>
      <w:r w:rsidRPr="000C6BC7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รวมและงบการเงินเฉพาะกิจการข้างต้น</w:t>
      </w:r>
      <w:r w:rsidRPr="000C6BC7">
        <w:rPr>
          <w:rFonts w:ascii="Angsana New" w:eastAsia="Calibri" w:hAnsi="Angsana New" w:cs="Angsana New"/>
          <w:sz w:val="30"/>
          <w:szCs w:val="30"/>
          <w:cs/>
        </w:rPr>
        <w:t>นี้</w:t>
      </w:r>
      <w:r w:rsidR="00BF315C" w:rsidRPr="000C6BC7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0C6BC7">
        <w:rPr>
          <w:rFonts w:ascii="Angsana New" w:eastAsia="Calibri" w:hAnsi="Angsana New" w:cs="Angsana New"/>
          <w:sz w:val="30"/>
          <w:szCs w:val="30"/>
          <w:cs/>
        </w:rPr>
        <w:t>แสดงฐานะการเงิน</w:t>
      </w:r>
      <w:r w:rsidRPr="000C6BC7">
        <w:rPr>
          <w:rFonts w:ascii="Angsana New" w:hAnsi="Angsana New" w:cs="Angsana New"/>
          <w:sz w:val="30"/>
          <w:szCs w:val="30"/>
          <w:cs/>
        </w:rPr>
        <w:t>รวมและฐานะการเงินเฉพ</w:t>
      </w:r>
      <w:r w:rsidR="00BF315C" w:rsidRPr="000C6BC7">
        <w:rPr>
          <w:rFonts w:ascii="Angsana New" w:hAnsi="Angsana New" w:cs="Angsana New"/>
          <w:sz w:val="30"/>
          <w:szCs w:val="30"/>
          <w:cs/>
        </w:rPr>
        <w:t>าะกิจการของกลุ่มบริษัทและบริษัท</w:t>
      </w:r>
      <w:r w:rsidRPr="000C6BC7">
        <w:rPr>
          <w:rFonts w:ascii="Angsana New" w:hAnsi="Angsana New" w:cs="Angsana New"/>
          <w:sz w:val="30"/>
          <w:szCs w:val="30"/>
          <w:cs/>
        </w:rPr>
        <w:t>ตามลำดับ ณ</w:t>
      </w:r>
      <w:r w:rsidRPr="000C6BC7">
        <w:rPr>
          <w:rFonts w:ascii="Angsana New" w:hAnsi="Angsana New" w:cs="Angsana New"/>
          <w:sz w:val="30"/>
          <w:szCs w:val="30"/>
        </w:rPr>
        <w:t xml:space="preserve"> </w:t>
      </w:r>
      <w:r w:rsidRPr="000C6BC7">
        <w:rPr>
          <w:rFonts w:ascii="Angsana New" w:hAnsi="Angsana New" w:cs="Angsana New"/>
          <w:sz w:val="30"/>
          <w:szCs w:val="30"/>
          <w:cs/>
        </w:rPr>
        <w:t>วันที่</w:t>
      </w:r>
      <w:r w:rsidRPr="000C6BC7">
        <w:rPr>
          <w:rFonts w:ascii="Angsana New" w:hAnsi="Angsana New" w:cs="Angsana New"/>
          <w:sz w:val="30"/>
          <w:szCs w:val="30"/>
        </w:rPr>
        <w:t xml:space="preserve"> 31 </w:t>
      </w:r>
      <w:r w:rsidRPr="000C6BC7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0C6BC7">
        <w:rPr>
          <w:rFonts w:ascii="Angsana New" w:hAnsi="Angsana New" w:cs="Angsana New"/>
          <w:sz w:val="30"/>
          <w:szCs w:val="30"/>
        </w:rPr>
        <w:t>25</w:t>
      </w:r>
      <w:r w:rsidR="00215D6B" w:rsidRPr="000C6BC7">
        <w:rPr>
          <w:rFonts w:ascii="Angsana New" w:hAnsi="Angsana New" w:cs="Angsana New"/>
          <w:sz w:val="30"/>
          <w:szCs w:val="30"/>
        </w:rPr>
        <w:t>6</w:t>
      </w:r>
      <w:r w:rsidR="00FA4D0E" w:rsidRPr="000C6BC7">
        <w:rPr>
          <w:rFonts w:ascii="Angsana New" w:hAnsi="Angsana New" w:cs="Angsana New"/>
          <w:sz w:val="30"/>
          <w:szCs w:val="30"/>
        </w:rPr>
        <w:t>1</w:t>
      </w:r>
      <w:r w:rsidRPr="000C6BC7">
        <w:rPr>
          <w:rFonts w:ascii="Angsana New" w:hAnsi="Angsana New" w:cs="Angsana New"/>
          <w:sz w:val="30"/>
          <w:szCs w:val="30"/>
          <w:cs/>
        </w:rPr>
        <w:t xml:space="preserve"> </w:t>
      </w:r>
      <w:r w:rsidR="00BF315C" w:rsidRPr="000C6BC7">
        <w:rPr>
          <w:rFonts w:ascii="Angsana New" w:hAnsi="Angsana New" w:cs="Angsana New"/>
          <w:sz w:val="30"/>
          <w:szCs w:val="30"/>
        </w:rPr>
        <w:t xml:space="preserve"> </w:t>
      </w:r>
      <w:r w:rsidRPr="000C6BC7">
        <w:rPr>
          <w:rFonts w:ascii="Angsana New" w:hAnsi="Angsana New" w:cs="Angsana New"/>
          <w:sz w:val="30"/>
          <w:szCs w:val="30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0C6BC7">
        <w:rPr>
          <w:rFonts w:ascii="Angsana New" w:hAnsi="Angsana New" w:cs="Angsana New"/>
          <w:sz w:val="30"/>
          <w:szCs w:val="30"/>
        </w:rPr>
        <w:t xml:space="preserve"> </w:t>
      </w:r>
      <w:r w:rsidRPr="000C6BC7">
        <w:rPr>
          <w:rFonts w:ascii="Angsana New" w:hAnsi="Angsana New" w:cs="Angsana New"/>
          <w:sz w:val="30"/>
          <w:szCs w:val="30"/>
          <w:cs/>
        </w:rPr>
        <w:t>สำหรับปีสิ้นสุดวันเดียวกัน</w:t>
      </w:r>
      <w:r w:rsidR="00BF315C" w:rsidRPr="000C6BC7">
        <w:rPr>
          <w:rFonts w:ascii="Angsana New" w:hAnsi="Angsana New" w:cs="Angsana New"/>
          <w:sz w:val="30"/>
          <w:szCs w:val="30"/>
        </w:rPr>
        <w:t xml:space="preserve"> </w:t>
      </w:r>
      <w:r w:rsidRPr="000C6BC7">
        <w:rPr>
          <w:rFonts w:ascii="Angsana New" w:eastAsia="Calibri" w:hAnsi="Angsana New" w:cs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0C6BC7">
        <w:rPr>
          <w:rFonts w:ascii="Angsana New" w:hAnsi="Angsana New" w:cs="Angsana New"/>
          <w:sz w:val="30"/>
          <w:szCs w:val="30"/>
          <w:cs/>
        </w:rPr>
        <w:t>น</w:t>
      </w:r>
    </w:p>
    <w:p w:rsidR="002115E6" w:rsidRPr="000C6BC7" w:rsidRDefault="002115E6" w:rsidP="002115E6">
      <w:pPr>
        <w:spacing w:after="0" w:line="240" w:lineRule="auto"/>
        <w:jc w:val="thaiDistribute"/>
        <w:outlineLvl w:val="0"/>
        <w:rPr>
          <w:rFonts w:ascii="Angsana New" w:hAnsi="Angsana New" w:cs="Angsana New"/>
          <w:i/>
          <w:iCs/>
          <w:sz w:val="16"/>
          <w:szCs w:val="16"/>
        </w:rPr>
      </w:pPr>
    </w:p>
    <w:p w:rsidR="002115E6" w:rsidRPr="000C6BC7" w:rsidRDefault="002115E6" w:rsidP="002115E6">
      <w:pPr>
        <w:spacing w:after="0" w:line="240" w:lineRule="auto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0C6BC7">
        <w:rPr>
          <w:rFonts w:ascii="Angsana New" w:eastAsia="Calibri" w:hAnsi="Angsana New" w:cs="Angsana New"/>
          <w:i/>
          <w:iCs/>
          <w:sz w:val="30"/>
          <w:szCs w:val="30"/>
          <w:cs/>
        </w:rPr>
        <w:t>เกณฑ์ในการแสดงความเห็น</w:t>
      </w:r>
    </w:p>
    <w:p w:rsidR="002115E6" w:rsidRPr="000C6BC7" w:rsidRDefault="002115E6" w:rsidP="002115E6">
      <w:pPr>
        <w:spacing w:after="0" w:line="240" w:lineRule="auto"/>
        <w:jc w:val="thaiDistribute"/>
        <w:rPr>
          <w:rFonts w:ascii="Angsana New" w:eastAsia="Calibri" w:hAnsi="Angsana New" w:cs="Angsana New"/>
          <w:b/>
          <w:bCs/>
          <w:sz w:val="16"/>
          <w:szCs w:val="16"/>
        </w:rPr>
      </w:pPr>
    </w:p>
    <w:p w:rsidR="002115E6" w:rsidRPr="000C6BC7" w:rsidRDefault="002115E6" w:rsidP="00017C28">
      <w:pPr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0C6BC7">
        <w:rPr>
          <w:rFonts w:ascii="Angsana New" w:eastAsia="Calibri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272E8E" w:rsidRPr="000C6BC7">
        <w:rPr>
          <w:rFonts w:ascii="Angsana New" w:eastAsia="Calibri" w:hAnsi="Angsana New" w:cs="Angsana New" w:hint="cs"/>
          <w:sz w:val="30"/>
          <w:szCs w:val="30"/>
          <w:cs/>
        </w:rPr>
        <w:t>วรรค</w:t>
      </w:r>
      <w:r w:rsidR="00D63D5C">
        <w:rPr>
          <w:rFonts w:ascii="Angsana New" w:eastAsia="Calibri" w:hAnsi="Angsana New" w:cs="Angsana New"/>
          <w:sz w:val="30"/>
          <w:szCs w:val="30"/>
        </w:rPr>
        <w:br/>
      </w:r>
      <w:r w:rsidRPr="000C6BC7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0C6BC7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0C6BC7">
        <w:rPr>
          <w:rFonts w:ascii="Angsana New" w:eastAsia="Calibri" w:hAnsi="Angsana New" w:cs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0C6BC7">
        <w:rPr>
          <w:rFonts w:ascii="Angsana New" w:eastAsia="Calibri" w:hAnsi="Angsana New" w:cs="Angsana New" w:hint="cs"/>
          <w:sz w:val="30"/>
          <w:szCs w:val="30"/>
          <w:cs/>
        </w:rPr>
        <w:t>กลุ่มบริษัทและ</w:t>
      </w:r>
      <w:r w:rsidRPr="000C6BC7">
        <w:rPr>
          <w:rFonts w:ascii="Angsana New" w:eastAsia="Calibri" w:hAnsi="Angsana New" w:cs="Angsana New"/>
          <w:sz w:val="30"/>
          <w:szCs w:val="30"/>
          <w:cs/>
        </w:rPr>
        <w:t>บริษัทตามข้อกำหนดจรรยาบรรณของผู้ประกอบวิชาชีพบัญชีที่กำหนดโดยสภาวิชาชีพบัญชี</w:t>
      </w:r>
      <w:r w:rsidRPr="000C6BC7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0C6BC7">
        <w:rPr>
          <w:rFonts w:ascii="Angsana New" w:eastAsia="Calibri" w:hAnsi="Angsana New" w:cs="Angsana New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0C6BC7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0C6BC7">
        <w:rPr>
          <w:rFonts w:ascii="Angsana New" w:eastAsia="Calibri" w:hAnsi="Angsana New" w:cs="Angsana New"/>
          <w:sz w:val="30"/>
          <w:szCs w:val="30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9E41AF" w:rsidRPr="000C6BC7" w:rsidRDefault="009E41AF" w:rsidP="00017C28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9E41AF" w:rsidRPr="000C6BC7" w:rsidRDefault="009E41AF" w:rsidP="00017C28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9E41AF" w:rsidRPr="000C6BC7" w:rsidRDefault="009E41AF" w:rsidP="00017C28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  <w:sectPr w:rsidR="009E41AF" w:rsidRPr="000C6BC7" w:rsidSect="009E41AF">
          <w:pgSz w:w="11909" w:h="16834" w:code="9"/>
          <w:pgMar w:top="691" w:right="1152" w:bottom="720" w:left="1152" w:header="720" w:footer="144" w:gutter="0"/>
          <w:cols w:space="720"/>
          <w:docGrid w:linePitch="272"/>
        </w:sectPr>
      </w:pPr>
    </w:p>
    <w:p w:rsidR="00312B85" w:rsidRPr="000C6BC7" w:rsidRDefault="00312B85" w:rsidP="00017C28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BA317E" w:rsidRPr="000C6BC7" w:rsidRDefault="00BA317E" w:rsidP="002115E6">
      <w:pPr>
        <w:spacing w:after="0"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:rsidR="00BA317E" w:rsidRPr="000C6BC7" w:rsidRDefault="00BA317E" w:rsidP="002115E6">
      <w:pPr>
        <w:spacing w:after="0"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:rsidR="002115E6" w:rsidRPr="000C6BC7" w:rsidRDefault="002115E6" w:rsidP="002115E6">
      <w:pPr>
        <w:spacing w:after="0"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0C6BC7">
        <w:rPr>
          <w:rFonts w:ascii="Angsana New" w:hAnsi="Angsana New" w:cs="Angsana New"/>
          <w:i/>
          <w:iCs/>
          <w:sz w:val="30"/>
          <w:szCs w:val="30"/>
          <w:cs/>
        </w:rPr>
        <w:t>เรื่องสำคัญในการตรวจสอบ</w:t>
      </w:r>
    </w:p>
    <w:p w:rsidR="002115E6" w:rsidRPr="000C6BC7" w:rsidRDefault="002115E6" w:rsidP="002115E6">
      <w:pPr>
        <w:spacing w:after="0" w:line="240" w:lineRule="auto"/>
        <w:jc w:val="thaiDistribute"/>
        <w:rPr>
          <w:rFonts w:ascii="Angsana New" w:eastAsia="Calibri" w:hAnsi="Angsana New" w:cs="Angsana New"/>
          <w:sz w:val="16"/>
          <w:szCs w:val="16"/>
        </w:rPr>
      </w:pPr>
    </w:p>
    <w:p w:rsidR="002115E6" w:rsidRPr="000C6BC7" w:rsidRDefault="002115E6" w:rsidP="002115E6">
      <w:pPr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0C6BC7">
        <w:rPr>
          <w:rFonts w:ascii="Angsana New" w:eastAsia="Calibri" w:hAnsi="Angsana New" w:cs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</w:t>
      </w:r>
      <w:r w:rsidR="00D63D5C">
        <w:rPr>
          <w:rFonts w:ascii="Angsana New" w:eastAsia="Calibri" w:hAnsi="Angsana New" w:cs="Angsana New"/>
          <w:sz w:val="30"/>
          <w:szCs w:val="30"/>
        </w:rPr>
        <w:br/>
      </w:r>
      <w:r w:rsidRPr="000C6BC7">
        <w:rPr>
          <w:rFonts w:ascii="Angsana New" w:eastAsia="Calibri" w:hAnsi="Angsana New" w:cs="Angsana New"/>
          <w:sz w:val="30"/>
          <w:szCs w:val="30"/>
          <w:cs/>
        </w:rPr>
        <w:t>การตรวจสอบงบการเงิน</w:t>
      </w:r>
      <w:r w:rsidRPr="000C6BC7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0C6BC7">
        <w:rPr>
          <w:rFonts w:ascii="Angsana New" w:eastAsia="Calibri" w:hAnsi="Angsana New" w:cs="Angsana New"/>
          <w:sz w:val="30"/>
          <w:szCs w:val="30"/>
          <w:cs/>
        </w:rPr>
        <w:t>สำหรับงวด</w:t>
      </w:r>
      <w:r w:rsidRPr="000C6BC7">
        <w:rPr>
          <w:rFonts w:ascii="Angsana New" w:eastAsia="Calibri" w:hAnsi="Angsana New" w:cs="Angsana New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0C6BC7">
        <w:rPr>
          <w:rFonts w:ascii="Angsana New" w:eastAsia="Calibri" w:hAnsi="Angsana New" w:cs="Angsana New"/>
          <w:sz w:val="30"/>
          <w:szCs w:val="30"/>
          <w:cs/>
        </w:rPr>
        <w:t>การตรวจสอบงบการเงิน</w:t>
      </w:r>
      <w:r w:rsidRPr="000C6BC7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0C6BC7">
        <w:rPr>
          <w:rFonts w:ascii="Angsana New" w:eastAsia="Calibri" w:hAnsi="Angsana New" w:cs="Angsana New"/>
          <w:sz w:val="30"/>
          <w:szCs w:val="30"/>
          <w:cs/>
        </w:rPr>
        <w:t>โดยรวมและในการแสดงความเห็นของ</w:t>
      </w:r>
      <w:r w:rsidRPr="000C6BC7">
        <w:rPr>
          <w:rFonts w:ascii="Angsana New" w:hAnsi="Angsana New" w:cs="Angsana New"/>
          <w:sz w:val="30"/>
          <w:szCs w:val="30"/>
          <w:cs/>
        </w:rPr>
        <w:t>ข้าพเจ้า</w:t>
      </w:r>
      <w:r w:rsidRPr="000C6BC7">
        <w:rPr>
          <w:rFonts w:ascii="Angsana New" w:eastAsia="Calibri" w:hAnsi="Angsana New" w:cs="Angsana New"/>
          <w:sz w:val="30"/>
          <w:szCs w:val="30"/>
          <w:cs/>
        </w:rPr>
        <w:t xml:space="preserve"> ทั้งนี้</w:t>
      </w:r>
      <w:r w:rsidRPr="000C6BC7">
        <w:rPr>
          <w:rFonts w:ascii="Angsana New" w:hAnsi="Angsana New" w:cs="Angsana New"/>
          <w:sz w:val="30"/>
          <w:szCs w:val="30"/>
          <w:cs/>
        </w:rPr>
        <w:t>ข้าพเจ้า</w:t>
      </w:r>
      <w:r w:rsidRPr="000C6BC7">
        <w:rPr>
          <w:rFonts w:ascii="Angsana New" w:eastAsia="Calibri" w:hAnsi="Angsana New" w:cs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:rsidR="002115E6" w:rsidRPr="000C6BC7" w:rsidRDefault="002115E6" w:rsidP="002115E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8"/>
        <w:gridCol w:w="4680"/>
      </w:tblGrid>
      <w:tr w:rsidR="001D6675" w:rsidRPr="000C6BC7" w:rsidTr="002115E6">
        <w:tc>
          <w:tcPr>
            <w:tcW w:w="9108" w:type="dxa"/>
            <w:gridSpan w:val="2"/>
            <w:shd w:val="clear" w:color="auto" w:fill="auto"/>
          </w:tcPr>
          <w:p w:rsidR="002115E6" w:rsidRPr="000C6BC7" w:rsidRDefault="002115E6" w:rsidP="002115E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 xml:space="preserve">ส่วนลดพิเศษ </w:t>
            </w:r>
            <w:r w:rsidRPr="000C6BC7">
              <w:rPr>
                <w:rFonts w:ascii="Angsana New" w:hAnsi="Angsana New" w:cs="Angsana New"/>
                <w:sz w:val="30"/>
                <w:szCs w:val="30"/>
                <w:rtl/>
                <w:cs/>
              </w:rPr>
              <w:t>(เงินสนับสนุน</w:t>
            </w:r>
            <w:r w:rsidRPr="000C6BC7">
              <w:rPr>
                <w:rFonts w:ascii="Angsana New" w:hAnsi="Angsana New" w:cs="Angsana New" w:hint="cs"/>
                <w:sz w:val="30"/>
                <w:szCs w:val="30"/>
                <w:rtl/>
                <w:cs/>
              </w:rPr>
              <w:t>ทาง</w:t>
            </w:r>
            <w:r w:rsidRPr="000C6BC7">
              <w:rPr>
                <w:rFonts w:ascii="Angsana New" w:hAnsi="Angsana New" w:cs="Angsana New"/>
                <w:sz w:val="30"/>
                <w:szCs w:val="30"/>
                <w:rtl/>
                <w:cs/>
              </w:rPr>
              <w:t>การตลาด)</w:t>
            </w:r>
          </w:p>
        </w:tc>
      </w:tr>
      <w:tr w:rsidR="001D6675" w:rsidRPr="000C6BC7" w:rsidTr="002115E6">
        <w:tc>
          <w:tcPr>
            <w:tcW w:w="9108" w:type="dxa"/>
            <w:gridSpan w:val="2"/>
            <w:shd w:val="clear" w:color="auto" w:fill="auto"/>
          </w:tcPr>
          <w:p w:rsidR="002115E6" w:rsidRPr="000C6BC7" w:rsidRDefault="002115E6" w:rsidP="007D714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อ้างถึงหมายเหตุ</w:t>
            </w:r>
            <w:r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>ประกอบ</w:t>
            </w: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 xml:space="preserve">งบการเงิน </w:t>
            </w:r>
            <w:r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ข้อ </w:t>
            </w:r>
            <w:r w:rsidRPr="000C6BC7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1D6675" w:rsidRPr="000C6BC7" w:rsidTr="002115E6">
        <w:tc>
          <w:tcPr>
            <w:tcW w:w="4428" w:type="dxa"/>
            <w:shd w:val="clear" w:color="auto" w:fill="auto"/>
          </w:tcPr>
          <w:p w:rsidR="002115E6" w:rsidRPr="000C6BC7" w:rsidRDefault="002115E6" w:rsidP="002115E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80" w:type="dxa"/>
            <w:shd w:val="clear" w:color="auto" w:fill="auto"/>
          </w:tcPr>
          <w:p w:rsidR="002115E6" w:rsidRPr="000C6BC7" w:rsidRDefault="002115E6" w:rsidP="002115E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</w:t>
            </w:r>
            <w:r w:rsidRPr="000C6BC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1D6675" w:rsidRPr="000C6BC7" w:rsidTr="002115E6">
        <w:tc>
          <w:tcPr>
            <w:tcW w:w="4428" w:type="dxa"/>
            <w:shd w:val="clear" w:color="auto" w:fill="auto"/>
          </w:tcPr>
          <w:p w:rsidR="002115E6" w:rsidRPr="000C6BC7" w:rsidRDefault="002115E6" w:rsidP="002115E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>ในระหว่างปี กลุ่มบริษัทได้จัดให้มีกิจกรรมทางการตลาดมากมาย โดยกลุ่มบริษัทจะได้รับเงินสนับสนุนกิจกรรมทางการตลา</w:t>
            </w:r>
            <w:r w:rsidR="007E35F9"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>ดในรูปแบบของส่วนลดพิเศษจากผู้</w:t>
            </w:r>
            <w:r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</w:t>
            </w:r>
            <w:r w:rsidR="007E35F9"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>สินค้า</w:t>
            </w:r>
            <w:r w:rsidR="00A54886"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>ซึ่งถือว่าเป็นธุรกรรมทางการค้าทั่วไปของธุรกิจค้าปลีก</w:t>
            </w:r>
            <w:r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ส่วนลดพิเศษ (เงินสนับสนุนทางการตลาด) มีจำนวนที่เป็นสาระสำคัญในแต่ละปี โดยส่วนลดพิเศษนั้นจะผันแปรไปตามลักษณะ</w:t>
            </w: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และ</w:t>
            </w:r>
            <w:r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>ช่วงเวลาที่เกิด</w:t>
            </w: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กิจกรรมที่เกี่ยวข้องและจะถูกรับรู้ตามข้อตกลงในสัญญา</w:t>
            </w:r>
            <w:r w:rsidRPr="000C6BC7">
              <w:rPr>
                <w:rFonts w:ascii="Angsana New" w:hAnsi="Angsana New" w:cs="Angsana New"/>
                <w:sz w:val="30"/>
                <w:szCs w:val="30"/>
                <w:rtl/>
                <w:cs/>
              </w:rPr>
              <w:t>ซึ่ง</w:t>
            </w:r>
            <w:r w:rsidRPr="000C6BC7">
              <w:rPr>
                <w:rFonts w:ascii="Angsana New" w:hAnsi="Angsana New" w:cs="Angsana New"/>
                <w:sz w:val="30"/>
                <w:szCs w:val="30"/>
                <w:rtl/>
                <w:cs/>
              </w:rPr>
              <w:lastRenderedPageBreak/>
              <w:t>ได้จัดทำเป็นลายลักษณ์อักษรกับผู้</w:t>
            </w:r>
            <w:r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</w:t>
            </w:r>
            <w:r w:rsidR="00645375"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>สินค้า</w:t>
            </w:r>
            <w:r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>แต่ละราย ส่วนลดพิเศษจะรับรู้โดยการหักจากต้นทุนขายในงวดที่เกิดกิจกรรมทางการตลาดตามที่ระบุไว้ในสัญญา</w:t>
            </w:r>
          </w:p>
          <w:p w:rsidR="002115E6" w:rsidRPr="000C6BC7" w:rsidRDefault="002115E6" w:rsidP="002115E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  <w:p w:rsidR="002115E6" w:rsidRPr="000C6BC7" w:rsidRDefault="002115E6" w:rsidP="00CA37F6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ข้าพเจ้าให้ความสนใจการตรวจสอบ</w:t>
            </w:r>
            <w:r w:rsidRPr="000C6BC7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สัญญาส่วนลดพิเศษที่ได้จัดทำเป็นลายลักษณ์อักษรรวมถึงกิจกรรมทางการตลาดที่เกี่ยวข้องและ</w:t>
            </w:r>
            <w:r w:rsidRPr="000C6BC7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ส่วนลดที่รับรู้ได้</w:t>
            </w:r>
            <w:r w:rsidRPr="000C6BC7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ถูก</w:t>
            </w:r>
            <w:r w:rsidRPr="000C6BC7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บันทึกใน</w:t>
            </w:r>
            <w:r w:rsidRPr="000C6BC7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จำนวนเงินและช่วง</w:t>
            </w:r>
            <w:r w:rsidRPr="000C6BC7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เวลาที่เหมาะสม</w:t>
            </w:r>
          </w:p>
        </w:tc>
        <w:tc>
          <w:tcPr>
            <w:tcW w:w="4680" w:type="dxa"/>
            <w:shd w:val="clear" w:color="auto" w:fill="auto"/>
          </w:tcPr>
          <w:p w:rsidR="002115E6" w:rsidRPr="000C6BC7" w:rsidRDefault="002115E6" w:rsidP="002115E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lastRenderedPageBreak/>
              <w:t>วิธีการตรวจสอบของข้าพเจ้ารวมถึง</w:t>
            </w:r>
          </w:p>
          <w:p w:rsidR="002115E6" w:rsidRPr="000C6BC7" w:rsidRDefault="002115E6" w:rsidP="00DC49DB">
            <w:pPr>
              <w:pStyle w:val="ListParagraph"/>
              <w:numPr>
                <w:ilvl w:val="0"/>
                <w:numId w:val="20"/>
              </w:numPr>
              <w:tabs>
                <w:tab w:val="left" w:pos="25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52" w:hanging="25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>การ</w:t>
            </w: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 xml:space="preserve">ทำความเข้าใจ ประเมินและทดสอบการควบคุมที่สำคัญของผู้บริหารที่เกี่ยวกับการรับรู้ส่วนลดพิเศษ </w:t>
            </w:r>
          </w:p>
          <w:p w:rsidR="002115E6" w:rsidRPr="000C6BC7" w:rsidRDefault="002115E6" w:rsidP="00DC49DB">
            <w:pPr>
              <w:pStyle w:val="ListParagraph"/>
              <w:numPr>
                <w:ilvl w:val="0"/>
                <w:numId w:val="20"/>
              </w:numPr>
              <w:tabs>
                <w:tab w:val="left" w:pos="25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52" w:hanging="25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การประเมินความมีประสิทธิผลของการควบคุมภาย</w:t>
            </w:r>
            <w:r w:rsidR="000C128D"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>ใน</w:t>
            </w: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ทั่วไปของระบบเทคโนโลยีสารสนเทศโดยรวมและการประเมินความมีประสิทธิผลของ</w:t>
            </w:r>
            <w:r w:rsidR="00017C28" w:rsidRPr="000C6BC7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การควบคุมภายในของกลุ่มบริษัท</w:t>
            </w:r>
            <w:r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โดยผู้เชี่ยวชาญด้านระบบสารสนเทศของเคพีเอ็มจี</w:t>
            </w:r>
          </w:p>
          <w:p w:rsidR="002115E6" w:rsidRPr="000C6BC7" w:rsidRDefault="002115E6" w:rsidP="00DC49DB">
            <w:pPr>
              <w:pStyle w:val="ListParagraph"/>
              <w:numPr>
                <w:ilvl w:val="0"/>
                <w:numId w:val="20"/>
              </w:numPr>
              <w:tabs>
                <w:tab w:val="left" w:pos="25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52" w:hanging="25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lastRenderedPageBreak/>
              <w:t>สุ่ม</w:t>
            </w:r>
            <w:r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>ทด</w:t>
            </w: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สอบเอกสารหลักฐานประกอบรายการ</w:t>
            </w:r>
            <w:r w:rsidR="00F410CC"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>และเปรียบเทียบกับ</w:t>
            </w:r>
            <w:r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กิจกรรมทางการตลาดที่</w:t>
            </w:r>
            <w:r w:rsidR="003175F3" w:rsidRPr="000C6BC7">
              <w:rPr>
                <w:rFonts w:ascii="Angsana New" w:hAnsi="Angsana New" w:cs="Angsana New"/>
                <w:sz w:val="30"/>
                <w:szCs w:val="30"/>
                <w:cs/>
              </w:rPr>
              <w:t>เกิดขึ้น</w:t>
            </w: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ระหว่างปี </w:t>
            </w:r>
          </w:p>
          <w:p w:rsidR="002115E6" w:rsidRPr="000C6BC7" w:rsidRDefault="002115E6" w:rsidP="00DC49DB">
            <w:pPr>
              <w:pStyle w:val="ListParagraph"/>
              <w:numPr>
                <w:ilvl w:val="0"/>
                <w:numId w:val="20"/>
              </w:numPr>
              <w:tabs>
                <w:tab w:val="left" w:pos="25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52" w:hanging="25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การตรวจตัดยอดเพื่อทดสอบการรับรู้รายการของส่วนลดพิเศษ</w:t>
            </w:r>
            <w:r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>ที่เกิดจากกิจกรรมทางการตลาดที่เกิดขึ้นในช่วงสิ้นรอบระยะเวลาบัญชี โดยการสุ่มทดสอบรายการส่วนลดพิเศษ</w:t>
            </w: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ทั้งก่อนและหลังวันสิ้นรอบและประเมินความถูกต้องโดยอ้างอิง</w:t>
            </w:r>
            <w:r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>สัญญาและกิจกรรมทางการตลาด</w:t>
            </w: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BF315C"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</w:p>
          <w:p w:rsidR="002115E6" w:rsidRPr="000C6BC7" w:rsidRDefault="008C13DB" w:rsidP="00DC49DB">
            <w:pPr>
              <w:pStyle w:val="ListParagraph"/>
              <w:numPr>
                <w:ilvl w:val="0"/>
                <w:numId w:val="21"/>
              </w:numPr>
              <w:tabs>
                <w:tab w:val="clear" w:pos="340"/>
                <w:tab w:val="left" w:pos="252"/>
                <w:tab w:val="left" w:pos="454"/>
                <w:tab w:val="num" w:pos="52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52" w:hanging="29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การประเมินความเหมาะสมและความเพียงพอของ</w:t>
            </w:r>
            <w:r w:rsidRPr="005F2B6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การเปิดเผยข้อมูล</w:t>
            </w:r>
            <w:r w:rsidRPr="005F2B64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ตามมาตรฐานการรายงาน</w:t>
            </w:r>
            <w:r w:rsidR="005F2B64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>ทางการเงิน</w:t>
            </w:r>
          </w:p>
        </w:tc>
      </w:tr>
    </w:tbl>
    <w:p w:rsidR="002115E6" w:rsidRPr="000C6BC7" w:rsidRDefault="002115E6" w:rsidP="002115E6">
      <w:pPr>
        <w:pStyle w:val="Default"/>
        <w:spacing w:after="0" w:line="240" w:lineRule="auto"/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</w:rPr>
      </w:pPr>
    </w:p>
    <w:p w:rsidR="002115E6" w:rsidRPr="000C6BC7" w:rsidRDefault="002115E6" w:rsidP="002115E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2115E6" w:rsidRPr="000C6BC7" w:rsidRDefault="009E41AF" w:rsidP="009E41AF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0C6BC7">
        <w:rPr>
          <w:rFonts w:ascii="Angsana New" w:hAnsi="Angsana New" w:cs="Angsana New"/>
          <w:sz w:val="30"/>
          <w:szCs w:val="30"/>
        </w:rPr>
        <w:br w:type="page"/>
      </w:r>
    </w:p>
    <w:p w:rsidR="00BA317E" w:rsidRPr="000C6BC7" w:rsidRDefault="00BA317E" w:rsidP="002115E6">
      <w:pPr>
        <w:pStyle w:val="Default"/>
        <w:spacing w:after="0" w:line="240" w:lineRule="auto"/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8"/>
        <w:gridCol w:w="4662"/>
      </w:tblGrid>
      <w:tr w:rsidR="00BA317E" w:rsidRPr="000C6BC7" w:rsidTr="002D30AB">
        <w:tc>
          <w:tcPr>
            <w:tcW w:w="9090" w:type="dxa"/>
            <w:gridSpan w:val="2"/>
            <w:shd w:val="clear" w:color="auto" w:fill="auto"/>
          </w:tcPr>
          <w:p w:rsidR="00BA317E" w:rsidRPr="000C6BC7" w:rsidRDefault="00BA317E" w:rsidP="002D30A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การด้อยค่าของเงินลงทุนในบริษัทย่อย</w:t>
            </w:r>
          </w:p>
        </w:tc>
      </w:tr>
      <w:tr w:rsidR="00BA317E" w:rsidRPr="000C6BC7" w:rsidTr="002D30AB">
        <w:tc>
          <w:tcPr>
            <w:tcW w:w="9090" w:type="dxa"/>
            <w:gridSpan w:val="2"/>
            <w:shd w:val="clear" w:color="auto" w:fill="auto"/>
          </w:tcPr>
          <w:p w:rsidR="00BA317E" w:rsidRPr="000C6BC7" w:rsidRDefault="00BA317E" w:rsidP="007D714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อ้างถึงหมายเหตุ</w:t>
            </w:r>
            <w:r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>ประกอบงบการเงิน</w:t>
            </w: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ข้อ </w:t>
            </w:r>
            <w:r w:rsidRPr="000C6BC7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และ </w:t>
            </w:r>
            <w:r w:rsidRPr="000C6BC7">
              <w:rPr>
                <w:rFonts w:ascii="Angsana New" w:hAnsi="Angsana New" w:cs="Angsana New"/>
                <w:sz w:val="30"/>
                <w:szCs w:val="30"/>
              </w:rPr>
              <w:t>11</w:t>
            </w:r>
          </w:p>
        </w:tc>
      </w:tr>
      <w:tr w:rsidR="00BA317E" w:rsidRPr="000C6BC7" w:rsidTr="002D30AB">
        <w:tc>
          <w:tcPr>
            <w:tcW w:w="4428" w:type="dxa"/>
            <w:shd w:val="clear" w:color="auto" w:fill="auto"/>
          </w:tcPr>
          <w:p w:rsidR="00BA317E" w:rsidRPr="000C6BC7" w:rsidRDefault="00BA317E" w:rsidP="002D30A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62" w:type="dxa"/>
            <w:shd w:val="clear" w:color="auto" w:fill="auto"/>
          </w:tcPr>
          <w:p w:rsidR="00BA317E" w:rsidRPr="000C6BC7" w:rsidRDefault="00BA317E" w:rsidP="002D30A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</w:t>
            </w:r>
            <w:r w:rsidRPr="000C6BC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BA317E" w:rsidRPr="000C6BC7" w:rsidTr="002D30AB">
        <w:tc>
          <w:tcPr>
            <w:tcW w:w="4428" w:type="dxa"/>
            <w:shd w:val="clear" w:color="auto" w:fill="auto"/>
          </w:tcPr>
          <w:p w:rsidR="00BA317E" w:rsidRPr="00DB05FD" w:rsidRDefault="00BA317E" w:rsidP="00DB05FD">
            <w:pPr>
              <w:pStyle w:val="BodyTex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>เน</w:t>
            </w:r>
            <w:r w:rsidR="00DB05FD">
              <w:rPr>
                <w:rFonts w:ascii="Angsana New" w:hAnsi="Angsana New" w:cs="Angsana New" w:hint="cs"/>
                <w:sz w:val="30"/>
                <w:szCs w:val="30"/>
                <w:cs/>
              </w:rPr>
              <w:t>ื่องจากความไม่แน่นอนของสภาวะ</w:t>
            </w:r>
            <w:r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>เศรษฐกิจ</w:t>
            </w:r>
            <w:r w:rsidR="00AA6C51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="00AC74A2">
              <w:rPr>
                <w:rFonts w:ascii="Angsana New" w:hAnsi="Angsana New" w:cs="Angsana New" w:hint="cs"/>
                <w:sz w:val="30"/>
                <w:szCs w:val="30"/>
                <w:cs/>
              </w:rPr>
              <w:t>และพฤติกรรมของลูกค้าที่เปลี่ยนแปลงไป</w:t>
            </w:r>
            <w:r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>ในปัจจุบัน อาจส่งผลกระทบต่อบริษัทย่อยของบริษัทที่ดำเนินกิจการห้างสรรพสินค้าตามจ</w:t>
            </w:r>
            <w:r w:rsidR="008C13DB"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>ังหวัดต่าง ๆ ครอบคลุมทั่วประเทศ</w:t>
            </w:r>
            <w:r w:rsidR="00AC74A2">
              <w:rPr>
                <w:rFonts w:ascii="Angsana New" w:hAnsi="Angsana New" w:cs="Angsana New" w:hint="cs"/>
                <w:sz w:val="30"/>
                <w:szCs w:val="30"/>
                <w:cs/>
              </w:rPr>
              <w:t>และในต่างประเทศ</w:t>
            </w:r>
            <w:r w:rsidR="008C13DB"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>และอาจ</w:t>
            </w: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ส่งผลให้ต้องมีการตั้งค่าเผื่อการด้อยค่าของเงินลงทุนในบริษัทย่อย</w:t>
            </w:r>
            <w:r w:rsidR="00E82353"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874ED0">
              <w:rPr>
                <w:rFonts w:ascii="Angsana New" w:hAnsi="Angsana New" w:cs="Angsana New" w:hint="cs"/>
                <w:sz w:val="30"/>
                <w:szCs w:val="30"/>
                <w:cs/>
              </w:rPr>
              <w:t>อย่างไรก็ตามบริษัทไม่มีการบันทึกค่าเผื่อการด้อยค่าของเงินลงทุนในบริษัทย่อย</w:t>
            </w:r>
          </w:p>
          <w:p w:rsidR="00874ED0" w:rsidRDefault="00874ED0" w:rsidP="002D30A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:rsidR="00BA317E" w:rsidRPr="000C6BC7" w:rsidRDefault="00BA317E" w:rsidP="002D30A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 xml:space="preserve">ในการประเมินการด้อยค่าของเงินลงทุนในบริษัทย่อยโดยการพิจารณามูลค่าตามบัญชีของสินทรัพย์หรือหน่วยสินทรัพย์ที่ก่อให้เกิดเงินสดว่าสูงกว่ามูลค่าที่จะได้รับคืนหรือไม่ </w:t>
            </w:r>
            <w:r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>ต้อง</w:t>
            </w: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 xml:space="preserve">ใช้วิจารณญาณอย่างสูงของผู้บริหารในการจัดทำประมาณการผลการดำเนินงานทางธุรกิจในอนาคต </w:t>
            </w:r>
            <w:r w:rsidR="008C13DB"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>ข้อ</w:t>
            </w: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สมมติที่จัดทำโดยผู้บริหารในการสอบทานการด้อยค่าได้ถูกพิจารณาเป็นเรื่องสำคัญของการใช้วิจารณญาณ</w:t>
            </w:r>
            <w:r w:rsidRPr="000C6BC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 xml:space="preserve">ได้แก่ </w:t>
            </w: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lastRenderedPageBreak/>
              <w:t xml:space="preserve">ประมาณการกระแสเงินสด </w:t>
            </w:r>
            <w:r w:rsidR="00CA37F6"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</w:t>
            </w: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การ</w:t>
            </w:r>
            <w:r w:rsidR="00736BCB" w:rsidRPr="000C6BC7">
              <w:rPr>
                <w:rFonts w:ascii="Angsana New" w:hAnsi="Angsana New" w:cs="Angsana New"/>
                <w:sz w:val="30"/>
                <w:szCs w:val="30"/>
                <w:cs/>
              </w:rPr>
              <w:t>เติบโตทางเศรษฐกิจ และอัตราคิดลด</w:t>
            </w:r>
          </w:p>
          <w:p w:rsidR="00736BCB" w:rsidRPr="000C6BC7" w:rsidRDefault="00736BCB" w:rsidP="002D30A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  <w:p w:rsidR="00BA317E" w:rsidRPr="000C6BC7" w:rsidRDefault="00BA317E" w:rsidP="00E8235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62" w:type="dxa"/>
            <w:shd w:val="clear" w:color="auto" w:fill="auto"/>
          </w:tcPr>
          <w:p w:rsidR="00BA317E" w:rsidRPr="000C6BC7" w:rsidRDefault="00BA317E" w:rsidP="002D30A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lastRenderedPageBreak/>
              <w:t>วิธีการตรวจสอบของข้าพเจ้า</w:t>
            </w:r>
            <w:r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>รวมถึง</w:t>
            </w:r>
          </w:p>
          <w:p w:rsidR="00BA317E" w:rsidRPr="000C6BC7" w:rsidRDefault="007D714C" w:rsidP="00DC49DB">
            <w:pPr>
              <w:pStyle w:val="ListParagraph"/>
              <w:numPr>
                <w:ilvl w:val="0"/>
                <w:numId w:val="21"/>
              </w:numPr>
              <w:tabs>
                <w:tab w:val="clear" w:pos="340"/>
                <w:tab w:val="num" w:pos="25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52" w:hanging="27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>การ</w:t>
            </w:r>
            <w:r w:rsidR="00BA317E" w:rsidRPr="000C6BC7">
              <w:rPr>
                <w:rFonts w:ascii="Angsana New" w:hAnsi="Angsana New" w:cs="Angsana New"/>
                <w:sz w:val="30"/>
                <w:szCs w:val="30"/>
                <w:cs/>
              </w:rPr>
              <w:t>ประเมิน</w:t>
            </w:r>
            <w:r w:rsidR="00BA317E"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>การกำหนดหน่วยสินทรัพย์ที่ก่อให้เกิดกระแสเงินสด ความสมเหตุสมผลของข้อบ่งชี้และรูปแบบประมาณการกระแสเงินสดที่ฝ่ายบริหารของกลุ่มบริษัทเลือกใช้</w:t>
            </w:r>
          </w:p>
          <w:p w:rsidR="00BA317E" w:rsidRPr="000C6BC7" w:rsidRDefault="00BA317E" w:rsidP="00DC49DB">
            <w:pPr>
              <w:pStyle w:val="ListParagraph"/>
              <w:numPr>
                <w:ilvl w:val="0"/>
                <w:numId w:val="21"/>
              </w:numPr>
              <w:tabs>
                <w:tab w:val="clear" w:pos="340"/>
                <w:tab w:val="left" w:pos="25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52" w:hanging="25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การประเมินผลประกอบการใน</w:t>
            </w:r>
            <w:r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>อดีต ผลประกอบการใน</w:t>
            </w: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ปัจจุบันและ</w:t>
            </w:r>
            <w:r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>แผนการใน</w:t>
            </w: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อนาคตของกลุ่มบริษัท และพิจารณาว่ามีปัจจัยใดหรือไม่ที่แสดงให้เห็นว่าเงินลงทุนในบริษัทย่อยเกิดการด้อยค่า</w:t>
            </w:r>
          </w:p>
          <w:p w:rsidR="00BA317E" w:rsidRPr="000C6BC7" w:rsidRDefault="00BA317E" w:rsidP="00DC49DB">
            <w:pPr>
              <w:pStyle w:val="ListParagraph"/>
              <w:numPr>
                <w:ilvl w:val="0"/>
                <w:numId w:val="21"/>
              </w:numPr>
              <w:tabs>
                <w:tab w:val="clear" w:pos="340"/>
                <w:tab w:val="left" w:pos="25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52" w:hanging="25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การเปรียบเทียบประมาณการกระแสเงินสดในอนาคตและสมมติฐานเกี่ยวกับอัตราการเติบโตทางเศรษฐกิจกับ</w:t>
            </w:r>
            <w:r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>แผนการดำเนินงานของบริษัทและ</w:t>
            </w:r>
            <w:r w:rsidR="00FA02DF" w:rsidRPr="000C6BC7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>ผลการดำเนินงานในอดีต</w:t>
            </w: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เพื่อพิจารณาความสมเหตุสมผลของการประมาณการรวมถึงการเปรียบเทียบ</w:t>
            </w:r>
            <w:r w:rsidR="00FA02DF"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>ข้อมูลของอุตสาหกรรม</w:t>
            </w: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กับการวิเคราะห์ของตลาดภายนอก</w:t>
            </w:r>
          </w:p>
          <w:p w:rsidR="00BA317E" w:rsidRPr="000C6BC7" w:rsidRDefault="00BA317E" w:rsidP="00DC49DB">
            <w:pPr>
              <w:pStyle w:val="ListParagraph"/>
              <w:numPr>
                <w:ilvl w:val="0"/>
                <w:numId w:val="21"/>
              </w:numPr>
              <w:tabs>
                <w:tab w:val="clear" w:pos="340"/>
                <w:tab w:val="num" w:pos="25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79" w:hanging="2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ทดสอบความน่าเชื่อถือ</w:t>
            </w:r>
            <w:r w:rsidR="00CA37F6"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>ของ</w:t>
            </w: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อัตราคิดลดที่ใช้ในการประมาณการกระแสเงินสด</w:t>
            </w:r>
            <w:r w:rsidR="00CA37F6"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>ในอนาคตโดย</w:t>
            </w:r>
            <w:r w:rsidR="00CA37F6"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lastRenderedPageBreak/>
              <w:t>เปรียบเทียบ</w:t>
            </w: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กับข้อมูลของบริษัทอื่นในกลุ่มอุตสาหกรรม</w:t>
            </w:r>
            <w:r w:rsidR="00CA37F6"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>เดียวกัน</w:t>
            </w:r>
            <w:r w:rsidRPr="000C6BC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</w:p>
          <w:p w:rsidR="00BA317E" w:rsidRPr="000C6BC7" w:rsidRDefault="00BA317E" w:rsidP="00DC49DB">
            <w:pPr>
              <w:pStyle w:val="ListParagraph"/>
              <w:numPr>
                <w:ilvl w:val="0"/>
                <w:numId w:val="21"/>
              </w:numPr>
              <w:tabs>
                <w:tab w:val="clear" w:pos="340"/>
                <w:tab w:val="left" w:pos="252"/>
                <w:tab w:val="left" w:pos="454"/>
                <w:tab w:val="num" w:pos="52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52" w:hanging="29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การประเมินความเหมาะสมและความเพียงพอของการเปิดเผยข้อมูล</w:t>
            </w:r>
            <w:r w:rsidR="002F2D56"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>ตามมาตรฐานการรายงานทางการเงิน</w:t>
            </w:r>
          </w:p>
          <w:p w:rsidR="00BA317E" w:rsidRPr="000C6BC7" w:rsidRDefault="00BA317E" w:rsidP="002D30AB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</w:tr>
    </w:tbl>
    <w:p w:rsidR="00BA317E" w:rsidRPr="000C6BC7" w:rsidRDefault="00BA317E" w:rsidP="002115E6">
      <w:pPr>
        <w:pStyle w:val="Default"/>
        <w:spacing w:after="0" w:line="240" w:lineRule="auto"/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</w:rPr>
      </w:pPr>
    </w:p>
    <w:p w:rsidR="002115E6" w:rsidRPr="000C6BC7" w:rsidRDefault="002115E6" w:rsidP="002115E6">
      <w:pPr>
        <w:spacing w:after="0" w:line="240" w:lineRule="auto"/>
        <w:rPr>
          <w:rFonts w:ascii="Angsana New" w:eastAsia="Calibri" w:hAnsi="Angsana New" w:cs="Angsana New"/>
          <w:i/>
          <w:iCs/>
          <w:sz w:val="30"/>
          <w:szCs w:val="30"/>
        </w:rPr>
      </w:pPr>
      <w:r w:rsidRPr="000C6BC7">
        <w:rPr>
          <w:rFonts w:ascii="Angsana New" w:eastAsia="Calibri" w:hAnsi="Angsana New" w:cs="Angsana New"/>
          <w:i/>
          <w:iCs/>
          <w:sz w:val="30"/>
          <w:szCs w:val="30"/>
          <w:cs/>
        </w:rPr>
        <w:t xml:space="preserve">ข้อมูลอื่น </w:t>
      </w:r>
    </w:p>
    <w:p w:rsidR="002115E6" w:rsidRPr="00F91FD3" w:rsidRDefault="002115E6" w:rsidP="002115E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</w:p>
    <w:p w:rsidR="002115E6" w:rsidRPr="000C6BC7" w:rsidRDefault="002115E6" w:rsidP="002115E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0C6BC7">
        <w:rPr>
          <w:rFonts w:ascii="Angsana New" w:eastAsia="Calibri" w:hAnsi="Angsana New" w:cs="Angsana New"/>
          <w:sz w:val="30"/>
          <w:szCs w:val="30"/>
          <w:cs/>
        </w:rPr>
        <w:t>ผู้บริหารเป็นผู้รับผิดชอบต่อข้อมูลอื่น</w:t>
      </w:r>
      <w:r w:rsidRPr="000C6BC7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0C6BC7">
        <w:rPr>
          <w:rFonts w:ascii="Angsana New" w:eastAsia="Calibri" w:hAnsi="Angsana New" w:cs="Angsana New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0C6BC7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0C6BC7">
        <w:rPr>
          <w:rFonts w:ascii="Angsana New" w:eastAsia="Calibri" w:hAnsi="Angsana New" w:cs="Angsana New"/>
          <w:sz w:val="30"/>
          <w:szCs w:val="30"/>
          <w:cs/>
        </w:rPr>
        <w:t>แต่ไม่รวมถึง</w:t>
      </w:r>
      <w:r w:rsidR="00BF315C" w:rsidRPr="000C6BC7">
        <w:rPr>
          <w:rFonts w:ascii="Angsana New" w:eastAsia="Calibri" w:hAnsi="Angsana New" w:cs="Angsana New"/>
          <w:sz w:val="30"/>
          <w:szCs w:val="30"/>
          <w:cs/>
        </w:rPr>
        <w:br/>
      </w:r>
      <w:r w:rsidRPr="000C6BC7">
        <w:rPr>
          <w:rFonts w:ascii="Angsana New" w:eastAsia="Calibri" w:hAnsi="Angsana New" w:cs="Angsana New"/>
          <w:sz w:val="30"/>
          <w:szCs w:val="30"/>
          <w:cs/>
        </w:rPr>
        <w:t>งบการเงิน</w:t>
      </w:r>
      <w:r w:rsidRPr="000C6BC7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0C6BC7">
        <w:rPr>
          <w:rFonts w:ascii="Angsana New" w:eastAsia="Calibri" w:hAnsi="Angsana New" w:cs="Angsana New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0C6BC7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0C6BC7">
        <w:rPr>
          <w:rFonts w:ascii="Angsana New" w:eastAsia="Calibri" w:hAnsi="Angsana New" w:cs="Angsana New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:rsidR="002115E6" w:rsidRPr="000C6BC7" w:rsidRDefault="002115E6" w:rsidP="002115E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alibri" w:hAnsi="Angsana New" w:cs="Angsana New"/>
          <w:sz w:val="16"/>
          <w:szCs w:val="16"/>
        </w:rPr>
      </w:pPr>
    </w:p>
    <w:p w:rsidR="00BA317E" w:rsidRPr="000C6BC7" w:rsidRDefault="00BA317E" w:rsidP="002115E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</w:p>
    <w:p w:rsidR="00BA317E" w:rsidRPr="000C6BC7" w:rsidRDefault="00BA317E" w:rsidP="002115E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</w:p>
    <w:p w:rsidR="001F2B4A" w:rsidRPr="000C6BC7" w:rsidRDefault="001F2B4A" w:rsidP="002115E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</w:p>
    <w:p w:rsidR="002115E6" w:rsidRPr="000C6BC7" w:rsidRDefault="002115E6" w:rsidP="002115E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0C6BC7">
        <w:rPr>
          <w:rFonts w:ascii="Angsana New" w:eastAsia="Calibri" w:hAnsi="Angsana New" w:cs="Angsana New"/>
          <w:sz w:val="30"/>
          <w:szCs w:val="30"/>
          <w:cs/>
        </w:rPr>
        <w:t>ความเห็นของข้าพเจ้าต่องบการเงิน</w:t>
      </w:r>
      <w:r w:rsidRPr="000C6BC7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0C6BC7">
        <w:rPr>
          <w:rFonts w:ascii="Angsana New" w:eastAsia="Calibri" w:hAnsi="Angsana New" w:cs="Angsana New"/>
          <w:sz w:val="30"/>
          <w:szCs w:val="30"/>
          <w:cs/>
        </w:rPr>
        <w:t>ไม่ครอบคลุมถึงข้อมูลอื่นและข้าพเจ้าไม่ได้ให้</w:t>
      </w:r>
      <w:r w:rsidR="001249AC">
        <w:rPr>
          <w:rFonts w:ascii="Angsana New" w:eastAsia="Calibri" w:hAnsi="Angsana New" w:cs="Angsana New"/>
          <w:sz w:val="30"/>
          <w:szCs w:val="30"/>
        </w:rPr>
        <w:br/>
      </w:r>
      <w:r w:rsidRPr="000C6BC7">
        <w:rPr>
          <w:rFonts w:ascii="Angsana New" w:eastAsia="Calibri" w:hAnsi="Angsana New" w:cs="Angsana New"/>
          <w:sz w:val="30"/>
          <w:szCs w:val="30"/>
          <w:cs/>
        </w:rPr>
        <w:t>ความเชื่อมั่นต่อข้อมูลอื่น</w:t>
      </w:r>
      <w:r w:rsidRPr="000C6BC7">
        <w:rPr>
          <w:rFonts w:ascii="Angsana New" w:eastAsia="Calibri" w:hAnsi="Angsana New" w:cs="Angsana New"/>
          <w:sz w:val="30"/>
          <w:szCs w:val="30"/>
        </w:rPr>
        <w:t xml:space="preserve"> </w:t>
      </w:r>
    </w:p>
    <w:p w:rsidR="002115E6" w:rsidRPr="000C6BC7" w:rsidRDefault="002115E6" w:rsidP="002115E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alibri" w:hAnsi="Angsana New" w:cs="Angsana New"/>
          <w:sz w:val="16"/>
          <w:szCs w:val="16"/>
        </w:rPr>
      </w:pPr>
    </w:p>
    <w:p w:rsidR="002115E6" w:rsidRPr="000C6BC7" w:rsidRDefault="002115E6" w:rsidP="002115E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0C6BC7">
        <w:rPr>
          <w:rFonts w:ascii="Angsana New" w:eastAsia="Calibri" w:hAnsi="Angsana New" w:cs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0C6BC7">
        <w:rPr>
          <w:rFonts w:ascii="Angsana New" w:hAnsi="Angsana New" w:cs="Angsana New"/>
          <w:sz w:val="30"/>
          <w:szCs w:val="30"/>
          <w:cs/>
        </w:rPr>
        <w:t xml:space="preserve">รวมและงบการเงินเฉพาะกิจการ </w:t>
      </w:r>
      <w:r w:rsidRPr="000C6BC7">
        <w:rPr>
          <w:rFonts w:ascii="Angsana New" w:eastAsia="Calibri" w:hAnsi="Angsana New" w:cs="Angsana New"/>
          <w:sz w:val="30"/>
          <w:szCs w:val="30"/>
          <w:cs/>
        </w:rPr>
        <w:t>คือ</w:t>
      </w:r>
      <w:r w:rsidRPr="000C6BC7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0C6BC7">
        <w:rPr>
          <w:rFonts w:ascii="Angsana New" w:eastAsia="Calibri" w:hAnsi="Angsana New" w:cs="Angsana New"/>
          <w:sz w:val="30"/>
          <w:szCs w:val="30"/>
          <w:cs/>
        </w:rPr>
        <w:t>การอ่าน</w:t>
      </w:r>
      <w:r w:rsidRPr="000C6BC7">
        <w:rPr>
          <w:rFonts w:ascii="Angsana New" w:eastAsia="Calibri" w:hAnsi="Angsana New" w:cs="Angsana New" w:hint="cs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0C6BC7">
        <w:rPr>
          <w:rFonts w:ascii="Angsana New" w:eastAsia="Calibri" w:hAnsi="Angsana New" w:cs="Angsana New"/>
          <w:sz w:val="30"/>
          <w:szCs w:val="30"/>
          <w:cs/>
        </w:rPr>
        <w:t>และพิจารณาว่าข้อมูลอื่นมีความขัดแย้งที่มีสาระสำคัญกับงบ</w:t>
      </w:r>
      <w:r w:rsidRPr="000C6BC7">
        <w:rPr>
          <w:rFonts w:ascii="Angsana New" w:eastAsia="Calibri" w:hAnsi="Angsana New" w:cs="Angsana New"/>
          <w:sz w:val="30"/>
          <w:szCs w:val="30"/>
          <w:cs/>
        </w:rPr>
        <w:lastRenderedPageBreak/>
        <w:t>การเงิน</w:t>
      </w:r>
      <w:r w:rsidRPr="000C6BC7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0C6BC7">
        <w:rPr>
          <w:rFonts w:ascii="Angsana New" w:eastAsia="Calibri" w:hAnsi="Angsana New" w:cs="Angsana New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0C6BC7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0C6BC7">
        <w:rPr>
          <w:rFonts w:ascii="Angsana New" w:eastAsia="Calibri" w:hAnsi="Angsana New" w:cs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0C6BC7">
        <w:rPr>
          <w:rFonts w:ascii="Angsana New" w:eastAsia="Calibri" w:hAnsi="Angsana New" w:cs="Angsana New"/>
          <w:sz w:val="30"/>
          <w:szCs w:val="30"/>
        </w:rPr>
        <w:t xml:space="preserve"> </w:t>
      </w:r>
    </w:p>
    <w:p w:rsidR="002115E6" w:rsidRDefault="002115E6" w:rsidP="002115E6">
      <w:pPr>
        <w:pStyle w:val="Default"/>
        <w:spacing w:after="0" w:line="240" w:lineRule="auto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:rsidR="00AC74A2" w:rsidRDefault="00AC74A2" w:rsidP="002115E6">
      <w:pPr>
        <w:pStyle w:val="Default"/>
        <w:spacing w:after="0" w:line="240" w:lineRule="auto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AC74A2">
        <w:rPr>
          <w:rFonts w:ascii="Angsana New" w:hAnsi="Angsana New" w:cs="Angsana New"/>
          <w:color w:val="auto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:rsidR="00AC74A2" w:rsidRPr="00AC74A2" w:rsidRDefault="00AC74A2" w:rsidP="002115E6">
      <w:pPr>
        <w:pStyle w:val="Default"/>
        <w:spacing w:after="0" w:line="240" w:lineRule="auto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:rsidR="002115E6" w:rsidRPr="000C6BC7" w:rsidRDefault="002115E6" w:rsidP="002115E6">
      <w:pPr>
        <w:spacing w:after="0" w:line="240" w:lineRule="auto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0C6BC7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0C6BC7">
        <w:rPr>
          <w:rFonts w:ascii="Angsana New" w:hAnsi="Angsana New" w:cs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:rsidR="002115E6" w:rsidRPr="000C6BC7" w:rsidRDefault="002115E6" w:rsidP="002115E6">
      <w:pPr>
        <w:spacing w:after="0" w:line="240" w:lineRule="auto"/>
        <w:jc w:val="thaiDistribute"/>
        <w:rPr>
          <w:rFonts w:ascii="Angsana New" w:eastAsia="Calibri" w:hAnsi="Angsana New" w:cs="Angsana New"/>
          <w:sz w:val="16"/>
          <w:szCs w:val="16"/>
        </w:rPr>
      </w:pPr>
    </w:p>
    <w:p w:rsidR="002115E6" w:rsidRPr="000C6BC7" w:rsidRDefault="002115E6" w:rsidP="002115E6">
      <w:pPr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0C6BC7">
        <w:rPr>
          <w:rFonts w:ascii="Angsana New" w:eastAsia="Calibri" w:hAnsi="Angsana New" w:cs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0C6BC7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0C6BC7">
        <w:rPr>
          <w:rFonts w:ascii="Angsana New" w:eastAsia="Calibri" w:hAnsi="Angsana New" w:cs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0C6BC7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0C6BC7">
        <w:rPr>
          <w:rFonts w:ascii="Angsana New" w:eastAsia="Calibri" w:hAnsi="Angsana New" w:cs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2115E6" w:rsidRPr="000C6BC7" w:rsidRDefault="002115E6" w:rsidP="002115E6">
      <w:pPr>
        <w:spacing w:after="0" w:line="240" w:lineRule="auto"/>
        <w:jc w:val="thaiDistribute"/>
        <w:rPr>
          <w:rFonts w:ascii="Angsana New" w:eastAsia="Calibri" w:hAnsi="Angsana New" w:cs="Angsana New"/>
          <w:sz w:val="16"/>
          <w:szCs w:val="16"/>
        </w:rPr>
      </w:pPr>
    </w:p>
    <w:p w:rsidR="002115E6" w:rsidRPr="000C6BC7" w:rsidRDefault="002115E6" w:rsidP="002115E6">
      <w:pPr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0C6BC7">
        <w:rPr>
          <w:rFonts w:ascii="Angsana New" w:eastAsia="Calibri" w:hAnsi="Angsana New" w:cs="Angsana New" w:hint="cs"/>
          <w:sz w:val="30"/>
          <w:szCs w:val="30"/>
          <w:cs/>
        </w:rPr>
        <w:t>ในการจัดทำงบการเงิน</w:t>
      </w:r>
      <w:r w:rsidRPr="000C6BC7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0C6BC7">
        <w:rPr>
          <w:rFonts w:ascii="Angsana New" w:eastAsia="Calibri" w:hAnsi="Angsana New" w:cs="Angsana New"/>
          <w:sz w:val="30"/>
          <w:szCs w:val="30"/>
          <w:cs/>
        </w:rPr>
        <w:t xml:space="preserve">  </w:t>
      </w:r>
      <w:r w:rsidRPr="000C6BC7">
        <w:rPr>
          <w:rFonts w:ascii="Angsana New" w:eastAsia="Calibri" w:hAnsi="Angsana New" w:cs="Angsana New" w:hint="cs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0C6BC7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0C6BC7">
        <w:rPr>
          <w:rFonts w:ascii="Angsana New" w:eastAsia="Calibri" w:hAnsi="Angsana New" w:cs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0C6BC7">
        <w:rPr>
          <w:rFonts w:ascii="Angsana New" w:eastAsia="Calibri" w:hAnsi="Angsana New" w:cs="Angsana New"/>
          <w:sz w:val="30"/>
          <w:szCs w:val="30"/>
          <w:cs/>
        </w:rPr>
        <w:t xml:space="preserve"> (</w:t>
      </w:r>
      <w:r w:rsidRPr="000C6BC7">
        <w:rPr>
          <w:rFonts w:ascii="Angsana New" w:eastAsia="Calibri" w:hAnsi="Angsana New" w:cs="Angsana New" w:hint="cs"/>
          <w:sz w:val="30"/>
          <w:szCs w:val="30"/>
          <w:cs/>
        </w:rPr>
        <w:t>ตามความเหมาะสม</w:t>
      </w:r>
      <w:r w:rsidRPr="000C6BC7">
        <w:rPr>
          <w:rFonts w:ascii="Angsana New" w:eastAsia="Calibri" w:hAnsi="Angsana New" w:cs="Angsana New"/>
          <w:sz w:val="30"/>
          <w:szCs w:val="30"/>
          <w:cs/>
        </w:rPr>
        <w:t xml:space="preserve">) </w:t>
      </w:r>
      <w:r w:rsidRPr="000C6BC7">
        <w:rPr>
          <w:rFonts w:ascii="Angsana New" w:eastAsia="Calibri" w:hAnsi="Angsana New" w:cs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</w:t>
      </w:r>
      <w:r w:rsidR="00BF315C" w:rsidRPr="000C6BC7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0C6BC7">
        <w:rPr>
          <w:rFonts w:ascii="Angsana New" w:eastAsia="Calibri" w:hAnsi="Angsana New" w:cs="Angsana New" w:hint="cs"/>
          <w:sz w:val="30"/>
          <w:szCs w:val="30"/>
          <w:cs/>
        </w:rPr>
        <w:t>เว้นแต่ผู้บริหารมีความตั้งใจที่จะเลิกกลุ่มบริษัทและบริษัท</w:t>
      </w:r>
      <w:r w:rsidRPr="000C6BC7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0C6BC7">
        <w:rPr>
          <w:rFonts w:ascii="Angsana New" w:eastAsia="Calibri" w:hAnsi="Angsana New" w:cs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:rsidR="002115E6" w:rsidRPr="000C6BC7" w:rsidRDefault="002115E6" w:rsidP="002115E6">
      <w:pPr>
        <w:spacing w:after="0" w:line="240" w:lineRule="auto"/>
        <w:jc w:val="thaiDistribute"/>
        <w:rPr>
          <w:rFonts w:ascii="Angsana New" w:eastAsia="Calibri" w:hAnsi="Angsana New" w:cs="Angsana New"/>
          <w:sz w:val="16"/>
          <w:szCs w:val="16"/>
        </w:rPr>
      </w:pPr>
    </w:p>
    <w:p w:rsidR="002115E6" w:rsidRPr="000C6BC7" w:rsidRDefault="002115E6" w:rsidP="002115E6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  <w:cs/>
        </w:rPr>
      </w:pPr>
      <w:r w:rsidRPr="000C6BC7">
        <w:rPr>
          <w:rFonts w:ascii="Angsana New" w:eastAsia="Calibri" w:hAnsi="Angsana New" w:cs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0C6BC7">
        <w:rPr>
          <w:rFonts w:ascii="Angsana New" w:hAnsi="Angsana New" w:cs="Angsana New"/>
          <w:sz w:val="30"/>
          <w:szCs w:val="30"/>
          <w:cs/>
        </w:rPr>
        <w:t>กลุ่มบริษัทและบริษัท</w:t>
      </w:r>
    </w:p>
    <w:p w:rsidR="002115E6" w:rsidRPr="000C6BC7" w:rsidRDefault="002115E6" w:rsidP="002115E6">
      <w:pPr>
        <w:spacing w:after="0" w:line="240" w:lineRule="auto"/>
        <w:rPr>
          <w:rFonts w:ascii="Angsana New" w:hAnsi="Angsana New" w:cs="Angsana New"/>
          <w:i/>
          <w:iCs/>
          <w:sz w:val="30"/>
          <w:szCs w:val="30"/>
          <w:cs/>
        </w:rPr>
      </w:pPr>
    </w:p>
    <w:p w:rsidR="002115E6" w:rsidRPr="000C6BC7" w:rsidRDefault="002115E6" w:rsidP="002115E6">
      <w:pPr>
        <w:spacing w:after="0"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0C6BC7">
        <w:rPr>
          <w:rFonts w:ascii="Angsana New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:rsidR="002115E6" w:rsidRPr="000C6BC7" w:rsidRDefault="002115E6" w:rsidP="002115E6">
      <w:pPr>
        <w:spacing w:after="0" w:line="240" w:lineRule="auto"/>
        <w:jc w:val="thaiDistribute"/>
        <w:rPr>
          <w:rFonts w:ascii="Angsana New" w:eastAsia="Calibri" w:hAnsi="Angsana New" w:cs="Angsana New"/>
          <w:sz w:val="16"/>
          <w:szCs w:val="16"/>
        </w:rPr>
      </w:pPr>
    </w:p>
    <w:p w:rsidR="002115E6" w:rsidRPr="000C6BC7" w:rsidRDefault="002115E6" w:rsidP="002115E6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0C6BC7">
        <w:rPr>
          <w:rFonts w:ascii="Angsana New" w:eastAsia="Calibri" w:hAnsi="Angsana New" w:cs="Angsana New"/>
          <w:sz w:val="30"/>
          <w:szCs w:val="30"/>
          <w:cs/>
        </w:rPr>
        <w:lastRenderedPageBreak/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0C6BC7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0C6BC7">
        <w:rPr>
          <w:rFonts w:ascii="Angsana New" w:eastAsia="Calibri" w:hAnsi="Angsana New" w:cs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</w:t>
      </w:r>
      <w:r w:rsidR="00A12DC4">
        <w:rPr>
          <w:rFonts w:ascii="Angsana New" w:eastAsia="Calibri" w:hAnsi="Angsana New" w:cs="Angsana New"/>
          <w:sz w:val="30"/>
          <w:szCs w:val="30"/>
        </w:rPr>
        <w:br/>
      </w:r>
      <w:r w:rsidRPr="000C6BC7">
        <w:rPr>
          <w:rFonts w:ascii="Angsana New" w:eastAsia="Calibri" w:hAnsi="Angsana New" w:cs="Angsana New"/>
          <w:sz w:val="30"/>
          <w:szCs w:val="30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 w:rsidR="00D63D5C">
        <w:rPr>
          <w:rFonts w:ascii="Angsana New" w:eastAsia="Calibri" w:hAnsi="Angsana New" w:cs="Angsana New"/>
          <w:sz w:val="30"/>
          <w:szCs w:val="30"/>
        </w:rPr>
        <w:br/>
      </w:r>
      <w:r w:rsidRPr="000C6BC7">
        <w:rPr>
          <w:rFonts w:ascii="Angsana New" w:eastAsia="Calibri" w:hAnsi="Angsana New" w:cs="Angsana New"/>
          <w:sz w:val="30"/>
          <w:szCs w:val="30"/>
          <w:cs/>
        </w:rPr>
        <w:t>ทุกรายการรวมกันจะมีผ</w:t>
      </w:r>
      <w:r w:rsidRPr="000C6BC7">
        <w:rPr>
          <w:rFonts w:ascii="Angsana New" w:hAnsi="Angsana New" w:cs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:rsidR="002115E6" w:rsidRPr="000C6BC7" w:rsidRDefault="002115E6" w:rsidP="002115E6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  <w:r w:rsidRPr="000C6BC7">
        <w:rPr>
          <w:rFonts w:ascii="Angsana New" w:hAnsi="Angsana New" w:cs="Angsana New"/>
          <w:sz w:val="16"/>
          <w:szCs w:val="16"/>
          <w:rtl/>
          <w:cs/>
        </w:rPr>
        <w:t xml:space="preserve"> </w:t>
      </w:r>
    </w:p>
    <w:p w:rsidR="00BA317E" w:rsidRPr="000C6BC7" w:rsidRDefault="001D6675" w:rsidP="002115E6">
      <w:pPr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0C6BC7">
        <w:rPr>
          <w:rFonts w:ascii="Angsana New" w:eastAsia="Calibri" w:hAnsi="Angsana New" w:cs="Angsana New"/>
          <w:sz w:val="30"/>
          <w:szCs w:val="30"/>
          <w:cs/>
        </w:rPr>
        <w:br w:type="page"/>
      </w:r>
    </w:p>
    <w:p w:rsidR="00BA317E" w:rsidRPr="000C6BC7" w:rsidRDefault="00BA317E" w:rsidP="002115E6">
      <w:pPr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</w:p>
    <w:p w:rsidR="002115E6" w:rsidRPr="000C6BC7" w:rsidRDefault="002115E6" w:rsidP="002115E6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0C6BC7">
        <w:rPr>
          <w:rFonts w:ascii="Angsana New" w:eastAsia="Calibri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</w:t>
      </w:r>
      <w:r w:rsidR="009E41AF" w:rsidRPr="000C6BC7">
        <w:rPr>
          <w:rFonts w:ascii="Angsana New" w:eastAsia="Calibri" w:hAnsi="Angsana New" w:cs="Angsana New"/>
          <w:sz w:val="30"/>
          <w:szCs w:val="30"/>
        </w:rPr>
        <w:br/>
      </w:r>
      <w:r w:rsidRPr="000C6BC7">
        <w:rPr>
          <w:rFonts w:ascii="Angsana New" w:eastAsia="Calibri" w:hAnsi="Angsana New" w:cs="Angsana New"/>
          <w:sz w:val="30"/>
          <w:szCs w:val="30"/>
          <w:cs/>
        </w:rPr>
        <w:t>ผู้ประกอบวิชาชีพตลอดการตรวจสอบ การปฏิบัติงานของข้าพเจ้ารวมถึง</w:t>
      </w:r>
    </w:p>
    <w:p w:rsidR="002115E6" w:rsidRPr="000C6BC7" w:rsidRDefault="002115E6" w:rsidP="00DC49DB">
      <w:pPr>
        <w:numPr>
          <w:ilvl w:val="0"/>
          <w:numId w:val="19"/>
        </w:numPr>
        <w:spacing w:after="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0C6BC7">
        <w:rPr>
          <w:rFonts w:ascii="Angsana New" w:eastAsia="Calibri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0C6BC7">
        <w:rPr>
          <w:rFonts w:ascii="Angsana New" w:hAnsi="Angsana New" w:cs="Angsana New"/>
          <w:sz w:val="30"/>
          <w:szCs w:val="30"/>
          <w:cs/>
        </w:rPr>
        <w:t>รวมและ</w:t>
      </w:r>
      <w:r w:rsidR="001249AC">
        <w:rPr>
          <w:rFonts w:ascii="Angsana New" w:hAnsi="Angsana New" w:cs="Angsana New"/>
          <w:sz w:val="30"/>
          <w:szCs w:val="30"/>
        </w:rPr>
        <w:br/>
      </w:r>
      <w:r w:rsidRPr="000C6BC7">
        <w:rPr>
          <w:rFonts w:ascii="Angsana New" w:hAnsi="Angsana New" w:cs="Angsana New"/>
          <w:sz w:val="30"/>
          <w:szCs w:val="30"/>
          <w:cs/>
        </w:rPr>
        <w:t>งบการเงินเฉพาะกิจการ</w:t>
      </w:r>
      <w:r w:rsidRPr="000C6BC7">
        <w:rPr>
          <w:rFonts w:ascii="Angsana New" w:eastAsia="Calibri" w:hAnsi="Angsana New" w:cs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</w:t>
      </w:r>
      <w:r w:rsidR="00A12DC4">
        <w:rPr>
          <w:rFonts w:ascii="Angsana New" w:eastAsia="Calibri" w:hAnsi="Angsana New" w:cs="Angsana New"/>
          <w:sz w:val="30"/>
          <w:szCs w:val="30"/>
        </w:rPr>
        <w:br/>
      </w:r>
      <w:r w:rsidRPr="000C6BC7">
        <w:rPr>
          <w:rFonts w:ascii="Angsana New" w:eastAsia="Calibri" w:hAnsi="Angsana New" w:cs="Angsana New"/>
          <w:sz w:val="30"/>
          <w:szCs w:val="30"/>
          <w:cs/>
        </w:rPr>
        <w:t>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1249AC">
        <w:rPr>
          <w:rFonts w:ascii="Angsana New" w:eastAsia="Calibri" w:hAnsi="Angsana New" w:cs="Angsana New"/>
          <w:sz w:val="30"/>
          <w:szCs w:val="30"/>
        </w:rPr>
        <w:br/>
      </w:r>
      <w:r w:rsidRPr="000C6BC7">
        <w:rPr>
          <w:rFonts w:ascii="Angsana New" w:eastAsia="Calibri" w:hAnsi="Angsana New" w:cs="Angsana New"/>
          <w:sz w:val="30"/>
          <w:szCs w:val="30"/>
          <w:cs/>
        </w:rPr>
        <w:t>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</w:t>
      </w:r>
      <w:r w:rsidR="001249AC">
        <w:rPr>
          <w:rFonts w:ascii="Angsana New" w:eastAsia="Calibri" w:hAnsi="Angsana New" w:cs="Angsana New"/>
          <w:sz w:val="30"/>
          <w:szCs w:val="30"/>
        </w:rPr>
        <w:br/>
      </w:r>
      <w:r w:rsidRPr="000C6BC7">
        <w:rPr>
          <w:rFonts w:ascii="Angsana New" w:eastAsia="Calibri" w:hAnsi="Angsana New" w:cs="Angsana New"/>
          <w:sz w:val="30"/>
          <w:szCs w:val="30"/>
          <w:cs/>
        </w:rPr>
        <w:t>การควบคุมภ</w:t>
      </w:r>
      <w:r w:rsidRPr="000C6BC7">
        <w:rPr>
          <w:rFonts w:ascii="Angsana New" w:hAnsi="Angsana New" w:cs="Angsana New"/>
          <w:sz w:val="30"/>
          <w:szCs w:val="30"/>
          <w:cs/>
        </w:rPr>
        <w:t>ายใน</w:t>
      </w:r>
    </w:p>
    <w:p w:rsidR="002115E6" w:rsidRPr="000C6BC7" w:rsidRDefault="002115E6" w:rsidP="00DC49DB">
      <w:pPr>
        <w:numPr>
          <w:ilvl w:val="0"/>
          <w:numId w:val="19"/>
        </w:numPr>
        <w:spacing w:after="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0C6BC7">
        <w:rPr>
          <w:rFonts w:ascii="Angsana New" w:eastAsia="Calibri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0C6BC7">
        <w:rPr>
          <w:rFonts w:ascii="Angsana New" w:eastAsia="Calibri" w:hAnsi="Angsana New" w:cs="Angsana New" w:hint="cs"/>
          <w:sz w:val="30"/>
          <w:szCs w:val="30"/>
          <w:cs/>
        </w:rPr>
        <w:t>กลุ่มบริษัทและ</w:t>
      </w:r>
      <w:r w:rsidRPr="000C6BC7">
        <w:rPr>
          <w:rFonts w:ascii="Angsana New" w:hAnsi="Angsana New" w:cs="Angsana New"/>
          <w:sz w:val="30"/>
          <w:szCs w:val="30"/>
          <w:cs/>
        </w:rPr>
        <w:t>บริษัท</w:t>
      </w:r>
    </w:p>
    <w:p w:rsidR="002115E6" w:rsidRPr="000C6BC7" w:rsidRDefault="002115E6" w:rsidP="00DC49DB">
      <w:pPr>
        <w:numPr>
          <w:ilvl w:val="0"/>
          <w:numId w:val="19"/>
        </w:numPr>
        <w:spacing w:after="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0C6BC7">
        <w:rPr>
          <w:rFonts w:ascii="Angsana New" w:eastAsia="Calibri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0C6BC7">
        <w:rPr>
          <w:rFonts w:ascii="Angsana New" w:hAnsi="Angsana New" w:cs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:rsidR="002115E6" w:rsidRPr="000C6BC7" w:rsidRDefault="002115E6" w:rsidP="00DC49DB">
      <w:pPr>
        <w:numPr>
          <w:ilvl w:val="0"/>
          <w:numId w:val="19"/>
        </w:numPr>
        <w:spacing w:after="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0C6BC7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</w:t>
      </w:r>
      <w:r w:rsidRPr="000C6BC7">
        <w:rPr>
          <w:rFonts w:ascii="Angsana New" w:hAnsi="Angsana New" w:cs="Angsana New"/>
          <w:sz w:val="30"/>
          <w:szCs w:val="30"/>
          <w:cs/>
        </w:rPr>
        <w:lastRenderedPageBreak/>
        <w:t>สถานการณ์ที่อาจเป็นเหตุให้เกิดข้อสงสัยอย่างมีนัยสำคัญต่อความสามารถของ</w:t>
      </w:r>
      <w:r w:rsidRPr="000C6BC7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Pr="000C6BC7">
        <w:rPr>
          <w:rFonts w:ascii="Angsana New" w:hAnsi="Angsana New" w:cs="Angsana New"/>
          <w:sz w:val="30"/>
          <w:szCs w:val="30"/>
          <w:cs/>
        </w:rPr>
        <w:t>บริษัทใน</w:t>
      </w:r>
      <w:r w:rsidR="00D63D5C">
        <w:rPr>
          <w:rFonts w:ascii="Angsana New" w:hAnsi="Angsana New" w:cs="Angsana New"/>
          <w:sz w:val="30"/>
          <w:szCs w:val="30"/>
          <w:cs/>
        </w:rPr>
        <w:t>การดำเนินงานต่อเนื่องหรือไม่</w:t>
      </w:r>
      <w:r w:rsidR="00D63D5C">
        <w:rPr>
          <w:rFonts w:ascii="Angsana New" w:hAnsi="Angsana New" w:cs="Angsana New"/>
          <w:sz w:val="30"/>
          <w:szCs w:val="30"/>
        </w:rPr>
        <w:br/>
      </w:r>
      <w:r w:rsidRPr="000C6BC7">
        <w:rPr>
          <w:rFonts w:ascii="Angsana New" w:hAnsi="Angsana New" w:cs="Angsana New"/>
          <w:sz w:val="30"/>
          <w:szCs w:val="30"/>
          <w:cs/>
        </w:rPr>
        <w:t>ถ้าข้าพเจ้าได้ข้อสรุปว่ามีความไม่แน่นอนที่มีสาระสำคัญ</w:t>
      </w:r>
      <w:r w:rsidRPr="000C6B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C6BC7">
        <w:rPr>
          <w:rFonts w:ascii="Angsana New" w:hAnsi="Angsana New" w:cs="Angsana New"/>
          <w:sz w:val="30"/>
          <w:szCs w:val="30"/>
          <w:cs/>
        </w:rPr>
        <w:t>ข้าพเจ้าต้องกล่าวไว้ใน</w:t>
      </w:r>
      <w:r w:rsidRPr="000C6BC7">
        <w:rPr>
          <w:rFonts w:ascii="Angsana New" w:hAnsi="Angsana New" w:cs="Angsana New"/>
          <w:spacing w:val="6"/>
          <w:sz w:val="30"/>
          <w:szCs w:val="30"/>
          <w:cs/>
        </w:rPr>
        <w:t>รายงานของผู้สอบบัญชีของข้าพเจ้า</w:t>
      </w:r>
      <w:r w:rsidR="00272E8E" w:rsidRPr="000C6BC7">
        <w:rPr>
          <w:rFonts w:ascii="Angsana New" w:hAnsi="Angsana New" w:cs="Angsana New" w:hint="cs"/>
          <w:spacing w:val="6"/>
          <w:sz w:val="30"/>
          <w:szCs w:val="30"/>
          <w:cs/>
        </w:rPr>
        <w:t>โดยให้ข้อสังเก</w:t>
      </w:r>
      <w:r w:rsidR="00272E8E" w:rsidRPr="000C6BC7">
        <w:rPr>
          <w:rFonts w:ascii="Angsana New" w:hAnsi="Angsana New" w:cs="Angsana New" w:hint="cs"/>
          <w:sz w:val="30"/>
          <w:szCs w:val="30"/>
          <w:cs/>
        </w:rPr>
        <w:t>ต</w:t>
      </w:r>
      <w:r w:rsidRPr="000C6BC7">
        <w:rPr>
          <w:rFonts w:ascii="Angsana New" w:hAnsi="Angsana New" w:cs="Angsana New"/>
          <w:sz w:val="30"/>
          <w:szCs w:val="30"/>
          <w:cs/>
        </w:rPr>
        <w:t>ถึง</w:t>
      </w:r>
      <w:r w:rsidRPr="000C6BC7">
        <w:rPr>
          <w:rFonts w:ascii="Angsana New" w:hAnsi="Angsana New" w:cs="Angsana New"/>
          <w:spacing w:val="6"/>
          <w:sz w:val="30"/>
          <w:szCs w:val="30"/>
          <w:cs/>
        </w:rPr>
        <w:t>การเปิดเผย</w:t>
      </w:r>
      <w:r w:rsidR="001A679F" w:rsidRPr="000C6BC7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0C6BC7">
        <w:rPr>
          <w:rFonts w:ascii="Angsana New" w:hAnsi="Angsana New" w:cs="Angsana New"/>
          <w:sz w:val="30"/>
          <w:szCs w:val="30"/>
          <w:cs/>
        </w:rPr>
        <w:t>ใน</w:t>
      </w:r>
      <w:r w:rsidRPr="000C6BC7">
        <w:rPr>
          <w:rFonts w:ascii="Angsana New" w:hAnsi="Angsana New" w:cs="Angsana New"/>
          <w:spacing w:val="6"/>
          <w:sz w:val="30"/>
          <w:szCs w:val="30"/>
          <w:cs/>
        </w:rPr>
        <w:t>งบการเงินรวม</w:t>
      </w:r>
      <w:r w:rsidRPr="000C6BC7">
        <w:rPr>
          <w:rFonts w:ascii="Angsana New" w:hAnsi="Angsana New" w:cs="Angsana New"/>
          <w:sz w:val="30"/>
          <w:szCs w:val="30"/>
          <w:cs/>
        </w:rPr>
        <w:t>และงบการเงินเฉพาะกิจการ</w:t>
      </w:r>
      <w:r w:rsidR="001A679F" w:rsidRPr="000C6BC7">
        <w:rPr>
          <w:rFonts w:ascii="Angsana New" w:hAnsi="Angsana New" w:cs="Angsana New" w:hint="cs"/>
          <w:sz w:val="30"/>
          <w:szCs w:val="30"/>
          <w:cs/>
        </w:rPr>
        <w:t>ที่เกี่ยวข้อง</w:t>
      </w:r>
      <w:r w:rsidRPr="000C6BC7">
        <w:rPr>
          <w:rFonts w:ascii="Angsana New" w:hAnsi="Angsana New" w:cs="Angsana New"/>
          <w:sz w:val="30"/>
          <w:szCs w:val="30"/>
          <w:cs/>
        </w:rPr>
        <w:t xml:space="preserve"> หรือถ้า</w:t>
      </w:r>
      <w:r w:rsidR="00A12DC4">
        <w:rPr>
          <w:rFonts w:ascii="Angsana New" w:hAnsi="Angsana New" w:cs="Angsana New"/>
          <w:sz w:val="30"/>
          <w:szCs w:val="30"/>
        </w:rPr>
        <w:br/>
      </w:r>
      <w:r w:rsidRPr="000C6BC7">
        <w:rPr>
          <w:rFonts w:ascii="Angsana New" w:hAnsi="Angsana New" w:cs="Angsana New"/>
          <w:sz w:val="30"/>
          <w:szCs w:val="30"/>
          <w:cs/>
        </w:rPr>
        <w:t>การเปิดเผย</w:t>
      </w:r>
      <w:r w:rsidR="00272E8E" w:rsidRPr="000C6BC7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0C6BC7">
        <w:rPr>
          <w:rFonts w:ascii="Angsana New" w:hAnsi="Angsana New" w:cs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0C6BC7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Pr="000C6BC7">
        <w:rPr>
          <w:rFonts w:ascii="Angsana New" w:hAnsi="Angsana New" w:cs="Angsana New"/>
          <w:sz w:val="30"/>
          <w:szCs w:val="30"/>
          <w:cs/>
        </w:rPr>
        <w:t xml:space="preserve">บริษัทต้องหยุดการดำเนินงานต่อเนื่อง </w:t>
      </w:r>
    </w:p>
    <w:p w:rsidR="002115E6" w:rsidRPr="000C6BC7" w:rsidRDefault="002115E6" w:rsidP="00DC49DB">
      <w:pPr>
        <w:numPr>
          <w:ilvl w:val="0"/>
          <w:numId w:val="19"/>
        </w:numPr>
        <w:spacing w:after="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0C6BC7">
        <w:rPr>
          <w:rFonts w:ascii="Angsana New" w:hAnsi="Angsana New" w:cs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</w:t>
      </w:r>
      <w:r w:rsidR="00A12DC4">
        <w:rPr>
          <w:rFonts w:ascii="Angsana New" w:hAnsi="Angsana New" w:cs="Angsana New"/>
          <w:sz w:val="30"/>
          <w:szCs w:val="30"/>
        </w:rPr>
        <w:br/>
      </w:r>
      <w:r w:rsidRPr="000C6BC7">
        <w:rPr>
          <w:rFonts w:ascii="Angsana New" w:hAnsi="Angsana New" w:cs="Angsana New"/>
          <w:sz w:val="30"/>
          <w:szCs w:val="30"/>
          <w:cs/>
        </w:rPr>
        <w:t>การเปิดเผย</w:t>
      </w:r>
      <w:r w:rsidR="00272E8E" w:rsidRPr="000C6BC7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0C6BC7">
        <w:rPr>
          <w:rFonts w:ascii="Angsana New" w:hAnsi="Angsana New" w:cs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</w:t>
      </w:r>
      <w:r w:rsidR="00A12DC4">
        <w:rPr>
          <w:rFonts w:ascii="Angsana New" w:hAnsi="Angsana New" w:cs="Angsana New"/>
          <w:sz w:val="30"/>
          <w:szCs w:val="30"/>
        </w:rPr>
        <w:br/>
      </w:r>
      <w:r w:rsidRPr="000C6BC7">
        <w:rPr>
          <w:rFonts w:ascii="Angsana New" w:hAnsi="Angsana New" w:cs="Angsana New"/>
          <w:sz w:val="30"/>
          <w:szCs w:val="30"/>
          <w:cs/>
        </w:rPr>
        <w:t>การนำเสนอข้อมูลโดยถูกต้องตามที่ควร</w:t>
      </w:r>
      <w:r w:rsidR="00272E8E" w:rsidRPr="000C6BC7">
        <w:rPr>
          <w:rFonts w:ascii="Angsana New" w:hAnsi="Angsana New" w:cs="Angsana New" w:hint="cs"/>
          <w:sz w:val="30"/>
          <w:szCs w:val="30"/>
          <w:cs/>
        </w:rPr>
        <w:t>หรือไม่</w:t>
      </w:r>
    </w:p>
    <w:p w:rsidR="002115E6" w:rsidRPr="000C6BC7" w:rsidRDefault="002115E6" w:rsidP="00DC49DB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0C6BC7">
        <w:rPr>
          <w:rFonts w:ascii="Angsana New" w:hAnsi="Angsana New" w:cs="Angsana New"/>
          <w:sz w:val="30"/>
          <w:szCs w:val="30"/>
          <w:cs/>
        </w:rPr>
        <w:t>ได้</w:t>
      </w:r>
      <w:r w:rsidRPr="000C6BC7">
        <w:rPr>
          <w:rFonts w:ascii="Angsana New" w:hAnsi="Angsana New" w:cs="Angsana New" w:hint="cs"/>
          <w:sz w:val="30"/>
          <w:szCs w:val="30"/>
          <w:cs/>
        </w:rPr>
        <w:t>รับ</w:t>
      </w:r>
      <w:r w:rsidRPr="000C6BC7">
        <w:rPr>
          <w:rFonts w:ascii="Angsana New" w:hAnsi="Angsana New" w:cs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0C6BC7">
        <w:rPr>
          <w:rFonts w:ascii="Angsana New" w:hAnsi="Angsana New" w:cs="Angsana New"/>
          <w:sz w:val="30"/>
          <w:szCs w:val="30"/>
        </w:rPr>
        <w:t xml:space="preserve"> </w:t>
      </w:r>
      <w:r w:rsidRPr="000C6BC7">
        <w:rPr>
          <w:rFonts w:ascii="Angsana New" w:hAnsi="Angsana New" w:cs="Angsana New"/>
          <w:sz w:val="30"/>
          <w:szCs w:val="30"/>
          <w:cs/>
        </w:rPr>
        <w:t>ข้าพเจ้ารับผิดชอบต่อ</w:t>
      </w:r>
      <w:r w:rsidRPr="000C6BC7">
        <w:rPr>
          <w:rFonts w:ascii="Angsana New" w:hAnsi="Angsana New" w:cs="Angsana New" w:hint="cs"/>
          <w:sz w:val="30"/>
          <w:szCs w:val="30"/>
          <w:cs/>
        </w:rPr>
        <w:t xml:space="preserve">การกำหนดแนวทาง </w:t>
      </w:r>
      <w:r w:rsidR="00A12DC4">
        <w:rPr>
          <w:rFonts w:ascii="Angsana New" w:hAnsi="Angsana New" w:cs="Angsana New"/>
          <w:sz w:val="30"/>
          <w:szCs w:val="30"/>
        </w:rPr>
        <w:br/>
      </w:r>
      <w:r w:rsidRPr="000C6BC7">
        <w:rPr>
          <w:rFonts w:ascii="Angsana New" w:hAnsi="Angsana New" w:cs="Angsana New" w:hint="cs"/>
          <w:sz w:val="30"/>
          <w:szCs w:val="30"/>
          <w:cs/>
        </w:rPr>
        <w:t xml:space="preserve">การควบคุมดูแล </w:t>
      </w:r>
      <w:r w:rsidRPr="000C6BC7">
        <w:rPr>
          <w:rFonts w:ascii="Angsana New" w:hAnsi="Angsana New" w:cs="Angsana New"/>
          <w:sz w:val="30"/>
          <w:szCs w:val="30"/>
          <w:cs/>
        </w:rPr>
        <w:t>และการปฏิบัติงานตรวจสอบกลุ่มบริษัท</w:t>
      </w:r>
      <w:r w:rsidRPr="000C6BC7">
        <w:rPr>
          <w:rFonts w:ascii="Angsana New" w:hAnsi="Angsana New" w:cs="Angsana New"/>
          <w:sz w:val="30"/>
          <w:szCs w:val="30"/>
        </w:rPr>
        <w:t xml:space="preserve"> </w:t>
      </w:r>
      <w:r w:rsidRPr="000C6BC7">
        <w:rPr>
          <w:rFonts w:ascii="Angsana New" w:hAnsi="Angsana New" w:cs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:rsidR="002115E6" w:rsidRPr="000C6BC7" w:rsidRDefault="002115E6" w:rsidP="002115E6">
      <w:pPr>
        <w:spacing w:after="0" w:line="240" w:lineRule="auto"/>
        <w:jc w:val="thaiDistribute"/>
        <w:rPr>
          <w:rFonts w:ascii="Angsana New" w:eastAsia="Calibri" w:hAnsi="Angsana New" w:cs="Angsana New"/>
          <w:sz w:val="16"/>
          <w:szCs w:val="16"/>
        </w:rPr>
      </w:pPr>
    </w:p>
    <w:p w:rsidR="002115E6" w:rsidRPr="000C6BC7" w:rsidRDefault="002115E6" w:rsidP="002115E6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0C6BC7">
        <w:rPr>
          <w:rFonts w:ascii="Angsana New" w:eastAsia="Calibri" w:hAnsi="Angsana New" w:cs="Angsana New"/>
          <w:sz w:val="30"/>
          <w:szCs w:val="30"/>
          <w:cs/>
        </w:rPr>
        <w:lastRenderedPageBreak/>
        <w:t>ข้าพเจ้าได้สื่อสารกับผู้มีหน้าที่ในการกำกับดูแล</w:t>
      </w:r>
      <w:r w:rsidR="00272E8E" w:rsidRPr="000C6BC7">
        <w:rPr>
          <w:rFonts w:ascii="Angsana New" w:eastAsia="Calibri" w:hAnsi="Angsana New" w:cs="Angsana New" w:hint="cs"/>
          <w:sz w:val="30"/>
          <w:szCs w:val="30"/>
          <w:cs/>
        </w:rPr>
        <w:t>ในเรื่องต่างๆที่สำคัญซึ่งรวมถึง</w:t>
      </w:r>
      <w:r w:rsidRPr="000C6BC7">
        <w:rPr>
          <w:rFonts w:ascii="Angsana New" w:eastAsia="Calibri" w:hAnsi="Angsana New" w:cs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</w:t>
      </w:r>
      <w:r w:rsidR="00272E8E" w:rsidRPr="000C6BC7">
        <w:rPr>
          <w:rFonts w:ascii="Angsana New" w:eastAsia="Calibri" w:hAnsi="Angsana New" w:cs="Angsana New"/>
          <w:sz w:val="30"/>
          <w:szCs w:val="30"/>
          <w:cs/>
        </w:rPr>
        <w:t>ัยสำคัญในระบบการควบคุมภายในหาก</w:t>
      </w:r>
      <w:r w:rsidRPr="000C6BC7">
        <w:rPr>
          <w:rFonts w:ascii="Angsana New" w:eastAsia="Calibri" w:hAnsi="Angsana New" w:cs="Angsana New"/>
          <w:sz w:val="30"/>
          <w:szCs w:val="30"/>
          <w:cs/>
        </w:rPr>
        <w:t>ข้าพเจ้าได้พบในระหว่างการตรวจสอบขอ</w:t>
      </w:r>
      <w:r w:rsidRPr="000C6BC7">
        <w:rPr>
          <w:rFonts w:ascii="Angsana New" w:hAnsi="Angsana New" w:cs="Angsana New"/>
          <w:sz w:val="30"/>
          <w:szCs w:val="30"/>
          <w:cs/>
        </w:rPr>
        <w:t>งข้าพเจ้า</w:t>
      </w:r>
    </w:p>
    <w:p w:rsidR="002115E6" w:rsidRPr="000C6BC7" w:rsidRDefault="002115E6" w:rsidP="002115E6">
      <w:pPr>
        <w:spacing w:after="0" w:line="240" w:lineRule="auto"/>
        <w:jc w:val="thaiDistribute"/>
        <w:rPr>
          <w:rFonts w:ascii="Angsana New" w:eastAsia="Calibri" w:hAnsi="Angsana New" w:cs="Angsana New"/>
          <w:sz w:val="16"/>
          <w:szCs w:val="16"/>
        </w:rPr>
      </w:pPr>
    </w:p>
    <w:p w:rsidR="00BA317E" w:rsidRPr="000C6BC7" w:rsidRDefault="001D6675" w:rsidP="002115E6">
      <w:pPr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0C6BC7">
        <w:rPr>
          <w:rFonts w:ascii="Angsana New" w:eastAsia="Calibri" w:hAnsi="Angsana New" w:cs="Angsana New"/>
          <w:sz w:val="30"/>
          <w:szCs w:val="30"/>
          <w:cs/>
        </w:rPr>
        <w:br w:type="page"/>
      </w:r>
    </w:p>
    <w:p w:rsidR="00BA317E" w:rsidRPr="000C6BC7" w:rsidRDefault="00BA317E" w:rsidP="002115E6">
      <w:pPr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</w:p>
    <w:p w:rsidR="002115E6" w:rsidRPr="000C6BC7" w:rsidRDefault="002115E6" w:rsidP="002115E6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0C6BC7">
        <w:rPr>
          <w:rFonts w:ascii="Angsana New" w:eastAsia="Calibri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</w:t>
      </w:r>
      <w:r w:rsidR="00BF315C" w:rsidRPr="000C6BC7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0C6BC7">
        <w:rPr>
          <w:rFonts w:ascii="Angsana New" w:eastAsia="Calibri" w:hAnsi="Angsana New" w:cs="Angsana New"/>
          <w:sz w:val="30"/>
          <w:szCs w:val="30"/>
          <w:cs/>
        </w:rPr>
        <w:t>ข้าพเจ้าได้ปฏิบัติตามข้อกำหนดจรรยาบรรณที่เกี่ยวข้องกับ</w:t>
      </w:r>
      <w:r w:rsidR="00A12DC4">
        <w:rPr>
          <w:rFonts w:ascii="Angsana New" w:eastAsia="Calibri" w:hAnsi="Angsana New" w:cs="Angsana New"/>
          <w:sz w:val="30"/>
          <w:szCs w:val="30"/>
        </w:rPr>
        <w:br/>
      </w:r>
      <w:r w:rsidRPr="000C6BC7">
        <w:rPr>
          <w:rFonts w:ascii="Angsana New" w:eastAsia="Calibri" w:hAnsi="Angsana New" w:cs="Angsana New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</w:t>
      </w:r>
      <w:r w:rsidR="00BF315C" w:rsidRPr="000C6BC7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0C6BC7">
        <w:rPr>
          <w:rFonts w:ascii="Angsana New" w:eastAsia="Calibri" w:hAnsi="Angsana New" w:cs="Angsana New"/>
          <w:sz w:val="30"/>
          <w:szCs w:val="30"/>
          <w:cs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0C6BC7">
        <w:rPr>
          <w:rFonts w:ascii="Angsana New" w:hAnsi="Angsana New" w:cs="Angsana New"/>
          <w:sz w:val="30"/>
          <w:szCs w:val="30"/>
          <w:cs/>
        </w:rPr>
        <w:t>อิสระ</w:t>
      </w:r>
    </w:p>
    <w:p w:rsidR="002115E6" w:rsidRPr="000C6BC7" w:rsidRDefault="002115E6" w:rsidP="002115E6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  <w:rtl/>
          <w:cs/>
        </w:rPr>
      </w:pPr>
    </w:p>
    <w:p w:rsidR="002115E6" w:rsidRPr="000C6BC7" w:rsidRDefault="002115E6" w:rsidP="002115E6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0C6BC7">
        <w:rPr>
          <w:rFonts w:ascii="Angsana New" w:hAnsi="Angsana New" w:cs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="00C0670D">
        <w:rPr>
          <w:rFonts w:ascii="Angsana New" w:hAnsi="Angsana New" w:cs="Angsana New"/>
          <w:sz w:val="30"/>
          <w:szCs w:val="30"/>
        </w:rPr>
        <w:br/>
      </w:r>
      <w:r w:rsidRPr="000C6BC7">
        <w:rPr>
          <w:rFonts w:ascii="Angsana New" w:hAnsi="Angsana New" w:cs="Angsana New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</w:t>
      </w:r>
      <w:r w:rsidR="00BF315C" w:rsidRPr="000C6B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C6BC7">
        <w:rPr>
          <w:rFonts w:ascii="Angsana New" w:hAnsi="Angsana New" w:cs="Angsana New"/>
          <w:sz w:val="30"/>
          <w:szCs w:val="30"/>
          <w:cs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:rsidR="002115E6" w:rsidRPr="000C6BC7" w:rsidRDefault="002115E6" w:rsidP="002115E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BF315C" w:rsidRPr="000C6BC7" w:rsidRDefault="00BF315C" w:rsidP="002115E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BF315C" w:rsidRPr="000C6BC7" w:rsidRDefault="00BF315C" w:rsidP="002115E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2115E6" w:rsidRPr="000C6BC7" w:rsidRDefault="002115E6" w:rsidP="002115E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2115E6" w:rsidRPr="000C6BC7" w:rsidRDefault="002115E6" w:rsidP="002115E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48"/>
          <w:szCs w:val="48"/>
        </w:rPr>
      </w:pPr>
    </w:p>
    <w:p w:rsidR="002115E6" w:rsidRPr="000C6BC7" w:rsidRDefault="00EE18AB" w:rsidP="002115E6">
      <w:pPr>
        <w:spacing w:after="0" w:line="240" w:lineRule="auto"/>
        <w:ind w:right="-25"/>
        <w:jc w:val="both"/>
        <w:rPr>
          <w:rFonts w:ascii="Angsana New" w:hAnsi="Angsana New" w:cs="Angsana New"/>
          <w:sz w:val="30"/>
          <w:szCs w:val="30"/>
          <w:rtl/>
          <w:cs/>
          <w:lang w:val="th-TH"/>
        </w:rPr>
      </w:pPr>
      <w:r w:rsidRPr="000C6BC7">
        <w:rPr>
          <w:rFonts w:ascii="Angsana New" w:hAnsi="Angsana New" w:cs="Angsana New"/>
          <w:sz w:val="30"/>
          <w:szCs w:val="30"/>
          <w:rtl/>
          <w:cs/>
        </w:rPr>
        <w:t>(</w:t>
      </w:r>
      <w:r w:rsidRPr="000C6BC7">
        <w:rPr>
          <w:rFonts w:ascii="Angsana New" w:hAnsi="Angsana New" w:cs="Angsana New" w:hint="cs"/>
          <w:sz w:val="30"/>
          <w:szCs w:val="30"/>
          <w:rtl/>
          <w:cs/>
        </w:rPr>
        <w:t>พรทิพย์ ริมดุสิต</w:t>
      </w:r>
      <w:r w:rsidR="002115E6" w:rsidRPr="000C6BC7">
        <w:rPr>
          <w:rFonts w:ascii="Angsana New" w:hAnsi="Angsana New" w:cs="Angsana New"/>
          <w:sz w:val="30"/>
          <w:szCs w:val="30"/>
          <w:rtl/>
          <w:cs/>
        </w:rPr>
        <w:t>)</w:t>
      </w:r>
    </w:p>
    <w:p w:rsidR="002115E6" w:rsidRPr="000C6BC7" w:rsidRDefault="002115E6" w:rsidP="002115E6">
      <w:pPr>
        <w:spacing w:after="0" w:line="240" w:lineRule="auto"/>
        <w:ind w:right="-25"/>
        <w:jc w:val="both"/>
        <w:rPr>
          <w:rFonts w:ascii="Angsana New" w:hAnsi="Angsana New" w:cs="Angsana New"/>
          <w:sz w:val="30"/>
          <w:szCs w:val="30"/>
        </w:rPr>
      </w:pPr>
      <w:r w:rsidRPr="000C6BC7">
        <w:rPr>
          <w:rFonts w:ascii="Angsana New" w:hAnsi="Angsana New" w:cs="Angsana New"/>
          <w:sz w:val="30"/>
          <w:szCs w:val="30"/>
          <w:cs/>
        </w:rPr>
        <w:t>ผู้สอบบัญชีรับอนุญาต</w:t>
      </w:r>
    </w:p>
    <w:p w:rsidR="002115E6" w:rsidRPr="000C6BC7" w:rsidRDefault="002115E6" w:rsidP="002115E6">
      <w:pPr>
        <w:spacing w:after="0" w:line="240" w:lineRule="auto"/>
        <w:ind w:right="-25"/>
        <w:jc w:val="both"/>
        <w:rPr>
          <w:rFonts w:ascii="Angsana New" w:hAnsi="Angsana New" w:cs="Angsana New"/>
          <w:sz w:val="30"/>
          <w:szCs w:val="30"/>
        </w:rPr>
      </w:pPr>
      <w:r w:rsidRPr="000C6BC7">
        <w:rPr>
          <w:rFonts w:ascii="Angsana New" w:hAnsi="Angsana New" w:cs="Angsana New"/>
          <w:sz w:val="30"/>
          <w:szCs w:val="30"/>
          <w:cs/>
        </w:rPr>
        <w:lastRenderedPageBreak/>
        <w:t xml:space="preserve">เลขทะเบียน </w:t>
      </w:r>
      <w:r w:rsidR="00EE18AB" w:rsidRPr="000C6BC7">
        <w:rPr>
          <w:rFonts w:ascii="Angsana New" w:hAnsi="Angsana New" w:cs="Angsana New"/>
          <w:sz w:val="30"/>
          <w:szCs w:val="30"/>
        </w:rPr>
        <w:t>556</w:t>
      </w:r>
      <w:r w:rsidRPr="000C6BC7">
        <w:rPr>
          <w:rFonts w:ascii="Angsana New" w:hAnsi="Angsana New" w:cs="Angsana New"/>
          <w:sz w:val="30"/>
          <w:szCs w:val="30"/>
        </w:rPr>
        <w:t>5</w:t>
      </w:r>
    </w:p>
    <w:p w:rsidR="002115E6" w:rsidRPr="000C6BC7" w:rsidRDefault="002115E6" w:rsidP="002115E6">
      <w:pPr>
        <w:spacing w:after="0" w:line="240" w:lineRule="auto"/>
        <w:ind w:right="-25"/>
        <w:jc w:val="both"/>
        <w:rPr>
          <w:rFonts w:ascii="Angsana New" w:hAnsi="Angsana New" w:cs="Angsana New"/>
          <w:sz w:val="16"/>
          <w:szCs w:val="16"/>
        </w:rPr>
      </w:pPr>
    </w:p>
    <w:p w:rsidR="002115E6" w:rsidRPr="000C6BC7" w:rsidRDefault="002115E6" w:rsidP="002115E6">
      <w:pPr>
        <w:spacing w:after="0" w:line="240" w:lineRule="auto"/>
        <w:ind w:right="-25"/>
        <w:jc w:val="both"/>
        <w:rPr>
          <w:rFonts w:ascii="Angsana New" w:hAnsi="Angsana New" w:cs="Angsana New"/>
          <w:sz w:val="30"/>
          <w:szCs w:val="30"/>
        </w:rPr>
      </w:pPr>
      <w:r w:rsidRPr="000C6BC7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2115E6" w:rsidRPr="000C6BC7" w:rsidRDefault="002115E6" w:rsidP="002115E6">
      <w:pPr>
        <w:spacing w:after="0" w:line="240" w:lineRule="auto"/>
        <w:ind w:right="-25"/>
        <w:jc w:val="both"/>
        <w:rPr>
          <w:rFonts w:ascii="Angsana New" w:hAnsi="Angsana New" w:cs="Angsana New"/>
          <w:sz w:val="30"/>
          <w:szCs w:val="30"/>
          <w:rtl/>
          <w:cs/>
        </w:rPr>
      </w:pPr>
      <w:r w:rsidRPr="000C6BC7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:rsidR="002115E6" w:rsidRPr="000C6BC7" w:rsidRDefault="00874ED0" w:rsidP="002115E6">
      <w:pPr>
        <w:spacing w:after="0" w:line="240" w:lineRule="auto"/>
        <w:ind w:right="-25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22</w:t>
      </w:r>
      <w:r w:rsidR="00D46817" w:rsidRPr="000C6BC7">
        <w:rPr>
          <w:rFonts w:ascii="Angsana New" w:hAnsi="Angsana New" w:cs="Angsana New"/>
          <w:sz w:val="30"/>
          <w:szCs w:val="30"/>
        </w:rPr>
        <w:t xml:space="preserve"> </w:t>
      </w:r>
      <w:r w:rsidR="00D46817" w:rsidRPr="000C6BC7">
        <w:rPr>
          <w:rFonts w:ascii="Angsana New" w:hAnsi="Angsana New" w:cs="Angsana New" w:hint="cs"/>
          <w:sz w:val="30"/>
          <w:szCs w:val="30"/>
          <w:cs/>
        </w:rPr>
        <w:t xml:space="preserve">กุมภาพันธ์ </w:t>
      </w:r>
      <w:r w:rsidR="000B112F" w:rsidRPr="000C6BC7">
        <w:rPr>
          <w:rFonts w:ascii="Angsana New" w:hAnsi="Angsana New" w:cs="Angsana New"/>
          <w:sz w:val="30"/>
          <w:szCs w:val="30"/>
        </w:rPr>
        <w:t>2562</w:t>
      </w:r>
    </w:p>
    <w:sectPr w:rsidR="002115E6" w:rsidRPr="000C6BC7" w:rsidSect="00ED487B">
      <w:footerReference w:type="default" r:id="rId9"/>
      <w:pgSz w:w="11909" w:h="16834" w:code="9"/>
      <w:pgMar w:top="691" w:right="929" w:bottom="720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65A6" w:rsidRDefault="002265A6">
      <w:r>
        <w:separator/>
      </w:r>
    </w:p>
  </w:endnote>
  <w:endnote w:type="continuationSeparator" w:id="0">
    <w:p w:rsidR="002265A6" w:rsidRDefault="00226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Univers 45 Light">
    <w:panose1 w:val="020B0403020202020204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7037" w:rsidRPr="00BF1A43" w:rsidRDefault="008A7037">
    <w:pPr>
      <w:pStyle w:val="Footer"/>
      <w:jc w:val="center"/>
      <w:rPr>
        <w:rFonts w:ascii="Angsana New" w:hAnsi="Angsana New" w:cs="Angsana New"/>
        <w:caps/>
        <w:noProof/>
        <w:sz w:val="30"/>
        <w:szCs w:val="30"/>
      </w:rPr>
    </w:pPr>
    <w:r w:rsidRPr="00BF1A43">
      <w:rPr>
        <w:rFonts w:ascii="Angsana New" w:hAnsi="Angsana New" w:cs="Angsana New"/>
        <w:caps/>
        <w:sz w:val="30"/>
        <w:szCs w:val="30"/>
      </w:rPr>
      <w:fldChar w:fldCharType="begin"/>
    </w:r>
    <w:r w:rsidRPr="00BF1A43">
      <w:rPr>
        <w:rFonts w:ascii="Angsana New" w:hAnsi="Angsana New" w:cs="Angsana New"/>
        <w:caps/>
        <w:sz w:val="30"/>
        <w:szCs w:val="30"/>
      </w:rPr>
      <w:instrText xml:space="preserve"> PAGE   \* MERGEFORMAT </w:instrText>
    </w:r>
    <w:r w:rsidRPr="00BF1A43">
      <w:rPr>
        <w:rFonts w:ascii="Angsana New" w:hAnsi="Angsana New" w:cs="Angsana New"/>
        <w:caps/>
        <w:sz w:val="30"/>
        <w:szCs w:val="30"/>
      </w:rPr>
      <w:fldChar w:fldCharType="separate"/>
    </w:r>
    <w:r>
      <w:rPr>
        <w:rFonts w:ascii="Angsana New" w:hAnsi="Angsana New" w:cs="Angsana New"/>
        <w:caps/>
        <w:noProof/>
        <w:sz w:val="30"/>
        <w:szCs w:val="30"/>
      </w:rPr>
      <w:t>7</w:t>
    </w:r>
    <w:r w:rsidRPr="00BF1A43">
      <w:rPr>
        <w:rFonts w:ascii="Angsana New" w:hAnsi="Angsana New" w:cs="Angsana New"/>
        <w:caps/>
        <w:noProof/>
        <w:sz w:val="30"/>
        <w:szCs w:val="30"/>
      </w:rPr>
      <w:fldChar w:fldCharType="end"/>
    </w:r>
  </w:p>
  <w:p w:rsidR="008A7037" w:rsidRPr="00991A37" w:rsidRDefault="008A7037" w:rsidP="00991A37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7037" w:rsidRPr="00770317" w:rsidRDefault="008A7037">
    <w:pPr>
      <w:pStyle w:val="Footer"/>
      <w:jc w:val="center"/>
      <w:rPr>
        <w:rFonts w:ascii="Angsana New" w:hAnsi="Angsana New"/>
        <w:sz w:val="30"/>
        <w:szCs w:val="30"/>
      </w:rPr>
    </w:pPr>
    <w:r w:rsidRPr="00770317">
      <w:rPr>
        <w:rFonts w:ascii="Angsana New" w:hAnsi="Angsana New"/>
        <w:sz w:val="30"/>
        <w:szCs w:val="30"/>
      </w:rPr>
      <w:fldChar w:fldCharType="begin"/>
    </w:r>
    <w:r w:rsidRPr="00770317">
      <w:rPr>
        <w:rFonts w:ascii="Angsana New" w:hAnsi="Angsana New"/>
        <w:sz w:val="30"/>
        <w:szCs w:val="30"/>
      </w:rPr>
      <w:instrText xml:space="preserve"> PAGE   \* MERGEFORMAT </w:instrText>
    </w:r>
    <w:r w:rsidRPr="00770317">
      <w:rPr>
        <w:rFonts w:ascii="Angsana New" w:hAnsi="Angsana New"/>
        <w:sz w:val="30"/>
        <w:szCs w:val="30"/>
      </w:rPr>
      <w:fldChar w:fldCharType="separate"/>
    </w:r>
    <w:r w:rsidR="00C06529">
      <w:rPr>
        <w:rFonts w:ascii="Angsana New" w:hAnsi="Angsana New"/>
        <w:noProof/>
        <w:sz w:val="30"/>
        <w:szCs w:val="30"/>
      </w:rPr>
      <w:t>7</w:t>
    </w:r>
    <w:r w:rsidRPr="00770317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65A6" w:rsidRDefault="002265A6">
      <w:r>
        <w:separator/>
      </w:r>
    </w:p>
  </w:footnote>
  <w:footnote w:type="continuationSeparator" w:id="0">
    <w:p w:rsidR="002265A6" w:rsidRDefault="002265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46018E0"/>
    <w:multiLevelType w:val="hybridMultilevel"/>
    <w:tmpl w:val="458A22C0"/>
    <w:lvl w:ilvl="0" w:tplc="9FB0D19E">
      <w:start w:val="3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528102E"/>
    <w:multiLevelType w:val="hybridMultilevel"/>
    <w:tmpl w:val="BDE21B2C"/>
    <w:lvl w:ilvl="0" w:tplc="DF9AC84C">
      <w:start w:val="2"/>
      <w:numFmt w:val="bullet"/>
      <w:lvlText w:val="-"/>
      <w:lvlJc w:val="left"/>
      <w:pPr>
        <w:ind w:left="147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36" w:hanging="360"/>
      </w:pPr>
      <w:rPr>
        <w:rFonts w:ascii="Wingdings" w:hAnsi="Wingdings" w:hint="default"/>
      </w:rPr>
    </w:lvl>
  </w:abstractNum>
  <w:abstractNum w:abstractNumId="12">
    <w:nsid w:val="054150F1"/>
    <w:multiLevelType w:val="hybridMultilevel"/>
    <w:tmpl w:val="D75C6190"/>
    <w:lvl w:ilvl="0" w:tplc="28A814D6">
      <w:start w:val="2"/>
      <w:numFmt w:val="thaiLetters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05DC0631"/>
    <w:multiLevelType w:val="hybridMultilevel"/>
    <w:tmpl w:val="BCC8CD94"/>
    <w:lvl w:ilvl="0" w:tplc="639A6300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170" w:hanging="360"/>
      </w:pPr>
    </w:lvl>
    <w:lvl w:ilvl="2" w:tplc="FFFFFFFF" w:tentative="1">
      <w:start w:val="1"/>
      <w:numFmt w:val="lowerRoman"/>
      <w:lvlText w:val="%3."/>
      <w:lvlJc w:val="right"/>
      <w:pPr>
        <w:ind w:left="1890" w:hanging="180"/>
      </w:pPr>
    </w:lvl>
    <w:lvl w:ilvl="3" w:tplc="FFFFFFFF" w:tentative="1">
      <w:start w:val="1"/>
      <w:numFmt w:val="decimal"/>
      <w:lvlText w:val="%4."/>
      <w:lvlJc w:val="left"/>
      <w:pPr>
        <w:ind w:left="2610" w:hanging="360"/>
      </w:pPr>
    </w:lvl>
    <w:lvl w:ilvl="4" w:tplc="FFFFFFFF" w:tentative="1">
      <w:start w:val="1"/>
      <w:numFmt w:val="lowerLetter"/>
      <w:lvlText w:val="%5."/>
      <w:lvlJc w:val="left"/>
      <w:pPr>
        <w:ind w:left="3330" w:hanging="360"/>
      </w:pPr>
    </w:lvl>
    <w:lvl w:ilvl="5" w:tplc="FFFFFFFF" w:tentative="1">
      <w:start w:val="1"/>
      <w:numFmt w:val="lowerRoman"/>
      <w:lvlText w:val="%6."/>
      <w:lvlJc w:val="right"/>
      <w:pPr>
        <w:ind w:left="4050" w:hanging="180"/>
      </w:pPr>
    </w:lvl>
    <w:lvl w:ilvl="6" w:tplc="FFFFFFFF" w:tentative="1">
      <w:start w:val="1"/>
      <w:numFmt w:val="decimal"/>
      <w:lvlText w:val="%7."/>
      <w:lvlJc w:val="left"/>
      <w:pPr>
        <w:ind w:left="4770" w:hanging="360"/>
      </w:pPr>
    </w:lvl>
    <w:lvl w:ilvl="7" w:tplc="FFFFFFFF" w:tentative="1">
      <w:start w:val="1"/>
      <w:numFmt w:val="lowerLetter"/>
      <w:lvlText w:val="%8."/>
      <w:lvlJc w:val="left"/>
      <w:pPr>
        <w:ind w:left="5490" w:hanging="360"/>
      </w:pPr>
    </w:lvl>
    <w:lvl w:ilvl="8" w:tplc="FFFFFFFF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4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1F720516"/>
    <w:multiLevelType w:val="hybridMultilevel"/>
    <w:tmpl w:val="BA3C3A38"/>
    <w:lvl w:ilvl="0" w:tplc="0240BE12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>
    <w:nsid w:val="2789642B"/>
    <w:multiLevelType w:val="hybridMultilevel"/>
    <w:tmpl w:val="A31043CA"/>
    <w:lvl w:ilvl="0" w:tplc="05A4CADA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EA075CE"/>
    <w:multiLevelType w:val="hybridMultilevel"/>
    <w:tmpl w:val="40F2183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2F626DCD"/>
    <w:multiLevelType w:val="hybridMultilevel"/>
    <w:tmpl w:val="F0B6F68E"/>
    <w:lvl w:ilvl="0" w:tplc="46082A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5635CFE"/>
    <w:multiLevelType w:val="hybridMultilevel"/>
    <w:tmpl w:val="7032CD6C"/>
    <w:lvl w:ilvl="0" w:tplc="6DEC89D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5A547A5"/>
    <w:multiLevelType w:val="hybridMultilevel"/>
    <w:tmpl w:val="BE3EF954"/>
    <w:lvl w:ilvl="0" w:tplc="C290AFBA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>
    <w:nsid w:val="3FC94AA7"/>
    <w:multiLevelType w:val="hybridMultilevel"/>
    <w:tmpl w:val="4FD63600"/>
    <w:lvl w:ilvl="0" w:tplc="EC369504">
      <w:start w:val="1"/>
      <w:numFmt w:val="bullet"/>
      <w:lvlText w:val=""/>
      <w:lvlJc w:val="left"/>
      <w:pPr>
        <w:ind w:left="2178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2898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618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338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5058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778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498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218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938" w:hanging="360"/>
      </w:pPr>
      <w:rPr>
        <w:rFonts w:ascii="Wingdings" w:hAnsi="Wingdings" w:hint="default"/>
      </w:rPr>
    </w:lvl>
  </w:abstractNum>
  <w:abstractNum w:abstractNumId="26">
    <w:nsid w:val="4C6D2CAA"/>
    <w:multiLevelType w:val="multilevel"/>
    <w:tmpl w:val="E814FD6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>
    <w:nsid w:val="6B0D3231"/>
    <w:multiLevelType w:val="hybridMultilevel"/>
    <w:tmpl w:val="1372712E"/>
    <w:lvl w:ilvl="0" w:tplc="502AF0FE">
      <w:start w:val="1"/>
      <w:numFmt w:val="decimal"/>
      <w:lvlText w:val="%1"/>
      <w:lvlJc w:val="left"/>
      <w:pPr>
        <w:ind w:left="630" w:hanging="36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9">
    <w:nsid w:val="709254CC"/>
    <w:multiLevelType w:val="singleLevel"/>
    <w:tmpl w:val="F550B39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3"/>
  </w:num>
  <w:num w:numId="12">
    <w:abstractNumId w:val="17"/>
  </w:num>
  <w:num w:numId="13">
    <w:abstractNumId w:val="27"/>
  </w:num>
  <w:num w:numId="14">
    <w:abstractNumId w:val="24"/>
  </w:num>
  <w:num w:numId="15">
    <w:abstractNumId w:val="12"/>
  </w:num>
  <w:num w:numId="16">
    <w:abstractNumId w:val="13"/>
  </w:num>
  <w:num w:numId="17">
    <w:abstractNumId w:val="25"/>
  </w:num>
  <w:num w:numId="18">
    <w:abstractNumId w:val="19"/>
  </w:num>
  <w:num w:numId="19">
    <w:abstractNumId w:val="15"/>
  </w:num>
  <w:num w:numId="20">
    <w:abstractNumId w:val="20"/>
  </w:num>
  <w:num w:numId="21">
    <w:abstractNumId w:val="29"/>
  </w:num>
  <w:num w:numId="22">
    <w:abstractNumId w:val="11"/>
  </w:num>
  <w:num w:numId="23">
    <w:abstractNumId w:val="22"/>
  </w:num>
  <w:num w:numId="24">
    <w:abstractNumId w:val="14"/>
  </w:num>
  <w:num w:numId="25">
    <w:abstractNumId w:val="10"/>
  </w:num>
  <w:num w:numId="26">
    <w:abstractNumId w:val="28"/>
  </w:num>
  <w:num w:numId="27">
    <w:abstractNumId w:val="26"/>
  </w:num>
  <w:num w:numId="28">
    <w:abstractNumId w:val="18"/>
  </w:num>
  <w:num w:numId="29">
    <w:abstractNumId w:val="16"/>
  </w:num>
  <w:num w:numId="30">
    <w:abstractNumId w:val="2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8AA"/>
    <w:rsid w:val="00000120"/>
    <w:rsid w:val="000008BA"/>
    <w:rsid w:val="000008C6"/>
    <w:rsid w:val="000010BB"/>
    <w:rsid w:val="00001424"/>
    <w:rsid w:val="00001FC7"/>
    <w:rsid w:val="00001FE4"/>
    <w:rsid w:val="00001FED"/>
    <w:rsid w:val="00002E13"/>
    <w:rsid w:val="00003970"/>
    <w:rsid w:val="0000470A"/>
    <w:rsid w:val="000047A5"/>
    <w:rsid w:val="00004CF7"/>
    <w:rsid w:val="00005BC6"/>
    <w:rsid w:val="00005CF3"/>
    <w:rsid w:val="000064FA"/>
    <w:rsid w:val="00006644"/>
    <w:rsid w:val="00006828"/>
    <w:rsid w:val="00006A6E"/>
    <w:rsid w:val="000070FF"/>
    <w:rsid w:val="0000743B"/>
    <w:rsid w:val="00007F4D"/>
    <w:rsid w:val="00010F27"/>
    <w:rsid w:val="00010FFA"/>
    <w:rsid w:val="000112E7"/>
    <w:rsid w:val="00011653"/>
    <w:rsid w:val="00011C73"/>
    <w:rsid w:val="000121DE"/>
    <w:rsid w:val="0001238B"/>
    <w:rsid w:val="00012A60"/>
    <w:rsid w:val="00013B3B"/>
    <w:rsid w:val="00013B8A"/>
    <w:rsid w:val="000140AE"/>
    <w:rsid w:val="0001498C"/>
    <w:rsid w:val="00014BB3"/>
    <w:rsid w:val="000150C3"/>
    <w:rsid w:val="000155E1"/>
    <w:rsid w:val="00015E48"/>
    <w:rsid w:val="00016203"/>
    <w:rsid w:val="00016362"/>
    <w:rsid w:val="00016688"/>
    <w:rsid w:val="000166E2"/>
    <w:rsid w:val="00016AB4"/>
    <w:rsid w:val="00016E0A"/>
    <w:rsid w:val="00017231"/>
    <w:rsid w:val="00017245"/>
    <w:rsid w:val="000177DB"/>
    <w:rsid w:val="00017AD8"/>
    <w:rsid w:val="00017B3F"/>
    <w:rsid w:val="00017C28"/>
    <w:rsid w:val="0002085A"/>
    <w:rsid w:val="00020D30"/>
    <w:rsid w:val="000217C1"/>
    <w:rsid w:val="00021BC8"/>
    <w:rsid w:val="00021F87"/>
    <w:rsid w:val="000220CB"/>
    <w:rsid w:val="000225A2"/>
    <w:rsid w:val="000228FE"/>
    <w:rsid w:val="00022C49"/>
    <w:rsid w:val="00022E75"/>
    <w:rsid w:val="00022F5F"/>
    <w:rsid w:val="00022F64"/>
    <w:rsid w:val="000239E2"/>
    <w:rsid w:val="00023DF8"/>
    <w:rsid w:val="00024262"/>
    <w:rsid w:val="00024399"/>
    <w:rsid w:val="00024576"/>
    <w:rsid w:val="00024B4B"/>
    <w:rsid w:val="00025606"/>
    <w:rsid w:val="00025792"/>
    <w:rsid w:val="00025D9D"/>
    <w:rsid w:val="0002601E"/>
    <w:rsid w:val="000261F6"/>
    <w:rsid w:val="00026361"/>
    <w:rsid w:val="000265F1"/>
    <w:rsid w:val="00026B15"/>
    <w:rsid w:val="0002717B"/>
    <w:rsid w:val="00027362"/>
    <w:rsid w:val="000273E7"/>
    <w:rsid w:val="000278CC"/>
    <w:rsid w:val="00027D6C"/>
    <w:rsid w:val="00030417"/>
    <w:rsid w:val="00030A6B"/>
    <w:rsid w:val="00030B7E"/>
    <w:rsid w:val="00030BBC"/>
    <w:rsid w:val="00031240"/>
    <w:rsid w:val="00031B45"/>
    <w:rsid w:val="00031C7E"/>
    <w:rsid w:val="0003212D"/>
    <w:rsid w:val="0003242D"/>
    <w:rsid w:val="00032551"/>
    <w:rsid w:val="00032B16"/>
    <w:rsid w:val="000336AA"/>
    <w:rsid w:val="000339D4"/>
    <w:rsid w:val="0003402F"/>
    <w:rsid w:val="000345FB"/>
    <w:rsid w:val="00035110"/>
    <w:rsid w:val="00035A14"/>
    <w:rsid w:val="00035C52"/>
    <w:rsid w:val="00035C97"/>
    <w:rsid w:val="00035CF4"/>
    <w:rsid w:val="000361D1"/>
    <w:rsid w:val="00036256"/>
    <w:rsid w:val="0003716C"/>
    <w:rsid w:val="00037255"/>
    <w:rsid w:val="00037264"/>
    <w:rsid w:val="0003741C"/>
    <w:rsid w:val="0004015B"/>
    <w:rsid w:val="0004076C"/>
    <w:rsid w:val="0004091F"/>
    <w:rsid w:val="00040F5B"/>
    <w:rsid w:val="00041ACE"/>
    <w:rsid w:val="00041D71"/>
    <w:rsid w:val="00041F1F"/>
    <w:rsid w:val="00042620"/>
    <w:rsid w:val="00042B37"/>
    <w:rsid w:val="00043425"/>
    <w:rsid w:val="00043819"/>
    <w:rsid w:val="00043E97"/>
    <w:rsid w:val="00043FE1"/>
    <w:rsid w:val="0004402A"/>
    <w:rsid w:val="00044151"/>
    <w:rsid w:val="000441DA"/>
    <w:rsid w:val="00044233"/>
    <w:rsid w:val="00044490"/>
    <w:rsid w:val="0004464A"/>
    <w:rsid w:val="00044960"/>
    <w:rsid w:val="00044C36"/>
    <w:rsid w:val="00045260"/>
    <w:rsid w:val="00045879"/>
    <w:rsid w:val="00046DFF"/>
    <w:rsid w:val="00046E91"/>
    <w:rsid w:val="00046EDB"/>
    <w:rsid w:val="00050781"/>
    <w:rsid w:val="00050AC1"/>
    <w:rsid w:val="000512EF"/>
    <w:rsid w:val="00051541"/>
    <w:rsid w:val="000518D7"/>
    <w:rsid w:val="00052077"/>
    <w:rsid w:val="00052396"/>
    <w:rsid w:val="00052411"/>
    <w:rsid w:val="000525BF"/>
    <w:rsid w:val="000527A5"/>
    <w:rsid w:val="00052EB2"/>
    <w:rsid w:val="00053069"/>
    <w:rsid w:val="00053186"/>
    <w:rsid w:val="0005321E"/>
    <w:rsid w:val="000532C3"/>
    <w:rsid w:val="000537F3"/>
    <w:rsid w:val="00053C57"/>
    <w:rsid w:val="00053DA3"/>
    <w:rsid w:val="00053E52"/>
    <w:rsid w:val="00054043"/>
    <w:rsid w:val="000549F2"/>
    <w:rsid w:val="00054CF7"/>
    <w:rsid w:val="00054D7D"/>
    <w:rsid w:val="00054E19"/>
    <w:rsid w:val="000550E3"/>
    <w:rsid w:val="00055376"/>
    <w:rsid w:val="000554E6"/>
    <w:rsid w:val="00055BC0"/>
    <w:rsid w:val="0005604F"/>
    <w:rsid w:val="00056605"/>
    <w:rsid w:val="00060185"/>
    <w:rsid w:val="000602F2"/>
    <w:rsid w:val="000604CF"/>
    <w:rsid w:val="00060511"/>
    <w:rsid w:val="00060916"/>
    <w:rsid w:val="00060DC9"/>
    <w:rsid w:val="00061227"/>
    <w:rsid w:val="00061904"/>
    <w:rsid w:val="0006196F"/>
    <w:rsid w:val="00061A41"/>
    <w:rsid w:val="00061BB0"/>
    <w:rsid w:val="000629EB"/>
    <w:rsid w:val="00063126"/>
    <w:rsid w:val="000632BA"/>
    <w:rsid w:val="00063A4E"/>
    <w:rsid w:val="00063FA8"/>
    <w:rsid w:val="000640C7"/>
    <w:rsid w:val="0006502D"/>
    <w:rsid w:val="00065064"/>
    <w:rsid w:val="000650B6"/>
    <w:rsid w:val="00065903"/>
    <w:rsid w:val="000659B8"/>
    <w:rsid w:val="00067203"/>
    <w:rsid w:val="00067C87"/>
    <w:rsid w:val="00070147"/>
    <w:rsid w:val="00070317"/>
    <w:rsid w:val="000706C3"/>
    <w:rsid w:val="00070A53"/>
    <w:rsid w:val="00070E51"/>
    <w:rsid w:val="00070E8A"/>
    <w:rsid w:val="00071458"/>
    <w:rsid w:val="000714F4"/>
    <w:rsid w:val="00071802"/>
    <w:rsid w:val="00071916"/>
    <w:rsid w:val="00071B7F"/>
    <w:rsid w:val="000721F9"/>
    <w:rsid w:val="00072266"/>
    <w:rsid w:val="000726BF"/>
    <w:rsid w:val="000729EA"/>
    <w:rsid w:val="00072BD2"/>
    <w:rsid w:val="00072DFC"/>
    <w:rsid w:val="00073819"/>
    <w:rsid w:val="00073CBD"/>
    <w:rsid w:val="00073E8E"/>
    <w:rsid w:val="00073F9A"/>
    <w:rsid w:val="00074372"/>
    <w:rsid w:val="0007467F"/>
    <w:rsid w:val="00074D34"/>
    <w:rsid w:val="00075286"/>
    <w:rsid w:val="000772BF"/>
    <w:rsid w:val="00077521"/>
    <w:rsid w:val="000775A5"/>
    <w:rsid w:val="000777C8"/>
    <w:rsid w:val="00077835"/>
    <w:rsid w:val="00077C1E"/>
    <w:rsid w:val="00077DA1"/>
    <w:rsid w:val="000800E1"/>
    <w:rsid w:val="000802BD"/>
    <w:rsid w:val="0008042F"/>
    <w:rsid w:val="00080B25"/>
    <w:rsid w:val="00080B69"/>
    <w:rsid w:val="00080FEE"/>
    <w:rsid w:val="0008186F"/>
    <w:rsid w:val="00081AC9"/>
    <w:rsid w:val="00081FA4"/>
    <w:rsid w:val="0008276C"/>
    <w:rsid w:val="00082C10"/>
    <w:rsid w:val="000837B7"/>
    <w:rsid w:val="00083B36"/>
    <w:rsid w:val="00084C5D"/>
    <w:rsid w:val="0008527F"/>
    <w:rsid w:val="000853C7"/>
    <w:rsid w:val="000854CF"/>
    <w:rsid w:val="00085E9A"/>
    <w:rsid w:val="00085FFB"/>
    <w:rsid w:val="000861E8"/>
    <w:rsid w:val="000866CF"/>
    <w:rsid w:val="0008693A"/>
    <w:rsid w:val="00086A81"/>
    <w:rsid w:val="00086D91"/>
    <w:rsid w:val="000874AB"/>
    <w:rsid w:val="00087700"/>
    <w:rsid w:val="00090089"/>
    <w:rsid w:val="000902BB"/>
    <w:rsid w:val="00090335"/>
    <w:rsid w:val="0009063E"/>
    <w:rsid w:val="00090986"/>
    <w:rsid w:val="00090C07"/>
    <w:rsid w:val="00091262"/>
    <w:rsid w:val="0009129B"/>
    <w:rsid w:val="0009189A"/>
    <w:rsid w:val="000918C2"/>
    <w:rsid w:val="000919CA"/>
    <w:rsid w:val="00091A97"/>
    <w:rsid w:val="00091BD6"/>
    <w:rsid w:val="00091E63"/>
    <w:rsid w:val="00092309"/>
    <w:rsid w:val="0009260E"/>
    <w:rsid w:val="00092643"/>
    <w:rsid w:val="000926E3"/>
    <w:rsid w:val="00092C02"/>
    <w:rsid w:val="00092CF8"/>
    <w:rsid w:val="0009305C"/>
    <w:rsid w:val="000935E3"/>
    <w:rsid w:val="000937C4"/>
    <w:rsid w:val="00093934"/>
    <w:rsid w:val="00093F55"/>
    <w:rsid w:val="000945DB"/>
    <w:rsid w:val="000948E4"/>
    <w:rsid w:val="00094E36"/>
    <w:rsid w:val="00094E91"/>
    <w:rsid w:val="00094F4D"/>
    <w:rsid w:val="0009508A"/>
    <w:rsid w:val="000954A5"/>
    <w:rsid w:val="00095853"/>
    <w:rsid w:val="000959B4"/>
    <w:rsid w:val="00095B29"/>
    <w:rsid w:val="00096349"/>
    <w:rsid w:val="00096A5B"/>
    <w:rsid w:val="00096D1D"/>
    <w:rsid w:val="00096F3C"/>
    <w:rsid w:val="000975B2"/>
    <w:rsid w:val="000976F9"/>
    <w:rsid w:val="0009775D"/>
    <w:rsid w:val="00097AA9"/>
    <w:rsid w:val="00097B05"/>
    <w:rsid w:val="00097C3E"/>
    <w:rsid w:val="000A000F"/>
    <w:rsid w:val="000A0209"/>
    <w:rsid w:val="000A03B6"/>
    <w:rsid w:val="000A0F74"/>
    <w:rsid w:val="000A10F3"/>
    <w:rsid w:val="000A1ADA"/>
    <w:rsid w:val="000A1D9D"/>
    <w:rsid w:val="000A28EC"/>
    <w:rsid w:val="000A2FBD"/>
    <w:rsid w:val="000A3591"/>
    <w:rsid w:val="000A3762"/>
    <w:rsid w:val="000A3C75"/>
    <w:rsid w:val="000A41FE"/>
    <w:rsid w:val="000A42AD"/>
    <w:rsid w:val="000A4C0D"/>
    <w:rsid w:val="000A4F83"/>
    <w:rsid w:val="000A5366"/>
    <w:rsid w:val="000A55CD"/>
    <w:rsid w:val="000A5815"/>
    <w:rsid w:val="000A5974"/>
    <w:rsid w:val="000A59D0"/>
    <w:rsid w:val="000A5E51"/>
    <w:rsid w:val="000A60C6"/>
    <w:rsid w:val="000A6526"/>
    <w:rsid w:val="000A674B"/>
    <w:rsid w:val="000A674C"/>
    <w:rsid w:val="000A6825"/>
    <w:rsid w:val="000A6A8E"/>
    <w:rsid w:val="000A7768"/>
    <w:rsid w:val="000A7849"/>
    <w:rsid w:val="000A7AD9"/>
    <w:rsid w:val="000B0849"/>
    <w:rsid w:val="000B08D1"/>
    <w:rsid w:val="000B0A42"/>
    <w:rsid w:val="000B112F"/>
    <w:rsid w:val="000B1F39"/>
    <w:rsid w:val="000B2706"/>
    <w:rsid w:val="000B2911"/>
    <w:rsid w:val="000B2E08"/>
    <w:rsid w:val="000B2EEF"/>
    <w:rsid w:val="000B3372"/>
    <w:rsid w:val="000B4134"/>
    <w:rsid w:val="000B4D02"/>
    <w:rsid w:val="000B51D9"/>
    <w:rsid w:val="000B577E"/>
    <w:rsid w:val="000B5A47"/>
    <w:rsid w:val="000B6A76"/>
    <w:rsid w:val="000B707D"/>
    <w:rsid w:val="000B7184"/>
    <w:rsid w:val="000B7222"/>
    <w:rsid w:val="000B795D"/>
    <w:rsid w:val="000B7A98"/>
    <w:rsid w:val="000B7B67"/>
    <w:rsid w:val="000B7E09"/>
    <w:rsid w:val="000B7F87"/>
    <w:rsid w:val="000C00C3"/>
    <w:rsid w:val="000C094B"/>
    <w:rsid w:val="000C0A52"/>
    <w:rsid w:val="000C0B42"/>
    <w:rsid w:val="000C0BB2"/>
    <w:rsid w:val="000C0E28"/>
    <w:rsid w:val="000C128D"/>
    <w:rsid w:val="000C1C7E"/>
    <w:rsid w:val="000C2312"/>
    <w:rsid w:val="000C23B2"/>
    <w:rsid w:val="000C23BB"/>
    <w:rsid w:val="000C2FAA"/>
    <w:rsid w:val="000C30F5"/>
    <w:rsid w:val="000C31A9"/>
    <w:rsid w:val="000C383A"/>
    <w:rsid w:val="000C3A1A"/>
    <w:rsid w:val="000C4233"/>
    <w:rsid w:val="000C4740"/>
    <w:rsid w:val="000C4917"/>
    <w:rsid w:val="000C49DF"/>
    <w:rsid w:val="000C4C87"/>
    <w:rsid w:val="000C4E1A"/>
    <w:rsid w:val="000C4F5A"/>
    <w:rsid w:val="000C5102"/>
    <w:rsid w:val="000C66CD"/>
    <w:rsid w:val="000C6BC7"/>
    <w:rsid w:val="000C7120"/>
    <w:rsid w:val="000C7613"/>
    <w:rsid w:val="000C7BF9"/>
    <w:rsid w:val="000C7C39"/>
    <w:rsid w:val="000C7E1A"/>
    <w:rsid w:val="000D05BA"/>
    <w:rsid w:val="000D06C8"/>
    <w:rsid w:val="000D0C75"/>
    <w:rsid w:val="000D0FDD"/>
    <w:rsid w:val="000D1265"/>
    <w:rsid w:val="000D16ED"/>
    <w:rsid w:val="000D1818"/>
    <w:rsid w:val="000D1BC2"/>
    <w:rsid w:val="000D1FD1"/>
    <w:rsid w:val="000D20D9"/>
    <w:rsid w:val="000D2370"/>
    <w:rsid w:val="000D25A2"/>
    <w:rsid w:val="000D2E14"/>
    <w:rsid w:val="000D3187"/>
    <w:rsid w:val="000D3CF3"/>
    <w:rsid w:val="000D41EE"/>
    <w:rsid w:val="000D42AE"/>
    <w:rsid w:val="000D4452"/>
    <w:rsid w:val="000D463F"/>
    <w:rsid w:val="000D46BF"/>
    <w:rsid w:val="000D475B"/>
    <w:rsid w:val="000D47AA"/>
    <w:rsid w:val="000D51C3"/>
    <w:rsid w:val="000D64AF"/>
    <w:rsid w:val="000D66F4"/>
    <w:rsid w:val="000D681C"/>
    <w:rsid w:val="000D6E2B"/>
    <w:rsid w:val="000D6EA4"/>
    <w:rsid w:val="000D6EE0"/>
    <w:rsid w:val="000D70E9"/>
    <w:rsid w:val="000D751C"/>
    <w:rsid w:val="000D7732"/>
    <w:rsid w:val="000D7E34"/>
    <w:rsid w:val="000D7E5A"/>
    <w:rsid w:val="000E0051"/>
    <w:rsid w:val="000E07B8"/>
    <w:rsid w:val="000E09C4"/>
    <w:rsid w:val="000E0C1E"/>
    <w:rsid w:val="000E19CE"/>
    <w:rsid w:val="000E1E16"/>
    <w:rsid w:val="000E1EC5"/>
    <w:rsid w:val="000E1F73"/>
    <w:rsid w:val="000E2023"/>
    <w:rsid w:val="000E2103"/>
    <w:rsid w:val="000E27A7"/>
    <w:rsid w:val="000E2F12"/>
    <w:rsid w:val="000E2F28"/>
    <w:rsid w:val="000E307E"/>
    <w:rsid w:val="000E32ED"/>
    <w:rsid w:val="000E35C3"/>
    <w:rsid w:val="000E36A9"/>
    <w:rsid w:val="000E39BC"/>
    <w:rsid w:val="000E3A1B"/>
    <w:rsid w:val="000E3D01"/>
    <w:rsid w:val="000E4592"/>
    <w:rsid w:val="000E4637"/>
    <w:rsid w:val="000E582E"/>
    <w:rsid w:val="000E5A65"/>
    <w:rsid w:val="000E5C3E"/>
    <w:rsid w:val="000E73DD"/>
    <w:rsid w:val="000E7769"/>
    <w:rsid w:val="000E7A84"/>
    <w:rsid w:val="000E7BCD"/>
    <w:rsid w:val="000E7DD5"/>
    <w:rsid w:val="000F00C6"/>
    <w:rsid w:val="000F04EB"/>
    <w:rsid w:val="000F0859"/>
    <w:rsid w:val="000F0D5E"/>
    <w:rsid w:val="000F117D"/>
    <w:rsid w:val="000F16AF"/>
    <w:rsid w:val="000F1937"/>
    <w:rsid w:val="000F1D9C"/>
    <w:rsid w:val="000F1F73"/>
    <w:rsid w:val="000F2207"/>
    <w:rsid w:val="000F26E9"/>
    <w:rsid w:val="000F2A66"/>
    <w:rsid w:val="000F2D07"/>
    <w:rsid w:val="000F324D"/>
    <w:rsid w:val="000F3B79"/>
    <w:rsid w:val="000F3C64"/>
    <w:rsid w:val="000F3F2A"/>
    <w:rsid w:val="000F41D6"/>
    <w:rsid w:val="000F44A4"/>
    <w:rsid w:val="000F4EE3"/>
    <w:rsid w:val="000F5510"/>
    <w:rsid w:val="000F58E3"/>
    <w:rsid w:val="000F6BB3"/>
    <w:rsid w:val="000F6C7D"/>
    <w:rsid w:val="000F72C3"/>
    <w:rsid w:val="000F79E8"/>
    <w:rsid w:val="000F7D09"/>
    <w:rsid w:val="000F7E36"/>
    <w:rsid w:val="000F7EEF"/>
    <w:rsid w:val="0010033D"/>
    <w:rsid w:val="00100956"/>
    <w:rsid w:val="00100E77"/>
    <w:rsid w:val="00101027"/>
    <w:rsid w:val="0010103B"/>
    <w:rsid w:val="00101342"/>
    <w:rsid w:val="00101FC6"/>
    <w:rsid w:val="0010206F"/>
    <w:rsid w:val="0010231D"/>
    <w:rsid w:val="00102346"/>
    <w:rsid w:val="0010241E"/>
    <w:rsid w:val="00102B7A"/>
    <w:rsid w:val="001031E1"/>
    <w:rsid w:val="00103261"/>
    <w:rsid w:val="0010331E"/>
    <w:rsid w:val="001033F1"/>
    <w:rsid w:val="0010345A"/>
    <w:rsid w:val="001039AD"/>
    <w:rsid w:val="00104153"/>
    <w:rsid w:val="001046D3"/>
    <w:rsid w:val="001047BB"/>
    <w:rsid w:val="00104D3C"/>
    <w:rsid w:val="0010583C"/>
    <w:rsid w:val="00105D62"/>
    <w:rsid w:val="001063BB"/>
    <w:rsid w:val="00106C99"/>
    <w:rsid w:val="00107276"/>
    <w:rsid w:val="001075F0"/>
    <w:rsid w:val="00107A19"/>
    <w:rsid w:val="00107D5F"/>
    <w:rsid w:val="001104F6"/>
    <w:rsid w:val="001104FC"/>
    <w:rsid w:val="00110503"/>
    <w:rsid w:val="001107A1"/>
    <w:rsid w:val="001109C6"/>
    <w:rsid w:val="00110AFA"/>
    <w:rsid w:val="00110FC3"/>
    <w:rsid w:val="00111309"/>
    <w:rsid w:val="00111732"/>
    <w:rsid w:val="00112068"/>
    <w:rsid w:val="00112274"/>
    <w:rsid w:val="001127E7"/>
    <w:rsid w:val="00112CCF"/>
    <w:rsid w:val="00113064"/>
    <w:rsid w:val="001139F6"/>
    <w:rsid w:val="00113E0B"/>
    <w:rsid w:val="00114976"/>
    <w:rsid w:val="00114FF7"/>
    <w:rsid w:val="00115011"/>
    <w:rsid w:val="0011526D"/>
    <w:rsid w:val="00115652"/>
    <w:rsid w:val="00115804"/>
    <w:rsid w:val="0011588E"/>
    <w:rsid w:val="0011591F"/>
    <w:rsid w:val="0011599C"/>
    <w:rsid w:val="00115C3D"/>
    <w:rsid w:val="00115D8D"/>
    <w:rsid w:val="001162BB"/>
    <w:rsid w:val="001162F1"/>
    <w:rsid w:val="0011632F"/>
    <w:rsid w:val="00116558"/>
    <w:rsid w:val="001165BB"/>
    <w:rsid w:val="001169A2"/>
    <w:rsid w:val="00116CBF"/>
    <w:rsid w:val="00117470"/>
    <w:rsid w:val="001208E6"/>
    <w:rsid w:val="00120CF1"/>
    <w:rsid w:val="00121194"/>
    <w:rsid w:val="001216DF"/>
    <w:rsid w:val="0012173C"/>
    <w:rsid w:val="00122566"/>
    <w:rsid w:val="0012317C"/>
    <w:rsid w:val="001232DA"/>
    <w:rsid w:val="001233A1"/>
    <w:rsid w:val="00123B78"/>
    <w:rsid w:val="00123E5D"/>
    <w:rsid w:val="00124513"/>
    <w:rsid w:val="0012473B"/>
    <w:rsid w:val="0012489A"/>
    <w:rsid w:val="001249AC"/>
    <w:rsid w:val="00124BC9"/>
    <w:rsid w:val="00124C2C"/>
    <w:rsid w:val="00125071"/>
    <w:rsid w:val="001251C6"/>
    <w:rsid w:val="00125369"/>
    <w:rsid w:val="0012548A"/>
    <w:rsid w:val="00125CBF"/>
    <w:rsid w:val="001260E7"/>
    <w:rsid w:val="00126383"/>
    <w:rsid w:val="00126919"/>
    <w:rsid w:val="001269CD"/>
    <w:rsid w:val="00126CDD"/>
    <w:rsid w:val="00126DDF"/>
    <w:rsid w:val="001274C0"/>
    <w:rsid w:val="00127691"/>
    <w:rsid w:val="0012778B"/>
    <w:rsid w:val="0013025A"/>
    <w:rsid w:val="001302DF"/>
    <w:rsid w:val="001306CD"/>
    <w:rsid w:val="001308A4"/>
    <w:rsid w:val="00130CA9"/>
    <w:rsid w:val="00130D9A"/>
    <w:rsid w:val="0013169A"/>
    <w:rsid w:val="0013226F"/>
    <w:rsid w:val="001322B0"/>
    <w:rsid w:val="00132304"/>
    <w:rsid w:val="001323EF"/>
    <w:rsid w:val="0013246A"/>
    <w:rsid w:val="0013263F"/>
    <w:rsid w:val="001329DA"/>
    <w:rsid w:val="00132BD3"/>
    <w:rsid w:val="00132BE5"/>
    <w:rsid w:val="00132E81"/>
    <w:rsid w:val="00132F69"/>
    <w:rsid w:val="001330A3"/>
    <w:rsid w:val="0013371F"/>
    <w:rsid w:val="00133A17"/>
    <w:rsid w:val="00133A49"/>
    <w:rsid w:val="00133F3B"/>
    <w:rsid w:val="001344C5"/>
    <w:rsid w:val="00134561"/>
    <w:rsid w:val="00134CB9"/>
    <w:rsid w:val="001350B3"/>
    <w:rsid w:val="00135E3F"/>
    <w:rsid w:val="001368F9"/>
    <w:rsid w:val="001377C6"/>
    <w:rsid w:val="001377D0"/>
    <w:rsid w:val="00140448"/>
    <w:rsid w:val="001406C1"/>
    <w:rsid w:val="001406E8"/>
    <w:rsid w:val="00141B92"/>
    <w:rsid w:val="00142608"/>
    <w:rsid w:val="00142B76"/>
    <w:rsid w:val="00142B8F"/>
    <w:rsid w:val="00142C10"/>
    <w:rsid w:val="0014322B"/>
    <w:rsid w:val="00143506"/>
    <w:rsid w:val="00143567"/>
    <w:rsid w:val="00143E1B"/>
    <w:rsid w:val="0014431F"/>
    <w:rsid w:val="001461A1"/>
    <w:rsid w:val="0014671F"/>
    <w:rsid w:val="00146B9D"/>
    <w:rsid w:val="00146BE1"/>
    <w:rsid w:val="0014715B"/>
    <w:rsid w:val="0014793A"/>
    <w:rsid w:val="00147DA7"/>
    <w:rsid w:val="00147EF2"/>
    <w:rsid w:val="0015025B"/>
    <w:rsid w:val="00150662"/>
    <w:rsid w:val="00150A4F"/>
    <w:rsid w:val="0015126F"/>
    <w:rsid w:val="001518FC"/>
    <w:rsid w:val="00151A06"/>
    <w:rsid w:val="00152289"/>
    <w:rsid w:val="001525DF"/>
    <w:rsid w:val="001526A9"/>
    <w:rsid w:val="00152717"/>
    <w:rsid w:val="0015274A"/>
    <w:rsid w:val="00152A7A"/>
    <w:rsid w:val="00152F31"/>
    <w:rsid w:val="00153694"/>
    <w:rsid w:val="00153812"/>
    <w:rsid w:val="00153BFD"/>
    <w:rsid w:val="00153CDD"/>
    <w:rsid w:val="00153E28"/>
    <w:rsid w:val="001544E1"/>
    <w:rsid w:val="0015492F"/>
    <w:rsid w:val="00155089"/>
    <w:rsid w:val="001551C1"/>
    <w:rsid w:val="001556CE"/>
    <w:rsid w:val="00155C39"/>
    <w:rsid w:val="00155CBE"/>
    <w:rsid w:val="0015636C"/>
    <w:rsid w:val="001563A9"/>
    <w:rsid w:val="0015666B"/>
    <w:rsid w:val="00156768"/>
    <w:rsid w:val="00156F7E"/>
    <w:rsid w:val="00157277"/>
    <w:rsid w:val="001572CA"/>
    <w:rsid w:val="00157455"/>
    <w:rsid w:val="00157505"/>
    <w:rsid w:val="00157663"/>
    <w:rsid w:val="00157669"/>
    <w:rsid w:val="0015790B"/>
    <w:rsid w:val="00157B99"/>
    <w:rsid w:val="00157ED4"/>
    <w:rsid w:val="001605A8"/>
    <w:rsid w:val="001606C8"/>
    <w:rsid w:val="00160704"/>
    <w:rsid w:val="00160921"/>
    <w:rsid w:val="001611DD"/>
    <w:rsid w:val="001612EB"/>
    <w:rsid w:val="00161951"/>
    <w:rsid w:val="00161A66"/>
    <w:rsid w:val="001621D7"/>
    <w:rsid w:val="001624F8"/>
    <w:rsid w:val="0016281B"/>
    <w:rsid w:val="00162F58"/>
    <w:rsid w:val="001631DB"/>
    <w:rsid w:val="00163669"/>
    <w:rsid w:val="001649CE"/>
    <w:rsid w:val="001649FF"/>
    <w:rsid w:val="0016533A"/>
    <w:rsid w:val="0016552D"/>
    <w:rsid w:val="0016578B"/>
    <w:rsid w:val="001659DC"/>
    <w:rsid w:val="0016607B"/>
    <w:rsid w:val="00166257"/>
    <w:rsid w:val="0016654E"/>
    <w:rsid w:val="001666EC"/>
    <w:rsid w:val="00166D34"/>
    <w:rsid w:val="00167BE8"/>
    <w:rsid w:val="00167EAB"/>
    <w:rsid w:val="001702C9"/>
    <w:rsid w:val="001707D4"/>
    <w:rsid w:val="00170CFD"/>
    <w:rsid w:val="00171250"/>
    <w:rsid w:val="00171355"/>
    <w:rsid w:val="00171594"/>
    <w:rsid w:val="001723C3"/>
    <w:rsid w:val="0017280E"/>
    <w:rsid w:val="00172CBC"/>
    <w:rsid w:val="00172CF8"/>
    <w:rsid w:val="0017340B"/>
    <w:rsid w:val="00173443"/>
    <w:rsid w:val="00173808"/>
    <w:rsid w:val="00173C25"/>
    <w:rsid w:val="0017419C"/>
    <w:rsid w:val="00175220"/>
    <w:rsid w:val="0017594B"/>
    <w:rsid w:val="0017633B"/>
    <w:rsid w:val="001769D5"/>
    <w:rsid w:val="00176C9A"/>
    <w:rsid w:val="00177038"/>
    <w:rsid w:val="00180046"/>
    <w:rsid w:val="001808F2"/>
    <w:rsid w:val="00180BE9"/>
    <w:rsid w:val="001813E5"/>
    <w:rsid w:val="00181A74"/>
    <w:rsid w:val="00181CBF"/>
    <w:rsid w:val="00181DEE"/>
    <w:rsid w:val="0018202D"/>
    <w:rsid w:val="001820A9"/>
    <w:rsid w:val="0018230C"/>
    <w:rsid w:val="00182525"/>
    <w:rsid w:val="001826C4"/>
    <w:rsid w:val="00182994"/>
    <w:rsid w:val="00182D5E"/>
    <w:rsid w:val="00182D76"/>
    <w:rsid w:val="00182EB7"/>
    <w:rsid w:val="00182F83"/>
    <w:rsid w:val="00183600"/>
    <w:rsid w:val="00183676"/>
    <w:rsid w:val="00183CC3"/>
    <w:rsid w:val="00183F41"/>
    <w:rsid w:val="00184137"/>
    <w:rsid w:val="0018413B"/>
    <w:rsid w:val="001846DB"/>
    <w:rsid w:val="001848E4"/>
    <w:rsid w:val="0018512C"/>
    <w:rsid w:val="00185191"/>
    <w:rsid w:val="001858FF"/>
    <w:rsid w:val="0018599F"/>
    <w:rsid w:val="00186167"/>
    <w:rsid w:val="001864DE"/>
    <w:rsid w:val="00187D0E"/>
    <w:rsid w:val="001901FE"/>
    <w:rsid w:val="00190449"/>
    <w:rsid w:val="0019089F"/>
    <w:rsid w:val="00190F65"/>
    <w:rsid w:val="001912C6"/>
    <w:rsid w:val="0019137B"/>
    <w:rsid w:val="001916E2"/>
    <w:rsid w:val="0019208B"/>
    <w:rsid w:val="00192226"/>
    <w:rsid w:val="00192BCC"/>
    <w:rsid w:val="00192F20"/>
    <w:rsid w:val="001934B6"/>
    <w:rsid w:val="0019351F"/>
    <w:rsid w:val="00193A75"/>
    <w:rsid w:val="00193FA4"/>
    <w:rsid w:val="00194F2E"/>
    <w:rsid w:val="0019502E"/>
    <w:rsid w:val="001950C6"/>
    <w:rsid w:val="00195221"/>
    <w:rsid w:val="001952CB"/>
    <w:rsid w:val="00195972"/>
    <w:rsid w:val="001961C2"/>
    <w:rsid w:val="00196731"/>
    <w:rsid w:val="001967DB"/>
    <w:rsid w:val="001967E0"/>
    <w:rsid w:val="00196BEF"/>
    <w:rsid w:val="0019739C"/>
    <w:rsid w:val="00197A40"/>
    <w:rsid w:val="00197B67"/>
    <w:rsid w:val="00197ED3"/>
    <w:rsid w:val="001A0602"/>
    <w:rsid w:val="001A0743"/>
    <w:rsid w:val="001A0EAD"/>
    <w:rsid w:val="001A0F6B"/>
    <w:rsid w:val="001A1029"/>
    <w:rsid w:val="001A15B2"/>
    <w:rsid w:val="001A1DC9"/>
    <w:rsid w:val="001A26AC"/>
    <w:rsid w:val="001A2BF1"/>
    <w:rsid w:val="001A2E5D"/>
    <w:rsid w:val="001A3023"/>
    <w:rsid w:val="001A31C0"/>
    <w:rsid w:val="001A32DD"/>
    <w:rsid w:val="001A346D"/>
    <w:rsid w:val="001A369A"/>
    <w:rsid w:val="001A37E4"/>
    <w:rsid w:val="001A38C8"/>
    <w:rsid w:val="001A41EE"/>
    <w:rsid w:val="001A4A9E"/>
    <w:rsid w:val="001A4C0A"/>
    <w:rsid w:val="001A4DF3"/>
    <w:rsid w:val="001A5306"/>
    <w:rsid w:val="001A5329"/>
    <w:rsid w:val="001A5556"/>
    <w:rsid w:val="001A6614"/>
    <w:rsid w:val="001A679F"/>
    <w:rsid w:val="001A682B"/>
    <w:rsid w:val="001A6BFF"/>
    <w:rsid w:val="001A71E9"/>
    <w:rsid w:val="001A72C2"/>
    <w:rsid w:val="001A738D"/>
    <w:rsid w:val="001A756D"/>
    <w:rsid w:val="001A784D"/>
    <w:rsid w:val="001B11B4"/>
    <w:rsid w:val="001B11EC"/>
    <w:rsid w:val="001B13BC"/>
    <w:rsid w:val="001B1627"/>
    <w:rsid w:val="001B1FF0"/>
    <w:rsid w:val="001B2075"/>
    <w:rsid w:val="001B20D5"/>
    <w:rsid w:val="001B2A37"/>
    <w:rsid w:val="001B3173"/>
    <w:rsid w:val="001B417B"/>
    <w:rsid w:val="001B42C0"/>
    <w:rsid w:val="001B440E"/>
    <w:rsid w:val="001B4570"/>
    <w:rsid w:val="001B462A"/>
    <w:rsid w:val="001B4693"/>
    <w:rsid w:val="001B4947"/>
    <w:rsid w:val="001B57A2"/>
    <w:rsid w:val="001B5BF2"/>
    <w:rsid w:val="001B6BA0"/>
    <w:rsid w:val="001B6FD4"/>
    <w:rsid w:val="001B7133"/>
    <w:rsid w:val="001C020B"/>
    <w:rsid w:val="001C0613"/>
    <w:rsid w:val="001C082A"/>
    <w:rsid w:val="001C0B74"/>
    <w:rsid w:val="001C0BD8"/>
    <w:rsid w:val="001C10A6"/>
    <w:rsid w:val="001C124A"/>
    <w:rsid w:val="001C1887"/>
    <w:rsid w:val="001C1D33"/>
    <w:rsid w:val="001C1D5B"/>
    <w:rsid w:val="001C1D64"/>
    <w:rsid w:val="001C22F5"/>
    <w:rsid w:val="001C2561"/>
    <w:rsid w:val="001C2713"/>
    <w:rsid w:val="001C2968"/>
    <w:rsid w:val="001C2995"/>
    <w:rsid w:val="001C2AE2"/>
    <w:rsid w:val="001C3002"/>
    <w:rsid w:val="001C3542"/>
    <w:rsid w:val="001C3842"/>
    <w:rsid w:val="001C3D4C"/>
    <w:rsid w:val="001C3DF2"/>
    <w:rsid w:val="001C3E91"/>
    <w:rsid w:val="001C3FD2"/>
    <w:rsid w:val="001C41B1"/>
    <w:rsid w:val="001C4692"/>
    <w:rsid w:val="001C49B3"/>
    <w:rsid w:val="001C4E47"/>
    <w:rsid w:val="001C5792"/>
    <w:rsid w:val="001C5A2A"/>
    <w:rsid w:val="001C5CC7"/>
    <w:rsid w:val="001C5F47"/>
    <w:rsid w:val="001C655D"/>
    <w:rsid w:val="001C6818"/>
    <w:rsid w:val="001C77EE"/>
    <w:rsid w:val="001C7955"/>
    <w:rsid w:val="001C7CBC"/>
    <w:rsid w:val="001D06E5"/>
    <w:rsid w:val="001D0875"/>
    <w:rsid w:val="001D0D54"/>
    <w:rsid w:val="001D0EC0"/>
    <w:rsid w:val="001D1303"/>
    <w:rsid w:val="001D14CB"/>
    <w:rsid w:val="001D16DB"/>
    <w:rsid w:val="001D1C15"/>
    <w:rsid w:val="001D233A"/>
    <w:rsid w:val="001D248E"/>
    <w:rsid w:val="001D28BE"/>
    <w:rsid w:val="001D2EEC"/>
    <w:rsid w:val="001D3C55"/>
    <w:rsid w:val="001D3FA0"/>
    <w:rsid w:val="001D3FBD"/>
    <w:rsid w:val="001D4398"/>
    <w:rsid w:val="001D471C"/>
    <w:rsid w:val="001D4B46"/>
    <w:rsid w:val="001D5385"/>
    <w:rsid w:val="001D58A7"/>
    <w:rsid w:val="001D5960"/>
    <w:rsid w:val="001D5EF0"/>
    <w:rsid w:val="001D5FF3"/>
    <w:rsid w:val="001D6675"/>
    <w:rsid w:val="001D6CFD"/>
    <w:rsid w:val="001D705B"/>
    <w:rsid w:val="001D7C3D"/>
    <w:rsid w:val="001D7E20"/>
    <w:rsid w:val="001D7EB4"/>
    <w:rsid w:val="001E02D8"/>
    <w:rsid w:val="001E03D2"/>
    <w:rsid w:val="001E0B72"/>
    <w:rsid w:val="001E0EF9"/>
    <w:rsid w:val="001E151D"/>
    <w:rsid w:val="001E1F1D"/>
    <w:rsid w:val="001E201C"/>
    <w:rsid w:val="001E2030"/>
    <w:rsid w:val="001E2587"/>
    <w:rsid w:val="001E29AA"/>
    <w:rsid w:val="001E2C8C"/>
    <w:rsid w:val="001E3410"/>
    <w:rsid w:val="001E3437"/>
    <w:rsid w:val="001E3DB3"/>
    <w:rsid w:val="001E4379"/>
    <w:rsid w:val="001E4388"/>
    <w:rsid w:val="001E43C0"/>
    <w:rsid w:val="001E45E7"/>
    <w:rsid w:val="001E49F8"/>
    <w:rsid w:val="001E4C79"/>
    <w:rsid w:val="001E5340"/>
    <w:rsid w:val="001E58B4"/>
    <w:rsid w:val="001E5BDD"/>
    <w:rsid w:val="001E5DA7"/>
    <w:rsid w:val="001E6799"/>
    <w:rsid w:val="001E7554"/>
    <w:rsid w:val="001E7B38"/>
    <w:rsid w:val="001F000B"/>
    <w:rsid w:val="001F0BCA"/>
    <w:rsid w:val="001F0D5A"/>
    <w:rsid w:val="001F15CB"/>
    <w:rsid w:val="001F234A"/>
    <w:rsid w:val="001F2B4A"/>
    <w:rsid w:val="001F2D23"/>
    <w:rsid w:val="001F30B5"/>
    <w:rsid w:val="001F30BE"/>
    <w:rsid w:val="001F30FC"/>
    <w:rsid w:val="001F3D67"/>
    <w:rsid w:val="001F4142"/>
    <w:rsid w:val="001F4166"/>
    <w:rsid w:val="001F4495"/>
    <w:rsid w:val="001F45B1"/>
    <w:rsid w:val="001F47A7"/>
    <w:rsid w:val="001F4886"/>
    <w:rsid w:val="001F4B36"/>
    <w:rsid w:val="001F4B69"/>
    <w:rsid w:val="001F5564"/>
    <w:rsid w:val="001F71D4"/>
    <w:rsid w:val="001F752E"/>
    <w:rsid w:val="002003F0"/>
    <w:rsid w:val="00200407"/>
    <w:rsid w:val="00200CA3"/>
    <w:rsid w:val="00201085"/>
    <w:rsid w:val="00201B82"/>
    <w:rsid w:val="002020C0"/>
    <w:rsid w:val="00202AAA"/>
    <w:rsid w:val="00202B94"/>
    <w:rsid w:val="00202C6B"/>
    <w:rsid w:val="00202F59"/>
    <w:rsid w:val="00202F67"/>
    <w:rsid w:val="002040C5"/>
    <w:rsid w:val="002045E3"/>
    <w:rsid w:val="00204BBC"/>
    <w:rsid w:val="00205742"/>
    <w:rsid w:val="00205EA6"/>
    <w:rsid w:val="00205F0D"/>
    <w:rsid w:val="002064DB"/>
    <w:rsid w:val="00206A4E"/>
    <w:rsid w:val="00206A9D"/>
    <w:rsid w:val="00206AEF"/>
    <w:rsid w:val="00206B31"/>
    <w:rsid w:val="00206B41"/>
    <w:rsid w:val="00206BDB"/>
    <w:rsid w:val="00206DED"/>
    <w:rsid w:val="00207006"/>
    <w:rsid w:val="00207B90"/>
    <w:rsid w:val="0021017F"/>
    <w:rsid w:val="0021019E"/>
    <w:rsid w:val="0021069C"/>
    <w:rsid w:val="00210823"/>
    <w:rsid w:val="00210AE4"/>
    <w:rsid w:val="00210E54"/>
    <w:rsid w:val="002113F8"/>
    <w:rsid w:val="002115E6"/>
    <w:rsid w:val="00211CDB"/>
    <w:rsid w:val="00211D15"/>
    <w:rsid w:val="00211E86"/>
    <w:rsid w:val="00212020"/>
    <w:rsid w:val="002121B4"/>
    <w:rsid w:val="00212977"/>
    <w:rsid w:val="002139C8"/>
    <w:rsid w:val="00213AD1"/>
    <w:rsid w:val="00213D78"/>
    <w:rsid w:val="00214900"/>
    <w:rsid w:val="00214948"/>
    <w:rsid w:val="0021495C"/>
    <w:rsid w:val="002150E5"/>
    <w:rsid w:val="0021520A"/>
    <w:rsid w:val="00215AD8"/>
    <w:rsid w:val="00215BE7"/>
    <w:rsid w:val="00215D6B"/>
    <w:rsid w:val="00215DCF"/>
    <w:rsid w:val="002163C4"/>
    <w:rsid w:val="0021648F"/>
    <w:rsid w:val="00216739"/>
    <w:rsid w:val="00217182"/>
    <w:rsid w:val="002171F1"/>
    <w:rsid w:val="0021731B"/>
    <w:rsid w:val="00217972"/>
    <w:rsid w:val="00217AB0"/>
    <w:rsid w:val="00217D43"/>
    <w:rsid w:val="002205C6"/>
    <w:rsid w:val="00220670"/>
    <w:rsid w:val="002208AE"/>
    <w:rsid w:val="00221C75"/>
    <w:rsid w:val="00222802"/>
    <w:rsid w:val="00222D30"/>
    <w:rsid w:val="00223121"/>
    <w:rsid w:val="002232D7"/>
    <w:rsid w:val="00223B8A"/>
    <w:rsid w:val="002244E6"/>
    <w:rsid w:val="0022471F"/>
    <w:rsid w:val="00224CFE"/>
    <w:rsid w:val="00224D40"/>
    <w:rsid w:val="00224D7E"/>
    <w:rsid w:val="00224F53"/>
    <w:rsid w:val="002251B6"/>
    <w:rsid w:val="00225252"/>
    <w:rsid w:val="00225608"/>
    <w:rsid w:val="00225C2D"/>
    <w:rsid w:val="00225F99"/>
    <w:rsid w:val="002265A6"/>
    <w:rsid w:val="002267AA"/>
    <w:rsid w:val="0022687D"/>
    <w:rsid w:val="00226A23"/>
    <w:rsid w:val="00226BFD"/>
    <w:rsid w:val="00226E12"/>
    <w:rsid w:val="00226F9D"/>
    <w:rsid w:val="00227DA1"/>
    <w:rsid w:val="0023016C"/>
    <w:rsid w:val="00230307"/>
    <w:rsid w:val="002305DB"/>
    <w:rsid w:val="00230827"/>
    <w:rsid w:val="0023084F"/>
    <w:rsid w:val="00230968"/>
    <w:rsid w:val="00230CD3"/>
    <w:rsid w:val="00231518"/>
    <w:rsid w:val="00231668"/>
    <w:rsid w:val="002317AD"/>
    <w:rsid w:val="00231E70"/>
    <w:rsid w:val="00231F32"/>
    <w:rsid w:val="00232C50"/>
    <w:rsid w:val="00233122"/>
    <w:rsid w:val="0023398A"/>
    <w:rsid w:val="00233C1E"/>
    <w:rsid w:val="00233F05"/>
    <w:rsid w:val="00233F7D"/>
    <w:rsid w:val="00233FD3"/>
    <w:rsid w:val="002341DD"/>
    <w:rsid w:val="00234A0F"/>
    <w:rsid w:val="00235146"/>
    <w:rsid w:val="002351AF"/>
    <w:rsid w:val="00235F17"/>
    <w:rsid w:val="00235FB7"/>
    <w:rsid w:val="002361A0"/>
    <w:rsid w:val="002364C9"/>
    <w:rsid w:val="00236CE1"/>
    <w:rsid w:val="00236D43"/>
    <w:rsid w:val="00237A9B"/>
    <w:rsid w:val="00240227"/>
    <w:rsid w:val="002402B4"/>
    <w:rsid w:val="002404C3"/>
    <w:rsid w:val="00240A9E"/>
    <w:rsid w:val="00240C1A"/>
    <w:rsid w:val="00241470"/>
    <w:rsid w:val="00242ADF"/>
    <w:rsid w:val="00242DB2"/>
    <w:rsid w:val="0024339B"/>
    <w:rsid w:val="00243599"/>
    <w:rsid w:val="002439FC"/>
    <w:rsid w:val="0024415E"/>
    <w:rsid w:val="00244660"/>
    <w:rsid w:val="00244DCF"/>
    <w:rsid w:val="00244EB0"/>
    <w:rsid w:val="00244F62"/>
    <w:rsid w:val="00245706"/>
    <w:rsid w:val="00245C2A"/>
    <w:rsid w:val="002460B4"/>
    <w:rsid w:val="00246346"/>
    <w:rsid w:val="00246C5D"/>
    <w:rsid w:val="00246CE8"/>
    <w:rsid w:val="00246DAF"/>
    <w:rsid w:val="00246E92"/>
    <w:rsid w:val="0024774D"/>
    <w:rsid w:val="00247B2C"/>
    <w:rsid w:val="0025048B"/>
    <w:rsid w:val="00250818"/>
    <w:rsid w:val="00250977"/>
    <w:rsid w:val="002509A5"/>
    <w:rsid w:val="00250C9B"/>
    <w:rsid w:val="00250E03"/>
    <w:rsid w:val="002512B1"/>
    <w:rsid w:val="002513BF"/>
    <w:rsid w:val="0025287F"/>
    <w:rsid w:val="00252DBD"/>
    <w:rsid w:val="00252E88"/>
    <w:rsid w:val="002533A7"/>
    <w:rsid w:val="00253542"/>
    <w:rsid w:val="00253F8B"/>
    <w:rsid w:val="002544CA"/>
    <w:rsid w:val="0025450A"/>
    <w:rsid w:val="00254A3D"/>
    <w:rsid w:val="00254D26"/>
    <w:rsid w:val="00254FC4"/>
    <w:rsid w:val="0025564D"/>
    <w:rsid w:val="00255BEB"/>
    <w:rsid w:val="0025616A"/>
    <w:rsid w:val="00256A39"/>
    <w:rsid w:val="0025723B"/>
    <w:rsid w:val="00260C84"/>
    <w:rsid w:val="00260C92"/>
    <w:rsid w:val="0026142D"/>
    <w:rsid w:val="00261705"/>
    <w:rsid w:val="00261AAF"/>
    <w:rsid w:val="00262012"/>
    <w:rsid w:val="002628C9"/>
    <w:rsid w:val="00262DAF"/>
    <w:rsid w:val="00263099"/>
    <w:rsid w:val="00263912"/>
    <w:rsid w:val="0026397F"/>
    <w:rsid w:val="00264578"/>
    <w:rsid w:val="002648B2"/>
    <w:rsid w:val="002649F6"/>
    <w:rsid w:val="00264BA5"/>
    <w:rsid w:val="00264C03"/>
    <w:rsid w:val="00264F84"/>
    <w:rsid w:val="00265792"/>
    <w:rsid w:val="002660F7"/>
    <w:rsid w:val="002661AE"/>
    <w:rsid w:val="002667F3"/>
    <w:rsid w:val="00266D05"/>
    <w:rsid w:val="0026744C"/>
    <w:rsid w:val="00267E0B"/>
    <w:rsid w:val="00267E46"/>
    <w:rsid w:val="002703B6"/>
    <w:rsid w:val="00270641"/>
    <w:rsid w:val="00270FE2"/>
    <w:rsid w:val="00271162"/>
    <w:rsid w:val="00271A64"/>
    <w:rsid w:val="00271E7F"/>
    <w:rsid w:val="0027261D"/>
    <w:rsid w:val="00272B83"/>
    <w:rsid w:val="00272D89"/>
    <w:rsid w:val="00272E8E"/>
    <w:rsid w:val="00272FCB"/>
    <w:rsid w:val="002730BA"/>
    <w:rsid w:val="002732AF"/>
    <w:rsid w:val="002734CB"/>
    <w:rsid w:val="00273610"/>
    <w:rsid w:val="002740D7"/>
    <w:rsid w:val="00274157"/>
    <w:rsid w:val="00274866"/>
    <w:rsid w:val="00274CC1"/>
    <w:rsid w:val="00274D7C"/>
    <w:rsid w:val="00274EF7"/>
    <w:rsid w:val="002752CF"/>
    <w:rsid w:val="00275597"/>
    <w:rsid w:val="00275B68"/>
    <w:rsid w:val="00275FAC"/>
    <w:rsid w:val="00276427"/>
    <w:rsid w:val="0027678D"/>
    <w:rsid w:val="00276B05"/>
    <w:rsid w:val="00276D85"/>
    <w:rsid w:val="002772B5"/>
    <w:rsid w:val="00277366"/>
    <w:rsid w:val="00277842"/>
    <w:rsid w:val="00277BB9"/>
    <w:rsid w:val="00277D8C"/>
    <w:rsid w:val="00277EC6"/>
    <w:rsid w:val="00280105"/>
    <w:rsid w:val="00280261"/>
    <w:rsid w:val="00280691"/>
    <w:rsid w:val="00280948"/>
    <w:rsid w:val="00281623"/>
    <w:rsid w:val="00281837"/>
    <w:rsid w:val="00281841"/>
    <w:rsid w:val="00282368"/>
    <w:rsid w:val="002827E3"/>
    <w:rsid w:val="002832EC"/>
    <w:rsid w:val="00284040"/>
    <w:rsid w:val="002842C4"/>
    <w:rsid w:val="0028481D"/>
    <w:rsid w:val="00284ED1"/>
    <w:rsid w:val="002851A6"/>
    <w:rsid w:val="002851FA"/>
    <w:rsid w:val="0028520D"/>
    <w:rsid w:val="0028553E"/>
    <w:rsid w:val="00285576"/>
    <w:rsid w:val="002857D8"/>
    <w:rsid w:val="00285E2D"/>
    <w:rsid w:val="00286046"/>
    <w:rsid w:val="002861F6"/>
    <w:rsid w:val="002867A3"/>
    <w:rsid w:val="002868C5"/>
    <w:rsid w:val="00286FF7"/>
    <w:rsid w:val="002871FB"/>
    <w:rsid w:val="0028775E"/>
    <w:rsid w:val="00287967"/>
    <w:rsid w:val="0029026E"/>
    <w:rsid w:val="00290271"/>
    <w:rsid w:val="002903B9"/>
    <w:rsid w:val="002903F5"/>
    <w:rsid w:val="002904CC"/>
    <w:rsid w:val="00290A79"/>
    <w:rsid w:val="00290F48"/>
    <w:rsid w:val="0029120B"/>
    <w:rsid w:val="00291590"/>
    <w:rsid w:val="00291AC8"/>
    <w:rsid w:val="00291C25"/>
    <w:rsid w:val="0029256D"/>
    <w:rsid w:val="002929A9"/>
    <w:rsid w:val="002932CD"/>
    <w:rsid w:val="00293332"/>
    <w:rsid w:val="00293C6E"/>
    <w:rsid w:val="00293E4F"/>
    <w:rsid w:val="002945BE"/>
    <w:rsid w:val="00294876"/>
    <w:rsid w:val="00294D05"/>
    <w:rsid w:val="00294D58"/>
    <w:rsid w:val="00294F3A"/>
    <w:rsid w:val="00295071"/>
    <w:rsid w:val="002950BE"/>
    <w:rsid w:val="002953E9"/>
    <w:rsid w:val="00295447"/>
    <w:rsid w:val="002957AB"/>
    <w:rsid w:val="002957B2"/>
    <w:rsid w:val="00295B4E"/>
    <w:rsid w:val="00296122"/>
    <w:rsid w:val="002967F4"/>
    <w:rsid w:val="00296826"/>
    <w:rsid w:val="00296E3E"/>
    <w:rsid w:val="00296FB7"/>
    <w:rsid w:val="00297246"/>
    <w:rsid w:val="00297917"/>
    <w:rsid w:val="0029791F"/>
    <w:rsid w:val="00297F4B"/>
    <w:rsid w:val="002A014F"/>
    <w:rsid w:val="002A032F"/>
    <w:rsid w:val="002A0576"/>
    <w:rsid w:val="002A06DC"/>
    <w:rsid w:val="002A07AE"/>
    <w:rsid w:val="002A1AB7"/>
    <w:rsid w:val="002A1D07"/>
    <w:rsid w:val="002A23C7"/>
    <w:rsid w:val="002A2A2E"/>
    <w:rsid w:val="002A2A8D"/>
    <w:rsid w:val="002A326E"/>
    <w:rsid w:val="002A3512"/>
    <w:rsid w:val="002A3BD6"/>
    <w:rsid w:val="002A3C58"/>
    <w:rsid w:val="002A3D59"/>
    <w:rsid w:val="002A42DA"/>
    <w:rsid w:val="002A44E7"/>
    <w:rsid w:val="002A5070"/>
    <w:rsid w:val="002A516A"/>
    <w:rsid w:val="002A579A"/>
    <w:rsid w:val="002A588B"/>
    <w:rsid w:val="002A64BF"/>
    <w:rsid w:val="002A6717"/>
    <w:rsid w:val="002A673F"/>
    <w:rsid w:val="002A68B3"/>
    <w:rsid w:val="002A697E"/>
    <w:rsid w:val="002A6CF0"/>
    <w:rsid w:val="002A6DB0"/>
    <w:rsid w:val="002A7556"/>
    <w:rsid w:val="002A7B28"/>
    <w:rsid w:val="002A7DD6"/>
    <w:rsid w:val="002A7E60"/>
    <w:rsid w:val="002B0C15"/>
    <w:rsid w:val="002B130A"/>
    <w:rsid w:val="002B260A"/>
    <w:rsid w:val="002B2880"/>
    <w:rsid w:val="002B31B3"/>
    <w:rsid w:val="002B342C"/>
    <w:rsid w:val="002B38AA"/>
    <w:rsid w:val="002B38E5"/>
    <w:rsid w:val="002B3A0F"/>
    <w:rsid w:val="002B425D"/>
    <w:rsid w:val="002B433A"/>
    <w:rsid w:val="002B44FC"/>
    <w:rsid w:val="002B4A07"/>
    <w:rsid w:val="002B4F34"/>
    <w:rsid w:val="002B526B"/>
    <w:rsid w:val="002B53C6"/>
    <w:rsid w:val="002B5462"/>
    <w:rsid w:val="002B5B48"/>
    <w:rsid w:val="002B5B92"/>
    <w:rsid w:val="002B5E22"/>
    <w:rsid w:val="002B609A"/>
    <w:rsid w:val="002B6870"/>
    <w:rsid w:val="002B6987"/>
    <w:rsid w:val="002B69D8"/>
    <w:rsid w:val="002B6BBA"/>
    <w:rsid w:val="002C0552"/>
    <w:rsid w:val="002C05B7"/>
    <w:rsid w:val="002C06AC"/>
    <w:rsid w:val="002C0B2C"/>
    <w:rsid w:val="002C0C91"/>
    <w:rsid w:val="002C1139"/>
    <w:rsid w:val="002C145A"/>
    <w:rsid w:val="002C1BE1"/>
    <w:rsid w:val="002C1D9D"/>
    <w:rsid w:val="002C21B1"/>
    <w:rsid w:val="002C2CD5"/>
    <w:rsid w:val="002C2D2F"/>
    <w:rsid w:val="002C3470"/>
    <w:rsid w:val="002C3631"/>
    <w:rsid w:val="002C369A"/>
    <w:rsid w:val="002C43D2"/>
    <w:rsid w:val="002C4520"/>
    <w:rsid w:val="002C473E"/>
    <w:rsid w:val="002C482D"/>
    <w:rsid w:val="002C4856"/>
    <w:rsid w:val="002C4A77"/>
    <w:rsid w:val="002C4AF6"/>
    <w:rsid w:val="002C4B34"/>
    <w:rsid w:val="002C4CE9"/>
    <w:rsid w:val="002C52C4"/>
    <w:rsid w:val="002C5898"/>
    <w:rsid w:val="002C58B7"/>
    <w:rsid w:val="002C6145"/>
    <w:rsid w:val="002C6B0D"/>
    <w:rsid w:val="002C6F0D"/>
    <w:rsid w:val="002C6FA1"/>
    <w:rsid w:val="002C7A05"/>
    <w:rsid w:val="002C7CBC"/>
    <w:rsid w:val="002D0509"/>
    <w:rsid w:val="002D062E"/>
    <w:rsid w:val="002D0EF7"/>
    <w:rsid w:val="002D0F1C"/>
    <w:rsid w:val="002D10C4"/>
    <w:rsid w:val="002D12EB"/>
    <w:rsid w:val="002D178A"/>
    <w:rsid w:val="002D1AE7"/>
    <w:rsid w:val="002D27C6"/>
    <w:rsid w:val="002D2870"/>
    <w:rsid w:val="002D2B1B"/>
    <w:rsid w:val="002D30AB"/>
    <w:rsid w:val="002D3596"/>
    <w:rsid w:val="002D3B6F"/>
    <w:rsid w:val="002D3BD6"/>
    <w:rsid w:val="002D4176"/>
    <w:rsid w:val="002D4330"/>
    <w:rsid w:val="002D47D3"/>
    <w:rsid w:val="002D4A4F"/>
    <w:rsid w:val="002D4BEB"/>
    <w:rsid w:val="002D4E2A"/>
    <w:rsid w:val="002D55D9"/>
    <w:rsid w:val="002D5ADA"/>
    <w:rsid w:val="002D5D3A"/>
    <w:rsid w:val="002D5E23"/>
    <w:rsid w:val="002D6258"/>
    <w:rsid w:val="002D62F7"/>
    <w:rsid w:val="002D6357"/>
    <w:rsid w:val="002D67E6"/>
    <w:rsid w:val="002D6F09"/>
    <w:rsid w:val="002D76DD"/>
    <w:rsid w:val="002D7EAC"/>
    <w:rsid w:val="002E0010"/>
    <w:rsid w:val="002E01C6"/>
    <w:rsid w:val="002E14E2"/>
    <w:rsid w:val="002E156E"/>
    <w:rsid w:val="002E1959"/>
    <w:rsid w:val="002E2023"/>
    <w:rsid w:val="002E2254"/>
    <w:rsid w:val="002E23E2"/>
    <w:rsid w:val="002E24A4"/>
    <w:rsid w:val="002E25A8"/>
    <w:rsid w:val="002E25BB"/>
    <w:rsid w:val="002E2E1D"/>
    <w:rsid w:val="002E2FE4"/>
    <w:rsid w:val="002E3256"/>
    <w:rsid w:val="002E346A"/>
    <w:rsid w:val="002E411B"/>
    <w:rsid w:val="002E49EF"/>
    <w:rsid w:val="002E4AB6"/>
    <w:rsid w:val="002E5139"/>
    <w:rsid w:val="002E53C4"/>
    <w:rsid w:val="002E5603"/>
    <w:rsid w:val="002E5855"/>
    <w:rsid w:val="002E59CE"/>
    <w:rsid w:val="002E64F8"/>
    <w:rsid w:val="002E64FC"/>
    <w:rsid w:val="002E6599"/>
    <w:rsid w:val="002E6BEF"/>
    <w:rsid w:val="002E6DEC"/>
    <w:rsid w:val="002E742A"/>
    <w:rsid w:val="002E76B3"/>
    <w:rsid w:val="002E7861"/>
    <w:rsid w:val="002E7887"/>
    <w:rsid w:val="002E7EFF"/>
    <w:rsid w:val="002F001F"/>
    <w:rsid w:val="002F0365"/>
    <w:rsid w:val="002F0404"/>
    <w:rsid w:val="002F0496"/>
    <w:rsid w:val="002F06D8"/>
    <w:rsid w:val="002F087E"/>
    <w:rsid w:val="002F0CEF"/>
    <w:rsid w:val="002F1A0C"/>
    <w:rsid w:val="002F247C"/>
    <w:rsid w:val="002F2C23"/>
    <w:rsid w:val="002F2D56"/>
    <w:rsid w:val="002F39E7"/>
    <w:rsid w:val="002F3CFC"/>
    <w:rsid w:val="002F447F"/>
    <w:rsid w:val="002F5478"/>
    <w:rsid w:val="002F5A9F"/>
    <w:rsid w:val="002F5B93"/>
    <w:rsid w:val="002F65F3"/>
    <w:rsid w:val="002F67FA"/>
    <w:rsid w:val="002F6F56"/>
    <w:rsid w:val="002F75A1"/>
    <w:rsid w:val="002F7BA7"/>
    <w:rsid w:val="00300069"/>
    <w:rsid w:val="003000F9"/>
    <w:rsid w:val="00300119"/>
    <w:rsid w:val="00300454"/>
    <w:rsid w:val="00301192"/>
    <w:rsid w:val="0030148B"/>
    <w:rsid w:val="00301609"/>
    <w:rsid w:val="00301FA1"/>
    <w:rsid w:val="003022A4"/>
    <w:rsid w:val="00302390"/>
    <w:rsid w:val="003023B9"/>
    <w:rsid w:val="00302A7D"/>
    <w:rsid w:val="00302D68"/>
    <w:rsid w:val="00302DDF"/>
    <w:rsid w:val="00302E89"/>
    <w:rsid w:val="00303513"/>
    <w:rsid w:val="00303D92"/>
    <w:rsid w:val="003040C7"/>
    <w:rsid w:val="0030451C"/>
    <w:rsid w:val="003045D2"/>
    <w:rsid w:val="003045EF"/>
    <w:rsid w:val="00304B04"/>
    <w:rsid w:val="00304C54"/>
    <w:rsid w:val="00304DA2"/>
    <w:rsid w:val="00304FB7"/>
    <w:rsid w:val="00304FDF"/>
    <w:rsid w:val="00305006"/>
    <w:rsid w:val="00305084"/>
    <w:rsid w:val="00305B61"/>
    <w:rsid w:val="00306BAC"/>
    <w:rsid w:val="00306F2D"/>
    <w:rsid w:val="00307457"/>
    <w:rsid w:val="00307707"/>
    <w:rsid w:val="003102E4"/>
    <w:rsid w:val="00310A1D"/>
    <w:rsid w:val="00310C88"/>
    <w:rsid w:val="00310E97"/>
    <w:rsid w:val="003111E2"/>
    <w:rsid w:val="00311487"/>
    <w:rsid w:val="00311903"/>
    <w:rsid w:val="00311ADD"/>
    <w:rsid w:val="00311F44"/>
    <w:rsid w:val="003121CA"/>
    <w:rsid w:val="0031232E"/>
    <w:rsid w:val="003123FC"/>
    <w:rsid w:val="003127A5"/>
    <w:rsid w:val="00312A02"/>
    <w:rsid w:val="00312A31"/>
    <w:rsid w:val="00312A50"/>
    <w:rsid w:val="00312B85"/>
    <w:rsid w:val="00312FCC"/>
    <w:rsid w:val="00313040"/>
    <w:rsid w:val="003139B5"/>
    <w:rsid w:val="00313DD9"/>
    <w:rsid w:val="00313E76"/>
    <w:rsid w:val="0031414C"/>
    <w:rsid w:val="0031425E"/>
    <w:rsid w:val="00314D6C"/>
    <w:rsid w:val="00314FD2"/>
    <w:rsid w:val="0031516E"/>
    <w:rsid w:val="003151AC"/>
    <w:rsid w:val="00315493"/>
    <w:rsid w:val="00316017"/>
    <w:rsid w:val="00316C72"/>
    <w:rsid w:val="00317136"/>
    <w:rsid w:val="003175F3"/>
    <w:rsid w:val="00317DDF"/>
    <w:rsid w:val="00320152"/>
    <w:rsid w:val="00320197"/>
    <w:rsid w:val="00320708"/>
    <w:rsid w:val="00320FD7"/>
    <w:rsid w:val="00321600"/>
    <w:rsid w:val="0032188B"/>
    <w:rsid w:val="0032238A"/>
    <w:rsid w:val="003227C5"/>
    <w:rsid w:val="003229B2"/>
    <w:rsid w:val="003229CD"/>
    <w:rsid w:val="0032322A"/>
    <w:rsid w:val="003233E2"/>
    <w:rsid w:val="0032373E"/>
    <w:rsid w:val="00323B23"/>
    <w:rsid w:val="00323BDE"/>
    <w:rsid w:val="003240AB"/>
    <w:rsid w:val="0032477A"/>
    <w:rsid w:val="0032546A"/>
    <w:rsid w:val="003255C0"/>
    <w:rsid w:val="00325C57"/>
    <w:rsid w:val="00325CF1"/>
    <w:rsid w:val="00325F5B"/>
    <w:rsid w:val="00325FB0"/>
    <w:rsid w:val="00326315"/>
    <w:rsid w:val="00327027"/>
    <w:rsid w:val="003303CD"/>
    <w:rsid w:val="00330A07"/>
    <w:rsid w:val="00330F59"/>
    <w:rsid w:val="00332557"/>
    <w:rsid w:val="00332893"/>
    <w:rsid w:val="00332AF9"/>
    <w:rsid w:val="00332C1E"/>
    <w:rsid w:val="00332D07"/>
    <w:rsid w:val="00332E09"/>
    <w:rsid w:val="00334137"/>
    <w:rsid w:val="0033453D"/>
    <w:rsid w:val="00334D21"/>
    <w:rsid w:val="003350DB"/>
    <w:rsid w:val="003353CE"/>
    <w:rsid w:val="003355C4"/>
    <w:rsid w:val="003356D8"/>
    <w:rsid w:val="00335D41"/>
    <w:rsid w:val="0033602D"/>
    <w:rsid w:val="003362A7"/>
    <w:rsid w:val="00336777"/>
    <w:rsid w:val="00336848"/>
    <w:rsid w:val="00336949"/>
    <w:rsid w:val="003369FB"/>
    <w:rsid w:val="00337243"/>
    <w:rsid w:val="0033731B"/>
    <w:rsid w:val="003375B3"/>
    <w:rsid w:val="00337689"/>
    <w:rsid w:val="003376AD"/>
    <w:rsid w:val="00337A15"/>
    <w:rsid w:val="00337BEA"/>
    <w:rsid w:val="00340278"/>
    <w:rsid w:val="003402A9"/>
    <w:rsid w:val="003404EA"/>
    <w:rsid w:val="003408E0"/>
    <w:rsid w:val="00340D55"/>
    <w:rsid w:val="003416EA"/>
    <w:rsid w:val="003417D6"/>
    <w:rsid w:val="003421FD"/>
    <w:rsid w:val="003427E4"/>
    <w:rsid w:val="00343210"/>
    <w:rsid w:val="00343589"/>
    <w:rsid w:val="0034361B"/>
    <w:rsid w:val="00343E1F"/>
    <w:rsid w:val="00343E7A"/>
    <w:rsid w:val="00344046"/>
    <w:rsid w:val="003445CA"/>
    <w:rsid w:val="003449A5"/>
    <w:rsid w:val="00344A1E"/>
    <w:rsid w:val="00344B8E"/>
    <w:rsid w:val="00345DE0"/>
    <w:rsid w:val="003461C7"/>
    <w:rsid w:val="003461F2"/>
    <w:rsid w:val="00346457"/>
    <w:rsid w:val="00346520"/>
    <w:rsid w:val="00346572"/>
    <w:rsid w:val="00346D6A"/>
    <w:rsid w:val="00346F27"/>
    <w:rsid w:val="00346FF9"/>
    <w:rsid w:val="003476DE"/>
    <w:rsid w:val="00347A82"/>
    <w:rsid w:val="00347D94"/>
    <w:rsid w:val="00347E9C"/>
    <w:rsid w:val="003502F5"/>
    <w:rsid w:val="00350403"/>
    <w:rsid w:val="003505F8"/>
    <w:rsid w:val="00350CE7"/>
    <w:rsid w:val="0035119B"/>
    <w:rsid w:val="003511A5"/>
    <w:rsid w:val="00351A2E"/>
    <w:rsid w:val="00351E27"/>
    <w:rsid w:val="00351EAE"/>
    <w:rsid w:val="00352100"/>
    <w:rsid w:val="00352212"/>
    <w:rsid w:val="003525B1"/>
    <w:rsid w:val="00352B95"/>
    <w:rsid w:val="00353A74"/>
    <w:rsid w:val="00353CD4"/>
    <w:rsid w:val="00353DDF"/>
    <w:rsid w:val="0035425B"/>
    <w:rsid w:val="003543BC"/>
    <w:rsid w:val="003546DA"/>
    <w:rsid w:val="003548C6"/>
    <w:rsid w:val="00354F28"/>
    <w:rsid w:val="00354F7B"/>
    <w:rsid w:val="00355856"/>
    <w:rsid w:val="00356129"/>
    <w:rsid w:val="003564D8"/>
    <w:rsid w:val="003568D0"/>
    <w:rsid w:val="00356C26"/>
    <w:rsid w:val="00357BB4"/>
    <w:rsid w:val="00357C64"/>
    <w:rsid w:val="003601F1"/>
    <w:rsid w:val="003602BB"/>
    <w:rsid w:val="00361328"/>
    <w:rsid w:val="00361665"/>
    <w:rsid w:val="003617F7"/>
    <w:rsid w:val="00361844"/>
    <w:rsid w:val="00361C20"/>
    <w:rsid w:val="00361CEC"/>
    <w:rsid w:val="00361E79"/>
    <w:rsid w:val="00362099"/>
    <w:rsid w:val="00362153"/>
    <w:rsid w:val="00363423"/>
    <w:rsid w:val="00363505"/>
    <w:rsid w:val="0036392C"/>
    <w:rsid w:val="00363AAD"/>
    <w:rsid w:val="00364584"/>
    <w:rsid w:val="00364611"/>
    <w:rsid w:val="003649BE"/>
    <w:rsid w:val="003649DC"/>
    <w:rsid w:val="00364C26"/>
    <w:rsid w:val="003658AB"/>
    <w:rsid w:val="003659AD"/>
    <w:rsid w:val="00365E44"/>
    <w:rsid w:val="00365E75"/>
    <w:rsid w:val="00365F1F"/>
    <w:rsid w:val="00366180"/>
    <w:rsid w:val="00366709"/>
    <w:rsid w:val="0036683C"/>
    <w:rsid w:val="00366D3E"/>
    <w:rsid w:val="00367070"/>
    <w:rsid w:val="003672BF"/>
    <w:rsid w:val="0036738F"/>
    <w:rsid w:val="0036798B"/>
    <w:rsid w:val="00367F48"/>
    <w:rsid w:val="0037080F"/>
    <w:rsid w:val="00370C1D"/>
    <w:rsid w:val="003715AA"/>
    <w:rsid w:val="00371637"/>
    <w:rsid w:val="00371696"/>
    <w:rsid w:val="00371806"/>
    <w:rsid w:val="00371B9F"/>
    <w:rsid w:val="00371D9A"/>
    <w:rsid w:val="003729B4"/>
    <w:rsid w:val="00372A25"/>
    <w:rsid w:val="00372BB9"/>
    <w:rsid w:val="00372BEA"/>
    <w:rsid w:val="00373183"/>
    <w:rsid w:val="00373660"/>
    <w:rsid w:val="00373B4B"/>
    <w:rsid w:val="0037401B"/>
    <w:rsid w:val="00374479"/>
    <w:rsid w:val="00374735"/>
    <w:rsid w:val="00374A15"/>
    <w:rsid w:val="00374ED6"/>
    <w:rsid w:val="00375691"/>
    <w:rsid w:val="00375A21"/>
    <w:rsid w:val="00375D63"/>
    <w:rsid w:val="00376717"/>
    <w:rsid w:val="00376AA7"/>
    <w:rsid w:val="0037715A"/>
    <w:rsid w:val="003771EB"/>
    <w:rsid w:val="00377287"/>
    <w:rsid w:val="00380344"/>
    <w:rsid w:val="00380C9B"/>
    <w:rsid w:val="00380D55"/>
    <w:rsid w:val="003811E2"/>
    <w:rsid w:val="00382391"/>
    <w:rsid w:val="003831B4"/>
    <w:rsid w:val="003831D2"/>
    <w:rsid w:val="00383474"/>
    <w:rsid w:val="003851D0"/>
    <w:rsid w:val="003854CF"/>
    <w:rsid w:val="003856DD"/>
    <w:rsid w:val="003859CA"/>
    <w:rsid w:val="00385B4D"/>
    <w:rsid w:val="00385BCF"/>
    <w:rsid w:val="00385DE3"/>
    <w:rsid w:val="0038625C"/>
    <w:rsid w:val="0038636E"/>
    <w:rsid w:val="00387685"/>
    <w:rsid w:val="003877B2"/>
    <w:rsid w:val="00387892"/>
    <w:rsid w:val="003904C7"/>
    <w:rsid w:val="00390AD5"/>
    <w:rsid w:val="00390DCB"/>
    <w:rsid w:val="00390EF6"/>
    <w:rsid w:val="0039115F"/>
    <w:rsid w:val="00391341"/>
    <w:rsid w:val="00391522"/>
    <w:rsid w:val="00391618"/>
    <w:rsid w:val="00391A15"/>
    <w:rsid w:val="00391A1D"/>
    <w:rsid w:val="00391B9B"/>
    <w:rsid w:val="00391CCD"/>
    <w:rsid w:val="0039287B"/>
    <w:rsid w:val="00392D2C"/>
    <w:rsid w:val="00392E18"/>
    <w:rsid w:val="00393378"/>
    <w:rsid w:val="0039386F"/>
    <w:rsid w:val="0039387E"/>
    <w:rsid w:val="00393AF8"/>
    <w:rsid w:val="00393B6E"/>
    <w:rsid w:val="00393B9B"/>
    <w:rsid w:val="00394542"/>
    <w:rsid w:val="0039456D"/>
    <w:rsid w:val="00394DA8"/>
    <w:rsid w:val="00395365"/>
    <w:rsid w:val="0039547C"/>
    <w:rsid w:val="00395494"/>
    <w:rsid w:val="00395E49"/>
    <w:rsid w:val="00396487"/>
    <w:rsid w:val="00396B14"/>
    <w:rsid w:val="00396B5E"/>
    <w:rsid w:val="00396DE7"/>
    <w:rsid w:val="00396FC5"/>
    <w:rsid w:val="00397A08"/>
    <w:rsid w:val="00397E1F"/>
    <w:rsid w:val="003A0843"/>
    <w:rsid w:val="003A0E6A"/>
    <w:rsid w:val="003A1600"/>
    <w:rsid w:val="003A1806"/>
    <w:rsid w:val="003A2706"/>
    <w:rsid w:val="003A28F5"/>
    <w:rsid w:val="003A35B6"/>
    <w:rsid w:val="003A3823"/>
    <w:rsid w:val="003A3F25"/>
    <w:rsid w:val="003A4820"/>
    <w:rsid w:val="003A49CA"/>
    <w:rsid w:val="003A4ED1"/>
    <w:rsid w:val="003A4FC3"/>
    <w:rsid w:val="003A50D9"/>
    <w:rsid w:val="003A5508"/>
    <w:rsid w:val="003A5CFF"/>
    <w:rsid w:val="003A616B"/>
    <w:rsid w:val="003A6963"/>
    <w:rsid w:val="003A6E9C"/>
    <w:rsid w:val="003A78CC"/>
    <w:rsid w:val="003A7D78"/>
    <w:rsid w:val="003B01AE"/>
    <w:rsid w:val="003B0263"/>
    <w:rsid w:val="003B0B50"/>
    <w:rsid w:val="003B0CC4"/>
    <w:rsid w:val="003B15CF"/>
    <w:rsid w:val="003B1BAE"/>
    <w:rsid w:val="003B1F4A"/>
    <w:rsid w:val="003B213E"/>
    <w:rsid w:val="003B217D"/>
    <w:rsid w:val="003B23B3"/>
    <w:rsid w:val="003B27CC"/>
    <w:rsid w:val="003B2B22"/>
    <w:rsid w:val="003B3095"/>
    <w:rsid w:val="003B3399"/>
    <w:rsid w:val="003B34AA"/>
    <w:rsid w:val="003B34C8"/>
    <w:rsid w:val="003B3FC6"/>
    <w:rsid w:val="003B41D0"/>
    <w:rsid w:val="003B4235"/>
    <w:rsid w:val="003B4761"/>
    <w:rsid w:val="003B4D20"/>
    <w:rsid w:val="003B4D3F"/>
    <w:rsid w:val="003B50EB"/>
    <w:rsid w:val="003B529E"/>
    <w:rsid w:val="003B52CC"/>
    <w:rsid w:val="003B5CDD"/>
    <w:rsid w:val="003B5DE2"/>
    <w:rsid w:val="003B650C"/>
    <w:rsid w:val="003B665F"/>
    <w:rsid w:val="003B6843"/>
    <w:rsid w:val="003B6864"/>
    <w:rsid w:val="003B7191"/>
    <w:rsid w:val="003B7349"/>
    <w:rsid w:val="003B7516"/>
    <w:rsid w:val="003B797E"/>
    <w:rsid w:val="003C010C"/>
    <w:rsid w:val="003C0AE1"/>
    <w:rsid w:val="003C0B90"/>
    <w:rsid w:val="003C0CAD"/>
    <w:rsid w:val="003C0D1E"/>
    <w:rsid w:val="003C105F"/>
    <w:rsid w:val="003C178B"/>
    <w:rsid w:val="003C1CB0"/>
    <w:rsid w:val="003C21DE"/>
    <w:rsid w:val="003C23FC"/>
    <w:rsid w:val="003C26DF"/>
    <w:rsid w:val="003C28E6"/>
    <w:rsid w:val="003C33E6"/>
    <w:rsid w:val="003C34C6"/>
    <w:rsid w:val="003C3911"/>
    <w:rsid w:val="003C3AFA"/>
    <w:rsid w:val="003C3CC6"/>
    <w:rsid w:val="003C4008"/>
    <w:rsid w:val="003C4022"/>
    <w:rsid w:val="003C411E"/>
    <w:rsid w:val="003C4674"/>
    <w:rsid w:val="003C47D7"/>
    <w:rsid w:val="003C59AE"/>
    <w:rsid w:val="003C5DE4"/>
    <w:rsid w:val="003C60DD"/>
    <w:rsid w:val="003C644A"/>
    <w:rsid w:val="003C6609"/>
    <w:rsid w:val="003C776E"/>
    <w:rsid w:val="003C77F0"/>
    <w:rsid w:val="003C7A7E"/>
    <w:rsid w:val="003C7ED0"/>
    <w:rsid w:val="003C7F17"/>
    <w:rsid w:val="003D0B00"/>
    <w:rsid w:val="003D0C9A"/>
    <w:rsid w:val="003D0D93"/>
    <w:rsid w:val="003D141C"/>
    <w:rsid w:val="003D1736"/>
    <w:rsid w:val="003D19AE"/>
    <w:rsid w:val="003D1DC3"/>
    <w:rsid w:val="003D2730"/>
    <w:rsid w:val="003D2E94"/>
    <w:rsid w:val="003D405C"/>
    <w:rsid w:val="003D4792"/>
    <w:rsid w:val="003D522F"/>
    <w:rsid w:val="003D5C62"/>
    <w:rsid w:val="003D5CAF"/>
    <w:rsid w:val="003D5F17"/>
    <w:rsid w:val="003D6DD5"/>
    <w:rsid w:val="003D7170"/>
    <w:rsid w:val="003D7186"/>
    <w:rsid w:val="003D72D2"/>
    <w:rsid w:val="003D7586"/>
    <w:rsid w:val="003E02D3"/>
    <w:rsid w:val="003E049E"/>
    <w:rsid w:val="003E0692"/>
    <w:rsid w:val="003E0952"/>
    <w:rsid w:val="003E0AA7"/>
    <w:rsid w:val="003E0ACC"/>
    <w:rsid w:val="003E0E43"/>
    <w:rsid w:val="003E1037"/>
    <w:rsid w:val="003E120F"/>
    <w:rsid w:val="003E12D4"/>
    <w:rsid w:val="003E167E"/>
    <w:rsid w:val="003E1B9B"/>
    <w:rsid w:val="003E1C0E"/>
    <w:rsid w:val="003E1C10"/>
    <w:rsid w:val="003E22B0"/>
    <w:rsid w:val="003E27CB"/>
    <w:rsid w:val="003E3014"/>
    <w:rsid w:val="003E3024"/>
    <w:rsid w:val="003E3078"/>
    <w:rsid w:val="003E3448"/>
    <w:rsid w:val="003E3A79"/>
    <w:rsid w:val="003E3C89"/>
    <w:rsid w:val="003E3E87"/>
    <w:rsid w:val="003E406F"/>
    <w:rsid w:val="003E4328"/>
    <w:rsid w:val="003E4AE5"/>
    <w:rsid w:val="003E4B06"/>
    <w:rsid w:val="003E4DB6"/>
    <w:rsid w:val="003E51A3"/>
    <w:rsid w:val="003E5806"/>
    <w:rsid w:val="003E5EC5"/>
    <w:rsid w:val="003E5EC7"/>
    <w:rsid w:val="003E5FA0"/>
    <w:rsid w:val="003E645D"/>
    <w:rsid w:val="003E6EC9"/>
    <w:rsid w:val="003E758B"/>
    <w:rsid w:val="003E75DF"/>
    <w:rsid w:val="003E7A4C"/>
    <w:rsid w:val="003E7C6B"/>
    <w:rsid w:val="003F01DA"/>
    <w:rsid w:val="003F0EA5"/>
    <w:rsid w:val="003F1279"/>
    <w:rsid w:val="003F152D"/>
    <w:rsid w:val="003F15E8"/>
    <w:rsid w:val="003F2461"/>
    <w:rsid w:val="003F2CCE"/>
    <w:rsid w:val="003F2E2E"/>
    <w:rsid w:val="003F314F"/>
    <w:rsid w:val="003F3413"/>
    <w:rsid w:val="003F34CE"/>
    <w:rsid w:val="003F36B5"/>
    <w:rsid w:val="003F3F32"/>
    <w:rsid w:val="003F402B"/>
    <w:rsid w:val="003F46C3"/>
    <w:rsid w:val="003F4999"/>
    <w:rsid w:val="003F4B79"/>
    <w:rsid w:val="003F4D46"/>
    <w:rsid w:val="003F50BE"/>
    <w:rsid w:val="003F551B"/>
    <w:rsid w:val="003F575B"/>
    <w:rsid w:val="003F58E4"/>
    <w:rsid w:val="003F5FB7"/>
    <w:rsid w:val="003F6429"/>
    <w:rsid w:val="003F6E0C"/>
    <w:rsid w:val="003F70A7"/>
    <w:rsid w:val="003F77D8"/>
    <w:rsid w:val="003F7A12"/>
    <w:rsid w:val="003F7BF1"/>
    <w:rsid w:val="003F7F5F"/>
    <w:rsid w:val="00400241"/>
    <w:rsid w:val="00400777"/>
    <w:rsid w:val="00400ABF"/>
    <w:rsid w:val="00400F20"/>
    <w:rsid w:val="0040114B"/>
    <w:rsid w:val="0040136E"/>
    <w:rsid w:val="0040164B"/>
    <w:rsid w:val="00402317"/>
    <w:rsid w:val="004028F1"/>
    <w:rsid w:val="004028FB"/>
    <w:rsid w:val="00402F32"/>
    <w:rsid w:val="0040382E"/>
    <w:rsid w:val="00404351"/>
    <w:rsid w:val="004048B0"/>
    <w:rsid w:val="004049B3"/>
    <w:rsid w:val="00404C86"/>
    <w:rsid w:val="00405B1C"/>
    <w:rsid w:val="00405DBD"/>
    <w:rsid w:val="00406254"/>
    <w:rsid w:val="00406695"/>
    <w:rsid w:val="0040675D"/>
    <w:rsid w:val="0041079F"/>
    <w:rsid w:val="0041101B"/>
    <w:rsid w:val="004114D5"/>
    <w:rsid w:val="00411A74"/>
    <w:rsid w:val="00411D9C"/>
    <w:rsid w:val="004129D0"/>
    <w:rsid w:val="00412A2C"/>
    <w:rsid w:val="00412EF4"/>
    <w:rsid w:val="004132EC"/>
    <w:rsid w:val="00413535"/>
    <w:rsid w:val="00413907"/>
    <w:rsid w:val="00413B3C"/>
    <w:rsid w:val="00413BFF"/>
    <w:rsid w:val="00413F33"/>
    <w:rsid w:val="00413FA3"/>
    <w:rsid w:val="0041411D"/>
    <w:rsid w:val="004145BC"/>
    <w:rsid w:val="00414732"/>
    <w:rsid w:val="00414AA6"/>
    <w:rsid w:val="00414EB7"/>
    <w:rsid w:val="00414FC9"/>
    <w:rsid w:val="004150F8"/>
    <w:rsid w:val="0041514C"/>
    <w:rsid w:val="00415805"/>
    <w:rsid w:val="0041592A"/>
    <w:rsid w:val="00416176"/>
    <w:rsid w:val="00416232"/>
    <w:rsid w:val="00416924"/>
    <w:rsid w:val="00416B51"/>
    <w:rsid w:val="00416E49"/>
    <w:rsid w:val="00417429"/>
    <w:rsid w:val="0041776B"/>
    <w:rsid w:val="00417B96"/>
    <w:rsid w:val="00417CC9"/>
    <w:rsid w:val="00417F00"/>
    <w:rsid w:val="00420DCF"/>
    <w:rsid w:val="00420DD4"/>
    <w:rsid w:val="00420F71"/>
    <w:rsid w:val="00420FE1"/>
    <w:rsid w:val="00422619"/>
    <w:rsid w:val="0042292B"/>
    <w:rsid w:val="0042293B"/>
    <w:rsid w:val="00423012"/>
    <w:rsid w:val="0042322D"/>
    <w:rsid w:val="0042327C"/>
    <w:rsid w:val="00423626"/>
    <w:rsid w:val="004239CC"/>
    <w:rsid w:val="00424273"/>
    <w:rsid w:val="0042495D"/>
    <w:rsid w:val="00424B90"/>
    <w:rsid w:val="004250E1"/>
    <w:rsid w:val="004251B5"/>
    <w:rsid w:val="004256A2"/>
    <w:rsid w:val="00425B8B"/>
    <w:rsid w:val="004260B0"/>
    <w:rsid w:val="004269DD"/>
    <w:rsid w:val="00426C79"/>
    <w:rsid w:val="00426D8C"/>
    <w:rsid w:val="00426E28"/>
    <w:rsid w:val="0042715C"/>
    <w:rsid w:val="004276F1"/>
    <w:rsid w:val="00427CF3"/>
    <w:rsid w:val="00430123"/>
    <w:rsid w:val="0043026B"/>
    <w:rsid w:val="00430C24"/>
    <w:rsid w:val="00430DBE"/>
    <w:rsid w:val="00430ED2"/>
    <w:rsid w:val="00431145"/>
    <w:rsid w:val="004315A4"/>
    <w:rsid w:val="00431845"/>
    <w:rsid w:val="00431DC0"/>
    <w:rsid w:val="004321A0"/>
    <w:rsid w:val="004321CA"/>
    <w:rsid w:val="00432AE5"/>
    <w:rsid w:val="00432BFD"/>
    <w:rsid w:val="004330C5"/>
    <w:rsid w:val="00433447"/>
    <w:rsid w:val="004334CA"/>
    <w:rsid w:val="004344E9"/>
    <w:rsid w:val="00434BA4"/>
    <w:rsid w:val="004350F9"/>
    <w:rsid w:val="004351B9"/>
    <w:rsid w:val="004353D7"/>
    <w:rsid w:val="00435B5F"/>
    <w:rsid w:val="004361AC"/>
    <w:rsid w:val="004366C6"/>
    <w:rsid w:val="004369F0"/>
    <w:rsid w:val="00436B6C"/>
    <w:rsid w:val="00436BFF"/>
    <w:rsid w:val="00437003"/>
    <w:rsid w:val="0043749D"/>
    <w:rsid w:val="00437B9C"/>
    <w:rsid w:val="00437D29"/>
    <w:rsid w:val="00440674"/>
    <w:rsid w:val="0044088C"/>
    <w:rsid w:val="00440F03"/>
    <w:rsid w:val="004415C7"/>
    <w:rsid w:val="00441613"/>
    <w:rsid w:val="00441638"/>
    <w:rsid w:val="00441B94"/>
    <w:rsid w:val="00441DB8"/>
    <w:rsid w:val="004421BD"/>
    <w:rsid w:val="004423D4"/>
    <w:rsid w:val="0044291A"/>
    <w:rsid w:val="004429E5"/>
    <w:rsid w:val="00443610"/>
    <w:rsid w:val="00443BD4"/>
    <w:rsid w:val="00443D5B"/>
    <w:rsid w:val="00443D74"/>
    <w:rsid w:val="00443EEE"/>
    <w:rsid w:val="00443F2D"/>
    <w:rsid w:val="00444123"/>
    <w:rsid w:val="00444965"/>
    <w:rsid w:val="00445ABC"/>
    <w:rsid w:val="004462BE"/>
    <w:rsid w:val="00446662"/>
    <w:rsid w:val="0044727A"/>
    <w:rsid w:val="00447531"/>
    <w:rsid w:val="004475FF"/>
    <w:rsid w:val="00447692"/>
    <w:rsid w:val="004476B7"/>
    <w:rsid w:val="00447BEB"/>
    <w:rsid w:val="0045018A"/>
    <w:rsid w:val="004501E9"/>
    <w:rsid w:val="0045068E"/>
    <w:rsid w:val="00450982"/>
    <w:rsid w:val="00450D82"/>
    <w:rsid w:val="00450F17"/>
    <w:rsid w:val="00451300"/>
    <w:rsid w:val="0045151A"/>
    <w:rsid w:val="00451B86"/>
    <w:rsid w:val="00451F05"/>
    <w:rsid w:val="00452029"/>
    <w:rsid w:val="00452714"/>
    <w:rsid w:val="00452D1E"/>
    <w:rsid w:val="00452E58"/>
    <w:rsid w:val="0045389E"/>
    <w:rsid w:val="00453C50"/>
    <w:rsid w:val="0045438C"/>
    <w:rsid w:val="0045468A"/>
    <w:rsid w:val="00455A6A"/>
    <w:rsid w:val="00455C0B"/>
    <w:rsid w:val="00455CE2"/>
    <w:rsid w:val="00455D42"/>
    <w:rsid w:val="00455E73"/>
    <w:rsid w:val="0045614E"/>
    <w:rsid w:val="00456239"/>
    <w:rsid w:val="00456989"/>
    <w:rsid w:val="00456BCB"/>
    <w:rsid w:val="00456D1B"/>
    <w:rsid w:val="00456D96"/>
    <w:rsid w:val="00457455"/>
    <w:rsid w:val="004576C5"/>
    <w:rsid w:val="00457B2D"/>
    <w:rsid w:val="00460F98"/>
    <w:rsid w:val="0046121C"/>
    <w:rsid w:val="00461998"/>
    <w:rsid w:val="0046242E"/>
    <w:rsid w:val="00462882"/>
    <w:rsid w:val="00463044"/>
    <w:rsid w:val="004636F5"/>
    <w:rsid w:val="00463709"/>
    <w:rsid w:val="00463EE9"/>
    <w:rsid w:val="0046413B"/>
    <w:rsid w:val="00464399"/>
    <w:rsid w:val="00465599"/>
    <w:rsid w:val="004670B7"/>
    <w:rsid w:val="004672F9"/>
    <w:rsid w:val="00467D0F"/>
    <w:rsid w:val="00467E73"/>
    <w:rsid w:val="00470365"/>
    <w:rsid w:val="00470AD3"/>
    <w:rsid w:val="00470DC8"/>
    <w:rsid w:val="00470EB3"/>
    <w:rsid w:val="0047115B"/>
    <w:rsid w:val="004714EA"/>
    <w:rsid w:val="004715A3"/>
    <w:rsid w:val="004715EA"/>
    <w:rsid w:val="00471A1C"/>
    <w:rsid w:val="00471EC9"/>
    <w:rsid w:val="00472A29"/>
    <w:rsid w:val="00472A5F"/>
    <w:rsid w:val="00472DD5"/>
    <w:rsid w:val="00473059"/>
    <w:rsid w:val="004741D0"/>
    <w:rsid w:val="00474704"/>
    <w:rsid w:val="004747E7"/>
    <w:rsid w:val="00475476"/>
    <w:rsid w:val="004755DD"/>
    <w:rsid w:val="00475805"/>
    <w:rsid w:val="00475821"/>
    <w:rsid w:val="00475A8E"/>
    <w:rsid w:val="00476370"/>
    <w:rsid w:val="00476847"/>
    <w:rsid w:val="0047769D"/>
    <w:rsid w:val="004777F9"/>
    <w:rsid w:val="00477B50"/>
    <w:rsid w:val="00477BC5"/>
    <w:rsid w:val="00477D49"/>
    <w:rsid w:val="00477F4C"/>
    <w:rsid w:val="004801B6"/>
    <w:rsid w:val="004803E3"/>
    <w:rsid w:val="00480517"/>
    <w:rsid w:val="00480998"/>
    <w:rsid w:val="004814FD"/>
    <w:rsid w:val="00481884"/>
    <w:rsid w:val="00481E49"/>
    <w:rsid w:val="00481F8B"/>
    <w:rsid w:val="0048203E"/>
    <w:rsid w:val="00482956"/>
    <w:rsid w:val="00482EC5"/>
    <w:rsid w:val="00483530"/>
    <w:rsid w:val="004841D1"/>
    <w:rsid w:val="00484949"/>
    <w:rsid w:val="00484EB0"/>
    <w:rsid w:val="00485193"/>
    <w:rsid w:val="00485635"/>
    <w:rsid w:val="0048565E"/>
    <w:rsid w:val="004858D0"/>
    <w:rsid w:val="004860A1"/>
    <w:rsid w:val="00486D09"/>
    <w:rsid w:val="004870B4"/>
    <w:rsid w:val="004872DE"/>
    <w:rsid w:val="0048752A"/>
    <w:rsid w:val="00487BD1"/>
    <w:rsid w:val="00487E91"/>
    <w:rsid w:val="004902AD"/>
    <w:rsid w:val="00490F06"/>
    <w:rsid w:val="0049145D"/>
    <w:rsid w:val="004918CF"/>
    <w:rsid w:val="00491BAD"/>
    <w:rsid w:val="00492059"/>
    <w:rsid w:val="0049212E"/>
    <w:rsid w:val="0049245C"/>
    <w:rsid w:val="004925F5"/>
    <w:rsid w:val="004929ED"/>
    <w:rsid w:val="0049383E"/>
    <w:rsid w:val="00493C67"/>
    <w:rsid w:val="00494020"/>
    <w:rsid w:val="00494712"/>
    <w:rsid w:val="004947FC"/>
    <w:rsid w:val="004949B5"/>
    <w:rsid w:val="00495292"/>
    <w:rsid w:val="004956E0"/>
    <w:rsid w:val="00495BD6"/>
    <w:rsid w:val="00495C0B"/>
    <w:rsid w:val="004960E7"/>
    <w:rsid w:val="004962E1"/>
    <w:rsid w:val="00496409"/>
    <w:rsid w:val="004969B2"/>
    <w:rsid w:val="00496F83"/>
    <w:rsid w:val="004972D5"/>
    <w:rsid w:val="004A0295"/>
    <w:rsid w:val="004A1769"/>
    <w:rsid w:val="004A1BE7"/>
    <w:rsid w:val="004A268B"/>
    <w:rsid w:val="004A29FB"/>
    <w:rsid w:val="004A30E8"/>
    <w:rsid w:val="004A330A"/>
    <w:rsid w:val="004A3314"/>
    <w:rsid w:val="004A353E"/>
    <w:rsid w:val="004A3676"/>
    <w:rsid w:val="004A38C9"/>
    <w:rsid w:val="004A51CD"/>
    <w:rsid w:val="004A5661"/>
    <w:rsid w:val="004A569E"/>
    <w:rsid w:val="004A5B1C"/>
    <w:rsid w:val="004A61D9"/>
    <w:rsid w:val="004A6407"/>
    <w:rsid w:val="004A6AC7"/>
    <w:rsid w:val="004A6BB0"/>
    <w:rsid w:val="004A6BBC"/>
    <w:rsid w:val="004A6D51"/>
    <w:rsid w:val="004A7155"/>
    <w:rsid w:val="004A72DE"/>
    <w:rsid w:val="004A73BB"/>
    <w:rsid w:val="004B0346"/>
    <w:rsid w:val="004B0A09"/>
    <w:rsid w:val="004B0C8D"/>
    <w:rsid w:val="004B0E27"/>
    <w:rsid w:val="004B1043"/>
    <w:rsid w:val="004B18B1"/>
    <w:rsid w:val="004B2187"/>
    <w:rsid w:val="004B2357"/>
    <w:rsid w:val="004B3342"/>
    <w:rsid w:val="004B39E2"/>
    <w:rsid w:val="004B3C96"/>
    <w:rsid w:val="004B3FCB"/>
    <w:rsid w:val="004B43CF"/>
    <w:rsid w:val="004B471E"/>
    <w:rsid w:val="004B4BCB"/>
    <w:rsid w:val="004B4CB0"/>
    <w:rsid w:val="004B4DBA"/>
    <w:rsid w:val="004B50FE"/>
    <w:rsid w:val="004B51F9"/>
    <w:rsid w:val="004B564E"/>
    <w:rsid w:val="004B58F1"/>
    <w:rsid w:val="004B5953"/>
    <w:rsid w:val="004B5B13"/>
    <w:rsid w:val="004B5D39"/>
    <w:rsid w:val="004B643D"/>
    <w:rsid w:val="004B67AB"/>
    <w:rsid w:val="004B6A65"/>
    <w:rsid w:val="004B7415"/>
    <w:rsid w:val="004B7582"/>
    <w:rsid w:val="004B78B2"/>
    <w:rsid w:val="004B7DD0"/>
    <w:rsid w:val="004C034B"/>
    <w:rsid w:val="004C03CB"/>
    <w:rsid w:val="004C0EE8"/>
    <w:rsid w:val="004C1163"/>
    <w:rsid w:val="004C1BFA"/>
    <w:rsid w:val="004C1CCB"/>
    <w:rsid w:val="004C232C"/>
    <w:rsid w:val="004C24C4"/>
    <w:rsid w:val="004C2684"/>
    <w:rsid w:val="004C26B4"/>
    <w:rsid w:val="004C27D7"/>
    <w:rsid w:val="004C2EAD"/>
    <w:rsid w:val="004C323A"/>
    <w:rsid w:val="004C34FE"/>
    <w:rsid w:val="004C389E"/>
    <w:rsid w:val="004C3B81"/>
    <w:rsid w:val="004C3BC8"/>
    <w:rsid w:val="004C47AE"/>
    <w:rsid w:val="004C517C"/>
    <w:rsid w:val="004C588B"/>
    <w:rsid w:val="004C5A67"/>
    <w:rsid w:val="004C64B7"/>
    <w:rsid w:val="004C6527"/>
    <w:rsid w:val="004C65A0"/>
    <w:rsid w:val="004C6913"/>
    <w:rsid w:val="004C6C18"/>
    <w:rsid w:val="004C705F"/>
    <w:rsid w:val="004C72E6"/>
    <w:rsid w:val="004C7775"/>
    <w:rsid w:val="004C7989"/>
    <w:rsid w:val="004D0396"/>
    <w:rsid w:val="004D0558"/>
    <w:rsid w:val="004D0BA2"/>
    <w:rsid w:val="004D1D13"/>
    <w:rsid w:val="004D1EE1"/>
    <w:rsid w:val="004D2A2A"/>
    <w:rsid w:val="004D2C3B"/>
    <w:rsid w:val="004D2EA6"/>
    <w:rsid w:val="004D3021"/>
    <w:rsid w:val="004D3234"/>
    <w:rsid w:val="004D3407"/>
    <w:rsid w:val="004D34D6"/>
    <w:rsid w:val="004D371B"/>
    <w:rsid w:val="004D38E3"/>
    <w:rsid w:val="004D412A"/>
    <w:rsid w:val="004D4B4F"/>
    <w:rsid w:val="004D5560"/>
    <w:rsid w:val="004D57AA"/>
    <w:rsid w:val="004D599C"/>
    <w:rsid w:val="004D5DE2"/>
    <w:rsid w:val="004D5F3D"/>
    <w:rsid w:val="004D6889"/>
    <w:rsid w:val="004D797E"/>
    <w:rsid w:val="004D7BDC"/>
    <w:rsid w:val="004D7FA7"/>
    <w:rsid w:val="004D7FCB"/>
    <w:rsid w:val="004E0156"/>
    <w:rsid w:val="004E01D2"/>
    <w:rsid w:val="004E06FF"/>
    <w:rsid w:val="004E1200"/>
    <w:rsid w:val="004E1230"/>
    <w:rsid w:val="004E130E"/>
    <w:rsid w:val="004E1387"/>
    <w:rsid w:val="004E1392"/>
    <w:rsid w:val="004E1B07"/>
    <w:rsid w:val="004E1FEC"/>
    <w:rsid w:val="004E2299"/>
    <w:rsid w:val="004E23F0"/>
    <w:rsid w:val="004E27DE"/>
    <w:rsid w:val="004E2E60"/>
    <w:rsid w:val="004E32E8"/>
    <w:rsid w:val="004E3316"/>
    <w:rsid w:val="004E3428"/>
    <w:rsid w:val="004E3683"/>
    <w:rsid w:val="004E3C6E"/>
    <w:rsid w:val="004E4429"/>
    <w:rsid w:val="004E447B"/>
    <w:rsid w:val="004E4C9E"/>
    <w:rsid w:val="004E4CA7"/>
    <w:rsid w:val="004E4F9F"/>
    <w:rsid w:val="004E510C"/>
    <w:rsid w:val="004E5444"/>
    <w:rsid w:val="004E5A37"/>
    <w:rsid w:val="004E5A6B"/>
    <w:rsid w:val="004E5BF2"/>
    <w:rsid w:val="004E5D48"/>
    <w:rsid w:val="004E61A0"/>
    <w:rsid w:val="004E69AF"/>
    <w:rsid w:val="004E6B40"/>
    <w:rsid w:val="004E6B46"/>
    <w:rsid w:val="004E6B94"/>
    <w:rsid w:val="004E7AD2"/>
    <w:rsid w:val="004E7B62"/>
    <w:rsid w:val="004E7E0B"/>
    <w:rsid w:val="004F00A0"/>
    <w:rsid w:val="004F0380"/>
    <w:rsid w:val="004F06D4"/>
    <w:rsid w:val="004F0F12"/>
    <w:rsid w:val="004F15EC"/>
    <w:rsid w:val="004F1B5E"/>
    <w:rsid w:val="004F1F4F"/>
    <w:rsid w:val="004F1FA2"/>
    <w:rsid w:val="004F27DB"/>
    <w:rsid w:val="004F3477"/>
    <w:rsid w:val="004F3CF4"/>
    <w:rsid w:val="004F3F8C"/>
    <w:rsid w:val="004F41E8"/>
    <w:rsid w:val="004F438D"/>
    <w:rsid w:val="004F4BB1"/>
    <w:rsid w:val="004F52FF"/>
    <w:rsid w:val="004F53B3"/>
    <w:rsid w:val="004F5F38"/>
    <w:rsid w:val="004F64A3"/>
    <w:rsid w:val="004F65BB"/>
    <w:rsid w:val="004F6D6D"/>
    <w:rsid w:val="004F714C"/>
    <w:rsid w:val="004F73F3"/>
    <w:rsid w:val="004F742A"/>
    <w:rsid w:val="004F7C1C"/>
    <w:rsid w:val="004F7F2E"/>
    <w:rsid w:val="00500BC9"/>
    <w:rsid w:val="00500E6E"/>
    <w:rsid w:val="00500ED5"/>
    <w:rsid w:val="00501048"/>
    <w:rsid w:val="00501394"/>
    <w:rsid w:val="00501466"/>
    <w:rsid w:val="00501469"/>
    <w:rsid w:val="0050157A"/>
    <w:rsid w:val="0050170F"/>
    <w:rsid w:val="00501774"/>
    <w:rsid w:val="005017AB"/>
    <w:rsid w:val="00501FCF"/>
    <w:rsid w:val="00502787"/>
    <w:rsid w:val="00502A9E"/>
    <w:rsid w:val="00503612"/>
    <w:rsid w:val="00503AE1"/>
    <w:rsid w:val="00503B1D"/>
    <w:rsid w:val="005043C6"/>
    <w:rsid w:val="005045C6"/>
    <w:rsid w:val="00504AA7"/>
    <w:rsid w:val="00505519"/>
    <w:rsid w:val="0050638F"/>
    <w:rsid w:val="0050681F"/>
    <w:rsid w:val="00506F2B"/>
    <w:rsid w:val="005070C9"/>
    <w:rsid w:val="00507E1F"/>
    <w:rsid w:val="00507E34"/>
    <w:rsid w:val="005103FF"/>
    <w:rsid w:val="00510A14"/>
    <w:rsid w:val="00510A2F"/>
    <w:rsid w:val="00510E52"/>
    <w:rsid w:val="00510FE0"/>
    <w:rsid w:val="00511014"/>
    <w:rsid w:val="0051166F"/>
    <w:rsid w:val="0051173D"/>
    <w:rsid w:val="0051176B"/>
    <w:rsid w:val="00511AF8"/>
    <w:rsid w:val="00511F11"/>
    <w:rsid w:val="00513DEE"/>
    <w:rsid w:val="0051423E"/>
    <w:rsid w:val="005143A6"/>
    <w:rsid w:val="00514702"/>
    <w:rsid w:val="00514979"/>
    <w:rsid w:val="00514B7F"/>
    <w:rsid w:val="00515384"/>
    <w:rsid w:val="005154F0"/>
    <w:rsid w:val="005157D1"/>
    <w:rsid w:val="0051583A"/>
    <w:rsid w:val="00515F18"/>
    <w:rsid w:val="00516139"/>
    <w:rsid w:val="005167BF"/>
    <w:rsid w:val="00516894"/>
    <w:rsid w:val="0051689C"/>
    <w:rsid w:val="00516FC4"/>
    <w:rsid w:val="00517065"/>
    <w:rsid w:val="005175BA"/>
    <w:rsid w:val="0052038A"/>
    <w:rsid w:val="005209D5"/>
    <w:rsid w:val="005217F4"/>
    <w:rsid w:val="00521812"/>
    <w:rsid w:val="00521843"/>
    <w:rsid w:val="00521ACE"/>
    <w:rsid w:val="00521FB0"/>
    <w:rsid w:val="0052211E"/>
    <w:rsid w:val="005224D2"/>
    <w:rsid w:val="00522AB1"/>
    <w:rsid w:val="00522C45"/>
    <w:rsid w:val="0052324A"/>
    <w:rsid w:val="00523F67"/>
    <w:rsid w:val="0052408E"/>
    <w:rsid w:val="0052483C"/>
    <w:rsid w:val="00524A4D"/>
    <w:rsid w:val="005250C1"/>
    <w:rsid w:val="0052516E"/>
    <w:rsid w:val="005252AF"/>
    <w:rsid w:val="00525602"/>
    <w:rsid w:val="00525908"/>
    <w:rsid w:val="005263CD"/>
    <w:rsid w:val="005268CA"/>
    <w:rsid w:val="00526C35"/>
    <w:rsid w:val="005279E8"/>
    <w:rsid w:val="00527B8D"/>
    <w:rsid w:val="0053000A"/>
    <w:rsid w:val="00530143"/>
    <w:rsid w:val="0053038E"/>
    <w:rsid w:val="00530424"/>
    <w:rsid w:val="00530C38"/>
    <w:rsid w:val="00530CCC"/>
    <w:rsid w:val="00531339"/>
    <w:rsid w:val="00531609"/>
    <w:rsid w:val="00531B4F"/>
    <w:rsid w:val="00531C30"/>
    <w:rsid w:val="00532084"/>
    <w:rsid w:val="005322F8"/>
    <w:rsid w:val="00532608"/>
    <w:rsid w:val="00532852"/>
    <w:rsid w:val="0053289A"/>
    <w:rsid w:val="00532A54"/>
    <w:rsid w:val="00532B88"/>
    <w:rsid w:val="00532CA3"/>
    <w:rsid w:val="00532D40"/>
    <w:rsid w:val="00532D66"/>
    <w:rsid w:val="00533596"/>
    <w:rsid w:val="00533672"/>
    <w:rsid w:val="00533D1D"/>
    <w:rsid w:val="00534096"/>
    <w:rsid w:val="0053450D"/>
    <w:rsid w:val="005345FD"/>
    <w:rsid w:val="00534FC5"/>
    <w:rsid w:val="00535032"/>
    <w:rsid w:val="00535371"/>
    <w:rsid w:val="0053546E"/>
    <w:rsid w:val="00535D46"/>
    <w:rsid w:val="00536A53"/>
    <w:rsid w:val="00537064"/>
    <w:rsid w:val="005370B1"/>
    <w:rsid w:val="00537287"/>
    <w:rsid w:val="00537E17"/>
    <w:rsid w:val="00540012"/>
    <w:rsid w:val="005401C3"/>
    <w:rsid w:val="0054032B"/>
    <w:rsid w:val="0054050B"/>
    <w:rsid w:val="00540896"/>
    <w:rsid w:val="00540B62"/>
    <w:rsid w:val="00540C1E"/>
    <w:rsid w:val="00540DFC"/>
    <w:rsid w:val="00541AD6"/>
    <w:rsid w:val="005422DE"/>
    <w:rsid w:val="00542685"/>
    <w:rsid w:val="005429B9"/>
    <w:rsid w:val="00542B56"/>
    <w:rsid w:val="00542D86"/>
    <w:rsid w:val="00542FF7"/>
    <w:rsid w:val="00543281"/>
    <w:rsid w:val="005433B9"/>
    <w:rsid w:val="005433F1"/>
    <w:rsid w:val="0054350B"/>
    <w:rsid w:val="00543626"/>
    <w:rsid w:val="00543FD2"/>
    <w:rsid w:val="00544726"/>
    <w:rsid w:val="0054473D"/>
    <w:rsid w:val="00544905"/>
    <w:rsid w:val="00544FFD"/>
    <w:rsid w:val="005454AE"/>
    <w:rsid w:val="00545741"/>
    <w:rsid w:val="0054638A"/>
    <w:rsid w:val="00546549"/>
    <w:rsid w:val="005466C7"/>
    <w:rsid w:val="00546F0B"/>
    <w:rsid w:val="00546FAA"/>
    <w:rsid w:val="00546FBB"/>
    <w:rsid w:val="00547265"/>
    <w:rsid w:val="005473F7"/>
    <w:rsid w:val="00547645"/>
    <w:rsid w:val="005478A4"/>
    <w:rsid w:val="00547B36"/>
    <w:rsid w:val="00547B5B"/>
    <w:rsid w:val="00547CA2"/>
    <w:rsid w:val="00547E99"/>
    <w:rsid w:val="00550522"/>
    <w:rsid w:val="00550980"/>
    <w:rsid w:val="00550A30"/>
    <w:rsid w:val="00550A39"/>
    <w:rsid w:val="00551212"/>
    <w:rsid w:val="0055175A"/>
    <w:rsid w:val="00551C1E"/>
    <w:rsid w:val="00551C24"/>
    <w:rsid w:val="005520C4"/>
    <w:rsid w:val="0055213C"/>
    <w:rsid w:val="005525B9"/>
    <w:rsid w:val="00552B86"/>
    <w:rsid w:val="00554572"/>
    <w:rsid w:val="00554E8F"/>
    <w:rsid w:val="00555560"/>
    <w:rsid w:val="0055564E"/>
    <w:rsid w:val="005556BC"/>
    <w:rsid w:val="005556CC"/>
    <w:rsid w:val="00555A16"/>
    <w:rsid w:val="00555D76"/>
    <w:rsid w:val="00555E11"/>
    <w:rsid w:val="00555ED7"/>
    <w:rsid w:val="00556146"/>
    <w:rsid w:val="0055665B"/>
    <w:rsid w:val="00557AAD"/>
    <w:rsid w:val="00557C88"/>
    <w:rsid w:val="00557F1E"/>
    <w:rsid w:val="00560485"/>
    <w:rsid w:val="00560772"/>
    <w:rsid w:val="0056082B"/>
    <w:rsid w:val="0056083D"/>
    <w:rsid w:val="005615DA"/>
    <w:rsid w:val="005619E0"/>
    <w:rsid w:val="00561A94"/>
    <w:rsid w:val="00561F1B"/>
    <w:rsid w:val="00562040"/>
    <w:rsid w:val="005621FB"/>
    <w:rsid w:val="0056271B"/>
    <w:rsid w:val="00562808"/>
    <w:rsid w:val="0056286C"/>
    <w:rsid w:val="00562A32"/>
    <w:rsid w:val="00562B85"/>
    <w:rsid w:val="00562E79"/>
    <w:rsid w:val="0056321E"/>
    <w:rsid w:val="005635DB"/>
    <w:rsid w:val="0056363F"/>
    <w:rsid w:val="00563CB2"/>
    <w:rsid w:val="00564823"/>
    <w:rsid w:val="0056511A"/>
    <w:rsid w:val="005651D8"/>
    <w:rsid w:val="005654CE"/>
    <w:rsid w:val="00565666"/>
    <w:rsid w:val="005659C7"/>
    <w:rsid w:val="00566175"/>
    <w:rsid w:val="005663D5"/>
    <w:rsid w:val="00566697"/>
    <w:rsid w:val="00566781"/>
    <w:rsid w:val="0056701F"/>
    <w:rsid w:val="005672E3"/>
    <w:rsid w:val="0056754B"/>
    <w:rsid w:val="00567ACE"/>
    <w:rsid w:val="00567B68"/>
    <w:rsid w:val="00570913"/>
    <w:rsid w:val="0057096E"/>
    <w:rsid w:val="00570A10"/>
    <w:rsid w:val="00570D2E"/>
    <w:rsid w:val="00570E18"/>
    <w:rsid w:val="00570E5F"/>
    <w:rsid w:val="00572177"/>
    <w:rsid w:val="00573900"/>
    <w:rsid w:val="00573DB4"/>
    <w:rsid w:val="00574C16"/>
    <w:rsid w:val="0057558E"/>
    <w:rsid w:val="00575CC8"/>
    <w:rsid w:val="005760FC"/>
    <w:rsid w:val="005760FF"/>
    <w:rsid w:val="00576415"/>
    <w:rsid w:val="00576472"/>
    <w:rsid w:val="00576F44"/>
    <w:rsid w:val="00577216"/>
    <w:rsid w:val="005772A9"/>
    <w:rsid w:val="00577556"/>
    <w:rsid w:val="00577E85"/>
    <w:rsid w:val="00577EF6"/>
    <w:rsid w:val="00580455"/>
    <w:rsid w:val="005805D2"/>
    <w:rsid w:val="005813E1"/>
    <w:rsid w:val="0058158F"/>
    <w:rsid w:val="005815A9"/>
    <w:rsid w:val="0058177F"/>
    <w:rsid w:val="00581881"/>
    <w:rsid w:val="00581A81"/>
    <w:rsid w:val="00581ECA"/>
    <w:rsid w:val="005820A8"/>
    <w:rsid w:val="00583121"/>
    <w:rsid w:val="0058380E"/>
    <w:rsid w:val="005838C6"/>
    <w:rsid w:val="005838F3"/>
    <w:rsid w:val="00583C39"/>
    <w:rsid w:val="00583E27"/>
    <w:rsid w:val="00583ECF"/>
    <w:rsid w:val="0058418F"/>
    <w:rsid w:val="00584357"/>
    <w:rsid w:val="00584636"/>
    <w:rsid w:val="00584754"/>
    <w:rsid w:val="00584D7D"/>
    <w:rsid w:val="005855D6"/>
    <w:rsid w:val="005864C2"/>
    <w:rsid w:val="005870E9"/>
    <w:rsid w:val="00587444"/>
    <w:rsid w:val="00587C06"/>
    <w:rsid w:val="00587C65"/>
    <w:rsid w:val="005903B3"/>
    <w:rsid w:val="00590818"/>
    <w:rsid w:val="00590F6C"/>
    <w:rsid w:val="005910E5"/>
    <w:rsid w:val="0059117C"/>
    <w:rsid w:val="005911E8"/>
    <w:rsid w:val="005919AD"/>
    <w:rsid w:val="00591E0A"/>
    <w:rsid w:val="00591EEF"/>
    <w:rsid w:val="00591FBA"/>
    <w:rsid w:val="00591FF6"/>
    <w:rsid w:val="00592133"/>
    <w:rsid w:val="00592664"/>
    <w:rsid w:val="00592C70"/>
    <w:rsid w:val="00592C9F"/>
    <w:rsid w:val="00592CE5"/>
    <w:rsid w:val="00592F62"/>
    <w:rsid w:val="0059435A"/>
    <w:rsid w:val="0059443D"/>
    <w:rsid w:val="00594553"/>
    <w:rsid w:val="00594BEF"/>
    <w:rsid w:val="0059507B"/>
    <w:rsid w:val="0059520B"/>
    <w:rsid w:val="0059528D"/>
    <w:rsid w:val="00595315"/>
    <w:rsid w:val="00595BCF"/>
    <w:rsid w:val="005967CE"/>
    <w:rsid w:val="00596A76"/>
    <w:rsid w:val="00596D8E"/>
    <w:rsid w:val="00596EC9"/>
    <w:rsid w:val="00597170"/>
    <w:rsid w:val="00597351"/>
    <w:rsid w:val="00597DEE"/>
    <w:rsid w:val="005A04BD"/>
    <w:rsid w:val="005A0880"/>
    <w:rsid w:val="005A0946"/>
    <w:rsid w:val="005A09A3"/>
    <w:rsid w:val="005A0CF3"/>
    <w:rsid w:val="005A0DF0"/>
    <w:rsid w:val="005A1151"/>
    <w:rsid w:val="005A1506"/>
    <w:rsid w:val="005A2B8A"/>
    <w:rsid w:val="005A2EED"/>
    <w:rsid w:val="005A3B82"/>
    <w:rsid w:val="005A3E0C"/>
    <w:rsid w:val="005A42CB"/>
    <w:rsid w:val="005A45C3"/>
    <w:rsid w:val="005A4861"/>
    <w:rsid w:val="005A4892"/>
    <w:rsid w:val="005A4B34"/>
    <w:rsid w:val="005A4E64"/>
    <w:rsid w:val="005A53E0"/>
    <w:rsid w:val="005A54B3"/>
    <w:rsid w:val="005A5C05"/>
    <w:rsid w:val="005A5D30"/>
    <w:rsid w:val="005A6CFE"/>
    <w:rsid w:val="005A7062"/>
    <w:rsid w:val="005A729D"/>
    <w:rsid w:val="005A78E1"/>
    <w:rsid w:val="005B0202"/>
    <w:rsid w:val="005B0337"/>
    <w:rsid w:val="005B0773"/>
    <w:rsid w:val="005B0FE5"/>
    <w:rsid w:val="005B12B3"/>
    <w:rsid w:val="005B167E"/>
    <w:rsid w:val="005B17D8"/>
    <w:rsid w:val="005B1D60"/>
    <w:rsid w:val="005B22E2"/>
    <w:rsid w:val="005B2493"/>
    <w:rsid w:val="005B275F"/>
    <w:rsid w:val="005B2976"/>
    <w:rsid w:val="005B2C20"/>
    <w:rsid w:val="005B30B4"/>
    <w:rsid w:val="005B33F5"/>
    <w:rsid w:val="005B3591"/>
    <w:rsid w:val="005B3735"/>
    <w:rsid w:val="005B464B"/>
    <w:rsid w:val="005B5170"/>
    <w:rsid w:val="005B5177"/>
    <w:rsid w:val="005B52B1"/>
    <w:rsid w:val="005B586E"/>
    <w:rsid w:val="005B5D40"/>
    <w:rsid w:val="005B5D4F"/>
    <w:rsid w:val="005B6735"/>
    <w:rsid w:val="005C01CE"/>
    <w:rsid w:val="005C0262"/>
    <w:rsid w:val="005C02BD"/>
    <w:rsid w:val="005C1295"/>
    <w:rsid w:val="005C199A"/>
    <w:rsid w:val="005C1A00"/>
    <w:rsid w:val="005C2876"/>
    <w:rsid w:val="005C2D75"/>
    <w:rsid w:val="005C3839"/>
    <w:rsid w:val="005C3FC5"/>
    <w:rsid w:val="005C4171"/>
    <w:rsid w:val="005C4318"/>
    <w:rsid w:val="005C4FF3"/>
    <w:rsid w:val="005C566D"/>
    <w:rsid w:val="005C5807"/>
    <w:rsid w:val="005C5990"/>
    <w:rsid w:val="005C5A4E"/>
    <w:rsid w:val="005C5AA9"/>
    <w:rsid w:val="005C5BDC"/>
    <w:rsid w:val="005C64A9"/>
    <w:rsid w:val="005C72C0"/>
    <w:rsid w:val="005C799C"/>
    <w:rsid w:val="005C7FDE"/>
    <w:rsid w:val="005D0B0A"/>
    <w:rsid w:val="005D17C4"/>
    <w:rsid w:val="005D1AF0"/>
    <w:rsid w:val="005D1E47"/>
    <w:rsid w:val="005D1E9C"/>
    <w:rsid w:val="005D244D"/>
    <w:rsid w:val="005D245A"/>
    <w:rsid w:val="005D2F8E"/>
    <w:rsid w:val="005D33CB"/>
    <w:rsid w:val="005D38FF"/>
    <w:rsid w:val="005D3984"/>
    <w:rsid w:val="005D3D9C"/>
    <w:rsid w:val="005D3E9A"/>
    <w:rsid w:val="005D41C3"/>
    <w:rsid w:val="005D43A3"/>
    <w:rsid w:val="005D466A"/>
    <w:rsid w:val="005D4989"/>
    <w:rsid w:val="005D49E3"/>
    <w:rsid w:val="005D4A77"/>
    <w:rsid w:val="005D4E0F"/>
    <w:rsid w:val="005D5133"/>
    <w:rsid w:val="005D552E"/>
    <w:rsid w:val="005D56DE"/>
    <w:rsid w:val="005D573F"/>
    <w:rsid w:val="005D57FA"/>
    <w:rsid w:val="005D59AE"/>
    <w:rsid w:val="005D5D3C"/>
    <w:rsid w:val="005D69A1"/>
    <w:rsid w:val="005D6CC2"/>
    <w:rsid w:val="005D7249"/>
    <w:rsid w:val="005D767A"/>
    <w:rsid w:val="005D7A4F"/>
    <w:rsid w:val="005E0163"/>
    <w:rsid w:val="005E0805"/>
    <w:rsid w:val="005E080E"/>
    <w:rsid w:val="005E0EAB"/>
    <w:rsid w:val="005E1507"/>
    <w:rsid w:val="005E1A9D"/>
    <w:rsid w:val="005E1F6F"/>
    <w:rsid w:val="005E2253"/>
    <w:rsid w:val="005E25D5"/>
    <w:rsid w:val="005E28AA"/>
    <w:rsid w:val="005E3049"/>
    <w:rsid w:val="005E3458"/>
    <w:rsid w:val="005E3526"/>
    <w:rsid w:val="005E3548"/>
    <w:rsid w:val="005E3583"/>
    <w:rsid w:val="005E35AF"/>
    <w:rsid w:val="005E35E0"/>
    <w:rsid w:val="005E3673"/>
    <w:rsid w:val="005E38C5"/>
    <w:rsid w:val="005E394D"/>
    <w:rsid w:val="005E3BFA"/>
    <w:rsid w:val="005E4561"/>
    <w:rsid w:val="005E47D8"/>
    <w:rsid w:val="005E4AB9"/>
    <w:rsid w:val="005E4EA0"/>
    <w:rsid w:val="005E4F94"/>
    <w:rsid w:val="005E5092"/>
    <w:rsid w:val="005E53B1"/>
    <w:rsid w:val="005E567C"/>
    <w:rsid w:val="005E5B7D"/>
    <w:rsid w:val="005E5C6D"/>
    <w:rsid w:val="005E7553"/>
    <w:rsid w:val="005E7E2C"/>
    <w:rsid w:val="005F02DD"/>
    <w:rsid w:val="005F04BC"/>
    <w:rsid w:val="005F0C66"/>
    <w:rsid w:val="005F134E"/>
    <w:rsid w:val="005F1463"/>
    <w:rsid w:val="005F161B"/>
    <w:rsid w:val="005F1F1F"/>
    <w:rsid w:val="005F22FA"/>
    <w:rsid w:val="005F2B64"/>
    <w:rsid w:val="005F314B"/>
    <w:rsid w:val="005F31ED"/>
    <w:rsid w:val="005F38C8"/>
    <w:rsid w:val="005F3A27"/>
    <w:rsid w:val="005F3AFF"/>
    <w:rsid w:val="005F433E"/>
    <w:rsid w:val="005F4665"/>
    <w:rsid w:val="005F4D2A"/>
    <w:rsid w:val="005F4EB7"/>
    <w:rsid w:val="005F556F"/>
    <w:rsid w:val="005F5728"/>
    <w:rsid w:val="005F5DD0"/>
    <w:rsid w:val="005F6056"/>
    <w:rsid w:val="005F66E1"/>
    <w:rsid w:val="005F69FE"/>
    <w:rsid w:val="005F7AF5"/>
    <w:rsid w:val="005F7D7F"/>
    <w:rsid w:val="006002EE"/>
    <w:rsid w:val="00600CC2"/>
    <w:rsid w:val="00600F49"/>
    <w:rsid w:val="006011BD"/>
    <w:rsid w:val="0060154F"/>
    <w:rsid w:val="00601BC9"/>
    <w:rsid w:val="00602018"/>
    <w:rsid w:val="006026A4"/>
    <w:rsid w:val="006028B3"/>
    <w:rsid w:val="00602A8E"/>
    <w:rsid w:val="00603290"/>
    <w:rsid w:val="006033DF"/>
    <w:rsid w:val="00603AF6"/>
    <w:rsid w:val="00603B82"/>
    <w:rsid w:val="00603F56"/>
    <w:rsid w:val="00604129"/>
    <w:rsid w:val="006046A0"/>
    <w:rsid w:val="0060470C"/>
    <w:rsid w:val="00604987"/>
    <w:rsid w:val="00605850"/>
    <w:rsid w:val="0060641F"/>
    <w:rsid w:val="00606584"/>
    <w:rsid w:val="0060659A"/>
    <w:rsid w:val="0060667F"/>
    <w:rsid w:val="0060680D"/>
    <w:rsid w:val="00606E13"/>
    <w:rsid w:val="00606ED1"/>
    <w:rsid w:val="00606F03"/>
    <w:rsid w:val="006071B1"/>
    <w:rsid w:val="0060781E"/>
    <w:rsid w:val="0060797F"/>
    <w:rsid w:val="00607ED0"/>
    <w:rsid w:val="006104FE"/>
    <w:rsid w:val="00610A41"/>
    <w:rsid w:val="006110E6"/>
    <w:rsid w:val="00611A9F"/>
    <w:rsid w:val="0061226A"/>
    <w:rsid w:val="006123BB"/>
    <w:rsid w:val="00612723"/>
    <w:rsid w:val="00613447"/>
    <w:rsid w:val="0061380B"/>
    <w:rsid w:val="00613A24"/>
    <w:rsid w:val="00613EC1"/>
    <w:rsid w:val="0061460A"/>
    <w:rsid w:val="00615198"/>
    <w:rsid w:val="00615684"/>
    <w:rsid w:val="0061577E"/>
    <w:rsid w:val="00615FBC"/>
    <w:rsid w:val="0061640B"/>
    <w:rsid w:val="00616546"/>
    <w:rsid w:val="00616BF7"/>
    <w:rsid w:val="00616D16"/>
    <w:rsid w:val="00616FF9"/>
    <w:rsid w:val="00617605"/>
    <w:rsid w:val="00617F80"/>
    <w:rsid w:val="0062102B"/>
    <w:rsid w:val="006213BC"/>
    <w:rsid w:val="00621438"/>
    <w:rsid w:val="00621448"/>
    <w:rsid w:val="00621557"/>
    <w:rsid w:val="00621904"/>
    <w:rsid w:val="00621B9E"/>
    <w:rsid w:val="00621C5E"/>
    <w:rsid w:val="00621F8E"/>
    <w:rsid w:val="00622E8B"/>
    <w:rsid w:val="00623474"/>
    <w:rsid w:val="00623776"/>
    <w:rsid w:val="00623A84"/>
    <w:rsid w:val="00623AD1"/>
    <w:rsid w:val="00623B5C"/>
    <w:rsid w:val="00623E90"/>
    <w:rsid w:val="00624050"/>
    <w:rsid w:val="006243F7"/>
    <w:rsid w:val="006244A3"/>
    <w:rsid w:val="0062450E"/>
    <w:rsid w:val="00624784"/>
    <w:rsid w:val="006248A8"/>
    <w:rsid w:val="00624CB2"/>
    <w:rsid w:val="0062515C"/>
    <w:rsid w:val="00626231"/>
    <w:rsid w:val="0062643A"/>
    <w:rsid w:val="00626516"/>
    <w:rsid w:val="00626AA5"/>
    <w:rsid w:val="00626E64"/>
    <w:rsid w:val="00626FDB"/>
    <w:rsid w:val="0062705F"/>
    <w:rsid w:val="0062764E"/>
    <w:rsid w:val="00627A74"/>
    <w:rsid w:val="00627AAF"/>
    <w:rsid w:val="00627E20"/>
    <w:rsid w:val="006302BB"/>
    <w:rsid w:val="00630AF3"/>
    <w:rsid w:val="00630DC4"/>
    <w:rsid w:val="006311EA"/>
    <w:rsid w:val="006313FA"/>
    <w:rsid w:val="0063148F"/>
    <w:rsid w:val="00631800"/>
    <w:rsid w:val="00631DE2"/>
    <w:rsid w:val="00632166"/>
    <w:rsid w:val="00632844"/>
    <w:rsid w:val="00632F11"/>
    <w:rsid w:val="0063305D"/>
    <w:rsid w:val="00633620"/>
    <w:rsid w:val="00633718"/>
    <w:rsid w:val="00633881"/>
    <w:rsid w:val="0063389E"/>
    <w:rsid w:val="006338F8"/>
    <w:rsid w:val="00633C18"/>
    <w:rsid w:val="006345CB"/>
    <w:rsid w:val="0063467E"/>
    <w:rsid w:val="00634735"/>
    <w:rsid w:val="00634AB6"/>
    <w:rsid w:val="00634BDE"/>
    <w:rsid w:val="00634FE2"/>
    <w:rsid w:val="00635341"/>
    <w:rsid w:val="00635C17"/>
    <w:rsid w:val="0063652B"/>
    <w:rsid w:val="006368E5"/>
    <w:rsid w:val="00636ECA"/>
    <w:rsid w:val="00636F37"/>
    <w:rsid w:val="00637260"/>
    <w:rsid w:val="006373FA"/>
    <w:rsid w:val="00637FBD"/>
    <w:rsid w:val="00641756"/>
    <w:rsid w:val="00641ACE"/>
    <w:rsid w:val="00642039"/>
    <w:rsid w:val="00642398"/>
    <w:rsid w:val="00642726"/>
    <w:rsid w:val="00642B30"/>
    <w:rsid w:val="0064316A"/>
    <w:rsid w:val="006438E4"/>
    <w:rsid w:val="00644009"/>
    <w:rsid w:val="006449AC"/>
    <w:rsid w:val="00645375"/>
    <w:rsid w:val="00646096"/>
    <w:rsid w:val="0064639E"/>
    <w:rsid w:val="006466F0"/>
    <w:rsid w:val="00646FFD"/>
    <w:rsid w:val="0064758E"/>
    <w:rsid w:val="006475A7"/>
    <w:rsid w:val="006475B9"/>
    <w:rsid w:val="00650BA4"/>
    <w:rsid w:val="006521D0"/>
    <w:rsid w:val="0065222F"/>
    <w:rsid w:val="00652391"/>
    <w:rsid w:val="006523AB"/>
    <w:rsid w:val="006525AB"/>
    <w:rsid w:val="00652840"/>
    <w:rsid w:val="00652E4B"/>
    <w:rsid w:val="0065312B"/>
    <w:rsid w:val="00653DA8"/>
    <w:rsid w:val="0065452D"/>
    <w:rsid w:val="0065491B"/>
    <w:rsid w:val="00654A7C"/>
    <w:rsid w:val="00654D41"/>
    <w:rsid w:val="00655838"/>
    <w:rsid w:val="00656015"/>
    <w:rsid w:val="00656441"/>
    <w:rsid w:val="00656493"/>
    <w:rsid w:val="00656A6C"/>
    <w:rsid w:val="00656D34"/>
    <w:rsid w:val="00656DE5"/>
    <w:rsid w:val="00656FD1"/>
    <w:rsid w:val="00657082"/>
    <w:rsid w:val="00657731"/>
    <w:rsid w:val="00657813"/>
    <w:rsid w:val="00657A14"/>
    <w:rsid w:val="00657E37"/>
    <w:rsid w:val="006602A8"/>
    <w:rsid w:val="00660330"/>
    <w:rsid w:val="00660D88"/>
    <w:rsid w:val="006613E6"/>
    <w:rsid w:val="00661463"/>
    <w:rsid w:val="00661B10"/>
    <w:rsid w:val="00661D0D"/>
    <w:rsid w:val="0066239F"/>
    <w:rsid w:val="00662579"/>
    <w:rsid w:val="00662858"/>
    <w:rsid w:val="0066317F"/>
    <w:rsid w:val="006639CA"/>
    <w:rsid w:val="006642CC"/>
    <w:rsid w:val="00664812"/>
    <w:rsid w:val="0066489F"/>
    <w:rsid w:val="006648B3"/>
    <w:rsid w:val="0066494B"/>
    <w:rsid w:val="00664AE8"/>
    <w:rsid w:val="00664F20"/>
    <w:rsid w:val="006653F5"/>
    <w:rsid w:val="00665650"/>
    <w:rsid w:val="006657E2"/>
    <w:rsid w:val="00665B6A"/>
    <w:rsid w:val="00665CF5"/>
    <w:rsid w:val="006662B4"/>
    <w:rsid w:val="00666446"/>
    <w:rsid w:val="00666628"/>
    <w:rsid w:val="00667311"/>
    <w:rsid w:val="0066734B"/>
    <w:rsid w:val="00667380"/>
    <w:rsid w:val="00670654"/>
    <w:rsid w:val="00670746"/>
    <w:rsid w:val="00670F3D"/>
    <w:rsid w:val="00671140"/>
    <w:rsid w:val="00671332"/>
    <w:rsid w:val="0067133B"/>
    <w:rsid w:val="00671993"/>
    <w:rsid w:val="006728BD"/>
    <w:rsid w:val="00673AA8"/>
    <w:rsid w:val="00673E88"/>
    <w:rsid w:val="00673F81"/>
    <w:rsid w:val="006742B8"/>
    <w:rsid w:val="00674406"/>
    <w:rsid w:val="00674428"/>
    <w:rsid w:val="0067444A"/>
    <w:rsid w:val="00674776"/>
    <w:rsid w:val="006748DB"/>
    <w:rsid w:val="00674E9B"/>
    <w:rsid w:val="006753D4"/>
    <w:rsid w:val="00675529"/>
    <w:rsid w:val="0067598C"/>
    <w:rsid w:val="00675C34"/>
    <w:rsid w:val="00675DCE"/>
    <w:rsid w:val="006761A5"/>
    <w:rsid w:val="006763FF"/>
    <w:rsid w:val="00676CA3"/>
    <w:rsid w:val="0067709E"/>
    <w:rsid w:val="00677984"/>
    <w:rsid w:val="00677CF8"/>
    <w:rsid w:val="006802B0"/>
    <w:rsid w:val="00680B8D"/>
    <w:rsid w:val="006813D3"/>
    <w:rsid w:val="0068151D"/>
    <w:rsid w:val="0068159D"/>
    <w:rsid w:val="006815AB"/>
    <w:rsid w:val="00681F7A"/>
    <w:rsid w:val="0068201B"/>
    <w:rsid w:val="0068293F"/>
    <w:rsid w:val="00682F28"/>
    <w:rsid w:val="00683706"/>
    <w:rsid w:val="006837E4"/>
    <w:rsid w:val="00683B10"/>
    <w:rsid w:val="00684073"/>
    <w:rsid w:val="00684423"/>
    <w:rsid w:val="00684B06"/>
    <w:rsid w:val="00684F81"/>
    <w:rsid w:val="0068500C"/>
    <w:rsid w:val="00685279"/>
    <w:rsid w:val="00685412"/>
    <w:rsid w:val="0068541B"/>
    <w:rsid w:val="0068595A"/>
    <w:rsid w:val="00686247"/>
    <w:rsid w:val="006863FE"/>
    <w:rsid w:val="00686ABE"/>
    <w:rsid w:val="00686C64"/>
    <w:rsid w:val="0068718B"/>
    <w:rsid w:val="0068721B"/>
    <w:rsid w:val="00687581"/>
    <w:rsid w:val="0068763E"/>
    <w:rsid w:val="006879EB"/>
    <w:rsid w:val="00687ABE"/>
    <w:rsid w:val="00687FEE"/>
    <w:rsid w:val="006908B4"/>
    <w:rsid w:val="0069269E"/>
    <w:rsid w:val="00692794"/>
    <w:rsid w:val="00692DAF"/>
    <w:rsid w:val="00692E99"/>
    <w:rsid w:val="00693108"/>
    <w:rsid w:val="0069312C"/>
    <w:rsid w:val="00693190"/>
    <w:rsid w:val="00693958"/>
    <w:rsid w:val="00693A2E"/>
    <w:rsid w:val="00693A76"/>
    <w:rsid w:val="006944DD"/>
    <w:rsid w:val="00694914"/>
    <w:rsid w:val="00694E5B"/>
    <w:rsid w:val="0069515F"/>
    <w:rsid w:val="00695863"/>
    <w:rsid w:val="00695EBA"/>
    <w:rsid w:val="00696861"/>
    <w:rsid w:val="0069693C"/>
    <w:rsid w:val="00696B9C"/>
    <w:rsid w:val="00696BD5"/>
    <w:rsid w:val="00696E2B"/>
    <w:rsid w:val="00696E7E"/>
    <w:rsid w:val="00697021"/>
    <w:rsid w:val="00697029"/>
    <w:rsid w:val="006970A5"/>
    <w:rsid w:val="006975F0"/>
    <w:rsid w:val="0069789C"/>
    <w:rsid w:val="00697C97"/>
    <w:rsid w:val="00697D66"/>
    <w:rsid w:val="006A0C88"/>
    <w:rsid w:val="006A0E20"/>
    <w:rsid w:val="006A0E50"/>
    <w:rsid w:val="006A1249"/>
    <w:rsid w:val="006A1361"/>
    <w:rsid w:val="006A1B09"/>
    <w:rsid w:val="006A1B22"/>
    <w:rsid w:val="006A2013"/>
    <w:rsid w:val="006A309B"/>
    <w:rsid w:val="006A3792"/>
    <w:rsid w:val="006A3E75"/>
    <w:rsid w:val="006A48E7"/>
    <w:rsid w:val="006A4F7C"/>
    <w:rsid w:val="006A5146"/>
    <w:rsid w:val="006A52A6"/>
    <w:rsid w:val="006A578F"/>
    <w:rsid w:val="006A5B45"/>
    <w:rsid w:val="006A5E3B"/>
    <w:rsid w:val="006A5E5A"/>
    <w:rsid w:val="006A5FD3"/>
    <w:rsid w:val="006A65FB"/>
    <w:rsid w:val="006A671F"/>
    <w:rsid w:val="006A6B39"/>
    <w:rsid w:val="006A6FA1"/>
    <w:rsid w:val="006A7018"/>
    <w:rsid w:val="006A71C0"/>
    <w:rsid w:val="006A726A"/>
    <w:rsid w:val="006A7914"/>
    <w:rsid w:val="006A7C90"/>
    <w:rsid w:val="006A7E7E"/>
    <w:rsid w:val="006B0005"/>
    <w:rsid w:val="006B04B7"/>
    <w:rsid w:val="006B06E6"/>
    <w:rsid w:val="006B0745"/>
    <w:rsid w:val="006B0981"/>
    <w:rsid w:val="006B09A0"/>
    <w:rsid w:val="006B0A9E"/>
    <w:rsid w:val="006B0DF2"/>
    <w:rsid w:val="006B11EB"/>
    <w:rsid w:val="006B145F"/>
    <w:rsid w:val="006B24E7"/>
    <w:rsid w:val="006B26D9"/>
    <w:rsid w:val="006B2736"/>
    <w:rsid w:val="006B296C"/>
    <w:rsid w:val="006B2C29"/>
    <w:rsid w:val="006B2EFE"/>
    <w:rsid w:val="006B30AE"/>
    <w:rsid w:val="006B31CF"/>
    <w:rsid w:val="006B38E6"/>
    <w:rsid w:val="006B3F07"/>
    <w:rsid w:val="006B4116"/>
    <w:rsid w:val="006B4E20"/>
    <w:rsid w:val="006B581F"/>
    <w:rsid w:val="006B58E2"/>
    <w:rsid w:val="006B5A48"/>
    <w:rsid w:val="006B5D55"/>
    <w:rsid w:val="006B60C5"/>
    <w:rsid w:val="006B658F"/>
    <w:rsid w:val="006B659A"/>
    <w:rsid w:val="006B6749"/>
    <w:rsid w:val="006B693A"/>
    <w:rsid w:val="006B77B3"/>
    <w:rsid w:val="006B7936"/>
    <w:rsid w:val="006B7967"/>
    <w:rsid w:val="006C0120"/>
    <w:rsid w:val="006C0203"/>
    <w:rsid w:val="006C046D"/>
    <w:rsid w:val="006C070B"/>
    <w:rsid w:val="006C0CA4"/>
    <w:rsid w:val="006C12BC"/>
    <w:rsid w:val="006C1872"/>
    <w:rsid w:val="006C1A04"/>
    <w:rsid w:val="006C1B78"/>
    <w:rsid w:val="006C2104"/>
    <w:rsid w:val="006C2A07"/>
    <w:rsid w:val="006C2ABA"/>
    <w:rsid w:val="006C2C0A"/>
    <w:rsid w:val="006C3321"/>
    <w:rsid w:val="006C3A4C"/>
    <w:rsid w:val="006C3F81"/>
    <w:rsid w:val="006C42CA"/>
    <w:rsid w:val="006C43E3"/>
    <w:rsid w:val="006C4523"/>
    <w:rsid w:val="006C4D39"/>
    <w:rsid w:val="006C4F4C"/>
    <w:rsid w:val="006C5002"/>
    <w:rsid w:val="006C57A4"/>
    <w:rsid w:val="006C5847"/>
    <w:rsid w:val="006C5880"/>
    <w:rsid w:val="006C5F27"/>
    <w:rsid w:val="006C60FD"/>
    <w:rsid w:val="006C650A"/>
    <w:rsid w:val="006C6ACA"/>
    <w:rsid w:val="006C6BB7"/>
    <w:rsid w:val="006C7124"/>
    <w:rsid w:val="006C7681"/>
    <w:rsid w:val="006C77F3"/>
    <w:rsid w:val="006D0C15"/>
    <w:rsid w:val="006D0D2B"/>
    <w:rsid w:val="006D1128"/>
    <w:rsid w:val="006D1489"/>
    <w:rsid w:val="006D16A9"/>
    <w:rsid w:val="006D17F5"/>
    <w:rsid w:val="006D1B6B"/>
    <w:rsid w:val="006D1EA4"/>
    <w:rsid w:val="006D2145"/>
    <w:rsid w:val="006D25E2"/>
    <w:rsid w:val="006D27DA"/>
    <w:rsid w:val="006D291E"/>
    <w:rsid w:val="006D2A5A"/>
    <w:rsid w:val="006D2ADB"/>
    <w:rsid w:val="006D2D63"/>
    <w:rsid w:val="006D2ED4"/>
    <w:rsid w:val="006D399A"/>
    <w:rsid w:val="006D3D0E"/>
    <w:rsid w:val="006D4761"/>
    <w:rsid w:val="006D4F86"/>
    <w:rsid w:val="006D4FB8"/>
    <w:rsid w:val="006D527F"/>
    <w:rsid w:val="006D5550"/>
    <w:rsid w:val="006D55B2"/>
    <w:rsid w:val="006D5DDA"/>
    <w:rsid w:val="006D5DE0"/>
    <w:rsid w:val="006D5E6D"/>
    <w:rsid w:val="006D6184"/>
    <w:rsid w:val="006D62AC"/>
    <w:rsid w:val="006D66B4"/>
    <w:rsid w:val="006D673C"/>
    <w:rsid w:val="006D67AC"/>
    <w:rsid w:val="006D67B6"/>
    <w:rsid w:val="006D7080"/>
    <w:rsid w:val="006D758B"/>
    <w:rsid w:val="006D7C62"/>
    <w:rsid w:val="006D7CFA"/>
    <w:rsid w:val="006D7DC8"/>
    <w:rsid w:val="006E0599"/>
    <w:rsid w:val="006E06DD"/>
    <w:rsid w:val="006E1180"/>
    <w:rsid w:val="006E13C1"/>
    <w:rsid w:val="006E1635"/>
    <w:rsid w:val="006E183B"/>
    <w:rsid w:val="006E18E3"/>
    <w:rsid w:val="006E1E23"/>
    <w:rsid w:val="006E2208"/>
    <w:rsid w:val="006E2A32"/>
    <w:rsid w:val="006E2B32"/>
    <w:rsid w:val="006E2EEC"/>
    <w:rsid w:val="006E36AF"/>
    <w:rsid w:val="006E3D47"/>
    <w:rsid w:val="006E4A38"/>
    <w:rsid w:val="006E4D2E"/>
    <w:rsid w:val="006E53B5"/>
    <w:rsid w:val="006E5615"/>
    <w:rsid w:val="006E6571"/>
    <w:rsid w:val="006E65C5"/>
    <w:rsid w:val="006E6CFE"/>
    <w:rsid w:val="006E6D83"/>
    <w:rsid w:val="006E6FC1"/>
    <w:rsid w:val="006E70AC"/>
    <w:rsid w:val="006E70D7"/>
    <w:rsid w:val="006E7591"/>
    <w:rsid w:val="006E777F"/>
    <w:rsid w:val="006E7985"/>
    <w:rsid w:val="006E7BC6"/>
    <w:rsid w:val="006F0FD2"/>
    <w:rsid w:val="006F12CC"/>
    <w:rsid w:val="006F1667"/>
    <w:rsid w:val="006F1690"/>
    <w:rsid w:val="006F2709"/>
    <w:rsid w:val="006F2AB1"/>
    <w:rsid w:val="006F2FA5"/>
    <w:rsid w:val="006F34A0"/>
    <w:rsid w:val="006F35B1"/>
    <w:rsid w:val="006F407F"/>
    <w:rsid w:val="006F420A"/>
    <w:rsid w:val="006F4294"/>
    <w:rsid w:val="006F4296"/>
    <w:rsid w:val="006F48E2"/>
    <w:rsid w:val="006F4F54"/>
    <w:rsid w:val="006F572F"/>
    <w:rsid w:val="006F585B"/>
    <w:rsid w:val="006F6177"/>
    <w:rsid w:val="006F659F"/>
    <w:rsid w:val="006F67D9"/>
    <w:rsid w:val="006F6B74"/>
    <w:rsid w:val="00700273"/>
    <w:rsid w:val="007003B1"/>
    <w:rsid w:val="00700A9B"/>
    <w:rsid w:val="00701F2C"/>
    <w:rsid w:val="007022B1"/>
    <w:rsid w:val="0070294C"/>
    <w:rsid w:val="007029CB"/>
    <w:rsid w:val="00702E5C"/>
    <w:rsid w:val="00702FF4"/>
    <w:rsid w:val="00703EFC"/>
    <w:rsid w:val="00704E2E"/>
    <w:rsid w:val="00704E38"/>
    <w:rsid w:val="007054D0"/>
    <w:rsid w:val="00705537"/>
    <w:rsid w:val="00705BA8"/>
    <w:rsid w:val="00705D87"/>
    <w:rsid w:val="00706E81"/>
    <w:rsid w:val="00707143"/>
    <w:rsid w:val="007071E6"/>
    <w:rsid w:val="007074E2"/>
    <w:rsid w:val="0070754E"/>
    <w:rsid w:val="00707650"/>
    <w:rsid w:val="007076D8"/>
    <w:rsid w:val="00710CBA"/>
    <w:rsid w:val="00710E46"/>
    <w:rsid w:val="00710FFB"/>
    <w:rsid w:val="00711ABD"/>
    <w:rsid w:val="00711CAC"/>
    <w:rsid w:val="0071274C"/>
    <w:rsid w:val="00712E88"/>
    <w:rsid w:val="00713184"/>
    <w:rsid w:val="00714C40"/>
    <w:rsid w:val="00714D93"/>
    <w:rsid w:val="00715209"/>
    <w:rsid w:val="00715964"/>
    <w:rsid w:val="00716DCA"/>
    <w:rsid w:val="0071757F"/>
    <w:rsid w:val="00717E27"/>
    <w:rsid w:val="0072014C"/>
    <w:rsid w:val="00720547"/>
    <w:rsid w:val="00721D07"/>
    <w:rsid w:val="00723A15"/>
    <w:rsid w:val="00723B05"/>
    <w:rsid w:val="00723B80"/>
    <w:rsid w:val="00723CD9"/>
    <w:rsid w:val="00723F2E"/>
    <w:rsid w:val="00725409"/>
    <w:rsid w:val="00725CDC"/>
    <w:rsid w:val="00725CEE"/>
    <w:rsid w:val="00725E5E"/>
    <w:rsid w:val="00726B5E"/>
    <w:rsid w:val="00726E85"/>
    <w:rsid w:val="00726F63"/>
    <w:rsid w:val="00726FAB"/>
    <w:rsid w:val="007272D1"/>
    <w:rsid w:val="007272F8"/>
    <w:rsid w:val="00727B7C"/>
    <w:rsid w:val="00730930"/>
    <w:rsid w:val="00730CB3"/>
    <w:rsid w:val="007316BD"/>
    <w:rsid w:val="007317DC"/>
    <w:rsid w:val="0073184F"/>
    <w:rsid w:val="00731D35"/>
    <w:rsid w:val="00731FB6"/>
    <w:rsid w:val="00732151"/>
    <w:rsid w:val="0073226E"/>
    <w:rsid w:val="007324FC"/>
    <w:rsid w:val="007325ED"/>
    <w:rsid w:val="00732A3A"/>
    <w:rsid w:val="00733181"/>
    <w:rsid w:val="007336B5"/>
    <w:rsid w:val="00733AEB"/>
    <w:rsid w:val="0073461C"/>
    <w:rsid w:val="00734DEE"/>
    <w:rsid w:val="00735810"/>
    <w:rsid w:val="00736769"/>
    <w:rsid w:val="0073680E"/>
    <w:rsid w:val="00736BCB"/>
    <w:rsid w:val="00736D1F"/>
    <w:rsid w:val="007375DB"/>
    <w:rsid w:val="00737BCF"/>
    <w:rsid w:val="00737D8B"/>
    <w:rsid w:val="00740312"/>
    <w:rsid w:val="00740410"/>
    <w:rsid w:val="00740678"/>
    <w:rsid w:val="0074076C"/>
    <w:rsid w:val="007410B5"/>
    <w:rsid w:val="00741802"/>
    <w:rsid w:val="00742988"/>
    <w:rsid w:val="00742B54"/>
    <w:rsid w:val="00742E16"/>
    <w:rsid w:val="00742E2B"/>
    <w:rsid w:val="00742F7C"/>
    <w:rsid w:val="00743145"/>
    <w:rsid w:val="00743169"/>
    <w:rsid w:val="007432B7"/>
    <w:rsid w:val="00743570"/>
    <w:rsid w:val="007442D9"/>
    <w:rsid w:val="007445A6"/>
    <w:rsid w:val="0074463D"/>
    <w:rsid w:val="00744AEB"/>
    <w:rsid w:val="00744E34"/>
    <w:rsid w:val="00745049"/>
    <w:rsid w:val="007453EF"/>
    <w:rsid w:val="007455B4"/>
    <w:rsid w:val="00745D7F"/>
    <w:rsid w:val="00746597"/>
    <w:rsid w:val="007467C5"/>
    <w:rsid w:val="007468F6"/>
    <w:rsid w:val="00746C7D"/>
    <w:rsid w:val="00746DC9"/>
    <w:rsid w:val="00746E95"/>
    <w:rsid w:val="00746ED4"/>
    <w:rsid w:val="00747825"/>
    <w:rsid w:val="007478FB"/>
    <w:rsid w:val="007479CA"/>
    <w:rsid w:val="00747E93"/>
    <w:rsid w:val="0075040A"/>
    <w:rsid w:val="007512B9"/>
    <w:rsid w:val="00751A10"/>
    <w:rsid w:val="00751CD8"/>
    <w:rsid w:val="0075219B"/>
    <w:rsid w:val="007523FC"/>
    <w:rsid w:val="00752440"/>
    <w:rsid w:val="0075247F"/>
    <w:rsid w:val="007527EA"/>
    <w:rsid w:val="00752C87"/>
    <w:rsid w:val="00752FFF"/>
    <w:rsid w:val="00753029"/>
    <w:rsid w:val="00753CD6"/>
    <w:rsid w:val="007541FE"/>
    <w:rsid w:val="00754395"/>
    <w:rsid w:val="00754A2C"/>
    <w:rsid w:val="00754AE1"/>
    <w:rsid w:val="00755236"/>
    <w:rsid w:val="00755266"/>
    <w:rsid w:val="0075543B"/>
    <w:rsid w:val="00755A62"/>
    <w:rsid w:val="00755A90"/>
    <w:rsid w:val="00755D44"/>
    <w:rsid w:val="007560D8"/>
    <w:rsid w:val="00756B89"/>
    <w:rsid w:val="00756D05"/>
    <w:rsid w:val="00756D62"/>
    <w:rsid w:val="00756F90"/>
    <w:rsid w:val="0075787E"/>
    <w:rsid w:val="007578D9"/>
    <w:rsid w:val="00760072"/>
    <w:rsid w:val="0076049E"/>
    <w:rsid w:val="007604EC"/>
    <w:rsid w:val="007614C5"/>
    <w:rsid w:val="0076177F"/>
    <w:rsid w:val="00761BAE"/>
    <w:rsid w:val="00761F7F"/>
    <w:rsid w:val="00762050"/>
    <w:rsid w:val="00762A86"/>
    <w:rsid w:val="00762B64"/>
    <w:rsid w:val="00762D86"/>
    <w:rsid w:val="00762E0D"/>
    <w:rsid w:val="00762EE0"/>
    <w:rsid w:val="007631E0"/>
    <w:rsid w:val="007636A1"/>
    <w:rsid w:val="0076436C"/>
    <w:rsid w:val="007648B9"/>
    <w:rsid w:val="00764A96"/>
    <w:rsid w:val="00765721"/>
    <w:rsid w:val="00765830"/>
    <w:rsid w:val="007659DC"/>
    <w:rsid w:val="00765E5C"/>
    <w:rsid w:val="007666A9"/>
    <w:rsid w:val="00766792"/>
    <w:rsid w:val="00767107"/>
    <w:rsid w:val="00767863"/>
    <w:rsid w:val="00770317"/>
    <w:rsid w:val="007703B5"/>
    <w:rsid w:val="0077079C"/>
    <w:rsid w:val="007709BA"/>
    <w:rsid w:val="00770C9D"/>
    <w:rsid w:val="00770D68"/>
    <w:rsid w:val="00771096"/>
    <w:rsid w:val="007714B0"/>
    <w:rsid w:val="007716C6"/>
    <w:rsid w:val="00772481"/>
    <w:rsid w:val="0077292F"/>
    <w:rsid w:val="00772CB1"/>
    <w:rsid w:val="00773162"/>
    <w:rsid w:val="00773506"/>
    <w:rsid w:val="007736D5"/>
    <w:rsid w:val="00773DBB"/>
    <w:rsid w:val="00774279"/>
    <w:rsid w:val="0077480B"/>
    <w:rsid w:val="007748C4"/>
    <w:rsid w:val="00774DB7"/>
    <w:rsid w:val="00775117"/>
    <w:rsid w:val="00775681"/>
    <w:rsid w:val="007756F3"/>
    <w:rsid w:val="00775D35"/>
    <w:rsid w:val="00776941"/>
    <w:rsid w:val="00776C79"/>
    <w:rsid w:val="00776E13"/>
    <w:rsid w:val="00776EFF"/>
    <w:rsid w:val="00777423"/>
    <w:rsid w:val="0077755C"/>
    <w:rsid w:val="00777708"/>
    <w:rsid w:val="0077792A"/>
    <w:rsid w:val="00777A75"/>
    <w:rsid w:val="00777FDE"/>
    <w:rsid w:val="00777FE5"/>
    <w:rsid w:val="007802C7"/>
    <w:rsid w:val="00780F90"/>
    <w:rsid w:val="0078121B"/>
    <w:rsid w:val="0078283B"/>
    <w:rsid w:val="00782CC1"/>
    <w:rsid w:val="00782F94"/>
    <w:rsid w:val="0078337E"/>
    <w:rsid w:val="00783D0C"/>
    <w:rsid w:val="00784782"/>
    <w:rsid w:val="007847EF"/>
    <w:rsid w:val="00784A17"/>
    <w:rsid w:val="00784A98"/>
    <w:rsid w:val="00784BE5"/>
    <w:rsid w:val="00784BF5"/>
    <w:rsid w:val="00785511"/>
    <w:rsid w:val="00785567"/>
    <w:rsid w:val="007858ED"/>
    <w:rsid w:val="007858F9"/>
    <w:rsid w:val="00785AE8"/>
    <w:rsid w:val="00785D33"/>
    <w:rsid w:val="0078609A"/>
    <w:rsid w:val="00786132"/>
    <w:rsid w:val="00786858"/>
    <w:rsid w:val="00786F09"/>
    <w:rsid w:val="00787278"/>
    <w:rsid w:val="007877A1"/>
    <w:rsid w:val="007878AB"/>
    <w:rsid w:val="0079008D"/>
    <w:rsid w:val="007901A3"/>
    <w:rsid w:val="00790593"/>
    <w:rsid w:val="007906CA"/>
    <w:rsid w:val="00790AEA"/>
    <w:rsid w:val="00790F57"/>
    <w:rsid w:val="0079121A"/>
    <w:rsid w:val="00791E44"/>
    <w:rsid w:val="00791ED6"/>
    <w:rsid w:val="00792265"/>
    <w:rsid w:val="007925D4"/>
    <w:rsid w:val="00792FD8"/>
    <w:rsid w:val="007932C2"/>
    <w:rsid w:val="00793387"/>
    <w:rsid w:val="007934AC"/>
    <w:rsid w:val="0079385C"/>
    <w:rsid w:val="00793905"/>
    <w:rsid w:val="0079403C"/>
    <w:rsid w:val="0079409A"/>
    <w:rsid w:val="007941FB"/>
    <w:rsid w:val="0079439C"/>
    <w:rsid w:val="007943C7"/>
    <w:rsid w:val="00794D49"/>
    <w:rsid w:val="00795000"/>
    <w:rsid w:val="007952D8"/>
    <w:rsid w:val="00796A68"/>
    <w:rsid w:val="00796EE4"/>
    <w:rsid w:val="00797681"/>
    <w:rsid w:val="007A08E7"/>
    <w:rsid w:val="007A09AE"/>
    <w:rsid w:val="007A0B00"/>
    <w:rsid w:val="007A0F8E"/>
    <w:rsid w:val="007A14ED"/>
    <w:rsid w:val="007A16C7"/>
    <w:rsid w:val="007A1D8A"/>
    <w:rsid w:val="007A2A1C"/>
    <w:rsid w:val="007A2B02"/>
    <w:rsid w:val="007A321E"/>
    <w:rsid w:val="007A348C"/>
    <w:rsid w:val="007A3837"/>
    <w:rsid w:val="007A3ACC"/>
    <w:rsid w:val="007A3E44"/>
    <w:rsid w:val="007A3F46"/>
    <w:rsid w:val="007A41DA"/>
    <w:rsid w:val="007A428E"/>
    <w:rsid w:val="007A4413"/>
    <w:rsid w:val="007A4AF7"/>
    <w:rsid w:val="007A4D9B"/>
    <w:rsid w:val="007A4E3B"/>
    <w:rsid w:val="007A4E8D"/>
    <w:rsid w:val="007A6060"/>
    <w:rsid w:val="007A686E"/>
    <w:rsid w:val="007A68A9"/>
    <w:rsid w:val="007A6C13"/>
    <w:rsid w:val="007A6C8D"/>
    <w:rsid w:val="007A6DB7"/>
    <w:rsid w:val="007A703B"/>
    <w:rsid w:val="007A7282"/>
    <w:rsid w:val="007B0664"/>
    <w:rsid w:val="007B0A99"/>
    <w:rsid w:val="007B0AEF"/>
    <w:rsid w:val="007B0B2B"/>
    <w:rsid w:val="007B0BF1"/>
    <w:rsid w:val="007B0ECA"/>
    <w:rsid w:val="007B11B6"/>
    <w:rsid w:val="007B1517"/>
    <w:rsid w:val="007B15A1"/>
    <w:rsid w:val="007B1896"/>
    <w:rsid w:val="007B1C34"/>
    <w:rsid w:val="007B1D45"/>
    <w:rsid w:val="007B2129"/>
    <w:rsid w:val="007B215C"/>
    <w:rsid w:val="007B2490"/>
    <w:rsid w:val="007B26C0"/>
    <w:rsid w:val="007B2811"/>
    <w:rsid w:val="007B2D81"/>
    <w:rsid w:val="007B316B"/>
    <w:rsid w:val="007B32E0"/>
    <w:rsid w:val="007B3D38"/>
    <w:rsid w:val="007B3E54"/>
    <w:rsid w:val="007B43E9"/>
    <w:rsid w:val="007B4668"/>
    <w:rsid w:val="007B485A"/>
    <w:rsid w:val="007B4BD9"/>
    <w:rsid w:val="007B4CF1"/>
    <w:rsid w:val="007B5046"/>
    <w:rsid w:val="007B538D"/>
    <w:rsid w:val="007B5816"/>
    <w:rsid w:val="007B5CB2"/>
    <w:rsid w:val="007B5D26"/>
    <w:rsid w:val="007B5F43"/>
    <w:rsid w:val="007B6261"/>
    <w:rsid w:val="007B6FF7"/>
    <w:rsid w:val="007B7187"/>
    <w:rsid w:val="007B71B7"/>
    <w:rsid w:val="007B7612"/>
    <w:rsid w:val="007B7907"/>
    <w:rsid w:val="007B79B2"/>
    <w:rsid w:val="007B7CD0"/>
    <w:rsid w:val="007C0390"/>
    <w:rsid w:val="007C0584"/>
    <w:rsid w:val="007C0801"/>
    <w:rsid w:val="007C0B1C"/>
    <w:rsid w:val="007C0C60"/>
    <w:rsid w:val="007C0EF0"/>
    <w:rsid w:val="007C0F95"/>
    <w:rsid w:val="007C1947"/>
    <w:rsid w:val="007C1982"/>
    <w:rsid w:val="007C1AB3"/>
    <w:rsid w:val="007C2037"/>
    <w:rsid w:val="007C20E5"/>
    <w:rsid w:val="007C2452"/>
    <w:rsid w:val="007C282D"/>
    <w:rsid w:val="007C2E10"/>
    <w:rsid w:val="007C2E9B"/>
    <w:rsid w:val="007C39DC"/>
    <w:rsid w:val="007C3B34"/>
    <w:rsid w:val="007C3B70"/>
    <w:rsid w:val="007C3CBA"/>
    <w:rsid w:val="007C480D"/>
    <w:rsid w:val="007C49A9"/>
    <w:rsid w:val="007C4CFF"/>
    <w:rsid w:val="007C54EE"/>
    <w:rsid w:val="007C57BA"/>
    <w:rsid w:val="007C5A2E"/>
    <w:rsid w:val="007C5AA4"/>
    <w:rsid w:val="007C5F64"/>
    <w:rsid w:val="007C609D"/>
    <w:rsid w:val="007C6271"/>
    <w:rsid w:val="007C62D0"/>
    <w:rsid w:val="007C66D3"/>
    <w:rsid w:val="007C68C7"/>
    <w:rsid w:val="007C6B12"/>
    <w:rsid w:val="007C6E16"/>
    <w:rsid w:val="007C712F"/>
    <w:rsid w:val="007C74AB"/>
    <w:rsid w:val="007C767E"/>
    <w:rsid w:val="007C7DBD"/>
    <w:rsid w:val="007C7DFF"/>
    <w:rsid w:val="007C7F68"/>
    <w:rsid w:val="007C7FD4"/>
    <w:rsid w:val="007D019A"/>
    <w:rsid w:val="007D0BC5"/>
    <w:rsid w:val="007D0E1D"/>
    <w:rsid w:val="007D128C"/>
    <w:rsid w:val="007D1793"/>
    <w:rsid w:val="007D192A"/>
    <w:rsid w:val="007D1B95"/>
    <w:rsid w:val="007D27D8"/>
    <w:rsid w:val="007D2F2D"/>
    <w:rsid w:val="007D3207"/>
    <w:rsid w:val="007D33E8"/>
    <w:rsid w:val="007D35F4"/>
    <w:rsid w:val="007D4380"/>
    <w:rsid w:val="007D4476"/>
    <w:rsid w:val="007D4C97"/>
    <w:rsid w:val="007D506E"/>
    <w:rsid w:val="007D5982"/>
    <w:rsid w:val="007D6161"/>
    <w:rsid w:val="007D6D0D"/>
    <w:rsid w:val="007D6EC3"/>
    <w:rsid w:val="007D714C"/>
    <w:rsid w:val="007D71C7"/>
    <w:rsid w:val="007D76CC"/>
    <w:rsid w:val="007D7886"/>
    <w:rsid w:val="007D7EC7"/>
    <w:rsid w:val="007E0383"/>
    <w:rsid w:val="007E0F26"/>
    <w:rsid w:val="007E136C"/>
    <w:rsid w:val="007E16D9"/>
    <w:rsid w:val="007E1A0F"/>
    <w:rsid w:val="007E1E4C"/>
    <w:rsid w:val="007E221D"/>
    <w:rsid w:val="007E281B"/>
    <w:rsid w:val="007E2AE3"/>
    <w:rsid w:val="007E2C68"/>
    <w:rsid w:val="007E3142"/>
    <w:rsid w:val="007E35F9"/>
    <w:rsid w:val="007E38B3"/>
    <w:rsid w:val="007E442A"/>
    <w:rsid w:val="007E46C0"/>
    <w:rsid w:val="007E4B40"/>
    <w:rsid w:val="007E4DC7"/>
    <w:rsid w:val="007E5D93"/>
    <w:rsid w:val="007E605F"/>
    <w:rsid w:val="007E62D6"/>
    <w:rsid w:val="007E6939"/>
    <w:rsid w:val="007E7A41"/>
    <w:rsid w:val="007E7F22"/>
    <w:rsid w:val="007F0F20"/>
    <w:rsid w:val="007F1063"/>
    <w:rsid w:val="007F1D18"/>
    <w:rsid w:val="007F1DF3"/>
    <w:rsid w:val="007F1F3E"/>
    <w:rsid w:val="007F1FB0"/>
    <w:rsid w:val="007F2441"/>
    <w:rsid w:val="007F278B"/>
    <w:rsid w:val="007F27FD"/>
    <w:rsid w:val="007F29B7"/>
    <w:rsid w:val="007F2EE7"/>
    <w:rsid w:val="007F364D"/>
    <w:rsid w:val="007F3976"/>
    <w:rsid w:val="007F3D09"/>
    <w:rsid w:val="007F448F"/>
    <w:rsid w:val="007F46CF"/>
    <w:rsid w:val="007F4B81"/>
    <w:rsid w:val="007F4BF1"/>
    <w:rsid w:val="007F4E9B"/>
    <w:rsid w:val="007F5070"/>
    <w:rsid w:val="007F5803"/>
    <w:rsid w:val="007F598C"/>
    <w:rsid w:val="007F5A3D"/>
    <w:rsid w:val="007F5B94"/>
    <w:rsid w:val="007F6183"/>
    <w:rsid w:val="007F654C"/>
    <w:rsid w:val="007F6CCF"/>
    <w:rsid w:val="007F73AE"/>
    <w:rsid w:val="007F781C"/>
    <w:rsid w:val="008008EF"/>
    <w:rsid w:val="00800B26"/>
    <w:rsid w:val="00800E03"/>
    <w:rsid w:val="0080145D"/>
    <w:rsid w:val="00801ECC"/>
    <w:rsid w:val="00801F6E"/>
    <w:rsid w:val="00802147"/>
    <w:rsid w:val="008024D9"/>
    <w:rsid w:val="00802FB0"/>
    <w:rsid w:val="008031AC"/>
    <w:rsid w:val="00803CFB"/>
    <w:rsid w:val="00803D7D"/>
    <w:rsid w:val="0080417F"/>
    <w:rsid w:val="00804720"/>
    <w:rsid w:val="00804C41"/>
    <w:rsid w:val="00805068"/>
    <w:rsid w:val="00805366"/>
    <w:rsid w:val="008054CC"/>
    <w:rsid w:val="00805511"/>
    <w:rsid w:val="00805529"/>
    <w:rsid w:val="008056AB"/>
    <w:rsid w:val="00805733"/>
    <w:rsid w:val="00805BF6"/>
    <w:rsid w:val="00806261"/>
    <w:rsid w:val="0080677E"/>
    <w:rsid w:val="00806A8C"/>
    <w:rsid w:val="00806C2C"/>
    <w:rsid w:val="008071A5"/>
    <w:rsid w:val="008072A6"/>
    <w:rsid w:val="00807C9F"/>
    <w:rsid w:val="00810BAE"/>
    <w:rsid w:val="00810E54"/>
    <w:rsid w:val="00810FCA"/>
    <w:rsid w:val="0081163F"/>
    <w:rsid w:val="00811DD2"/>
    <w:rsid w:val="008122E7"/>
    <w:rsid w:val="00812441"/>
    <w:rsid w:val="008125EE"/>
    <w:rsid w:val="00813588"/>
    <w:rsid w:val="008139F3"/>
    <w:rsid w:val="00813D6E"/>
    <w:rsid w:val="00813DB0"/>
    <w:rsid w:val="00813F89"/>
    <w:rsid w:val="00814279"/>
    <w:rsid w:val="008144DA"/>
    <w:rsid w:val="0081466C"/>
    <w:rsid w:val="00814713"/>
    <w:rsid w:val="00814946"/>
    <w:rsid w:val="008150B1"/>
    <w:rsid w:val="00815577"/>
    <w:rsid w:val="008155D5"/>
    <w:rsid w:val="00815A44"/>
    <w:rsid w:val="00815C4F"/>
    <w:rsid w:val="00815F27"/>
    <w:rsid w:val="0081623A"/>
    <w:rsid w:val="00816584"/>
    <w:rsid w:val="00816667"/>
    <w:rsid w:val="00816AC1"/>
    <w:rsid w:val="008173EC"/>
    <w:rsid w:val="0081744E"/>
    <w:rsid w:val="00817EFD"/>
    <w:rsid w:val="0082000C"/>
    <w:rsid w:val="008201F8"/>
    <w:rsid w:val="008206E9"/>
    <w:rsid w:val="00820953"/>
    <w:rsid w:val="00820A23"/>
    <w:rsid w:val="00820A35"/>
    <w:rsid w:val="00820D9D"/>
    <w:rsid w:val="00820DEA"/>
    <w:rsid w:val="00820DF3"/>
    <w:rsid w:val="00821675"/>
    <w:rsid w:val="00821A23"/>
    <w:rsid w:val="0082269D"/>
    <w:rsid w:val="00822B7F"/>
    <w:rsid w:val="00822D08"/>
    <w:rsid w:val="00822E1B"/>
    <w:rsid w:val="00822E67"/>
    <w:rsid w:val="00823BDE"/>
    <w:rsid w:val="00823FD9"/>
    <w:rsid w:val="008249C3"/>
    <w:rsid w:val="00824A18"/>
    <w:rsid w:val="00824F58"/>
    <w:rsid w:val="00825438"/>
    <w:rsid w:val="00825CAB"/>
    <w:rsid w:val="00825CB2"/>
    <w:rsid w:val="0082611B"/>
    <w:rsid w:val="0082631D"/>
    <w:rsid w:val="00826766"/>
    <w:rsid w:val="008268A9"/>
    <w:rsid w:val="008268BE"/>
    <w:rsid w:val="00826BDA"/>
    <w:rsid w:val="00826C83"/>
    <w:rsid w:val="008275C0"/>
    <w:rsid w:val="008275DB"/>
    <w:rsid w:val="00827721"/>
    <w:rsid w:val="00827B55"/>
    <w:rsid w:val="00827E89"/>
    <w:rsid w:val="008302DB"/>
    <w:rsid w:val="00830664"/>
    <w:rsid w:val="008307FF"/>
    <w:rsid w:val="00830A41"/>
    <w:rsid w:val="00830F6E"/>
    <w:rsid w:val="00831122"/>
    <w:rsid w:val="00831363"/>
    <w:rsid w:val="00831BEB"/>
    <w:rsid w:val="00831D53"/>
    <w:rsid w:val="00831DC8"/>
    <w:rsid w:val="00832270"/>
    <w:rsid w:val="008329E7"/>
    <w:rsid w:val="00832CDA"/>
    <w:rsid w:val="0083309A"/>
    <w:rsid w:val="00833438"/>
    <w:rsid w:val="00833520"/>
    <w:rsid w:val="00834211"/>
    <w:rsid w:val="0083450D"/>
    <w:rsid w:val="0083598C"/>
    <w:rsid w:val="00835C2C"/>
    <w:rsid w:val="00837289"/>
    <w:rsid w:val="008379C7"/>
    <w:rsid w:val="00837E4B"/>
    <w:rsid w:val="008403E0"/>
    <w:rsid w:val="0084132D"/>
    <w:rsid w:val="0084154C"/>
    <w:rsid w:val="00841808"/>
    <w:rsid w:val="0084190E"/>
    <w:rsid w:val="00841BF0"/>
    <w:rsid w:val="00842323"/>
    <w:rsid w:val="00842C02"/>
    <w:rsid w:val="00843276"/>
    <w:rsid w:val="0084349C"/>
    <w:rsid w:val="0084424C"/>
    <w:rsid w:val="00844425"/>
    <w:rsid w:val="00845A18"/>
    <w:rsid w:val="00846255"/>
    <w:rsid w:val="00846583"/>
    <w:rsid w:val="00846836"/>
    <w:rsid w:val="00846B89"/>
    <w:rsid w:val="008477B9"/>
    <w:rsid w:val="00847840"/>
    <w:rsid w:val="00847989"/>
    <w:rsid w:val="00847B49"/>
    <w:rsid w:val="00847F6E"/>
    <w:rsid w:val="00850027"/>
    <w:rsid w:val="0085050B"/>
    <w:rsid w:val="008523E0"/>
    <w:rsid w:val="008527EB"/>
    <w:rsid w:val="00852BF3"/>
    <w:rsid w:val="00852CB7"/>
    <w:rsid w:val="00852EF4"/>
    <w:rsid w:val="00853663"/>
    <w:rsid w:val="00853759"/>
    <w:rsid w:val="008542B5"/>
    <w:rsid w:val="00854893"/>
    <w:rsid w:val="00855155"/>
    <w:rsid w:val="008555AF"/>
    <w:rsid w:val="00855A65"/>
    <w:rsid w:val="00855F95"/>
    <w:rsid w:val="00856042"/>
    <w:rsid w:val="00856058"/>
    <w:rsid w:val="0085646A"/>
    <w:rsid w:val="00856727"/>
    <w:rsid w:val="00856760"/>
    <w:rsid w:val="00856873"/>
    <w:rsid w:val="0085720A"/>
    <w:rsid w:val="0085763A"/>
    <w:rsid w:val="008576DE"/>
    <w:rsid w:val="008579CF"/>
    <w:rsid w:val="00860138"/>
    <w:rsid w:val="00860194"/>
    <w:rsid w:val="00860473"/>
    <w:rsid w:val="008605E7"/>
    <w:rsid w:val="00860A9B"/>
    <w:rsid w:val="00860E8A"/>
    <w:rsid w:val="00860EB4"/>
    <w:rsid w:val="008614A4"/>
    <w:rsid w:val="00861570"/>
    <w:rsid w:val="008617FA"/>
    <w:rsid w:val="00861840"/>
    <w:rsid w:val="00861E9B"/>
    <w:rsid w:val="00862019"/>
    <w:rsid w:val="00862458"/>
    <w:rsid w:val="0086261F"/>
    <w:rsid w:val="008627CA"/>
    <w:rsid w:val="0086287C"/>
    <w:rsid w:val="00862F58"/>
    <w:rsid w:val="008635C5"/>
    <w:rsid w:val="008640A9"/>
    <w:rsid w:val="0086410C"/>
    <w:rsid w:val="00864539"/>
    <w:rsid w:val="008645F2"/>
    <w:rsid w:val="0086468E"/>
    <w:rsid w:val="00864738"/>
    <w:rsid w:val="008647B2"/>
    <w:rsid w:val="00864807"/>
    <w:rsid w:val="00864953"/>
    <w:rsid w:val="00864A70"/>
    <w:rsid w:val="00865055"/>
    <w:rsid w:val="008656F0"/>
    <w:rsid w:val="0086589F"/>
    <w:rsid w:val="00865EDE"/>
    <w:rsid w:val="00865F34"/>
    <w:rsid w:val="0086681F"/>
    <w:rsid w:val="00866A1E"/>
    <w:rsid w:val="00866B49"/>
    <w:rsid w:val="00866DC1"/>
    <w:rsid w:val="00866F45"/>
    <w:rsid w:val="00867105"/>
    <w:rsid w:val="00867556"/>
    <w:rsid w:val="008675A9"/>
    <w:rsid w:val="00867A41"/>
    <w:rsid w:val="00867AD6"/>
    <w:rsid w:val="008700E8"/>
    <w:rsid w:val="008715F0"/>
    <w:rsid w:val="008718C6"/>
    <w:rsid w:val="0087245F"/>
    <w:rsid w:val="00872E2C"/>
    <w:rsid w:val="008734DE"/>
    <w:rsid w:val="00873EDF"/>
    <w:rsid w:val="0087425B"/>
    <w:rsid w:val="008742E5"/>
    <w:rsid w:val="0087457A"/>
    <w:rsid w:val="008745FC"/>
    <w:rsid w:val="00874B6D"/>
    <w:rsid w:val="00874ED0"/>
    <w:rsid w:val="008752D2"/>
    <w:rsid w:val="00875318"/>
    <w:rsid w:val="00875CD4"/>
    <w:rsid w:val="00875DD1"/>
    <w:rsid w:val="00875E68"/>
    <w:rsid w:val="00876A71"/>
    <w:rsid w:val="00877093"/>
    <w:rsid w:val="00877534"/>
    <w:rsid w:val="00877825"/>
    <w:rsid w:val="00877923"/>
    <w:rsid w:val="00877FF6"/>
    <w:rsid w:val="0088018B"/>
    <w:rsid w:val="00880A9B"/>
    <w:rsid w:val="008810B2"/>
    <w:rsid w:val="008810FA"/>
    <w:rsid w:val="008816FB"/>
    <w:rsid w:val="008817F4"/>
    <w:rsid w:val="00881801"/>
    <w:rsid w:val="0088238C"/>
    <w:rsid w:val="0088243C"/>
    <w:rsid w:val="00882747"/>
    <w:rsid w:val="00883638"/>
    <w:rsid w:val="0088436D"/>
    <w:rsid w:val="00884A5F"/>
    <w:rsid w:val="00884AF8"/>
    <w:rsid w:val="00884C68"/>
    <w:rsid w:val="008856B9"/>
    <w:rsid w:val="008858FB"/>
    <w:rsid w:val="00885915"/>
    <w:rsid w:val="00885D6E"/>
    <w:rsid w:val="008862C5"/>
    <w:rsid w:val="008863F5"/>
    <w:rsid w:val="008864FF"/>
    <w:rsid w:val="008865A3"/>
    <w:rsid w:val="00886D2B"/>
    <w:rsid w:val="00887113"/>
    <w:rsid w:val="0088718E"/>
    <w:rsid w:val="00887483"/>
    <w:rsid w:val="008879E8"/>
    <w:rsid w:val="008903FA"/>
    <w:rsid w:val="00890C75"/>
    <w:rsid w:val="00890DA3"/>
    <w:rsid w:val="0089121B"/>
    <w:rsid w:val="008914BA"/>
    <w:rsid w:val="00891A9F"/>
    <w:rsid w:val="00891C7D"/>
    <w:rsid w:val="0089224C"/>
    <w:rsid w:val="00892268"/>
    <w:rsid w:val="00892BC0"/>
    <w:rsid w:val="00892CF1"/>
    <w:rsid w:val="00893AC9"/>
    <w:rsid w:val="00893BD7"/>
    <w:rsid w:val="008940ED"/>
    <w:rsid w:val="0089419E"/>
    <w:rsid w:val="008941CD"/>
    <w:rsid w:val="0089451E"/>
    <w:rsid w:val="00894790"/>
    <w:rsid w:val="008947D3"/>
    <w:rsid w:val="008949EA"/>
    <w:rsid w:val="00894BC7"/>
    <w:rsid w:val="00894CB1"/>
    <w:rsid w:val="00894FA7"/>
    <w:rsid w:val="00896CDD"/>
    <w:rsid w:val="00896DBF"/>
    <w:rsid w:val="0089719D"/>
    <w:rsid w:val="008979B1"/>
    <w:rsid w:val="00897DF2"/>
    <w:rsid w:val="008A06E8"/>
    <w:rsid w:val="008A0ECD"/>
    <w:rsid w:val="008A0F7C"/>
    <w:rsid w:val="008A0FB2"/>
    <w:rsid w:val="008A15E5"/>
    <w:rsid w:val="008A168D"/>
    <w:rsid w:val="008A199C"/>
    <w:rsid w:val="008A1A83"/>
    <w:rsid w:val="008A1EC9"/>
    <w:rsid w:val="008A2830"/>
    <w:rsid w:val="008A2E03"/>
    <w:rsid w:val="008A3389"/>
    <w:rsid w:val="008A35DA"/>
    <w:rsid w:val="008A3C03"/>
    <w:rsid w:val="008A42DB"/>
    <w:rsid w:val="008A45DE"/>
    <w:rsid w:val="008A4979"/>
    <w:rsid w:val="008A5267"/>
    <w:rsid w:val="008A5389"/>
    <w:rsid w:val="008A5730"/>
    <w:rsid w:val="008A605E"/>
    <w:rsid w:val="008A6770"/>
    <w:rsid w:val="008A6897"/>
    <w:rsid w:val="008A6DF8"/>
    <w:rsid w:val="008A7037"/>
    <w:rsid w:val="008A74B5"/>
    <w:rsid w:val="008A7BC8"/>
    <w:rsid w:val="008A7F15"/>
    <w:rsid w:val="008B0723"/>
    <w:rsid w:val="008B08E5"/>
    <w:rsid w:val="008B0B52"/>
    <w:rsid w:val="008B0BD9"/>
    <w:rsid w:val="008B1415"/>
    <w:rsid w:val="008B167D"/>
    <w:rsid w:val="008B1755"/>
    <w:rsid w:val="008B1EE9"/>
    <w:rsid w:val="008B2212"/>
    <w:rsid w:val="008B2328"/>
    <w:rsid w:val="008B24F8"/>
    <w:rsid w:val="008B2DC8"/>
    <w:rsid w:val="008B2EF6"/>
    <w:rsid w:val="008B377C"/>
    <w:rsid w:val="008B4003"/>
    <w:rsid w:val="008B41F9"/>
    <w:rsid w:val="008B4991"/>
    <w:rsid w:val="008B4A14"/>
    <w:rsid w:val="008B4DE9"/>
    <w:rsid w:val="008B4EDD"/>
    <w:rsid w:val="008B606B"/>
    <w:rsid w:val="008B66B4"/>
    <w:rsid w:val="008B68E1"/>
    <w:rsid w:val="008B6CE1"/>
    <w:rsid w:val="008B6E37"/>
    <w:rsid w:val="008B6EB2"/>
    <w:rsid w:val="008B6F10"/>
    <w:rsid w:val="008B701A"/>
    <w:rsid w:val="008B72EC"/>
    <w:rsid w:val="008B73D5"/>
    <w:rsid w:val="008B78DB"/>
    <w:rsid w:val="008B7C6B"/>
    <w:rsid w:val="008C03B9"/>
    <w:rsid w:val="008C0656"/>
    <w:rsid w:val="008C082A"/>
    <w:rsid w:val="008C0F5D"/>
    <w:rsid w:val="008C1071"/>
    <w:rsid w:val="008C13DB"/>
    <w:rsid w:val="008C1541"/>
    <w:rsid w:val="008C1D2D"/>
    <w:rsid w:val="008C21A2"/>
    <w:rsid w:val="008C32EF"/>
    <w:rsid w:val="008C36A7"/>
    <w:rsid w:val="008C3B26"/>
    <w:rsid w:val="008C3E96"/>
    <w:rsid w:val="008C3ECA"/>
    <w:rsid w:val="008C4F1D"/>
    <w:rsid w:val="008C5088"/>
    <w:rsid w:val="008C5C92"/>
    <w:rsid w:val="008C605C"/>
    <w:rsid w:val="008C6BE3"/>
    <w:rsid w:val="008C7491"/>
    <w:rsid w:val="008C7755"/>
    <w:rsid w:val="008C7BF8"/>
    <w:rsid w:val="008D0520"/>
    <w:rsid w:val="008D09AD"/>
    <w:rsid w:val="008D09B7"/>
    <w:rsid w:val="008D0C1C"/>
    <w:rsid w:val="008D0D89"/>
    <w:rsid w:val="008D115E"/>
    <w:rsid w:val="008D1443"/>
    <w:rsid w:val="008D14FF"/>
    <w:rsid w:val="008D1515"/>
    <w:rsid w:val="008D1A28"/>
    <w:rsid w:val="008D1A62"/>
    <w:rsid w:val="008D1C99"/>
    <w:rsid w:val="008D2A3C"/>
    <w:rsid w:val="008D3336"/>
    <w:rsid w:val="008D34BD"/>
    <w:rsid w:val="008D34C5"/>
    <w:rsid w:val="008D37F5"/>
    <w:rsid w:val="008D3803"/>
    <w:rsid w:val="008D3A5B"/>
    <w:rsid w:val="008D3B7A"/>
    <w:rsid w:val="008D5592"/>
    <w:rsid w:val="008D5CA6"/>
    <w:rsid w:val="008D6437"/>
    <w:rsid w:val="008D6E09"/>
    <w:rsid w:val="008D6F61"/>
    <w:rsid w:val="008D7220"/>
    <w:rsid w:val="008D74E8"/>
    <w:rsid w:val="008E0033"/>
    <w:rsid w:val="008E010E"/>
    <w:rsid w:val="008E0381"/>
    <w:rsid w:val="008E048A"/>
    <w:rsid w:val="008E06B7"/>
    <w:rsid w:val="008E087A"/>
    <w:rsid w:val="008E0ACD"/>
    <w:rsid w:val="008E132A"/>
    <w:rsid w:val="008E19A7"/>
    <w:rsid w:val="008E1ABE"/>
    <w:rsid w:val="008E1D94"/>
    <w:rsid w:val="008E2111"/>
    <w:rsid w:val="008E2422"/>
    <w:rsid w:val="008E28B9"/>
    <w:rsid w:val="008E28EB"/>
    <w:rsid w:val="008E29B2"/>
    <w:rsid w:val="008E36AF"/>
    <w:rsid w:val="008E36FB"/>
    <w:rsid w:val="008E3CBF"/>
    <w:rsid w:val="008E3DEC"/>
    <w:rsid w:val="008E3FCC"/>
    <w:rsid w:val="008E40A0"/>
    <w:rsid w:val="008E4932"/>
    <w:rsid w:val="008E499E"/>
    <w:rsid w:val="008E4C81"/>
    <w:rsid w:val="008E4C86"/>
    <w:rsid w:val="008E5B01"/>
    <w:rsid w:val="008E5F72"/>
    <w:rsid w:val="008E5F74"/>
    <w:rsid w:val="008E60DC"/>
    <w:rsid w:val="008E6352"/>
    <w:rsid w:val="008E675A"/>
    <w:rsid w:val="008E7293"/>
    <w:rsid w:val="008F07EB"/>
    <w:rsid w:val="008F0A00"/>
    <w:rsid w:val="008F0CAC"/>
    <w:rsid w:val="008F13D2"/>
    <w:rsid w:val="008F26EB"/>
    <w:rsid w:val="008F2866"/>
    <w:rsid w:val="008F2FD3"/>
    <w:rsid w:val="008F398A"/>
    <w:rsid w:val="008F40BE"/>
    <w:rsid w:val="008F41E7"/>
    <w:rsid w:val="008F4491"/>
    <w:rsid w:val="008F4518"/>
    <w:rsid w:val="008F4536"/>
    <w:rsid w:val="008F484A"/>
    <w:rsid w:val="008F53AB"/>
    <w:rsid w:val="008F5988"/>
    <w:rsid w:val="008F6EB5"/>
    <w:rsid w:val="008F70E0"/>
    <w:rsid w:val="008F7306"/>
    <w:rsid w:val="008F7DC8"/>
    <w:rsid w:val="008F7F6D"/>
    <w:rsid w:val="00900540"/>
    <w:rsid w:val="009009A4"/>
    <w:rsid w:val="00900AA8"/>
    <w:rsid w:val="00900BF3"/>
    <w:rsid w:val="009013FB"/>
    <w:rsid w:val="009018B9"/>
    <w:rsid w:val="00901C3B"/>
    <w:rsid w:val="00901D57"/>
    <w:rsid w:val="0090211E"/>
    <w:rsid w:val="00902831"/>
    <w:rsid w:val="00902B4D"/>
    <w:rsid w:val="00902D62"/>
    <w:rsid w:val="0090364A"/>
    <w:rsid w:val="00903E4C"/>
    <w:rsid w:val="00903FCA"/>
    <w:rsid w:val="00904264"/>
    <w:rsid w:val="00904D4E"/>
    <w:rsid w:val="009051AE"/>
    <w:rsid w:val="00905385"/>
    <w:rsid w:val="00905413"/>
    <w:rsid w:val="009054C1"/>
    <w:rsid w:val="00905625"/>
    <w:rsid w:val="00905E77"/>
    <w:rsid w:val="00905F30"/>
    <w:rsid w:val="00906337"/>
    <w:rsid w:val="00906C63"/>
    <w:rsid w:val="00907217"/>
    <w:rsid w:val="00907815"/>
    <w:rsid w:val="00907A4A"/>
    <w:rsid w:val="00907BA9"/>
    <w:rsid w:val="00907D86"/>
    <w:rsid w:val="0091010E"/>
    <w:rsid w:val="009106EF"/>
    <w:rsid w:val="0091083B"/>
    <w:rsid w:val="00911293"/>
    <w:rsid w:val="009117C1"/>
    <w:rsid w:val="00911F2F"/>
    <w:rsid w:val="00911FED"/>
    <w:rsid w:val="00912310"/>
    <w:rsid w:val="00912AD9"/>
    <w:rsid w:val="00912FA1"/>
    <w:rsid w:val="0091309F"/>
    <w:rsid w:val="009142A1"/>
    <w:rsid w:val="0091433F"/>
    <w:rsid w:val="00914CE7"/>
    <w:rsid w:val="00914F13"/>
    <w:rsid w:val="00916FE9"/>
    <w:rsid w:val="009170B0"/>
    <w:rsid w:val="009173B6"/>
    <w:rsid w:val="0091762F"/>
    <w:rsid w:val="0091765B"/>
    <w:rsid w:val="00917AC5"/>
    <w:rsid w:val="00917C21"/>
    <w:rsid w:val="00920BE1"/>
    <w:rsid w:val="00920DCB"/>
    <w:rsid w:val="00920E03"/>
    <w:rsid w:val="00921149"/>
    <w:rsid w:val="009213BB"/>
    <w:rsid w:val="00921D1F"/>
    <w:rsid w:val="00921D67"/>
    <w:rsid w:val="0092209F"/>
    <w:rsid w:val="009223B6"/>
    <w:rsid w:val="0092249B"/>
    <w:rsid w:val="00922680"/>
    <w:rsid w:val="00922D8F"/>
    <w:rsid w:val="00923306"/>
    <w:rsid w:val="00923D22"/>
    <w:rsid w:val="00923DA6"/>
    <w:rsid w:val="009240D5"/>
    <w:rsid w:val="00924475"/>
    <w:rsid w:val="00924477"/>
    <w:rsid w:val="009245EE"/>
    <w:rsid w:val="009248D1"/>
    <w:rsid w:val="00925952"/>
    <w:rsid w:val="00925BD7"/>
    <w:rsid w:val="00925C9D"/>
    <w:rsid w:val="00925E14"/>
    <w:rsid w:val="00925EE7"/>
    <w:rsid w:val="009263B9"/>
    <w:rsid w:val="0092693A"/>
    <w:rsid w:val="00926C24"/>
    <w:rsid w:val="00926E7F"/>
    <w:rsid w:val="00926F2F"/>
    <w:rsid w:val="009275FB"/>
    <w:rsid w:val="00927C1F"/>
    <w:rsid w:val="0093068F"/>
    <w:rsid w:val="00930696"/>
    <w:rsid w:val="009306D9"/>
    <w:rsid w:val="009306ED"/>
    <w:rsid w:val="00930FF8"/>
    <w:rsid w:val="00930FFD"/>
    <w:rsid w:val="00931C6D"/>
    <w:rsid w:val="00931E94"/>
    <w:rsid w:val="00931FF4"/>
    <w:rsid w:val="0093204C"/>
    <w:rsid w:val="009327A6"/>
    <w:rsid w:val="009329B2"/>
    <w:rsid w:val="00933065"/>
    <w:rsid w:val="009330E5"/>
    <w:rsid w:val="00933268"/>
    <w:rsid w:val="00933B9C"/>
    <w:rsid w:val="00933EEA"/>
    <w:rsid w:val="00933F18"/>
    <w:rsid w:val="00934205"/>
    <w:rsid w:val="00934604"/>
    <w:rsid w:val="0093562B"/>
    <w:rsid w:val="009358AC"/>
    <w:rsid w:val="009364A1"/>
    <w:rsid w:val="009369FD"/>
    <w:rsid w:val="00936B2F"/>
    <w:rsid w:val="00936BE6"/>
    <w:rsid w:val="00936C40"/>
    <w:rsid w:val="00936CFC"/>
    <w:rsid w:val="00937642"/>
    <w:rsid w:val="00937BF9"/>
    <w:rsid w:val="009401C2"/>
    <w:rsid w:val="00940283"/>
    <w:rsid w:val="0094092C"/>
    <w:rsid w:val="00940AB5"/>
    <w:rsid w:val="00940EAC"/>
    <w:rsid w:val="00940EF8"/>
    <w:rsid w:val="00941047"/>
    <w:rsid w:val="009416B0"/>
    <w:rsid w:val="00941A18"/>
    <w:rsid w:val="00941A5B"/>
    <w:rsid w:val="00941DDE"/>
    <w:rsid w:val="00942506"/>
    <w:rsid w:val="00942A03"/>
    <w:rsid w:val="009440AB"/>
    <w:rsid w:val="00944243"/>
    <w:rsid w:val="009443B8"/>
    <w:rsid w:val="0094440B"/>
    <w:rsid w:val="00944791"/>
    <w:rsid w:val="00944E20"/>
    <w:rsid w:val="00945897"/>
    <w:rsid w:val="00945942"/>
    <w:rsid w:val="00945ACB"/>
    <w:rsid w:val="00945B78"/>
    <w:rsid w:val="00946131"/>
    <w:rsid w:val="00946154"/>
    <w:rsid w:val="00946252"/>
    <w:rsid w:val="0094667B"/>
    <w:rsid w:val="00946BAC"/>
    <w:rsid w:val="0094737D"/>
    <w:rsid w:val="009478FA"/>
    <w:rsid w:val="00947AA7"/>
    <w:rsid w:val="00947E65"/>
    <w:rsid w:val="00947F4F"/>
    <w:rsid w:val="00950D58"/>
    <w:rsid w:val="00950FAD"/>
    <w:rsid w:val="00951488"/>
    <w:rsid w:val="00951ADB"/>
    <w:rsid w:val="00951BF5"/>
    <w:rsid w:val="00951DD5"/>
    <w:rsid w:val="009521D1"/>
    <w:rsid w:val="009521DA"/>
    <w:rsid w:val="009523E2"/>
    <w:rsid w:val="009529A2"/>
    <w:rsid w:val="00952A71"/>
    <w:rsid w:val="00952DFA"/>
    <w:rsid w:val="009531FC"/>
    <w:rsid w:val="009533F2"/>
    <w:rsid w:val="00954208"/>
    <w:rsid w:val="009545EB"/>
    <w:rsid w:val="00954CBE"/>
    <w:rsid w:val="00955160"/>
    <w:rsid w:val="009552E1"/>
    <w:rsid w:val="009553E6"/>
    <w:rsid w:val="009563FF"/>
    <w:rsid w:val="00956D09"/>
    <w:rsid w:val="009573AD"/>
    <w:rsid w:val="009577C0"/>
    <w:rsid w:val="00957888"/>
    <w:rsid w:val="009578BB"/>
    <w:rsid w:val="009579E8"/>
    <w:rsid w:val="00957B48"/>
    <w:rsid w:val="00957D26"/>
    <w:rsid w:val="00957F54"/>
    <w:rsid w:val="00960781"/>
    <w:rsid w:val="009609E6"/>
    <w:rsid w:val="00960CEA"/>
    <w:rsid w:val="00960D48"/>
    <w:rsid w:val="009610F9"/>
    <w:rsid w:val="00961293"/>
    <w:rsid w:val="009614A9"/>
    <w:rsid w:val="009618DB"/>
    <w:rsid w:val="00961D71"/>
    <w:rsid w:val="00961F37"/>
    <w:rsid w:val="00961F48"/>
    <w:rsid w:val="0096205F"/>
    <w:rsid w:val="00962387"/>
    <w:rsid w:val="00962924"/>
    <w:rsid w:val="00962C88"/>
    <w:rsid w:val="0096341F"/>
    <w:rsid w:val="009643D0"/>
    <w:rsid w:val="0096456B"/>
    <w:rsid w:val="0096472D"/>
    <w:rsid w:val="009647F3"/>
    <w:rsid w:val="00964801"/>
    <w:rsid w:val="009648EA"/>
    <w:rsid w:val="00964B7C"/>
    <w:rsid w:val="009652CF"/>
    <w:rsid w:val="0096596E"/>
    <w:rsid w:val="00965B91"/>
    <w:rsid w:val="009667C8"/>
    <w:rsid w:val="00966A37"/>
    <w:rsid w:val="00967247"/>
    <w:rsid w:val="00967313"/>
    <w:rsid w:val="00967555"/>
    <w:rsid w:val="009677EA"/>
    <w:rsid w:val="00970288"/>
    <w:rsid w:val="0097035B"/>
    <w:rsid w:val="0097067F"/>
    <w:rsid w:val="00970A5C"/>
    <w:rsid w:val="00970EA8"/>
    <w:rsid w:val="009712EC"/>
    <w:rsid w:val="009715B4"/>
    <w:rsid w:val="009715C7"/>
    <w:rsid w:val="009719D2"/>
    <w:rsid w:val="00972352"/>
    <w:rsid w:val="0097275A"/>
    <w:rsid w:val="00972935"/>
    <w:rsid w:val="00972AD7"/>
    <w:rsid w:val="0097324C"/>
    <w:rsid w:val="009736DE"/>
    <w:rsid w:val="009739B4"/>
    <w:rsid w:val="00973C4B"/>
    <w:rsid w:val="00973C9A"/>
    <w:rsid w:val="009740A0"/>
    <w:rsid w:val="009741E7"/>
    <w:rsid w:val="00974472"/>
    <w:rsid w:val="009745FA"/>
    <w:rsid w:val="009748BA"/>
    <w:rsid w:val="00974B3D"/>
    <w:rsid w:val="00974EC6"/>
    <w:rsid w:val="00974EDB"/>
    <w:rsid w:val="0097511E"/>
    <w:rsid w:val="00975670"/>
    <w:rsid w:val="00976734"/>
    <w:rsid w:val="00976F1E"/>
    <w:rsid w:val="00976F26"/>
    <w:rsid w:val="00977D3A"/>
    <w:rsid w:val="00980377"/>
    <w:rsid w:val="00980692"/>
    <w:rsid w:val="009806B9"/>
    <w:rsid w:val="00980962"/>
    <w:rsid w:val="00980A7F"/>
    <w:rsid w:val="0098109A"/>
    <w:rsid w:val="009811E1"/>
    <w:rsid w:val="00981493"/>
    <w:rsid w:val="009816B7"/>
    <w:rsid w:val="00981727"/>
    <w:rsid w:val="0098172F"/>
    <w:rsid w:val="00981D41"/>
    <w:rsid w:val="00982259"/>
    <w:rsid w:val="0098263A"/>
    <w:rsid w:val="0098267D"/>
    <w:rsid w:val="0098293B"/>
    <w:rsid w:val="00982948"/>
    <w:rsid w:val="00982DB4"/>
    <w:rsid w:val="00983F1F"/>
    <w:rsid w:val="00983F27"/>
    <w:rsid w:val="009849DB"/>
    <w:rsid w:val="00984A54"/>
    <w:rsid w:val="00984D54"/>
    <w:rsid w:val="00984EA8"/>
    <w:rsid w:val="00985401"/>
    <w:rsid w:val="009857F1"/>
    <w:rsid w:val="00985B32"/>
    <w:rsid w:val="009867D8"/>
    <w:rsid w:val="00987531"/>
    <w:rsid w:val="009875BA"/>
    <w:rsid w:val="00987927"/>
    <w:rsid w:val="00990405"/>
    <w:rsid w:val="00990859"/>
    <w:rsid w:val="009908D7"/>
    <w:rsid w:val="00990C95"/>
    <w:rsid w:val="009915C2"/>
    <w:rsid w:val="00991A37"/>
    <w:rsid w:val="00992225"/>
    <w:rsid w:val="009924B4"/>
    <w:rsid w:val="009926A7"/>
    <w:rsid w:val="00992BD3"/>
    <w:rsid w:val="0099307D"/>
    <w:rsid w:val="0099309B"/>
    <w:rsid w:val="00993121"/>
    <w:rsid w:val="009931A4"/>
    <w:rsid w:val="009934E6"/>
    <w:rsid w:val="009941B3"/>
    <w:rsid w:val="009945FD"/>
    <w:rsid w:val="00994669"/>
    <w:rsid w:val="00994AB2"/>
    <w:rsid w:val="009953FE"/>
    <w:rsid w:val="0099543C"/>
    <w:rsid w:val="0099573D"/>
    <w:rsid w:val="00995764"/>
    <w:rsid w:val="00995928"/>
    <w:rsid w:val="00995FC8"/>
    <w:rsid w:val="00996328"/>
    <w:rsid w:val="009968E1"/>
    <w:rsid w:val="00996ADB"/>
    <w:rsid w:val="009973BE"/>
    <w:rsid w:val="009974A4"/>
    <w:rsid w:val="00997969"/>
    <w:rsid w:val="00997B52"/>
    <w:rsid w:val="00997D92"/>
    <w:rsid w:val="00997F52"/>
    <w:rsid w:val="009A0ADC"/>
    <w:rsid w:val="009A1162"/>
    <w:rsid w:val="009A15E1"/>
    <w:rsid w:val="009A1743"/>
    <w:rsid w:val="009A1E23"/>
    <w:rsid w:val="009A2C64"/>
    <w:rsid w:val="009A308E"/>
    <w:rsid w:val="009A3B29"/>
    <w:rsid w:val="009A3B95"/>
    <w:rsid w:val="009A3D66"/>
    <w:rsid w:val="009A3E12"/>
    <w:rsid w:val="009A41D2"/>
    <w:rsid w:val="009A4236"/>
    <w:rsid w:val="009A4502"/>
    <w:rsid w:val="009A4811"/>
    <w:rsid w:val="009A4B22"/>
    <w:rsid w:val="009A4C52"/>
    <w:rsid w:val="009A4CAE"/>
    <w:rsid w:val="009A4CD5"/>
    <w:rsid w:val="009A5463"/>
    <w:rsid w:val="009A5B92"/>
    <w:rsid w:val="009A6071"/>
    <w:rsid w:val="009A63F4"/>
    <w:rsid w:val="009A689E"/>
    <w:rsid w:val="009A6C92"/>
    <w:rsid w:val="009A789C"/>
    <w:rsid w:val="009A7984"/>
    <w:rsid w:val="009A7B7B"/>
    <w:rsid w:val="009A7C73"/>
    <w:rsid w:val="009A7ED9"/>
    <w:rsid w:val="009A7F7F"/>
    <w:rsid w:val="009B019C"/>
    <w:rsid w:val="009B06B1"/>
    <w:rsid w:val="009B0C7B"/>
    <w:rsid w:val="009B1537"/>
    <w:rsid w:val="009B15D6"/>
    <w:rsid w:val="009B1A2F"/>
    <w:rsid w:val="009B21E6"/>
    <w:rsid w:val="009B27D6"/>
    <w:rsid w:val="009B286F"/>
    <w:rsid w:val="009B2AEF"/>
    <w:rsid w:val="009B2C89"/>
    <w:rsid w:val="009B2D9B"/>
    <w:rsid w:val="009B2DD0"/>
    <w:rsid w:val="009B33ED"/>
    <w:rsid w:val="009B3FA4"/>
    <w:rsid w:val="009B4132"/>
    <w:rsid w:val="009B4373"/>
    <w:rsid w:val="009B471D"/>
    <w:rsid w:val="009B4B27"/>
    <w:rsid w:val="009B4F87"/>
    <w:rsid w:val="009B564D"/>
    <w:rsid w:val="009B5BB6"/>
    <w:rsid w:val="009B5BC0"/>
    <w:rsid w:val="009B5F9B"/>
    <w:rsid w:val="009B603D"/>
    <w:rsid w:val="009B684A"/>
    <w:rsid w:val="009B6D5C"/>
    <w:rsid w:val="009B6F6D"/>
    <w:rsid w:val="009B7004"/>
    <w:rsid w:val="009B71A7"/>
    <w:rsid w:val="009B7217"/>
    <w:rsid w:val="009B7F7F"/>
    <w:rsid w:val="009C01CC"/>
    <w:rsid w:val="009C1009"/>
    <w:rsid w:val="009C170F"/>
    <w:rsid w:val="009C18BD"/>
    <w:rsid w:val="009C1B20"/>
    <w:rsid w:val="009C2107"/>
    <w:rsid w:val="009C21D9"/>
    <w:rsid w:val="009C2522"/>
    <w:rsid w:val="009C27EB"/>
    <w:rsid w:val="009C28B5"/>
    <w:rsid w:val="009C2B4E"/>
    <w:rsid w:val="009C2BAA"/>
    <w:rsid w:val="009C2D73"/>
    <w:rsid w:val="009C31EB"/>
    <w:rsid w:val="009C35D4"/>
    <w:rsid w:val="009C3A7F"/>
    <w:rsid w:val="009C474E"/>
    <w:rsid w:val="009C4914"/>
    <w:rsid w:val="009C4B69"/>
    <w:rsid w:val="009C4E14"/>
    <w:rsid w:val="009C51E9"/>
    <w:rsid w:val="009C5351"/>
    <w:rsid w:val="009C5634"/>
    <w:rsid w:val="009C583F"/>
    <w:rsid w:val="009C58EA"/>
    <w:rsid w:val="009C5D61"/>
    <w:rsid w:val="009C5D6A"/>
    <w:rsid w:val="009C669C"/>
    <w:rsid w:val="009C676C"/>
    <w:rsid w:val="009C68A0"/>
    <w:rsid w:val="009C7F18"/>
    <w:rsid w:val="009C7FDB"/>
    <w:rsid w:val="009D008E"/>
    <w:rsid w:val="009D00B4"/>
    <w:rsid w:val="009D027A"/>
    <w:rsid w:val="009D05C1"/>
    <w:rsid w:val="009D0658"/>
    <w:rsid w:val="009D1216"/>
    <w:rsid w:val="009D15D2"/>
    <w:rsid w:val="009D18DA"/>
    <w:rsid w:val="009D199C"/>
    <w:rsid w:val="009D1B82"/>
    <w:rsid w:val="009D2599"/>
    <w:rsid w:val="009D25A0"/>
    <w:rsid w:val="009D30EE"/>
    <w:rsid w:val="009D3366"/>
    <w:rsid w:val="009D34C7"/>
    <w:rsid w:val="009D3A06"/>
    <w:rsid w:val="009D3F0E"/>
    <w:rsid w:val="009D402D"/>
    <w:rsid w:val="009D45EE"/>
    <w:rsid w:val="009D4717"/>
    <w:rsid w:val="009D4DDA"/>
    <w:rsid w:val="009D4FAD"/>
    <w:rsid w:val="009D531B"/>
    <w:rsid w:val="009D5D31"/>
    <w:rsid w:val="009D60C0"/>
    <w:rsid w:val="009D61D6"/>
    <w:rsid w:val="009D635B"/>
    <w:rsid w:val="009D63B7"/>
    <w:rsid w:val="009D6E6B"/>
    <w:rsid w:val="009D72B0"/>
    <w:rsid w:val="009D7C90"/>
    <w:rsid w:val="009E02E7"/>
    <w:rsid w:val="009E0388"/>
    <w:rsid w:val="009E0745"/>
    <w:rsid w:val="009E0879"/>
    <w:rsid w:val="009E0A4C"/>
    <w:rsid w:val="009E0C03"/>
    <w:rsid w:val="009E0E49"/>
    <w:rsid w:val="009E1328"/>
    <w:rsid w:val="009E14EC"/>
    <w:rsid w:val="009E1788"/>
    <w:rsid w:val="009E1B94"/>
    <w:rsid w:val="009E1EC1"/>
    <w:rsid w:val="009E2007"/>
    <w:rsid w:val="009E220B"/>
    <w:rsid w:val="009E26EB"/>
    <w:rsid w:val="009E2BC5"/>
    <w:rsid w:val="009E3018"/>
    <w:rsid w:val="009E3982"/>
    <w:rsid w:val="009E39E5"/>
    <w:rsid w:val="009E3A43"/>
    <w:rsid w:val="009E3A5A"/>
    <w:rsid w:val="009E3C23"/>
    <w:rsid w:val="009E3DC4"/>
    <w:rsid w:val="009E41AF"/>
    <w:rsid w:val="009E4BFB"/>
    <w:rsid w:val="009E5A6C"/>
    <w:rsid w:val="009E5CF9"/>
    <w:rsid w:val="009E5D8C"/>
    <w:rsid w:val="009E637D"/>
    <w:rsid w:val="009E6511"/>
    <w:rsid w:val="009E6AC8"/>
    <w:rsid w:val="009E6BA6"/>
    <w:rsid w:val="009E6CEC"/>
    <w:rsid w:val="009E6DBA"/>
    <w:rsid w:val="009E7370"/>
    <w:rsid w:val="009E76E2"/>
    <w:rsid w:val="009E7825"/>
    <w:rsid w:val="009F0882"/>
    <w:rsid w:val="009F0C88"/>
    <w:rsid w:val="009F104E"/>
    <w:rsid w:val="009F17EB"/>
    <w:rsid w:val="009F1A08"/>
    <w:rsid w:val="009F1B89"/>
    <w:rsid w:val="009F1D2B"/>
    <w:rsid w:val="009F1F08"/>
    <w:rsid w:val="009F20A4"/>
    <w:rsid w:val="009F21DF"/>
    <w:rsid w:val="009F23A0"/>
    <w:rsid w:val="009F2561"/>
    <w:rsid w:val="009F28B9"/>
    <w:rsid w:val="009F2FB0"/>
    <w:rsid w:val="009F33CE"/>
    <w:rsid w:val="009F353A"/>
    <w:rsid w:val="009F3A92"/>
    <w:rsid w:val="009F3C7D"/>
    <w:rsid w:val="009F3E2C"/>
    <w:rsid w:val="009F444B"/>
    <w:rsid w:val="009F47F5"/>
    <w:rsid w:val="009F4D33"/>
    <w:rsid w:val="009F50DF"/>
    <w:rsid w:val="009F5B82"/>
    <w:rsid w:val="009F5C1F"/>
    <w:rsid w:val="009F5E63"/>
    <w:rsid w:val="009F627F"/>
    <w:rsid w:val="009F6503"/>
    <w:rsid w:val="009F6B20"/>
    <w:rsid w:val="009F742E"/>
    <w:rsid w:val="009F7545"/>
    <w:rsid w:val="00A00195"/>
    <w:rsid w:val="00A00E6F"/>
    <w:rsid w:val="00A01913"/>
    <w:rsid w:val="00A01B39"/>
    <w:rsid w:val="00A01D0C"/>
    <w:rsid w:val="00A01E1E"/>
    <w:rsid w:val="00A020B8"/>
    <w:rsid w:val="00A020BD"/>
    <w:rsid w:val="00A02319"/>
    <w:rsid w:val="00A0251A"/>
    <w:rsid w:val="00A027EC"/>
    <w:rsid w:val="00A02A77"/>
    <w:rsid w:val="00A02C30"/>
    <w:rsid w:val="00A02CE9"/>
    <w:rsid w:val="00A03312"/>
    <w:rsid w:val="00A033C9"/>
    <w:rsid w:val="00A03615"/>
    <w:rsid w:val="00A03BC1"/>
    <w:rsid w:val="00A03CB9"/>
    <w:rsid w:val="00A03CC9"/>
    <w:rsid w:val="00A040BB"/>
    <w:rsid w:val="00A04767"/>
    <w:rsid w:val="00A04CB3"/>
    <w:rsid w:val="00A04DB8"/>
    <w:rsid w:val="00A05418"/>
    <w:rsid w:val="00A05739"/>
    <w:rsid w:val="00A059F3"/>
    <w:rsid w:val="00A05EB7"/>
    <w:rsid w:val="00A065E1"/>
    <w:rsid w:val="00A06D8F"/>
    <w:rsid w:val="00A07019"/>
    <w:rsid w:val="00A07036"/>
    <w:rsid w:val="00A0709F"/>
    <w:rsid w:val="00A074DD"/>
    <w:rsid w:val="00A07A89"/>
    <w:rsid w:val="00A07EBD"/>
    <w:rsid w:val="00A10AED"/>
    <w:rsid w:val="00A10B6D"/>
    <w:rsid w:val="00A10F5C"/>
    <w:rsid w:val="00A11149"/>
    <w:rsid w:val="00A11472"/>
    <w:rsid w:val="00A11627"/>
    <w:rsid w:val="00A118DA"/>
    <w:rsid w:val="00A12233"/>
    <w:rsid w:val="00A12DC4"/>
    <w:rsid w:val="00A1347D"/>
    <w:rsid w:val="00A137EC"/>
    <w:rsid w:val="00A13D51"/>
    <w:rsid w:val="00A13E49"/>
    <w:rsid w:val="00A143B9"/>
    <w:rsid w:val="00A14568"/>
    <w:rsid w:val="00A145E4"/>
    <w:rsid w:val="00A146B0"/>
    <w:rsid w:val="00A14769"/>
    <w:rsid w:val="00A14B97"/>
    <w:rsid w:val="00A14DEF"/>
    <w:rsid w:val="00A15217"/>
    <w:rsid w:val="00A152CD"/>
    <w:rsid w:val="00A1535F"/>
    <w:rsid w:val="00A156AB"/>
    <w:rsid w:val="00A15BC1"/>
    <w:rsid w:val="00A15D9A"/>
    <w:rsid w:val="00A15FE2"/>
    <w:rsid w:val="00A17155"/>
    <w:rsid w:val="00A1770B"/>
    <w:rsid w:val="00A178E5"/>
    <w:rsid w:val="00A17FBD"/>
    <w:rsid w:val="00A201C3"/>
    <w:rsid w:val="00A20806"/>
    <w:rsid w:val="00A209E8"/>
    <w:rsid w:val="00A20AF2"/>
    <w:rsid w:val="00A20C0A"/>
    <w:rsid w:val="00A20E63"/>
    <w:rsid w:val="00A218FA"/>
    <w:rsid w:val="00A21EE5"/>
    <w:rsid w:val="00A22171"/>
    <w:rsid w:val="00A22203"/>
    <w:rsid w:val="00A22817"/>
    <w:rsid w:val="00A228D4"/>
    <w:rsid w:val="00A22C1A"/>
    <w:rsid w:val="00A22FAE"/>
    <w:rsid w:val="00A2328C"/>
    <w:rsid w:val="00A2394A"/>
    <w:rsid w:val="00A23E7D"/>
    <w:rsid w:val="00A23E8D"/>
    <w:rsid w:val="00A2422E"/>
    <w:rsid w:val="00A242E7"/>
    <w:rsid w:val="00A2449C"/>
    <w:rsid w:val="00A247A1"/>
    <w:rsid w:val="00A24AE6"/>
    <w:rsid w:val="00A24FBC"/>
    <w:rsid w:val="00A25BA4"/>
    <w:rsid w:val="00A25D9B"/>
    <w:rsid w:val="00A271C1"/>
    <w:rsid w:val="00A2725D"/>
    <w:rsid w:val="00A27D2F"/>
    <w:rsid w:val="00A30195"/>
    <w:rsid w:val="00A301E9"/>
    <w:rsid w:val="00A306C8"/>
    <w:rsid w:val="00A3078A"/>
    <w:rsid w:val="00A3137B"/>
    <w:rsid w:val="00A3145F"/>
    <w:rsid w:val="00A31D29"/>
    <w:rsid w:val="00A31F32"/>
    <w:rsid w:val="00A320F6"/>
    <w:rsid w:val="00A32276"/>
    <w:rsid w:val="00A32382"/>
    <w:rsid w:val="00A32A47"/>
    <w:rsid w:val="00A32D6D"/>
    <w:rsid w:val="00A32F65"/>
    <w:rsid w:val="00A3399F"/>
    <w:rsid w:val="00A33A49"/>
    <w:rsid w:val="00A3412C"/>
    <w:rsid w:val="00A3477E"/>
    <w:rsid w:val="00A34E2F"/>
    <w:rsid w:val="00A3562C"/>
    <w:rsid w:val="00A357F3"/>
    <w:rsid w:val="00A3602B"/>
    <w:rsid w:val="00A3649E"/>
    <w:rsid w:val="00A3654D"/>
    <w:rsid w:val="00A36869"/>
    <w:rsid w:val="00A36C08"/>
    <w:rsid w:val="00A36C6E"/>
    <w:rsid w:val="00A3739E"/>
    <w:rsid w:val="00A37606"/>
    <w:rsid w:val="00A377F4"/>
    <w:rsid w:val="00A37895"/>
    <w:rsid w:val="00A37CAB"/>
    <w:rsid w:val="00A37E13"/>
    <w:rsid w:val="00A4024F"/>
    <w:rsid w:val="00A40A35"/>
    <w:rsid w:val="00A40F3C"/>
    <w:rsid w:val="00A40FA3"/>
    <w:rsid w:val="00A41291"/>
    <w:rsid w:val="00A414F0"/>
    <w:rsid w:val="00A41E37"/>
    <w:rsid w:val="00A41F8A"/>
    <w:rsid w:val="00A422C5"/>
    <w:rsid w:val="00A424D1"/>
    <w:rsid w:val="00A42667"/>
    <w:rsid w:val="00A426BC"/>
    <w:rsid w:val="00A426D8"/>
    <w:rsid w:val="00A4280B"/>
    <w:rsid w:val="00A42A06"/>
    <w:rsid w:val="00A43887"/>
    <w:rsid w:val="00A43C91"/>
    <w:rsid w:val="00A43DA1"/>
    <w:rsid w:val="00A43DF0"/>
    <w:rsid w:val="00A43E58"/>
    <w:rsid w:val="00A4410E"/>
    <w:rsid w:val="00A4490E"/>
    <w:rsid w:val="00A44A80"/>
    <w:rsid w:val="00A44AAA"/>
    <w:rsid w:val="00A44DE1"/>
    <w:rsid w:val="00A45906"/>
    <w:rsid w:val="00A45C50"/>
    <w:rsid w:val="00A463C2"/>
    <w:rsid w:val="00A4696C"/>
    <w:rsid w:val="00A46F88"/>
    <w:rsid w:val="00A46FC4"/>
    <w:rsid w:val="00A471DF"/>
    <w:rsid w:val="00A47652"/>
    <w:rsid w:val="00A47A20"/>
    <w:rsid w:val="00A47A38"/>
    <w:rsid w:val="00A504AE"/>
    <w:rsid w:val="00A50801"/>
    <w:rsid w:val="00A50A04"/>
    <w:rsid w:val="00A50CC5"/>
    <w:rsid w:val="00A50FA8"/>
    <w:rsid w:val="00A515E0"/>
    <w:rsid w:val="00A516D2"/>
    <w:rsid w:val="00A52A10"/>
    <w:rsid w:val="00A535C9"/>
    <w:rsid w:val="00A537FB"/>
    <w:rsid w:val="00A538AF"/>
    <w:rsid w:val="00A53CE8"/>
    <w:rsid w:val="00A53D7D"/>
    <w:rsid w:val="00A54119"/>
    <w:rsid w:val="00A54271"/>
    <w:rsid w:val="00A54886"/>
    <w:rsid w:val="00A54E26"/>
    <w:rsid w:val="00A551C0"/>
    <w:rsid w:val="00A558DD"/>
    <w:rsid w:val="00A5628B"/>
    <w:rsid w:val="00A56832"/>
    <w:rsid w:val="00A5710A"/>
    <w:rsid w:val="00A571EA"/>
    <w:rsid w:val="00A576EE"/>
    <w:rsid w:val="00A5794A"/>
    <w:rsid w:val="00A57A16"/>
    <w:rsid w:val="00A604BD"/>
    <w:rsid w:val="00A608BB"/>
    <w:rsid w:val="00A6136B"/>
    <w:rsid w:val="00A620F9"/>
    <w:rsid w:val="00A627A1"/>
    <w:rsid w:val="00A629AB"/>
    <w:rsid w:val="00A630C5"/>
    <w:rsid w:val="00A63B68"/>
    <w:rsid w:val="00A63DBF"/>
    <w:rsid w:val="00A6415D"/>
    <w:rsid w:val="00A643CA"/>
    <w:rsid w:val="00A6477D"/>
    <w:rsid w:val="00A647CD"/>
    <w:rsid w:val="00A64AFE"/>
    <w:rsid w:val="00A64D6D"/>
    <w:rsid w:val="00A64EA5"/>
    <w:rsid w:val="00A64ED0"/>
    <w:rsid w:val="00A650EE"/>
    <w:rsid w:val="00A6618B"/>
    <w:rsid w:val="00A669D0"/>
    <w:rsid w:val="00A66FDC"/>
    <w:rsid w:val="00A670ED"/>
    <w:rsid w:val="00A67478"/>
    <w:rsid w:val="00A67635"/>
    <w:rsid w:val="00A67B12"/>
    <w:rsid w:val="00A67FE8"/>
    <w:rsid w:val="00A708AA"/>
    <w:rsid w:val="00A70D98"/>
    <w:rsid w:val="00A70DAB"/>
    <w:rsid w:val="00A71100"/>
    <w:rsid w:val="00A7126F"/>
    <w:rsid w:val="00A71930"/>
    <w:rsid w:val="00A72334"/>
    <w:rsid w:val="00A72FD9"/>
    <w:rsid w:val="00A73059"/>
    <w:rsid w:val="00A733CF"/>
    <w:rsid w:val="00A73993"/>
    <w:rsid w:val="00A73D93"/>
    <w:rsid w:val="00A73F84"/>
    <w:rsid w:val="00A7437B"/>
    <w:rsid w:val="00A7475F"/>
    <w:rsid w:val="00A7478F"/>
    <w:rsid w:val="00A748BE"/>
    <w:rsid w:val="00A74B1E"/>
    <w:rsid w:val="00A75C42"/>
    <w:rsid w:val="00A75D95"/>
    <w:rsid w:val="00A768EE"/>
    <w:rsid w:val="00A76C99"/>
    <w:rsid w:val="00A76D21"/>
    <w:rsid w:val="00A77995"/>
    <w:rsid w:val="00A779CC"/>
    <w:rsid w:val="00A77AA6"/>
    <w:rsid w:val="00A77B76"/>
    <w:rsid w:val="00A77BF7"/>
    <w:rsid w:val="00A77C10"/>
    <w:rsid w:val="00A803D9"/>
    <w:rsid w:val="00A8041F"/>
    <w:rsid w:val="00A80610"/>
    <w:rsid w:val="00A806D5"/>
    <w:rsid w:val="00A80AD7"/>
    <w:rsid w:val="00A8110A"/>
    <w:rsid w:val="00A81117"/>
    <w:rsid w:val="00A8133C"/>
    <w:rsid w:val="00A82216"/>
    <w:rsid w:val="00A824D6"/>
    <w:rsid w:val="00A829A8"/>
    <w:rsid w:val="00A82C62"/>
    <w:rsid w:val="00A82FED"/>
    <w:rsid w:val="00A8380F"/>
    <w:rsid w:val="00A84A74"/>
    <w:rsid w:val="00A84CE3"/>
    <w:rsid w:val="00A85399"/>
    <w:rsid w:val="00A858A3"/>
    <w:rsid w:val="00A858BA"/>
    <w:rsid w:val="00A8599B"/>
    <w:rsid w:val="00A85BA8"/>
    <w:rsid w:val="00A85D31"/>
    <w:rsid w:val="00A85E54"/>
    <w:rsid w:val="00A8667F"/>
    <w:rsid w:val="00A866B6"/>
    <w:rsid w:val="00A86C9F"/>
    <w:rsid w:val="00A86EA0"/>
    <w:rsid w:val="00A86ED5"/>
    <w:rsid w:val="00A871E4"/>
    <w:rsid w:val="00A872C3"/>
    <w:rsid w:val="00A872D0"/>
    <w:rsid w:val="00A874B5"/>
    <w:rsid w:val="00A8771A"/>
    <w:rsid w:val="00A87D2B"/>
    <w:rsid w:val="00A90094"/>
    <w:rsid w:val="00A9026F"/>
    <w:rsid w:val="00A91656"/>
    <w:rsid w:val="00A91A35"/>
    <w:rsid w:val="00A91A91"/>
    <w:rsid w:val="00A91EEE"/>
    <w:rsid w:val="00A91F60"/>
    <w:rsid w:val="00A920DD"/>
    <w:rsid w:val="00A922A6"/>
    <w:rsid w:val="00A923F9"/>
    <w:rsid w:val="00A92623"/>
    <w:rsid w:val="00A9274B"/>
    <w:rsid w:val="00A92803"/>
    <w:rsid w:val="00A92A4C"/>
    <w:rsid w:val="00A92C5D"/>
    <w:rsid w:val="00A93323"/>
    <w:rsid w:val="00A93568"/>
    <w:rsid w:val="00A93B69"/>
    <w:rsid w:val="00A93D1D"/>
    <w:rsid w:val="00A93E69"/>
    <w:rsid w:val="00A94C75"/>
    <w:rsid w:val="00A94E56"/>
    <w:rsid w:val="00A94E8E"/>
    <w:rsid w:val="00A94EA5"/>
    <w:rsid w:val="00A95193"/>
    <w:rsid w:val="00A952C0"/>
    <w:rsid w:val="00A952EF"/>
    <w:rsid w:val="00A95E2E"/>
    <w:rsid w:val="00A96CF1"/>
    <w:rsid w:val="00A96D12"/>
    <w:rsid w:val="00A9768A"/>
    <w:rsid w:val="00A97777"/>
    <w:rsid w:val="00A97A04"/>
    <w:rsid w:val="00A97A75"/>
    <w:rsid w:val="00AA0727"/>
    <w:rsid w:val="00AA0878"/>
    <w:rsid w:val="00AA0D7A"/>
    <w:rsid w:val="00AA168B"/>
    <w:rsid w:val="00AA1CF7"/>
    <w:rsid w:val="00AA2E79"/>
    <w:rsid w:val="00AA2ED1"/>
    <w:rsid w:val="00AA31EF"/>
    <w:rsid w:val="00AA3576"/>
    <w:rsid w:val="00AA3BB0"/>
    <w:rsid w:val="00AA3C02"/>
    <w:rsid w:val="00AA47DF"/>
    <w:rsid w:val="00AA4957"/>
    <w:rsid w:val="00AA5537"/>
    <w:rsid w:val="00AA5D9D"/>
    <w:rsid w:val="00AA5DA7"/>
    <w:rsid w:val="00AA5DAB"/>
    <w:rsid w:val="00AA690D"/>
    <w:rsid w:val="00AA6C51"/>
    <w:rsid w:val="00AA6C7E"/>
    <w:rsid w:val="00AA707A"/>
    <w:rsid w:val="00AA718F"/>
    <w:rsid w:val="00AA735D"/>
    <w:rsid w:val="00AA7428"/>
    <w:rsid w:val="00AA7E35"/>
    <w:rsid w:val="00AA7F14"/>
    <w:rsid w:val="00AB0B3F"/>
    <w:rsid w:val="00AB1227"/>
    <w:rsid w:val="00AB1534"/>
    <w:rsid w:val="00AB1684"/>
    <w:rsid w:val="00AB1BC5"/>
    <w:rsid w:val="00AB23CE"/>
    <w:rsid w:val="00AB268E"/>
    <w:rsid w:val="00AB27BA"/>
    <w:rsid w:val="00AB2ABB"/>
    <w:rsid w:val="00AB2CD0"/>
    <w:rsid w:val="00AB3329"/>
    <w:rsid w:val="00AB3A49"/>
    <w:rsid w:val="00AB3CD9"/>
    <w:rsid w:val="00AB3E57"/>
    <w:rsid w:val="00AB415F"/>
    <w:rsid w:val="00AB423F"/>
    <w:rsid w:val="00AB4380"/>
    <w:rsid w:val="00AB464E"/>
    <w:rsid w:val="00AB46F8"/>
    <w:rsid w:val="00AB4DE7"/>
    <w:rsid w:val="00AB4EE4"/>
    <w:rsid w:val="00AB5598"/>
    <w:rsid w:val="00AB59ED"/>
    <w:rsid w:val="00AB6CFF"/>
    <w:rsid w:val="00AB6E59"/>
    <w:rsid w:val="00AB6F20"/>
    <w:rsid w:val="00AB7222"/>
    <w:rsid w:val="00AC02EF"/>
    <w:rsid w:val="00AC0EE1"/>
    <w:rsid w:val="00AC175F"/>
    <w:rsid w:val="00AC1883"/>
    <w:rsid w:val="00AC194A"/>
    <w:rsid w:val="00AC1B4F"/>
    <w:rsid w:val="00AC21A8"/>
    <w:rsid w:val="00AC2B25"/>
    <w:rsid w:val="00AC307C"/>
    <w:rsid w:val="00AC31C4"/>
    <w:rsid w:val="00AC3C8A"/>
    <w:rsid w:val="00AC4398"/>
    <w:rsid w:val="00AC43D9"/>
    <w:rsid w:val="00AC443A"/>
    <w:rsid w:val="00AC4459"/>
    <w:rsid w:val="00AC475C"/>
    <w:rsid w:val="00AC4AD9"/>
    <w:rsid w:val="00AC4B51"/>
    <w:rsid w:val="00AC4E79"/>
    <w:rsid w:val="00AC50A3"/>
    <w:rsid w:val="00AC52DD"/>
    <w:rsid w:val="00AC55EF"/>
    <w:rsid w:val="00AC5E3C"/>
    <w:rsid w:val="00AC66CB"/>
    <w:rsid w:val="00AC67CD"/>
    <w:rsid w:val="00AC6E7A"/>
    <w:rsid w:val="00AC74A2"/>
    <w:rsid w:val="00AD01EB"/>
    <w:rsid w:val="00AD0995"/>
    <w:rsid w:val="00AD0D0C"/>
    <w:rsid w:val="00AD1044"/>
    <w:rsid w:val="00AD11D5"/>
    <w:rsid w:val="00AD13AD"/>
    <w:rsid w:val="00AD190A"/>
    <w:rsid w:val="00AD1A16"/>
    <w:rsid w:val="00AD2097"/>
    <w:rsid w:val="00AD254D"/>
    <w:rsid w:val="00AD2D6A"/>
    <w:rsid w:val="00AD2F90"/>
    <w:rsid w:val="00AD33E4"/>
    <w:rsid w:val="00AD3E85"/>
    <w:rsid w:val="00AD4458"/>
    <w:rsid w:val="00AD5552"/>
    <w:rsid w:val="00AD562D"/>
    <w:rsid w:val="00AD5751"/>
    <w:rsid w:val="00AD5917"/>
    <w:rsid w:val="00AD597F"/>
    <w:rsid w:val="00AD59B1"/>
    <w:rsid w:val="00AD5C50"/>
    <w:rsid w:val="00AD5D3B"/>
    <w:rsid w:val="00AD5FE6"/>
    <w:rsid w:val="00AD613D"/>
    <w:rsid w:val="00AD680A"/>
    <w:rsid w:val="00AD6E42"/>
    <w:rsid w:val="00AD755D"/>
    <w:rsid w:val="00AD788A"/>
    <w:rsid w:val="00AD7B4B"/>
    <w:rsid w:val="00AE0275"/>
    <w:rsid w:val="00AE06A7"/>
    <w:rsid w:val="00AE0753"/>
    <w:rsid w:val="00AE0EC1"/>
    <w:rsid w:val="00AE20B2"/>
    <w:rsid w:val="00AE284C"/>
    <w:rsid w:val="00AE327F"/>
    <w:rsid w:val="00AE3AB8"/>
    <w:rsid w:val="00AE3AC7"/>
    <w:rsid w:val="00AE410D"/>
    <w:rsid w:val="00AE4497"/>
    <w:rsid w:val="00AE46F5"/>
    <w:rsid w:val="00AE4B17"/>
    <w:rsid w:val="00AE5003"/>
    <w:rsid w:val="00AE522B"/>
    <w:rsid w:val="00AE5BBE"/>
    <w:rsid w:val="00AE653B"/>
    <w:rsid w:val="00AE65D1"/>
    <w:rsid w:val="00AE65F1"/>
    <w:rsid w:val="00AE67FB"/>
    <w:rsid w:val="00AE6BD1"/>
    <w:rsid w:val="00AE6E12"/>
    <w:rsid w:val="00AE7D06"/>
    <w:rsid w:val="00AF073F"/>
    <w:rsid w:val="00AF080D"/>
    <w:rsid w:val="00AF0E8B"/>
    <w:rsid w:val="00AF19B7"/>
    <w:rsid w:val="00AF1F94"/>
    <w:rsid w:val="00AF2115"/>
    <w:rsid w:val="00AF211D"/>
    <w:rsid w:val="00AF290F"/>
    <w:rsid w:val="00AF315F"/>
    <w:rsid w:val="00AF359D"/>
    <w:rsid w:val="00AF3F9E"/>
    <w:rsid w:val="00AF4222"/>
    <w:rsid w:val="00AF4C08"/>
    <w:rsid w:val="00AF4C79"/>
    <w:rsid w:val="00AF550A"/>
    <w:rsid w:val="00AF576A"/>
    <w:rsid w:val="00AF5D00"/>
    <w:rsid w:val="00AF5F58"/>
    <w:rsid w:val="00AF61A3"/>
    <w:rsid w:val="00AF657F"/>
    <w:rsid w:val="00AF6805"/>
    <w:rsid w:val="00AF6F63"/>
    <w:rsid w:val="00AF739B"/>
    <w:rsid w:val="00AF7DD4"/>
    <w:rsid w:val="00B00075"/>
    <w:rsid w:val="00B003E1"/>
    <w:rsid w:val="00B004B6"/>
    <w:rsid w:val="00B0096F"/>
    <w:rsid w:val="00B00DC3"/>
    <w:rsid w:val="00B00EAE"/>
    <w:rsid w:val="00B00FF8"/>
    <w:rsid w:val="00B011EC"/>
    <w:rsid w:val="00B0126E"/>
    <w:rsid w:val="00B01417"/>
    <w:rsid w:val="00B017E6"/>
    <w:rsid w:val="00B01B10"/>
    <w:rsid w:val="00B01C12"/>
    <w:rsid w:val="00B022DD"/>
    <w:rsid w:val="00B023AF"/>
    <w:rsid w:val="00B02BB7"/>
    <w:rsid w:val="00B02D4E"/>
    <w:rsid w:val="00B033D4"/>
    <w:rsid w:val="00B0367C"/>
    <w:rsid w:val="00B03AD6"/>
    <w:rsid w:val="00B0498F"/>
    <w:rsid w:val="00B049EE"/>
    <w:rsid w:val="00B04FDB"/>
    <w:rsid w:val="00B051A5"/>
    <w:rsid w:val="00B05585"/>
    <w:rsid w:val="00B05BA1"/>
    <w:rsid w:val="00B05BDC"/>
    <w:rsid w:val="00B06070"/>
    <w:rsid w:val="00B06327"/>
    <w:rsid w:val="00B06427"/>
    <w:rsid w:val="00B06435"/>
    <w:rsid w:val="00B0655E"/>
    <w:rsid w:val="00B06CBE"/>
    <w:rsid w:val="00B07666"/>
    <w:rsid w:val="00B07E82"/>
    <w:rsid w:val="00B10068"/>
    <w:rsid w:val="00B104B1"/>
    <w:rsid w:val="00B10643"/>
    <w:rsid w:val="00B10A4F"/>
    <w:rsid w:val="00B110C9"/>
    <w:rsid w:val="00B112E4"/>
    <w:rsid w:val="00B11A5C"/>
    <w:rsid w:val="00B11F6F"/>
    <w:rsid w:val="00B12303"/>
    <w:rsid w:val="00B12592"/>
    <w:rsid w:val="00B1264A"/>
    <w:rsid w:val="00B12C25"/>
    <w:rsid w:val="00B12E13"/>
    <w:rsid w:val="00B13056"/>
    <w:rsid w:val="00B131E4"/>
    <w:rsid w:val="00B13DD2"/>
    <w:rsid w:val="00B141B7"/>
    <w:rsid w:val="00B141D5"/>
    <w:rsid w:val="00B14684"/>
    <w:rsid w:val="00B14809"/>
    <w:rsid w:val="00B14B66"/>
    <w:rsid w:val="00B151C2"/>
    <w:rsid w:val="00B156C6"/>
    <w:rsid w:val="00B15942"/>
    <w:rsid w:val="00B15BF1"/>
    <w:rsid w:val="00B15E94"/>
    <w:rsid w:val="00B160C2"/>
    <w:rsid w:val="00B16142"/>
    <w:rsid w:val="00B16166"/>
    <w:rsid w:val="00B16F38"/>
    <w:rsid w:val="00B16F7A"/>
    <w:rsid w:val="00B17E95"/>
    <w:rsid w:val="00B20353"/>
    <w:rsid w:val="00B215F5"/>
    <w:rsid w:val="00B217E3"/>
    <w:rsid w:val="00B22875"/>
    <w:rsid w:val="00B229D6"/>
    <w:rsid w:val="00B22C83"/>
    <w:rsid w:val="00B237CF"/>
    <w:rsid w:val="00B23839"/>
    <w:rsid w:val="00B239FC"/>
    <w:rsid w:val="00B23C1F"/>
    <w:rsid w:val="00B23EEF"/>
    <w:rsid w:val="00B2402D"/>
    <w:rsid w:val="00B24064"/>
    <w:rsid w:val="00B243AC"/>
    <w:rsid w:val="00B2440D"/>
    <w:rsid w:val="00B244E3"/>
    <w:rsid w:val="00B24A3A"/>
    <w:rsid w:val="00B25040"/>
    <w:rsid w:val="00B25660"/>
    <w:rsid w:val="00B2577F"/>
    <w:rsid w:val="00B25AAD"/>
    <w:rsid w:val="00B25E51"/>
    <w:rsid w:val="00B264A2"/>
    <w:rsid w:val="00B26908"/>
    <w:rsid w:val="00B30751"/>
    <w:rsid w:val="00B30999"/>
    <w:rsid w:val="00B30A26"/>
    <w:rsid w:val="00B30E60"/>
    <w:rsid w:val="00B30F8B"/>
    <w:rsid w:val="00B31264"/>
    <w:rsid w:val="00B31D73"/>
    <w:rsid w:val="00B31F00"/>
    <w:rsid w:val="00B326F6"/>
    <w:rsid w:val="00B3342C"/>
    <w:rsid w:val="00B33E7E"/>
    <w:rsid w:val="00B3492F"/>
    <w:rsid w:val="00B34BC7"/>
    <w:rsid w:val="00B34CC9"/>
    <w:rsid w:val="00B34D4C"/>
    <w:rsid w:val="00B35233"/>
    <w:rsid w:val="00B356B3"/>
    <w:rsid w:val="00B360D6"/>
    <w:rsid w:val="00B361BC"/>
    <w:rsid w:val="00B36485"/>
    <w:rsid w:val="00B37219"/>
    <w:rsid w:val="00B372FC"/>
    <w:rsid w:val="00B373C8"/>
    <w:rsid w:val="00B376C6"/>
    <w:rsid w:val="00B378C7"/>
    <w:rsid w:val="00B3797C"/>
    <w:rsid w:val="00B4033A"/>
    <w:rsid w:val="00B40349"/>
    <w:rsid w:val="00B40A8E"/>
    <w:rsid w:val="00B40C18"/>
    <w:rsid w:val="00B4121A"/>
    <w:rsid w:val="00B41986"/>
    <w:rsid w:val="00B41E07"/>
    <w:rsid w:val="00B42334"/>
    <w:rsid w:val="00B42735"/>
    <w:rsid w:val="00B43351"/>
    <w:rsid w:val="00B43426"/>
    <w:rsid w:val="00B435E8"/>
    <w:rsid w:val="00B43894"/>
    <w:rsid w:val="00B43976"/>
    <w:rsid w:val="00B439B5"/>
    <w:rsid w:val="00B43CF6"/>
    <w:rsid w:val="00B43D86"/>
    <w:rsid w:val="00B43F18"/>
    <w:rsid w:val="00B446DC"/>
    <w:rsid w:val="00B447B7"/>
    <w:rsid w:val="00B44A5A"/>
    <w:rsid w:val="00B45AB8"/>
    <w:rsid w:val="00B4713B"/>
    <w:rsid w:val="00B4721E"/>
    <w:rsid w:val="00B472E0"/>
    <w:rsid w:val="00B475B3"/>
    <w:rsid w:val="00B47A31"/>
    <w:rsid w:val="00B47D0A"/>
    <w:rsid w:val="00B47D69"/>
    <w:rsid w:val="00B50522"/>
    <w:rsid w:val="00B50792"/>
    <w:rsid w:val="00B50FF9"/>
    <w:rsid w:val="00B51610"/>
    <w:rsid w:val="00B51ACA"/>
    <w:rsid w:val="00B51B6B"/>
    <w:rsid w:val="00B52080"/>
    <w:rsid w:val="00B523C7"/>
    <w:rsid w:val="00B524B2"/>
    <w:rsid w:val="00B524B9"/>
    <w:rsid w:val="00B530CF"/>
    <w:rsid w:val="00B532BF"/>
    <w:rsid w:val="00B532F7"/>
    <w:rsid w:val="00B53323"/>
    <w:rsid w:val="00B534FC"/>
    <w:rsid w:val="00B5396B"/>
    <w:rsid w:val="00B53A19"/>
    <w:rsid w:val="00B53C7B"/>
    <w:rsid w:val="00B542E3"/>
    <w:rsid w:val="00B54A1C"/>
    <w:rsid w:val="00B557D0"/>
    <w:rsid w:val="00B55C48"/>
    <w:rsid w:val="00B55F3C"/>
    <w:rsid w:val="00B5600A"/>
    <w:rsid w:val="00B565EA"/>
    <w:rsid w:val="00B56677"/>
    <w:rsid w:val="00B57CB3"/>
    <w:rsid w:val="00B57F8E"/>
    <w:rsid w:val="00B602DA"/>
    <w:rsid w:val="00B6040A"/>
    <w:rsid w:val="00B6085B"/>
    <w:rsid w:val="00B60A4D"/>
    <w:rsid w:val="00B60F10"/>
    <w:rsid w:val="00B60FF4"/>
    <w:rsid w:val="00B611E5"/>
    <w:rsid w:val="00B61C79"/>
    <w:rsid w:val="00B61FF5"/>
    <w:rsid w:val="00B6307A"/>
    <w:rsid w:val="00B63174"/>
    <w:rsid w:val="00B637E9"/>
    <w:rsid w:val="00B641B5"/>
    <w:rsid w:val="00B64748"/>
    <w:rsid w:val="00B65043"/>
    <w:rsid w:val="00B654D6"/>
    <w:rsid w:val="00B65E27"/>
    <w:rsid w:val="00B66098"/>
    <w:rsid w:val="00B6624D"/>
    <w:rsid w:val="00B6647B"/>
    <w:rsid w:val="00B6649A"/>
    <w:rsid w:val="00B664CB"/>
    <w:rsid w:val="00B66F13"/>
    <w:rsid w:val="00B6742A"/>
    <w:rsid w:val="00B676DA"/>
    <w:rsid w:val="00B67891"/>
    <w:rsid w:val="00B67BF5"/>
    <w:rsid w:val="00B67F22"/>
    <w:rsid w:val="00B70002"/>
    <w:rsid w:val="00B70B6C"/>
    <w:rsid w:val="00B710FE"/>
    <w:rsid w:val="00B71222"/>
    <w:rsid w:val="00B712D6"/>
    <w:rsid w:val="00B714E0"/>
    <w:rsid w:val="00B71B78"/>
    <w:rsid w:val="00B71DEA"/>
    <w:rsid w:val="00B72190"/>
    <w:rsid w:val="00B723FE"/>
    <w:rsid w:val="00B724F1"/>
    <w:rsid w:val="00B726D2"/>
    <w:rsid w:val="00B7276A"/>
    <w:rsid w:val="00B728B8"/>
    <w:rsid w:val="00B7292C"/>
    <w:rsid w:val="00B72DC9"/>
    <w:rsid w:val="00B72F34"/>
    <w:rsid w:val="00B737BC"/>
    <w:rsid w:val="00B737FD"/>
    <w:rsid w:val="00B73859"/>
    <w:rsid w:val="00B739F1"/>
    <w:rsid w:val="00B73A07"/>
    <w:rsid w:val="00B73BBE"/>
    <w:rsid w:val="00B7438D"/>
    <w:rsid w:val="00B74B43"/>
    <w:rsid w:val="00B74CEE"/>
    <w:rsid w:val="00B7503F"/>
    <w:rsid w:val="00B751F7"/>
    <w:rsid w:val="00B755B3"/>
    <w:rsid w:val="00B7560F"/>
    <w:rsid w:val="00B75865"/>
    <w:rsid w:val="00B75BE5"/>
    <w:rsid w:val="00B75FAF"/>
    <w:rsid w:val="00B761F4"/>
    <w:rsid w:val="00B76736"/>
    <w:rsid w:val="00B76B88"/>
    <w:rsid w:val="00B772B3"/>
    <w:rsid w:val="00B77AA3"/>
    <w:rsid w:val="00B77ABB"/>
    <w:rsid w:val="00B77F56"/>
    <w:rsid w:val="00B807CB"/>
    <w:rsid w:val="00B80AE0"/>
    <w:rsid w:val="00B80BA3"/>
    <w:rsid w:val="00B81624"/>
    <w:rsid w:val="00B81788"/>
    <w:rsid w:val="00B81B4D"/>
    <w:rsid w:val="00B81B4E"/>
    <w:rsid w:val="00B82134"/>
    <w:rsid w:val="00B822E8"/>
    <w:rsid w:val="00B82450"/>
    <w:rsid w:val="00B8252F"/>
    <w:rsid w:val="00B826F1"/>
    <w:rsid w:val="00B828AC"/>
    <w:rsid w:val="00B82990"/>
    <w:rsid w:val="00B82A0D"/>
    <w:rsid w:val="00B82B7F"/>
    <w:rsid w:val="00B82EAE"/>
    <w:rsid w:val="00B839BA"/>
    <w:rsid w:val="00B83D4F"/>
    <w:rsid w:val="00B83DB0"/>
    <w:rsid w:val="00B843B0"/>
    <w:rsid w:val="00B8449D"/>
    <w:rsid w:val="00B8498E"/>
    <w:rsid w:val="00B84CB5"/>
    <w:rsid w:val="00B855C6"/>
    <w:rsid w:val="00B860A1"/>
    <w:rsid w:val="00B860E3"/>
    <w:rsid w:val="00B8660A"/>
    <w:rsid w:val="00B86984"/>
    <w:rsid w:val="00B86C75"/>
    <w:rsid w:val="00B86D1A"/>
    <w:rsid w:val="00B86DDA"/>
    <w:rsid w:val="00B87C1C"/>
    <w:rsid w:val="00B9015B"/>
    <w:rsid w:val="00B902CC"/>
    <w:rsid w:val="00B904C4"/>
    <w:rsid w:val="00B909A7"/>
    <w:rsid w:val="00B909F5"/>
    <w:rsid w:val="00B90D95"/>
    <w:rsid w:val="00B911F7"/>
    <w:rsid w:val="00B91383"/>
    <w:rsid w:val="00B917B4"/>
    <w:rsid w:val="00B91EEC"/>
    <w:rsid w:val="00B91F8C"/>
    <w:rsid w:val="00B91FB3"/>
    <w:rsid w:val="00B92C1F"/>
    <w:rsid w:val="00B92F7C"/>
    <w:rsid w:val="00B93623"/>
    <w:rsid w:val="00B936C9"/>
    <w:rsid w:val="00B93954"/>
    <w:rsid w:val="00B93C1D"/>
    <w:rsid w:val="00B93E62"/>
    <w:rsid w:val="00B94570"/>
    <w:rsid w:val="00B945B7"/>
    <w:rsid w:val="00B94B55"/>
    <w:rsid w:val="00B94F63"/>
    <w:rsid w:val="00B95738"/>
    <w:rsid w:val="00B95863"/>
    <w:rsid w:val="00B95D5F"/>
    <w:rsid w:val="00B963E9"/>
    <w:rsid w:val="00B96DDD"/>
    <w:rsid w:val="00B9707E"/>
    <w:rsid w:val="00B979E3"/>
    <w:rsid w:val="00B97CF7"/>
    <w:rsid w:val="00BA024C"/>
    <w:rsid w:val="00BA11FE"/>
    <w:rsid w:val="00BA1E7F"/>
    <w:rsid w:val="00BA248C"/>
    <w:rsid w:val="00BA2B3C"/>
    <w:rsid w:val="00BA2CB2"/>
    <w:rsid w:val="00BA317E"/>
    <w:rsid w:val="00BA33C5"/>
    <w:rsid w:val="00BA3838"/>
    <w:rsid w:val="00BA3A2C"/>
    <w:rsid w:val="00BA3ED2"/>
    <w:rsid w:val="00BA4628"/>
    <w:rsid w:val="00BA4974"/>
    <w:rsid w:val="00BA5A6B"/>
    <w:rsid w:val="00BA6235"/>
    <w:rsid w:val="00BA65FE"/>
    <w:rsid w:val="00BA6CC4"/>
    <w:rsid w:val="00BA70AC"/>
    <w:rsid w:val="00BA7785"/>
    <w:rsid w:val="00BA79FA"/>
    <w:rsid w:val="00BA7A6D"/>
    <w:rsid w:val="00BA7D38"/>
    <w:rsid w:val="00BB0381"/>
    <w:rsid w:val="00BB06C1"/>
    <w:rsid w:val="00BB0B1C"/>
    <w:rsid w:val="00BB0DFC"/>
    <w:rsid w:val="00BB179F"/>
    <w:rsid w:val="00BB19E1"/>
    <w:rsid w:val="00BB1A7F"/>
    <w:rsid w:val="00BB1A83"/>
    <w:rsid w:val="00BB1D51"/>
    <w:rsid w:val="00BB20CE"/>
    <w:rsid w:val="00BB256A"/>
    <w:rsid w:val="00BB3054"/>
    <w:rsid w:val="00BB30AF"/>
    <w:rsid w:val="00BB3939"/>
    <w:rsid w:val="00BB3C2B"/>
    <w:rsid w:val="00BB4085"/>
    <w:rsid w:val="00BB4091"/>
    <w:rsid w:val="00BB430B"/>
    <w:rsid w:val="00BB4663"/>
    <w:rsid w:val="00BB4AB4"/>
    <w:rsid w:val="00BB5149"/>
    <w:rsid w:val="00BB55A9"/>
    <w:rsid w:val="00BB5687"/>
    <w:rsid w:val="00BB5BD5"/>
    <w:rsid w:val="00BB5C50"/>
    <w:rsid w:val="00BB5EBD"/>
    <w:rsid w:val="00BB5FBE"/>
    <w:rsid w:val="00BB6239"/>
    <w:rsid w:val="00BB627B"/>
    <w:rsid w:val="00BB6394"/>
    <w:rsid w:val="00BB6C6F"/>
    <w:rsid w:val="00BB6EB8"/>
    <w:rsid w:val="00BB70E6"/>
    <w:rsid w:val="00BB719B"/>
    <w:rsid w:val="00BB782A"/>
    <w:rsid w:val="00BB7B44"/>
    <w:rsid w:val="00BB7C6B"/>
    <w:rsid w:val="00BB7D66"/>
    <w:rsid w:val="00BB7FEE"/>
    <w:rsid w:val="00BC00E0"/>
    <w:rsid w:val="00BC06C0"/>
    <w:rsid w:val="00BC0E13"/>
    <w:rsid w:val="00BC0F26"/>
    <w:rsid w:val="00BC124C"/>
    <w:rsid w:val="00BC12F4"/>
    <w:rsid w:val="00BC173D"/>
    <w:rsid w:val="00BC1950"/>
    <w:rsid w:val="00BC1EF0"/>
    <w:rsid w:val="00BC23BB"/>
    <w:rsid w:val="00BC251B"/>
    <w:rsid w:val="00BC27C9"/>
    <w:rsid w:val="00BC2A01"/>
    <w:rsid w:val="00BC2F57"/>
    <w:rsid w:val="00BC2F88"/>
    <w:rsid w:val="00BC368C"/>
    <w:rsid w:val="00BC399E"/>
    <w:rsid w:val="00BC3B87"/>
    <w:rsid w:val="00BC3F90"/>
    <w:rsid w:val="00BC3FEA"/>
    <w:rsid w:val="00BC4905"/>
    <w:rsid w:val="00BC4BB4"/>
    <w:rsid w:val="00BC4D4B"/>
    <w:rsid w:val="00BC54E1"/>
    <w:rsid w:val="00BC562E"/>
    <w:rsid w:val="00BC5F2D"/>
    <w:rsid w:val="00BC612C"/>
    <w:rsid w:val="00BC64A3"/>
    <w:rsid w:val="00BC6777"/>
    <w:rsid w:val="00BC67F8"/>
    <w:rsid w:val="00BC6DDC"/>
    <w:rsid w:val="00BC6FD0"/>
    <w:rsid w:val="00BC705F"/>
    <w:rsid w:val="00BC7317"/>
    <w:rsid w:val="00BC77F9"/>
    <w:rsid w:val="00BC77FE"/>
    <w:rsid w:val="00BD04D9"/>
    <w:rsid w:val="00BD09CB"/>
    <w:rsid w:val="00BD0A50"/>
    <w:rsid w:val="00BD0D28"/>
    <w:rsid w:val="00BD0E2E"/>
    <w:rsid w:val="00BD13CD"/>
    <w:rsid w:val="00BD1A6E"/>
    <w:rsid w:val="00BD1AD5"/>
    <w:rsid w:val="00BD1C49"/>
    <w:rsid w:val="00BD1CBD"/>
    <w:rsid w:val="00BD1EA6"/>
    <w:rsid w:val="00BD2072"/>
    <w:rsid w:val="00BD224C"/>
    <w:rsid w:val="00BD22B9"/>
    <w:rsid w:val="00BD259E"/>
    <w:rsid w:val="00BD2779"/>
    <w:rsid w:val="00BD3636"/>
    <w:rsid w:val="00BD3827"/>
    <w:rsid w:val="00BD3B0C"/>
    <w:rsid w:val="00BD3D5F"/>
    <w:rsid w:val="00BD3E54"/>
    <w:rsid w:val="00BD45EC"/>
    <w:rsid w:val="00BD49A9"/>
    <w:rsid w:val="00BD49C7"/>
    <w:rsid w:val="00BD4E3B"/>
    <w:rsid w:val="00BD59F6"/>
    <w:rsid w:val="00BD5B5F"/>
    <w:rsid w:val="00BD5BC1"/>
    <w:rsid w:val="00BD61FB"/>
    <w:rsid w:val="00BD683B"/>
    <w:rsid w:val="00BD68A2"/>
    <w:rsid w:val="00BD69B2"/>
    <w:rsid w:val="00BD6E03"/>
    <w:rsid w:val="00BD6E0D"/>
    <w:rsid w:val="00BD725B"/>
    <w:rsid w:val="00BD728A"/>
    <w:rsid w:val="00BD773E"/>
    <w:rsid w:val="00BD785B"/>
    <w:rsid w:val="00BD7D54"/>
    <w:rsid w:val="00BD7DD3"/>
    <w:rsid w:val="00BE005E"/>
    <w:rsid w:val="00BE0E13"/>
    <w:rsid w:val="00BE1330"/>
    <w:rsid w:val="00BE1FA1"/>
    <w:rsid w:val="00BE2009"/>
    <w:rsid w:val="00BE2E5E"/>
    <w:rsid w:val="00BE302A"/>
    <w:rsid w:val="00BE31DA"/>
    <w:rsid w:val="00BE377F"/>
    <w:rsid w:val="00BE3DE9"/>
    <w:rsid w:val="00BE40A4"/>
    <w:rsid w:val="00BE468A"/>
    <w:rsid w:val="00BE48DE"/>
    <w:rsid w:val="00BE4D5B"/>
    <w:rsid w:val="00BE5003"/>
    <w:rsid w:val="00BE55C4"/>
    <w:rsid w:val="00BE59C0"/>
    <w:rsid w:val="00BE604C"/>
    <w:rsid w:val="00BE67EA"/>
    <w:rsid w:val="00BE7547"/>
    <w:rsid w:val="00BE7920"/>
    <w:rsid w:val="00BE7D8E"/>
    <w:rsid w:val="00BE7E9D"/>
    <w:rsid w:val="00BF0146"/>
    <w:rsid w:val="00BF03CF"/>
    <w:rsid w:val="00BF05EA"/>
    <w:rsid w:val="00BF06E0"/>
    <w:rsid w:val="00BF163E"/>
    <w:rsid w:val="00BF17C7"/>
    <w:rsid w:val="00BF1A43"/>
    <w:rsid w:val="00BF2136"/>
    <w:rsid w:val="00BF22BA"/>
    <w:rsid w:val="00BF23DB"/>
    <w:rsid w:val="00BF25AA"/>
    <w:rsid w:val="00BF281C"/>
    <w:rsid w:val="00BF28E4"/>
    <w:rsid w:val="00BF299A"/>
    <w:rsid w:val="00BF315C"/>
    <w:rsid w:val="00BF327A"/>
    <w:rsid w:val="00BF33E3"/>
    <w:rsid w:val="00BF34AE"/>
    <w:rsid w:val="00BF3543"/>
    <w:rsid w:val="00BF3695"/>
    <w:rsid w:val="00BF377E"/>
    <w:rsid w:val="00BF4844"/>
    <w:rsid w:val="00BF49EF"/>
    <w:rsid w:val="00BF4ACE"/>
    <w:rsid w:val="00BF58B1"/>
    <w:rsid w:val="00BF5AB9"/>
    <w:rsid w:val="00BF5E81"/>
    <w:rsid w:val="00BF5F61"/>
    <w:rsid w:val="00BF6031"/>
    <w:rsid w:val="00BF69D2"/>
    <w:rsid w:val="00BF7816"/>
    <w:rsid w:val="00C0029F"/>
    <w:rsid w:val="00C002AF"/>
    <w:rsid w:val="00C0107E"/>
    <w:rsid w:val="00C0116C"/>
    <w:rsid w:val="00C0167A"/>
    <w:rsid w:val="00C01F0B"/>
    <w:rsid w:val="00C01F95"/>
    <w:rsid w:val="00C0239B"/>
    <w:rsid w:val="00C0279A"/>
    <w:rsid w:val="00C027A9"/>
    <w:rsid w:val="00C0302A"/>
    <w:rsid w:val="00C03B10"/>
    <w:rsid w:val="00C03C40"/>
    <w:rsid w:val="00C045F1"/>
    <w:rsid w:val="00C048F6"/>
    <w:rsid w:val="00C04F53"/>
    <w:rsid w:val="00C05227"/>
    <w:rsid w:val="00C05666"/>
    <w:rsid w:val="00C05FD8"/>
    <w:rsid w:val="00C0628B"/>
    <w:rsid w:val="00C064D1"/>
    <w:rsid w:val="00C06527"/>
    <w:rsid w:val="00C06529"/>
    <w:rsid w:val="00C0670D"/>
    <w:rsid w:val="00C068DA"/>
    <w:rsid w:val="00C07252"/>
    <w:rsid w:val="00C07310"/>
    <w:rsid w:val="00C07F2D"/>
    <w:rsid w:val="00C102D6"/>
    <w:rsid w:val="00C10396"/>
    <w:rsid w:val="00C1048A"/>
    <w:rsid w:val="00C1129B"/>
    <w:rsid w:val="00C11790"/>
    <w:rsid w:val="00C11FDF"/>
    <w:rsid w:val="00C12643"/>
    <w:rsid w:val="00C1331B"/>
    <w:rsid w:val="00C135FF"/>
    <w:rsid w:val="00C136FC"/>
    <w:rsid w:val="00C13797"/>
    <w:rsid w:val="00C1382B"/>
    <w:rsid w:val="00C1416C"/>
    <w:rsid w:val="00C1511E"/>
    <w:rsid w:val="00C15DAA"/>
    <w:rsid w:val="00C15FAA"/>
    <w:rsid w:val="00C16107"/>
    <w:rsid w:val="00C16255"/>
    <w:rsid w:val="00C1665C"/>
    <w:rsid w:val="00C16951"/>
    <w:rsid w:val="00C174C5"/>
    <w:rsid w:val="00C17CC0"/>
    <w:rsid w:val="00C17FA4"/>
    <w:rsid w:val="00C201C6"/>
    <w:rsid w:val="00C202DC"/>
    <w:rsid w:val="00C20B1F"/>
    <w:rsid w:val="00C20D08"/>
    <w:rsid w:val="00C20DA3"/>
    <w:rsid w:val="00C20FB7"/>
    <w:rsid w:val="00C211F1"/>
    <w:rsid w:val="00C21D32"/>
    <w:rsid w:val="00C21FDF"/>
    <w:rsid w:val="00C2212D"/>
    <w:rsid w:val="00C221CA"/>
    <w:rsid w:val="00C22372"/>
    <w:rsid w:val="00C235A7"/>
    <w:rsid w:val="00C237B7"/>
    <w:rsid w:val="00C237F4"/>
    <w:rsid w:val="00C243B0"/>
    <w:rsid w:val="00C244D2"/>
    <w:rsid w:val="00C2479D"/>
    <w:rsid w:val="00C24C44"/>
    <w:rsid w:val="00C24D25"/>
    <w:rsid w:val="00C24D52"/>
    <w:rsid w:val="00C24E43"/>
    <w:rsid w:val="00C250C9"/>
    <w:rsid w:val="00C25115"/>
    <w:rsid w:val="00C252AA"/>
    <w:rsid w:val="00C2595D"/>
    <w:rsid w:val="00C25DD9"/>
    <w:rsid w:val="00C26AD6"/>
    <w:rsid w:val="00C26EED"/>
    <w:rsid w:val="00C2754E"/>
    <w:rsid w:val="00C27580"/>
    <w:rsid w:val="00C279F3"/>
    <w:rsid w:val="00C27A68"/>
    <w:rsid w:val="00C27D24"/>
    <w:rsid w:val="00C302B1"/>
    <w:rsid w:val="00C30493"/>
    <w:rsid w:val="00C30ABD"/>
    <w:rsid w:val="00C30AE9"/>
    <w:rsid w:val="00C313B9"/>
    <w:rsid w:val="00C31C27"/>
    <w:rsid w:val="00C31C5A"/>
    <w:rsid w:val="00C31CA8"/>
    <w:rsid w:val="00C3297C"/>
    <w:rsid w:val="00C32A11"/>
    <w:rsid w:val="00C32D42"/>
    <w:rsid w:val="00C32F81"/>
    <w:rsid w:val="00C33240"/>
    <w:rsid w:val="00C3392C"/>
    <w:rsid w:val="00C33A34"/>
    <w:rsid w:val="00C33D36"/>
    <w:rsid w:val="00C34152"/>
    <w:rsid w:val="00C34281"/>
    <w:rsid w:val="00C34761"/>
    <w:rsid w:val="00C34977"/>
    <w:rsid w:val="00C34B0A"/>
    <w:rsid w:val="00C35518"/>
    <w:rsid w:val="00C355E8"/>
    <w:rsid w:val="00C36379"/>
    <w:rsid w:val="00C363B3"/>
    <w:rsid w:val="00C36672"/>
    <w:rsid w:val="00C3678A"/>
    <w:rsid w:val="00C376B7"/>
    <w:rsid w:val="00C37AD3"/>
    <w:rsid w:val="00C37AFC"/>
    <w:rsid w:val="00C4012C"/>
    <w:rsid w:val="00C406F3"/>
    <w:rsid w:val="00C4087B"/>
    <w:rsid w:val="00C4109E"/>
    <w:rsid w:val="00C41703"/>
    <w:rsid w:val="00C41E7D"/>
    <w:rsid w:val="00C420C5"/>
    <w:rsid w:val="00C4233D"/>
    <w:rsid w:val="00C42B89"/>
    <w:rsid w:val="00C43009"/>
    <w:rsid w:val="00C43359"/>
    <w:rsid w:val="00C43490"/>
    <w:rsid w:val="00C43908"/>
    <w:rsid w:val="00C44209"/>
    <w:rsid w:val="00C45040"/>
    <w:rsid w:val="00C45927"/>
    <w:rsid w:val="00C45990"/>
    <w:rsid w:val="00C45BBD"/>
    <w:rsid w:val="00C4656C"/>
    <w:rsid w:val="00C46F3F"/>
    <w:rsid w:val="00C47081"/>
    <w:rsid w:val="00C47B9E"/>
    <w:rsid w:val="00C47F36"/>
    <w:rsid w:val="00C50B12"/>
    <w:rsid w:val="00C513BE"/>
    <w:rsid w:val="00C518CA"/>
    <w:rsid w:val="00C52101"/>
    <w:rsid w:val="00C529CA"/>
    <w:rsid w:val="00C52B7E"/>
    <w:rsid w:val="00C52CF7"/>
    <w:rsid w:val="00C52DEB"/>
    <w:rsid w:val="00C52E1B"/>
    <w:rsid w:val="00C532CF"/>
    <w:rsid w:val="00C5387B"/>
    <w:rsid w:val="00C54909"/>
    <w:rsid w:val="00C55448"/>
    <w:rsid w:val="00C555F1"/>
    <w:rsid w:val="00C556EB"/>
    <w:rsid w:val="00C5587F"/>
    <w:rsid w:val="00C55901"/>
    <w:rsid w:val="00C55B1E"/>
    <w:rsid w:val="00C55CFC"/>
    <w:rsid w:val="00C55D1C"/>
    <w:rsid w:val="00C55FAA"/>
    <w:rsid w:val="00C560BD"/>
    <w:rsid w:val="00C57222"/>
    <w:rsid w:val="00C57EFD"/>
    <w:rsid w:val="00C60260"/>
    <w:rsid w:val="00C605D0"/>
    <w:rsid w:val="00C607E2"/>
    <w:rsid w:val="00C60A68"/>
    <w:rsid w:val="00C60A9D"/>
    <w:rsid w:val="00C60AC1"/>
    <w:rsid w:val="00C6126A"/>
    <w:rsid w:val="00C61B6C"/>
    <w:rsid w:val="00C61FFB"/>
    <w:rsid w:val="00C6263A"/>
    <w:rsid w:val="00C626E5"/>
    <w:rsid w:val="00C62EFB"/>
    <w:rsid w:val="00C62F4C"/>
    <w:rsid w:val="00C63160"/>
    <w:rsid w:val="00C633D8"/>
    <w:rsid w:val="00C63411"/>
    <w:rsid w:val="00C63E65"/>
    <w:rsid w:val="00C64570"/>
    <w:rsid w:val="00C64D1E"/>
    <w:rsid w:val="00C653B2"/>
    <w:rsid w:val="00C65478"/>
    <w:rsid w:val="00C65753"/>
    <w:rsid w:val="00C660D0"/>
    <w:rsid w:val="00C660F7"/>
    <w:rsid w:val="00C6644C"/>
    <w:rsid w:val="00C664BB"/>
    <w:rsid w:val="00C66D1B"/>
    <w:rsid w:val="00C66D89"/>
    <w:rsid w:val="00C67207"/>
    <w:rsid w:val="00C672C8"/>
    <w:rsid w:val="00C6750D"/>
    <w:rsid w:val="00C67585"/>
    <w:rsid w:val="00C677DE"/>
    <w:rsid w:val="00C67E7A"/>
    <w:rsid w:val="00C705A8"/>
    <w:rsid w:val="00C70AF3"/>
    <w:rsid w:val="00C70C97"/>
    <w:rsid w:val="00C70D6F"/>
    <w:rsid w:val="00C70D92"/>
    <w:rsid w:val="00C70DA4"/>
    <w:rsid w:val="00C70ED1"/>
    <w:rsid w:val="00C71564"/>
    <w:rsid w:val="00C71E57"/>
    <w:rsid w:val="00C71F19"/>
    <w:rsid w:val="00C7206F"/>
    <w:rsid w:val="00C72078"/>
    <w:rsid w:val="00C720AE"/>
    <w:rsid w:val="00C728BC"/>
    <w:rsid w:val="00C7293E"/>
    <w:rsid w:val="00C72D16"/>
    <w:rsid w:val="00C72D28"/>
    <w:rsid w:val="00C72E8C"/>
    <w:rsid w:val="00C72F67"/>
    <w:rsid w:val="00C7363B"/>
    <w:rsid w:val="00C738D3"/>
    <w:rsid w:val="00C738D4"/>
    <w:rsid w:val="00C74220"/>
    <w:rsid w:val="00C74395"/>
    <w:rsid w:val="00C74622"/>
    <w:rsid w:val="00C74ABA"/>
    <w:rsid w:val="00C74EB8"/>
    <w:rsid w:val="00C753EA"/>
    <w:rsid w:val="00C75A8E"/>
    <w:rsid w:val="00C75C3A"/>
    <w:rsid w:val="00C7661F"/>
    <w:rsid w:val="00C7707B"/>
    <w:rsid w:val="00C77195"/>
    <w:rsid w:val="00C77506"/>
    <w:rsid w:val="00C80455"/>
    <w:rsid w:val="00C805CF"/>
    <w:rsid w:val="00C80A16"/>
    <w:rsid w:val="00C812D0"/>
    <w:rsid w:val="00C81602"/>
    <w:rsid w:val="00C817DD"/>
    <w:rsid w:val="00C82146"/>
    <w:rsid w:val="00C827C2"/>
    <w:rsid w:val="00C82E67"/>
    <w:rsid w:val="00C832B5"/>
    <w:rsid w:val="00C83365"/>
    <w:rsid w:val="00C83755"/>
    <w:rsid w:val="00C83B13"/>
    <w:rsid w:val="00C847B3"/>
    <w:rsid w:val="00C84901"/>
    <w:rsid w:val="00C84AA8"/>
    <w:rsid w:val="00C84F71"/>
    <w:rsid w:val="00C85536"/>
    <w:rsid w:val="00C85546"/>
    <w:rsid w:val="00C85D97"/>
    <w:rsid w:val="00C8703C"/>
    <w:rsid w:val="00C8722A"/>
    <w:rsid w:val="00C872C4"/>
    <w:rsid w:val="00C876D0"/>
    <w:rsid w:val="00C8772E"/>
    <w:rsid w:val="00C87B48"/>
    <w:rsid w:val="00C87CC7"/>
    <w:rsid w:val="00C87FAE"/>
    <w:rsid w:val="00C900EC"/>
    <w:rsid w:val="00C90190"/>
    <w:rsid w:val="00C90CB6"/>
    <w:rsid w:val="00C90E87"/>
    <w:rsid w:val="00C91028"/>
    <w:rsid w:val="00C9110F"/>
    <w:rsid w:val="00C9170B"/>
    <w:rsid w:val="00C91AFE"/>
    <w:rsid w:val="00C9230B"/>
    <w:rsid w:val="00C92657"/>
    <w:rsid w:val="00C92795"/>
    <w:rsid w:val="00C92A6C"/>
    <w:rsid w:val="00C92B18"/>
    <w:rsid w:val="00C92CB2"/>
    <w:rsid w:val="00C9347E"/>
    <w:rsid w:val="00C9350C"/>
    <w:rsid w:val="00C93749"/>
    <w:rsid w:val="00C94FB3"/>
    <w:rsid w:val="00C95043"/>
    <w:rsid w:val="00C95399"/>
    <w:rsid w:val="00C9567F"/>
    <w:rsid w:val="00C95D92"/>
    <w:rsid w:val="00C95FA8"/>
    <w:rsid w:val="00C9645E"/>
    <w:rsid w:val="00C9660D"/>
    <w:rsid w:val="00C96C10"/>
    <w:rsid w:val="00C9766D"/>
    <w:rsid w:val="00C977DA"/>
    <w:rsid w:val="00C97DA4"/>
    <w:rsid w:val="00CA0371"/>
    <w:rsid w:val="00CA0630"/>
    <w:rsid w:val="00CA0B85"/>
    <w:rsid w:val="00CA15A9"/>
    <w:rsid w:val="00CA16B5"/>
    <w:rsid w:val="00CA1EA0"/>
    <w:rsid w:val="00CA36E5"/>
    <w:rsid w:val="00CA37F6"/>
    <w:rsid w:val="00CA3A1A"/>
    <w:rsid w:val="00CA3E28"/>
    <w:rsid w:val="00CA4059"/>
    <w:rsid w:val="00CA4202"/>
    <w:rsid w:val="00CA4340"/>
    <w:rsid w:val="00CA484F"/>
    <w:rsid w:val="00CA4CA8"/>
    <w:rsid w:val="00CA4FEB"/>
    <w:rsid w:val="00CA5A70"/>
    <w:rsid w:val="00CA5C0F"/>
    <w:rsid w:val="00CA5D2E"/>
    <w:rsid w:val="00CA68EE"/>
    <w:rsid w:val="00CA71A5"/>
    <w:rsid w:val="00CA770F"/>
    <w:rsid w:val="00CA7D35"/>
    <w:rsid w:val="00CA7EBF"/>
    <w:rsid w:val="00CB00E9"/>
    <w:rsid w:val="00CB03D6"/>
    <w:rsid w:val="00CB0409"/>
    <w:rsid w:val="00CB08F7"/>
    <w:rsid w:val="00CB1224"/>
    <w:rsid w:val="00CB14C6"/>
    <w:rsid w:val="00CB1800"/>
    <w:rsid w:val="00CB196D"/>
    <w:rsid w:val="00CB1D93"/>
    <w:rsid w:val="00CB1DA7"/>
    <w:rsid w:val="00CB1ECB"/>
    <w:rsid w:val="00CB2421"/>
    <w:rsid w:val="00CB2675"/>
    <w:rsid w:val="00CB2813"/>
    <w:rsid w:val="00CB2CDD"/>
    <w:rsid w:val="00CB36D6"/>
    <w:rsid w:val="00CB4112"/>
    <w:rsid w:val="00CB4E8F"/>
    <w:rsid w:val="00CB50E7"/>
    <w:rsid w:val="00CB5389"/>
    <w:rsid w:val="00CB53D5"/>
    <w:rsid w:val="00CB57F8"/>
    <w:rsid w:val="00CB64E5"/>
    <w:rsid w:val="00CB66C2"/>
    <w:rsid w:val="00CB6E9B"/>
    <w:rsid w:val="00CB731C"/>
    <w:rsid w:val="00CB7322"/>
    <w:rsid w:val="00CB7350"/>
    <w:rsid w:val="00CB737F"/>
    <w:rsid w:val="00CB774E"/>
    <w:rsid w:val="00CB7B9F"/>
    <w:rsid w:val="00CC054E"/>
    <w:rsid w:val="00CC0BDA"/>
    <w:rsid w:val="00CC182A"/>
    <w:rsid w:val="00CC1C6F"/>
    <w:rsid w:val="00CC256B"/>
    <w:rsid w:val="00CC2D89"/>
    <w:rsid w:val="00CC2FDB"/>
    <w:rsid w:val="00CC347E"/>
    <w:rsid w:val="00CC3BA4"/>
    <w:rsid w:val="00CC3F8A"/>
    <w:rsid w:val="00CC40EA"/>
    <w:rsid w:val="00CC46D3"/>
    <w:rsid w:val="00CC4AAC"/>
    <w:rsid w:val="00CC4BA8"/>
    <w:rsid w:val="00CC5294"/>
    <w:rsid w:val="00CC5454"/>
    <w:rsid w:val="00CC5C77"/>
    <w:rsid w:val="00CC5EE9"/>
    <w:rsid w:val="00CC6257"/>
    <w:rsid w:val="00CC62A1"/>
    <w:rsid w:val="00CC6633"/>
    <w:rsid w:val="00CC6648"/>
    <w:rsid w:val="00CC6FE4"/>
    <w:rsid w:val="00CC7D91"/>
    <w:rsid w:val="00CC7D94"/>
    <w:rsid w:val="00CD08EF"/>
    <w:rsid w:val="00CD0B47"/>
    <w:rsid w:val="00CD145F"/>
    <w:rsid w:val="00CD1897"/>
    <w:rsid w:val="00CD1C20"/>
    <w:rsid w:val="00CD1CB0"/>
    <w:rsid w:val="00CD1E3D"/>
    <w:rsid w:val="00CD1E44"/>
    <w:rsid w:val="00CD2085"/>
    <w:rsid w:val="00CD2328"/>
    <w:rsid w:val="00CD2334"/>
    <w:rsid w:val="00CD2B68"/>
    <w:rsid w:val="00CD2C4A"/>
    <w:rsid w:val="00CD2C64"/>
    <w:rsid w:val="00CD2EEC"/>
    <w:rsid w:val="00CD3729"/>
    <w:rsid w:val="00CD391C"/>
    <w:rsid w:val="00CD3FEB"/>
    <w:rsid w:val="00CD414E"/>
    <w:rsid w:val="00CD4318"/>
    <w:rsid w:val="00CD46F9"/>
    <w:rsid w:val="00CD484C"/>
    <w:rsid w:val="00CD4B42"/>
    <w:rsid w:val="00CD4FCE"/>
    <w:rsid w:val="00CD50DA"/>
    <w:rsid w:val="00CD55C9"/>
    <w:rsid w:val="00CD58E5"/>
    <w:rsid w:val="00CD5E92"/>
    <w:rsid w:val="00CD65F9"/>
    <w:rsid w:val="00CD6871"/>
    <w:rsid w:val="00CD6B3A"/>
    <w:rsid w:val="00CD6D9C"/>
    <w:rsid w:val="00CD6DC8"/>
    <w:rsid w:val="00CD71F1"/>
    <w:rsid w:val="00CD79A3"/>
    <w:rsid w:val="00CD7DB4"/>
    <w:rsid w:val="00CD7E48"/>
    <w:rsid w:val="00CD7F18"/>
    <w:rsid w:val="00CE040E"/>
    <w:rsid w:val="00CE04B0"/>
    <w:rsid w:val="00CE0BFD"/>
    <w:rsid w:val="00CE0D01"/>
    <w:rsid w:val="00CE1059"/>
    <w:rsid w:val="00CE1AFA"/>
    <w:rsid w:val="00CE1C8A"/>
    <w:rsid w:val="00CE1D4E"/>
    <w:rsid w:val="00CE1D93"/>
    <w:rsid w:val="00CE2177"/>
    <w:rsid w:val="00CE232E"/>
    <w:rsid w:val="00CE25F9"/>
    <w:rsid w:val="00CE25FF"/>
    <w:rsid w:val="00CE28DF"/>
    <w:rsid w:val="00CE2D31"/>
    <w:rsid w:val="00CE3A82"/>
    <w:rsid w:val="00CE3BFC"/>
    <w:rsid w:val="00CE3CB4"/>
    <w:rsid w:val="00CE3CEB"/>
    <w:rsid w:val="00CE3D7C"/>
    <w:rsid w:val="00CE3DBA"/>
    <w:rsid w:val="00CE47CF"/>
    <w:rsid w:val="00CE4FDC"/>
    <w:rsid w:val="00CE51B5"/>
    <w:rsid w:val="00CE56C1"/>
    <w:rsid w:val="00CE583D"/>
    <w:rsid w:val="00CE5F21"/>
    <w:rsid w:val="00CE65C7"/>
    <w:rsid w:val="00CE66F0"/>
    <w:rsid w:val="00CF00DB"/>
    <w:rsid w:val="00CF03C5"/>
    <w:rsid w:val="00CF0C09"/>
    <w:rsid w:val="00CF0D13"/>
    <w:rsid w:val="00CF186A"/>
    <w:rsid w:val="00CF1E2D"/>
    <w:rsid w:val="00CF1E72"/>
    <w:rsid w:val="00CF222C"/>
    <w:rsid w:val="00CF22A0"/>
    <w:rsid w:val="00CF2404"/>
    <w:rsid w:val="00CF2687"/>
    <w:rsid w:val="00CF27D2"/>
    <w:rsid w:val="00CF2AF7"/>
    <w:rsid w:val="00CF2FD9"/>
    <w:rsid w:val="00CF30D1"/>
    <w:rsid w:val="00CF407B"/>
    <w:rsid w:val="00CF445D"/>
    <w:rsid w:val="00CF4AA0"/>
    <w:rsid w:val="00CF52D2"/>
    <w:rsid w:val="00CF544D"/>
    <w:rsid w:val="00CF59EA"/>
    <w:rsid w:val="00CF647B"/>
    <w:rsid w:val="00CF65E1"/>
    <w:rsid w:val="00CF66D2"/>
    <w:rsid w:val="00CF6891"/>
    <w:rsid w:val="00CF6898"/>
    <w:rsid w:val="00CF6EE8"/>
    <w:rsid w:val="00CF6F85"/>
    <w:rsid w:val="00CF73DC"/>
    <w:rsid w:val="00CF7643"/>
    <w:rsid w:val="00CF7C68"/>
    <w:rsid w:val="00D00F09"/>
    <w:rsid w:val="00D017A4"/>
    <w:rsid w:val="00D02010"/>
    <w:rsid w:val="00D0272B"/>
    <w:rsid w:val="00D0284E"/>
    <w:rsid w:val="00D02AF2"/>
    <w:rsid w:val="00D02B0C"/>
    <w:rsid w:val="00D02C81"/>
    <w:rsid w:val="00D033A1"/>
    <w:rsid w:val="00D0394C"/>
    <w:rsid w:val="00D04004"/>
    <w:rsid w:val="00D0420F"/>
    <w:rsid w:val="00D046AC"/>
    <w:rsid w:val="00D04BDA"/>
    <w:rsid w:val="00D04E69"/>
    <w:rsid w:val="00D05330"/>
    <w:rsid w:val="00D054A2"/>
    <w:rsid w:val="00D05AFD"/>
    <w:rsid w:val="00D05DFE"/>
    <w:rsid w:val="00D05EA7"/>
    <w:rsid w:val="00D06E86"/>
    <w:rsid w:val="00D072D5"/>
    <w:rsid w:val="00D0774D"/>
    <w:rsid w:val="00D077BF"/>
    <w:rsid w:val="00D0796E"/>
    <w:rsid w:val="00D07F29"/>
    <w:rsid w:val="00D1130E"/>
    <w:rsid w:val="00D113B4"/>
    <w:rsid w:val="00D1164E"/>
    <w:rsid w:val="00D121AD"/>
    <w:rsid w:val="00D128FB"/>
    <w:rsid w:val="00D12D3B"/>
    <w:rsid w:val="00D1333E"/>
    <w:rsid w:val="00D1340D"/>
    <w:rsid w:val="00D139CF"/>
    <w:rsid w:val="00D141A9"/>
    <w:rsid w:val="00D1446E"/>
    <w:rsid w:val="00D14E12"/>
    <w:rsid w:val="00D14EFC"/>
    <w:rsid w:val="00D1558B"/>
    <w:rsid w:val="00D15CA0"/>
    <w:rsid w:val="00D15FAB"/>
    <w:rsid w:val="00D161D4"/>
    <w:rsid w:val="00D165E1"/>
    <w:rsid w:val="00D165FC"/>
    <w:rsid w:val="00D166A5"/>
    <w:rsid w:val="00D1671E"/>
    <w:rsid w:val="00D16BCA"/>
    <w:rsid w:val="00D16BDE"/>
    <w:rsid w:val="00D16BEB"/>
    <w:rsid w:val="00D16D36"/>
    <w:rsid w:val="00D17893"/>
    <w:rsid w:val="00D1790C"/>
    <w:rsid w:val="00D17A7E"/>
    <w:rsid w:val="00D17F4F"/>
    <w:rsid w:val="00D20A6E"/>
    <w:rsid w:val="00D20BD0"/>
    <w:rsid w:val="00D213E6"/>
    <w:rsid w:val="00D2163B"/>
    <w:rsid w:val="00D21845"/>
    <w:rsid w:val="00D21974"/>
    <w:rsid w:val="00D223D7"/>
    <w:rsid w:val="00D228F4"/>
    <w:rsid w:val="00D22D8F"/>
    <w:rsid w:val="00D2315E"/>
    <w:rsid w:val="00D2322F"/>
    <w:rsid w:val="00D235DE"/>
    <w:rsid w:val="00D23757"/>
    <w:rsid w:val="00D2377B"/>
    <w:rsid w:val="00D23AB7"/>
    <w:rsid w:val="00D244D3"/>
    <w:rsid w:val="00D24CA4"/>
    <w:rsid w:val="00D24DF8"/>
    <w:rsid w:val="00D259F7"/>
    <w:rsid w:val="00D25BF7"/>
    <w:rsid w:val="00D25C30"/>
    <w:rsid w:val="00D264E4"/>
    <w:rsid w:val="00D26E54"/>
    <w:rsid w:val="00D270BC"/>
    <w:rsid w:val="00D27616"/>
    <w:rsid w:val="00D2781E"/>
    <w:rsid w:val="00D2798E"/>
    <w:rsid w:val="00D27E40"/>
    <w:rsid w:val="00D30561"/>
    <w:rsid w:val="00D306CC"/>
    <w:rsid w:val="00D308BA"/>
    <w:rsid w:val="00D30C4D"/>
    <w:rsid w:val="00D30F94"/>
    <w:rsid w:val="00D3115B"/>
    <w:rsid w:val="00D3139C"/>
    <w:rsid w:val="00D31DF5"/>
    <w:rsid w:val="00D328B9"/>
    <w:rsid w:val="00D32B56"/>
    <w:rsid w:val="00D339AA"/>
    <w:rsid w:val="00D33DD1"/>
    <w:rsid w:val="00D33F97"/>
    <w:rsid w:val="00D34644"/>
    <w:rsid w:val="00D348B0"/>
    <w:rsid w:val="00D35276"/>
    <w:rsid w:val="00D3557D"/>
    <w:rsid w:val="00D3559A"/>
    <w:rsid w:val="00D3574F"/>
    <w:rsid w:val="00D35924"/>
    <w:rsid w:val="00D35E8F"/>
    <w:rsid w:val="00D35F25"/>
    <w:rsid w:val="00D3642F"/>
    <w:rsid w:val="00D365B0"/>
    <w:rsid w:val="00D36B7E"/>
    <w:rsid w:val="00D36C49"/>
    <w:rsid w:val="00D36D09"/>
    <w:rsid w:val="00D36D8E"/>
    <w:rsid w:val="00D3762E"/>
    <w:rsid w:val="00D378DF"/>
    <w:rsid w:val="00D37AFF"/>
    <w:rsid w:val="00D37D1C"/>
    <w:rsid w:val="00D37EA9"/>
    <w:rsid w:val="00D408FE"/>
    <w:rsid w:val="00D40DA3"/>
    <w:rsid w:val="00D410D2"/>
    <w:rsid w:val="00D41231"/>
    <w:rsid w:val="00D4125E"/>
    <w:rsid w:val="00D41482"/>
    <w:rsid w:val="00D41484"/>
    <w:rsid w:val="00D41B1A"/>
    <w:rsid w:val="00D41E4C"/>
    <w:rsid w:val="00D42206"/>
    <w:rsid w:val="00D4245F"/>
    <w:rsid w:val="00D4273B"/>
    <w:rsid w:val="00D42941"/>
    <w:rsid w:val="00D42AE1"/>
    <w:rsid w:val="00D43C82"/>
    <w:rsid w:val="00D44452"/>
    <w:rsid w:val="00D44A05"/>
    <w:rsid w:val="00D45286"/>
    <w:rsid w:val="00D452E6"/>
    <w:rsid w:val="00D4533A"/>
    <w:rsid w:val="00D45712"/>
    <w:rsid w:val="00D45A7C"/>
    <w:rsid w:val="00D46109"/>
    <w:rsid w:val="00D46357"/>
    <w:rsid w:val="00D46817"/>
    <w:rsid w:val="00D46B57"/>
    <w:rsid w:val="00D46C28"/>
    <w:rsid w:val="00D46FA1"/>
    <w:rsid w:val="00D47020"/>
    <w:rsid w:val="00D470D8"/>
    <w:rsid w:val="00D4765E"/>
    <w:rsid w:val="00D4787C"/>
    <w:rsid w:val="00D47B53"/>
    <w:rsid w:val="00D47CD5"/>
    <w:rsid w:val="00D51B6A"/>
    <w:rsid w:val="00D52458"/>
    <w:rsid w:val="00D528B8"/>
    <w:rsid w:val="00D52A0B"/>
    <w:rsid w:val="00D53779"/>
    <w:rsid w:val="00D539B4"/>
    <w:rsid w:val="00D53C97"/>
    <w:rsid w:val="00D53ECF"/>
    <w:rsid w:val="00D53EEE"/>
    <w:rsid w:val="00D53F57"/>
    <w:rsid w:val="00D54378"/>
    <w:rsid w:val="00D54977"/>
    <w:rsid w:val="00D549BF"/>
    <w:rsid w:val="00D54CCF"/>
    <w:rsid w:val="00D55156"/>
    <w:rsid w:val="00D55727"/>
    <w:rsid w:val="00D5572A"/>
    <w:rsid w:val="00D55775"/>
    <w:rsid w:val="00D5593A"/>
    <w:rsid w:val="00D55C7B"/>
    <w:rsid w:val="00D55D3F"/>
    <w:rsid w:val="00D5656A"/>
    <w:rsid w:val="00D567E8"/>
    <w:rsid w:val="00D57528"/>
    <w:rsid w:val="00D57B27"/>
    <w:rsid w:val="00D60208"/>
    <w:rsid w:val="00D602A8"/>
    <w:rsid w:val="00D60533"/>
    <w:rsid w:val="00D60826"/>
    <w:rsid w:val="00D60881"/>
    <w:rsid w:val="00D60EBC"/>
    <w:rsid w:val="00D610C8"/>
    <w:rsid w:val="00D61497"/>
    <w:rsid w:val="00D61A6E"/>
    <w:rsid w:val="00D61F4D"/>
    <w:rsid w:val="00D62564"/>
    <w:rsid w:val="00D62735"/>
    <w:rsid w:val="00D629A7"/>
    <w:rsid w:val="00D63003"/>
    <w:rsid w:val="00D63041"/>
    <w:rsid w:val="00D6346A"/>
    <w:rsid w:val="00D63D5C"/>
    <w:rsid w:val="00D644D1"/>
    <w:rsid w:val="00D6539A"/>
    <w:rsid w:val="00D65449"/>
    <w:rsid w:val="00D657EF"/>
    <w:rsid w:val="00D658A8"/>
    <w:rsid w:val="00D65A41"/>
    <w:rsid w:val="00D65E42"/>
    <w:rsid w:val="00D65F9A"/>
    <w:rsid w:val="00D664BD"/>
    <w:rsid w:val="00D66622"/>
    <w:rsid w:val="00D66668"/>
    <w:rsid w:val="00D66D67"/>
    <w:rsid w:val="00D6741A"/>
    <w:rsid w:val="00D6766D"/>
    <w:rsid w:val="00D67A95"/>
    <w:rsid w:val="00D704CB"/>
    <w:rsid w:val="00D706E1"/>
    <w:rsid w:val="00D70EBA"/>
    <w:rsid w:val="00D712E2"/>
    <w:rsid w:val="00D715F6"/>
    <w:rsid w:val="00D7247E"/>
    <w:rsid w:val="00D72697"/>
    <w:rsid w:val="00D7285E"/>
    <w:rsid w:val="00D72A65"/>
    <w:rsid w:val="00D72E7F"/>
    <w:rsid w:val="00D730B0"/>
    <w:rsid w:val="00D738E1"/>
    <w:rsid w:val="00D73E13"/>
    <w:rsid w:val="00D73E14"/>
    <w:rsid w:val="00D74121"/>
    <w:rsid w:val="00D74345"/>
    <w:rsid w:val="00D74C33"/>
    <w:rsid w:val="00D74F7A"/>
    <w:rsid w:val="00D75199"/>
    <w:rsid w:val="00D75474"/>
    <w:rsid w:val="00D75D13"/>
    <w:rsid w:val="00D76ADF"/>
    <w:rsid w:val="00D76C19"/>
    <w:rsid w:val="00D773B6"/>
    <w:rsid w:val="00D777BC"/>
    <w:rsid w:val="00D77B50"/>
    <w:rsid w:val="00D808BB"/>
    <w:rsid w:val="00D809A3"/>
    <w:rsid w:val="00D80B92"/>
    <w:rsid w:val="00D80CDB"/>
    <w:rsid w:val="00D81298"/>
    <w:rsid w:val="00D818A2"/>
    <w:rsid w:val="00D81928"/>
    <w:rsid w:val="00D819A4"/>
    <w:rsid w:val="00D81D55"/>
    <w:rsid w:val="00D81EF8"/>
    <w:rsid w:val="00D82B09"/>
    <w:rsid w:val="00D82D03"/>
    <w:rsid w:val="00D82F98"/>
    <w:rsid w:val="00D83934"/>
    <w:rsid w:val="00D8395B"/>
    <w:rsid w:val="00D84697"/>
    <w:rsid w:val="00D84C6B"/>
    <w:rsid w:val="00D851F2"/>
    <w:rsid w:val="00D853F0"/>
    <w:rsid w:val="00D86255"/>
    <w:rsid w:val="00D862E4"/>
    <w:rsid w:val="00D863D4"/>
    <w:rsid w:val="00D86A75"/>
    <w:rsid w:val="00D86AE4"/>
    <w:rsid w:val="00D86D98"/>
    <w:rsid w:val="00D87063"/>
    <w:rsid w:val="00D9063C"/>
    <w:rsid w:val="00D90994"/>
    <w:rsid w:val="00D90AFB"/>
    <w:rsid w:val="00D91101"/>
    <w:rsid w:val="00D911FD"/>
    <w:rsid w:val="00D91416"/>
    <w:rsid w:val="00D91C36"/>
    <w:rsid w:val="00D92752"/>
    <w:rsid w:val="00D92CB7"/>
    <w:rsid w:val="00D933ED"/>
    <w:rsid w:val="00D94A0B"/>
    <w:rsid w:val="00D9551A"/>
    <w:rsid w:val="00D95520"/>
    <w:rsid w:val="00D95554"/>
    <w:rsid w:val="00D9625F"/>
    <w:rsid w:val="00D963F6"/>
    <w:rsid w:val="00D9661E"/>
    <w:rsid w:val="00D967ED"/>
    <w:rsid w:val="00D96ECA"/>
    <w:rsid w:val="00D97075"/>
    <w:rsid w:val="00D97A3A"/>
    <w:rsid w:val="00D97C46"/>
    <w:rsid w:val="00D97C4E"/>
    <w:rsid w:val="00DA005B"/>
    <w:rsid w:val="00DA16C6"/>
    <w:rsid w:val="00DA1740"/>
    <w:rsid w:val="00DA1851"/>
    <w:rsid w:val="00DA1D3A"/>
    <w:rsid w:val="00DA1D4A"/>
    <w:rsid w:val="00DA2803"/>
    <w:rsid w:val="00DA290A"/>
    <w:rsid w:val="00DA2D39"/>
    <w:rsid w:val="00DA2D41"/>
    <w:rsid w:val="00DA344F"/>
    <w:rsid w:val="00DA3C00"/>
    <w:rsid w:val="00DA3D13"/>
    <w:rsid w:val="00DA3F73"/>
    <w:rsid w:val="00DA41D6"/>
    <w:rsid w:val="00DA4A68"/>
    <w:rsid w:val="00DA5054"/>
    <w:rsid w:val="00DA6537"/>
    <w:rsid w:val="00DA7113"/>
    <w:rsid w:val="00DA7118"/>
    <w:rsid w:val="00DA7248"/>
    <w:rsid w:val="00DA76CF"/>
    <w:rsid w:val="00DA79D1"/>
    <w:rsid w:val="00DA7BCD"/>
    <w:rsid w:val="00DB0139"/>
    <w:rsid w:val="00DB01F5"/>
    <w:rsid w:val="00DB03F4"/>
    <w:rsid w:val="00DB05FD"/>
    <w:rsid w:val="00DB0A4C"/>
    <w:rsid w:val="00DB0C5F"/>
    <w:rsid w:val="00DB0DF8"/>
    <w:rsid w:val="00DB0E50"/>
    <w:rsid w:val="00DB11C1"/>
    <w:rsid w:val="00DB19EB"/>
    <w:rsid w:val="00DB1B8E"/>
    <w:rsid w:val="00DB1C84"/>
    <w:rsid w:val="00DB2BBF"/>
    <w:rsid w:val="00DB3442"/>
    <w:rsid w:val="00DB41E9"/>
    <w:rsid w:val="00DB4952"/>
    <w:rsid w:val="00DB4D9D"/>
    <w:rsid w:val="00DB5137"/>
    <w:rsid w:val="00DB51B0"/>
    <w:rsid w:val="00DB5C54"/>
    <w:rsid w:val="00DB5F5B"/>
    <w:rsid w:val="00DB6036"/>
    <w:rsid w:val="00DB630F"/>
    <w:rsid w:val="00DB649A"/>
    <w:rsid w:val="00DB64BB"/>
    <w:rsid w:val="00DB65BF"/>
    <w:rsid w:val="00DB7170"/>
    <w:rsid w:val="00DB750E"/>
    <w:rsid w:val="00DB75E7"/>
    <w:rsid w:val="00DB7831"/>
    <w:rsid w:val="00DB7886"/>
    <w:rsid w:val="00DB7F97"/>
    <w:rsid w:val="00DC01B0"/>
    <w:rsid w:val="00DC0407"/>
    <w:rsid w:val="00DC0966"/>
    <w:rsid w:val="00DC0A8B"/>
    <w:rsid w:val="00DC0B9A"/>
    <w:rsid w:val="00DC0D09"/>
    <w:rsid w:val="00DC1475"/>
    <w:rsid w:val="00DC1598"/>
    <w:rsid w:val="00DC15E9"/>
    <w:rsid w:val="00DC181E"/>
    <w:rsid w:val="00DC1947"/>
    <w:rsid w:val="00DC21EF"/>
    <w:rsid w:val="00DC2346"/>
    <w:rsid w:val="00DC297E"/>
    <w:rsid w:val="00DC307C"/>
    <w:rsid w:val="00DC31C1"/>
    <w:rsid w:val="00DC3222"/>
    <w:rsid w:val="00DC3A9B"/>
    <w:rsid w:val="00DC3AEE"/>
    <w:rsid w:val="00DC4157"/>
    <w:rsid w:val="00DC4747"/>
    <w:rsid w:val="00DC49DB"/>
    <w:rsid w:val="00DC4FB8"/>
    <w:rsid w:val="00DC540D"/>
    <w:rsid w:val="00DC56E0"/>
    <w:rsid w:val="00DC57C3"/>
    <w:rsid w:val="00DC58BD"/>
    <w:rsid w:val="00DC5B1F"/>
    <w:rsid w:val="00DC6245"/>
    <w:rsid w:val="00DC6308"/>
    <w:rsid w:val="00DC7D79"/>
    <w:rsid w:val="00DC7E0C"/>
    <w:rsid w:val="00DD0230"/>
    <w:rsid w:val="00DD0AB2"/>
    <w:rsid w:val="00DD0AF9"/>
    <w:rsid w:val="00DD0B9A"/>
    <w:rsid w:val="00DD23DA"/>
    <w:rsid w:val="00DD2B1A"/>
    <w:rsid w:val="00DD2D98"/>
    <w:rsid w:val="00DD3A29"/>
    <w:rsid w:val="00DD3BFF"/>
    <w:rsid w:val="00DD3FA4"/>
    <w:rsid w:val="00DD40A1"/>
    <w:rsid w:val="00DD46E0"/>
    <w:rsid w:val="00DD4A4E"/>
    <w:rsid w:val="00DD4CA8"/>
    <w:rsid w:val="00DD6641"/>
    <w:rsid w:val="00DD6899"/>
    <w:rsid w:val="00DD6961"/>
    <w:rsid w:val="00DD6BAB"/>
    <w:rsid w:val="00DD6CBB"/>
    <w:rsid w:val="00DD6DB4"/>
    <w:rsid w:val="00DD716E"/>
    <w:rsid w:val="00DD7A77"/>
    <w:rsid w:val="00DD7DF8"/>
    <w:rsid w:val="00DE0313"/>
    <w:rsid w:val="00DE047F"/>
    <w:rsid w:val="00DE089D"/>
    <w:rsid w:val="00DE0A83"/>
    <w:rsid w:val="00DE19BA"/>
    <w:rsid w:val="00DE25AC"/>
    <w:rsid w:val="00DE332F"/>
    <w:rsid w:val="00DE3CF6"/>
    <w:rsid w:val="00DE3D2E"/>
    <w:rsid w:val="00DE3FF2"/>
    <w:rsid w:val="00DE4A08"/>
    <w:rsid w:val="00DE4FCF"/>
    <w:rsid w:val="00DE5123"/>
    <w:rsid w:val="00DE53C4"/>
    <w:rsid w:val="00DE5725"/>
    <w:rsid w:val="00DE5AA6"/>
    <w:rsid w:val="00DE7170"/>
    <w:rsid w:val="00DE7278"/>
    <w:rsid w:val="00DE75C7"/>
    <w:rsid w:val="00DE76B4"/>
    <w:rsid w:val="00DE7868"/>
    <w:rsid w:val="00DE7DE6"/>
    <w:rsid w:val="00DE7FE4"/>
    <w:rsid w:val="00DF017C"/>
    <w:rsid w:val="00DF06BD"/>
    <w:rsid w:val="00DF06E8"/>
    <w:rsid w:val="00DF10D3"/>
    <w:rsid w:val="00DF129A"/>
    <w:rsid w:val="00DF1331"/>
    <w:rsid w:val="00DF133F"/>
    <w:rsid w:val="00DF175B"/>
    <w:rsid w:val="00DF24A1"/>
    <w:rsid w:val="00DF2602"/>
    <w:rsid w:val="00DF2C21"/>
    <w:rsid w:val="00DF3218"/>
    <w:rsid w:val="00DF3C65"/>
    <w:rsid w:val="00DF3CDF"/>
    <w:rsid w:val="00DF3F6F"/>
    <w:rsid w:val="00DF42C0"/>
    <w:rsid w:val="00DF4BF5"/>
    <w:rsid w:val="00DF53DD"/>
    <w:rsid w:val="00DF56BE"/>
    <w:rsid w:val="00DF59AF"/>
    <w:rsid w:val="00DF5D49"/>
    <w:rsid w:val="00DF62AA"/>
    <w:rsid w:val="00DF64E2"/>
    <w:rsid w:val="00DF683B"/>
    <w:rsid w:val="00DF68E3"/>
    <w:rsid w:val="00DF6981"/>
    <w:rsid w:val="00DF6FCA"/>
    <w:rsid w:val="00DF7192"/>
    <w:rsid w:val="00DF77FE"/>
    <w:rsid w:val="00DF78B9"/>
    <w:rsid w:val="00DF79CA"/>
    <w:rsid w:val="00DF7CA7"/>
    <w:rsid w:val="00E00205"/>
    <w:rsid w:val="00E00672"/>
    <w:rsid w:val="00E0087B"/>
    <w:rsid w:val="00E00E7E"/>
    <w:rsid w:val="00E0154B"/>
    <w:rsid w:val="00E01737"/>
    <w:rsid w:val="00E01C36"/>
    <w:rsid w:val="00E01CAC"/>
    <w:rsid w:val="00E01DE7"/>
    <w:rsid w:val="00E0227D"/>
    <w:rsid w:val="00E02797"/>
    <w:rsid w:val="00E027D0"/>
    <w:rsid w:val="00E02989"/>
    <w:rsid w:val="00E029FA"/>
    <w:rsid w:val="00E02D0C"/>
    <w:rsid w:val="00E032D5"/>
    <w:rsid w:val="00E03F60"/>
    <w:rsid w:val="00E04055"/>
    <w:rsid w:val="00E052BD"/>
    <w:rsid w:val="00E05483"/>
    <w:rsid w:val="00E058B3"/>
    <w:rsid w:val="00E05913"/>
    <w:rsid w:val="00E05988"/>
    <w:rsid w:val="00E06EC1"/>
    <w:rsid w:val="00E07063"/>
    <w:rsid w:val="00E070AD"/>
    <w:rsid w:val="00E07406"/>
    <w:rsid w:val="00E07B1A"/>
    <w:rsid w:val="00E07EA3"/>
    <w:rsid w:val="00E100C7"/>
    <w:rsid w:val="00E10761"/>
    <w:rsid w:val="00E1076D"/>
    <w:rsid w:val="00E1076F"/>
    <w:rsid w:val="00E1094A"/>
    <w:rsid w:val="00E10F77"/>
    <w:rsid w:val="00E10FCA"/>
    <w:rsid w:val="00E11AA1"/>
    <w:rsid w:val="00E11E30"/>
    <w:rsid w:val="00E126CE"/>
    <w:rsid w:val="00E12857"/>
    <w:rsid w:val="00E12AFA"/>
    <w:rsid w:val="00E12D43"/>
    <w:rsid w:val="00E12ECA"/>
    <w:rsid w:val="00E12EE6"/>
    <w:rsid w:val="00E1304C"/>
    <w:rsid w:val="00E135A9"/>
    <w:rsid w:val="00E13656"/>
    <w:rsid w:val="00E13770"/>
    <w:rsid w:val="00E142D0"/>
    <w:rsid w:val="00E14842"/>
    <w:rsid w:val="00E14D2A"/>
    <w:rsid w:val="00E15A8F"/>
    <w:rsid w:val="00E15D04"/>
    <w:rsid w:val="00E15FEE"/>
    <w:rsid w:val="00E1643B"/>
    <w:rsid w:val="00E17026"/>
    <w:rsid w:val="00E17C2A"/>
    <w:rsid w:val="00E17E6B"/>
    <w:rsid w:val="00E17F15"/>
    <w:rsid w:val="00E2033C"/>
    <w:rsid w:val="00E216B1"/>
    <w:rsid w:val="00E21976"/>
    <w:rsid w:val="00E21AD5"/>
    <w:rsid w:val="00E21B24"/>
    <w:rsid w:val="00E22FF2"/>
    <w:rsid w:val="00E232EB"/>
    <w:rsid w:val="00E23832"/>
    <w:rsid w:val="00E239B8"/>
    <w:rsid w:val="00E23B23"/>
    <w:rsid w:val="00E241E0"/>
    <w:rsid w:val="00E242A6"/>
    <w:rsid w:val="00E244F8"/>
    <w:rsid w:val="00E24DC9"/>
    <w:rsid w:val="00E24F9F"/>
    <w:rsid w:val="00E25063"/>
    <w:rsid w:val="00E250D3"/>
    <w:rsid w:val="00E25B8E"/>
    <w:rsid w:val="00E26826"/>
    <w:rsid w:val="00E26861"/>
    <w:rsid w:val="00E26A8C"/>
    <w:rsid w:val="00E273CD"/>
    <w:rsid w:val="00E27EC8"/>
    <w:rsid w:val="00E30204"/>
    <w:rsid w:val="00E307D9"/>
    <w:rsid w:val="00E31515"/>
    <w:rsid w:val="00E31C15"/>
    <w:rsid w:val="00E31C4D"/>
    <w:rsid w:val="00E320A5"/>
    <w:rsid w:val="00E3210A"/>
    <w:rsid w:val="00E32EA0"/>
    <w:rsid w:val="00E32FDE"/>
    <w:rsid w:val="00E33307"/>
    <w:rsid w:val="00E33995"/>
    <w:rsid w:val="00E3419E"/>
    <w:rsid w:val="00E344CF"/>
    <w:rsid w:val="00E34A90"/>
    <w:rsid w:val="00E34F3C"/>
    <w:rsid w:val="00E34F51"/>
    <w:rsid w:val="00E35489"/>
    <w:rsid w:val="00E3579F"/>
    <w:rsid w:val="00E35C83"/>
    <w:rsid w:val="00E35FD6"/>
    <w:rsid w:val="00E36790"/>
    <w:rsid w:val="00E36C1B"/>
    <w:rsid w:val="00E3767D"/>
    <w:rsid w:val="00E377AE"/>
    <w:rsid w:val="00E377C5"/>
    <w:rsid w:val="00E37A2E"/>
    <w:rsid w:val="00E37A60"/>
    <w:rsid w:val="00E40BE8"/>
    <w:rsid w:val="00E41F24"/>
    <w:rsid w:val="00E42393"/>
    <w:rsid w:val="00E427B5"/>
    <w:rsid w:val="00E43701"/>
    <w:rsid w:val="00E442BD"/>
    <w:rsid w:val="00E44A12"/>
    <w:rsid w:val="00E4517E"/>
    <w:rsid w:val="00E451CB"/>
    <w:rsid w:val="00E451F9"/>
    <w:rsid w:val="00E453BF"/>
    <w:rsid w:val="00E455B4"/>
    <w:rsid w:val="00E457AD"/>
    <w:rsid w:val="00E459BF"/>
    <w:rsid w:val="00E45B30"/>
    <w:rsid w:val="00E460C3"/>
    <w:rsid w:val="00E460FD"/>
    <w:rsid w:val="00E4616B"/>
    <w:rsid w:val="00E4647E"/>
    <w:rsid w:val="00E47EA8"/>
    <w:rsid w:val="00E47EDA"/>
    <w:rsid w:val="00E505DC"/>
    <w:rsid w:val="00E50E48"/>
    <w:rsid w:val="00E50F96"/>
    <w:rsid w:val="00E5114E"/>
    <w:rsid w:val="00E51340"/>
    <w:rsid w:val="00E51390"/>
    <w:rsid w:val="00E5157A"/>
    <w:rsid w:val="00E51A0B"/>
    <w:rsid w:val="00E51C03"/>
    <w:rsid w:val="00E51ED9"/>
    <w:rsid w:val="00E5226A"/>
    <w:rsid w:val="00E52788"/>
    <w:rsid w:val="00E529CE"/>
    <w:rsid w:val="00E52E35"/>
    <w:rsid w:val="00E52FE6"/>
    <w:rsid w:val="00E540CB"/>
    <w:rsid w:val="00E558D7"/>
    <w:rsid w:val="00E55DD7"/>
    <w:rsid w:val="00E55F2A"/>
    <w:rsid w:val="00E565DE"/>
    <w:rsid w:val="00E56F67"/>
    <w:rsid w:val="00E57000"/>
    <w:rsid w:val="00E57227"/>
    <w:rsid w:val="00E576ED"/>
    <w:rsid w:val="00E577E3"/>
    <w:rsid w:val="00E57994"/>
    <w:rsid w:val="00E6001C"/>
    <w:rsid w:val="00E60794"/>
    <w:rsid w:val="00E60A27"/>
    <w:rsid w:val="00E60B95"/>
    <w:rsid w:val="00E6155E"/>
    <w:rsid w:val="00E619E4"/>
    <w:rsid w:val="00E62850"/>
    <w:rsid w:val="00E62B32"/>
    <w:rsid w:val="00E631B9"/>
    <w:rsid w:val="00E63D4A"/>
    <w:rsid w:val="00E6476B"/>
    <w:rsid w:val="00E656AF"/>
    <w:rsid w:val="00E657E3"/>
    <w:rsid w:val="00E65840"/>
    <w:rsid w:val="00E65B60"/>
    <w:rsid w:val="00E66A91"/>
    <w:rsid w:val="00E66F62"/>
    <w:rsid w:val="00E67595"/>
    <w:rsid w:val="00E67671"/>
    <w:rsid w:val="00E677B9"/>
    <w:rsid w:val="00E67F1E"/>
    <w:rsid w:val="00E704F3"/>
    <w:rsid w:val="00E70551"/>
    <w:rsid w:val="00E706E5"/>
    <w:rsid w:val="00E70B1A"/>
    <w:rsid w:val="00E70E31"/>
    <w:rsid w:val="00E717B7"/>
    <w:rsid w:val="00E717C4"/>
    <w:rsid w:val="00E71B94"/>
    <w:rsid w:val="00E71C67"/>
    <w:rsid w:val="00E72080"/>
    <w:rsid w:val="00E72160"/>
    <w:rsid w:val="00E72E5F"/>
    <w:rsid w:val="00E73A45"/>
    <w:rsid w:val="00E73C67"/>
    <w:rsid w:val="00E745CD"/>
    <w:rsid w:val="00E745DD"/>
    <w:rsid w:val="00E75AFD"/>
    <w:rsid w:val="00E75B58"/>
    <w:rsid w:val="00E75CAF"/>
    <w:rsid w:val="00E761AC"/>
    <w:rsid w:val="00E763D1"/>
    <w:rsid w:val="00E7746E"/>
    <w:rsid w:val="00E77513"/>
    <w:rsid w:val="00E77921"/>
    <w:rsid w:val="00E77EA7"/>
    <w:rsid w:val="00E8007B"/>
    <w:rsid w:val="00E80181"/>
    <w:rsid w:val="00E80BE3"/>
    <w:rsid w:val="00E81CA3"/>
    <w:rsid w:val="00E8212D"/>
    <w:rsid w:val="00E82353"/>
    <w:rsid w:val="00E825A7"/>
    <w:rsid w:val="00E8286C"/>
    <w:rsid w:val="00E83A1C"/>
    <w:rsid w:val="00E83D41"/>
    <w:rsid w:val="00E841BA"/>
    <w:rsid w:val="00E844E9"/>
    <w:rsid w:val="00E845B4"/>
    <w:rsid w:val="00E846E1"/>
    <w:rsid w:val="00E847D2"/>
    <w:rsid w:val="00E84A12"/>
    <w:rsid w:val="00E84E4F"/>
    <w:rsid w:val="00E8504F"/>
    <w:rsid w:val="00E8512E"/>
    <w:rsid w:val="00E85270"/>
    <w:rsid w:val="00E90591"/>
    <w:rsid w:val="00E9080B"/>
    <w:rsid w:val="00E90E96"/>
    <w:rsid w:val="00E91410"/>
    <w:rsid w:val="00E9158A"/>
    <w:rsid w:val="00E91BEB"/>
    <w:rsid w:val="00E92565"/>
    <w:rsid w:val="00E92718"/>
    <w:rsid w:val="00E93122"/>
    <w:rsid w:val="00E9339B"/>
    <w:rsid w:val="00E95C0F"/>
    <w:rsid w:val="00E96019"/>
    <w:rsid w:val="00E96860"/>
    <w:rsid w:val="00E96931"/>
    <w:rsid w:val="00E96AB0"/>
    <w:rsid w:val="00E96BD4"/>
    <w:rsid w:val="00E96D1A"/>
    <w:rsid w:val="00E9738A"/>
    <w:rsid w:val="00E9741F"/>
    <w:rsid w:val="00E9796B"/>
    <w:rsid w:val="00EA01AE"/>
    <w:rsid w:val="00EA0315"/>
    <w:rsid w:val="00EA03A9"/>
    <w:rsid w:val="00EA0544"/>
    <w:rsid w:val="00EA05CA"/>
    <w:rsid w:val="00EA0C8C"/>
    <w:rsid w:val="00EA0FC2"/>
    <w:rsid w:val="00EA1107"/>
    <w:rsid w:val="00EA1150"/>
    <w:rsid w:val="00EA2008"/>
    <w:rsid w:val="00EA2396"/>
    <w:rsid w:val="00EA29D1"/>
    <w:rsid w:val="00EA2C80"/>
    <w:rsid w:val="00EA30B3"/>
    <w:rsid w:val="00EA3126"/>
    <w:rsid w:val="00EA4191"/>
    <w:rsid w:val="00EA4520"/>
    <w:rsid w:val="00EA491A"/>
    <w:rsid w:val="00EA4B35"/>
    <w:rsid w:val="00EA4C34"/>
    <w:rsid w:val="00EA4E8D"/>
    <w:rsid w:val="00EA4FB7"/>
    <w:rsid w:val="00EA52CB"/>
    <w:rsid w:val="00EA55CF"/>
    <w:rsid w:val="00EA5ED8"/>
    <w:rsid w:val="00EA617B"/>
    <w:rsid w:val="00EA63A2"/>
    <w:rsid w:val="00EA6487"/>
    <w:rsid w:val="00EA64C5"/>
    <w:rsid w:val="00EA655D"/>
    <w:rsid w:val="00EA6CBF"/>
    <w:rsid w:val="00EA7707"/>
    <w:rsid w:val="00EA7935"/>
    <w:rsid w:val="00EA79EA"/>
    <w:rsid w:val="00EA7B1B"/>
    <w:rsid w:val="00EA7C41"/>
    <w:rsid w:val="00EA7EF5"/>
    <w:rsid w:val="00EB0369"/>
    <w:rsid w:val="00EB0381"/>
    <w:rsid w:val="00EB05CF"/>
    <w:rsid w:val="00EB0B44"/>
    <w:rsid w:val="00EB0EFD"/>
    <w:rsid w:val="00EB1086"/>
    <w:rsid w:val="00EB1807"/>
    <w:rsid w:val="00EB1963"/>
    <w:rsid w:val="00EB1A3A"/>
    <w:rsid w:val="00EB1D7F"/>
    <w:rsid w:val="00EB21BD"/>
    <w:rsid w:val="00EB24DE"/>
    <w:rsid w:val="00EB2AFA"/>
    <w:rsid w:val="00EB2B1E"/>
    <w:rsid w:val="00EB2C17"/>
    <w:rsid w:val="00EB2C22"/>
    <w:rsid w:val="00EB2D5A"/>
    <w:rsid w:val="00EB302A"/>
    <w:rsid w:val="00EB31E7"/>
    <w:rsid w:val="00EB3563"/>
    <w:rsid w:val="00EB36B6"/>
    <w:rsid w:val="00EB372E"/>
    <w:rsid w:val="00EB3784"/>
    <w:rsid w:val="00EB3DD2"/>
    <w:rsid w:val="00EB4014"/>
    <w:rsid w:val="00EB42EF"/>
    <w:rsid w:val="00EB4515"/>
    <w:rsid w:val="00EB4692"/>
    <w:rsid w:val="00EB470D"/>
    <w:rsid w:val="00EB4965"/>
    <w:rsid w:val="00EB514F"/>
    <w:rsid w:val="00EB51E4"/>
    <w:rsid w:val="00EB57E5"/>
    <w:rsid w:val="00EB5B7D"/>
    <w:rsid w:val="00EB635D"/>
    <w:rsid w:val="00EB66F3"/>
    <w:rsid w:val="00EB67FC"/>
    <w:rsid w:val="00EB6A0A"/>
    <w:rsid w:val="00EB6A9E"/>
    <w:rsid w:val="00EB6DBF"/>
    <w:rsid w:val="00EB7305"/>
    <w:rsid w:val="00EB7507"/>
    <w:rsid w:val="00EB78F5"/>
    <w:rsid w:val="00EB7F67"/>
    <w:rsid w:val="00EC0396"/>
    <w:rsid w:val="00EC05B5"/>
    <w:rsid w:val="00EC0BC8"/>
    <w:rsid w:val="00EC0D7C"/>
    <w:rsid w:val="00EC142D"/>
    <w:rsid w:val="00EC1499"/>
    <w:rsid w:val="00EC14C9"/>
    <w:rsid w:val="00EC2B11"/>
    <w:rsid w:val="00EC340D"/>
    <w:rsid w:val="00EC3461"/>
    <w:rsid w:val="00EC34BE"/>
    <w:rsid w:val="00EC3565"/>
    <w:rsid w:val="00EC3833"/>
    <w:rsid w:val="00EC44F9"/>
    <w:rsid w:val="00EC4697"/>
    <w:rsid w:val="00EC4A19"/>
    <w:rsid w:val="00EC4BBA"/>
    <w:rsid w:val="00EC4FE2"/>
    <w:rsid w:val="00EC55F6"/>
    <w:rsid w:val="00EC5699"/>
    <w:rsid w:val="00EC56C9"/>
    <w:rsid w:val="00EC5729"/>
    <w:rsid w:val="00EC57F4"/>
    <w:rsid w:val="00EC5A69"/>
    <w:rsid w:val="00EC60AA"/>
    <w:rsid w:val="00EC62EA"/>
    <w:rsid w:val="00EC662D"/>
    <w:rsid w:val="00EC68ED"/>
    <w:rsid w:val="00EC6923"/>
    <w:rsid w:val="00EC6BE3"/>
    <w:rsid w:val="00EC702F"/>
    <w:rsid w:val="00EC74B3"/>
    <w:rsid w:val="00EC77D1"/>
    <w:rsid w:val="00EC77EF"/>
    <w:rsid w:val="00EC79CB"/>
    <w:rsid w:val="00EC7B35"/>
    <w:rsid w:val="00EC7E25"/>
    <w:rsid w:val="00ED02B9"/>
    <w:rsid w:val="00ED0853"/>
    <w:rsid w:val="00ED0912"/>
    <w:rsid w:val="00ED0FB3"/>
    <w:rsid w:val="00ED1882"/>
    <w:rsid w:val="00ED19E9"/>
    <w:rsid w:val="00ED1E91"/>
    <w:rsid w:val="00ED323B"/>
    <w:rsid w:val="00ED3975"/>
    <w:rsid w:val="00ED42F2"/>
    <w:rsid w:val="00ED463F"/>
    <w:rsid w:val="00ED487B"/>
    <w:rsid w:val="00ED48D7"/>
    <w:rsid w:val="00ED4D6D"/>
    <w:rsid w:val="00ED4EE2"/>
    <w:rsid w:val="00ED515A"/>
    <w:rsid w:val="00ED5677"/>
    <w:rsid w:val="00ED6207"/>
    <w:rsid w:val="00ED6279"/>
    <w:rsid w:val="00ED67A0"/>
    <w:rsid w:val="00ED67A6"/>
    <w:rsid w:val="00ED67BB"/>
    <w:rsid w:val="00ED6A03"/>
    <w:rsid w:val="00ED6B0D"/>
    <w:rsid w:val="00ED6F63"/>
    <w:rsid w:val="00ED7009"/>
    <w:rsid w:val="00ED719C"/>
    <w:rsid w:val="00ED72D6"/>
    <w:rsid w:val="00ED756D"/>
    <w:rsid w:val="00ED7664"/>
    <w:rsid w:val="00ED7897"/>
    <w:rsid w:val="00ED7926"/>
    <w:rsid w:val="00EE00D5"/>
    <w:rsid w:val="00EE0B0A"/>
    <w:rsid w:val="00EE0BBF"/>
    <w:rsid w:val="00EE0CD6"/>
    <w:rsid w:val="00EE0D7E"/>
    <w:rsid w:val="00EE0FEF"/>
    <w:rsid w:val="00EE12A7"/>
    <w:rsid w:val="00EE1334"/>
    <w:rsid w:val="00EE14CF"/>
    <w:rsid w:val="00EE1739"/>
    <w:rsid w:val="00EE180F"/>
    <w:rsid w:val="00EE18AB"/>
    <w:rsid w:val="00EE1A38"/>
    <w:rsid w:val="00EE24E0"/>
    <w:rsid w:val="00EE2762"/>
    <w:rsid w:val="00EE2F7D"/>
    <w:rsid w:val="00EE304D"/>
    <w:rsid w:val="00EE3139"/>
    <w:rsid w:val="00EE366A"/>
    <w:rsid w:val="00EE37D4"/>
    <w:rsid w:val="00EE4526"/>
    <w:rsid w:val="00EE4CDF"/>
    <w:rsid w:val="00EE4DE9"/>
    <w:rsid w:val="00EE5289"/>
    <w:rsid w:val="00EE57D4"/>
    <w:rsid w:val="00EE5829"/>
    <w:rsid w:val="00EE5F8C"/>
    <w:rsid w:val="00EE6263"/>
    <w:rsid w:val="00EE6BA7"/>
    <w:rsid w:val="00EE7095"/>
    <w:rsid w:val="00EE789A"/>
    <w:rsid w:val="00EF00B4"/>
    <w:rsid w:val="00EF03A0"/>
    <w:rsid w:val="00EF04F4"/>
    <w:rsid w:val="00EF0998"/>
    <w:rsid w:val="00EF0C59"/>
    <w:rsid w:val="00EF0DD4"/>
    <w:rsid w:val="00EF12D1"/>
    <w:rsid w:val="00EF132B"/>
    <w:rsid w:val="00EF2189"/>
    <w:rsid w:val="00EF2C2E"/>
    <w:rsid w:val="00EF387B"/>
    <w:rsid w:val="00EF43DC"/>
    <w:rsid w:val="00EF48BB"/>
    <w:rsid w:val="00EF499D"/>
    <w:rsid w:val="00EF4D28"/>
    <w:rsid w:val="00EF56EE"/>
    <w:rsid w:val="00EF56F2"/>
    <w:rsid w:val="00EF5FC2"/>
    <w:rsid w:val="00EF604C"/>
    <w:rsid w:val="00EF779B"/>
    <w:rsid w:val="00F00768"/>
    <w:rsid w:val="00F009EC"/>
    <w:rsid w:val="00F00A0D"/>
    <w:rsid w:val="00F0103C"/>
    <w:rsid w:val="00F011F8"/>
    <w:rsid w:val="00F01F38"/>
    <w:rsid w:val="00F02B73"/>
    <w:rsid w:val="00F033EA"/>
    <w:rsid w:val="00F03530"/>
    <w:rsid w:val="00F035A1"/>
    <w:rsid w:val="00F035D9"/>
    <w:rsid w:val="00F03D08"/>
    <w:rsid w:val="00F04BF5"/>
    <w:rsid w:val="00F04C43"/>
    <w:rsid w:val="00F051DD"/>
    <w:rsid w:val="00F056B6"/>
    <w:rsid w:val="00F05711"/>
    <w:rsid w:val="00F05B9B"/>
    <w:rsid w:val="00F0674F"/>
    <w:rsid w:val="00F06FCB"/>
    <w:rsid w:val="00F0753E"/>
    <w:rsid w:val="00F075C2"/>
    <w:rsid w:val="00F07A80"/>
    <w:rsid w:val="00F07C9B"/>
    <w:rsid w:val="00F07DC1"/>
    <w:rsid w:val="00F07E64"/>
    <w:rsid w:val="00F07FA5"/>
    <w:rsid w:val="00F10861"/>
    <w:rsid w:val="00F10A58"/>
    <w:rsid w:val="00F10A82"/>
    <w:rsid w:val="00F1100F"/>
    <w:rsid w:val="00F11C60"/>
    <w:rsid w:val="00F11EAC"/>
    <w:rsid w:val="00F12187"/>
    <w:rsid w:val="00F127D6"/>
    <w:rsid w:val="00F12CD6"/>
    <w:rsid w:val="00F13357"/>
    <w:rsid w:val="00F136A1"/>
    <w:rsid w:val="00F1377D"/>
    <w:rsid w:val="00F138C9"/>
    <w:rsid w:val="00F13BEB"/>
    <w:rsid w:val="00F13D01"/>
    <w:rsid w:val="00F13D64"/>
    <w:rsid w:val="00F14B95"/>
    <w:rsid w:val="00F161E8"/>
    <w:rsid w:val="00F162E9"/>
    <w:rsid w:val="00F16318"/>
    <w:rsid w:val="00F16718"/>
    <w:rsid w:val="00F16F33"/>
    <w:rsid w:val="00F17040"/>
    <w:rsid w:val="00F17362"/>
    <w:rsid w:val="00F17E3D"/>
    <w:rsid w:val="00F17FD0"/>
    <w:rsid w:val="00F2050E"/>
    <w:rsid w:val="00F207E0"/>
    <w:rsid w:val="00F20D95"/>
    <w:rsid w:val="00F21681"/>
    <w:rsid w:val="00F21B11"/>
    <w:rsid w:val="00F21F3A"/>
    <w:rsid w:val="00F22389"/>
    <w:rsid w:val="00F22438"/>
    <w:rsid w:val="00F224A3"/>
    <w:rsid w:val="00F226E4"/>
    <w:rsid w:val="00F227E6"/>
    <w:rsid w:val="00F2293E"/>
    <w:rsid w:val="00F23586"/>
    <w:rsid w:val="00F238C9"/>
    <w:rsid w:val="00F239D3"/>
    <w:rsid w:val="00F23B94"/>
    <w:rsid w:val="00F23C73"/>
    <w:rsid w:val="00F23E59"/>
    <w:rsid w:val="00F24123"/>
    <w:rsid w:val="00F24EA7"/>
    <w:rsid w:val="00F2522E"/>
    <w:rsid w:val="00F25AAF"/>
    <w:rsid w:val="00F25DB0"/>
    <w:rsid w:val="00F25E76"/>
    <w:rsid w:val="00F26325"/>
    <w:rsid w:val="00F26918"/>
    <w:rsid w:val="00F269F7"/>
    <w:rsid w:val="00F2715E"/>
    <w:rsid w:val="00F30105"/>
    <w:rsid w:val="00F302B2"/>
    <w:rsid w:val="00F30384"/>
    <w:rsid w:val="00F30390"/>
    <w:rsid w:val="00F30680"/>
    <w:rsid w:val="00F30DA4"/>
    <w:rsid w:val="00F310A9"/>
    <w:rsid w:val="00F31362"/>
    <w:rsid w:val="00F3180A"/>
    <w:rsid w:val="00F31A49"/>
    <w:rsid w:val="00F31AA5"/>
    <w:rsid w:val="00F3269D"/>
    <w:rsid w:val="00F326AA"/>
    <w:rsid w:val="00F32E06"/>
    <w:rsid w:val="00F33588"/>
    <w:rsid w:val="00F335DB"/>
    <w:rsid w:val="00F33AC1"/>
    <w:rsid w:val="00F34336"/>
    <w:rsid w:val="00F34F69"/>
    <w:rsid w:val="00F3517E"/>
    <w:rsid w:val="00F35A98"/>
    <w:rsid w:val="00F35AD1"/>
    <w:rsid w:val="00F368D7"/>
    <w:rsid w:val="00F36AD1"/>
    <w:rsid w:val="00F36C0B"/>
    <w:rsid w:val="00F376D0"/>
    <w:rsid w:val="00F377D0"/>
    <w:rsid w:val="00F37B2D"/>
    <w:rsid w:val="00F37C78"/>
    <w:rsid w:val="00F405C5"/>
    <w:rsid w:val="00F405FA"/>
    <w:rsid w:val="00F40B0D"/>
    <w:rsid w:val="00F40FC1"/>
    <w:rsid w:val="00F410CC"/>
    <w:rsid w:val="00F4120F"/>
    <w:rsid w:val="00F416E3"/>
    <w:rsid w:val="00F421E9"/>
    <w:rsid w:val="00F42B04"/>
    <w:rsid w:val="00F42F7F"/>
    <w:rsid w:val="00F4344C"/>
    <w:rsid w:val="00F43A80"/>
    <w:rsid w:val="00F43A98"/>
    <w:rsid w:val="00F43AE5"/>
    <w:rsid w:val="00F43CAB"/>
    <w:rsid w:val="00F44183"/>
    <w:rsid w:val="00F44F01"/>
    <w:rsid w:val="00F45430"/>
    <w:rsid w:val="00F454A3"/>
    <w:rsid w:val="00F45E5A"/>
    <w:rsid w:val="00F45F5D"/>
    <w:rsid w:val="00F4602E"/>
    <w:rsid w:val="00F462F1"/>
    <w:rsid w:val="00F464D5"/>
    <w:rsid w:val="00F4675F"/>
    <w:rsid w:val="00F46D96"/>
    <w:rsid w:val="00F470E3"/>
    <w:rsid w:val="00F47501"/>
    <w:rsid w:val="00F476D0"/>
    <w:rsid w:val="00F47730"/>
    <w:rsid w:val="00F47B1B"/>
    <w:rsid w:val="00F47DBF"/>
    <w:rsid w:val="00F500FA"/>
    <w:rsid w:val="00F5051E"/>
    <w:rsid w:val="00F505CE"/>
    <w:rsid w:val="00F51280"/>
    <w:rsid w:val="00F516A7"/>
    <w:rsid w:val="00F51823"/>
    <w:rsid w:val="00F5225F"/>
    <w:rsid w:val="00F52B09"/>
    <w:rsid w:val="00F53298"/>
    <w:rsid w:val="00F532FE"/>
    <w:rsid w:val="00F53459"/>
    <w:rsid w:val="00F535B9"/>
    <w:rsid w:val="00F53A34"/>
    <w:rsid w:val="00F5406C"/>
    <w:rsid w:val="00F540A2"/>
    <w:rsid w:val="00F544AD"/>
    <w:rsid w:val="00F54A87"/>
    <w:rsid w:val="00F5533A"/>
    <w:rsid w:val="00F55BF7"/>
    <w:rsid w:val="00F55E88"/>
    <w:rsid w:val="00F562BA"/>
    <w:rsid w:val="00F5663D"/>
    <w:rsid w:val="00F567EE"/>
    <w:rsid w:val="00F56A28"/>
    <w:rsid w:val="00F56BA2"/>
    <w:rsid w:val="00F56D85"/>
    <w:rsid w:val="00F57589"/>
    <w:rsid w:val="00F60029"/>
    <w:rsid w:val="00F6054D"/>
    <w:rsid w:val="00F60590"/>
    <w:rsid w:val="00F6076E"/>
    <w:rsid w:val="00F608E3"/>
    <w:rsid w:val="00F60A0E"/>
    <w:rsid w:val="00F60E32"/>
    <w:rsid w:val="00F61A40"/>
    <w:rsid w:val="00F61B18"/>
    <w:rsid w:val="00F61DA8"/>
    <w:rsid w:val="00F62069"/>
    <w:rsid w:val="00F621BE"/>
    <w:rsid w:val="00F6254A"/>
    <w:rsid w:val="00F6255A"/>
    <w:rsid w:val="00F629EE"/>
    <w:rsid w:val="00F62D84"/>
    <w:rsid w:val="00F63942"/>
    <w:rsid w:val="00F64356"/>
    <w:rsid w:val="00F64F99"/>
    <w:rsid w:val="00F6516F"/>
    <w:rsid w:val="00F652D8"/>
    <w:rsid w:val="00F660A1"/>
    <w:rsid w:val="00F6630F"/>
    <w:rsid w:val="00F66D9B"/>
    <w:rsid w:val="00F67691"/>
    <w:rsid w:val="00F67A29"/>
    <w:rsid w:val="00F67B66"/>
    <w:rsid w:val="00F67E72"/>
    <w:rsid w:val="00F7006A"/>
    <w:rsid w:val="00F703FA"/>
    <w:rsid w:val="00F7048E"/>
    <w:rsid w:val="00F70916"/>
    <w:rsid w:val="00F71040"/>
    <w:rsid w:val="00F71597"/>
    <w:rsid w:val="00F71708"/>
    <w:rsid w:val="00F72F94"/>
    <w:rsid w:val="00F73A99"/>
    <w:rsid w:val="00F73BBA"/>
    <w:rsid w:val="00F73F47"/>
    <w:rsid w:val="00F74437"/>
    <w:rsid w:val="00F74600"/>
    <w:rsid w:val="00F74958"/>
    <w:rsid w:val="00F74AEB"/>
    <w:rsid w:val="00F74B1B"/>
    <w:rsid w:val="00F74B76"/>
    <w:rsid w:val="00F74EB4"/>
    <w:rsid w:val="00F75087"/>
    <w:rsid w:val="00F754E1"/>
    <w:rsid w:val="00F754F0"/>
    <w:rsid w:val="00F75908"/>
    <w:rsid w:val="00F75AAF"/>
    <w:rsid w:val="00F76000"/>
    <w:rsid w:val="00F76A41"/>
    <w:rsid w:val="00F76F37"/>
    <w:rsid w:val="00F76F72"/>
    <w:rsid w:val="00F773EC"/>
    <w:rsid w:val="00F77F84"/>
    <w:rsid w:val="00F80157"/>
    <w:rsid w:val="00F80429"/>
    <w:rsid w:val="00F804C5"/>
    <w:rsid w:val="00F80828"/>
    <w:rsid w:val="00F80AD2"/>
    <w:rsid w:val="00F8110D"/>
    <w:rsid w:val="00F812F4"/>
    <w:rsid w:val="00F81478"/>
    <w:rsid w:val="00F81DDD"/>
    <w:rsid w:val="00F821E4"/>
    <w:rsid w:val="00F82A72"/>
    <w:rsid w:val="00F83154"/>
    <w:rsid w:val="00F83415"/>
    <w:rsid w:val="00F835C6"/>
    <w:rsid w:val="00F838A7"/>
    <w:rsid w:val="00F83918"/>
    <w:rsid w:val="00F84A19"/>
    <w:rsid w:val="00F84C86"/>
    <w:rsid w:val="00F84F80"/>
    <w:rsid w:val="00F8501B"/>
    <w:rsid w:val="00F85CB0"/>
    <w:rsid w:val="00F85D30"/>
    <w:rsid w:val="00F85E5A"/>
    <w:rsid w:val="00F861BF"/>
    <w:rsid w:val="00F86323"/>
    <w:rsid w:val="00F864AD"/>
    <w:rsid w:val="00F87105"/>
    <w:rsid w:val="00F87821"/>
    <w:rsid w:val="00F878D3"/>
    <w:rsid w:val="00F87F57"/>
    <w:rsid w:val="00F904AB"/>
    <w:rsid w:val="00F9074C"/>
    <w:rsid w:val="00F909E4"/>
    <w:rsid w:val="00F90F6E"/>
    <w:rsid w:val="00F9104D"/>
    <w:rsid w:val="00F91200"/>
    <w:rsid w:val="00F915E1"/>
    <w:rsid w:val="00F91FD3"/>
    <w:rsid w:val="00F9249E"/>
    <w:rsid w:val="00F92766"/>
    <w:rsid w:val="00F9294C"/>
    <w:rsid w:val="00F92CA6"/>
    <w:rsid w:val="00F92EA1"/>
    <w:rsid w:val="00F931E1"/>
    <w:rsid w:val="00F932AD"/>
    <w:rsid w:val="00F9431C"/>
    <w:rsid w:val="00F9438C"/>
    <w:rsid w:val="00F94A31"/>
    <w:rsid w:val="00F94C12"/>
    <w:rsid w:val="00F95166"/>
    <w:rsid w:val="00F9584F"/>
    <w:rsid w:val="00F95A19"/>
    <w:rsid w:val="00F95D90"/>
    <w:rsid w:val="00F95EE2"/>
    <w:rsid w:val="00F960FD"/>
    <w:rsid w:val="00F96432"/>
    <w:rsid w:val="00F96598"/>
    <w:rsid w:val="00F974A3"/>
    <w:rsid w:val="00F9787D"/>
    <w:rsid w:val="00F97E81"/>
    <w:rsid w:val="00F97F70"/>
    <w:rsid w:val="00FA02DF"/>
    <w:rsid w:val="00FA057C"/>
    <w:rsid w:val="00FA0765"/>
    <w:rsid w:val="00FA0E78"/>
    <w:rsid w:val="00FA13D9"/>
    <w:rsid w:val="00FA14DB"/>
    <w:rsid w:val="00FA1A9C"/>
    <w:rsid w:val="00FA1E72"/>
    <w:rsid w:val="00FA270C"/>
    <w:rsid w:val="00FA2E89"/>
    <w:rsid w:val="00FA300A"/>
    <w:rsid w:val="00FA3065"/>
    <w:rsid w:val="00FA3104"/>
    <w:rsid w:val="00FA35F6"/>
    <w:rsid w:val="00FA3B06"/>
    <w:rsid w:val="00FA3B27"/>
    <w:rsid w:val="00FA3B5E"/>
    <w:rsid w:val="00FA3FA4"/>
    <w:rsid w:val="00FA450C"/>
    <w:rsid w:val="00FA4AA7"/>
    <w:rsid w:val="00FA4BF0"/>
    <w:rsid w:val="00FA4D0E"/>
    <w:rsid w:val="00FA4F44"/>
    <w:rsid w:val="00FA5584"/>
    <w:rsid w:val="00FA5AD8"/>
    <w:rsid w:val="00FA5F81"/>
    <w:rsid w:val="00FA6095"/>
    <w:rsid w:val="00FA61F9"/>
    <w:rsid w:val="00FA75E8"/>
    <w:rsid w:val="00FA760E"/>
    <w:rsid w:val="00FA775B"/>
    <w:rsid w:val="00FA7A44"/>
    <w:rsid w:val="00FA7ACA"/>
    <w:rsid w:val="00FA7C2E"/>
    <w:rsid w:val="00FA7DC0"/>
    <w:rsid w:val="00FB00A2"/>
    <w:rsid w:val="00FB077D"/>
    <w:rsid w:val="00FB0C55"/>
    <w:rsid w:val="00FB10D0"/>
    <w:rsid w:val="00FB150F"/>
    <w:rsid w:val="00FB1AB3"/>
    <w:rsid w:val="00FB1C1B"/>
    <w:rsid w:val="00FB2A0B"/>
    <w:rsid w:val="00FB2D52"/>
    <w:rsid w:val="00FB33A4"/>
    <w:rsid w:val="00FB3E19"/>
    <w:rsid w:val="00FB44A3"/>
    <w:rsid w:val="00FB4698"/>
    <w:rsid w:val="00FB471D"/>
    <w:rsid w:val="00FB4DD1"/>
    <w:rsid w:val="00FB5241"/>
    <w:rsid w:val="00FB5650"/>
    <w:rsid w:val="00FB5F0A"/>
    <w:rsid w:val="00FB5FE1"/>
    <w:rsid w:val="00FB60C3"/>
    <w:rsid w:val="00FB6618"/>
    <w:rsid w:val="00FB68BD"/>
    <w:rsid w:val="00FB744F"/>
    <w:rsid w:val="00FB75A8"/>
    <w:rsid w:val="00FB7B8F"/>
    <w:rsid w:val="00FB7CCD"/>
    <w:rsid w:val="00FB7E64"/>
    <w:rsid w:val="00FC019D"/>
    <w:rsid w:val="00FC0689"/>
    <w:rsid w:val="00FC0790"/>
    <w:rsid w:val="00FC0A9E"/>
    <w:rsid w:val="00FC0FAE"/>
    <w:rsid w:val="00FC1458"/>
    <w:rsid w:val="00FC1622"/>
    <w:rsid w:val="00FC2555"/>
    <w:rsid w:val="00FC29A6"/>
    <w:rsid w:val="00FC2A4A"/>
    <w:rsid w:val="00FC2ABE"/>
    <w:rsid w:val="00FC325B"/>
    <w:rsid w:val="00FC34F8"/>
    <w:rsid w:val="00FC39FE"/>
    <w:rsid w:val="00FC41E8"/>
    <w:rsid w:val="00FC4361"/>
    <w:rsid w:val="00FC5C69"/>
    <w:rsid w:val="00FC65E7"/>
    <w:rsid w:val="00FC6D93"/>
    <w:rsid w:val="00FC709B"/>
    <w:rsid w:val="00FC716C"/>
    <w:rsid w:val="00FC71B0"/>
    <w:rsid w:val="00FC77AA"/>
    <w:rsid w:val="00FC7D05"/>
    <w:rsid w:val="00FC7F2D"/>
    <w:rsid w:val="00FD0117"/>
    <w:rsid w:val="00FD0586"/>
    <w:rsid w:val="00FD1100"/>
    <w:rsid w:val="00FD1376"/>
    <w:rsid w:val="00FD1E1F"/>
    <w:rsid w:val="00FD2151"/>
    <w:rsid w:val="00FD2185"/>
    <w:rsid w:val="00FD2189"/>
    <w:rsid w:val="00FD2D10"/>
    <w:rsid w:val="00FD32D2"/>
    <w:rsid w:val="00FD331A"/>
    <w:rsid w:val="00FD490D"/>
    <w:rsid w:val="00FD4A77"/>
    <w:rsid w:val="00FD50FA"/>
    <w:rsid w:val="00FD53E9"/>
    <w:rsid w:val="00FD5B39"/>
    <w:rsid w:val="00FD5E76"/>
    <w:rsid w:val="00FD61D1"/>
    <w:rsid w:val="00FD706B"/>
    <w:rsid w:val="00FD7328"/>
    <w:rsid w:val="00FD73A4"/>
    <w:rsid w:val="00FD752F"/>
    <w:rsid w:val="00FD7AC0"/>
    <w:rsid w:val="00FD7E5B"/>
    <w:rsid w:val="00FD7F23"/>
    <w:rsid w:val="00FE0732"/>
    <w:rsid w:val="00FE08A0"/>
    <w:rsid w:val="00FE0938"/>
    <w:rsid w:val="00FE0940"/>
    <w:rsid w:val="00FE0BB1"/>
    <w:rsid w:val="00FE0C65"/>
    <w:rsid w:val="00FE0DC7"/>
    <w:rsid w:val="00FE16BB"/>
    <w:rsid w:val="00FE16E6"/>
    <w:rsid w:val="00FE1FA8"/>
    <w:rsid w:val="00FE3238"/>
    <w:rsid w:val="00FE3C71"/>
    <w:rsid w:val="00FE505D"/>
    <w:rsid w:val="00FE544A"/>
    <w:rsid w:val="00FE71A4"/>
    <w:rsid w:val="00FE71EE"/>
    <w:rsid w:val="00FE737C"/>
    <w:rsid w:val="00FE7899"/>
    <w:rsid w:val="00FE79A2"/>
    <w:rsid w:val="00FE7B80"/>
    <w:rsid w:val="00FF0101"/>
    <w:rsid w:val="00FF032E"/>
    <w:rsid w:val="00FF0785"/>
    <w:rsid w:val="00FF07F5"/>
    <w:rsid w:val="00FF1162"/>
    <w:rsid w:val="00FF1276"/>
    <w:rsid w:val="00FF1F43"/>
    <w:rsid w:val="00FF2157"/>
    <w:rsid w:val="00FF2BD6"/>
    <w:rsid w:val="00FF2E67"/>
    <w:rsid w:val="00FF32BA"/>
    <w:rsid w:val="00FF368B"/>
    <w:rsid w:val="00FF392C"/>
    <w:rsid w:val="00FF3FED"/>
    <w:rsid w:val="00FF4D41"/>
    <w:rsid w:val="00FF5F43"/>
    <w:rsid w:val="00FF6166"/>
    <w:rsid w:val="00FF6E62"/>
    <w:rsid w:val="00FF70FD"/>
    <w:rsid w:val="00FF79DC"/>
    <w:rsid w:val="00FF7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chartTrackingRefBased/>
  <w15:docId w15:val="{2C46CD52-4D3E-4A82-9AEC-495AC65E8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ordi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uiPriority="35" w:qFormat="1"/>
    <w:lsdException w:name="footnote reference" w:uiPriority="99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1FEC"/>
    <w:pPr>
      <w:spacing w:after="120" w:line="264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F92766"/>
    <w:pPr>
      <w:keepNext/>
      <w:keepLines/>
      <w:spacing w:before="320" w:after="0" w:line="240" w:lineRule="auto"/>
      <w:outlineLvl w:val="0"/>
    </w:pPr>
    <w:rPr>
      <w:rFonts w:ascii="Calibri Light" w:eastAsia="SimSun" w:hAnsi="Calibri Light" w:cs="Times New Roman"/>
      <w:color w:val="2E74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92766"/>
    <w:pPr>
      <w:keepNext/>
      <w:keepLines/>
      <w:spacing w:before="80" w:after="0" w:line="240" w:lineRule="auto"/>
      <w:outlineLvl w:val="1"/>
    </w:pPr>
    <w:rPr>
      <w:rFonts w:ascii="Calibri Light" w:eastAsia="SimSun" w:hAnsi="Calibri Light" w:cs="Times New Roman"/>
      <w:color w:val="40404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2766"/>
    <w:pPr>
      <w:keepNext/>
      <w:keepLines/>
      <w:spacing w:before="40" w:after="0" w:line="240" w:lineRule="auto"/>
      <w:outlineLvl w:val="2"/>
    </w:pPr>
    <w:rPr>
      <w:rFonts w:ascii="Calibri Light" w:eastAsia="SimSun" w:hAnsi="Calibri Light" w:cs="Times New Roman"/>
      <w:color w:val="44546A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92766"/>
    <w:pPr>
      <w:keepNext/>
      <w:keepLines/>
      <w:spacing w:before="40" w:after="0"/>
      <w:outlineLvl w:val="3"/>
    </w:pPr>
    <w:rPr>
      <w:rFonts w:ascii="Calibri Light" w:eastAsia="SimSun" w:hAnsi="Calibri Light" w:cs="Times New Roman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F92766"/>
    <w:pPr>
      <w:keepNext/>
      <w:keepLines/>
      <w:spacing w:before="40" w:after="0"/>
      <w:outlineLvl w:val="4"/>
    </w:pPr>
    <w:rPr>
      <w:rFonts w:ascii="Calibri Light" w:eastAsia="SimSun" w:hAnsi="Calibri Light" w:cs="Times New Roman"/>
      <w:color w:val="44546A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F92766"/>
    <w:pPr>
      <w:keepNext/>
      <w:keepLines/>
      <w:spacing w:before="40" w:after="0"/>
      <w:outlineLvl w:val="5"/>
    </w:pPr>
    <w:rPr>
      <w:rFonts w:ascii="Calibri Light" w:eastAsia="SimSun" w:hAnsi="Calibri Light" w:cs="Times New Roman"/>
      <w:i/>
      <w:iCs/>
      <w:color w:val="44546A"/>
      <w:sz w:val="21"/>
      <w:szCs w:val="21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F92766"/>
    <w:pPr>
      <w:keepNext/>
      <w:keepLines/>
      <w:spacing w:before="40" w:after="0"/>
      <w:outlineLvl w:val="6"/>
    </w:pPr>
    <w:rPr>
      <w:rFonts w:ascii="Calibri Light" w:eastAsia="SimSun" w:hAnsi="Calibri Light" w:cs="Times New Roman"/>
      <w:i/>
      <w:iCs/>
      <w:color w:val="1F4E79"/>
      <w:sz w:val="21"/>
      <w:szCs w:val="21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F92766"/>
    <w:pPr>
      <w:keepNext/>
      <w:keepLines/>
      <w:spacing w:before="40" w:after="0"/>
      <w:outlineLvl w:val="7"/>
    </w:pPr>
    <w:rPr>
      <w:rFonts w:ascii="Calibri Light" w:eastAsia="SimSun" w:hAnsi="Calibri Light" w:cs="Times New Roman"/>
      <w:b/>
      <w:bCs/>
      <w:color w:val="44546A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F92766"/>
    <w:pPr>
      <w:keepNext/>
      <w:keepLines/>
      <w:spacing w:before="40" w:after="0"/>
      <w:outlineLvl w:val="8"/>
    </w:pPr>
    <w:rPr>
      <w:rFonts w:ascii="Calibri Light" w:eastAsia="SimSun" w:hAnsi="Calibri Light" w:cs="Times New Roman"/>
      <w:b/>
      <w:bCs/>
      <w:i/>
      <w:iCs/>
      <w:color w:val="44546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35"/>
    <w:unhideWhenUsed/>
    <w:qFormat/>
    <w:rsid w:val="00F92766"/>
    <w:pPr>
      <w:spacing w:line="240" w:lineRule="auto"/>
    </w:pPr>
    <w:rPr>
      <w:b/>
      <w:bCs/>
      <w:smallCaps/>
      <w:color w:val="595959"/>
      <w:spacing w:val="6"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</w:style>
  <w:style w:type="paragraph" w:styleId="BodyTextFirstIndent">
    <w:name w:val="Body Text First Indent"/>
    <w:basedOn w:val="BodyText"/>
    <w:link w:val="BodyTextFirstIndentChar"/>
    <w:pPr>
      <w:ind w:firstLine="284"/>
    </w:pPr>
  </w:style>
  <w:style w:type="paragraph" w:styleId="BodyTextIndent">
    <w:name w:val="Body Text Indent"/>
    <w:basedOn w:val="Normal"/>
    <w:pPr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uiPriority w:val="22"/>
    <w:qFormat/>
    <w:rsid w:val="00F92766"/>
    <w:rPr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left" w:pos="227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83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</w:style>
  <w:style w:type="paragraph" w:customStyle="1" w:styleId="ReportMenuBar">
    <w:name w:val="ReportMenuBar"/>
    <w:basedOn w:val="Normal"/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705"/>
        <w:tab w:val="clear" w:pos="4536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0">
    <w:name w:val="µÒÃÒ§3ªèÍ§"/>
    <w:basedOn w:val="Normal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0">
    <w:name w:val="Åº"/>
    <w:basedOn w:val="Normal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pPr>
      <w:spacing w:line="240" w:lineRule="auto"/>
      <w:jc w:val="thaiDistribute"/>
    </w:pPr>
    <w:rPr>
      <w:rFonts w:ascii="Book Antiqua" w:hAnsi="Book Antiqua"/>
      <w:sz w:val="30"/>
      <w:szCs w:val="30"/>
    </w:rPr>
  </w:style>
  <w:style w:type="paragraph" w:customStyle="1" w:styleId="10">
    <w:name w:val="10"/>
    <w:basedOn w:val="Normal"/>
    <w:pPr>
      <w:tabs>
        <w:tab w:val="left" w:pos="1080"/>
      </w:tabs>
      <w:spacing w:line="240" w:lineRule="auto"/>
      <w:jc w:val="both"/>
    </w:pPr>
    <w:rPr>
      <w:rFonts w:ascii="Times New Roman" w:hAnsi="Times New Roman" w:cs="BrowalliaUPC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60881"/>
    <w:pPr>
      <w:spacing w:after="0" w:line="240" w:lineRule="auto"/>
      <w:ind w:left="547" w:right="-25" w:hanging="7"/>
      <w:jc w:val="thaiDistribute"/>
    </w:pPr>
    <w:rPr>
      <w:rFonts w:ascii="Angsana New" w:hAnsi="Angsana New"/>
      <w:b/>
      <w:bCs/>
      <w:i/>
      <w:sz w:val="30"/>
      <w:szCs w:val="30"/>
    </w:rPr>
  </w:style>
  <w:style w:type="character" w:customStyle="1" w:styleId="AccPolicyHeadingChar">
    <w:name w:val="Acc Policy Heading Char"/>
    <w:link w:val="AccPolicyHeading"/>
    <w:rsid w:val="00D60881"/>
    <w:rPr>
      <w:rFonts w:ascii="Angsana New" w:hAnsi="Angsana New"/>
      <w:b/>
      <w:bCs/>
      <w:i/>
      <w:sz w:val="30"/>
      <w:szCs w:val="30"/>
    </w:rPr>
  </w:style>
  <w:style w:type="table" w:styleId="TableGrid">
    <w:name w:val="Table Grid"/>
    <w:basedOn w:val="TableNormal"/>
    <w:uiPriority w:val="39"/>
    <w:rsid w:val="008041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lock">
    <w:name w:val="block"/>
    <w:aliases w:val="b"/>
    <w:basedOn w:val="BodyText"/>
    <w:rsid w:val="007B215C"/>
    <w:pPr>
      <w:spacing w:after="260" w:line="260" w:lineRule="atLeast"/>
      <w:ind w:left="567"/>
    </w:pPr>
    <w:rPr>
      <w:rFonts w:ascii="Times New Roman" w:hAnsi="Times New Roman" w:cs="Times New Roman"/>
      <w:sz w:val="22"/>
      <w:lang w:val="en-GB" w:bidi="ar-SA"/>
    </w:rPr>
  </w:style>
  <w:style w:type="character" w:customStyle="1" w:styleId="Heading2Char">
    <w:name w:val="Heading 2 Char"/>
    <w:link w:val="Heading2"/>
    <w:uiPriority w:val="9"/>
    <w:rsid w:val="00F92766"/>
    <w:rPr>
      <w:rFonts w:ascii="Calibri Light" w:eastAsia="SimSun" w:hAnsi="Calibri Light" w:cs="Times New Roman"/>
      <w:color w:val="404040"/>
      <w:sz w:val="28"/>
      <w:szCs w:val="28"/>
    </w:rPr>
  </w:style>
  <w:style w:type="paragraph" w:styleId="BalloonText">
    <w:name w:val="Balloon Text"/>
    <w:basedOn w:val="Normal"/>
    <w:semiHidden/>
    <w:rsid w:val="001A5556"/>
    <w:rPr>
      <w:rFonts w:ascii="Tahoma" w:hAnsi="Tahoma" w:cs="Tahoma"/>
      <w:sz w:val="16"/>
      <w:szCs w:val="16"/>
    </w:rPr>
  </w:style>
  <w:style w:type="paragraph" w:customStyle="1" w:styleId="acctfourfigures">
    <w:name w:val="acct four figures"/>
    <w:aliases w:val="a4"/>
    <w:basedOn w:val="Normal"/>
    <w:rsid w:val="00BE31DA"/>
    <w:pPr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lang w:val="en-GB" w:bidi="ar-SA"/>
    </w:rPr>
  </w:style>
  <w:style w:type="paragraph" w:styleId="DocumentMap">
    <w:name w:val="Document Map"/>
    <w:basedOn w:val="Normal"/>
    <w:semiHidden/>
    <w:rsid w:val="00623AD1"/>
    <w:pPr>
      <w:shd w:val="clear" w:color="auto" w:fill="000080"/>
    </w:pPr>
    <w:rPr>
      <w:rFonts w:ascii="Tahoma" w:hAnsi="Tahoma" w:cs="Tahoma"/>
    </w:rPr>
  </w:style>
  <w:style w:type="paragraph" w:customStyle="1" w:styleId="a1">
    <w:name w:val="???????"/>
    <w:basedOn w:val="Normal"/>
    <w:rsid w:val="00CA4059"/>
    <w:pPr>
      <w:tabs>
        <w:tab w:val="left" w:pos="1080"/>
      </w:tabs>
      <w:spacing w:line="240" w:lineRule="auto"/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index">
    <w:name w:val="index"/>
    <w:aliases w:val="ix"/>
    <w:basedOn w:val="BodyText"/>
    <w:rsid w:val="00045260"/>
    <w:pPr>
      <w:tabs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576F44"/>
    <w:pPr>
      <w:spacing w:line="260" w:lineRule="atLeast"/>
      <w:jc w:val="center"/>
    </w:pPr>
    <w:rPr>
      <w:rFonts w:ascii="Times New Roman" w:hAnsi="Times New Roman" w:cs="Times New Roman"/>
      <w:b/>
      <w:sz w:val="22"/>
      <w:lang w:val="en-GB" w:bidi="ar-SA"/>
    </w:rPr>
  </w:style>
  <w:style w:type="table" w:customStyle="1" w:styleId="TableGrid1">
    <w:name w:val="Table Grid1"/>
    <w:basedOn w:val="TableNormal"/>
    <w:next w:val="TableGrid"/>
    <w:rsid w:val="00BD49A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ineptnormalitalicheading">
    <w:name w:val="nine pt normal italic heading"/>
    <w:aliases w:val="9nith"/>
    <w:basedOn w:val="Normal"/>
    <w:rsid w:val="00E44A12"/>
    <w:pPr>
      <w:spacing w:line="220" w:lineRule="atLeast"/>
    </w:pPr>
    <w:rPr>
      <w:rFonts w:ascii="Times New Roman" w:hAnsi="Times New Roman" w:cs="Times New Roman"/>
      <w:b/>
      <w:i/>
      <w:iCs/>
      <w:lang w:val="en-GB" w:bidi="ar-SA"/>
    </w:rPr>
  </w:style>
  <w:style w:type="paragraph" w:customStyle="1" w:styleId="Default">
    <w:name w:val="Default"/>
    <w:rsid w:val="00981D41"/>
    <w:pPr>
      <w:autoSpaceDE w:val="0"/>
      <w:autoSpaceDN w:val="0"/>
      <w:adjustRightInd w:val="0"/>
      <w:spacing w:after="120" w:line="264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F138C9"/>
    <w:pPr>
      <w:ind w:left="720"/>
      <w:contextualSpacing/>
    </w:pPr>
    <w:rPr>
      <w:szCs w:val="25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06327"/>
    <w:pPr>
      <w:tabs>
        <w:tab w:val="left" w:pos="540"/>
      </w:tabs>
      <w:spacing w:after="0" w:line="240" w:lineRule="auto"/>
      <w:ind w:left="540" w:right="-43"/>
      <w:jc w:val="thaiDistribute"/>
    </w:pPr>
    <w:rPr>
      <w:rFonts w:ascii="Angsana New" w:eastAsia="Calibri" w:hAnsi="Angsana New"/>
      <w:spacing w:val="-2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B06327"/>
    <w:rPr>
      <w:rFonts w:ascii="Angsana New" w:eastAsia="Calibri" w:hAnsi="Angsana New"/>
      <w:spacing w:val="-2"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3078A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A3078A"/>
    <w:rPr>
      <w:rFonts w:ascii="Angsana New" w:eastAsia="Calibri" w:hAnsi="Angsana New"/>
      <w:i/>
      <w:iCs/>
      <w:sz w:val="30"/>
      <w:szCs w:val="30"/>
    </w:rPr>
  </w:style>
  <w:style w:type="paragraph" w:customStyle="1" w:styleId="a2">
    <w:name w:val="ºÇ¡"/>
    <w:basedOn w:val="Normal"/>
    <w:rsid w:val="005422DE"/>
    <w:pPr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D22D8F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673AA8"/>
    <w:rPr>
      <w:rFonts w:ascii="Arial" w:hAnsi="Arial"/>
      <w:sz w:val="18"/>
      <w:szCs w:val="18"/>
    </w:rPr>
  </w:style>
  <w:style w:type="character" w:styleId="LineNumber">
    <w:name w:val="line number"/>
    <w:basedOn w:val="DefaultParagraphFont"/>
    <w:rsid w:val="00353DDF"/>
  </w:style>
  <w:style w:type="character" w:styleId="Emphasis">
    <w:name w:val="Emphasis"/>
    <w:uiPriority w:val="20"/>
    <w:qFormat/>
    <w:rsid w:val="00F92766"/>
    <w:rPr>
      <w:i/>
      <w:iCs/>
    </w:rPr>
  </w:style>
  <w:style w:type="character" w:customStyle="1" w:styleId="Heading1Char">
    <w:name w:val="Heading 1 Char"/>
    <w:link w:val="Heading1"/>
    <w:uiPriority w:val="9"/>
    <w:rsid w:val="00F92766"/>
    <w:rPr>
      <w:rFonts w:ascii="Calibri Light" w:eastAsia="SimSun" w:hAnsi="Calibri Light" w:cs="Times New Roman"/>
      <w:color w:val="2E74B5"/>
      <w:sz w:val="32"/>
      <w:szCs w:val="32"/>
    </w:rPr>
  </w:style>
  <w:style w:type="character" w:customStyle="1" w:styleId="Heading3Char">
    <w:name w:val="Heading 3 Char"/>
    <w:link w:val="Heading3"/>
    <w:uiPriority w:val="9"/>
    <w:rsid w:val="00F92766"/>
    <w:rPr>
      <w:rFonts w:ascii="Calibri Light" w:eastAsia="SimSun" w:hAnsi="Calibri Light" w:cs="Times New Roman"/>
      <w:color w:val="44546A"/>
      <w:sz w:val="24"/>
      <w:szCs w:val="24"/>
    </w:rPr>
  </w:style>
  <w:style w:type="character" w:customStyle="1" w:styleId="Heading4Char">
    <w:name w:val="Heading 4 Char"/>
    <w:link w:val="Heading4"/>
    <w:uiPriority w:val="9"/>
    <w:rsid w:val="00F92766"/>
    <w:rPr>
      <w:rFonts w:ascii="Calibri Light" w:eastAsia="SimSun" w:hAnsi="Calibri Light" w:cs="Times New Roman"/>
      <w:sz w:val="22"/>
      <w:szCs w:val="22"/>
    </w:rPr>
  </w:style>
  <w:style w:type="character" w:customStyle="1" w:styleId="Heading5Char">
    <w:name w:val="Heading 5 Char"/>
    <w:link w:val="Heading5"/>
    <w:uiPriority w:val="9"/>
    <w:rsid w:val="00F92766"/>
    <w:rPr>
      <w:rFonts w:ascii="Calibri Light" w:eastAsia="SimSun" w:hAnsi="Calibri Light" w:cs="Times New Roman"/>
      <w:color w:val="44546A"/>
      <w:sz w:val="22"/>
      <w:szCs w:val="22"/>
    </w:rPr>
  </w:style>
  <w:style w:type="character" w:customStyle="1" w:styleId="Heading6Char">
    <w:name w:val="Heading 6 Char"/>
    <w:link w:val="Heading6"/>
    <w:uiPriority w:val="9"/>
    <w:rsid w:val="00F92766"/>
    <w:rPr>
      <w:rFonts w:ascii="Calibri Light" w:eastAsia="SimSun" w:hAnsi="Calibri Light" w:cs="Times New Roman"/>
      <w:i/>
      <w:iCs/>
      <w:color w:val="44546A"/>
      <w:sz w:val="21"/>
      <w:szCs w:val="21"/>
    </w:rPr>
  </w:style>
  <w:style w:type="character" w:customStyle="1" w:styleId="Heading7Char">
    <w:name w:val="Heading 7 Char"/>
    <w:link w:val="Heading7"/>
    <w:uiPriority w:val="9"/>
    <w:rsid w:val="00F92766"/>
    <w:rPr>
      <w:rFonts w:ascii="Calibri Light" w:eastAsia="SimSun" w:hAnsi="Calibri Light" w:cs="Times New Roman"/>
      <w:i/>
      <w:iCs/>
      <w:color w:val="1F4E79"/>
      <w:sz w:val="21"/>
      <w:szCs w:val="21"/>
    </w:rPr>
  </w:style>
  <w:style w:type="character" w:customStyle="1" w:styleId="Heading8Char">
    <w:name w:val="Heading 8 Char"/>
    <w:link w:val="Heading8"/>
    <w:uiPriority w:val="9"/>
    <w:rsid w:val="00F92766"/>
    <w:rPr>
      <w:rFonts w:ascii="Calibri Light" w:eastAsia="SimSun" w:hAnsi="Calibri Light" w:cs="Times New Roman"/>
      <w:b/>
      <w:bCs/>
      <w:color w:val="44546A"/>
    </w:rPr>
  </w:style>
  <w:style w:type="character" w:customStyle="1" w:styleId="Heading9Char">
    <w:name w:val="Heading 9 Char"/>
    <w:link w:val="Heading9"/>
    <w:uiPriority w:val="9"/>
    <w:rsid w:val="00F92766"/>
    <w:rPr>
      <w:rFonts w:ascii="Calibri Light" w:eastAsia="SimSun" w:hAnsi="Calibri Light" w:cs="Times New Roman"/>
      <w:b/>
      <w:bCs/>
      <w:i/>
      <w:iCs/>
      <w:color w:val="44546A"/>
    </w:rPr>
  </w:style>
  <w:style w:type="paragraph" w:styleId="Title">
    <w:name w:val="Title"/>
    <w:basedOn w:val="Normal"/>
    <w:next w:val="Normal"/>
    <w:link w:val="TitleChar"/>
    <w:uiPriority w:val="10"/>
    <w:qFormat/>
    <w:rsid w:val="00F92766"/>
    <w:pPr>
      <w:spacing w:after="0" w:line="240" w:lineRule="auto"/>
      <w:contextualSpacing/>
    </w:pPr>
    <w:rPr>
      <w:rFonts w:ascii="Calibri Light" w:eastAsia="SimSun" w:hAnsi="Calibri Light" w:cs="Times New Roman"/>
      <w:color w:val="5B9BD5"/>
      <w:spacing w:val="-10"/>
      <w:sz w:val="56"/>
      <w:szCs w:val="56"/>
    </w:rPr>
  </w:style>
  <w:style w:type="character" w:customStyle="1" w:styleId="TitleChar">
    <w:name w:val="Title Char"/>
    <w:link w:val="Title"/>
    <w:uiPriority w:val="10"/>
    <w:rsid w:val="00F92766"/>
    <w:rPr>
      <w:rFonts w:ascii="Calibri Light" w:eastAsia="SimSun" w:hAnsi="Calibri Light" w:cs="Times New Roman"/>
      <w:color w:val="5B9BD5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92766"/>
    <w:pPr>
      <w:numPr>
        <w:ilvl w:val="1"/>
      </w:numPr>
      <w:spacing w:line="240" w:lineRule="auto"/>
    </w:pPr>
    <w:rPr>
      <w:rFonts w:ascii="Calibri Light" w:eastAsia="SimSun" w:hAnsi="Calibri Light" w:cs="Times New Roman"/>
      <w:sz w:val="24"/>
      <w:szCs w:val="24"/>
    </w:rPr>
  </w:style>
  <w:style w:type="character" w:customStyle="1" w:styleId="SubtitleChar">
    <w:name w:val="Subtitle Char"/>
    <w:link w:val="Subtitle"/>
    <w:uiPriority w:val="11"/>
    <w:rsid w:val="00F92766"/>
    <w:rPr>
      <w:rFonts w:ascii="Calibri Light" w:eastAsia="SimSun" w:hAnsi="Calibri Light" w:cs="Times New Roman"/>
      <w:sz w:val="24"/>
      <w:szCs w:val="24"/>
    </w:rPr>
  </w:style>
  <w:style w:type="paragraph" w:styleId="NoSpacing">
    <w:name w:val="No Spacing"/>
    <w:uiPriority w:val="1"/>
    <w:qFormat/>
    <w:rsid w:val="00F92766"/>
  </w:style>
  <w:style w:type="paragraph" w:styleId="Quote">
    <w:name w:val="Quote"/>
    <w:basedOn w:val="Normal"/>
    <w:next w:val="Normal"/>
    <w:link w:val="QuoteChar"/>
    <w:uiPriority w:val="29"/>
    <w:qFormat/>
    <w:rsid w:val="00F92766"/>
    <w:pPr>
      <w:spacing w:before="160"/>
      <w:ind w:left="720" w:right="720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F92766"/>
    <w:rPr>
      <w:i/>
      <w:iCs/>
      <w:color w:val="40404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92766"/>
    <w:pPr>
      <w:pBdr>
        <w:left w:val="single" w:sz="18" w:space="12" w:color="5B9BD5"/>
      </w:pBdr>
      <w:spacing w:before="100" w:beforeAutospacing="1" w:line="300" w:lineRule="auto"/>
      <w:ind w:left="1224" w:right="1224"/>
    </w:pPr>
    <w:rPr>
      <w:rFonts w:ascii="Calibri Light" w:eastAsia="SimSun" w:hAnsi="Calibri Light" w:cs="Times New Roman"/>
      <w:color w:val="5B9BD5"/>
      <w:sz w:val="28"/>
      <w:szCs w:val="28"/>
    </w:rPr>
  </w:style>
  <w:style w:type="character" w:customStyle="1" w:styleId="IntenseQuoteChar">
    <w:name w:val="Intense Quote Char"/>
    <w:link w:val="IntenseQuote"/>
    <w:uiPriority w:val="30"/>
    <w:rsid w:val="00F92766"/>
    <w:rPr>
      <w:rFonts w:ascii="Calibri Light" w:eastAsia="SimSun" w:hAnsi="Calibri Light" w:cs="Times New Roman"/>
      <w:color w:val="5B9BD5"/>
      <w:sz w:val="28"/>
      <w:szCs w:val="28"/>
    </w:rPr>
  </w:style>
  <w:style w:type="character" w:styleId="SubtleEmphasis">
    <w:name w:val="Subtle Emphasis"/>
    <w:uiPriority w:val="19"/>
    <w:qFormat/>
    <w:rsid w:val="00F92766"/>
    <w:rPr>
      <w:i/>
      <w:iCs/>
      <w:color w:val="404040"/>
    </w:rPr>
  </w:style>
  <w:style w:type="character" w:styleId="IntenseEmphasis">
    <w:name w:val="Intense Emphasis"/>
    <w:uiPriority w:val="21"/>
    <w:qFormat/>
    <w:rsid w:val="00F92766"/>
    <w:rPr>
      <w:b/>
      <w:bCs/>
      <w:i/>
      <w:iCs/>
    </w:rPr>
  </w:style>
  <w:style w:type="character" w:styleId="SubtleReference">
    <w:name w:val="Subtle Reference"/>
    <w:uiPriority w:val="31"/>
    <w:qFormat/>
    <w:rsid w:val="00F92766"/>
    <w:rPr>
      <w:smallCaps/>
      <w:color w:val="404040"/>
      <w:u w:val="single" w:color="7F7F7F"/>
    </w:rPr>
  </w:style>
  <w:style w:type="character" w:styleId="IntenseReference">
    <w:name w:val="Intense Reference"/>
    <w:uiPriority w:val="32"/>
    <w:qFormat/>
    <w:rsid w:val="00F92766"/>
    <w:rPr>
      <w:b/>
      <w:bCs/>
      <w:smallCaps/>
      <w:spacing w:val="5"/>
      <w:u w:val="single"/>
    </w:rPr>
  </w:style>
  <w:style w:type="character" w:styleId="BookTitle">
    <w:name w:val="Book Title"/>
    <w:uiPriority w:val="33"/>
    <w:qFormat/>
    <w:rsid w:val="00F92766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92766"/>
    <w:pPr>
      <w:outlineLvl w:val="9"/>
    </w:pPr>
  </w:style>
  <w:style w:type="paragraph" w:customStyle="1" w:styleId="AccountingPolicy">
    <w:name w:val="Accounting Policy"/>
    <w:basedOn w:val="Normal"/>
    <w:link w:val="AccountingPolicyChar1"/>
    <w:rsid w:val="00343589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43589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085E9A"/>
    <w:rPr>
      <w:rFonts w:eastAsia="Calibri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rsid w:val="001368F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368F9"/>
    <w:rPr>
      <w:szCs w:val="25"/>
    </w:rPr>
  </w:style>
  <w:style w:type="character" w:customStyle="1" w:styleId="CommentTextChar">
    <w:name w:val="Comment Text Char"/>
    <w:link w:val="CommentText"/>
    <w:rsid w:val="001368F9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368F9"/>
    <w:rPr>
      <w:b/>
      <w:bCs/>
    </w:rPr>
  </w:style>
  <w:style w:type="character" w:customStyle="1" w:styleId="CommentSubjectChar">
    <w:name w:val="Comment Subject Char"/>
    <w:link w:val="CommentSubject"/>
    <w:rsid w:val="001368F9"/>
    <w:rPr>
      <w:b/>
      <w:bCs/>
      <w:szCs w:val="25"/>
    </w:rPr>
  </w:style>
  <w:style w:type="paragraph" w:styleId="Revision">
    <w:name w:val="Revision"/>
    <w:hidden/>
    <w:uiPriority w:val="99"/>
    <w:semiHidden/>
    <w:rsid w:val="001368F9"/>
    <w:rPr>
      <w:szCs w:val="25"/>
    </w:rPr>
  </w:style>
  <w:style w:type="paragraph" w:styleId="FootnoteText">
    <w:name w:val="footnote text"/>
    <w:aliases w:val="ft"/>
    <w:basedOn w:val="Normal"/>
    <w:link w:val="FootnoteTextChar"/>
    <w:rsid w:val="004F0380"/>
    <w:pPr>
      <w:spacing w:after="0" w:line="260" w:lineRule="atLeast"/>
    </w:pPr>
    <w:rPr>
      <w:rFonts w:ascii="Times New Roman" w:hAnsi="Times New Roman" w:cs="Times New Roman"/>
      <w:sz w:val="18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4F0380"/>
    <w:rPr>
      <w:rFonts w:ascii="Times New Roman" w:hAnsi="Times New Roman" w:cs="Times New Roman"/>
      <w:sz w:val="18"/>
      <w:lang w:val="en-GB" w:bidi="ar-SA"/>
    </w:rPr>
  </w:style>
  <w:style w:type="character" w:styleId="FootnoteReference">
    <w:name w:val="footnote reference"/>
    <w:uiPriority w:val="99"/>
    <w:unhideWhenUsed/>
    <w:rsid w:val="004F0380"/>
    <w:rPr>
      <w:vertAlign w:val="superscript"/>
    </w:rPr>
  </w:style>
  <w:style w:type="character" w:customStyle="1" w:styleId="BodyTextFirstIndentChar">
    <w:name w:val="Body Text First Indent Char"/>
    <w:link w:val="BodyTextFirstIndent"/>
    <w:rsid w:val="008D0D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45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3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2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D8AAB5-5580-44E5-88A4-3BB2AFBFA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15</Pages>
  <Words>1774</Words>
  <Characters>10112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ห้างสรรพสินค้าโรบินสัน จำกัด (มหาชน)</vt:lpstr>
    </vt:vector>
  </TitlesOfParts>
  <Company>KPMG</Company>
  <LinksUpToDate>false</LinksUpToDate>
  <CharactersWithSpaces>11863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ห้างสรรพสินค้าโรบินสัน จำกัด (มหาชน)</dc:title>
  <dc:subject/>
  <dc:creator>AA</dc:creator>
  <cp:keywords/>
  <dc:description/>
  <cp:lastModifiedBy>Phannita Kojaranusart</cp:lastModifiedBy>
  <cp:revision>2</cp:revision>
  <cp:lastPrinted>2019-02-22T08:00:00Z</cp:lastPrinted>
  <dcterms:created xsi:type="dcterms:W3CDTF">2019-02-22T12:11:00Z</dcterms:created>
  <dcterms:modified xsi:type="dcterms:W3CDTF">2019-02-22T12:11:00Z</dcterms:modified>
</cp:coreProperties>
</file>