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0"/>
        <w:gridCol w:w="272"/>
        <w:gridCol w:w="8000"/>
      </w:tblGrid>
      <w:tr w:rsidR="0080417F" w:rsidRPr="000C6BC7" w:rsidTr="00A93B69">
        <w:trPr>
          <w:trHeight w:hRule="exact" w:val="353"/>
          <w:tblHeader/>
        </w:trPr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0C6BC7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0C6BC7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00" w:type="dxa"/>
            <w:tcBorders>
              <w:top w:val="nil"/>
              <w:left w:val="nil"/>
              <w:bottom w:val="nil"/>
              <w:right w:val="nil"/>
            </w:tcBorders>
          </w:tcPr>
          <w:p w:rsidR="0080417F" w:rsidRPr="000C6BC7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615684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2"/>
        </w:trPr>
        <w:tc>
          <w:tcPr>
            <w:tcW w:w="1290" w:type="dxa"/>
          </w:tcPr>
          <w:p w:rsidR="00615684" w:rsidRPr="000C6BC7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:rsidR="00615684" w:rsidRPr="000C6BC7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15684" w:rsidRPr="000C6BC7" w:rsidRDefault="00615684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0417F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0C6BC7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80417F" w:rsidRPr="000C6BC7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0C6BC7" w:rsidRDefault="009811E1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6A5146"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80417F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80417F" w:rsidRPr="000C6BC7" w:rsidRDefault="00371806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80417F" w:rsidRPr="000C6BC7" w:rsidRDefault="0080417F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80417F" w:rsidRPr="000C6BC7" w:rsidRDefault="006A5146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3F4999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3F4999" w:rsidRPr="000C6BC7" w:rsidRDefault="00A93B69" w:rsidP="00D55D3F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3F4999" w:rsidRPr="000C6BC7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3F4999" w:rsidRPr="000C6BC7" w:rsidRDefault="003F4999" w:rsidP="00D55D3F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13B3B" w:rsidRDefault="00013B3B" w:rsidP="00013B3B">
            <w:pPr>
              <w:tabs>
                <w:tab w:val="left" w:pos="540"/>
              </w:tabs>
              <w:spacing w:after="0" w:line="240" w:lineRule="auto"/>
              <w:ind w:right="-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13B3B">
              <w:rPr>
                <w:rFonts w:cs="Angsana New" w:hint="cs"/>
                <w:szCs w:val="30"/>
                <w:cs/>
                <w:lang w:val="th-TH"/>
              </w:rPr>
              <w:t>ก</w:t>
            </w:r>
            <w:r w:rsidRPr="00013B3B">
              <w:rPr>
                <w:rFonts w:cs="Angsana New"/>
                <w:szCs w:val="30"/>
                <w:cs/>
                <w:lang w:val="th-TH"/>
              </w:rPr>
              <w:t>ารซื้อส่วนได้เสียที่ไม่มีอำนาจควบคุม</w:t>
            </w:r>
          </w:p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ลูกหนี้อื่น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สินค้าคงเหลือ 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C0670D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ส่วนได้เสีย</w:t>
            </w:r>
            <w:r w:rsidR="00013B3B" w:rsidRPr="000C6B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ที่ไม่มีอำนาจควบคุม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  <w:p w:rsidR="00013B3B" w:rsidRPr="000C6BC7" w:rsidRDefault="00013B3B" w:rsidP="00013B3B">
            <w:pPr>
              <w:pStyle w:val="TOC2"/>
              <w:spacing w:before="0" w:after="0" w:line="240" w:lineRule="auto"/>
              <w:ind w:right="-25" w:firstLine="72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สิทธิการเช่า 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20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2B0C15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2B0C15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index"/>
              <w:tabs>
                <w:tab w:val="clear" w:pos="1134"/>
              </w:tabs>
              <w:spacing w:after="0" w:line="240" w:lineRule="auto"/>
              <w:ind w:left="0" w:right="-2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2B0C15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index"/>
              <w:tabs>
                <w:tab w:val="clear" w:pos="1134"/>
              </w:tabs>
              <w:spacing w:after="0" w:line="240" w:lineRule="auto"/>
              <w:ind w:left="0" w:right="-25" w:firstLine="0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สำรอง</w:t>
            </w:r>
          </w:p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013B3B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013B3B" w:rsidRPr="000C6BC7" w:rsidRDefault="002B0C15" w:rsidP="00013B3B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272" w:type="dxa"/>
          </w:tcPr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013B3B" w:rsidRPr="000C6BC7" w:rsidRDefault="00013B3B" w:rsidP="00013B3B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  <w:p w:rsidR="00013B3B" w:rsidRPr="000C6BC7" w:rsidRDefault="00013B3B" w:rsidP="00013B3B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2B0C15" w:rsidRPr="000C6BC7" w:rsidTr="00B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6"/>
        </w:trPr>
        <w:tc>
          <w:tcPr>
            <w:tcW w:w="1290" w:type="dxa"/>
          </w:tcPr>
          <w:p w:rsidR="002B0C15" w:rsidRPr="000C6BC7" w:rsidRDefault="002B0C15" w:rsidP="002B0C15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F368D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2" w:type="dxa"/>
          </w:tcPr>
          <w:p w:rsidR="002B0C15" w:rsidRPr="000C6BC7" w:rsidRDefault="002B0C15" w:rsidP="002B0C15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2B0C15" w:rsidRPr="000C6BC7" w:rsidRDefault="002B0C15" w:rsidP="002B0C1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</w:t>
            </w:r>
          </w:p>
          <w:p w:rsidR="002B0C15" w:rsidRPr="000C6BC7" w:rsidRDefault="002B0C15" w:rsidP="002B0C15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C3A4C" w:rsidRPr="000C6BC7" w:rsidTr="00BB20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46"/>
        </w:trPr>
        <w:tc>
          <w:tcPr>
            <w:tcW w:w="1290" w:type="dxa"/>
          </w:tcPr>
          <w:p w:rsidR="006C3A4C" w:rsidRPr="000C6BC7" w:rsidRDefault="006C3A4C" w:rsidP="002B0C15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6C3A4C" w:rsidRPr="000C6BC7" w:rsidRDefault="006C3A4C" w:rsidP="002B0C15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2B0C15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6C3A4C" w:rsidRPr="000C6BC7" w:rsidTr="006C3A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99"/>
        </w:trPr>
        <w:tc>
          <w:tcPr>
            <w:tcW w:w="1290" w:type="dxa"/>
          </w:tcPr>
          <w:p w:rsidR="006C3A4C" w:rsidRPr="006C3A4C" w:rsidRDefault="006C3A4C" w:rsidP="00F368D7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</w:tcPr>
          <w:p w:rsidR="006C3A4C" w:rsidRPr="006C3A4C" w:rsidRDefault="006C3A4C" w:rsidP="00F368D7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8000" w:type="dxa"/>
          </w:tcPr>
          <w:p w:rsidR="006C3A4C" w:rsidRPr="006C3A4C" w:rsidRDefault="006C3A4C" w:rsidP="00F368D7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</w:tr>
      <w:tr w:rsidR="00F368D7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F368D7" w:rsidRPr="000C6BC7" w:rsidRDefault="00F368D7" w:rsidP="00F368D7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6C3A4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2" w:type="dxa"/>
          </w:tcPr>
          <w:p w:rsidR="00F368D7" w:rsidRPr="000C6BC7" w:rsidRDefault="00F368D7" w:rsidP="00F368D7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F368D7" w:rsidRPr="000C6BC7" w:rsidRDefault="006C3A4C" w:rsidP="00F368D7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ขาย</w:t>
            </w:r>
          </w:p>
          <w:p w:rsidR="00F368D7" w:rsidRPr="000C6BC7" w:rsidRDefault="00F368D7" w:rsidP="00F368D7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ค่าใช้จ่ายผลประโยชน์พนักงาน</w:t>
            </w:r>
          </w:p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lastRenderedPageBreak/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ภาระผูกพันที่มีกับกิจการที่ไม่เกี่ยวข้องกัน</w:t>
            </w:r>
          </w:p>
        </w:tc>
      </w:tr>
      <w:tr w:rsidR="006C3A4C" w:rsidRPr="000C6BC7" w:rsidTr="00A93B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41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เห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ตุการณ์ภายหลังรอบระยะเวลารายงาน</w:t>
            </w:r>
          </w:p>
        </w:tc>
      </w:tr>
      <w:tr w:rsidR="006C3A4C" w:rsidRPr="000C6BC7" w:rsidTr="005B673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434"/>
        </w:trPr>
        <w:tc>
          <w:tcPr>
            <w:tcW w:w="1290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272" w:type="dxa"/>
          </w:tcPr>
          <w:p w:rsidR="006C3A4C" w:rsidRPr="000C6BC7" w:rsidRDefault="006C3A4C" w:rsidP="006C3A4C">
            <w:pPr>
              <w:pStyle w:val="TOC2"/>
              <w:spacing w:before="0" w:after="0" w:line="240" w:lineRule="auto"/>
              <w:ind w:right="-2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00" w:type="dxa"/>
          </w:tcPr>
          <w:p w:rsidR="006C3A4C" w:rsidRPr="000C6BC7" w:rsidRDefault="006C3A4C" w:rsidP="006C3A4C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3B3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มาตรฐานการรายงานทางการเงินที่ยังไม่ได้ใช้</w:t>
            </w:r>
          </w:p>
        </w:tc>
      </w:tr>
    </w:tbl>
    <w:p w:rsidR="00615684" w:rsidRPr="000C6BC7" w:rsidRDefault="0061568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8625C" w:rsidRPr="000C6BC7" w:rsidRDefault="00615684" w:rsidP="00697021">
      <w:pPr>
        <w:tabs>
          <w:tab w:val="left" w:pos="63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br w:type="page"/>
      </w:r>
      <w:r w:rsidR="0038625C" w:rsidRPr="000C6BC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38625C" w:rsidRPr="000C6BC7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38625C" w:rsidRPr="000C6BC7" w:rsidRDefault="0038625C" w:rsidP="00D55D3F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96019" w:rsidRPr="000C6BC7">
        <w:rPr>
          <w:rFonts w:ascii="Angsana New" w:hAnsi="Angsana New" w:cs="Angsana New"/>
          <w:sz w:val="30"/>
          <w:szCs w:val="30"/>
          <w:cs/>
        </w:rPr>
        <w:t>นี้</w:t>
      </w:r>
      <w:r w:rsidRPr="000C6BC7">
        <w:rPr>
          <w:rFonts w:ascii="Angsana New" w:hAnsi="Angsana New" w:cs="Angsana New"/>
          <w:sz w:val="30"/>
          <w:szCs w:val="30"/>
          <w:cs/>
        </w:rPr>
        <w:t>ได้รับอนุมั</w:t>
      </w:r>
      <w:r w:rsidR="008856B9" w:rsidRPr="000C6BC7">
        <w:rPr>
          <w:rFonts w:ascii="Angsana New" w:hAnsi="Angsana New" w:cs="Angsana New"/>
          <w:sz w:val="30"/>
          <w:szCs w:val="30"/>
          <w:cs/>
        </w:rPr>
        <w:t>ติ</w:t>
      </w:r>
      <w:r w:rsidR="0010331E" w:rsidRPr="000C6BC7">
        <w:rPr>
          <w:rFonts w:ascii="Angsana New" w:hAnsi="Angsana New" w:cs="Angsana New"/>
          <w:sz w:val="30"/>
          <w:szCs w:val="30"/>
          <w:cs/>
        </w:rPr>
        <w:t>ให้ออกงบการเงิน</w:t>
      </w:r>
      <w:r w:rsidR="00DF06E8" w:rsidRPr="000C6BC7">
        <w:rPr>
          <w:rFonts w:ascii="Angsana New" w:hAnsi="Angsana New" w:cs="Angsana New"/>
          <w:sz w:val="30"/>
          <w:szCs w:val="30"/>
          <w:cs/>
        </w:rPr>
        <w:t>จาก</w:t>
      </w:r>
      <w:r w:rsidR="00F754F0" w:rsidRPr="000C6BC7">
        <w:rPr>
          <w:rFonts w:ascii="Angsana New" w:hAnsi="Angsana New" w:cs="Angsana New"/>
          <w:sz w:val="30"/>
          <w:szCs w:val="30"/>
          <w:cs/>
        </w:rPr>
        <w:t>คณะ</w:t>
      </w:r>
      <w:r w:rsidR="00DF06E8" w:rsidRPr="000C6BC7">
        <w:rPr>
          <w:rFonts w:ascii="Angsana New" w:hAnsi="Angsana New" w:cs="Angsana New"/>
          <w:sz w:val="30"/>
          <w:szCs w:val="30"/>
          <w:cs/>
        </w:rPr>
        <w:t>กรรมการ</w:t>
      </w:r>
      <w:r w:rsidR="008856B9" w:rsidRPr="000C6BC7">
        <w:rPr>
          <w:rFonts w:ascii="Angsana New" w:hAnsi="Angsana New" w:cs="Angsana New"/>
          <w:sz w:val="30"/>
          <w:szCs w:val="30"/>
          <w:cs/>
        </w:rPr>
        <w:t>เมื่อ</w:t>
      </w:r>
      <w:r w:rsidR="009811E1" w:rsidRPr="000C6BC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74ED0">
        <w:rPr>
          <w:rFonts w:ascii="Angsana New" w:hAnsi="Angsana New" w:cs="Angsana New"/>
          <w:sz w:val="30"/>
          <w:szCs w:val="30"/>
        </w:rPr>
        <w:t>22</w:t>
      </w:r>
      <w:r w:rsidR="00D46817" w:rsidRPr="000C6BC7">
        <w:rPr>
          <w:rFonts w:ascii="Angsana New" w:hAnsi="Angsana New" w:cs="Angsana New"/>
          <w:sz w:val="30"/>
          <w:szCs w:val="30"/>
        </w:rPr>
        <w:t xml:space="preserve"> </w:t>
      </w:r>
      <w:r w:rsidR="00D46817" w:rsidRPr="000C6BC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0B112F" w:rsidRPr="000C6BC7">
        <w:rPr>
          <w:rFonts w:ascii="Angsana New" w:hAnsi="Angsana New" w:cs="Angsana New"/>
          <w:sz w:val="30"/>
          <w:szCs w:val="30"/>
        </w:rPr>
        <w:t>2562</w:t>
      </w:r>
    </w:p>
    <w:p w:rsidR="008D0D89" w:rsidRDefault="008D0D89" w:rsidP="008D0D89">
      <w:pPr>
        <w:tabs>
          <w:tab w:val="left" w:pos="540"/>
        </w:tabs>
        <w:spacing w:after="0" w:line="240" w:lineRule="auto"/>
        <w:ind w:left="540" w:right="-29" w:hanging="540"/>
        <w:jc w:val="thaiDistribute"/>
        <w:rPr>
          <w:rFonts w:ascii="Angsana New" w:hAnsi="Angsana New" w:cs="Angsana New"/>
        </w:rPr>
      </w:pPr>
    </w:p>
    <w:p w:rsidR="008D0D89" w:rsidRPr="00AD788A" w:rsidRDefault="008D0D89" w:rsidP="00AD788A">
      <w:pPr>
        <w:pStyle w:val="Heading2"/>
        <w:numPr>
          <w:ilvl w:val="0"/>
          <w:numId w:val="26"/>
        </w:numPr>
        <w:ind w:left="540" w:hanging="540"/>
        <w:rPr>
          <w:b/>
          <w:bCs/>
          <w:sz w:val="30"/>
          <w:szCs w:val="30"/>
        </w:rPr>
      </w:pPr>
      <w:r w:rsidRPr="00AD788A">
        <w:rPr>
          <w:rFonts w:ascii="Angsana New" w:hAnsi="Angsana New" w:cs="Angsana New" w:hint="cs"/>
          <w:b/>
          <w:bCs/>
          <w:sz w:val="30"/>
          <w:szCs w:val="30"/>
          <w:cs/>
        </w:rPr>
        <w:t>ข้อมูลทั่วไป</w:t>
      </w:r>
    </w:p>
    <w:p w:rsidR="008D0D89" w:rsidRPr="00507E34" w:rsidRDefault="008D0D89" w:rsidP="008D0D89">
      <w:pPr>
        <w:spacing w:after="0" w:line="240" w:lineRule="auto"/>
        <w:ind w:right="-29"/>
        <w:jc w:val="thaiDistribute"/>
        <w:rPr>
          <w:rFonts w:ascii="Angsana New" w:hAnsi="Angsana New" w:cs="Angsana New"/>
          <w:cs/>
        </w:rPr>
      </w:pPr>
    </w:p>
    <w:p w:rsidR="008D0D89" w:rsidRPr="00D55D3F" w:rsidRDefault="008D0D89" w:rsidP="008D0D89">
      <w:pPr>
        <w:tabs>
          <w:tab w:val="left" w:pos="540"/>
        </w:tabs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โรบินสัน จำกัด (มหาชน)  </w:t>
      </w:r>
      <w:r w:rsidRPr="00D55D3F">
        <w:rPr>
          <w:rFonts w:ascii="Angsana New" w:hAnsi="Angsana New" w:cs="Angsana New"/>
          <w:sz w:val="30"/>
          <w:szCs w:val="30"/>
        </w:rPr>
        <w:t>“</w:t>
      </w:r>
      <w:r w:rsidRPr="00D55D3F">
        <w:rPr>
          <w:rFonts w:ascii="Angsana New" w:hAnsi="Angsana New" w:cs="Angsana New"/>
          <w:sz w:val="30"/>
          <w:szCs w:val="30"/>
          <w:cs/>
        </w:rPr>
        <w:t>บริษัท</w:t>
      </w:r>
      <w:r w:rsidRPr="00D55D3F">
        <w:rPr>
          <w:rFonts w:ascii="Angsana New" w:hAnsi="Angsana New" w:cs="Angsana New"/>
          <w:sz w:val="30"/>
          <w:szCs w:val="30"/>
        </w:rPr>
        <w:t>”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เป็นนิติบุคคลที่จัดตั้งขึ้นในประเทศไทย และที่อยู่จดทะเบียนตั้งอยู่เลขที่</w:t>
      </w:r>
      <w:r w:rsidRPr="00D55D3F">
        <w:rPr>
          <w:rFonts w:ascii="Angsana New" w:hAnsi="Angsana New" w:cs="Angsana New"/>
          <w:sz w:val="30"/>
          <w:szCs w:val="30"/>
        </w:rPr>
        <w:t xml:space="preserve"> 9/9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ชั้น </w:t>
      </w:r>
      <w:r w:rsidRPr="00D55D3F">
        <w:rPr>
          <w:rFonts w:ascii="Angsana New" w:hAnsi="Angsana New" w:cs="Angsana New"/>
          <w:sz w:val="30"/>
          <w:szCs w:val="30"/>
        </w:rPr>
        <w:t xml:space="preserve">14-17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ถนนพระราม </w:t>
      </w:r>
      <w:r w:rsidRPr="00D55D3F">
        <w:rPr>
          <w:rFonts w:ascii="Angsana New" w:hAnsi="Angsana New" w:cs="Angsana New"/>
          <w:sz w:val="30"/>
          <w:szCs w:val="30"/>
        </w:rPr>
        <w:t xml:space="preserve">9 </w:t>
      </w:r>
      <w:r w:rsidRPr="00D55D3F">
        <w:rPr>
          <w:rFonts w:ascii="Angsana New" w:hAnsi="Angsana New" w:cs="Angsana New"/>
          <w:sz w:val="30"/>
          <w:szCs w:val="30"/>
          <w:cs/>
        </w:rPr>
        <w:t>แขวงห้วยขวาง เขตห้วยขวาง กรุงเทพมหานคร ประเทศไทย</w:t>
      </w:r>
    </w:p>
    <w:p w:rsidR="008D0D89" w:rsidRPr="00507E34" w:rsidRDefault="008D0D89" w:rsidP="008D0D89">
      <w:pPr>
        <w:spacing w:after="0" w:line="240" w:lineRule="auto"/>
        <w:ind w:right="-29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เมื่อเดือนมกราคม </w:t>
      </w:r>
      <w:r w:rsidRPr="00D55D3F">
        <w:rPr>
          <w:rFonts w:ascii="Angsana New" w:hAnsi="Angsana New" w:cs="Angsana New"/>
          <w:sz w:val="30"/>
          <w:szCs w:val="30"/>
        </w:rPr>
        <w:t xml:space="preserve">2535 </w:t>
      </w:r>
    </w:p>
    <w:p w:rsidR="008D0D89" w:rsidRPr="00507E34" w:rsidRDefault="008D0D89" w:rsidP="008D0D89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pStyle w:val="block"/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  <w:sz w:val="30"/>
          <w:szCs w:val="30"/>
          <w:lang w:val="en-US"/>
        </w:rPr>
      </w:pPr>
      <w:r w:rsidRPr="00D55D3F">
        <w:rPr>
          <w:rFonts w:ascii="Angsana New" w:hAnsi="Angsana New" w:cs="Angsana New"/>
          <w:spacing w:val="-8"/>
          <w:sz w:val="30"/>
          <w:szCs w:val="30"/>
          <w:cs/>
          <w:lang w:val="en-US" w:bidi="th-TH"/>
        </w:rPr>
        <w:t>ผู้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ถือหุ้นรายใหญ่ในระหว่างปีได้แก่ บริษัท เซ็นทรัล รีเทล คอร์ปอเรชั่น จำกัด</w:t>
      </w:r>
      <w:r w:rsidRPr="00D55D3F">
        <w:rPr>
          <w:rFonts w:ascii="Angsana New" w:hAnsi="Angsana New" w:cs="Angsana New"/>
          <w:sz w:val="30"/>
          <w:szCs w:val="30"/>
          <w:lang w:val="en-US" w:bidi="th-TH"/>
        </w:rPr>
        <w:t xml:space="preserve"> (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ถือหุ้นร้อยละ</w:t>
      </w:r>
      <w:r w:rsidRPr="00D55D3F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</w:rPr>
        <w:t>27.74</w:t>
      </w:r>
      <w:r w:rsidRPr="00D55D3F">
        <w:rPr>
          <w:rFonts w:ascii="Angsana New" w:hAnsi="Angsana New" w:cs="Angsana New"/>
          <w:sz w:val="30"/>
          <w:szCs w:val="30"/>
          <w:cs/>
          <w:lang w:bidi="th-TH"/>
        </w:rPr>
        <w:t>)</w:t>
      </w:r>
      <w:r w:rsidRPr="00D55D3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>และ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             </w:t>
      </w:r>
      <w:r w:rsidRPr="00D55D3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บริษัท</w:t>
      </w:r>
      <w:r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Pr="00D55D3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ซี อาร์ จี บริการ จำกัด</w:t>
      </w:r>
      <w:r w:rsidRPr="00D55D3F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(</w:t>
      </w:r>
      <w:r w:rsidRPr="00D55D3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ถือหุ้นร้อยละ </w:t>
      </w:r>
      <w:r w:rsidRPr="00D55D3F">
        <w:rPr>
          <w:rFonts w:ascii="Angsana New" w:hAnsi="Angsana New" w:cs="Angsana New"/>
          <w:spacing w:val="-2"/>
          <w:sz w:val="30"/>
          <w:szCs w:val="30"/>
          <w:lang w:val="en-US"/>
        </w:rPr>
        <w:t>2</w:t>
      </w:r>
      <w:r>
        <w:rPr>
          <w:rFonts w:ascii="Angsana New" w:hAnsi="Angsana New" w:cs="Angsana New"/>
          <w:spacing w:val="-2"/>
          <w:sz w:val="30"/>
          <w:szCs w:val="30"/>
          <w:lang w:val="en-US" w:bidi="th-TH"/>
        </w:rPr>
        <w:t>6</w:t>
      </w:r>
      <w:r w:rsidRPr="00D55D3F">
        <w:rPr>
          <w:rFonts w:ascii="Angsana New" w:hAnsi="Angsana New" w:cs="Angsana New"/>
          <w:spacing w:val="-2"/>
          <w:sz w:val="30"/>
          <w:szCs w:val="30"/>
          <w:lang w:val="en-US"/>
        </w:rPr>
        <w:t>.07</w:t>
      </w:r>
      <w:r w:rsidRPr="00D55D3F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) ซึ่งบริษัททั้งสองแห่งเป็นนิติบุคคลที่จัดตั้งขึ้นในประเทศไทย</w:t>
      </w:r>
    </w:p>
    <w:p w:rsidR="008D0D89" w:rsidRDefault="008D0D89" w:rsidP="008D0D89">
      <w:pPr>
        <w:spacing w:after="0" w:line="240" w:lineRule="auto"/>
        <w:ind w:left="540" w:right="-29"/>
        <w:jc w:val="thaiDistribute"/>
        <w:rPr>
          <w:rFonts w:ascii="Angsana New" w:hAnsi="Angsana New" w:cs="Angsana New"/>
          <w:spacing w:val="-2"/>
        </w:rPr>
      </w:pPr>
    </w:p>
    <w:p w:rsidR="008D0D89" w:rsidRPr="00D55D3F" w:rsidRDefault="008D0D89" w:rsidP="008D0D89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pacing w:val="4"/>
          <w:sz w:val="30"/>
          <w:szCs w:val="30"/>
          <w:cs/>
        </w:rPr>
        <w:t xml:space="preserve">บริษัทและบริษัทย่อยดำเนินธุรกิจหลักเกี่ยวกับห้างสรรพสินค้าภายใต้ชื่อ </w:t>
      </w:r>
      <w:r w:rsidRPr="00D55D3F">
        <w:rPr>
          <w:rFonts w:ascii="Angsana New" w:hAnsi="Angsana New" w:cs="Angsana New"/>
          <w:spacing w:val="4"/>
          <w:sz w:val="30"/>
          <w:szCs w:val="30"/>
        </w:rPr>
        <w:t>“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โรบินสัน</w:t>
      </w:r>
      <w:r w:rsidRPr="00D55D3F">
        <w:rPr>
          <w:rFonts w:ascii="Angsana New" w:hAnsi="Angsana New" w:cs="Angsana New"/>
          <w:spacing w:val="4"/>
          <w:sz w:val="30"/>
          <w:szCs w:val="30"/>
        </w:rPr>
        <w:t>”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 xml:space="preserve"> นอกจากนี้บริษัทได้</w:t>
      </w:r>
      <w:r w:rsidRPr="00D55D3F">
        <w:rPr>
          <w:rFonts w:ascii="Angsana New" w:hAnsi="Angsana New" w:cs="Angsana New"/>
          <w:sz w:val="30"/>
          <w:szCs w:val="30"/>
          <w:cs/>
        </w:rPr>
        <w:t>ร่วม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ลงทุนกับพันธมิตรธุรกิจบางกลุ่ม (บริษัทย่อยทางอ้อม) สำหรับพื้นที่นอกเขตกรุงเทพมหานคร โดยผ่านการถือ</w:t>
      </w:r>
      <w:r w:rsidRPr="00D55D3F">
        <w:rPr>
          <w:rFonts w:ascii="Angsana New" w:hAnsi="Angsana New" w:cs="Angsana New"/>
          <w:sz w:val="30"/>
          <w:szCs w:val="30"/>
          <w:cs/>
        </w:rPr>
        <w:t>หุ้น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ของบริษัท ซีอาร์ (ประเทศไทย) จำกัด รายละเอียดของบริษัทย่อยทางตรง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ของบริษัท ณ วันที่ </w:t>
      </w:r>
      <w:r>
        <w:rPr>
          <w:rFonts w:ascii="Angsana New" w:hAnsi="Angsana New" w:cs="Angsana New"/>
          <w:spacing w:val="2"/>
          <w:sz w:val="30"/>
          <w:szCs w:val="30"/>
        </w:rPr>
        <w:t>3</w:t>
      </w:r>
      <w:r w:rsidRPr="00D55D3F">
        <w:rPr>
          <w:rFonts w:ascii="Angsana New" w:hAnsi="Angsana New" w:cs="Angsana New"/>
          <w:spacing w:val="2"/>
          <w:sz w:val="30"/>
          <w:szCs w:val="30"/>
        </w:rPr>
        <w:t>1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5F2B64">
        <w:rPr>
          <w:rFonts w:ascii="Angsana New" w:hAnsi="Angsana New" w:cs="Angsana New"/>
          <w:spacing w:val="2"/>
          <w:sz w:val="30"/>
          <w:szCs w:val="30"/>
        </w:rPr>
        <w:t>2561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และ </w:t>
      </w:r>
      <w:r w:rsidR="005F2B64">
        <w:rPr>
          <w:rFonts w:ascii="Angsana New" w:hAnsi="Angsana New" w:cs="Angsana New"/>
          <w:spacing w:val="2"/>
          <w:sz w:val="30"/>
          <w:szCs w:val="30"/>
        </w:rPr>
        <w:t>2560</w:t>
      </w:r>
      <w:r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Pr="00D55D3F">
        <w:rPr>
          <w:rFonts w:ascii="Angsana New" w:hAnsi="Angsana New" w:cs="Angsana New"/>
          <w:sz w:val="30"/>
          <w:szCs w:val="30"/>
        </w:rPr>
        <w:t>1</w:t>
      </w:r>
      <w:r w:rsidR="00E37A60">
        <w:rPr>
          <w:rFonts w:ascii="Angsana New" w:hAnsi="Angsana New" w:cs="Angsana New"/>
          <w:sz w:val="30"/>
          <w:szCs w:val="30"/>
        </w:rPr>
        <w:t>2</w:t>
      </w:r>
    </w:p>
    <w:p w:rsidR="008D0D89" w:rsidRPr="00507E34" w:rsidRDefault="008D0D89" w:rsidP="008D0D89">
      <w:pPr>
        <w:spacing w:after="0" w:line="240" w:lineRule="auto"/>
        <w:ind w:left="540" w:right="-29"/>
        <w:jc w:val="thaiDistribute"/>
        <w:rPr>
          <w:rFonts w:ascii="Angsana New" w:hAnsi="Angsana New" w:cs="Angsana New"/>
        </w:rPr>
      </w:pPr>
    </w:p>
    <w:p w:rsidR="008D0D89" w:rsidRDefault="008D0D89" w:rsidP="008D0D89">
      <w:pPr>
        <w:spacing w:after="0" w:line="240" w:lineRule="auto"/>
        <w:ind w:left="540" w:right="-29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รายละเอียดของบริษัทย่อยทางอ้อมของบริษัท ณ วันที่ </w:t>
      </w:r>
      <w:r w:rsidRPr="00D55D3F">
        <w:rPr>
          <w:rFonts w:ascii="Angsana New" w:hAnsi="Angsana New" w:cs="Angsana New"/>
          <w:sz w:val="30"/>
          <w:szCs w:val="30"/>
        </w:rPr>
        <w:t xml:space="preserve">31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2560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page" w:tblpX="1561" w:tblpY="216"/>
        <w:tblW w:w="9675" w:type="dxa"/>
        <w:tblLayout w:type="fixed"/>
        <w:tblLook w:val="0000" w:firstRow="0" w:lastRow="0" w:firstColumn="0" w:lastColumn="0" w:noHBand="0" w:noVBand="0"/>
      </w:tblPr>
      <w:tblGrid>
        <w:gridCol w:w="4455"/>
        <w:gridCol w:w="1530"/>
        <w:gridCol w:w="1350"/>
        <w:gridCol w:w="1170"/>
        <w:gridCol w:w="1170"/>
      </w:tblGrid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</w:t>
            </w:r>
          </w:p>
        </w:tc>
        <w:tc>
          <w:tcPr>
            <w:tcW w:w="2340" w:type="dxa"/>
            <w:gridSpan w:val="2"/>
          </w:tcPr>
          <w:p w:rsidR="008D0D89" w:rsidRPr="00F8110D" w:rsidRDefault="008D0D89" w:rsidP="003E069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pStyle w:val="Heading5"/>
              <w:spacing w:before="0" w:line="240" w:lineRule="auto"/>
              <w:ind w:left="90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ที่กิจการจัดตั้ง</w:t>
            </w:r>
          </w:p>
        </w:tc>
        <w:tc>
          <w:tcPr>
            <w:tcW w:w="2340" w:type="dxa"/>
            <w:gridSpan w:val="2"/>
          </w:tcPr>
          <w:p w:rsidR="008D0D89" w:rsidRPr="00550522" w:rsidRDefault="008D0D89" w:rsidP="003E069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5052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left" w:pos="540"/>
              </w:tabs>
              <w:spacing w:after="0"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b/>
                <w:bCs/>
                <w:i/>
                <w:iCs/>
                <w:color w:val="auto"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34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34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D0D89" w:rsidRPr="00F94A31" w:rsidTr="003E0692">
        <w:trPr>
          <w:trHeight w:val="74"/>
        </w:trPr>
        <w:tc>
          <w:tcPr>
            <w:tcW w:w="4455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เชียงใหม่ (ประเทศไทย) จำกัด</w:t>
            </w: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89.99</w:t>
            </w:r>
          </w:p>
        </w:tc>
      </w:tr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อุดรธานี (ประเทศไทย) จำกัด</w:t>
            </w: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8D0D89" w:rsidRPr="00F94A31" w:rsidTr="003E0692">
        <w:trPr>
          <w:trHeight w:val="380"/>
        </w:trPr>
        <w:tc>
          <w:tcPr>
            <w:tcW w:w="4455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หาดใหญ่ (ประเทศไทย) จำกัด</w:t>
            </w: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EE18AB" w:rsidRDefault="005E0EAB" w:rsidP="003E0692">
            <w:pPr>
              <w:tabs>
                <w:tab w:val="decimal" w:pos="621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1170" w:type="dxa"/>
            <w:shd w:val="clear" w:color="auto" w:fill="auto"/>
          </w:tcPr>
          <w:p w:rsidR="008D0D89" w:rsidRPr="00EE18AB" w:rsidRDefault="008D0D89" w:rsidP="003E0692">
            <w:pPr>
              <w:tabs>
                <w:tab w:val="decimal" w:pos="630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76.00</w:t>
            </w:r>
          </w:p>
        </w:tc>
      </w:tr>
      <w:tr w:rsidR="008D0D89" w:rsidRPr="00F94A31" w:rsidTr="003E0692">
        <w:tc>
          <w:tcPr>
            <w:tcW w:w="4455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จันทบุรี (ประเทศไทย) จำกัด</w:t>
            </w:r>
          </w:p>
        </w:tc>
        <w:tc>
          <w:tcPr>
            <w:tcW w:w="153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F8110D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  <w:tc>
          <w:tcPr>
            <w:tcW w:w="1170" w:type="dxa"/>
          </w:tcPr>
          <w:p w:rsidR="008D0D89" w:rsidRPr="00F8110D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8110D">
              <w:rPr>
                <w:rFonts w:ascii="Angsana New" w:hAnsi="Angsana New" w:cs="Angsana New"/>
                <w:sz w:val="30"/>
                <w:szCs w:val="30"/>
              </w:rPr>
              <w:t>64.99</w:t>
            </w:r>
          </w:p>
        </w:tc>
      </w:tr>
      <w:tr w:rsidR="008D0D89" w:rsidRPr="00F8110D" w:rsidTr="003E0692">
        <w:tc>
          <w:tcPr>
            <w:tcW w:w="4455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 ซีอาร์ นครศรีธรรมราช (ประเทศไทย) จำกัด</w:t>
            </w:r>
          </w:p>
        </w:tc>
        <w:tc>
          <w:tcPr>
            <w:tcW w:w="1530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0935E3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935E3">
              <w:rPr>
                <w:rFonts w:ascii="Angsana New" w:hAnsi="Angsana New" w:cs="Angsana New"/>
                <w:sz w:val="30"/>
                <w:szCs w:val="30"/>
              </w:rPr>
              <w:t>.99</w:t>
            </w:r>
          </w:p>
        </w:tc>
        <w:tc>
          <w:tcPr>
            <w:tcW w:w="1170" w:type="dxa"/>
          </w:tcPr>
          <w:p w:rsidR="008D0D89" w:rsidRPr="000935E3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0935E3">
              <w:rPr>
                <w:rFonts w:ascii="Angsana New" w:hAnsi="Angsana New" w:cs="Angsana New"/>
                <w:sz w:val="30"/>
                <w:szCs w:val="30"/>
              </w:rPr>
              <w:t>.99</w:t>
            </w:r>
          </w:p>
        </w:tc>
      </w:tr>
      <w:tr w:rsidR="008D0D89" w:rsidRPr="00F8110D" w:rsidTr="003E0692">
        <w:tc>
          <w:tcPr>
            <w:tcW w:w="4455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ภูเก็ต (ประเทศไทย) จำกัด</w:t>
            </w:r>
          </w:p>
        </w:tc>
        <w:tc>
          <w:tcPr>
            <w:tcW w:w="1530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0935E3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8D0D89" w:rsidRPr="000935E3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  <w:tr w:rsidR="008D0D89" w:rsidRPr="00F8110D" w:rsidTr="003E0692">
        <w:tc>
          <w:tcPr>
            <w:tcW w:w="4455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 ราชบุรี (ประเทศไทย) จำกัด</w:t>
            </w:r>
          </w:p>
        </w:tc>
        <w:tc>
          <w:tcPr>
            <w:tcW w:w="1530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ห้างสรรพสินค้า</w:t>
            </w:r>
          </w:p>
        </w:tc>
        <w:tc>
          <w:tcPr>
            <w:tcW w:w="1350" w:type="dxa"/>
          </w:tcPr>
          <w:p w:rsidR="008D0D89" w:rsidRPr="000935E3" w:rsidRDefault="008D0D89" w:rsidP="003E06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:rsidR="008D0D89" w:rsidRPr="000935E3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  <w:tc>
          <w:tcPr>
            <w:tcW w:w="1170" w:type="dxa"/>
          </w:tcPr>
          <w:p w:rsidR="008D0D89" w:rsidRPr="000935E3" w:rsidRDefault="008D0D89" w:rsidP="003E0692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35E3">
              <w:rPr>
                <w:rFonts w:ascii="Angsana New" w:hAnsi="Angsana New" w:cs="Angsana New"/>
                <w:sz w:val="30"/>
                <w:szCs w:val="30"/>
              </w:rPr>
              <w:t>49.99</w:t>
            </w:r>
          </w:p>
        </w:tc>
      </w:tr>
    </w:tbl>
    <w:p w:rsidR="008D0D89" w:rsidRPr="00081AC9" w:rsidRDefault="008D0D89" w:rsidP="008D0D89">
      <w:pPr>
        <w:spacing w:after="0"/>
        <w:rPr>
          <w:rFonts w:ascii="Angsana New" w:hAnsi="Angsana New" w:cs="Angsana New"/>
          <w:sz w:val="30"/>
          <w:szCs w:val="30"/>
        </w:rPr>
      </w:pPr>
    </w:p>
    <w:p w:rsidR="008D0D89" w:rsidRDefault="008D0D89" w:rsidP="008D0D89">
      <w:pPr>
        <w:spacing w:after="0"/>
        <w:ind w:left="540"/>
        <w:rPr>
          <w:rFonts w:ascii="Angsana New" w:hAnsi="Angsana New" w:cs="Angsana New"/>
          <w:i/>
          <w:iCs/>
          <w:sz w:val="30"/>
          <w:szCs w:val="30"/>
        </w:rPr>
      </w:pPr>
      <w:r w:rsidRPr="00271A64">
        <w:rPr>
          <w:rFonts w:ascii="Angsana New" w:hAnsi="Angsana New" w:cs="Angsana New"/>
          <w:i/>
          <w:iCs/>
          <w:sz w:val="30"/>
          <w:szCs w:val="30"/>
          <w:cs/>
        </w:rPr>
        <w:t>การขายหุ้นในบริษัทย่อยทางอ้อม</w:t>
      </w:r>
    </w:p>
    <w:p w:rsidR="008D0D89" w:rsidRPr="0074463D" w:rsidRDefault="008D0D89" w:rsidP="008D0D89">
      <w:pPr>
        <w:spacing w:after="0"/>
        <w:ind w:left="540"/>
        <w:rPr>
          <w:rFonts w:ascii="Angsana New" w:hAnsi="Angsana New" w:cs="Angsana New"/>
          <w:i/>
          <w:iCs/>
        </w:rPr>
      </w:pPr>
    </w:p>
    <w:p w:rsidR="008D0D89" w:rsidRPr="00271A64" w:rsidRDefault="008D0D89" w:rsidP="008D0D89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EE18A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EE18AB">
        <w:rPr>
          <w:rFonts w:ascii="Angsana New" w:hAnsi="Angsana New" w:cs="Angsana New"/>
          <w:sz w:val="30"/>
          <w:szCs w:val="30"/>
        </w:rPr>
        <w:t>1</w:t>
      </w:r>
      <w:r w:rsidRPr="00EE18AB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EE18AB">
        <w:rPr>
          <w:rFonts w:ascii="Angsana New" w:hAnsi="Angsana New" w:cs="Angsana New"/>
          <w:sz w:val="30"/>
          <w:szCs w:val="30"/>
        </w:rPr>
        <w:t>2560</w:t>
      </w:r>
      <w:r w:rsidRPr="00EE18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18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EE18AB">
        <w:rPr>
          <w:rFonts w:ascii="Angsana New" w:hAnsi="Angsana New" w:cs="Angsana New"/>
          <w:sz w:val="30"/>
          <w:szCs w:val="30"/>
          <w:cs/>
        </w:rPr>
        <w:t>บริษัทได้จำหน่ายเงินลงทุน</w:t>
      </w:r>
      <w:r w:rsidRPr="00EE18AB">
        <w:rPr>
          <w:rFonts w:ascii="Angsana New" w:hAnsi="Angsana New" w:cs="Angsana New" w:hint="cs"/>
          <w:sz w:val="30"/>
          <w:szCs w:val="30"/>
          <w:cs/>
        </w:rPr>
        <w:t>ทั้งหมด</w:t>
      </w:r>
      <w:r w:rsidRPr="00EE18AB">
        <w:rPr>
          <w:rFonts w:ascii="Angsana New" w:hAnsi="Angsana New" w:cs="Angsana New"/>
          <w:sz w:val="30"/>
          <w:szCs w:val="30"/>
          <w:cs/>
        </w:rPr>
        <w:t xml:space="preserve">ในบริษัท ซีอาร์ อุบลราชธานี (ประเทศไทย) จำกัด เป็นเงินจำนวน </w:t>
      </w:r>
      <w:r w:rsidRPr="00EE18AB">
        <w:rPr>
          <w:rFonts w:ascii="Angsana New" w:hAnsi="Angsana New" w:cs="Angsana New"/>
          <w:sz w:val="30"/>
          <w:szCs w:val="30"/>
        </w:rPr>
        <w:t>34</w:t>
      </w:r>
      <w:r w:rsidRPr="00EE18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271A64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D0D89" w:rsidRPr="00AD788A" w:rsidRDefault="008D0D89" w:rsidP="00AD788A">
      <w:pPr>
        <w:spacing w:after="0"/>
        <w:ind w:left="540"/>
        <w:rPr>
          <w:rFonts w:ascii="Angsana New" w:hAnsi="Angsana New" w:cs="Angsana New"/>
          <w:i/>
          <w:iCs/>
        </w:rPr>
      </w:pPr>
    </w:p>
    <w:p w:rsidR="008D0D89" w:rsidRPr="00226F91" w:rsidRDefault="008D0D89" w:rsidP="00AD788A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226F91">
        <w:rPr>
          <w:rFonts w:ascii="Angsana New" w:hAnsi="Angsana New" w:cs="Angsana New"/>
          <w:b/>
          <w:bCs/>
          <w:sz w:val="30"/>
          <w:szCs w:val="30"/>
          <w:cs/>
        </w:rPr>
        <w:t xml:space="preserve">เกณฑ์การจัดทำงบการเงิน </w:t>
      </w:r>
    </w:p>
    <w:p w:rsidR="008D0D89" w:rsidRPr="00507E34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8D0D89" w:rsidRPr="00D46FA1" w:rsidRDefault="008D0D89" w:rsidP="00D35924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46FA1">
        <w:rPr>
          <w:rFonts w:ascii="Angsana New" w:hAnsi="Angsana New" w:cs="Angsana New"/>
          <w:i/>
          <w:iCs/>
          <w:sz w:val="30"/>
          <w:szCs w:val="30"/>
          <w:cs/>
        </w:rPr>
        <w:t>เกณฑ์การถือปฏิบัติ</w:t>
      </w: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lastRenderedPageBreak/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(</w:t>
      </w:r>
      <w:r w:rsidRPr="00D46FA1">
        <w:rPr>
          <w:rFonts w:ascii="Angsana New" w:hAnsi="Angsana New" w:cs="Angsana New"/>
          <w:sz w:val="30"/>
          <w:szCs w:val="30"/>
        </w:rPr>
        <w:t>“</w:t>
      </w:r>
      <w:r w:rsidRPr="00D46FA1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D46FA1">
        <w:rPr>
          <w:rFonts w:ascii="Angsana New" w:hAnsi="Angsana New" w:cs="Angsana New"/>
          <w:sz w:val="30"/>
          <w:szCs w:val="30"/>
        </w:rPr>
        <w:t>”</w:t>
      </w:r>
      <w:r w:rsidRPr="00D46FA1">
        <w:rPr>
          <w:rFonts w:ascii="Angsana New" w:hAnsi="Angsana New" w:cs="Angsana New"/>
          <w:sz w:val="30"/>
          <w:szCs w:val="30"/>
          <w:cs/>
        </w:rPr>
        <w:t xml:space="preserve">) กฎระเบียบและประกาศคณะกรรมการกำกับหลักทรัพย์และตลาดหลักทรัพย์ที่เกี่ยวข้อง  </w:t>
      </w:r>
    </w:p>
    <w:p w:rsidR="008D0D89" w:rsidRPr="00D46FA1" w:rsidRDefault="008D0D89" w:rsidP="008D0D89">
      <w:pPr>
        <w:spacing w:after="0" w:line="240" w:lineRule="auto"/>
        <w:jc w:val="both"/>
        <w:rPr>
          <w:rFonts w:ascii="Angsana New" w:hAnsi="Angsana New" w:cs="Angsana New"/>
          <w:highlight w:val="cyan"/>
        </w:rPr>
      </w:pP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highlight w:val="cyan"/>
          <w:cs/>
        </w:rPr>
      </w:pPr>
      <w:r w:rsidRPr="00D46FA1">
        <w:rPr>
          <w:rFonts w:ascii="Angsana New" w:hAnsi="Angsana New" w:cs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D46FA1">
        <w:rPr>
          <w:rFonts w:ascii="Angsana New" w:hAnsi="Angsana New" w:cs="Angsana New"/>
          <w:sz w:val="30"/>
          <w:szCs w:val="30"/>
        </w:rPr>
        <w:t xml:space="preserve"> </w:t>
      </w:r>
      <w:r w:rsidRPr="00D46FA1">
        <w:rPr>
          <w:rFonts w:ascii="Angsana New" w:hAnsi="Angsana New" w:cs="Angsana New" w:hint="cs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D46FA1">
        <w:rPr>
          <w:rFonts w:ascii="Angsana New" w:hAnsi="Angsana New" w:cs="Angsana New"/>
          <w:sz w:val="30"/>
          <w:szCs w:val="30"/>
        </w:rPr>
        <w:t>1</w:t>
      </w:r>
      <w:r w:rsidRPr="00D46FA1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Pr="00D46FA1">
        <w:rPr>
          <w:rFonts w:ascii="Angsana New" w:hAnsi="Angsana New" w:cs="Angsana New"/>
          <w:sz w:val="30"/>
          <w:szCs w:val="30"/>
        </w:rPr>
        <w:t xml:space="preserve">2561 </w:t>
      </w:r>
      <w:r w:rsidRPr="00D46FA1">
        <w:rPr>
          <w:rFonts w:ascii="Angsana New" w:hAnsi="Angsana New" w:cs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Pr="00D46FA1">
        <w:rPr>
          <w:rFonts w:ascii="Angsana New" w:hAnsi="Angsana New" w:cs="Angsana New"/>
          <w:sz w:val="30"/>
          <w:szCs w:val="30"/>
          <w:cs/>
        </w:rPr>
        <w:t>ในบางเรื่อง</w:t>
      </w:r>
      <w:r w:rsidRPr="00D46FA1">
        <w:rPr>
          <w:rFonts w:ascii="Angsana New" w:hAnsi="Angsana New" w:cs="Angsana New"/>
          <w:sz w:val="30"/>
          <w:szCs w:val="30"/>
        </w:rPr>
        <w:t xml:space="preserve"> </w:t>
      </w:r>
      <w:r w:rsidR="00D46FA1" w:rsidRPr="00D46FA1">
        <w:rPr>
          <w:rFonts w:ascii="Angsana New" w:hAnsi="Angsana New" w:cs="Angsana New" w:hint="cs"/>
          <w:sz w:val="30"/>
          <w:szCs w:val="30"/>
          <w:cs/>
        </w:rPr>
        <w:t>ทั้งนี้</w:t>
      </w:r>
      <w:r w:rsidR="00D46FA1" w:rsidRPr="00D46FA1">
        <w:rPr>
          <w:rFonts w:ascii="Angsana New" w:hAnsi="Angsana New" w:cs="Angsana New"/>
          <w:sz w:val="30"/>
          <w:szCs w:val="30"/>
          <w:cs/>
        </w:rPr>
        <w:br/>
      </w:r>
      <w:r w:rsidRPr="00D46FA1">
        <w:rPr>
          <w:rFonts w:ascii="Angsana New" w:hAnsi="Angsana New" w:cs="Angsana New" w:hint="cs"/>
          <w:sz w:val="30"/>
          <w:szCs w:val="30"/>
          <w:cs/>
        </w:rPr>
        <w:t>การเปลี่ยนแปลงดังกล่าวไม่มีผลกระทบอย่างเป็นสาระสำคัญต่องบการเงิน</w:t>
      </w: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97035B" w:rsidRDefault="008D0D89" w:rsidP="00AD788A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t>นอกเหนือจาก</w:t>
      </w:r>
      <w:r w:rsidRPr="00D46FA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มาตรฐานการรายงานทางการเงินที่ออกและปรับปรุงใหม่</w:t>
      </w:r>
      <w:r w:rsidRPr="00D46FA1">
        <w:rPr>
          <w:rFonts w:ascii="Angsana New" w:hAnsi="Angsana New" w:cs="Angsana New"/>
          <w:sz w:val="30"/>
          <w:szCs w:val="30"/>
          <w:cs/>
        </w:rPr>
        <w:t xml:space="preserve">ข้างต้น </w:t>
      </w:r>
      <w:r w:rsidRPr="00D46F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46FA1">
        <w:rPr>
          <w:rFonts w:ascii="Angsana New" w:hAnsi="Angsana New" w:cs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ซึ่งยังไม่มีผลบังคับในปัจจุบันและกลุ่มบริษัท</w:t>
      </w:r>
      <w:r w:rsidRPr="00D46FA1">
        <w:rPr>
          <w:rFonts w:ascii="Angsana New" w:hAnsi="Angsana New" w:cs="Angsana New" w:hint="cs"/>
          <w:sz w:val="30"/>
          <w:szCs w:val="30"/>
          <w:cs/>
        </w:rPr>
        <w:t xml:space="preserve"> ไม่ได้ใช้มาตรฐานการรายงานทางการเงินดังกล่าวใน</w:t>
      </w:r>
      <w:r w:rsidRPr="00D46FA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Pr="00D46FA1">
        <w:rPr>
          <w:rFonts w:ascii="Angsana New" w:hAnsi="Angsana New" w:cs="Angsana New" w:hint="cs"/>
          <w:sz w:val="30"/>
          <w:szCs w:val="30"/>
          <w:cs/>
        </w:rPr>
        <w:t xml:space="preserve">ก่อนวันที่มีผลบังคับใช้ </w:t>
      </w:r>
      <w:r w:rsidRPr="00D46FA1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Pr="00D46FA1">
        <w:rPr>
          <w:rFonts w:ascii="Angsana New" w:hAnsi="Angsana New" w:cs="Angsana New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="006A3792">
        <w:rPr>
          <w:rFonts w:ascii="Angsana New" w:hAnsi="Angsana New" w:cs="Angsana New"/>
          <w:sz w:val="30"/>
          <w:szCs w:val="30"/>
        </w:rPr>
        <w:t>37</w:t>
      </w:r>
    </w:p>
    <w:p w:rsidR="00AD788A" w:rsidRDefault="00AD788A" w:rsidP="00AD788A">
      <w:pPr>
        <w:spacing w:after="0" w:line="240" w:lineRule="auto"/>
        <w:ind w:left="540"/>
        <w:jc w:val="thaiDistribute"/>
        <w:rPr>
          <w:rFonts w:ascii="Angsana New" w:hAnsi="Angsana New" w:cs="Angsana New"/>
          <w:cs/>
        </w:rPr>
      </w:pPr>
    </w:p>
    <w:p w:rsidR="008D0D89" w:rsidRPr="00D46FA1" w:rsidRDefault="008D0D89" w:rsidP="008D0D89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46FA1">
        <w:rPr>
          <w:rFonts w:ascii="Angsana New" w:hAnsi="Angsana New" w:cs="Angsana New"/>
          <w:i/>
          <w:iCs/>
          <w:sz w:val="30"/>
          <w:szCs w:val="30"/>
          <w:cs/>
        </w:rPr>
        <w:t>เกณฑ์การวัดมูลค่า</w:t>
      </w:r>
    </w:p>
    <w:p w:rsidR="008D0D89" w:rsidRPr="00D46FA1" w:rsidRDefault="008D0D89" w:rsidP="008D0D89">
      <w:pPr>
        <w:pStyle w:val="ListParagraph"/>
        <w:spacing w:after="0" w:line="240" w:lineRule="auto"/>
        <w:ind w:left="540"/>
        <w:jc w:val="both"/>
        <w:rPr>
          <w:rFonts w:ascii="Angsana New" w:hAnsi="Angsana New" w:cs="Angsana New"/>
          <w:szCs w:val="20"/>
        </w:rPr>
      </w:pP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t>งบการเงินนี้จัดทำขึ้นโดยถือหลักเกณฑ์การบันทึกตามราคาทุนเดิม</w:t>
      </w:r>
      <w:r w:rsidRPr="00D46FA1">
        <w:rPr>
          <w:rFonts w:ascii="Angsana New" w:hAnsi="Angsana New" w:cs="Angsana New"/>
          <w:sz w:val="30"/>
          <w:szCs w:val="30"/>
        </w:rPr>
        <w:t xml:space="preserve"> </w:t>
      </w:r>
      <w:r w:rsidRPr="00D46FA1">
        <w:rPr>
          <w:rFonts w:ascii="Angsana New" w:hAnsi="Angsana New" w:cs="Angsana New"/>
          <w:sz w:val="30"/>
          <w:szCs w:val="30"/>
          <w:cs/>
        </w:rPr>
        <w:t>ยกเว้นสินทรัพย์ทางการเงินเผื่อขายวัดมูลค่าด้วย</w:t>
      </w:r>
      <w:r w:rsidRPr="00D46FA1">
        <w:rPr>
          <w:rFonts w:ascii="Angsana New" w:hAnsi="Angsana New" w:cs="Angsana New" w:hint="cs"/>
          <w:sz w:val="30"/>
          <w:szCs w:val="30"/>
          <w:cs/>
        </w:rPr>
        <w:t>มูลค่า</w:t>
      </w:r>
      <w:r w:rsidRPr="00D46FA1">
        <w:rPr>
          <w:rFonts w:ascii="Angsana New" w:hAnsi="Angsana New" w:cs="Angsana New"/>
          <w:sz w:val="30"/>
          <w:szCs w:val="30"/>
          <w:cs/>
        </w:rPr>
        <w:t>ยุติธรรม</w:t>
      </w:r>
    </w:p>
    <w:p w:rsidR="008D0D89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tab/>
      </w:r>
    </w:p>
    <w:p w:rsidR="008D0D89" w:rsidRPr="00D46FA1" w:rsidRDefault="008D0D89" w:rsidP="008D0D89">
      <w:pPr>
        <w:pStyle w:val="ListParagraph"/>
        <w:numPr>
          <w:ilvl w:val="0"/>
          <w:numId w:val="16"/>
        </w:numPr>
        <w:spacing w:after="0" w:line="240" w:lineRule="auto"/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:rsidR="008D0D89" w:rsidRPr="00D46FA1" w:rsidRDefault="008D0D89" w:rsidP="008D0D89">
      <w:pPr>
        <w:spacing w:after="0" w:line="240" w:lineRule="auto"/>
        <w:jc w:val="both"/>
        <w:rPr>
          <w:rFonts w:ascii="Angsana New" w:hAnsi="Angsana New" w:cs="Angsana New"/>
        </w:rPr>
      </w:pP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46FA1">
        <w:rPr>
          <w:rFonts w:ascii="Angsana New" w:hAnsi="Angsana New" w:cs="Angsana New"/>
          <w:sz w:val="30"/>
          <w:szCs w:val="30"/>
          <w:cs/>
        </w:rPr>
        <w:lastRenderedPageBreak/>
        <w:t>งบการเงินนี้จัดทำและแสดงหน่วยเงินตราเป็นเงินบาทซึ่งเป็นสกุลเงินที่ใช้ในการดำเนินงานของบริษัท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D46FA1">
        <w:rPr>
          <w:rFonts w:ascii="Angsana New" w:hAnsi="Angsana New" w:cs="Angsana New"/>
          <w:sz w:val="30"/>
          <w:szCs w:val="30"/>
        </w:rPr>
        <w:t xml:space="preserve"> </w:t>
      </w:r>
      <w:r w:rsidRPr="00D46FA1">
        <w:rPr>
          <w:rFonts w:ascii="Angsana New" w:hAnsi="Angsana New" w:cs="Angsana New"/>
          <w:sz w:val="30"/>
          <w:szCs w:val="30"/>
          <w:cs/>
        </w:rPr>
        <w:t>ยกเว้นที่ระบุไว้เป็นอย่างอื่น</w:t>
      </w:r>
    </w:p>
    <w:p w:rsidR="00AD788A" w:rsidRDefault="00AD788A" w:rsidP="008D0D89">
      <w:pPr>
        <w:spacing w:after="0" w:line="240" w:lineRule="auto"/>
        <w:ind w:left="504"/>
        <w:jc w:val="thaiDistribute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:rsidR="008D0D89" w:rsidRPr="00D46FA1" w:rsidRDefault="008D0D89" w:rsidP="008D0D89">
      <w:pPr>
        <w:pStyle w:val="ListParagraph"/>
        <w:spacing w:after="0" w:line="240" w:lineRule="auto"/>
        <w:ind w:left="540" w:hanging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46FA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(ง)</w:t>
      </w:r>
      <w:r w:rsidRPr="00D46FA1">
        <w:rPr>
          <w:rFonts w:ascii="Angsana New" w:hAnsi="Angsana New" w:cs="Angsana New"/>
          <w:i/>
          <w:iCs/>
          <w:sz w:val="30"/>
          <w:szCs w:val="30"/>
          <w:cs/>
        </w:rPr>
        <w:tab/>
        <w:t xml:space="preserve">การใช้วิจารณญาณและประมาณการ </w:t>
      </w:r>
    </w:p>
    <w:p w:rsidR="008D0D89" w:rsidRPr="00AD788A" w:rsidRDefault="008D0D89" w:rsidP="008D0D89">
      <w:pPr>
        <w:spacing w:after="0" w:line="240" w:lineRule="auto"/>
        <w:ind w:left="504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D46FA1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8D0D89" w:rsidRPr="00AD788A" w:rsidRDefault="008D0D89" w:rsidP="008D0D89">
      <w:pPr>
        <w:spacing w:after="0" w:line="240" w:lineRule="auto"/>
        <w:rPr>
          <w:rFonts w:ascii="Angsana New" w:hAnsi="Angsana New" w:cs="Angsana New"/>
          <w:sz w:val="18"/>
          <w:szCs w:val="18"/>
        </w:rPr>
      </w:pPr>
    </w:p>
    <w:p w:rsidR="008D0D89" w:rsidRPr="00D46FA1" w:rsidRDefault="008D0D89" w:rsidP="008D0D89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:rsidR="008D0D89" w:rsidRPr="00AD788A" w:rsidRDefault="008D0D89" w:rsidP="008D0D89">
      <w:pPr>
        <w:spacing w:after="0" w:line="240" w:lineRule="auto"/>
        <w:ind w:left="630"/>
        <w:rPr>
          <w:rFonts w:ascii="Angsana New" w:hAnsi="Angsana New" w:cs="Angsana New"/>
          <w:sz w:val="18"/>
          <w:szCs w:val="18"/>
        </w:rPr>
      </w:pPr>
    </w:p>
    <w:p w:rsidR="008D0D89" w:rsidRPr="00D46FA1" w:rsidRDefault="008D0D89" w:rsidP="008D0D89">
      <w:pPr>
        <w:pStyle w:val="ListParagraph"/>
        <w:tabs>
          <w:tab w:val="left" w:pos="630"/>
        </w:tabs>
        <w:spacing w:after="0" w:line="240" w:lineRule="auto"/>
        <w:ind w:left="450" w:firstLine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46FA1">
        <w:rPr>
          <w:rFonts w:ascii="Angsana New" w:hAnsi="Angsana New" w:cs="Angsana New"/>
          <w:i/>
          <w:iCs/>
          <w:sz w:val="30"/>
          <w:szCs w:val="30"/>
          <w:cs/>
        </w:rPr>
        <w:t>ข้อสมมติและ</w:t>
      </w:r>
      <w:r w:rsidRPr="00D46FA1">
        <w:rPr>
          <w:rFonts w:ascii="Angsana New" w:hAnsi="Angsana New" w:cs="Angsana New" w:hint="cs"/>
          <w:i/>
          <w:iCs/>
          <w:sz w:val="30"/>
          <w:szCs w:val="30"/>
          <w:cs/>
        </w:rPr>
        <w:t>ความไม่แน่นอนของการ</w:t>
      </w:r>
      <w:r w:rsidRPr="00D46FA1">
        <w:rPr>
          <w:rFonts w:ascii="Angsana New" w:hAnsi="Angsana New" w:cs="Angsana New"/>
          <w:i/>
          <w:iCs/>
          <w:sz w:val="30"/>
          <w:szCs w:val="30"/>
          <w:cs/>
        </w:rPr>
        <w:t>ประมาณการ</w:t>
      </w:r>
    </w:p>
    <w:p w:rsidR="008D0D89" w:rsidRPr="00AD788A" w:rsidRDefault="008D0D89" w:rsidP="00AD788A">
      <w:pPr>
        <w:spacing w:after="0" w:line="240" w:lineRule="auto"/>
        <w:ind w:left="630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46FA1">
        <w:rPr>
          <w:rFonts w:ascii="Angsana New" w:hAnsi="Angsana New" w:cs="Angsana New"/>
          <w:sz w:val="30"/>
          <w:szCs w:val="30"/>
          <w:cs/>
        </w:rPr>
        <w:t>ข้อมูลเกี่ยวกับ</w:t>
      </w:r>
      <w:r w:rsidRPr="00D46FA1">
        <w:rPr>
          <w:rFonts w:ascii="Angsana New" w:hAnsi="Angsana New" w:cs="Angsana New" w:hint="cs"/>
          <w:sz w:val="30"/>
          <w:szCs w:val="30"/>
          <w:cs/>
        </w:rPr>
        <w:t>ข้อสมมติและความไม่แน่นอนของ</w:t>
      </w:r>
      <w:r w:rsidRPr="00D46FA1">
        <w:rPr>
          <w:rFonts w:ascii="Angsana New" w:hAnsi="Angsana New" w:cs="Angsana New"/>
          <w:sz w:val="30"/>
          <w:szCs w:val="30"/>
          <w:cs/>
        </w:rPr>
        <w:t>การประมาณที่สำคัญ</w:t>
      </w:r>
      <w:r w:rsidR="009B603D">
        <w:rPr>
          <w:rFonts w:ascii="Angsana New" w:hAnsi="Angsana New" w:cs="Angsana New" w:hint="cs"/>
          <w:sz w:val="30"/>
          <w:szCs w:val="30"/>
          <w:cs/>
        </w:rPr>
        <w:t>ซึ่งมีความเสี่ยงอย่างมีนัยสำคัญที่เป็นเหตุให้ต้องปรับปรุงมูลค่าตามบัญชีของสินทรัพย์และหนี้สินภายในปีบัญชีสิ้นสุดวันที่</w:t>
      </w:r>
      <w:r w:rsidR="009B603D">
        <w:rPr>
          <w:rFonts w:ascii="Angsana New" w:hAnsi="Angsana New" w:cs="Angsana New"/>
          <w:sz w:val="30"/>
          <w:szCs w:val="30"/>
        </w:rPr>
        <w:t xml:space="preserve"> 31 </w:t>
      </w:r>
      <w:r w:rsidR="009B603D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9054C1">
        <w:rPr>
          <w:rFonts w:ascii="Angsana New" w:hAnsi="Angsana New" w:cs="Angsana New"/>
          <w:sz w:val="30"/>
          <w:szCs w:val="30"/>
        </w:rPr>
        <w:t>2562</w:t>
      </w:r>
      <w:r w:rsidR="009B603D">
        <w:rPr>
          <w:rFonts w:ascii="Angsana New" w:hAnsi="Angsana New" w:cs="Angsana New"/>
          <w:sz w:val="30"/>
          <w:szCs w:val="30"/>
        </w:rPr>
        <w:t xml:space="preserve"> </w:t>
      </w:r>
      <w:r w:rsidR="009B603D">
        <w:rPr>
          <w:rFonts w:ascii="Angsana New" w:hAnsi="Angsana New" w:cs="Angsana New" w:hint="cs"/>
          <w:sz w:val="30"/>
          <w:szCs w:val="30"/>
          <w:cs/>
        </w:rPr>
        <w:t>ซึ่งได้เปิดเผยในหมายเหตุประกอบงบการเงินต่อไปนี้</w:t>
      </w:r>
    </w:p>
    <w:p w:rsidR="00AD788A" w:rsidRPr="00AD788A" w:rsidRDefault="00AD788A" w:rsidP="00AD788A">
      <w:pPr>
        <w:spacing w:after="0" w:line="240" w:lineRule="auto"/>
        <w:jc w:val="thaiDistribute"/>
        <w:rPr>
          <w:rFonts w:ascii="Angsana New" w:hAnsi="Angsana New" w:cs="Angsana New"/>
          <w:sz w:val="18"/>
          <w:szCs w:val="18"/>
          <w:cs/>
        </w:rPr>
      </w:pP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3420"/>
        <w:gridCol w:w="5850"/>
      </w:tblGrid>
      <w:tr w:rsidR="008D0D89" w:rsidRPr="00D46FA1" w:rsidTr="008B24F8">
        <w:trPr>
          <w:trHeight w:val="857"/>
        </w:trPr>
        <w:tc>
          <w:tcPr>
            <w:tcW w:w="3420" w:type="dxa"/>
          </w:tcPr>
          <w:p w:rsidR="008D0D89" w:rsidRPr="00D46FA1" w:rsidRDefault="008D0D89" w:rsidP="008B24F8">
            <w:pPr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6FA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D46FA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D46FA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5850" w:type="dxa"/>
          </w:tcPr>
          <w:p w:rsidR="008D0D89" w:rsidRPr="00D46FA1" w:rsidRDefault="008D0D89" w:rsidP="008B24F8">
            <w:pPr>
              <w:spacing w:after="0" w:line="240" w:lineRule="auto"/>
              <w:ind w:left="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6FA1">
              <w:rPr>
                <w:rFonts w:ascii="Angsana New" w:hAnsi="Angsana New" w:cs="Angsana New"/>
                <w:sz w:val="30"/>
                <w:szCs w:val="30"/>
                <w:cs/>
              </w:rPr>
              <w:t>ข้อสมมุติฐานในการประมาณการในการคิดลดกระแสเงินสดใน</w:t>
            </w:r>
            <w:r w:rsidRPr="00D46FA1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D46FA1">
              <w:rPr>
                <w:rFonts w:ascii="Angsana New" w:hAnsi="Angsana New" w:cs="Angsana New"/>
                <w:sz w:val="30"/>
                <w:szCs w:val="30"/>
              </w:rPr>
              <w:br/>
              <w:t xml:space="preserve">     </w:t>
            </w:r>
            <w:r w:rsidRPr="00D46FA1">
              <w:rPr>
                <w:rFonts w:ascii="Angsana New" w:hAnsi="Angsana New" w:cs="Angsana New"/>
                <w:sz w:val="30"/>
                <w:szCs w:val="30"/>
                <w:cs/>
              </w:rPr>
              <w:t>อนาคตสำหรับมูลค่ายุติธรรมของอสังหาริมทรัพย์เพื่อการลงทุน</w:t>
            </w:r>
            <w:r w:rsidRPr="00D46FA1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</w:tc>
      </w:tr>
      <w:tr w:rsidR="008D0D89" w:rsidRPr="00D46FA1" w:rsidTr="008B24F8">
        <w:tc>
          <w:tcPr>
            <w:tcW w:w="3420" w:type="dxa"/>
          </w:tcPr>
          <w:p w:rsidR="008D0D89" w:rsidRPr="00D46FA1" w:rsidRDefault="008D0D89" w:rsidP="00D46FA1">
            <w:pPr>
              <w:spacing w:after="0" w:line="240" w:lineRule="auto"/>
              <w:ind w:left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46FA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หมายเหตุประกอบงบการเงินข้อ </w:t>
            </w:r>
            <w:r w:rsidRPr="00D46FA1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46FA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5850" w:type="dxa"/>
          </w:tcPr>
          <w:p w:rsidR="008D0D89" w:rsidRPr="00D46FA1" w:rsidRDefault="008D0D89" w:rsidP="008B24F8">
            <w:pPr>
              <w:spacing w:after="0" w:line="240" w:lineRule="auto"/>
              <w:ind w:left="342" w:hanging="31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46FA1">
              <w:rPr>
                <w:rFonts w:ascii="Angsana New" w:hAnsi="Angsana New" w:cs="Angsana New"/>
                <w:sz w:val="30"/>
                <w:szCs w:val="30"/>
                <w:cs/>
              </w:rPr>
              <w:t>การวัดมูลค่าของภาระผูกพันของผลประโยชน์พนักงานที่กำหนด</w:t>
            </w:r>
            <w:r w:rsidRPr="00D46FA1">
              <w:rPr>
                <w:rFonts w:ascii="Angsana New" w:hAnsi="Angsana New" w:cs="Angsana New" w:hint="cs"/>
                <w:sz w:val="30"/>
                <w:szCs w:val="30"/>
                <w:cs/>
              </w:rPr>
              <w:t>ไ</w:t>
            </w:r>
            <w:r w:rsidRPr="00D46FA1">
              <w:rPr>
                <w:rFonts w:ascii="Angsana New" w:hAnsi="Angsana New" w:cs="Angsana New"/>
                <w:sz w:val="30"/>
                <w:szCs w:val="30"/>
                <w:cs/>
              </w:rPr>
              <w:t>ว้</w:t>
            </w:r>
            <w:r w:rsidRPr="00D46FA1">
              <w:rPr>
                <w:rFonts w:ascii="Angsana New" w:hAnsi="Angsana New" w:cs="Angsana New"/>
                <w:sz w:val="30"/>
                <w:szCs w:val="30"/>
              </w:rPr>
              <w:t xml:space="preserve">        </w:t>
            </w:r>
            <w:r w:rsidRPr="00D46FA1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เกี่ยวกับข้อสมมติหลักในการประมาณการตามหลักคณิตศาสตร์</w:t>
            </w:r>
            <w:r w:rsidRPr="00D46FA1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46FA1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ประกันภัย</w:t>
            </w:r>
          </w:p>
        </w:tc>
      </w:tr>
    </w:tbl>
    <w:p w:rsidR="0097035B" w:rsidRPr="00AD788A" w:rsidRDefault="0097035B" w:rsidP="00AD788A">
      <w:pPr>
        <w:spacing w:after="0" w:line="240" w:lineRule="auto"/>
        <w:ind w:left="630"/>
        <w:jc w:val="thaiDistribute"/>
        <w:rPr>
          <w:rFonts w:ascii="Angsana New" w:hAnsi="Angsana New" w:cs="Angsana New"/>
          <w:sz w:val="18"/>
          <w:szCs w:val="18"/>
          <w:cs/>
        </w:rPr>
      </w:pPr>
    </w:p>
    <w:p w:rsidR="008D0D89" w:rsidRPr="003229B2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9B2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  <w:r w:rsidRPr="003229B2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</w:p>
    <w:p w:rsidR="008D0D89" w:rsidRPr="00AD788A" w:rsidRDefault="008D0D89" w:rsidP="008D0D89">
      <w:pPr>
        <w:spacing w:after="0" w:line="240" w:lineRule="auto"/>
        <w:ind w:left="630"/>
        <w:jc w:val="thaiDistribute"/>
        <w:rPr>
          <w:rFonts w:ascii="Angsana New" w:hAnsi="Angsana New" w:cs="Angsana New"/>
        </w:rPr>
      </w:pPr>
    </w:p>
    <w:p w:rsidR="008D0D89" w:rsidRPr="00271A64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1790">
        <w:rPr>
          <w:rFonts w:ascii="Angsana New" w:hAnsi="Angsana New" w:cs="Angsana New"/>
          <w:sz w:val="30"/>
          <w:szCs w:val="30"/>
          <w:cs/>
        </w:rPr>
        <w:lastRenderedPageBreak/>
        <w:t>นโยบายการบัญชีและการเปิดเผยข้อมูลของ</w:t>
      </w:r>
      <w:r w:rsidRPr="00C11790">
        <w:rPr>
          <w:rFonts w:ascii="Angsana New" w:hAnsi="Angsana New" w:cs="Angsana New" w:hint="cs"/>
          <w:sz w:val="30"/>
          <w:szCs w:val="30"/>
          <w:cs/>
        </w:rPr>
        <w:t>กลุ่มบริษัทหลายข้อ</w:t>
      </w:r>
      <w:r w:rsidRPr="00C11790">
        <w:rPr>
          <w:rFonts w:ascii="Angsana New" w:hAnsi="Angsana New" w:cs="Angsana New"/>
          <w:sz w:val="30"/>
          <w:szCs w:val="30"/>
          <w:cs/>
        </w:rPr>
        <w:t>กำหนดให้มีการวัดมูลค่ายุติธรรมทั้งสินทรัพย์</w:t>
      </w:r>
      <w:r>
        <w:rPr>
          <w:rFonts w:ascii="Angsana New" w:hAnsi="Angsana New" w:cs="Angsana New"/>
          <w:sz w:val="30"/>
          <w:szCs w:val="30"/>
        </w:rPr>
        <w:br/>
      </w:r>
      <w:r w:rsidRPr="00C11790">
        <w:rPr>
          <w:rFonts w:ascii="Angsana New" w:hAnsi="Angsana New" w:cs="Angsana New"/>
          <w:sz w:val="30"/>
          <w:szCs w:val="30"/>
          <w:cs/>
        </w:rPr>
        <w:t>ทางการเงินและไม่ใช่ทางการเงิน</w:t>
      </w:r>
    </w:p>
    <w:p w:rsidR="00D63D5C" w:rsidRPr="00AD788A" w:rsidRDefault="00D63D5C" w:rsidP="008D0D89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Default="008D0D89" w:rsidP="008D0D89">
      <w:pPr>
        <w:tabs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C11790">
        <w:rPr>
          <w:rFonts w:ascii="Angsana New" w:hAnsi="Angsana New" w:cs="Angsana New" w:hint="cs"/>
          <w:sz w:val="30"/>
          <w:szCs w:val="30"/>
          <w:cs/>
        </w:rPr>
        <w:t>กำหนด</w:t>
      </w:r>
      <w:r w:rsidRPr="00C11790">
        <w:rPr>
          <w:rFonts w:ascii="Angsana New" w:hAnsi="Angsana New" w:cs="Angsana New"/>
          <w:sz w:val="30"/>
          <w:szCs w:val="30"/>
          <w:cs/>
        </w:rPr>
        <w:t>กรอบแนวคิดของการควบคุมเกี่ยวกับการวัดมูลค่ายุติธรรม</w:t>
      </w:r>
      <w:r w:rsidRPr="00C11790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/>
          <w:sz w:val="30"/>
          <w:szCs w:val="30"/>
          <w:cs/>
        </w:rPr>
        <w:t>กรอบแนวคิดนี้รวม</w:t>
      </w:r>
      <w:r w:rsidRPr="00C11790">
        <w:rPr>
          <w:rFonts w:ascii="Angsana New" w:hAnsi="Angsana New" w:cs="Angsana New" w:hint="cs"/>
          <w:sz w:val="30"/>
          <w:szCs w:val="30"/>
          <w:cs/>
        </w:rPr>
        <w:t>ถึง</w:t>
      </w: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="00D63D5C">
        <w:rPr>
          <w:rFonts w:ascii="Angsana New" w:hAnsi="Angsana New" w:cs="Angsana New"/>
          <w:sz w:val="30"/>
          <w:szCs w:val="30"/>
        </w:rPr>
        <w:br/>
      </w:r>
      <w:r w:rsidRPr="00C11790">
        <w:rPr>
          <w:rFonts w:ascii="Angsana New" w:hAnsi="Angsana New" w:cs="Angsana New"/>
          <w:sz w:val="30"/>
          <w:szCs w:val="30"/>
          <w:cs/>
        </w:rPr>
        <w:t>ผู้ประเมินมูลค่าซึ่งมีความรับผิดชอบโดยรวมต่อการวัดมูลค่ายุติธรรมที่</w:t>
      </w:r>
      <w:r w:rsidRPr="00C11790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11790">
        <w:rPr>
          <w:rFonts w:ascii="Angsana New" w:hAnsi="Angsana New" w:cs="Angsana New"/>
          <w:sz w:val="30"/>
          <w:szCs w:val="30"/>
          <w:cs/>
        </w:rPr>
        <w:t>สำคัญ รวมถึง</w:t>
      </w:r>
      <w:r w:rsidRPr="00C11790">
        <w:rPr>
          <w:rFonts w:ascii="Angsana New" w:hAnsi="Angsana New" w:cs="Angsana New" w:hint="cs"/>
          <w:sz w:val="30"/>
          <w:szCs w:val="30"/>
          <w:cs/>
        </w:rPr>
        <w:t>การวัด</w:t>
      </w:r>
      <w:r w:rsidRPr="00C11790">
        <w:rPr>
          <w:rFonts w:ascii="Angsana New" w:hAnsi="Angsana New" w:cs="Angsana New"/>
          <w:sz w:val="30"/>
          <w:szCs w:val="30"/>
          <w:cs/>
        </w:rPr>
        <w:t xml:space="preserve">มูลค่ายุติธรรมระดับ </w:t>
      </w:r>
      <w:r w:rsidRPr="00C11790">
        <w:rPr>
          <w:rFonts w:ascii="Angsana New" w:hAnsi="Angsana New" w:cs="Angsana New"/>
          <w:sz w:val="30"/>
          <w:szCs w:val="30"/>
        </w:rPr>
        <w:t xml:space="preserve">3 </w:t>
      </w:r>
      <w:r w:rsidRPr="00C11790">
        <w:rPr>
          <w:rFonts w:ascii="Angsana New" w:hAnsi="Angsana New" w:cs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:rsidR="008D0D89" w:rsidRPr="00AD788A" w:rsidRDefault="008D0D89" w:rsidP="008D0D89">
      <w:pPr>
        <w:spacing w:after="0" w:line="240" w:lineRule="auto"/>
        <w:ind w:left="630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AD788A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กลุ่มผู้ประเมินมูลค่า</w:t>
      </w:r>
      <w:r w:rsidRPr="00C11790">
        <w:rPr>
          <w:rFonts w:ascii="Angsana New" w:hAnsi="Angsana New" w:cs="Angsana New" w:hint="cs"/>
          <w:sz w:val="30"/>
          <w:szCs w:val="30"/>
          <w:cs/>
        </w:rPr>
        <w:t>มีการ</w:t>
      </w:r>
      <w:r w:rsidRPr="00C11790">
        <w:rPr>
          <w:rFonts w:ascii="Angsana New" w:hAnsi="Angsana New" w:cs="Angsana New"/>
          <w:sz w:val="30"/>
          <w:szCs w:val="30"/>
          <w:cs/>
        </w:rPr>
        <w:t>ทบทวนข้อมูลที่</w:t>
      </w:r>
      <w:r w:rsidRPr="00C11790">
        <w:rPr>
          <w:rFonts w:ascii="Angsana New" w:hAnsi="Angsana New" w:cs="Angsana New" w:hint="cs"/>
          <w:sz w:val="30"/>
          <w:szCs w:val="30"/>
          <w:cs/>
        </w:rPr>
        <w:t>ไม่สามารถ</w:t>
      </w:r>
      <w:r w:rsidRPr="00C11790">
        <w:rPr>
          <w:rFonts w:ascii="Angsana New" w:hAnsi="Angsana New" w:cs="Angsana New"/>
          <w:sz w:val="30"/>
          <w:szCs w:val="30"/>
          <w:cs/>
        </w:rPr>
        <w:t>สังเกตได้ และปรับปรุงการวัดมูลค่าที่</w:t>
      </w:r>
      <w:r w:rsidRPr="00C11790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C11790">
        <w:rPr>
          <w:rFonts w:ascii="Angsana New" w:hAnsi="Angsana New" w:cs="Angsana New"/>
          <w:sz w:val="30"/>
          <w:szCs w:val="30"/>
          <w:cs/>
        </w:rPr>
        <w:t xml:space="preserve">สำคัญอย่างสม่ำเสมอ </w:t>
      </w:r>
      <w:r w:rsidRPr="00C11790">
        <w:rPr>
          <w:rFonts w:ascii="Angsana New" w:hAnsi="Angsana New" w:cs="Angsana New" w:hint="cs"/>
          <w:sz w:val="30"/>
          <w:szCs w:val="30"/>
          <w:cs/>
        </w:rPr>
        <w:t>หากมีการ</w:t>
      </w:r>
      <w:r w:rsidRPr="00C11790">
        <w:rPr>
          <w:rFonts w:ascii="Angsana New" w:hAnsi="Angsana New" w:cs="Angsana New"/>
          <w:sz w:val="30"/>
          <w:szCs w:val="30"/>
          <w:cs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C11790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="009054C1">
        <w:rPr>
          <w:rFonts w:ascii="Angsana New" w:hAnsi="Angsana New" w:cs="Angsana New"/>
          <w:sz w:val="30"/>
          <w:szCs w:val="30"/>
        </w:rPr>
        <w:br/>
      </w:r>
      <w:r w:rsidRPr="00C11790">
        <w:rPr>
          <w:rFonts w:ascii="Angsana New" w:hAnsi="Angsana New" w:cs="Angsana New"/>
          <w:sz w:val="30"/>
          <w:szCs w:val="30"/>
          <w:cs/>
        </w:rPr>
        <w:t>ผู้ประเมิน</w:t>
      </w:r>
      <w:r w:rsidRPr="00C11790">
        <w:rPr>
          <w:rFonts w:ascii="Angsana New" w:hAnsi="Angsana New" w:cs="Angsana New" w:hint="cs"/>
          <w:sz w:val="30"/>
          <w:szCs w:val="30"/>
          <w:cs/>
        </w:rPr>
        <w:t>ได้</w:t>
      </w:r>
      <w:r w:rsidRPr="00C11790">
        <w:rPr>
          <w:rFonts w:ascii="Angsana New" w:hAnsi="Angsana New" w:cs="Angsana New"/>
          <w:sz w:val="30"/>
          <w:szCs w:val="30"/>
          <w:cs/>
        </w:rPr>
        <w:t>ประเมินหลักฐานที่ได้มาจากบุคคลที่สาม</w:t>
      </w:r>
      <w:r w:rsidRPr="00C11790">
        <w:rPr>
          <w:rFonts w:ascii="Angsana New" w:hAnsi="Angsana New" w:cs="Angsana New" w:hint="cs"/>
          <w:sz w:val="30"/>
          <w:szCs w:val="30"/>
          <w:cs/>
        </w:rPr>
        <w:t>ที่</w:t>
      </w:r>
      <w:r w:rsidRPr="00C11790">
        <w:rPr>
          <w:rFonts w:ascii="Angsana New" w:hAnsi="Angsana New" w:cs="Angsana New"/>
          <w:sz w:val="30"/>
          <w:szCs w:val="30"/>
          <w:cs/>
        </w:rPr>
        <w:t>สนับสนุนข้อสรุป</w:t>
      </w:r>
      <w:r w:rsidRPr="00C11790"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Pr="00C11790">
        <w:rPr>
          <w:rFonts w:ascii="Angsana New" w:hAnsi="Angsana New" w:cs="Angsana New"/>
          <w:sz w:val="30"/>
          <w:szCs w:val="30"/>
          <w:cs/>
        </w:rPr>
        <w:t>การวัดมูลค่ารวมถึง</w:t>
      </w:r>
      <w:r w:rsidRPr="00C11790">
        <w:rPr>
          <w:rFonts w:ascii="Angsana New" w:hAnsi="Angsana New" w:cs="Angsana New" w:hint="cs"/>
          <w:sz w:val="30"/>
          <w:szCs w:val="30"/>
          <w:cs/>
        </w:rPr>
        <w:t>การจัด</w:t>
      </w:r>
      <w:r w:rsidRPr="00C11790">
        <w:rPr>
          <w:rFonts w:ascii="Angsana New" w:hAnsi="Angsana New" w:cs="Angsana New"/>
          <w:sz w:val="30"/>
          <w:szCs w:val="30"/>
          <w:cs/>
        </w:rPr>
        <w:t>ระดับชั้น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</w:t>
      </w:r>
      <w:r w:rsidRPr="00C11790">
        <w:rPr>
          <w:rFonts w:ascii="Angsana New" w:hAnsi="Angsana New" w:cs="Angsana New" w:hint="cs"/>
          <w:sz w:val="30"/>
          <w:szCs w:val="30"/>
          <w:cs/>
        </w:rPr>
        <w:t>ว่า</w:t>
      </w:r>
      <w:r w:rsidRPr="00C11790">
        <w:rPr>
          <w:rFonts w:ascii="Angsana New" w:hAnsi="Angsana New" w:cs="Angsana New"/>
          <w:sz w:val="30"/>
          <w:szCs w:val="30"/>
          <w:cs/>
        </w:rPr>
        <w:t>เป็นไปตามที่กำหนดไว้ในมาตรฐานการรายงานทางการเงิน</w:t>
      </w:r>
      <w:r w:rsidRPr="00C11790">
        <w:rPr>
          <w:rFonts w:ascii="Angsana New" w:hAnsi="Angsana New" w:cs="Angsana New" w:hint="cs"/>
          <w:sz w:val="30"/>
          <w:szCs w:val="30"/>
          <w:cs/>
        </w:rPr>
        <w:t>อย่างเหมาะสม</w:t>
      </w:r>
      <w:r w:rsidRPr="0034358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</w:p>
    <w:p w:rsidR="008D0D89" w:rsidRPr="00C11790" w:rsidRDefault="008D0D89" w:rsidP="008D0D89">
      <w:pPr>
        <w:spacing w:line="240" w:lineRule="auto"/>
        <w:ind w:left="450" w:firstLine="90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 w:hint="cs"/>
          <w:sz w:val="30"/>
          <w:szCs w:val="30"/>
          <w:cs/>
        </w:rPr>
        <w:t>ประเด็น</w:t>
      </w:r>
      <w:r w:rsidRPr="00C11790">
        <w:rPr>
          <w:rFonts w:ascii="Angsana New" w:hAnsi="Angsana New" w:cs="Angsana New"/>
          <w:sz w:val="30"/>
          <w:szCs w:val="30"/>
          <w:cs/>
        </w:rPr>
        <w:t>ปัญหา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ของการวัดมูลค่าที่มีนัย</w:t>
      </w:r>
      <w:r w:rsidRPr="00C11790">
        <w:rPr>
          <w:rFonts w:ascii="Angsana New" w:hAnsi="Angsana New" w:cs="Angsana New"/>
          <w:sz w:val="30"/>
          <w:szCs w:val="30"/>
          <w:cs/>
        </w:rPr>
        <w:t>สำคัญ</w:t>
      </w:r>
      <w:r w:rsidRPr="00C11790">
        <w:rPr>
          <w:rFonts w:ascii="Angsana New" w:hAnsi="Angsana New" w:cs="Angsana New" w:hint="cs"/>
          <w:sz w:val="30"/>
          <w:szCs w:val="30"/>
          <w:cs/>
        </w:rPr>
        <w:t>จะถูกรายงาน</w:t>
      </w:r>
      <w:r w:rsidRPr="00C11790">
        <w:rPr>
          <w:rFonts w:ascii="Angsana New" w:hAnsi="Angsana New" w:cs="Angsana New"/>
          <w:sz w:val="30"/>
          <w:szCs w:val="30"/>
          <w:cs/>
        </w:rPr>
        <w:t>ต่อคณะกรรมการตรวจสอบของกลุ่ม</w:t>
      </w:r>
      <w:r w:rsidRPr="00C1179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</w:p>
    <w:p w:rsidR="008D0D89" w:rsidRPr="00C11790" w:rsidRDefault="008D0D89" w:rsidP="008D0D8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Pr="00C1179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11790">
        <w:rPr>
          <w:rFonts w:ascii="Angsana New" w:hAnsi="Angsana New" w:cs="Angsana New"/>
          <w:sz w:val="30"/>
          <w:szCs w:val="30"/>
          <w:cs/>
        </w:rPr>
        <w:t>ได้ใช้</w:t>
      </w:r>
      <w:r w:rsidRPr="00C11790">
        <w:rPr>
          <w:rFonts w:ascii="Angsana New" w:hAnsi="Angsana New" w:cs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</w:t>
      </w:r>
      <w:r w:rsidRPr="00C11790">
        <w:rPr>
          <w:rFonts w:ascii="Angsana New" w:hAnsi="Angsana New" w:cs="Angsana New" w:hint="cs"/>
          <w:sz w:val="30"/>
          <w:szCs w:val="30"/>
          <w:cs/>
        </w:rPr>
        <w:t>ในแต่ละ</w:t>
      </w:r>
      <w:r w:rsidRPr="00C11790">
        <w:rPr>
          <w:rFonts w:ascii="Angsana New" w:hAnsi="Angsana New" w:cs="Angsana New"/>
          <w:sz w:val="30"/>
          <w:szCs w:val="30"/>
          <w:cs/>
        </w:rPr>
        <w:t>ลำดับชั้น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C11790">
        <w:rPr>
          <w:rFonts w:ascii="Angsana New" w:hAnsi="Angsana New" w:cs="Angsana New"/>
          <w:sz w:val="30"/>
          <w:szCs w:val="30"/>
        </w:rPr>
        <w:t xml:space="preserve"> </w:t>
      </w:r>
      <w:r w:rsidRPr="00C11790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:rsidR="008D0D89" w:rsidRPr="0097035B" w:rsidRDefault="008D0D89" w:rsidP="008D0D89">
      <w:pPr>
        <w:pStyle w:val="BodyText"/>
        <w:shd w:val="clear" w:color="auto" w:fill="FFFFFF"/>
        <w:spacing w:after="0"/>
        <w:jc w:val="thaiDistribute"/>
        <w:rPr>
          <w:sz w:val="10"/>
          <w:szCs w:val="10"/>
        </w:rPr>
      </w:pPr>
      <w:r w:rsidRPr="0097035B">
        <w:rPr>
          <w:rFonts w:ascii="Angsana New" w:hAnsi="Angsana New" w:cs="Angsana New" w:hint="cs"/>
          <w:sz w:val="16"/>
          <w:szCs w:val="16"/>
          <w:cs/>
        </w:rPr>
        <w:t xml:space="preserve"> </w:t>
      </w:r>
    </w:p>
    <w:p w:rsidR="008D0D89" w:rsidRPr="00185191" w:rsidRDefault="008D0D89" w:rsidP="008D0D89">
      <w:pPr>
        <w:numPr>
          <w:ilvl w:val="0"/>
          <w:numId w:val="17"/>
        </w:numPr>
        <w:tabs>
          <w:tab w:val="left" w:pos="851"/>
        </w:tabs>
        <w:spacing w:after="0" w:line="240" w:lineRule="atLeast"/>
        <w:ind w:left="851" w:right="-7" w:hanging="28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5191">
        <w:rPr>
          <w:rFonts w:ascii="Angsana New" w:hAnsi="Angsana New" w:cs="Angsana New"/>
          <w:sz w:val="30"/>
          <w:szCs w:val="30"/>
          <w:cs/>
          <w:lang w:val="en-GB"/>
        </w:rPr>
        <w:t xml:space="preserve">ข้อมูลระดับ </w:t>
      </w:r>
      <w:r w:rsidRPr="00185191">
        <w:rPr>
          <w:rFonts w:ascii="Angsana New" w:hAnsi="Angsana New" w:cs="Angsana New"/>
          <w:sz w:val="30"/>
          <w:szCs w:val="30"/>
        </w:rPr>
        <w:t xml:space="preserve">1 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 xml:space="preserve">เป็นราคาเสนอซื้อขาย </w:t>
      </w:r>
      <w:r w:rsidRPr="00185191">
        <w:rPr>
          <w:rFonts w:ascii="Angsana New" w:hAnsi="Angsana New" w:cs="Angsana New"/>
          <w:sz w:val="30"/>
          <w:szCs w:val="30"/>
          <w:lang w:val="en-GB"/>
        </w:rPr>
        <w:t>(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ไม่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>ต้อง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ปรับปรุง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)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ในตลาดที่มีสภาพคล่องสำหรับสินทรัพย์หรือหนี้สินอย่างเดียวกัน</w:t>
      </w:r>
    </w:p>
    <w:p w:rsidR="008D0D89" w:rsidRPr="00185191" w:rsidRDefault="008D0D89" w:rsidP="008D0D89">
      <w:pPr>
        <w:numPr>
          <w:ilvl w:val="0"/>
          <w:numId w:val="17"/>
        </w:numPr>
        <w:tabs>
          <w:tab w:val="left" w:pos="851"/>
        </w:tabs>
        <w:spacing w:after="0" w:line="240" w:lineRule="atLeast"/>
        <w:ind w:left="851" w:right="-7" w:hanging="28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185191">
        <w:rPr>
          <w:rFonts w:ascii="Angsana New" w:hAnsi="Angsana New" w:cs="Angsana New"/>
          <w:sz w:val="30"/>
          <w:szCs w:val="30"/>
          <w:cs/>
          <w:lang w:val="en-GB"/>
        </w:rPr>
        <w:lastRenderedPageBreak/>
        <w:t>ข้อมูลระดับ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 2 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เป็นข้อมูลอื่นที่สังเกตได้โดยตรง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185191">
        <w:rPr>
          <w:rFonts w:ascii="Angsana New" w:hAnsi="Angsana New" w:cs="Angsana New"/>
          <w:sz w:val="30"/>
          <w:szCs w:val="30"/>
          <w:lang w:val="en-GB"/>
        </w:rPr>
        <w:t>(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เช่น ราคาขาย)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หรือโดยอ้อม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(เช่น ได้มาจากราคา) 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85191">
        <w:rPr>
          <w:rFonts w:ascii="Angsana New" w:hAnsi="Angsana New" w:cs="Angsana New"/>
          <w:sz w:val="30"/>
          <w:szCs w:val="30"/>
          <w:lang w:val="en-GB"/>
        </w:rPr>
        <w:t>1</w:t>
      </w:r>
    </w:p>
    <w:p w:rsidR="008D0D89" w:rsidRPr="00185191" w:rsidRDefault="008D0D89" w:rsidP="008D0D89">
      <w:pPr>
        <w:numPr>
          <w:ilvl w:val="0"/>
          <w:numId w:val="17"/>
        </w:numPr>
        <w:tabs>
          <w:tab w:val="left" w:pos="851"/>
        </w:tabs>
        <w:spacing w:after="0" w:line="240" w:lineRule="atLeast"/>
        <w:ind w:left="851" w:right="-7" w:hanging="284"/>
        <w:rPr>
          <w:rFonts w:ascii="Angsana New" w:hAnsi="Angsana New" w:cs="Angsana New"/>
          <w:sz w:val="30"/>
          <w:szCs w:val="30"/>
          <w:lang w:val="en-GB"/>
        </w:rPr>
      </w:pP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>ข้อมูล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ระดับ</w:t>
      </w:r>
      <w:r w:rsidRPr="00185191">
        <w:rPr>
          <w:rFonts w:ascii="Angsana New" w:hAnsi="Angsana New" w:cs="Angsana New"/>
          <w:sz w:val="30"/>
          <w:szCs w:val="30"/>
          <w:lang w:val="en-GB"/>
        </w:rPr>
        <w:t xml:space="preserve"> 3  </w:t>
      </w:r>
      <w:r w:rsidRPr="00185191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เป็น</w:t>
      </w:r>
      <w:r w:rsidRPr="00185191">
        <w:rPr>
          <w:rFonts w:ascii="Angsana New" w:hAnsi="Angsana New" w:cs="Angsana New"/>
          <w:spacing w:val="6"/>
          <w:sz w:val="30"/>
          <w:szCs w:val="30"/>
          <w:cs/>
          <w:lang w:val="en-GB"/>
        </w:rPr>
        <w:t>ข้อมูลสำหรับสินทรัพย์หรือหนี้สินที่</w:t>
      </w:r>
      <w:r w:rsidRPr="00185191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ไม่ได้มาจากข้อมูลที่</w:t>
      </w:r>
      <w:r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สามารถ</w:t>
      </w:r>
      <w:r w:rsidRPr="00185191">
        <w:rPr>
          <w:rFonts w:ascii="Angsana New" w:hAnsi="Angsana New" w:cs="Angsana New" w:hint="cs"/>
          <w:spacing w:val="6"/>
          <w:sz w:val="30"/>
          <w:szCs w:val="30"/>
          <w:cs/>
          <w:lang w:val="en-GB"/>
        </w:rPr>
        <w:t>สังเกตได้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</w:t>
      </w:r>
      <w:r w:rsidRPr="00185191">
        <w:rPr>
          <w:rFonts w:ascii="Angsana New" w:hAnsi="Angsana New" w:cs="Angsana New" w:hint="cs"/>
          <w:spacing w:val="8"/>
          <w:sz w:val="30"/>
          <w:szCs w:val="30"/>
          <w:cs/>
          <w:lang w:val="en-GB"/>
        </w:rPr>
        <w:t>ข้อมูลที่ไม่สามารถ</w:t>
      </w:r>
      <w:r w:rsidRPr="00185191">
        <w:rPr>
          <w:rFonts w:ascii="Angsana New" w:hAnsi="Angsana New" w:cs="Angsana New"/>
          <w:sz w:val="30"/>
          <w:szCs w:val="30"/>
          <w:cs/>
          <w:lang w:val="en-GB"/>
        </w:rPr>
        <w:t>สังเกตได้</w:t>
      </w:r>
      <w:r w:rsidRPr="00185191">
        <w:rPr>
          <w:rFonts w:ascii="Angsana New" w:hAnsi="Angsana New" w:cs="Angsana New" w:hint="cs"/>
          <w:sz w:val="30"/>
          <w:szCs w:val="30"/>
          <w:cs/>
          <w:lang w:val="en-GB"/>
        </w:rPr>
        <w:t>)</w:t>
      </w:r>
    </w:p>
    <w:p w:rsidR="008D0D89" w:rsidRPr="00AD788A" w:rsidRDefault="008D0D89" w:rsidP="008D0D89">
      <w:pPr>
        <w:pStyle w:val="block"/>
        <w:spacing w:after="0" w:line="240" w:lineRule="atLeast"/>
        <w:ind w:left="630"/>
        <w:jc w:val="both"/>
        <w:rPr>
          <w:rFonts w:ascii="Angsana New" w:hAnsi="Angsana New" w:cs="Angsana New"/>
          <w:sz w:val="18"/>
          <w:szCs w:val="18"/>
          <w:lang w:bidi="th-TH"/>
        </w:rPr>
      </w:pPr>
    </w:p>
    <w:p w:rsidR="008D0D89" w:rsidRDefault="008D0D89" w:rsidP="008D0D8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หา</w:t>
      </w:r>
      <w:r w:rsidRPr="00C11790">
        <w:rPr>
          <w:rFonts w:ascii="Angsana New" w:hAnsi="Angsana New" w:cs="Angsana New" w:hint="cs"/>
          <w:sz w:val="30"/>
          <w:szCs w:val="30"/>
          <w:cs/>
        </w:rPr>
        <w:t>ก</w:t>
      </w:r>
      <w:r w:rsidRPr="00C11790">
        <w:rPr>
          <w:rFonts w:ascii="Angsana New" w:hAnsi="Angsana New" w:cs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C11790">
        <w:rPr>
          <w:rFonts w:ascii="Angsana New" w:hAnsi="Angsana New" w:cs="Angsana New" w:hint="cs"/>
          <w:sz w:val="30"/>
          <w:szCs w:val="30"/>
          <w:cs/>
        </w:rPr>
        <w:t>ั้น</w:t>
      </w:r>
      <w:r w:rsidRPr="00C11790">
        <w:rPr>
          <w:rFonts w:ascii="Angsana New" w:hAnsi="Angsana New" w:cs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C11790">
        <w:rPr>
          <w:rFonts w:ascii="Angsana New" w:hAnsi="Angsana New" w:cs="Angsana New" w:hint="cs"/>
          <w:sz w:val="30"/>
          <w:szCs w:val="30"/>
          <w:cs/>
        </w:rPr>
        <w:t>โดยรวม</w:t>
      </w:r>
      <w:r w:rsidRPr="00C11790">
        <w:rPr>
          <w:rFonts w:ascii="Angsana New" w:hAnsi="Angsana New" w:cs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C11790">
        <w:rPr>
          <w:rFonts w:ascii="Angsana New" w:hAnsi="Angsana New" w:cs="Angsana New" w:hint="cs"/>
          <w:sz w:val="30"/>
          <w:szCs w:val="30"/>
          <w:cs/>
        </w:rPr>
        <w:t>ตาม</w:t>
      </w:r>
      <w:r w:rsidRPr="00C11790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ข้อมูล</w:t>
      </w:r>
      <w:r w:rsidRPr="00C11790">
        <w:rPr>
          <w:rFonts w:ascii="Angsana New" w:hAnsi="Angsana New" w:cs="Angsana New" w:hint="cs"/>
          <w:sz w:val="30"/>
          <w:szCs w:val="30"/>
          <w:cs/>
        </w:rPr>
        <w:t>ที่อยู่</w:t>
      </w:r>
      <w:r w:rsidRPr="00C11790">
        <w:rPr>
          <w:rFonts w:ascii="Angsana New" w:hAnsi="Angsana New" w:cs="Angsana New"/>
          <w:sz w:val="30"/>
          <w:szCs w:val="30"/>
          <w:cs/>
        </w:rPr>
        <w:t>ในระดับต่ำสุด</w:t>
      </w:r>
      <w:r w:rsidRPr="00C11790">
        <w:rPr>
          <w:rFonts w:ascii="Angsana New" w:hAnsi="Angsana New" w:cs="Angsana New" w:hint="cs"/>
          <w:sz w:val="30"/>
          <w:szCs w:val="30"/>
          <w:cs/>
        </w:rPr>
        <w:t>ที่</w:t>
      </w:r>
      <w:r w:rsidRPr="00C11790">
        <w:rPr>
          <w:rFonts w:ascii="Angsana New" w:hAnsi="Angsana New" w:cs="Angsana New"/>
          <w:sz w:val="30"/>
          <w:szCs w:val="30"/>
          <w:cs/>
        </w:rPr>
        <w:t>มีนัยสำคัญ</w:t>
      </w:r>
      <w:r w:rsidRPr="00C11790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Pr="00C11790">
        <w:rPr>
          <w:rFonts w:ascii="Angsana New" w:hAnsi="Angsana New" w:cs="Angsana New"/>
          <w:sz w:val="30"/>
          <w:szCs w:val="30"/>
          <w:cs/>
        </w:rPr>
        <w:t>การวัดมูลค่า</w:t>
      </w:r>
      <w:r w:rsidRPr="00C11790">
        <w:rPr>
          <w:rFonts w:ascii="Angsana New" w:hAnsi="Angsana New" w:cs="Angsana New" w:hint="cs"/>
          <w:sz w:val="30"/>
          <w:szCs w:val="30"/>
          <w:cs/>
        </w:rPr>
        <w:t>ยุติธรรมโดยรวม</w:t>
      </w:r>
    </w:p>
    <w:p w:rsidR="00D63D5C" w:rsidRPr="00D63D5C" w:rsidRDefault="00D63D5C" w:rsidP="008D0D8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Default="008D0D89" w:rsidP="00D63D5C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กลุ่ม</w:t>
      </w:r>
      <w:r w:rsidRPr="00C1179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C11790">
        <w:rPr>
          <w:rFonts w:ascii="Angsana New" w:hAnsi="Angsana New" w:cs="Angsana New"/>
          <w:sz w:val="30"/>
          <w:szCs w:val="30"/>
          <w:cs/>
        </w:rPr>
        <w:t>รับรู้การโอนระหว่างลำดับชั้น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ของ</w:t>
      </w:r>
      <w:r w:rsidRPr="00C11790">
        <w:rPr>
          <w:rFonts w:ascii="Angsana New" w:hAnsi="Angsana New" w:cs="Angsana New"/>
          <w:sz w:val="30"/>
          <w:szCs w:val="30"/>
          <w:cs/>
        </w:rPr>
        <w:t>มูลค่ายุติธรรม ณ วันสิ้น</w:t>
      </w:r>
      <w:r w:rsidRPr="00C11790">
        <w:rPr>
          <w:rFonts w:ascii="Angsana New" w:hAnsi="Angsana New" w:cs="Angsana New" w:hint="cs"/>
          <w:sz w:val="30"/>
          <w:szCs w:val="30"/>
          <w:cs/>
        </w:rPr>
        <w:t>รอบระยะเวลารายงาน</w:t>
      </w:r>
      <w:r w:rsidRPr="00C11790">
        <w:rPr>
          <w:rFonts w:ascii="Angsana New" w:hAnsi="Angsana New" w:cs="Angsana New"/>
          <w:sz w:val="30"/>
          <w:szCs w:val="30"/>
          <w:cs/>
        </w:rPr>
        <w:t>ที่เกิดการโอนขึ้น</w:t>
      </w:r>
    </w:p>
    <w:p w:rsidR="00D63D5C" w:rsidRPr="00D63D5C" w:rsidRDefault="00D63D5C" w:rsidP="00D63D5C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sz w:val="8"/>
          <w:szCs w:val="8"/>
        </w:rPr>
      </w:pPr>
    </w:p>
    <w:p w:rsidR="008D0D89" w:rsidRPr="00C11790" w:rsidRDefault="008D0D89" w:rsidP="008D0D89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</w:t>
      </w:r>
      <w:r w:rsidRPr="00C11790">
        <w:rPr>
          <w:rFonts w:ascii="Angsana New" w:hAnsi="Angsana New" w:cs="Angsana New" w:hint="cs"/>
          <w:sz w:val="30"/>
          <w:szCs w:val="30"/>
          <w:cs/>
        </w:rPr>
        <w:t>ข้อสมมติที่ใช้ในการ</w:t>
      </w:r>
      <w:r w:rsidRPr="003227C5">
        <w:rPr>
          <w:rFonts w:ascii="Angsana New" w:hAnsi="Angsana New" w:cs="Angsana New" w:hint="cs"/>
          <w:spacing w:val="8"/>
          <w:sz w:val="30"/>
          <w:szCs w:val="30"/>
          <w:cs/>
        </w:rPr>
        <w:t>วัดมูลค่ายุติธรรม อยู่ในหมายเหตุประกอบ</w:t>
      </w:r>
      <w:r w:rsidRPr="00C11790">
        <w:rPr>
          <w:rFonts w:ascii="Angsana New" w:hAnsi="Angsana New" w:cs="Angsana New" w:hint="cs"/>
          <w:sz w:val="30"/>
          <w:szCs w:val="30"/>
          <w:cs/>
        </w:rPr>
        <w:t>งบการเงิน ดังต่อไปนี้</w:t>
      </w:r>
    </w:p>
    <w:p w:rsidR="00D63D5C" w:rsidRPr="00D63D5C" w:rsidRDefault="00D63D5C" w:rsidP="008D0D89">
      <w:pPr>
        <w:pStyle w:val="block"/>
        <w:tabs>
          <w:tab w:val="left" w:pos="851"/>
        </w:tabs>
        <w:spacing w:after="0" w:line="240" w:lineRule="atLeast"/>
        <w:ind w:left="851" w:right="-7" w:hanging="311"/>
        <w:rPr>
          <w:rFonts w:ascii="Angsana New" w:hAnsi="Angsana New" w:cs="Angsana New"/>
          <w:sz w:val="2"/>
          <w:szCs w:val="2"/>
          <w:lang w:bidi="th-TH"/>
        </w:rPr>
      </w:pPr>
    </w:p>
    <w:p w:rsidR="008D0D89" w:rsidRDefault="008D0D89" w:rsidP="008D0D89">
      <w:pPr>
        <w:pStyle w:val="block"/>
        <w:tabs>
          <w:tab w:val="left" w:pos="851"/>
        </w:tabs>
        <w:spacing w:after="0" w:line="240" w:lineRule="atLeast"/>
        <w:ind w:left="851" w:right="-7" w:hanging="311"/>
        <w:rPr>
          <w:rFonts w:ascii="Angsana New" w:hAnsi="Angsana New" w:cs="Angsana New"/>
          <w:sz w:val="30"/>
          <w:szCs w:val="30"/>
        </w:rPr>
      </w:pPr>
      <w:r w:rsidRPr="00C11790">
        <w:rPr>
          <w:rFonts w:ascii="Angsana New" w:hAnsi="Angsana New" w:cs="Angsana New" w:hint="cs"/>
          <w:sz w:val="30"/>
          <w:szCs w:val="30"/>
          <w:cs/>
          <w:lang w:bidi="th-TH"/>
        </w:rPr>
        <w:t>หมายเหตุ</w:t>
      </w:r>
      <w:r w:rsidR="00C302B1">
        <w:rPr>
          <w:rFonts w:ascii="Angsana New" w:hAnsi="Angsana New" w:cs="Angsana New" w:hint="cs"/>
          <w:sz w:val="30"/>
          <w:szCs w:val="30"/>
          <w:cs/>
          <w:lang w:bidi="th-TH"/>
        </w:rPr>
        <w:t>ประกอบงบการเงิน</w:t>
      </w:r>
      <w:r w:rsidRPr="00C11790">
        <w:rPr>
          <w:rFonts w:ascii="Angsana New" w:hAnsi="Angsana New" w:cs="Angsana New" w:hint="cs"/>
          <w:sz w:val="30"/>
          <w:szCs w:val="30"/>
          <w:cs/>
          <w:lang w:bidi="th-TH"/>
        </w:rPr>
        <w:t>ข้อ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D46FA1">
        <w:rPr>
          <w:rFonts w:ascii="Angsana New" w:hAnsi="Angsana New" w:cs="Angsana New"/>
          <w:sz w:val="30"/>
          <w:szCs w:val="38"/>
          <w:lang w:bidi="th-TH"/>
        </w:rPr>
        <w:t>7</w:t>
      </w:r>
      <w:r w:rsidRPr="00C11790">
        <w:rPr>
          <w:rFonts w:cs="Cordia New" w:hint="cs"/>
          <w:szCs w:val="28"/>
          <w:cs/>
          <w:lang w:bidi="th-TH"/>
        </w:rPr>
        <w:tab/>
      </w:r>
      <w:r>
        <w:rPr>
          <w:rFonts w:cs="Cordia New"/>
          <w:szCs w:val="28"/>
          <w:lang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เงินลงทุนอื่น</w:t>
      </w:r>
    </w:p>
    <w:p w:rsidR="00AD788A" w:rsidRDefault="00C302B1" w:rsidP="00AD788A">
      <w:pPr>
        <w:pStyle w:val="block"/>
        <w:tabs>
          <w:tab w:val="left" w:pos="851"/>
        </w:tabs>
        <w:spacing w:after="0" w:line="240" w:lineRule="atLeast"/>
        <w:ind w:left="851" w:right="-7" w:hanging="311"/>
        <w:rPr>
          <w:rFonts w:ascii="Angsana New" w:hAnsi="Angsana New" w:cs="Angsana New"/>
          <w:sz w:val="30"/>
          <w:szCs w:val="30"/>
          <w:lang w:val="en-US" w:bidi="th-TH"/>
        </w:rPr>
      </w:pPr>
      <w:r w:rsidRPr="00C11790">
        <w:rPr>
          <w:rFonts w:ascii="Angsana New" w:hAnsi="Angsana New" w:cs="Angsana New" w:hint="cs"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ประกอบงบการเงิน</w:t>
      </w:r>
      <w:r w:rsidR="008D0D89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 </w:t>
      </w:r>
      <w:r w:rsidR="008D0D8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D46FA1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="008D0D89">
        <w:rPr>
          <w:rFonts w:ascii="Angsana New" w:hAnsi="Angsana New" w:cs="Angsana New"/>
          <w:sz w:val="30"/>
          <w:szCs w:val="30"/>
          <w:lang w:val="en-US" w:bidi="th-TH"/>
        </w:rPr>
        <w:tab/>
        <w:t xml:space="preserve"> </w:t>
      </w:r>
      <w:r w:rsidR="008D0D89">
        <w:rPr>
          <w:rFonts w:ascii="Angsana New" w:hAnsi="Angsana New" w:cs="Angsana New" w:hint="cs"/>
          <w:sz w:val="30"/>
          <w:szCs w:val="30"/>
          <w:cs/>
          <w:lang w:val="en-US" w:bidi="th-TH"/>
        </w:rPr>
        <w:t>อสังหาริมทรัพย์เพื่อการลงทุน</w:t>
      </w:r>
    </w:p>
    <w:p w:rsidR="00AD788A" w:rsidRPr="00AD788A" w:rsidRDefault="00AD788A" w:rsidP="00AD788A">
      <w:pPr>
        <w:spacing w:after="0" w:line="240" w:lineRule="auto"/>
        <w:ind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226F91" w:rsidRDefault="008D0D89" w:rsidP="00AD788A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226F91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นโยบายการบัญชีที่สำคัญ</w:t>
      </w:r>
    </w:p>
    <w:p w:rsidR="008D0D89" w:rsidRPr="00AD788A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B06327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  <w:r w:rsidRPr="00B06327">
        <w:rPr>
          <w:rFonts w:ascii="Angsana New" w:hAnsi="Angsana New" w:cs="Angsana New" w:hint="cs"/>
          <w:spacing w:val="-2"/>
          <w:sz w:val="30"/>
          <w:szCs w:val="30"/>
          <w:cs/>
        </w:rPr>
        <w:lastRenderedPageBreak/>
        <w:t>นโ</w:t>
      </w:r>
      <w:r w:rsidRPr="00B06327">
        <w:rPr>
          <w:rFonts w:ascii="Angsana New" w:hAnsi="Angsana New" w:cs="Angsana New"/>
          <w:spacing w:val="-2"/>
          <w:sz w:val="30"/>
          <w:szCs w:val="30"/>
          <w:cs/>
        </w:rPr>
        <w:t>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Pr="00B0632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</w:p>
    <w:p w:rsidR="008D0D89" w:rsidRPr="00AD788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เกณฑ์ในการจัดทำงบการเงินรวม</w:t>
      </w:r>
    </w:p>
    <w:p w:rsidR="008D0D89" w:rsidRPr="00392D2C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8D0D89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pacing w:val="-2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D55D3F">
        <w:rPr>
          <w:rFonts w:ascii="Angsana New" w:hAnsi="Angsana New" w:cs="Angsana New"/>
          <w:spacing w:val="-2"/>
          <w:sz w:val="30"/>
          <w:szCs w:val="30"/>
        </w:rPr>
        <w:t>“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Pr="00D55D3F">
        <w:rPr>
          <w:rFonts w:ascii="Angsana New" w:hAnsi="Angsana New" w:cs="Angsana New"/>
          <w:spacing w:val="-2"/>
          <w:sz w:val="30"/>
          <w:szCs w:val="30"/>
        </w:rPr>
        <w:t>”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) และส่วนได้</w:t>
      </w:r>
      <w:r w:rsidRPr="00D55D3F">
        <w:rPr>
          <w:rFonts w:ascii="Angsana New" w:hAnsi="Angsana New" w:cs="Angsana New"/>
          <w:sz w:val="30"/>
          <w:szCs w:val="30"/>
          <w:cs/>
        </w:rPr>
        <w:t>เสียของกลุ่มบริษัทในบริษัทร่วม</w:t>
      </w:r>
    </w:p>
    <w:p w:rsidR="008D0D89" w:rsidRPr="00AD788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8"/>
          <w:szCs w:val="18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บริษัทย่อย</w:t>
      </w:r>
    </w:p>
    <w:p w:rsidR="008D0D89" w:rsidRPr="00AD788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Default="008D0D89" w:rsidP="008D0D89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 w:cs="Angsana New"/>
          <w:sz w:val="16"/>
          <w:szCs w:val="16"/>
        </w:rPr>
      </w:pPr>
      <w:r w:rsidRPr="00866987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 การควบคุมเกิดขึ้นเมื่อ</w:t>
      </w:r>
      <w:r w:rsidRPr="00866987">
        <w:rPr>
          <w:rFonts w:ascii="Angsana New" w:hAnsi="Angsana New" w:cs="Angsana New" w:hint="cs"/>
          <w:sz w:val="30"/>
          <w:szCs w:val="30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866987">
        <w:rPr>
          <w:rFonts w:ascii="Angsana New" w:hAnsi="Angsana New" w:cs="Angsana New"/>
          <w:sz w:val="30"/>
          <w:szCs w:val="30"/>
          <w:cs/>
        </w:rPr>
        <w:t xml:space="preserve">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86698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D0D89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30F6E"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ส่วนได้เสียที่ไม่มีอำนาจควบคุม</w:t>
      </w:r>
    </w:p>
    <w:p w:rsidR="008D0D89" w:rsidRPr="002E76B3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830F6E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830F6E">
        <w:rPr>
          <w:rFonts w:ascii="Angsana New" w:hAnsi="Angsana New" w:cs="Angsana New" w:hint="cs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8D0D89" w:rsidRPr="002E76B3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D0D89" w:rsidRPr="00830F6E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30"/>
          <w:szCs w:val="30"/>
        </w:rPr>
      </w:pPr>
      <w:r w:rsidRPr="00830F6E">
        <w:rPr>
          <w:rFonts w:ascii="Angsana New" w:hAnsi="Angsana New" w:cs="Angsana New" w:hint="cs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:rsidR="008D0D89" w:rsidRPr="002E76B3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D0D89" w:rsidRPr="00D55D3F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:rsidR="008D0D89" w:rsidRPr="002E76B3" w:rsidRDefault="008D0D89" w:rsidP="008D0D89">
      <w:pPr>
        <w:pStyle w:val="BodyText2"/>
        <w:spacing w:after="0"/>
        <w:ind w:left="540" w:right="-25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D0D89" w:rsidRPr="00822D08" w:rsidRDefault="008D0D89" w:rsidP="008D0D89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22D08">
        <w:rPr>
          <w:rFonts w:ascii="Angsana New" w:hAnsi="Angsana New" w:cs="Angsana New"/>
          <w:sz w:val="30"/>
          <w:szCs w:val="30"/>
          <w:cs/>
        </w:rPr>
        <w:lastRenderedPageBreak/>
        <w:t>ส่วนได้เสีย</w:t>
      </w:r>
      <w:r w:rsidRPr="00822D08">
        <w:rPr>
          <w:rFonts w:ascii="Angsana New" w:hAnsi="Angsana New" w:cs="Angsana New" w:hint="cs"/>
          <w:sz w:val="30"/>
          <w:szCs w:val="30"/>
          <w:cs/>
        </w:rPr>
        <w:t>ของกลุ่มบริษัทในเงินลงทุนที่บันทึกตามวิธีส่วนได้เสีย</w:t>
      </w:r>
      <w:r w:rsidRPr="00822D08">
        <w:rPr>
          <w:rFonts w:ascii="Angsana New" w:hAnsi="Angsana New" w:cs="Angsana New"/>
          <w:sz w:val="30"/>
          <w:szCs w:val="30"/>
          <w:cs/>
        </w:rPr>
        <w:t xml:space="preserve"> ปร</w:t>
      </w:r>
      <w:r>
        <w:rPr>
          <w:rFonts w:ascii="Angsana New" w:hAnsi="Angsana New" w:cs="Angsana New"/>
          <w:sz w:val="30"/>
          <w:szCs w:val="30"/>
          <w:cs/>
        </w:rPr>
        <w:t>ะกอบด้วยส่วนได้เสียในบริษัทร่วม</w:t>
      </w:r>
    </w:p>
    <w:p w:rsidR="008D0D89" w:rsidRPr="002E76B3" w:rsidRDefault="008D0D89" w:rsidP="008D0D89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D0D89" w:rsidRPr="00866987" w:rsidRDefault="008D0D89" w:rsidP="008D0D89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22D08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</w:t>
      </w:r>
      <w:r w:rsidRPr="00822D0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22D08">
        <w:rPr>
          <w:rFonts w:ascii="Angsana New" w:hAnsi="Angsana New" w:cs="Angsana New"/>
          <w:sz w:val="30"/>
          <w:szCs w:val="30"/>
          <w:cs/>
        </w:rPr>
        <w:t>มีอิทธิพลอย่าง</w:t>
      </w:r>
      <w:r w:rsidRPr="00822D08">
        <w:rPr>
          <w:rFonts w:ascii="Angsana New" w:hAnsi="Angsana New" w:cs="Angsana New" w:hint="cs"/>
          <w:sz w:val="30"/>
          <w:szCs w:val="30"/>
          <w:cs/>
        </w:rPr>
        <w:t>มีนัย</w:t>
      </w:r>
      <w:r w:rsidRPr="00822D08">
        <w:rPr>
          <w:rFonts w:ascii="Angsana New" w:hAnsi="Angsana New" w:cs="Angsana New"/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822D08">
        <w:rPr>
          <w:rFonts w:ascii="Angsana New" w:hAnsi="Angsana New" w:cs="Angsana New" w:hint="cs"/>
          <w:sz w:val="30"/>
          <w:szCs w:val="30"/>
          <w:cs/>
        </w:rPr>
        <w:t>จ</w:t>
      </w:r>
      <w:r w:rsidRPr="00822D08">
        <w:rPr>
          <w:rFonts w:ascii="Angsana New" w:hAnsi="Angsana New" w:cs="Angsana New"/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822D08">
        <w:rPr>
          <w:rFonts w:ascii="Angsana New" w:hAnsi="Angsana New" w:cs="Angsana New" w:hint="cs"/>
          <w:sz w:val="30"/>
          <w:szCs w:val="30"/>
          <w:cs/>
        </w:rPr>
        <w:t>หรือควบคุมร่วมใน</w:t>
      </w:r>
      <w:r w:rsidRPr="00822D08">
        <w:rPr>
          <w:rFonts w:ascii="Angsana New" w:hAnsi="Angsana New" w:cs="Angsana New"/>
          <w:sz w:val="30"/>
          <w:szCs w:val="30"/>
          <w:cs/>
        </w:rPr>
        <w:t>นโยบายดังกล่าว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8D0D89" w:rsidRPr="002E76B3" w:rsidRDefault="008D0D89" w:rsidP="008D0D89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20"/>
          <w:szCs w:val="20"/>
        </w:rPr>
      </w:pPr>
    </w:p>
    <w:p w:rsidR="008D0D89" w:rsidRDefault="008D0D89" w:rsidP="008D0D89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sz w:val="30"/>
          <w:szCs w:val="30"/>
        </w:rPr>
      </w:pPr>
      <w:r w:rsidRPr="00822D08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822D08">
        <w:rPr>
          <w:rFonts w:ascii="Angsana New" w:hAnsi="Angsana New" w:cs="Angsana New"/>
          <w:sz w:val="30"/>
          <w:szCs w:val="30"/>
        </w:rPr>
        <w:t xml:space="preserve"> </w:t>
      </w:r>
      <w:r w:rsidRPr="00822D08">
        <w:rPr>
          <w:rFonts w:ascii="Angsana New" w:hAnsi="Angsana New" w:cs="Angsana New" w:hint="cs"/>
          <w:sz w:val="30"/>
          <w:szCs w:val="30"/>
          <w:cs/>
        </w:rPr>
        <w:t>โดย</w:t>
      </w:r>
      <w:r w:rsidRPr="00822D08">
        <w:rPr>
          <w:rFonts w:ascii="Angsana New" w:hAnsi="Angsana New" w:cs="Angsana New"/>
          <w:sz w:val="30"/>
          <w:szCs w:val="30"/>
          <w:cs/>
        </w:rPr>
        <w:t>รับรู้รายการ</w:t>
      </w:r>
      <w:r w:rsidRPr="00822D08">
        <w:rPr>
          <w:rFonts w:ascii="Angsana New" w:hAnsi="Angsana New" w:cs="Angsana New" w:hint="cs"/>
          <w:sz w:val="30"/>
          <w:szCs w:val="30"/>
          <w:cs/>
        </w:rPr>
        <w:t>เมื่อ</w:t>
      </w:r>
      <w:r w:rsidRPr="00822D08">
        <w:rPr>
          <w:rFonts w:ascii="Angsana New" w:hAnsi="Angsana New" w:cs="Angsana New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822D0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22D08">
        <w:rPr>
          <w:rFonts w:ascii="Angsana New" w:hAnsi="Angsana New" w:cs="Angsana New"/>
          <w:sz w:val="30"/>
          <w:szCs w:val="30"/>
          <w:cs/>
        </w:rPr>
        <w:t>ส่วนแบ่งกำไรหรือขาดทุนและกำไร</w:t>
      </w:r>
      <w:r w:rsidRPr="00822D08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Pr="00822D08">
        <w:rPr>
          <w:rFonts w:ascii="Angsana New" w:hAnsi="Angsana New" w:cs="Angsana New"/>
          <w:sz w:val="30"/>
          <w:szCs w:val="30"/>
          <w:cs/>
        </w:rPr>
        <w:t>เบ็ดเสร็จอื่น</w:t>
      </w:r>
      <w:r w:rsidRPr="00822D08">
        <w:rPr>
          <w:rFonts w:ascii="Angsana New" w:hAnsi="Angsana New" w:cs="Angsana New" w:hint="cs"/>
          <w:sz w:val="30"/>
          <w:szCs w:val="30"/>
          <w:cs/>
        </w:rPr>
        <w:t>ของ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822D08">
        <w:rPr>
          <w:rFonts w:ascii="Angsana New" w:hAnsi="Angsana New" w:cs="Angsana New" w:hint="cs"/>
          <w:sz w:val="30"/>
          <w:szCs w:val="30"/>
          <w:cs/>
        </w:rPr>
        <w:t>เงินลงทุนที่บันทึกตามวิธีส่วนได้เสียของกลุ่มบริษัท</w:t>
      </w:r>
      <w:r w:rsidRPr="00822D08">
        <w:rPr>
          <w:rFonts w:ascii="Angsana New" w:hAnsi="Angsana New" w:cs="Angsana New"/>
          <w:sz w:val="30"/>
          <w:szCs w:val="30"/>
          <w:cs/>
        </w:rPr>
        <w:t xml:space="preserve"> </w:t>
      </w:r>
      <w:r w:rsidRPr="00822D08">
        <w:rPr>
          <w:rFonts w:ascii="Angsana New" w:hAnsi="Angsana New" w:cs="Angsana New" w:hint="cs"/>
          <w:sz w:val="30"/>
          <w:szCs w:val="30"/>
          <w:cs/>
        </w:rPr>
        <w:t>จะถูกบันทึกใน</w:t>
      </w:r>
      <w:r w:rsidRPr="00822D08">
        <w:rPr>
          <w:rFonts w:ascii="Angsana New" w:hAnsi="Angsana New" w:cs="Angsana New"/>
          <w:sz w:val="30"/>
          <w:szCs w:val="30"/>
          <w:cs/>
        </w:rPr>
        <w:t>งบการเงินรวมจนถึงวันที่</w:t>
      </w:r>
      <w:r w:rsidRPr="00822D08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822D08">
        <w:rPr>
          <w:rFonts w:ascii="Angsana New" w:hAnsi="Angsana New" w:cs="Angsana New"/>
          <w:sz w:val="30"/>
          <w:szCs w:val="30"/>
          <w:cs/>
        </w:rPr>
        <w:t>สูญเสียความมีอิทธิพลอย่างมีนัยสำคัญ หรือการควบคุมร่วม</w:t>
      </w:r>
    </w:p>
    <w:p w:rsidR="008D0D89" w:rsidRPr="00D55D3F" w:rsidRDefault="008D0D89" w:rsidP="008D0D89">
      <w:pPr>
        <w:pStyle w:val="BodyText2"/>
        <w:spacing w:after="0"/>
        <w:ind w:left="540" w:right="47" w:firstLine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:rsidR="008D0D89" w:rsidRPr="00507E34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</w:t>
      </w:r>
      <w:r w:rsidRPr="00D55D3F">
        <w:rPr>
          <w:rFonts w:ascii="Angsana New" w:hAnsi="Angsana New" w:cs="Angsana New"/>
          <w:spacing w:val="2"/>
          <w:sz w:val="30"/>
          <w:szCs w:val="30"/>
          <w:cs/>
        </w:rPr>
        <w:t>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 ขาดทุน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ที่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:rsidR="008D0D89" w:rsidRPr="00507E34" w:rsidRDefault="008D0D89" w:rsidP="008D0D89">
      <w:pPr>
        <w:pStyle w:val="BodyText2"/>
        <w:tabs>
          <w:tab w:val="left" w:pos="540"/>
        </w:tabs>
        <w:spacing w:after="0"/>
        <w:ind w:left="0" w:right="-25" w:firstLine="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เงินตราต่างประเทศ </w:t>
      </w:r>
    </w:p>
    <w:p w:rsidR="008D0D89" w:rsidRPr="000D2370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:rsidR="008D0D89" w:rsidRPr="000D2370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แปลงค่าเป็นสกุลเงินที่ใช้ในการดำเนินงานโดยใช้อัตราแลกเปลี่ยน ณ วันที่รายงาน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 xml:space="preserve">หน่วยงานในต่างประเทศ 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รายได้และค่าใช้จ่ายของหน่วยงานในต่างประเทศ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8D0D89" w:rsidRPr="000D2370" w:rsidRDefault="008D0D89" w:rsidP="008D0D89">
      <w:pPr>
        <w:pStyle w:val="BodyText2"/>
        <w:tabs>
          <w:tab w:val="left" w:pos="540"/>
        </w:tabs>
        <w:spacing w:after="0"/>
        <w:ind w:left="540" w:right="43" w:firstLine="0"/>
        <w:rPr>
          <w:rFonts w:ascii="Angsana New" w:hAnsi="Angsana New" w:cs="Angsana New"/>
          <w:sz w:val="16"/>
          <w:szCs w:val="16"/>
        </w:rPr>
      </w:pPr>
    </w:p>
    <w:p w:rsidR="008D0D89" w:rsidRDefault="008D0D89" w:rsidP="008D0D89">
      <w:pPr>
        <w:pStyle w:val="BodyText2"/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8D0D89" w:rsidRPr="000D2370" w:rsidRDefault="008D0D89" w:rsidP="008D0D89">
      <w:pPr>
        <w:pStyle w:val="BodyText2"/>
        <w:spacing w:after="0"/>
        <w:ind w:left="540" w:right="43" w:firstLine="0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Default="008D0D89" w:rsidP="00021BC8">
      <w:pPr>
        <w:pStyle w:val="BodyText2"/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</w:t>
      </w: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AD788A" w:rsidRDefault="00AD788A" w:rsidP="00021BC8">
      <w:pPr>
        <w:pStyle w:val="BodyText2"/>
        <w:spacing w:after="0"/>
        <w:ind w:left="540" w:right="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8D0D89" w:rsidRPr="003C5DE4" w:rsidRDefault="000D2370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8D0D89"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เงินสดและรายการเทียบเท่าเงินสด</w:t>
      </w:r>
    </w:p>
    <w:p w:rsidR="008D0D89" w:rsidRPr="00507E34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8D0D89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:rsidR="008D0D89" w:rsidRPr="000064F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เงินฝากธนาคารที่มีข้อจำกัดในการเบิกใช้ แสดงแยกต่างหากเป็น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“เงินฝากธนาคารที่มีข้อจำกัดในการใช้” ภายใต้ “สินทรัพย์ไม่หมุนเวียนอื่น” ในงบแสดงฐานะการเงิน</w:t>
      </w:r>
    </w:p>
    <w:p w:rsidR="008D0D89" w:rsidRPr="00507E34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ลูกหนี้การค้าและลูกหนี้อื่น</w:t>
      </w:r>
    </w:p>
    <w:p w:rsidR="008D0D89" w:rsidRPr="00507E34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ลูกหนี้การค้าและลูกหนี้อื่น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แสดงในราคาตามใบแจ้งหนี้หักค่าเผื่อหนี้สงสัยจะสูญ</w:t>
      </w:r>
    </w:p>
    <w:p w:rsidR="008D0D89" w:rsidRPr="00507E34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และการคาดการณ์เกี่ยวกับการชำระหนี้ในอนาคตของลูกค้า  ลูกหนี้จะถูกตัดจำหน่ายบัญชีเมื่อทราบว่าเป็นหนี้สูญ</w:t>
      </w:r>
    </w:p>
    <w:p w:rsidR="008D0D89" w:rsidRPr="00F91FD3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สินค้าคงเหลือ</w:t>
      </w:r>
    </w:p>
    <w:p w:rsidR="008D0D89" w:rsidRPr="003C5DE4" w:rsidRDefault="008D0D89" w:rsidP="00F91FD3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สินค้าคงเหลือ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D55D3F">
        <w:rPr>
          <w:rFonts w:ascii="Angsana New" w:hAnsi="Angsana New" w:cs="Angsana New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:rsidR="008D0D89" w:rsidRPr="003C5DE4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ต้นทุนของสินค้าคำน</w:t>
      </w:r>
      <w:r>
        <w:rPr>
          <w:rFonts w:ascii="Angsana New" w:hAnsi="Angsana New" w:cs="Angsana New"/>
          <w:sz w:val="30"/>
          <w:szCs w:val="30"/>
          <w:cs/>
        </w:rPr>
        <w:t>วณโดยใช้วิธีถัวเฉลี่ย</w:t>
      </w:r>
      <w:r>
        <w:rPr>
          <w:rFonts w:ascii="Angsana New" w:hAnsi="Angsana New" w:cs="Angsana New" w:hint="cs"/>
          <w:sz w:val="30"/>
          <w:szCs w:val="30"/>
          <w:cs/>
        </w:rPr>
        <w:t>เคลื่อนที่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ต้นทุนสินค้าประกอบด้วยต้นทุนที่ซื้อ หรือต้นทุนอื่นเพื่อให้สินค้าอยู่ในสถานที่และสภาพปัจจุบัน</w:t>
      </w:r>
    </w:p>
    <w:p w:rsidR="008D0D89" w:rsidRPr="003C5DE4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  <w:r w:rsidRPr="00D55D3F">
        <w:rPr>
          <w:rFonts w:ascii="Angsana New" w:hAnsi="Angsana New" w:cs="Angsana New"/>
          <w:sz w:val="24"/>
          <w:szCs w:val="24"/>
          <w:cs/>
        </w:rPr>
        <w:t xml:space="preserve"> </w:t>
      </w: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</w:t>
      </w:r>
      <w:r>
        <w:rPr>
          <w:rFonts w:ascii="Angsana New" w:hAnsi="Angsana New" w:cs="Angsana New" w:hint="cs"/>
          <w:sz w:val="30"/>
          <w:szCs w:val="30"/>
          <w:cs/>
        </w:rPr>
        <w:t>โดยประมาณ</w:t>
      </w:r>
      <w:r w:rsidRPr="00D55D3F">
        <w:rPr>
          <w:rFonts w:ascii="Angsana New" w:hAnsi="Angsana New" w:cs="Angsana New"/>
          <w:sz w:val="30"/>
          <w:szCs w:val="30"/>
          <w:cs/>
        </w:rPr>
        <w:t>ในการขาย</w:t>
      </w:r>
    </w:p>
    <w:p w:rsidR="008D0D89" w:rsidRPr="003C5DE4" w:rsidRDefault="008D0D89" w:rsidP="008D0D89">
      <w:pPr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เงินลงทุน</w:t>
      </w:r>
    </w:p>
    <w:p w:rsidR="008D0D89" w:rsidRPr="003C5DE4" w:rsidRDefault="008D0D89" w:rsidP="008D0D89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8D0D89" w:rsidRPr="00D55D3F" w:rsidRDefault="008D0D89" w:rsidP="008D0D89">
      <w:pPr>
        <w:tabs>
          <w:tab w:val="left" w:pos="540"/>
        </w:tabs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ร่วม</w:t>
      </w:r>
      <w:r>
        <w:rPr>
          <w:rFonts w:ascii="Angsana New" w:hAnsi="Angsana New" w:cs="Angsana New"/>
          <w:i/>
          <w:iCs/>
          <w:sz w:val="30"/>
          <w:szCs w:val="30"/>
          <w:cs/>
        </w:rPr>
        <w:t>และบริษัทย่อย</w:t>
      </w:r>
    </w:p>
    <w:p w:rsidR="008D0D89" w:rsidRPr="003C5DE4" w:rsidRDefault="008D0D89" w:rsidP="00F91FD3">
      <w:pPr>
        <w:spacing w:after="0" w:line="240" w:lineRule="auto"/>
        <w:ind w:left="540" w:right="-25"/>
        <w:rPr>
          <w:rFonts w:ascii="Angsana New" w:hAnsi="Angsana New" w:cs="Angsana New"/>
          <w:sz w:val="14"/>
          <w:szCs w:val="14"/>
        </w:rPr>
      </w:pPr>
    </w:p>
    <w:p w:rsidR="000D2370" w:rsidRDefault="008D0D89" w:rsidP="003C5DE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  <w:cs/>
        </w:rPr>
        <w:t>เงินลงทุนในบริษัทร่วม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และบริษัท</w:t>
      </w:r>
      <w:r>
        <w:rPr>
          <w:rFonts w:ascii="Angsana New" w:hAnsi="Angsana New" w:cs="Angsana New"/>
          <w:spacing w:val="4"/>
          <w:sz w:val="30"/>
          <w:szCs w:val="30"/>
          <w:cs/>
        </w:rPr>
        <w:t>ย่อย</w:t>
      </w:r>
      <w:r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ในงบการเงินเฉพาะกิจการของบริษัท บันทึกบัญชีโดยใช้วิธีราคาทุน      ส่วนการบันทึกบัญชีเงินลงทุนในบริษัทร่วมในงบการเงินรวมใช้วิธีส่วนได้เสีย</w:t>
      </w:r>
    </w:p>
    <w:p w:rsidR="003C5DE4" w:rsidRPr="003C5DE4" w:rsidRDefault="003C5DE4" w:rsidP="003C5DE4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14"/>
          <w:szCs w:val="14"/>
          <w:cs/>
        </w:rPr>
      </w:pPr>
    </w:p>
    <w:p w:rsidR="008D0D89" w:rsidRPr="00D55D3F" w:rsidRDefault="008D0D89" w:rsidP="008D0D89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เงินลงทุนในตราสารหนี้และตราสารทุนอื่น</w:t>
      </w:r>
    </w:p>
    <w:p w:rsidR="008D0D89" w:rsidRPr="002F001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</w:t>
      </w:r>
      <w:r>
        <w:rPr>
          <w:rFonts w:ascii="Angsana New" w:hAnsi="Angsana New" w:cs="Angsana New"/>
          <w:sz w:val="30"/>
          <w:szCs w:val="30"/>
          <w:cs/>
        </w:rPr>
        <w:t>อค้าหรือตั้งใจถือไว้จนครบกำหนด</w:t>
      </w:r>
      <w:r w:rsidRPr="00D55D3F">
        <w:rPr>
          <w:rFonts w:ascii="Angsana New" w:hAnsi="Angsana New" w:cs="Angsana New"/>
          <w:sz w:val="30"/>
          <w:szCs w:val="30"/>
          <w:cs/>
        </w:rPr>
        <w:t>จัดประเภทเป็นเงินลงทุนเผื่อขาย 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 ส่วนผลขาดทุนจากการด้อยค่าและผลต่างจากการแลกเปลี่ยนเงินตราต่างประเทศรับรู้ในกำไรหรือขาดทุน เมื่อมีการจำหน่ายเงินลงทุน จะรับรู้ผลกำไรหรือขาดทุนที่เคยบันทึกในส่วนของผู้ถือหุ้นโดยตรงเข้าในกำไรหรือขาดทุน 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:rsidR="008D0D89" w:rsidRPr="002F001F" w:rsidRDefault="008D0D89" w:rsidP="008D0D89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  <w:sz w:val="14"/>
          <w:szCs w:val="14"/>
        </w:rPr>
      </w:pPr>
    </w:p>
    <w:p w:rsidR="008D0D89" w:rsidRPr="00BF69D2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BF69D2">
        <w:rPr>
          <w:rFonts w:ascii="Angsana New" w:hAnsi="Angsana New" w:cs="Angsana New"/>
          <w:spacing w:val="2"/>
          <w:sz w:val="30"/>
          <w:szCs w:val="30"/>
          <w:cs/>
        </w:rPr>
        <w:lastRenderedPageBreak/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:rsidR="008D0D89" w:rsidRPr="003C5DE4" w:rsidRDefault="008D0D89" w:rsidP="008D0D89">
      <w:pPr>
        <w:spacing w:after="0" w:line="240" w:lineRule="auto"/>
        <w:ind w:left="540" w:right="-25"/>
        <w:jc w:val="both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มูลค่ายุติธรรมของเครื่องมือทางการเงินสำหรับหลักทรัพย์เผื่อขายจะใช้ราคาเสนอซื้อ ณ วันที่รายงาน</w:t>
      </w:r>
    </w:p>
    <w:p w:rsidR="008D0D89" w:rsidRPr="002F001F" w:rsidRDefault="008D0D89" w:rsidP="008D0D89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การจำหน่ายเงินลงทุน</w:t>
      </w:r>
    </w:p>
    <w:p w:rsidR="008D0D89" w:rsidRPr="002F001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:rsidR="008D0D89" w:rsidRPr="002F001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BC0E13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:rsidR="008D0D89" w:rsidRPr="00F91FD3" w:rsidRDefault="008D0D89" w:rsidP="008D0D89">
      <w:pPr>
        <w:spacing w:after="0" w:line="240" w:lineRule="auto"/>
        <w:ind w:left="540" w:right="-25" w:hanging="540"/>
        <w:rPr>
          <w:rFonts w:ascii="Angsana New" w:hAnsi="Angsana New" w:cs="Angsana New"/>
          <w:b/>
          <w:bCs/>
          <w:i/>
          <w:iCs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อสังหาริมทรัพย์เพื่อการลงทุน</w:t>
      </w:r>
    </w:p>
    <w:p w:rsidR="008D0D89" w:rsidRPr="003C5DE4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9E1B94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E1B94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8D0D89" w:rsidRPr="003C5DE4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:rsidR="0097035B" w:rsidRPr="002F001F" w:rsidRDefault="0097035B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:rsidR="00D63D5C" w:rsidRPr="002F001F" w:rsidRDefault="00D63D5C">
      <w:pPr>
        <w:spacing w:after="0" w:line="240" w:lineRule="auto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ซึ่งคำนวณโดยวิธีเส้นตรงตามอายุการใช้งานโดยประมาณของสินทรัพย์แต่ละรายการ  ประมาณการอายุการใช้งานของสินทรัพย์แสดงได้ดังนี้</w:t>
      </w:r>
    </w:p>
    <w:p w:rsidR="008D0D89" w:rsidRPr="003C5DE4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14"/>
          <w:szCs w:val="14"/>
        </w:rPr>
      </w:pPr>
    </w:p>
    <w:tbl>
      <w:tblPr>
        <w:tblW w:w="7830" w:type="dxa"/>
        <w:tblInd w:w="450" w:type="dxa"/>
        <w:tblLook w:val="0000" w:firstRow="0" w:lastRow="0" w:firstColumn="0" w:lastColumn="0" w:noHBand="0" w:noVBand="0"/>
      </w:tblPr>
      <w:tblGrid>
        <w:gridCol w:w="5580"/>
        <w:gridCol w:w="1890"/>
        <w:gridCol w:w="360"/>
      </w:tblGrid>
      <w:tr w:rsidR="008D0D89" w:rsidRPr="00F94A31" w:rsidTr="008B24F8">
        <w:tc>
          <w:tcPr>
            <w:tcW w:w="5580" w:type="dxa"/>
            <w:shd w:val="clear" w:color="auto" w:fill="auto"/>
          </w:tcPr>
          <w:p w:rsidR="008D0D89" w:rsidRPr="00F94A31" w:rsidRDefault="008D0D89" w:rsidP="00487BD1">
            <w:pPr>
              <w:spacing w:after="0" w:line="240" w:lineRule="auto"/>
              <w:ind w:right="-86" w:hanging="18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90" w:type="dxa"/>
            <w:shd w:val="clear" w:color="auto" w:fill="auto"/>
          </w:tcPr>
          <w:p w:rsidR="008D0D89" w:rsidRPr="00F94A31" w:rsidRDefault="008D0D89" w:rsidP="008B24F8">
            <w:pPr>
              <w:spacing w:after="0" w:line="240" w:lineRule="auto"/>
              <w:ind w:left="5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5 - 30</w:t>
            </w:r>
          </w:p>
        </w:tc>
        <w:tc>
          <w:tcPr>
            <w:tcW w:w="360" w:type="dxa"/>
            <w:shd w:val="clear" w:color="auto" w:fill="auto"/>
          </w:tcPr>
          <w:p w:rsidR="008D0D89" w:rsidRPr="00F94A31" w:rsidRDefault="008D0D89" w:rsidP="008B24F8">
            <w:pPr>
              <w:spacing w:after="0" w:line="240" w:lineRule="auto"/>
              <w:ind w:left="-20" w:right="-86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3C5DE4" w:rsidRPr="003C5DE4" w:rsidRDefault="002F001F" w:rsidP="008D0D89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14"/>
          <w:szCs w:val="14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ที่ดิน อาคารและอุปกรณ์</w:t>
      </w:r>
    </w:p>
    <w:p w:rsidR="008D0D89" w:rsidRPr="003C5DE4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การรับรู้และการวัดมูลค่า</w:t>
      </w:r>
    </w:p>
    <w:p w:rsidR="008D0D89" w:rsidRPr="003C5DE4" w:rsidRDefault="008D0D89" w:rsidP="008D0D89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14"/>
          <w:szCs w:val="14"/>
          <w:cs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:rsidR="008D0D89" w:rsidRPr="003C5DE4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วัดมูลค่าด้วย</w:t>
      </w:r>
      <w:r w:rsidRPr="00D55D3F">
        <w:rPr>
          <w:rFonts w:ascii="Angsana New" w:hAnsi="Angsana New" w:cs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</w:p>
    <w:p w:rsidR="008D0D89" w:rsidRPr="003C5DE4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Pr="00D55D3F" w:rsidRDefault="008D0D89" w:rsidP="008D0D8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ต้นทุนของการก่อสร้างสินทรัพย์ที่กิจการก่อสร้างเองรวมถึงต้นทุนของวัสดุ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55D3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การขนย้าย</w:t>
      </w:r>
      <w:r w:rsidRPr="00D55D3F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8"/>
          <w:sz w:val="30"/>
          <w:szCs w:val="30"/>
          <w:cs/>
        </w:rPr>
        <w:t>การ</w:t>
      </w:r>
      <w:r w:rsidRPr="00D55D3F">
        <w:rPr>
          <w:rFonts w:ascii="Angsana New" w:hAnsi="Angsana New" w:cs="Angsana New"/>
          <w:sz w:val="30"/>
          <w:szCs w:val="30"/>
          <w:cs/>
        </w:rPr>
        <w:t>บูรณะสถานที่ตั้งของสินทรัพย์และต้นทุนการกู้ยืม นอกจากนี้ต้นทุนอาจรวมถึงกำไรหรือขาดทุนจากการป้องกันความเสี่ยงกระแสเงินสดจากการซื้อที่ดิน อาคารและอุปกรณ์ที่เป็นเงินตราต่างประเทศ ซึ่งถูกโอนจาก</w:t>
      </w:r>
      <w:r w:rsidRPr="00D55D3F">
        <w:rPr>
          <w:rFonts w:ascii="Angsana New" w:hAnsi="Angsana New" w:cs="Angsana New"/>
          <w:sz w:val="30"/>
          <w:szCs w:val="30"/>
        </w:rPr>
        <w:t xml:space="preserve">       </w:t>
      </w:r>
      <w:r w:rsidRPr="00D55D3F">
        <w:rPr>
          <w:rFonts w:ascii="Angsana New" w:hAnsi="Angsana New" w:cs="Angsana New"/>
          <w:sz w:val="30"/>
          <w:szCs w:val="30"/>
          <w:cs/>
        </w:rPr>
        <w:t>กำไรขาดทุนเบ็ดเสร็จอื่น สำหรับเครื</w:t>
      </w:r>
      <w:r>
        <w:rPr>
          <w:rFonts w:ascii="Angsana New" w:hAnsi="Angsana New" w:cs="Angsana New"/>
          <w:sz w:val="30"/>
          <w:szCs w:val="30"/>
          <w:cs/>
        </w:rPr>
        <w:t>่องมือที่ควบคุมโดยลิขสิทธิ์ซอฟต์</w:t>
      </w:r>
      <w:r w:rsidRPr="00D55D3F">
        <w:rPr>
          <w:rFonts w:ascii="Angsana New" w:hAnsi="Angsana New" w:cs="Angsana New"/>
          <w:sz w:val="30"/>
          <w:szCs w:val="30"/>
          <w:cs/>
        </w:rPr>
        <w:t>แวร์ซึ่งไม่สามารถทำงานได้โดยปราศจาก</w:t>
      </w:r>
      <w:r w:rsidRPr="00D55D3F">
        <w:rPr>
          <w:rFonts w:ascii="Angsana New" w:hAnsi="Angsana New" w:cs="Angsana New"/>
          <w:sz w:val="30"/>
          <w:szCs w:val="30"/>
        </w:rPr>
        <w:t xml:space="preserve">   </w:t>
      </w:r>
      <w:r>
        <w:rPr>
          <w:rFonts w:ascii="Angsana New" w:hAnsi="Angsana New" w:cs="Angsana New"/>
          <w:sz w:val="30"/>
          <w:szCs w:val="30"/>
          <w:cs/>
        </w:rPr>
        <w:t>ลิขสิทธิ์ซอฟต์</w:t>
      </w:r>
      <w:r w:rsidRPr="00D55D3F">
        <w:rPr>
          <w:rFonts w:ascii="Angsana New" w:hAnsi="Angsana New" w:cs="Angsana New"/>
          <w:sz w:val="30"/>
          <w:szCs w:val="30"/>
          <w:cs/>
        </w:rPr>
        <w:t>แวร์นั้นให้</w:t>
      </w:r>
      <w:r>
        <w:rPr>
          <w:rFonts w:ascii="Angsana New" w:hAnsi="Angsana New" w:cs="Angsana New"/>
          <w:sz w:val="30"/>
          <w:szCs w:val="30"/>
          <w:cs/>
        </w:rPr>
        <w:t>ถือว่าลิขสิทธิ์ซอฟต์</w:t>
      </w:r>
      <w:r w:rsidRPr="00D55D3F">
        <w:rPr>
          <w:rFonts w:ascii="Angsana New" w:hAnsi="Angsana New" w:cs="Angsana New"/>
          <w:sz w:val="30"/>
          <w:szCs w:val="30"/>
          <w:cs/>
        </w:rPr>
        <w:t>แวร์ดังกล่าวเป็นส่วนหนึ่งของอุปกรณ์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</w:p>
    <w:p w:rsidR="008D0D89" w:rsidRPr="003C5DE4" w:rsidRDefault="008D0D89" w:rsidP="008D0D8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  <w:lang w:eastAsia="en-GB"/>
        </w:rPr>
      </w:pPr>
    </w:p>
    <w:p w:rsidR="008D0D89" w:rsidRPr="0029791F" w:rsidRDefault="008D0D89" w:rsidP="008D0D8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en-GB"/>
        </w:rPr>
      </w:pPr>
      <w:r w:rsidRPr="00D55D3F">
        <w:rPr>
          <w:rFonts w:ascii="Angsana New" w:hAnsi="Angsana New" w:cs="Angsana New"/>
          <w:sz w:val="30"/>
          <w:szCs w:val="30"/>
          <w:cs/>
          <w:lang w:eastAsia="en-GB"/>
        </w:rPr>
        <w:t>ส่วนประกอบของรายการที่ดิน</w:t>
      </w:r>
      <w:r w:rsidRPr="00D55D3F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  <w:lang w:eastAsia="en-GB"/>
        </w:rPr>
        <w:t>อาคาร</w:t>
      </w:r>
      <w:r w:rsidRPr="00D55D3F">
        <w:rPr>
          <w:rFonts w:ascii="Angsana New" w:hAnsi="Angsana New" w:cs="Angsana New"/>
          <w:sz w:val="30"/>
          <w:szCs w:val="30"/>
          <w:lang w:eastAsia="en-GB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D55D3F">
        <w:rPr>
          <w:rFonts w:ascii="Angsana New" w:hAnsi="Angsana New" w:cs="Angsana New"/>
          <w:sz w:val="30"/>
          <w:szCs w:val="30"/>
          <w:lang w:eastAsia="en-GB"/>
        </w:rPr>
        <w:t xml:space="preserve"> </w:t>
      </w:r>
    </w:p>
    <w:p w:rsidR="008D0D89" w:rsidRPr="003C5DE4" w:rsidRDefault="008D0D89" w:rsidP="008D0D89">
      <w:pPr>
        <w:pStyle w:val="Default"/>
        <w:spacing w:after="0" w:line="240" w:lineRule="auto"/>
        <w:jc w:val="thaiDistribute"/>
        <w:rPr>
          <w:rFonts w:ascii="Angsana New" w:hAnsi="Angsana New" w:cs="Angsana New"/>
          <w:color w:val="auto"/>
          <w:sz w:val="14"/>
          <w:szCs w:val="14"/>
        </w:rPr>
      </w:pPr>
    </w:p>
    <w:p w:rsidR="008D0D89" w:rsidRPr="00D55D3F" w:rsidRDefault="008D0D89" w:rsidP="008D0D89">
      <w:pPr>
        <w:pStyle w:val="Default"/>
        <w:spacing w:after="0" w:line="240" w:lineRule="auto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D55D3F">
        <w:rPr>
          <w:rFonts w:ascii="Angsana New" w:hAnsi="Angsana New" w:cs="Angsana New"/>
          <w:color w:val="auto"/>
          <w:sz w:val="30"/>
          <w:szCs w:val="30"/>
          <w:cs/>
        </w:rPr>
        <w:lastRenderedPageBreak/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</w:t>
      </w:r>
      <w:r>
        <w:rPr>
          <w:rFonts w:ascii="Angsana New" w:hAnsi="Angsana New" w:cs="Angsana New" w:hint="cs"/>
          <w:color w:val="auto"/>
          <w:sz w:val="30"/>
          <w:szCs w:val="30"/>
          <w:cs/>
        </w:rPr>
        <w:t>สุทธิ</w:t>
      </w:r>
      <w:r w:rsidRPr="00D55D3F">
        <w:rPr>
          <w:rFonts w:ascii="Angsana New" w:hAnsi="Angsana New" w:cs="Angsana New"/>
          <w:color w:val="auto"/>
          <w:sz w:val="30"/>
          <w:szCs w:val="30"/>
          <w:cs/>
        </w:rPr>
        <w:t>ในกำไรหรือขาดทุน</w:t>
      </w:r>
    </w:p>
    <w:p w:rsidR="008D0D89" w:rsidRPr="00D55D3F" w:rsidRDefault="008D0D89" w:rsidP="008D0D89">
      <w:pPr>
        <w:tabs>
          <w:tab w:val="left" w:pos="540"/>
        </w:tabs>
        <w:spacing w:after="0" w:line="240" w:lineRule="auto"/>
        <w:ind w:firstLine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:rsidR="008D0D89" w:rsidRPr="0090364A" w:rsidRDefault="008D0D89" w:rsidP="008D0D89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</w:rPr>
      </w:pPr>
    </w:p>
    <w:p w:rsidR="008D0D89" w:rsidRPr="00D55D3F" w:rsidRDefault="008D0D89" w:rsidP="008D0D89">
      <w:pPr>
        <w:pStyle w:val="Default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</w:pP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อาคารและอุปกรณ์ 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</w:rPr>
        <w:t xml:space="preserve"> </w:t>
      </w:r>
      <w:r w:rsidRPr="00D55D3F">
        <w:rPr>
          <w:rFonts w:ascii="Angsana New" w:eastAsia="Times New Roman" w:hAnsi="Angsana New" w:cs="Angsana New"/>
          <w:color w:val="auto"/>
          <w:spacing w:val="-4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:rsidR="0097035B" w:rsidRDefault="0097035B">
      <w:pPr>
        <w:spacing w:after="0" w:line="240" w:lineRule="auto"/>
        <w:rPr>
          <w:rFonts w:ascii="Angsana New" w:hAnsi="Angsana New" w:cs="Angsana New"/>
          <w:i/>
          <w:iCs/>
          <w:cs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ค่าเสื่อมราคา</w:t>
      </w:r>
    </w:p>
    <w:p w:rsidR="008D0D89" w:rsidRPr="0090364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pacing w:val="10"/>
          <w:sz w:val="30"/>
          <w:szCs w:val="30"/>
        </w:rPr>
      </w:pPr>
      <w:r w:rsidRPr="00D55D3F">
        <w:rPr>
          <w:rFonts w:ascii="Angsana New" w:hAnsi="Angsana New" w:cs="Angsana New"/>
          <w:spacing w:val="10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D55D3F">
        <w:rPr>
          <w:rFonts w:ascii="Angsana New" w:hAnsi="Angsana New" w:cs="Angsana New"/>
          <w:spacing w:val="10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10"/>
          <w:sz w:val="30"/>
          <w:szCs w:val="30"/>
          <w:cs/>
        </w:rPr>
        <w:t xml:space="preserve">หักด้วยมูลค่าคงเหลือของสินทรัพย์ </w:t>
      </w:r>
    </w:p>
    <w:p w:rsidR="008D0D89" w:rsidRPr="0090364A" w:rsidRDefault="008D0D89" w:rsidP="008D0D89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8D0D89" w:rsidRPr="004F6D6D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F6D6D">
        <w:rPr>
          <w:rFonts w:ascii="Angsana New" w:hAnsi="Angsana New" w:cs="Angsana New"/>
          <w:sz w:val="30"/>
          <w:szCs w:val="30"/>
          <w:cs/>
        </w:rPr>
        <w:t>ค่าเสื่อมราคาบันทึกเป็นค่าใช้จ่ายในกำไรหรือขาดทุน ตามเกณฑ์อายุการใช้งานโดยประมาณของสินทรัพย์แต่ละรายการ</w:t>
      </w:r>
      <w:r w:rsidRPr="004F6D6D">
        <w:rPr>
          <w:rFonts w:ascii="Angsana New" w:hAnsi="Angsana New" w:cs="Angsana New"/>
          <w:sz w:val="30"/>
          <w:szCs w:val="30"/>
        </w:rPr>
        <w:t xml:space="preserve"> 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อาคารและอุปกรณ์ที่ซื้อหรือได้มาก่อนปี </w:t>
      </w:r>
      <w:r w:rsidRPr="004F6D6D">
        <w:rPr>
          <w:rFonts w:ascii="Angsana New" w:hAnsi="Angsana New" w:cs="Angsana New"/>
          <w:sz w:val="30"/>
          <w:szCs w:val="30"/>
        </w:rPr>
        <w:t>2544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 คำนวณค่าเสื่อมราคาโดยวิธีเส้นตรง ส่วนอุปกรณ์ที่ซื้อหรือได้มาตั้งแต่วันที่ </w:t>
      </w:r>
      <w:r w:rsidRPr="004F6D6D">
        <w:rPr>
          <w:rFonts w:ascii="Angsana New" w:hAnsi="Angsana New" w:cs="Angsana New"/>
          <w:sz w:val="30"/>
          <w:szCs w:val="30"/>
        </w:rPr>
        <w:t>1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4F6D6D">
        <w:rPr>
          <w:rFonts w:ascii="Angsana New" w:hAnsi="Angsana New" w:cs="Angsana New"/>
          <w:sz w:val="30"/>
          <w:szCs w:val="30"/>
        </w:rPr>
        <w:t>2544</w:t>
      </w:r>
      <w:r w:rsidRPr="004F6D6D">
        <w:rPr>
          <w:rFonts w:ascii="Angsana New" w:hAnsi="Angsana New" w:cs="Angsana New"/>
          <w:sz w:val="30"/>
          <w:szCs w:val="30"/>
          <w:cs/>
        </w:rPr>
        <w:t xml:space="preserve"> คำนวณค่าเสื่อมราคาโดยวิธีผลรวมจำนวนปี  ประมาณการอายุการให้ประโยชน์ของสินทรัพย์แสดงได้ดังนี</w:t>
      </w:r>
      <w:r w:rsidRPr="004F6D6D">
        <w:rPr>
          <w:rFonts w:ascii="Angsana New" w:hAnsi="Angsana New" w:cs="Angsana New" w:hint="cs"/>
          <w:sz w:val="30"/>
          <w:szCs w:val="30"/>
          <w:cs/>
        </w:rPr>
        <w:t>้</w:t>
      </w:r>
    </w:p>
    <w:p w:rsidR="008D0D89" w:rsidRPr="0090364A" w:rsidRDefault="008D0D89" w:rsidP="008D0D89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spacing w:val="10"/>
        </w:rPr>
      </w:pPr>
    </w:p>
    <w:tbl>
      <w:tblPr>
        <w:tblW w:w="77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70"/>
        <w:gridCol w:w="1842"/>
        <w:gridCol w:w="284"/>
      </w:tblGrid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</w:rPr>
              <w:br w:type="page"/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842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lastRenderedPageBreak/>
              <w:t>ส่วนปรับปรุงสิทธิการเช่า</w:t>
            </w:r>
          </w:p>
        </w:tc>
        <w:tc>
          <w:tcPr>
            <w:tcW w:w="1842" w:type="dxa"/>
          </w:tcPr>
          <w:p w:rsidR="008D0D89" w:rsidRPr="00F94A31" w:rsidRDefault="005433F1" w:rsidP="005433F1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10 - </w:t>
            </w:r>
            <w:r w:rsidR="008D0D89" w:rsidRPr="00EF5FC2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1842" w:type="dxa"/>
          </w:tcPr>
          <w:p w:rsidR="008D0D89" w:rsidRPr="00EF5FC2" w:rsidRDefault="00A74B1E" w:rsidP="00BC4D4B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8D0D8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C4D4B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8D0D89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ส่วนปรับปรุงอาคารและสิ่งปลูกสร้าง</w:t>
            </w:r>
          </w:p>
        </w:tc>
        <w:tc>
          <w:tcPr>
            <w:tcW w:w="1842" w:type="dxa"/>
          </w:tcPr>
          <w:p w:rsidR="008D0D89" w:rsidRPr="00F94A31" w:rsidRDefault="008D0D89" w:rsidP="005433F1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5433F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อุปกรณ์ระบบสารสนเทศ</w:t>
            </w:r>
          </w:p>
        </w:tc>
        <w:tc>
          <w:tcPr>
            <w:tcW w:w="1842" w:type="dxa"/>
          </w:tcPr>
          <w:p w:rsidR="008D0D89" w:rsidRPr="00F94A31" w:rsidRDefault="008D0D89" w:rsidP="005433F1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433F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BC4D4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BC4D4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อุปกรณ์ระบบงานอาคาร</w:t>
            </w:r>
          </w:p>
        </w:tc>
        <w:tc>
          <w:tcPr>
            <w:tcW w:w="1842" w:type="dxa"/>
          </w:tcPr>
          <w:p w:rsidR="008D0D89" w:rsidRPr="00F94A31" w:rsidRDefault="00BC4D4B" w:rsidP="005433F1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433F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8D0D89"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0D89" w:rsidRPr="00F94A3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เครื่องตกแต่ง</w:t>
            </w:r>
            <w:r w:rsidRPr="00F94A31">
              <w:rPr>
                <w:rFonts w:ascii="Angsana New" w:hAnsi="Angsana New" w:cs="Angsana New"/>
                <w:lang w:val="en-US"/>
              </w:rPr>
              <w:t xml:space="preserve"> </w:t>
            </w:r>
            <w:r w:rsidRPr="00F94A31">
              <w:rPr>
                <w:rFonts w:ascii="Angsana New" w:hAnsi="Angsana New" w:cs="Angsana New"/>
                <w:cs/>
                <w:lang w:val="en-US"/>
              </w:rPr>
              <w:t>ติดตั้งและอุปกรณ์สำนักงาน</w:t>
            </w:r>
          </w:p>
        </w:tc>
        <w:tc>
          <w:tcPr>
            <w:tcW w:w="1842" w:type="dxa"/>
          </w:tcPr>
          <w:p w:rsidR="008D0D89" w:rsidRPr="00F94A31" w:rsidRDefault="00BC4D4B" w:rsidP="005433F1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5433F1">
              <w:rPr>
                <w:rFonts w:ascii="Angsana New" w:hAnsi="Angsana New" w:cs="Angsana New"/>
                <w:sz w:val="30"/>
                <w:szCs w:val="30"/>
              </w:rPr>
              <w:t xml:space="preserve"> -</w:t>
            </w:r>
            <w:r w:rsidR="008D0D89"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0D89" w:rsidRPr="00F94A31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670" w:type="dxa"/>
          </w:tcPr>
          <w:p w:rsidR="008D0D89" w:rsidRPr="00F94A31" w:rsidRDefault="008D0D89" w:rsidP="00487BD1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6" w:right="-25"/>
              <w:rPr>
                <w:rFonts w:ascii="Angsana New" w:hAnsi="Angsana New" w:cs="Angsana New"/>
                <w:lang w:val="en-US"/>
              </w:rPr>
            </w:pPr>
            <w:r w:rsidRPr="00F94A31">
              <w:rPr>
                <w:rFonts w:ascii="Angsana New" w:hAnsi="Angsana New" w:cs="Angsana New"/>
                <w:cs/>
                <w:lang w:val="en-US"/>
              </w:rPr>
              <w:t>ยานพาหนะ</w:t>
            </w:r>
          </w:p>
        </w:tc>
        <w:tc>
          <w:tcPr>
            <w:tcW w:w="1842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:rsidR="008D0D89" w:rsidRPr="00F94A31" w:rsidRDefault="008D0D89" w:rsidP="008B24F8">
            <w:pPr>
              <w:tabs>
                <w:tab w:val="left" w:pos="639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8D0D89" w:rsidRPr="0090364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:rsidR="008D0D89" w:rsidRPr="0090364A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</w:rPr>
      </w:pPr>
    </w:p>
    <w:p w:rsidR="008D0D89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8D0D89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3C5DE4" w:rsidRDefault="008D0D89" w:rsidP="008D0D89">
      <w:pPr>
        <w:pStyle w:val="BodyText"/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  <w:r w:rsidR="003C5DE4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สิทธิการเช่า</w:t>
      </w:r>
    </w:p>
    <w:p w:rsidR="008D0D89" w:rsidRPr="0036738F" w:rsidRDefault="008D0D89" w:rsidP="008D0D89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</w:rPr>
      </w:pPr>
      <w:r w:rsidRPr="00D55D3F">
        <w:rPr>
          <w:rFonts w:ascii="Angsana New" w:hAnsi="Angsana New" w:cs="Angsana New"/>
          <w:sz w:val="24"/>
          <w:szCs w:val="24"/>
          <w:cs/>
        </w:rPr>
        <w:tab/>
      </w:r>
    </w:p>
    <w:p w:rsidR="008D0D89" w:rsidRPr="00D55D3F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สิทธิการเช่า</w:t>
      </w:r>
      <w:r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Pr="00D55D3F">
        <w:rPr>
          <w:rFonts w:ascii="Angsana New" w:hAnsi="Angsana New" w:cs="Angsana New"/>
          <w:sz w:val="30"/>
          <w:szCs w:val="30"/>
          <w:cs/>
        </w:rPr>
        <w:t>ด้วยราคาทุนหักค่าตัดจำหน่ายสะสมและขาดทุนจากการด้อยค่าสะสม</w:t>
      </w:r>
    </w:p>
    <w:p w:rsidR="008D0D89" w:rsidRPr="00D42AE1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8D0D89" w:rsidRDefault="008D0D89" w:rsidP="008D0D89">
      <w:pPr>
        <w:pStyle w:val="BodyText"/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:rsidR="008D0D89" w:rsidRPr="00D42AE1" w:rsidRDefault="008D0D89" w:rsidP="008D0D89">
      <w:pPr>
        <w:pStyle w:val="BodyText"/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:rsidR="0097035B" w:rsidRDefault="008D0D89" w:rsidP="003C5DE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สิทธิการเช่าตัดบัญชีเป็นค่าใช้จ่ายในกำไรหรือขาดทุน คำนวณโดยวิธีเส้นตรงตามระยะเวลาของสัญญาเช่า </w:t>
      </w:r>
      <w:r w:rsidR="003C5DE4">
        <w:rPr>
          <w:rFonts w:ascii="Angsana New" w:hAnsi="Angsana New" w:cs="Angsana New"/>
          <w:sz w:val="30"/>
          <w:szCs w:val="30"/>
          <w:cs/>
        </w:rPr>
        <w:br/>
      </w:r>
      <w:r w:rsidRPr="00D55D3F">
        <w:rPr>
          <w:rFonts w:ascii="Angsana New" w:hAnsi="Angsana New" w:cs="Angsana New"/>
          <w:sz w:val="30"/>
          <w:szCs w:val="30"/>
          <w:cs/>
        </w:rPr>
        <w:t xml:space="preserve">โดยสัญญาเช่ามีระยะเวลา </w:t>
      </w:r>
      <w:r w:rsidR="005C2D75">
        <w:rPr>
          <w:rFonts w:ascii="Angsana New" w:hAnsi="Angsana New" w:cs="Angsana New"/>
          <w:sz w:val="30"/>
          <w:szCs w:val="30"/>
        </w:rPr>
        <w:t>1</w:t>
      </w:r>
      <w:r w:rsidR="0027678D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- 30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ป</w:t>
      </w:r>
      <w:r>
        <w:rPr>
          <w:rFonts w:ascii="Angsana New" w:hAnsi="Angsana New" w:cs="Angsana New" w:hint="cs"/>
          <w:sz w:val="30"/>
          <w:szCs w:val="30"/>
          <w:cs/>
        </w:rPr>
        <w:t>ี</w:t>
      </w:r>
    </w:p>
    <w:p w:rsidR="003C5DE4" w:rsidRDefault="003C5DE4" w:rsidP="003C5DE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2F001F" w:rsidRPr="003C5DE4" w:rsidRDefault="0097035B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 </w:t>
      </w:r>
      <w:r w:rsidR="003C5DE4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สิทธิการใช้สินทรัพย์</w:t>
      </w:r>
    </w:p>
    <w:p w:rsidR="002F001F" w:rsidRPr="00021BC8" w:rsidRDefault="002F001F" w:rsidP="002F001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  <w:cs/>
        </w:rPr>
      </w:pPr>
    </w:p>
    <w:p w:rsidR="002F001F" w:rsidRPr="00021BC8" w:rsidRDefault="003C5DE4" w:rsidP="003C5DE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สิทธิการใช้สินทรัพย์</w:t>
      </w:r>
      <w:r w:rsidR="002F001F">
        <w:rPr>
          <w:rFonts w:ascii="Angsana New" w:hAnsi="Angsana New" w:cs="Angsana New" w:hint="cs"/>
          <w:sz w:val="30"/>
          <w:szCs w:val="30"/>
          <w:cs/>
        </w:rPr>
        <w:t>วัดมูลค่า</w:t>
      </w:r>
      <w:r w:rsidR="002F001F" w:rsidRPr="00D55D3F">
        <w:rPr>
          <w:rFonts w:ascii="Angsana New" w:hAnsi="Angsana New" w:cs="Angsana New"/>
          <w:sz w:val="30"/>
          <w:szCs w:val="30"/>
          <w:cs/>
        </w:rPr>
        <w:t>ด้วยราคาทุนหักค่าตัดจำหน่ายสะสมและขาดทุนจากการด้อยค่าสะสม</w:t>
      </w:r>
      <w:r w:rsidR="00021BC8">
        <w:rPr>
          <w:rFonts w:ascii="Angsana New" w:hAnsi="Angsana New" w:cs="Angsana New"/>
          <w:sz w:val="30"/>
          <w:szCs w:val="30"/>
        </w:rPr>
        <w:t xml:space="preserve"> </w:t>
      </w:r>
    </w:p>
    <w:p w:rsidR="002F001F" w:rsidRPr="00D42AE1" w:rsidRDefault="002F001F" w:rsidP="002F001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2F001F" w:rsidRDefault="002F001F" w:rsidP="002F001F">
      <w:pPr>
        <w:pStyle w:val="BodyText"/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ค่าตัดจำหน่าย</w:t>
      </w:r>
    </w:p>
    <w:p w:rsidR="002F001F" w:rsidRPr="00D42AE1" w:rsidRDefault="002F001F" w:rsidP="002F001F">
      <w:pPr>
        <w:pStyle w:val="BodyText"/>
        <w:spacing w:after="0" w:line="240" w:lineRule="auto"/>
        <w:ind w:right="-25" w:firstLine="540"/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:rsidR="002F001F" w:rsidRDefault="00D65A41" w:rsidP="002F001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สิทธิการใช้สินทรัพย์</w:t>
      </w:r>
      <w:r w:rsidR="005433F1">
        <w:rPr>
          <w:rFonts w:ascii="Angsana New" w:hAnsi="Angsana New" w:cs="Angsana New" w:hint="cs"/>
          <w:sz w:val="30"/>
          <w:szCs w:val="30"/>
          <w:cs/>
        </w:rPr>
        <w:t>ตัดบัญชี</w:t>
      </w:r>
      <w:r w:rsidR="002F001F" w:rsidRPr="00D55D3F">
        <w:rPr>
          <w:rFonts w:ascii="Angsana New" w:hAnsi="Angsana New" w:cs="Angsana New"/>
          <w:sz w:val="30"/>
          <w:szCs w:val="30"/>
          <w:cs/>
        </w:rPr>
        <w:t>เป็นค่าใช้จ่ายในกำไรหรือขาดทุน คำนวณโดยวิ</w:t>
      </w:r>
      <w:r w:rsidR="005C2D75">
        <w:rPr>
          <w:rFonts w:ascii="Angsana New" w:hAnsi="Angsana New" w:cs="Angsana New"/>
          <w:sz w:val="30"/>
          <w:szCs w:val="30"/>
          <w:cs/>
        </w:rPr>
        <w:t>ธีเส้นตรงตามระยะเวลาของสัญญา โดยสัญญา</w:t>
      </w:r>
      <w:r w:rsidR="002F001F" w:rsidRPr="00D55D3F">
        <w:rPr>
          <w:rFonts w:ascii="Angsana New" w:hAnsi="Angsana New" w:cs="Angsana New"/>
          <w:sz w:val="30"/>
          <w:szCs w:val="30"/>
          <w:cs/>
        </w:rPr>
        <w:t xml:space="preserve">มีระยะเวลา </w:t>
      </w:r>
      <w:r w:rsidR="0027678D">
        <w:rPr>
          <w:rFonts w:ascii="Angsana New" w:hAnsi="Angsana New" w:cs="Angsana New"/>
          <w:sz w:val="30"/>
          <w:szCs w:val="30"/>
        </w:rPr>
        <w:t>13</w:t>
      </w:r>
      <w:r w:rsidR="002F001F">
        <w:rPr>
          <w:rFonts w:ascii="Angsana New" w:hAnsi="Angsana New" w:cs="Angsana New"/>
          <w:sz w:val="30"/>
          <w:szCs w:val="30"/>
        </w:rPr>
        <w:t xml:space="preserve"> - 30</w:t>
      </w:r>
      <w:r w:rsidR="002F001F" w:rsidRPr="00D55D3F">
        <w:rPr>
          <w:rFonts w:ascii="Angsana New" w:hAnsi="Angsana New" w:cs="Angsana New"/>
          <w:sz w:val="30"/>
          <w:szCs w:val="30"/>
        </w:rPr>
        <w:t xml:space="preserve"> </w:t>
      </w:r>
      <w:r w:rsidR="002F001F">
        <w:rPr>
          <w:rFonts w:ascii="Angsana New" w:hAnsi="Angsana New" w:cs="Angsana New"/>
          <w:sz w:val="30"/>
          <w:szCs w:val="30"/>
          <w:cs/>
        </w:rPr>
        <w:t>ป</w:t>
      </w:r>
      <w:r w:rsidR="002F001F">
        <w:rPr>
          <w:rFonts w:ascii="Angsana New" w:hAnsi="Angsana New" w:cs="Angsana New" w:hint="cs"/>
          <w:sz w:val="30"/>
          <w:szCs w:val="30"/>
          <w:cs/>
        </w:rPr>
        <w:t>ี</w:t>
      </w:r>
    </w:p>
    <w:p w:rsidR="002F001F" w:rsidRDefault="002F001F" w:rsidP="008D0D89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สินทรัพย์ไม่มีตัวตน</w:t>
      </w:r>
    </w:p>
    <w:p w:rsidR="008D0D89" w:rsidRPr="00D42AE1" w:rsidRDefault="008D0D89" w:rsidP="008D0D89">
      <w:pPr>
        <w:spacing w:after="0" w:line="240" w:lineRule="auto"/>
        <w:ind w:right="-25"/>
        <w:jc w:val="thaiDistribute"/>
        <w:rPr>
          <w:rFonts w:ascii="Angsana New" w:hAnsi="Angsana New" w:cs="Angsana New"/>
          <w:sz w:val="22"/>
          <w:szCs w:val="22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</w:p>
    <w:p w:rsidR="008D0D89" w:rsidRPr="0097035B" w:rsidRDefault="008D0D89" w:rsidP="008D0D89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5D43A3" w:rsidRDefault="008D0D89" w:rsidP="008D0D89">
      <w:pPr>
        <w:pStyle w:val="BodyText"/>
        <w:tabs>
          <w:tab w:val="left" w:pos="540"/>
        </w:tabs>
        <w:spacing w:after="0" w:line="240" w:lineRule="auto"/>
        <w:ind w:left="547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D55D3F">
        <w:rPr>
          <w:rFonts w:ascii="Angsana New" w:hAnsi="Angsana New" w:cs="Angsana New"/>
          <w:spacing w:val="-6"/>
          <w:sz w:val="30"/>
          <w:szCs w:val="30"/>
          <w:cs/>
        </w:rPr>
        <w:lastRenderedPageBreak/>
        <w:t>ค่าความนิยมที่เกิดจากการซื้อกิจการของบริษัทย่อยรับรู้ในสินทรัพย์ไม่มีตัวตน ค่าความนิยมถูกวัดมูลค่า ณ วันที่ซื้อ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</w:t>
      </w:r>
      <w:r w:rsidRPr="00D55D3F">
        <w:rPr>
          <w:rFonts w:ascii="Angsana New" w:hAnsi="Angsana New" w:cs="Angsana New"/>
          <w:sz w:val="30"/>
          <w:szCs w:val="30"/>
          <w:cs/>
        </w:rPr>
        <w:t>ผู้ถูกซื้อ</w:t>
      </w:r>
      <w:r w:rsidRPr="00D55D3F">
        <w:rPr>
          <w:rFonts w:ascii="Angsana New" w:hAnsi="Angsana New" w:cs="Angsana New"/>
          <w:spacing w:val="-8"/>
          <w:sz w:val="30"/>
          <w:szCs w:val="30"/>
          <w:cs/>
        </w:rPr>
        <w:t xml:space="preserve">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 </w:t>
      </w:r>
      <w:r>
        <w:rPr>
          <w:rFonts w:ascii="Angsana New" w:hAnsi="Angsana New" w:cs="Angsana New"/>
          <w:spacing w:val="6"/>
          <w:sz w:val="30"/>
          <w:szCs w:val="30"/>
          <w:cs/>
        </w:rPr>
        <w:t xml:space="preserve">สำหรับตราสารทุน </w:t>
      </w:r>
      <w:r>
        <w:rPr>
          <w:rFonts w:ascii="Angsana New" w:hAnsi="Angsana New" w:cs="Angsana New"/>
          <w:spacing w:val="6"/>
          <w:sz w:val="30"/>
          <w:szCs w:val="30"/>
        </w:rPr>
        <w:t>-</w:t>
      </w:r>
      <w:r w:rsidRPr="00D55D3F">
        <w:rPr>
          <w:rFonts w:ascii="Angsana New" w:hAnsi="Angsana New" w:cs="Angsana New"/>
          <w:spacing w:val="6"/>
          <w:sz w:val="30"/>
          <w:szCs w:val="30"/>
          <w:cs/>
        </w:rPr>
        <w:t xml:space="preserve"> การบัญชีด้านผู้ลงทุน</w:t>
      </w:r>
      <w:r w:rsidRPr="00D55D3F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6"/>
          <w:sz w:val="30"/>
          <w:szCs w:val="30"/>
          <w:cs/>
        </w:rPr>
        <w:t>มูลค่าตามบัญชีของค่าความนิยมให้รวมอยู่ในมูลค่าตามบัญชีของเงิน</w:t>
      </w:r>
      <w:r w:rsidRPr="00D55D3F">
        <w:rPr>
          <w:rFonts w:ascii="Angsana New" w:hAnsi="Angsana New" w:cs="Angsana New"/>
          <w:sz w:val="30"/>
          <w:szCs w:val="30"/>
          <w:cs/>
        </w:rPr>
        <w:t>ลงทุน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และผล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ขาดทุนจากการด้อยค่าในเงินลงทุนต้องไม่ถูกปันส่วนให้สินทรัพย์ใด</w:t>
      </w:r>
      <w:r w:rsidRPr="00D55D3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ๆ</w:t>
      </w:r>
      <w:r w:rsidRPr="00D55D3F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4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:rsidR="008D0D89" w:rsidRPr="0097035B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</w:rPr>
      </w:pPr>
    </w:p>
    <w:p w:rsidR="008D0D89" w:rsidRPr="00D55D3F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สินทรัพย์ไม่มีตัวตนอื่น</w:t>
      </w: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ๆ</w:t>
      </w:r>
    </w:p>
    <w:p w:rsidR="008D0D89" w:rsidRPr="0097035B" w:rsidRDefault="008D0D89" w:rsidP="008D0D89">
      <w:pPr>
        <w:pStyle w:val="BodyText"/>
        <w:tabs>
          <w:tab w:val="left" w:pos="540"/>
          <w:tab w:val="left" w:pos="1665"/>
        </w:tabs>
        <w:spacing w:after="0" w:line="240" w:lineRule="auto"/>
        <w:ind w:left="540"/>
        <w:jc w:val="both"/>
        <w:rPr>
          <w:rFonts w:ascii="Angsana New" w:hAnsi="Angsana New" w:cs="Angsana New"/>
          <w:sz w:val="18"/>
          <w:szCs w:val="18"/>
        </w:rPr>
      </w:pPr>
      <w:r w:rsidRPr="00D55D3F">
        <w:rPr>
          <w:rFonts w:ascii="Angsana New" w:hAnsi="Angsana New" w:cs="Angsana New"/>
          <w:sz w:val="30"/>
          <w:szCs w:val="30"/>
        </w:rPr>
        <w:tab/>
      </w:r>
    </w:p>
    <w:p w:rsidR="008D0D89" w:rsidRPr="00D55D3F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แสดงในราคาทุนหักค่าตัดจำหน่ายสะสมและขาดทุนจากการด้อยค่าสะสม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</w:p>
    <w:p w:rsidR="008D0D89" w:rsidRPr="0097035B" w:rsidRDefault="008D0D89" w:rsidP="008D0D89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14"/>
          <w:szCs w:val="14"/>
        </w:rPr>
      </w:pPr>
    </w:p>
    <w:p w:rsidR="008D0D89" w:rsidRPr="00D55D3F" w:rsidRDefault="008D0D89" w:rsidP="008D0D89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:rsidR="008D0D89" w:rsidRPr="0097035B" w:rsidRDefault="008D0D89" w:rsidP="008D0D8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18"/>
          <w:szCs w:val="18"/>
        </w:rPr>
      </w:pPr>
    </w:p>
    <w:p w:rsidR="00021BC8" w:rsidRDefault="008D0D89" w:rsidP="003C5DE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D55D3F">
        <w:rPr>
          <w:rFonts w:ascii="Angsana New" w:eastAsia="Calibri" w:hAnsi="Angsana New" w:cs="Angsana New"/>
          <w:sz w:val="30"/>
          <w:szCs w:val="30"/>
          <w:cs/>
        </w:rPr>
        <w:t>โดยรวมเป็นสินทรัพย์ที่สามารถระบุได้ที่เกี่ยวข้องนั้น  ค่าใช้จ่ายอื่น รวมถึงค่าความนิยมและตราผลิตภัณฑ์ที่เกิดขึ้นภายใน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D55D3F">
        <w:rPr>
          <w:rFonts w:ascii="Angsana New" w:eastAsia="Calibri" w:hAnsi="Angsana New" w:cs="Angsana New"/>
          <w:sz w:val="30"/>
          <w:szCs w:val="30"/>
          <w:cs/>
        </w:rPr>
        <w:t>รับรู้ในกำไรหรือขาดทุนเมื่อเกิดขึ้น</w:t>
      </w:r>
    </w:p>
    <w:p w:rsidR="003C5DE4" w:rsidRDefault="003C5DE4" w:rsidP="003C5DE4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8D0D89" w:rsidRPr="00D55D3F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55D3F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ค่าตัดจำหน่าย </w:t>
      </w:r>
      <w:r w:rsidRPr="00D55D3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8D0D89" w:rsidRPr="00B979E3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8D0D89" w:rsidRPr="00D42AE1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ค่าตัดจำหน่ายคำนวณโดยนำ</w:t>
      </w:r>
      <w:r w:rsidRPr="00D42AE1">
        <w:rPr>
          <w:rFonts w:ascii="Angsana New" w:hAnsi="Angsana New" w:cs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:rsidR="008D0D89" w:rsidRPr="00B979E3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:rsidR="008D0D89" w:rsidRPr="00A75D95" w:rsidRDefault="008D0D89" w:rsidP="008D0D89">
      <w:pPr>
        <w:pStyle w:val="BodyText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490"/>
        <w:gridCol w:w="1980"/>
        <w:gridCol w:w="360"/>
      </w:tblGrid>
      <w:tr w:rsidR="008D0D89" w:rsidRPr="00F94A31" w:rsidTr="008B24F8">
        <w:tc>
          <w:tcPr>
            <w:tcW w:w="549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98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  <w:tc>
          <w:tcPr>
            <w:tcW w:w="36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49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ค่าลิขสิทธิ์ซอฟต์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198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8D0D89" w:rsidRPr="00F94A31" w:rsidTr="008B24F8">
        <w:tc>
          <w:tcPr>
            <w:tcW w:w="549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ค่าพัฒนาระบบรอตัดบัญชี</w:t>
            </w:r>
          </w:p>
        </w:tc>
        <w:tc>
          <w:tcPr>
            <w:tcW w:w="198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</w:rPr>
              <w:t xml:space="preserve">5 </w:t>
            </w: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F94A31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360" w:type="dxa"/>
          </w:tcPr>
          <w:p w:rsidR="008D0D89" w:rsidRPr="00F94A31" w:rsidRDefault="008D0D89" w:rsidP="00021BC8">
            <w:pPr>
              <w:tabs>
                <w:tab w:val="left" w:pos="45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:rsidR="002F001F" w:rsidRDefault="002F001F" w:rsidP="00021BC8">
      <w:pPr>
        <w:pStyle w:val="BodyText"/>
        <w:tabs>
          <w:tab w:val="left" w:pos="45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D0D89" w:rsidRDefault="008D0D89" w:rsidP="008D0D89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วิธีการตัดจำหน่าย 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D55D3F" w:rsidDel="00E44C55">
        <w:rPr>
          <w:rFonts w:ascii="Angsana New" w:hAnsi="Angsana New" w:cs="Angsana New"/>
          <w:sz w:val="30"/>
          <w:szCs w:val="30"/>
        </w:rPr>
        <w:t xml:space="preserve"> </w:t>
      </w:r>
    </w:p>
    <w:p w:rsidR="008D0D89" w:rsidRPr="00F91FD3" w:rsidRDefault="008D0D89" w:rsidP="008D0D89">
      <w:pPr>
        <w:pStyle w:val="BodyText"/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การด้อยค่า</w:t>
      </w:r>
    </w:p>
    <w:p w:rsidR="008D0D89" w:rsidRPr="00B979E3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ทุกวันที่ในรายงานว่ามีข้อบ่งชี้เรื่องการด้อยค่าหรือไม่</w:t>
      </w:r>
      <w:r w:rsidRPr="00D55D3F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D55D3F">
        <w:rPr>
          <w:rFonts w:ascii="Angsana New" w:hAnsi="Angsana New" w:cs="Angsana New"/>
          <w:sz w:val="30"/>
          <w:szCs w:val="30"/>
          <w:cs/>
        </w:rPr>
        <w:t>สำหรับค่าความนิยม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 xml:space="preserve">และสินทรัพย์ไม่มีตัวตนที่มีอายุการให้ประโยชน์ไม่ทราบแน่นอน หรือ ยังไม่พร้อมใช้งาน  จะประมาณมูลค่าที่คาดว่าจะได้รับคืนทุกปี ในช่วงเวลาเดียวกัน  </w:t>
      </w:r>
    </w:p>
    <w:p w:rsidR="008D0D89" w:rsidRPr="00B979E3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2"/>
          <w:sz w:val="16"/>
          <w:szCs w:val="16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55D3F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ขาดทุนจากการด้อยค่าบันทึกในกำไรหรือขาดทุน </w:t>
      </w:r>
    </w:p>
    <w:p w:rsidR="003C5DE4" w:rsidRDefault="003C5DE4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:rsidR="008D0D89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 ยอดขาดทุนซึ่งเคยบันทึกในส่วนของผู้ถือหุ้นจะถูกบันทึกในกำไรหรือขาดทุนโดยไม่ต้องปรับกับยอดสินทรัพย์ทางการเงินดังกล่าว  ยอดขาดทุนที่บันทึกในกำไรหรือขาดทุนเป็นผลต่างระหว่างราคาทุนที่ซื้อกับมูลค่ายุติธรรมในปัจจุบันของสินทรัพย์  หักขาดทุนจากการด้อยค่าของสินทรัพย์ทางการเงินนั้นๆ ซึ่งเคยรับรู้แล้วในกำไรหรือขาดทุน</w:t>
      </w:r>
    </w:p>
    <w:p w:rsidR="005C2D75" w:rsidRDefault="005C2D75">
      <w:pPr>
        <w:spacing w:after="0" w:line="240" w:lineRule="auto"/>
        <w:rPr>
          <w:rFonts w:ascii="Angsana New" w:hAnsi="Angsana New" w:cs="Angsana New"/>
          <w:iCs/>
          <w:sz w:val="30"/>
          <w:szCs w:val="30"/>
          <w:cs/>
        </w:rPr>
      </w:pPr>
    </w:p>
    <w:p w:rsidR="008D0D89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การคำนวณมูลค่าที่คาดว่าจะได้รับคืน</w:t>
      </w:r>
    </w:p>
    <w:p w:rsidR="008D0D89" w:rsidRPr="00B979E3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16"/>
          <w:szCs w:val="16"/>
        </w:rPr>
      </w:pPr>
    </w:p>
    <w:p w:rsidR="008D0D89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979E3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มูลค่าที่คาดว่าจะได้รับคืนของหลักทรัพย์ที่</w:t>
      </w:r>
      <w:r>
        <w:rPr>
          <w:rFonts w:ascii="Angsana New" w:hAnsi="Angsana New" w:cs="Angsana New"/>
          <w:sz w:val="30"/>
          <w:szCs w:val="30"/>
          <w:cs/>
        </w:rPr>
        <w:t>ถือไว้จนกว่าจะครบกำหนด</w:t>
      </w:r>
      <w:r w:rsidRPr="00B979E3">
        <w:rPr>
          <w:rFonts w:ascii="Angsana New" w:hAnsi="Angsana New" w:cs="Angsana New"/>
          <w:sz w:val="30"/>
          <w:szCs w:val="30"/>
          <w:cs/>
        </w:rPr>
        <w:t>ที่บันทึกโดยวิธีราคาทุนตัดจำหน่าย  คำนวณโดยการหามูลค่าปัจจุบันของประมาณการกระแสเงินสดที่จะได้รับในอนาคต คิ</w:t>
      </w:r>
      <w:r>
        <w:rPr>
          <w:rFonts w:ascii="Angsana New" w:hAnsi="Angsana New" w:cs="Angsana New"/>
          <w:sz w:val="30"/>
          <w:szCs w:val="30"/>
          <w:cs/>
        </w:rPr>
        <w:t>ดลดด้วยอัตราดอกเบี้ยที่แท้จริง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sz w:val="30"/>
          <w:szCs w:val="30"/>
          <w:cs/>
        </w:rPr>
        <w:t>มูลค่าที่คาดว่าจะได้รับในระยะเวลาอันสั้นจะไม่คิดลด</w:t>
      </w:r>
    </w:p>
    <w:p w:rsidR="008D0D89" w:rsidRPr="00875E68" w:rsidRDefault="008D0D89" w:rsidP="008D0D89">
      <w:pPr>
        <w:pStyle w:val="BodyText"/>
        <w:spacing w:after="0" w:line="240" w:lineRule="auto"/>
        <w:ind w:firstLine="540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D55D3F" w:rsidRDefault="008D0D89" w:rsidP="008D0D89">
      <w:pPr>
        <w:pStyle w:val="BodyText"/>
        <w:spacing w:after="0"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8D0D89" w:rsidRPr="005B6735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97035B" w:rsidRDefault="0097035B">
      <w:pPr>
        <w:spacing w:after="0" w:line="240" w:lineRule="auto"/>
        <w:rPr>
          <w:rFonts w:ascii="Angsana New" w:hAnsi="Angsana New" w:cs="Angsana New"/>
          <w:iCs/>
          <w:sz w:val="18"/>
          <w:szCs w:val="18"/>
          <w:cs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การกลับรายการด้อยค่า</w:t>
      </w:r>
    </w:p>
    <w:p w:rsidR="008D0D89" w:rsidRPr="005B6735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Pr="00DA290A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7"/>
          <w:sz w:val="30"/>
          <w:szCs w:val="30"/>
        </w:rPr>
      </w:pPr>
      <w:r w:rsidRPr="00DA290A">
        <w:rPr>
          <w:rFonts w:ascii="Angsana New" w:hAnsi="Angsana New" w:cs="Angsana New"/>
          <w:spacing w:val="-7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 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สำหรับสินทรัพย์ทางการเงินที่เป็นตราสารทุนที่จัดประเภทเป็นหลักทรัพย์เผื่อขาย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8D0D89" w:rsidRPr="005B6735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D55D3F" w:rsidDel="00B77C4C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8D0D89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A290A">
        <w:rPr>
          <w:rFonts w:ascii="Angsana New" w:hAnsi="Angsana New" w:cs="Angsana New"/>
          <w:spacing w:val="-4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8D0D89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4"/>
        </w:rPr>
      </w:pPr>
    </w:p>
    <w:p w:rsidR="003C5DE4" w:rsidRDefault="003C5DE4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4"/>
        </w:rPr>
      </w:pPr>
    </w:p>
    <w:p w:rsidR="003C5DE4" w:rsidRPr="0041101B" w:rsidRDefault="003C5DE4" w:rsidP="008D0D89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pacing w:val="4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หนี้สินที่มีภาระดอกเบี้ย</w:t>
      </w:r>
    </w:p>
    <w:p w:rsidR="008D0D89" w:rsidRPr="0041101B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หนี้สินที่มีภาระดอกเบี้ย</w:t>
      </w:r>
      <w:r>
        <w:rPr>
          <w:rFonts w:ascii="Angsana New" w:hAnsi="Angsana New" w:cs="Angsana New" w:hint="cs"/>
          <w:sz w:val="30"/>
          <w:szCs w:val="30"/>
          <w:cs/>
        </w:rPr>
        <w:t>แสดงในราคาทุน</w:t>
      </w:r>
    </w:p>
    <w:p w:rsidR="008D0D89" w:rsidRPr="0041101B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เจ้าหนี้การค้าและเจ้าหนี้อื่น</w:t>
      </w:r>
    </w:p>
    <w:p w:rsidR="008D0D89" w:rsidRPr="0041101B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5C2D75" w:rsidRDefault="008D0D89" w:rsidP="003C5DE4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เจ้าหนี้การค้าและเจ้าหนี้อื่นแสดงในราคาทุน</w:t>
      </w:r>
    </w:p>
    <w:p w:rsidR="003C5DE4" w:rsidRDefault="003C5DE4" w:rsidP="003C5DE4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D0D89" w:rsidRPr="003C5DE4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3C5DE4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ผลประโยชน์พนักงาน </w:t>
      </w:r>
    </w:p>
    <w:p w:rsidR="00583121" w:rsidRPr="00583121" w:rsidRDefault="00583121" w:rsidP="008D0D89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cs/>
        </w:rPr>
      </w:pPr>
    </w:p>
    <w:p w:rsidR="008D0D89" w:rsidRDefault="008D0D89" w:rsidP="008D0D89">
      <w:pPr>
        <w:shd w:val="clear" w:color="auto" w:fill="FFFFFF"/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โครงการสมทบเงิน</w:t>
      </w:r>
    </w:p>
    <w:p w:rsidR="008D0D89" w:rsidRPr="008E28EB" w:rsidRDefault="008D0D89" w:rsidP="008D0D89">
      <w:pPr>
        <w:shd w:val="clear" w:color="auto" w:fill="FFFFFF"/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Cs/>
        </w:rPr>
      </w:pPr>
    </w:p>
    <w:p w:rsidR="008D0D89" w:rsidRDefault="008D0D89" w:rsidP="008D0D89">
      <w:pPr>
        <w:shd w:val="clear" w:color="auto" w:fill="FFFFFF"/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55D3F">
        <w:rPr>
          <w:rFonts w:ascii="Angsana New" w:hAnsi="Angsana New" w:cs="Angsana New"/>
          <w:i/>
          <w:sz w:val="30"/>
          <w:szCs w:val="30"/>
          <w:cs/>
        </w:rPr>
        <w:t xml:space="preserve"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:rsidR="008D0D89" w:rsidRDefault="008D0D89" w:rsidP="008D0D89">
      <w:pPr>
        <w:shd w:val="clear" w:color="auto" w:fill="FFFFFF"/>
        <w:tabs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:rsidR="008D0D89" w:rsidRPr="00D55D3F" w:rsidRDefault="008D0D89" w:rsidP="008D0D89">
      <w:pPr>
        <w:shd w:val="clear" w:color="auto" w:fill="FFFFFF"/>
        <w:tabs>
          <w:tab w:val="left" w:pos="720"/>
        </w:tabs>
        <w:spacing w:after="0" w:line="240" w:lineRule="auto"/>
        <w:ind w:firstLine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:rsidR="008D0D89" w:rsidRPr="008E28EB" w:rsidRDefault="008D0D89" w:rsidP="008D0D89">
      <w:pPr>
        <w:spacing w:after="0" w:line="240" w:lineRule="auto"/>
        <w:ind w:left="540"/>
        <w:rPr>
          <w:rFonts w:ascii="Angsana New" w:hAnsi="Angsana New" w:cs="Angsana New"/>
          <w:i/>
          <w:sz w:val="18"/>
          <w:szCs w:val="18"/>
        </w:rPr>
      </w:pPr>
    </w:p>
    <w:p w:rsidR="008D0D89" w:rsidRDefault="008D0D89" w:rsidP="008D0D89">
      <w:pPr>
        <w:spacing w:after="0"/>
        <w:ind w:left="540"/>
        <w:jc w:val="both"/>
        <w:rPr>
          <w:rFonts w:ascii="Angsana New" w:hAnsi="Angsana New" w:cs="Angsana New"/>
          <w:i/>
          <w:sz w:val="30"/>
          <w:szCs w:val="30"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งวด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ส</w:t>
      </w:r>
      <w:r w:rsidRPr="003E3014">
        <w:rPr>
          <w:rFonts w:ascii="Angsana New" w:hAnsi="Angsana New" w:cs="Angsana New"/>
          <w:i/>
          <w:sz w:val="30"/>
          <w:szCs w:val="30"/>
          <w:cs/>
        </w:rPr>
        <w:t xml:space="preserve">ดเพื่อให้เป็นมูลค่าปัจจุบัน </w:t>
      </w:r>
    </w:p>
    <w:p w:rsidR="008D0D89" w:rsidRPr="008E28EB" w:rsidRDefault="008D0D89" w:rsidP="008D0D89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18"/>
          <w:szCs w:val="18"/>
        </w:rPr>
      </w:pPr>
    </w:p>
    <w:p w:rsidR="008D0D89" w:rsidRPr="00844425" w:rsidRDefault="008D0D89" w:rsidP="008D0D89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pacing w:val="8"/>
          <w:sz w:val="30"/>
          <w:szCs w:val="30"/>
          <w:cs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การคำนวณ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:rsidR="00665650" w:rsidRDefault="00665650" w:rsidP="008D0D89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</w:p>
    <w:p w:rsidR="008D0D89" w:rsidRPr="00F86323" w:rsidRDefault="008D0D89" w:rsidP="008D0D89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3E3014">
        <w:rPr>
          <w:rFonts w:ascii="Angsana New" w:hAnsi="Angsana New" w:cs="Angsana New" w:hint="cs"/>
          <w:i/>
          <w:sz w:val="30"/>
          <w:szCs w:val="30"/>
          <w:cs/>
        </w:rPr>
        <w:t>ใน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3E3014">
        <w:rPr>
          <w:rFonts w:ascii="Angsana New" w:hAnsi="Angsana New" w:cs="Angsana New"/>
          <w:i/>
          <w:sz w:val="30"/>
          <w:szCs w:val="30"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กำไร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จะถูก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ทันที</w:t>
      </w:r>
      <w:r w:rsidRPr="003E3014">
        <w:rPr>
          <w:rFonts w:ascii="Angsana New" w:hAnsi="Angsana New" w:cs="Angsana New"/>
          <w:i/>
          <w:sz w:val="30"/>
          <w:szCs w:val="30"/>
        </w:rPr>
        <w:t xml:space="preserve"> 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กำหนดดอกเบี้ยจ่าย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ของ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</w:t>
      </w:r>
      <w:r w:rsidRPr="000150C3">
        <w:rPr>
          <w:rFonts w:ascii="Angsana New" w:hAnsi="Angsana New" w:cs="Angsana New"/>
          <w:i/>
          <w:spacing w:val="-4"/>
          <w:sz w:val="30"/>
          <w:szCs w:val="30"/>
          <w:cs/>
        </w:rPr>
        <w:t>ผลประโยชน์</w:t>
      </w:r>
      <w:r w:rsidRPr="003E3014">
        <w:rPr>
          <w:rFonts w:ascii="Angsana New" w:hAnsi="Angsana New" w:cs="Angsana New"/>
          <w:i/>
          <w:sz w:val="30"/>
          <w:szCs w:val="30"/>
          <w:cs/>
        </w:rPr>
        <w:t xml:space="preserve"> ณ ต้นปี โดยคำนึงถึงการเปลี่ยนแปลงใดๆ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 xml:space="preserve">ที่เกี่ยวข้องกับโครงการผลประโยชน์รับรู้รายการในกำไรหรือขาดทุน </w:t>
      </w:r>
    </w:p>
    <w:p w:rsidR="008D0D89" w:rsidRPr="008E28EB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sz w:val="18"/>
          <w:szCs w:val="18"/>
        </w:rPr>
      </w:pPr>
    </w:p>
    <w:p w:rsidR="008D0D89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เมื่อมีการ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เปลี่ยนแปลง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กำไร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หรือ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>
        <w:rPr>
          <w:rFonts w:ascii="Angsana New" w:hAnsi="Angsana New" w:cs="Angsana New" w:hint="cs"/>
          <w:i/>
          <w:sz w:val="30"/>
          <w:szCs w:val="30"/>
          <w:cs/>
        </w:rPr>
        <w:t xml:space="preserve"> กลุ่มบริษัท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พนักงาน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เมื่อเกิดขึ้น</w:t>
      </w:r>
    </w:p>
    <w:p w:rsidR="008D0D89" w:rsidRPr="00D55D3F" w:rsidRDefault="008D0D89" w:rsidP="008D0D89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ผลประโยชน์ระยะสั้นของพนักงาน</w:t>
      </w:r>
    </w:p>
    <w:p w:rsidR="008D0D89" w:rsidRPr="008E28EB" w:rsidRDefault="008D0D89" w:rsidP="008D0D89">
      <w:pPr>
        <w:tabs>
          <w:tab w:val="left" w:pos="720"/>
        </w:tabs>
        <w:spacing w:after="0" w:line="240" w:lineRule="auto"/>
        <w:ind w:left="540"/>
        <w:jc w:val="both"/>
        <w:rPr>
          <w:rFonts w:ascii="Angsana New" w:hAnsi="Angsana New" w:cs="Angsana New"/>
          <w:i/>
          <w:sz w:val="18"/>
          <w:szCs w:val="18"/>
        </w:rPr>
      </w:pPr>
    </w:p>
    <w:p w:rsidR="005C2D75" w:rsidRDefault="008D0D89" w:rsidP="003C5DE4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3E3014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</w:t>
      </w:r>
      <w:r w:rsidRPr="003E3014">
        <w:rPr>
          <w:rFonts w:ascii="Angsana New" w:hAnsi="Angsana New" w:cs="Angsana New" w:hint="cs"/>
          <w:i/>
          <w:sz w:val="30"/>
          <w:szCs w:val="30"/>
          <w:cs/>
        </w:rPr>
        <w:t>รับรู้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เป็นค่าใช้จ่ายเมื่อพนักงานทำงานให้</w:t>
      </w:r>
      <w:r w:rsidRPr="003E3014">
        <w:rPr>
          <w:rFonts w:ascii="Angsana New" w:hAnsi="Angsana New" w:cs="Angsana New"/>
          <w:i/>
          <w:sz w:val="30"/>
          <w:szCs w:val="30"/>
        </w:rPr>
        <w:t xml:space="preserve"> 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>
        <w:rPr>
          <w:rFonts w:ascii="Angsana New" w:hAnsi="Angsana New" w:cs="Angsana New" w:hint="cs"/>
          <w:i/>
          <w:sz w:val="30"/>
          <w:szCs w:val="30"/>
          <w:cs/>
        </w:rPr>
        <w:t>กลุ่มบริษัท</w:t>
      </w:r>
      <w:r w:rsidRPr="003E3014">
        <w:rPr>
          <w:rFonts w:ascii="Angsana New" w:hAnsi="Angsana New" w:cs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:rsidR="003C5DE4" w:rsidRDefault="003C5DE4" w:rsidP="003C5DE4">
      <w:pPr>
        <w:tabs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:rsidR="008D0D89" w:rsidRPr="008D0D89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ประมาณการหนี้สิน</w:t>
      </w:r>
    </w:p>
    <w:p w:rsidR="008D0D89" w:rsidRPr="008E28EB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8D0D89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ประมาณการหนี้สินจะรับรู้ก็ต่อเมื่อ</w:t>
      </w:r>
      <w:r w:rsidRPr="00D55D3F">
        <w:rPr>
          <w:rFonts w:ascii="Angsana New" w:hAnsi="Angsana New" w:cs="Angsana New"/>
          <w:sz w:val="30"/>
          <w:szCs w:val="30"/>
          <w:shd w:val="clear" w:color="auto" w:fill="FFFFFF"/>
          <w:cs/>
        </w:rPr>
        <w:t>กลุ่มบริษัทมีภาระ</w:t>
      </w:r>
      <w:r>
        <w:rPr>
          <w:rFonts w:ascii="Angsana New" w:hAnsi="Angsana New" w:cs="Angsana New" w:hint="cs"/>
          <w:sz w:val="30"/>
          <w:szCs w:val="30"/>
          <w:shd w:val="clear" w:color="auto" w:fill="FFFFFF"/>
          <w:cs/>
        </w:rPr>
        <w:t>ผูกพัน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ตามกฎหมายที่เกิดขึ้นในปัจจุบันอันเป็นผลมาจากเหตุการณ์ในอดีต </w:t>
      </w:r>
      <w:r>
        <w:rPr>
          <w:rFonts w:ascii="Angsana New" w:hAnsi="Angsana New" w:cs="Angsana New" w:hint="cs"/>
          <w:sz w:val="30"/>
          <w:szCs w:val="30"/>
          <w:cs/>
        </w:rPr>
        <w:t>ซึ่งสามารถประมาณ</w:t>
      </w:r>
      <w:r w:rsidRPr="00D3557D">
        <w:rPr>
          <w:rFonts w:ascii="Angsana New" w:hAnsi="Angsana New" w:cs="Angsana New" w:hint="cs"/>
          <w:sz w:val="30"/>
          <w:szCs w:val="30"/>
          <w:cs/>
        </w:rPr>
        <w:t>จำนวน</w:t>
      </w:r>
      <w:r>
        <w:rPr>
          <w:rFonts w:ascii="Angsana New" w:hAnsi="Angsana New" w:cs="Angsana New" w:hint="cs"/>
          <w:sz w:val="30"/>
          <w:szCs w:val="30"/>
          <w:cs/>
        </w:rPr>
        <w:t>ของภาระผูกพันได้อย่างน่าเชื่อถือ</w:t>
      </w:r>
      <w:r w:rsidRPr="00D3557D">
        <w:rPr>
          <w:rFonts w:ascii="Angsana New" w:hAnsi="Angsana New" w:cs="Angsana New"/>
          <w:sz w:val="30"/>
          <w:szCs w:val="30"/>
          <w:cs/>
        </w:rPr>
        <w:t>และมี</w:t>
      </w:r>
      <w:r w:rsidRPr="00D55D3F">
        <w:rPr>
          <w:rFonts w:ascii="Angsana New" w:hAnsi="Angsana New" w:cs="Angsana New"/>
          <w:sz w:val="30"/>
          <w:szCs w:val="30"/>
          <w:cs/>
        </w:rPr>
        <w:t>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:rsidR="008D0D89" w:rsidRPr="00042B37" w:rsidRDefault="008D0D89" w:rsidP="008D0D89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:rsidR="008D0D89" w:rsidRPr="008D0D89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หุ้นทุนซื้อคืน</w:t>
      </w:r>
    </w:p>
    <w:p w:rsidR="008D0D89" w:rsidRPr="001D6675" w:rsidRDefault="008D0D89" w:rsidP="008D0D89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16"/>
          <w:szCs w:val="16"/>
        </w:rPr>
      </w:pPr>
      <w:r w:rsidRPr="00D55D3F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:rsidR="008D0D89" w:rsidRDefault="008D0D89" w:rsidP="008D0D89">
      <w:pPr>
        <w:pStyle w:val="AccPolicyHeading"/>
        <w:rPr>
          <w:rFonts w:cs="Angsana New"/>
          <w:b w:val="0"/>
          <w:bCs w:val="0"/>
        </w:rPr>
      </w:pPr>
      <w:r w:rsidRPr="00D55D3F">
        <w:rPr>
          <w:rFonts w:cs="Angsana New"/>
          <w:b w:val="0"/>
          <w:bCs w:val="0"/>
          <w:cs/>
        </w:rPr>
        <w:lastRenderedPageBreak/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</w:t>
      </w:r>
      <w:r w:rsidRPr="00D55D3F">
        <w:rPr>
          <w:rFonts w:cs="Angsana New"/>
          <w:b w:val="0"/>
          <w:bCs w:val="0"/>
          <w:spacing w:val="2"/>
          <w:cs/>
        </w:rPr>
        <w:t>คืนภายใต้ส่วนของผู้ถือหุ้น  เมื่อมีการจำหน่ายหุ้นทุนซื้อคืน จำนวนเงินที่ได้รับรับรู้เป็นรายการเพิ่มขึ้น</w:t>
      </w:r>
      <w:r w:rsidRPr="00D55D3F">
        <w:rPr>
          <w:rFonts w:cs="Angsana New"/>
          <w:b w:val="0"/>
          <w:bCs w:val="0"/>
          <w:cs/>
        </w:rPr>
        <w:t>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 ส่วนเกินทุนจากการจำหน่ายหุ้นทุนซื้อคืน (</w:t>
      </w:r>
      <w:r w:rsidRPr="00D55D3F">
        <w:rPr>
          <w:rFonts w:cs="Angsana New"/>
          <w:b w:val="0"/>
          <w:bCs w:val="0"/>
        </w:rPr>
        <w:t>“</w:t>
      </w:r>
      <w:r w:rsidRPr="00D55D3F">
        <w:rPr>
          <w:rFonts w:cs="Angsana New"/>
          <w:b w:val="0"/>
          <w:bCs w:val="0"/>
          <w:cs/>
        </w:rPr>
        <w:t>ส่วนเกินทุนหุ้นทุนซื้อคืน</w:t>
      </w:r>
      <w:r w:rsidRPr="00D55D3F">
        <w:rPr>
          <w:rFonts w:cs="Angsana New"/>
          <w:b w:val="0"/>
          <w:bCs w:val="0"/>
        </w:rPr>
        <w:t>”</w:t>
      </w:r>
      <w:r w:rsidRPr="00D55D3F">
        <w:rPr>
          <w:rFonts w:cs="Angsana New"/>
          <w:b w:val="0"/>
          <w:bCs w:val="0"/>
          <w:cs/>
        </w:rPr>
        <w:t>) แสดงเป็นรายการแยกต่างหากในส่วนของผู้ถือหุ้น  ขาดทุนสุทธิจากการจำหน่ายหรือยกเลิกหุ้นทุนซื้อคืนนำไปหักจากกำไรสะสมหลังจากที่หักจากส่วนเกินทุนหุ้นทุนซื้อคืนหมดแล้ว</w:t>
      </w:r>
    </w:p>
    <w:p w:rsidR="008D0D89" w:rsidRPr="001D6675" w:rsidRDefault="008D0D89" w:rsidP="008D0D89">
      <w:pPr>
        <w:pStyle w:val="AccPolicyHeading"/>
        <w:rPr>
          <w:rFonts w:cs="Angsana New"/>
          <w:b w:val="0"/>
          <w:bCs w:val="0"/>
          <w:sz w:val="16"/>
          <w:szCs w:val="16"/>
        </w:rPr>
      </w:pPr>
    </w:p>
    <w:p w:rsidR="008D0D89" w:rsidRPr="008D0D89" w:rsidRDefault="008D0D89" w:rsidP="003C5DE4">
      <w:pPr>
        <w:pStyle w:val="Heading8"/>
        <w:numPr>
          <w:ilvl w:val="0"/>
          <w:numId w:val="30"/>
        </w:numPr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รายได้</w:t>
      </w:r>
    </w:p>
    <w:p w:rsidR="008D0D89" w:rsidRPr="001D6675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รายได้ที่รับรู้ไม่รวมภาษีมูลค่าเพิ่มและแสดงสุทธิจากส่วนลดการค้าและส่วนลดพิเศษ</w:t>
      </w:r>
    </w:p>
    <w:p w:rsidR="008D0D89" w:rsidRPr="001D6675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16"/>
          <w:szCs w:val="16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การขายสินค้าและให้บริการ</w:t>
      </w:r>
    </w:p>
    <w:p w:rsidR="008D0D89" w:rsidRPr="001D6675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 และจะไม่รับรู้รายได้ถ้าฝ่ายบริหารยังมีการควบคุมหรือบริหารสินค้าที่ขายไปแล้วนั้นหรือมีความ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รายได้จากการให้บริการรับรู้เมื่อมีการให้บริการ</w:t>
      </w:r>
      <w:r w:rsidRPr="00D55D3F">
        <w:rPr>
          <w:rFonts w:ascii="Angsana New" w:hAnsi="Angsana New" w:cs="Angsana New"/>
          <w:iCs/>
          <w:sz w:val="30"/>
          <w:szCs w:val="30"/>
          <w:cs/>
        </w:rPr>
        <w:tab/>
      </w:r>
    </w:p>
    <w:p w:rsidR="008D0D89" w:rsidRPr="00D55D3F" w:rsidRDefault="008D0D89" w:rsidP="008D0D89">
      <w:pPr>
        <w:pStyle w:val="BodyText"/>
        <w:tabs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รายได้ค่าเช่า</w:t>
      </w:r>
    </w:p>
    <w:p w:rsidR="008D0D89" w:rsidRPr="001D6675" w:rsidRDefault="008D0D89" w:rsidP="008D0D89">
      <w:pPr>
        <w:pStyle w:val="BodyText"/>
        <w:tabs>
          <w:tab w:val="left" w:pos="540"/>
        </w:tabs>
        <w:spacing w:after="0" w:line="240" w:lineRule="auto"/>
        <w:ind w:left="540" w:firstLine="540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Default="008D0D89" w:rsidP="008D0D89">
      <w:pPr>
        <w:pStyle w:val="BodyText"/>
        <w:tabs>
          <w:tab w:val="left" w:pos="720"/>
          <w:tab w:val="left" w:pos="117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D55D3F">
        <w:rPr>
          <w:rFonts w:ascii="Angsana New" w:hAnsi="Angsana New" w:cs="Angsana New"/>
          <w:sz w:val="30"/>
          <w:szCs w:val="30"/>
        </w:rPr>
        <w:t xml:space="preserve">    </w:t>
      </w:r>
      <w:r w:rsidRPr="00D55D3F">
        <w:rPr>
          <w:rFonts w:ascii="Angsana New" w:hAnsi="Angsana New" w:cs="Angsana New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517065" w:rsidRPr="00517065" w:rsidRDefault="00517065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16"/>
          <w:szCs w:val="16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การลงทุน</w:t>
      </w:r>
    </w:p>
    <w:p w:rsidR="008D0D89" w:rsidRPr="001D6675" w:rsidRDefault="008D0D89" w:rsidP="008D0D89">
      <w:pPr>
        <w:pStyle w:val="BodyText"/>
        <w:spacing w:after="0" w:line="240" w:lineRule="auto"/>
        <w:ind w:left="180"/>
        <w:jc w:val="thaiDistribute"/>
        <w:rPr>
          <w:rFonts w:ascii="Angsana New" w:hAnsi="Angsana New" w:cs="Angsana New"/>
          <w:i/>
          <w:sz w:val="14"/>
          <w:szCs w:val="14"/>
        </w:rPr>
      </w:pPr>
    </w:p>
    <w:p w:rsidR="008D0D89" w:rsidRPr="00D55D3F" w:rsidRDefault="008D0D89" w:rsidP="008D0D89">
      <w:pPr>
        <w:pStyle w:val="BodyText"/>
        <w:tabs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D55D3F">
        <w:rPr>
          <w:rFonts w:ascii="Angsana New" w:hAnsi="Angsana New" w:cs="Angsana New"/>
          <w:i/>
          <w:sz w:val="30"/>
          <w:szCs w:val="30"/>
          <w:cs/>
        </w:rPr>
        <w:t>รายได้จากการลงทุนประกอบด้วย เงินปันผลและดอกเบี้ยรับจากการลงทุนและเงินฝากธนาคาร</w:t>
      </w:r>
    </w:p>
    <w:p w:rsidR="008D0D89" w:rsidRPr="001D6675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14"/>
          <w:szCs w:val="14"/>
        </w:rPr>
      </w:pPr>
    </w:p>
    <w:p w:rsidR="008D0D89" w:rsidRPr="00D55D3F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D55D3F">
        <w:rPr>
          <w:rFonts w:ascii="Angsana New" w:hAnsi="Angsana New" w:cs="Angsana New"/>
          <w:iCs/>
          <w:sz w:val="30"/>
          <w:szCs w:val="30"/>
          <w:cs/>
        </w:rPr>
        <w:t>เงินปันผลรับ</w:t>
      </w:r>
    </w:p>
    <w:p w:rsidR="008D0D89" w:rsidRPr="001D6675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8D0D89" w:rsidRPr="001D6675" w:rsidRDefault="008D0D89" w:rsidP="008D0D89">
      <w:pPr>
        <w:pStyle w:val="BodyText"/>
        <w:tabs>
          <w:tab w:val="left" w:pos="540"/>
          <w:tab w:val="left" w:pos="63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iCs/>
          <w:sz w:val="14"/>
          <w:szCs w:val="14"/>
        </w:rPr>
      </w:pPr>
      <w:r>
        <w:rPr>
          <w:rFonts w:ascii="Angsana New" w:hAnsi="Angsana New" w:cs="Angsana New"/>
          <w:iCs/>
          <w:sz w:val="30"/>
          <w:szCs w:val="30"/>
          <w:cs/>
        </w:rPr>
        <w:t xml:space="preserve">       </w:t>
      </w:r>
      <w:r>
        <w:rPr>
          <w:rFonts w:ascii="Angsana New" w:hAnsi="Angsana New" w:cs="Angsana New" w:hint="cs"/>
          <w:iCs/>
          <w:sz w:val="30"/>
          <w:szCs w:val="30"/>
          <w:cs/>
        </w:rPr>
        <w:t xml:space="preserve">  </w:t>
      </w:r>
    </w:p>
    <w:p w:rsidR="008D0D89" w:rsidRPr="00D55D3F" w:rsidRDefault="008D0D89" w:rsidP="005C2D75">
      <w:pPr>
        <w:pStyle w:val="BodyText"/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Cs/>
          <w:sz w:val="30"/>
          <w:szCs w:val="30"/>
        </w:rPr>
      </w:pPr>
      <w:r>
        <w:rPr>
          <w:rFonts w:ascii="Angsana New" w:hAnsi="Angsana New" w:cs="Angsana New"/>
          <w:iCs/>
          <w:sz w:val="30"/>
          <w:szCs w:val="30"/>
        </w:rPr>
        <w:tab/>
      </w:r>
      <w:r w:rsidRPr="00D55D3F">
        <w:rPr>
          <w:rFonts w:ascii="Angsana New" w:hAnsi="Angsana New" w:cs="Angsana New"/>
          <w:iCs/>
          <w:sz w:val="30"/>
          <w:szCs w:val="30"/>
          <w:cs/>
        </w:rPr>
        <w:t>ดอกเบี้ยรับ</w:t>
      </w:r>
    </w:p>
    <w:p w:rsidR="008D0D89" w:rsidRPr="001D6675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4"/>
          <w:szCs w:val="14"/>
        </w:rPr>
      </w:pPr>
    </w:p>
    <w:p w:rsidR="008D0D89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ดอกเบี้ยรับบันทึกในกำไรหรือขาดทุนตามเกณฑ์คงค้าง  </w:t>
      </w:r>
    </w:p>
    <w:p w:rsidR="00C302B1" w:rsidRPr="00C302B1" w:rsidRDefault="00C302B1" w:rsidP="008D0D89">
      <w:pPr>
        <w:pStyle w:val="BodyText"/>
        <w:tabs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8D0D89" w:rsidRPr="008D0D89" w:rsidRDefault="008D0D89" w:rsidP="008D0D89">
      <w:pPr>
        <w:pStyle w:val="Heading8"/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(</w:t>
      </w:r>
      <w:r w:rsidR="005C2D75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ถ</w:t>
      </w:r>
      <w:r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)</w:t>
      </w:r>
      <w:r w:rsidRPr="008D0D89">
        <w:rPr>
          <w:rFonts w:ascii="Angsana New" w:hAnsi="Angsana New" w:cs="Angsana New"/>
          <w:i/>
          <w:iCs/>
          <w:color w:val="000000"/>
          <w:sz w:val="30"/>
          <w:szCs w:val="30"/>
        </w:rPr>
        <w:tab/>
      </w:r>
      <w:r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ส่วนลด</w:t>
      </w:r>
    </w:p>
    <w:p w:rsidR="008D0D89" w:rsidRPr="001D6675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D0D89" w:rsidRDefault="008D0D89" w:rsidP="008D0D89">
      <w:pPr>
        <w:pStyle w:val="BodyText"/>
        <w:spacing w:after="0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5040A">
        <w:rPr>
          <w:rFonts w:ascii="Angsana New" w:eastAsia="Calibri" w:hAnsi="Angsana New" w:cs="Angsana New"/>
          <w:sz w:val="30"/>
          <w:szCs w:val="30"/>
          <w:cs/>
        </w:rPr>
        <w:t>ส่วนลด</w:t>
      </w:r>
      <w:r>
        <w:rPr>
          <w:rFonts w:ascii="Angsana New" w:eastAsia="Calibri" w:hAnsi="Angsana New" w:cs="Angsana New" w:hint="cs"/>
          <w:sz w:val="30"/>
          <w:szCs w:val="30"/>
          <w:cs/>
        </w:rPr>
        <w:t>จะรับรู้โดยการหักจากต้นทุนขายตามจำนวนที่คาดว่าจะได้รับจนถึงวันสิ้นรอบระยะเวลาบัญชีตามสัญญาที่ทำกับผู้จำหน่ายสินค้าที่เกี่ยวข้องแต่ละราย กลุ่มบริษัทจะรับรู้ส่วนลดก็ต่อเมื่อมีสัญญาที่ทำกับผู้จำหน่ายสินค้า</w:t>
      </w:r>
      <w:r w:rsidR="008307FF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 w:hint="cs"/>
          <w:sz w:val="30"/>
          <w:szCs w:val="30"/>
          <w:cs/>
        </w:rPr>
        <w:t>แต่ละราย และเมื่อกิจกรรมที่เกี่ยวข้องได้เกิดขึ้นตามเงื่อนไขทุกประการ ประเภทของส่วนลดที่จะถูกรับรู้โดยกลุ่มบริษัทและนโยบายการบัญชีในการรับรู้ มีดังนี้</w:t>
      </w:r>
    </w:p>
    <w:p w:rsidR="008D0D89" w:rsidRDefault="008D0D89" w:rsidP="00DC49DB">
      <w:pPr>
        <w:pStyle w:val="BodyText"/>
        <w:numPr>
          <w:ilvl w:val="0"/>
          <w:numId w:val="18"/>
        </w:numPr>
        <w:tabs>
          <w:tab w:val="left" w:pos="900"/>
        </w:tabs>
        <w:spacing w:after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ส่วนลดพิเศษ </w:t>
      </w:r>
      <w:r>
        <w:rPr>
          <w:rFonts w:ascii="Angsana New" w:eastAsia="Calibri" w:hAnsi="Angsana New" w:cs="Angsana New"/>
          <w:sz w:val="30"/>
          <w:szCs w:val="30"/>
        </w:rPr>
        <w:t>(</w:t>
      </w:r>
      <w:r>
        <w:rPr>
          <w:rFonts w:ascii="Angsana New" w:eastAsia="Calibri" w:hAnsi="Angsana New" w:cs="Angsana New" w:hint="cs"/>
          <w:sz w:val="30"/>
          <w:szCs w:val="30"/>
          <w:cs/>
        </w:rPr>
        <w:t>เงินสนับสนุนการตลาด</w:t>
      </w:r>
      <w:r>
        <w:rPr>
          <w:rFonts w:ascii="Angsana New" w:eastAsia="Calibri" w:hAnsi="Angsana New" w:cs="Angsana New"/>
          <w:sz w:val="30"/>
          <w:szCs w:val="30"/>
        </w:rPr>
        <w:t>)</w:t>
      </w:r>
    </w:p>
    <w:p w:rsidR="008D0D89" w:rsidRDefault="008D0D89" w:rsidP="008D0D89">
      <w:pPr>
        <w:pStyle w:val="BodyText"/>
        <w:tabs>
          <w:tab w:val="left" w:pos="990"/>
        </w:tabs>
        <w:spacing w:after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4D2C3B">
        <w:rPr>
          <w:rFonts w:ascii="Angsana New" w:eastAsia="Calibri" w:hAnsi="Angsana New" w:cs="Angsana New"/>
          <w:sz w:val="30"/>
          <w:szCs w:val="30"/>
          <w:cs/>
        </w:rPr>
        <w:lastRenderedPageBreak/>
        <w:t>ส่วนลดพิเศษจะถูกรับรู้ตลอดระยะเวล</w:t>
      </w:r>
      <w:r>
        <w:rPr>
          <w:rFonts w:ascii="Angsana New" w:eastAsia="Calibri" w:hAnsi="Angsana New" w:cs="Angsana New"/>
          <w:sz w:val="30"/>
          <w:szCs w:val="30"/>
          <w:cs/>
        </w:rPr>
        <w:t>าที่ระบุไว้ในสัญญาที่ทำกับผู้</w:t>
      </w:r>
      <w:r w:rsidRPr="004D2C3B">
        <w:rPr>
          <w:rFonts w:ascii="Angsana New" w:eastAsia="Calibri" w:hAnsi="Angsana New" w:cs="Angsana New"/>
          <w:sz w:val="30"/>
          <w:szCs w:val="30"/>
          <w:cs/>
        </w:rPr>
        <w:t>จำหน่าย</w:t>
      </w:r>
      <w:r>
        <w:rPr>
          <w:rFonts w:ascii="Angsana New" w:eastAsia="Calibri" w:hAnsi="Angsana New" w:cs="Angsana New" w:hint="cs"/>
          <w:sz w:val="30"/>
          <w:szCs w:val="30"/>
          <w:cs/>
        </w:rPr>
        <w:t>สินค้า</w:t>
      </w:r>
      <w:r w:rsidRPr="004D2C3B">
        <w:rPr>
          <w:rFonts w:ascii="Angsana New" w:eastAsia="Calibri" w:hAnsi="Angsana New" w:cs="Angsana New"/>
          <w:sz w:val="30"/>
          <w:szCs w:val="30"/>
          <w:cs/>
        </w:rPr>
        <w:t xml:space="preserve"> โดยกลุ่มบริษัทจะทำการเรียกเก็บส่วนลดนี้เมื่อ</w:t>
      </w:r>
      <w:r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4D2C3B">
        <w:rPr>
          <w:rFonts w:ascii="Angsana New" w:eastAsia="Calibri" w:hAnsi="Angsana New" w:cs="Angsana New"/>
          <w:sz w:val="30"/>
          <w:szCs w:val="30"/>
          <w:cs/>
        </w:rPr>
        <w:t>ได้ทำกิจกรรมตามเงื่อนไขที่ระบุไว้ในสัญญา</w:t>
      </w:r>
    </w:p>
    <w:p w:rsidR="008D0D89" w:rsidRDefault="008D0D89" w:rsidP="00DC49DB">
      <w:pPr>
        <w:pStyle w:val="BodyText"/>
        <w:numPr>
          <w:ilvl w:val="0"/>
          <w:numId w:val="18"/>
        </w:numPr>
        <w:tabs>
          <w:tab w:val="left" w:pos="900"/>
        </w:tabs>
        <w:spacing w:after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ส่วนลดตามเป้า</w:t>
      </w:r>
    </w:p>
    <w:p w:rsidR="008D0D89" w:rsidRDefault="008D0D89" w:rsidP="008D0D89">
      <w:pPr>
        <w:pStyle w:val="BodyText"/>
        <w:spacing w:after="0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>ส่วนลดตามเป้าจะถูกรับรู้ตลอดทั้งปีตามประมาณการของยอดซื้อที่เป็นไปตามความสามารถของกลุ่มบริษัทในปัจจุบัน สภาวะเศรษฐกิจ และเงื่อนไขในสัญญา</w:t>
      </w:r>
    </w:p>
    <w:p w:rsidR="008D0D89" w:rsidRDefault="008D0D89" w:rsidP="008D0D89">
      <w:pPr>
        <w:pStyle w:val="BodyText"/>
        <w:spacing w:after="0"/>
        <w:ind w:left="900"/>
        <w:jc w:val="thaiDistribute"/>
        <w:rPr>
          <w:rFonts w:ascii="Angsana New" w:eastAsia="Calibri" w:hAnsi="Angsana New" w:cs="Angsana New"/>
        </w:rPr>
      </w:pPr>
    </w:p>
    <w:p w:rsidR="008D0D89" w:rsidRPr="008D0D89" w:rsidRDefault="005C2D75" w:rsidP="008D0D89">
      <w:pPr>
        <w:pStyle w:val="Heading8"/>
        <w:spacing w:before="0" w:line="240" w:lineRule="auto"/>
        <w:ind w:left="540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(ท</w:t>
      </w:r>
      <w:r w:rsidR="008D0D89"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)</w:t>
      </w:r>
      <w:r w:rsidR="008D0D89" w:rsidRPr="008D0D89">
        <w:rPr>
          <w:rFonts w:ascii="Angsana New" w:hAnsi="Angsana New" w:cs="Angsana New"/>
          <w:i/>
          <w:iCs/>
          <w:color w:val="000000"/>
          <w:sz w:val="30"/>
          <w:szCs w:val="30"/>
        </w:rPr>
        <w:tab/>
      </w:r>
      <w:r w:rsidR="008D0D89" w:rsidRPr="008D0D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ต้นทุนทางการเงิน</w:t>
      </w:r>
    </w:p>
    <w:p w:rsidR="008D0D89" w:rsidRPr="00D7247E" w:rsidRDefault="008D0D89" w:rsidP="008D0D89">
      <w:pPr>
        <w:pStyle w:val="BodyText"/>
        <w:tabs>
          <w:tab w:val="left" w:pos="540"/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i/>
          <w:iCs/>
          <w:sz w:val="16"/>
          <w:szCs w:val="16"/>
        </w:rPr>
      </w:pPr>
    </w:p>
    <w:p w:rsidR="008D0D89" w:rsidRPr="003B0CC4" w:rsidRDefault="008D0D89" w:rsidP="008D0D89">
      <w:pPr>
        <w:pStyle w:val="BodyText"/>
        <w:spacing w:after="0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3B0CC4">
        <w:rPr>
          <w:rFonts w:ascii="Angsana New" w:eastAsia="Calibri" w:hAnsi="Angsana New" w:cs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</w:t>
      </w:r>
      <w:r w:rsidRPr="003B0CC4">
        <w:rPr>
          <w:rFonts w:ascii="Angsana New" w:eastAsia="Calibri" w:hAnsi="Angsana New" w:cs="Angsana New" w:hint="cs"/>
          <w:sz w:val="30"/>
          <w:szCs w:val="30"/>
          <w:cs/>
        </w:rPr>
        <w:t>หรือ</w:t>
      </w:r>
      <w:r w:rsidRPr="003B0CC4">
        <w:rPr>
          <w:rFonts w:ascii="Angsana New" w:eastAsia="Calibri" w:hAnsi="Angsana New" w:cs="Angsana New"/>
          <w:sz w:val="30"/>
          <w:szCs w:val="30"/>
          <w:cs/>
        </w:rPr>
        <w:t>ขาดทุนในง</w:t>
      </w:r>
      <w:r>
        <w:rPr>
          <w:rFonts w:ascii="Angsana New" w:eastAsia="Calibri" w:hAnsi="Angsana New" w:cs="Angsana New"/>
          <w:sz w:val="30"/>
          <w:szCs w:val="30"/>
          <w:cs/>
        </w:rPr>
        <w:t>วดที่ค่าใช้จ่ายดังกล่าวเกิดขึ้น</w:t>
      </w:r>
      <w:r w:rsidRPr="003B0CC4">
        <w:rPr>
          <w:rFonts w:ascii="Angsana New" w:eastAsia="Calibri" w:hAnsi="Angsana New" w:cs="Angsana New"/>
          <w:sz w:val="30"/>
          <w:szCs w:val="30"/>
          <w:cs/>
        </w:rPr>
        <w:t xml:space="preserve">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 </w:t>
      </w:r>
    </w:p>
    <w:p w:rsidR="008D0D89" w:rsidRDefault="005C2D75" w:rsidP="008D0D89">
      <w:pPr>
        <w:pStyle w:val="Heading8"/>
        <w:spacing w:before="0" w:line="240" w:lineRule="auto"/>
        <w:ind w:left="540" w:hanging="540"/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(ธ</w:t>
      </w:r>
      <w:r w:rsidR="008D0D89" w:rsidRPr="00756B89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)</w:t>
      </w:r>
      <w:r w:rsidR="008D0D89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ab/>
      </w:r>
      <w:r w:rsidR="008D0D89" w:rsidRPr="00D55D3F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 xml:space="preserve">สัญญาเช่าดำเนินงาน </w:t>
      </w:r>
    </w:p>
    <w:p w:rsidR="005C2D75" w:rsidRDefault="005C2D75" w:rsidP="008D0D89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ตามสัญญาเช่า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:rsidR="008D0D89" w:rsidRPr="001D6675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8D0D89" w:rsidRDefault="008D0D89" w:rsidP="008D0D89">
      <w:pPr>
        <w:pStyle w:val="BodyText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1B4570" w:rsidRPr="00517065" w:rsidRDefault="001B4570" w:rsidP="008D0D89">
      <w:pPr>
        <w:pStyle w:val="AccPolicysubhead"/>
        <w:rPr>
          <w:rFonts w:cs="Angsana New"/>
          <w:sz w:val="12"/>
          <w:szCs w:val="12"/>
        </w:rPr>
      </w:pPr>
    </w:p>
    <w:p w:rsidR="008D0D89" w:rsidRPr="00D55D3F" w:rsidRDefault="008D0D89" w:rsidP="008D0D89">
      <w:pPr>
        <w:pStyle w:val="AccPolicysubhead"/>
        <w:rPr>
          <w:rFonts w:cs="Angsana New"/>
        </w:rPr>
      </w:pPr>
      <w:r w:rsidRPr="00D55D3F">
        <w:rPr>
          <w:rFonts w:cs="Angsana New"/>
          <w:cs/>
        </w:rPr>
        <w:t>การจำแนกประเภทสัญญาเช่า</w:t>
      </w:r>
    </w:p>
    <w:p w:rsidR="008D0D89" w:rsidRPr="00517065" w:rsidRDefault="008D0D89" w:rsidP="008D0D89">
      <w:pPr>
        <w:pStyle w:val="AccPolicysubhead"/>
        <w:rPr>
          <w:rFonts w:cs="Angsana New"/>
          <w:sz w:val="12"/>
          <w:szCs w:val="12"/>
          <w:highlight w:val="cyan"/>
        </w:rPr>
      </w:pPr>
    </w:p>
    <w:p w:rsidR="008D0D89" w:rsidRPr="00D55D3F" w:rsidRDefault="008D0D89" w:rsidP="008D0D89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5D3F">
        <w:rPr>
          <w:rFonts w:ascii="Angsana New" w:eastAsia="Calibri" w:hAnsi="Angsana New" w:cs="Angsana New"/>
          <w:sz w:val="30"/>
          <w:szCs w:val="30"/>
          <w:cs/>
        </w:rPr>
        <w:lastRenderedPageBreak/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</w:t>
      </w:r>
      <w:r w:rsidRPr="00D55D3F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55D3F">
        <w:rPr>
          <w:rFonts w:ascii="Angsana New" w:eastAsia="Calibri" w:hAnsi="Angsana New" w:cs="Angsana New"/>
          <w:sz w:val="30"/>
          <w:szCs w:val="30"/>
          <w:cs/>
        </w:rPr>
        <w:t xml:space="preserve">มีสิทธิในการควบคุมการใช้สินทรัพย์ </w:t>
      </w:r>
    </w:p>
    <w:p w:rsidR="008D0D89" w:rsidRPr="00517065" w:rsidRDefault="008D0D89" w:rsidP="008D0D89">
      <w:pPr>
        <w:autoSpaceDE w:val="0"/>
        <w:autoSpaceDN w:val="0"/>
        <w:adjustRightInd w:val="0"/>
        <w:spacing w:after="0" w:line="240" w:lineRule="auto"/>
        <w:rPr>
          <w:rFonts w:ascii="Angsana New" w:eastAsia="Calibri" w:hAnsi="Angsana New" w:cs="Angsana New"/>
          <w:sz w:val="12"/>
          <w:szCs w:val="12"/>
          <w:highlight w:val="cyan"/>
        </w:rPr>
      </w:pPr>
    </w:p>
    <w:p w:rsidR="008D0D89" w:rsidRDefault="008D0D89" w:rsidP="008D0D89">
      <w:pPr>
        <w:pStyle w:val="AccPolicysubhead"/>
        <w:rPr>
          <w:rFonts w:cs="Angsana New"/>
          <w:i w:val="0"/>
          <w:iCs w:val="0"/>
        </w:rPr>
      </w:pPr>
      <w:r w:rsidRPr="00D55D3F">
        <w:rPr>
          <w:rFonts w:cs="Angsana New"/>
          <w:i w:val="0"/>
          <w:iCs w:val="0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53000A" w:rsidRPr="00517065" w:rsidRDefault="0053000A" w:rsidP="0053000A">
      <w:pPr>
        <w:pStyle w:val="BodyText"/>
        <w:spacing w:after="0" w:line="240" w:lineRule="auto"/>
        <w:rPr>
          <w:rFonts w:asciiTheme="majorBidi" w:hAnsiTheme="majorBidi" w:cstheme="majorBidi"/>
          <w:sz w:val="12"/>
          <w:szCs w:val="12"/>
          <w:cs/>
        </w:rPr>
      </w:pPr>
    </w:p>
    <w:p w:rsidR="008D0D89" w:rsidRPr="003C5DE4" w:rsidRDefault="008D0D89" w:rsidP="003C5DE4">
      <w:pPr>
        <w:pStyle w:val="Heading8"/>
        <w:spacing w:before="0" w:line="240" w:lineRule="auto"/>
        <w:ind w:left="540" w:hanging="540"/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</w:rPr>
      </w:pP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>(</w:t>
      </w:r>
      <w:r w:rsidR="005C2D75" w:rsidRPr="003C5DE4"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>น</w:t>
      </w:r>
      <w:r w:rsidRPr="003C5DE4">
        <w:rPr>
          <w:rFonts w:ascii="Angsana New" w:eastAsia="Calibri" w:hAnsi="Angsana New" w:cs="Angsana New" w:hint="cs"/>
          <w:i/>
          <w:iCs/>
          <w:color w:val="auto"/>
          <w:sz w:val="30"/>
          <w:szCs w:val="30"/>
          <w:cs/>
        </w:rPr>
        <w:t>)</w:t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ab/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ภาษีเงินได้</w:t>
      </w:r>
    </w:p>
    <w:p w:rsidR="008D0D89" w:rsidRPr="00517065" w:rsidRDefault="008D0D89" w:rsidP="008D0D89">
      <w:pPr>
        <w:spacing w:after="0" w:line="240" w:lineRule="auto"/>
        <w:ind w:left="360" w:right="-25"/>
        <w:jc w:val="thaiDistribute"/>
        <w:rPr>
          <w:rFonts w:ascii="Angsana New" w:hAnsi="Angsana New" w:cs="Angsana New"/>
          <w:b/>
          <w:bCs/>
          <w:i/>
          <w:iCs/>
          <w:sz w:val="12"/>
          <w:szCs w:val="12"/>
        </w:rPr>
      </w:pPr>
    </w:p>
    <w:p w:rsidR="008D0D89" w:rsidRPr="00D55D3F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D55D3F">
        <w:rPr>
          <w:rFonts w:ascii="Angsana New" w:hAnsi="Angsana New" w:cs="Angsana New"/>
          <w:sz w:val="30"/>
          <w:szCs w:val="30"/>
        </w:rPr>
        <w:t xml:space="preserve"> </w:t>
      </w:r>
      <w:r w:rsidRPr="00D55D3F">
        <w:rPr>
          <w:rFonts w:ascii="Angsana New" w:hAnsi="Angsana New" w:cs="Angsana New"/>
          <w:sz w:val="30"/>
          <w:szCs w:val="30"/>
          <w:cs/>
        </w:rPr>
        <w:t>ภาษีเงินได้ของปี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:rsidR="008D0D89" w:rsidRPr="00517065" w:rsidRDefault="008D0D89" w:rsidP="008D0D89">
      <w:pPr>
        <w:spacing w:after="0" w:line="240" w:lineRule="auto"/>
        <w:ind w:left="540"/>
        <w:rPr>
          <w:rFonts w:ascii="Angsana New" w:hAnsi="Angsana New" w:cs="Angsana New"/>
          <w:sz w:val="12"/>
          <w:szCs w:val="12"/>
        </w:rPr>
      </w:pPr>
    </w:p>
    <w:p w:rsidR="008D0D89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D55D3F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</w:p>
    <w:p w:rsidR="008D0D89" w:rsidRPr="00517065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12"/>
          <w:szCs w:val="12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</w:t>
      </w: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ถูกรับรู้เมื่อเกิดจากผลแตกต่างชั่วคราวต่อไปนี้ การรับรู้ค่าความนิยมในค</w:t>
      </w:r>
      <w:r w:rsidR="00E95C0F">
        <w:rPr>
          <w:rFonts w:ascii="Angsana New" w:hAnsi="Angsana New" w:cs="Angsana New"/>
          <w:sz w:val="30"/>
          <w:szCs w:val="30"/>
          <w:cs/>
        </w:rPr>
        <w:t>รั้งแรก</w:t>
      </w:r>
      <w:r w:rsidRPr="00D55D3F">
        <w:rPr>
          <w:rFonts w:ascii="Angsana New" w:hAnsi="Angsana New" w:cs="Angsana New"/>
          <w:sz w:val="30"/>
          <w:szCs w:val="30"/>
          <w:cs/>
        </w:rPr>
        <w:t xml:space="preserve"> การรับรู้สินทรัพย์หรือหนี้สินในครั้งแรกซึ่งเป็นรายการท</w:t>
      </w:r>
      <w:r w:rsidR="00517065">
        <w:rPr>
          <w:rFonts w:ascii="Angsana New" w:hAnsi="Angsana New" w:cs="Angsana New" w:hint="cs"/>
          <w:sz w:val="30"/>
          <w:szCs w:val="30"/>
          <w:cs/>
        </w:rPr>
        <w:t>ี่</w:t>
      </w:r>
      <w:r w:rsidRPr="00D55D3F">
        <w:rPr>
          <w:rFonts w:ascii="Angsana New" w:hAnsi="Angsana New" w:cs="Angsana New"/>
          <w:sz w:val="30"/>
          <w:szCs w:val="30"/>
          <w:cs/>
        </w:rPr>
        <w:t>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:rsidR="00013B3B" w:rsidRPr="00517065" w:rsidRDefault="00013B3B" w:rsidP="008D0D89">
      <w:pPr>
        <w:pStyle w:val="BodyText"/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 w:cs="Angsana New"/>
        </w:rPr>
      </w:pPr>
    </w:p>
    <w:p w:rsidR="008D0D89" w:rsidRPr="00F62069" w:rsidRDefault="008D0D89" w:rsidP="008D0D89">
      <w:pPr>
        <w:pStyle w:val="BodyText"/>
        <w:tabs>
          <w:tab w:val="left" w:pos="540"/>
        </w:tabs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62069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5C2D75">
        <w:rPr>
          <w:rFonts w:ascii="Angsana New" w:hAnsi="Angsana New" w:cs="Angsana New"/>
          <w:sz w:val="30"/>
          <w:szCs w:val="30"/>
        </w:rPr>
        <w:br/>
      </w:r>
      <w:r w:rsidRPr="00F62069">
        <w:rPr>
          <w:rFonts w:ascii="Angsana New" w:hAnsi="Angsana New" w:cs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:rsidR="00517065" w:rsidRPr="00517065" w:rsidRDefault="00517065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53000A" w:rsidRPr="00517065" w:rsidRDefault="0053000A">
      <w:pPr>
        <w:spacing w:after="0" w:line="240" w:lineRule="auto"/>
        <w:rPr>
          <w:rFonts w:ascii="Angsana New" w:eastAsia="Calibri" w:hAnsi="Angsana New" w:cs="Angsana New"/>
        </w:rPr>
      </w:pPr>
    </w:p>
    <w:p w:rsidR="008D0D89" w:rsidRPr="00D55D3F" w:rsidRDefault="008D0D89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D55D3F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ในการกำหนดมูลค่าของภาษีเงินได้ของปีปัจจุบันและภาษีเงินได้รอการตัดบัญชี 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</w:t>
      </w:r>
      <w:r>
        <w:rPr>
          <w:rFonts w:ascii="Angsana New" w:hAnsi="Angsana New" w:cs="Angsana New"/>
          <w:sz w:val="30"/>
          <w:szCs w:val="30"/>
          <w:cs/>
        </w:rPr>
        <w:t xml:space="preserve">มขึ้น และมีดอกเบี้ยที่ต้องชำระ        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D55D3F">
        <w:rPr>
          <w:rFonts w:ascii="Angsana New" w:hAnsi="Angsana New" w:cs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ผลกระทบจากหลายปัจจัย รวมถึงการตีความทางกฏหมายภาษี</w:t>
      </w:r>
      <w:r w:rsidRPr="00D55D3F">
        <w:rPr>
          <w:rFonts w:ascii="Angsana New" w:hAnsi="Angsana New" w:cs="Angsana New"/>
          <w:sz w:val="30"/>
          <w:szCs w:val="30"/>
          <w:cs/>
        </w:rPr>
        <w:t>และจากประสบการณ์ในอดีต 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การเปลี่ยนแปลงในภาษีเงินได้ค้างจ่ายจะกระทบต่อค่าใช้จ่ายภาษีเงินได้ในปีที่เกิดการเปลี่ยนแปลง</w:t>
      </w:r>
    </w:p>
    <w:p w:rsidR="008D0D89" w:rsidRPr="00517065" w:rsidRDefault="008D0D89" w:rsidP="008D0D89">
      <w:pPr>
        <w:pStyle w:val="BodyText"/>
        <w:spacing w:after="0" w:line="240" w:lineRule="auto"/>
        <w:ind w:right="27"/>
        <w:jc w:val="thaiDistribute"/>
        <w:rPr>
          <w:rFonts w:ascii="Angsana New" w:hAnsi="Angsana New" w:cs="Angsana New"/>
        </w:rPr>
      </w:pPr>
    </w:p>
    <w:p w:rsidR="008D0D89" w:rsidRDefault="008D0D89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D55D3F">
        <w:rPr>
          <w:rFonts w:ascii="Angsana New" w:hAnsi="Angsana New" w:cs="Angsana New"/>
          <w:spacing w:val="-2"/>
          <w:sz w:val="30"/>
          <w:szCs w:val="30"/>
          <w:cs/>
        </w:rPr>
        <w:t>กฎหมายที่จะนำสินทรัพย์ภาษีเงินได้ของปีปัจจุบันมาหักกลบกับหนี้สินภาษีเงินได้ของปีปัจจุบันและภาษีเงิน</w:t>
      </w:r>
      <w:r w:rsidRPr="00D55D3F">
        <w:rPr>
          <w:rFonts w:ascii="Angsana New" w:hAnsi="Angsana New" w:cs="Angsana New"/>
          <w:sz w:val="30"/>
          <w:szCs w:val="30"/>
          <w:cs/>
        </w:rPr>
        <w:t>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D55D3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8D0D89" w:rsidRPr="00517065" w:rsidRDefault="008D0D89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Cs/>
        </w:rPr>
      </w:pPr>
    </w:p>
    <w:p w:rsidR="008D0D89" w:rsidRDefault="008D0D89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A11D60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</w:t>
      </w:r>
      <w:r w:rsidRPr="009402D3">
        <w:rPr>
          <w:rFonts w:ascii="Angsana New" w:hAnsi="Angsana New" w:cs="Angsana New"/>
          <w:sz w:val="30"/>
          <w:szCs w:val="30"/>
          <w:cs/>
        </w:rPr>
        <w:t>ค่อนข้างแน่</w:t>
      </w:r>
      <w:r w:rsidRPr="00A11D60">
        <w:rPr>
          <w:rFonts w:ascii="Angsana New" w:hAnsi="Angsana New" w:cs="Angsana New"/>
          <w:sz w:val="30"/>
          <w:szCs w:val="30"/>
          <w:cs/>
        </w:rPr>
        <w:t xml:space="preserve">ว่ากำไรเพื่อเสียภาษีในอนาคตจะมีจำนวนเพียงพอกับการใช้ประโยชน์จากผลแตกต่างชั่วคราวดังกล่าว  </w:t>
      </w:r>
      <w:r w:rsidRPr="009402D3">
        <w:rPr>
          <w:rFonts w:ascii="Angsana New" w:hAnsi="Angsana New" w:cs="Angsana New" w:hint="cs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A11D60">
        <w:rPr>
          <w:rFonts w:ascii="Angsana New" w:hAnsi="Angsana New" w:cs="Angsana New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:rsidR="003C5DE4" w:rsidRPr="00517065" w:rsidRDefault="003C5DE4" w:rsidP="008D0D89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</w:rPr>
      </w:pPr>
    </w:p>
    <w:p w:rsidR="008D0D89" w:rsidRPr="003C5DE4" w:rsidRDefault="008D0D89" w:rsidP="003C5DE4">
      <w:pPr>
        <w:pStyle w:val="Heading8"/>
        <w:spacing w:before="0" w:line="240" w:lineRule="auto"/>
        <w:ind w:left="540" w:hanging="540"/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</w:pP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>(</w:t>
      </w:r>
      <w:r w:rsidR="005C2D75"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บ</w:t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>)</w:t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ab/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 xml:space="preserve">กำไรต่อหุ้น </w:t>
      </w:r>
    </w:p>
    <w:p w:rsidR="008D0D89" w:rsidRPr="00517065" w:rsidRDefault="008D0D89" w:rsidP="008D0D89">
      <w:pPr>
        <w:pStyle w:val="BodyText"/>
        <w:tabs>
          <w:tab w:val="left" w:pos="630"/>
        </w:tabs>
        <w:spacing w:after="0" w:line="240" w:lineRule="auto"/>
        <w:ind w:left="540" w:right="-25"/>
        <w:rPr>
          <w:rFonts w:ascii="Angsana New" w:hAnsi="Angsana New" w:cs="Angsana New"/>
          <w:b/>
          <w:bCs/>
        </w:rPr>
      </w:pPr>
    </w:p>
    <w:p w:rsidR="008D0D89" w:rsidRDefault="008D0D89" w:rsidP="008D0D89">
      <w:pPr>
        <w:pStyle w:val="a"/>
        <w:tabs>
          <w:tab w:val="clear" w:pos="1080"/>
        </w:tabs>
        <w:spacing w:after="0"/>
        <w:ind w:left="540" w:right="-25"/>
        <w:jc w:val="thaiDistribute"/>
        <w:rPr>
          <w:rFonts w:ascii="Angsana New" w:hAnsi="Angsana New" w:cs="Angsana New"/>
          <w:cs/>
        </w:rPr>
      </w:pPr>
      <w:r w:rsidRPr="00D55D3F">
        <w:rPr>
          <w:rFonts w:ascii="Angsana New" w:hAnsi="Angsana New" w:cs="Angsana New"/>
          <w:cs/>
        </w:rPr>
        <w:t xml:space="preserve">กลุ่มบริษัทแสดงกำไรต่อหุ้นขั้นพื้นฐานสำหรับหุ้นสามัญ 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 </w:t>
      </w:r>
    </w:p>
    <w:p w:rsidR="00D348B0" w:rsidRPr="00D55D3F" w:rsidRDefault="00D348B0" w:rsidP="008D0D89">
      <w:pPr>
        <w:pStyle w:val="a"/>
        <w:tabs>
          <w:tab w:val="clear" w:pos="1080"/>
        </w:tabs>
        <w:spacing w:after="0"/>
        <w:ind w:left="540" w:right="-25"/>
        <w:jc w:val="thaiDistribute"/>
        <w:rPr>
          <w:rFonts w:ascii="Angsana New" w:hAnsi="Angsana New" w:cs="Angsana New"/>
          <w:cs/>
          <w:lang w:val="en-US"/>
        </w:rPr>
      </w:pPr>
    </w:p>
    <w:p w:rsidR="008D0D89" w:rsidRPr="003C5DE4" w:rsidRDefault="008D0D89" w:rsidP="003C5DE4">
      <w:pPr>
        <w:pStyle w:val="Heading8"/>
        <w:spacing w:before="0" w:line="240" w:lineRule="auto"/>
        <w:ind w:left="540" w:hanging="540"/>
        <w:jc w:val="thaiDistribute"/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</w:pP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>(</w:t>
      </w:r>
      <w:r w:rsidR="005C2D75"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ป</w:t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)</w:t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</w:rPr>
        <w:tab/>
      </w:r>
      <w:r w:rsidRPr="003C5DE4">
        <w:rPr>
          <w:rFonts w:ascii="Angsana New" w:eastAsia="Calibri" w:hAnsi="Angsana New" w:cs="Angsana New"/>
          <w:i/>
          <w:iCs/>
          <w:color w:val="auto"/>
          <w:sz w:val="30"/>
          <w:szCs w:val="30"/>
          <w:cs/>
        </w:rPr>
        <w:t>รายงานทางการเงินจำแนกตามส่วนงาน</w:t>
      </w:r>
    </w:p>
    <w:p w:rsidR="008D0D89" w:rsidRPr="0041101B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b/>
        </w:rPr>
      </w:pPr>
    </w:p>
    <w:p w:rsidR="008D0D89" w:rsidRDefault="008D0D89" w:rsidP="008D0D89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55D3F">
        <w:rPr>
          <w:rFonts w:ascii="Angsana New" w:hAnsi="Angsana New" w:cs="Angsana New"/>
          <w:sz w:val="30"/>
          <w:szCs w:val="30"/>
          <w:cs/>
        </w:rPr>
        <w:lastRenderedPageBreak/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:rsidR="0021731B" w:rsidRPr="00FE544A" w:rsidRDefault="0021731B" w:rsidP="00FE544A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8D0D89" w:rsidRPr="009402D3" w:rsidRDefault="008D0D89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3C5DE4">
        <w:rPr>
          <w:rFonts w:ascii="Angsana New" w:hAnsi="Angsana New" w:cs="Angsana New" w:hint="cs"/>
          <w:b/>
          <w:bCs/>
          <w:sz w:val="30"/>
          <w:szCs w:val="30"/>
          <w:cs/>
        </w:rPr>
        <w:t>ก</w:t>
      </w:r>
      <w:r w:rsidRPr="003C5DE4">
        <w:rPr>
          <w:rFonts w:ascii="Angsana New" w:hAnsi="Angsana New" w:cs="Angsana New"/>
          <w:b/>
          <w:bCs/>
          <w:sz w:val="30"/>
          <w:szCs w:val="30"/>
          <w:cs/>
        </w:rPr>
        <w:t>ารซื้อส่วนได้เสียที่ไม่มีอำนาจควบคุม</w:t>
      </w:r>
    </w:p>
    <w:p w:rsidR="00013B3B" w:rsidRPr="00013B3B" w:rsidRDefault="00013B3B" w:rsidP="00013B3B">
      <w:pPr>
        <w:spacing w:after="0" w:line="240" w:lineRule="auto"/>
        <w:jc w:val="thaiDistribute"/>
        <w:rPr>
          <w:rFonts w:ascii="Angsana New" w:hAnsi="Angsana New" w:cs="Angsana New"/>
        </w:rPr>
      </w:pPr>
    </w:p>
    <w:p w:rsidR="008D0D89" w:rsidRPr="009402D3" w:rsidRDefault="00867AD6" w:rsidP="008949EA">
      <w:pPr>
        <w:pStyle w:val="BodyText2"/>
        <w:ind w:left="540" w:firstLine="0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>
        <w:rPr>
          <w:rFonts w:ascii="Angsana New" w:hAnsi="Angsana New" w:cs="Angsana New"/>
          <w:sz w:val="30"/>
          <w:szCs w:val="30"/>
        </w:rPr>
        <w:t xml:space="preserve">20 </w:t>
      </w:r>
      <w:r w:rsidR="008D0D89" w:rsidRPr="003804C4">
        <w:rPr>
          <w:rFonts w:ascii="Angsana New" w:hAnsi="Angsana New" w:cs="Angsana New" w:hint="cs"/>
          <w:sz w:val="30"/>
          <w:szCs w:val="30"/>
          <w:cs/>
        </w:rPr>
        <w:t>ธันวาค</w:t>
      </w:r>
      <w:r w:rsidR="008D0D89">
        <w:rPr>
          <w:rFonts w:ascii="Angsana New" w:hAnsi="Angsana New" w:cs="Angsana New" w:hint="cs"/>
          <w:sz w:val="30"/>
          <w:szCs w:val="30"/>
          <w:cs/>
        </w:rPr>
        <w:t xml:space="preserve">ม </w:t>
      </w:r>
      <w:r w:rsidR="008D0D89">
        <w:rPr>
          <w:rFonts w:ascii="Angsana New" w:hAnsi="Angsana New" w:cs="Angsana New"/>
          <w:sz w:val="30"/>
          <w:szCs w:val="30"/>
        </w:rPr>
        <w:t xml:space="preserve">2561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="008D0D89">
        <w:rPr>
          <w:rFonts w:ascii="Angsana New" w:hAnsi="Angsana New" w:cs="Angsana New" w:hint="cs"/>
          <w:sz w:val="30"/>
          <w:szCs w:val="30"/>
          <w:cs/>
        </w:rPr>
        <w:t xml:space="preserve">ซีอาร์ หาดใหญ่ </w:t>
      </w:r>
      <w:r w:rsidR="008D0D89">
        <w:rPr>
          <w:rFonts w:ascii="Angsana New" w:hAnsi="Angsana New" w:cs="Angsana New"/>
          <w:sz w:val="30"/>
          <w:szCs w:val="30"/>
        </w:rPr>
        <w:t>(</w:t>
      </w:r>
      <w:r w:rsidR="008D0D89">
        <w:rPr>
          <w:rFonts w:ascii="Angsana New" w:hAnsi="Angsana New" w:cs="Angsana New" w:hint="cs"/>
          <w:sz w:val="30"/>
          <w:szCs w:val="30"/>
          <w:cs/>
        </w:rPr>
        <w:t xml:space="preserve">ประเทศไทย) จำกัด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>เพิ่มเติม</w:t>
      </w:r>
      <w:r>
        <w:rPr>
          <w:rFonts w:ascii="Angsana New" w:hAnsi="Angsana New" w:cs="Angsana New"/>
          <w:sz w:val="30"/>
          <w:szCs w:val="30"/>
        </w:rPr>
        <w:br/>
      </w:r>
      <w:r w:rsidR="008D0D89" w:rsidRPr="003804C4">
        <w:rPr>
          <w:rFonts w:ascii="Angsana New" w:hAnsi="Angsana New" w:cs="Angsana New"/>
          <w:sz w:val="30"/>
          <w:szCs w:val="30"/>
          <w:cs/>
        </w:rPr>
        <w:t>ร้อยละ</w:t>
      </w:r>
      <w:r w:rsidR="008A7037">
        <w:rPr>
          <w:rFonts w:ascii="Angsana New" w:hAnsi="Angsana New" w:cs="Angsana New"/>
          <w:sz w:val="30"/>
          <w:szCs w:val="30"/>
        </w:rPr>
        <w:t xml:space="preserve"> 24.00</w:t>
      </w:r>
      <w:r w:rsidR="008D0D89">
        <w:rPr>
          <w:rFonts w:ascii="Angsana New" w:hAnsi="Angsana New" w:cs="Angsana New"/>
          <w:sz w:val="30"/>
          <w:szCs w:val="30"/>
        </w:rPr>
        <w:t xml:space="preserve">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>เป็น</w:t>
      </w:r>
      <w:r w:rsidR="008D0D89" w:rsidRPr="003804C4">
        <w:rPr>
          <w:rFonts w:ascii="Angsana New" w:hAnsi="Angsana New" w:cs="Angsana New" w:hint="cs"/>
          <w:sz w:val="30"/>
          <w:szCs w:val="30"/>
          <w:cs/>
        </w:rPr>
        <w:t>เ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งินสดจำนวน </w:t>
      </w:r>
      <w:r w:rsidR="008D0D89" w:rsidRPr="003804C4">
        <w:rPr>
          <w:rFonts w:ascii="Angsana New" w:hAnsi="Angsana New" w:cs="Angsana New"/>
          <w:sz w:val="30"/>
          <w:szCs w:val="30"/>
        </w:rPr>
        <w:t xml:space="preserve">20.16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8D0D89">
        <w:rPr>
          <w:rFonts w:ascii="Angsana New" w:hAnsi="Angsana New" w:cs="Angsana New"/>
          <w:sz w:val="30"/>
          <w:szCs w:val="30"/>
        </w:rPr>
        <w:t>7</w:t>
      </w:r>
      <w:r w:rsidR="00C302B1">
        <w:rPr>
          <w:rFonts w:ascii="Angsana New" w:hAnsi="Angsana New" w:cs="Angsana New"/>
          <w:sz w:val="30"/>
          <w:szCs w:val="30"/>
        </w:rPr>
        <w:t>6.00</w:t>
      </w:r>
      <w:r w:rsidR="008D0D89">
        <w:rPr>
          <w:rFonts w:ascii="Angsana New" w:hAnsi="Angsana New" w:cs="Angsana New"/>
          <w:sz w:val="30"/>
          <w:szCs w:val="30"/>
        </w:rPr>
        <w:t xml:space="preserve">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>เป็น</w:t>
      </w:r>
      <w:r w:rsidR="00862F58">
        <w:rPr>
          <w:rFonts w:ascii="Angsana New" w:hAnsi="Angsana New" w:cs="Angsana New"/>
          <w:sz w:val="30"/>
          <w:szCs w:val="30"/>
          <w:cs/>
        </w:rPr>
        <w:br/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E85270">
        <w:rPr>
          <w:rFonts w:ascii="Angsana New" w:hAnsi="Angsana New" w:cs="Angsana New"/>
          <w:sz w:val="30"/>
          <w:szCs w:val="30"/>
        </w:rPr>
        <w:t>100</w:t>
      </w:r>
      <w:r w:rsidR="008D0D89" w:rsidRPr="003804C4">
        <w:rPr>
          <w:rFonts w:ascii="Angsana New" w:hAnsi="Angsana New" w:cs="Angsana New"/>
          <w:sz w:val="30"/>
          <w:szCs w:val="30"/>
        </w:rPr>
        <w:t xml:space="preserve">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มูลค่าตามบัญชีของสินทรัพย์สุทธิของบริษัท </w:t>
      </w:r>
      <w:r w:rsidR="008D0D89">
        <w:rPr>
          <w:rFonts w:ascii="Angsana New" w:hAnsi="Angsana New" w:cs="Angsana New" w:hint="cs"/>
          <w:sz w:val="30"/>
          <w:szCs w:val="30"/>
          <w:cs/>
        </w:rPr>
        <w:t xml:space="preserve">ซีอาร์ หาดใหญ่ </w:t>
      </w:r>
      <w:r w:rsidR="008D0D89">
        <w:rPr>
          <w:rFonts w:ascii="Angsana New" w:hAnsi="Angsana New" w:cs="Angsana New"/>
          <w:sz w:val="30"/>
          <w:szCs w:val="30"/>
        </w:rPr>
        <w:t>(</w:t>
      </w:r>
      <w:r w:rsidR="008D0D89">
        <w:rPr>
          <w:rFonts w:ascii="Angsana New" w:hAnsi="Angsana New" w:cs="Angsana New" w:hint="cs"/>
          <w:sz w:val="30"/>
          <w:szCs w:val="30"/>
          <w:cs/>
        </w:rPr>
        <w:t xml:space="preserve">ประเทศไทย) </w:t>
      </w:r>
      <w:r w:rsidR="008D0D89" w:rsidRPr="003804C4">
        <w:rPr>
          <w:rFonts w:ascii="Angsana New" w:hAnsi="Angsana New" w:cs="Angsana New" w:hint="cs"/>
          <w:sz w:val="30"/>
          <w:szCs w:val="30"/>
          <w:cs/>
        </w:rPr>
        <w:t xml:space="preserve">จำกัด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>ในงบการเงินของ</w:t>
      </w:r>
      <w:r w:rsidR="00D91C36">
        <w:rPr>
          <w:rFonts w:ascii="Angsana New" w:hAnsi="Angsana New" w:cs="Angsana New"/>
          <w:sz w:val="30"/>
          <w:szCs w:val="30"/>
        </w:rPr>
        <w:br/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กลุ่มบริษัท ณ วันที่ซื้อเป็นเงินจำนวน </w:t>
      </w:r>
      <w:r w:rsidR="008D0D89">
        <w:rPr>
          <w:rFonts w:ascii="Angsana New" w:hAnsi="Angsana New" w:cs="Angsana New"/>
          <w:sz w:val="30"/>
          <w:szCs w:val="30"/>
        </w:rPr>
        <w:t xml:space="preserve">227.79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>ล้านบาท กลุ่มบริษัทรับรู้ส่วนได้เสียท</w:t>
      </w:r>
      <w:r>
        <w:rPr>
          <w:rFonts w:ascii="Angsana New" w:hAnsi="Angsana New" w:cs="Angsana New"/>
          <w:sz w:val="30"/>
          <w:szCs w:val="30"/>
          <w:cs/>
        </w:rPr>
        <w:t>ี่ไม่มีอำนาจควบคุมลดลง</w:t>
      </w:r>
      <w:r w:rsidR="008D0D89">
        <w:rPr>
          <w:rFonts w:ascii="Angsana New" w:hAnsi="Angsana New" w:cs="Angsana New"/>
          <w:sz w:val="30"/>
          <w:szCs w:val="30"/>
          <w:cs/>
        </w:rPr>
        <w:t>จำนวน</w:t>
      </w:r>
      <w:r w:rsidR="008D0D89">
        <w:rPr>
          <w:rFonts w:ascii="Angsana New" w:hAnsi="Angsana New" w:cs="Angsana New"/>
          <w:sz w:val="30"/>
          <w:szCs w:val="30"/>
        </w:rPr>
        <w:t xml:space="preserve"> 54.67 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>ล้านบาท</w:t>
      </w:r>
      <w:r w:rsidR="008D0D89" w:rsidRPr="003804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0D89" w:rsidRPr="00013B3B">
        <w:rPr>
          <w:rFonts w:ascii="Angsana New" w:hAnsi="Angsana New" w:cs="Angsana New"/>
          <w:sz w:val="30"/>
          <w:szCs w:val="30"/>
          <w:cs/>
        </w:rPr>
        <w:t>กำไรสะสม</w:t>
      </w:r>
      <w:r>
        <w:rPr>
          <w:rFonts w:ascii="Angsana New" w:hAnsi="Angsana New" w:cs="Angsana New" w:hint="cs"/>
          <w:sz w:val="30"/>
          <w:szCs w:val="30"/>
          <w:cs/>
        </w:rPr>
        <w:t>เพิ่มขึ้น</w:t>
      </w:r>
      <w:r w:rsidR="008D0D89" w:rsidRPr="00013B3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>
        <w:rPr>
          <w:rFonts w:ascii="Angsana New" w:hAnsi="Angsana New" w:cs="Angsana New"/>
          <w:sz w:val="30"/>
          <w:szCs w:val="30"/>
        </w:rPr>
        <w:t xml:space="preserve">34.51 </w:t>
      </w:r>
      <w:r w:rsidR="008D0D89" w:rsidRPr="00013B3B">
        <w:rPr>
          <w:rFonts w:ascii="Angsana New" w:hAnsi="Angsana New" w:cs="Angsana New"/>
          <w:sz w:val="30"/>
          <w:szCs w:val="30"/>
          <w:cs/>
        </w:rPr>
        <w:t>ล้านบาท</w:t>
      </w:r>
      <w:r w:rsidR="008D0D89" w:rsidRPr="00013B3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D0D89" w:rsidRPr="00013B3B">
        <w:rPr>
          <w:rFonts w:ascii="Angsana New" w:hAnsi="Angsana New" w:cs="Angsana New"/>
          <w:sz w:val="30"/>
          <w:szCs w:val="30"/>
          <w:cs/>
        </w:rPr>
        <w:t>ซึ่งเกิดจากการเปลี่ยนแปลงส่วนของเจ้าของใน</w:t>
      </w:r>
      <w:r>
        <w:rPr>
          <w:rFonts w:ascii="Angsana New" w:hAnsi="Angsana New" w:cs="Angsana New"/>
          <w:sz w:val="30"/>
          <w:szCs w:val="30"/>
        </w:rPr>
        <w:br/>
      </w:r>
      <w:r w:rsidR="008D0D89" w:rsidRPr="00013B3B">
        <w:rPr>
          <w:rFonts w:ascii="Angsana New" w:hAnsi="Angsana New" w:cs="Angsana New"/>
          <w:sz w:val="30"/>
          <w:szCs w:val="30"/>
          <w:cs/>
        </w:rPr>
        <w:t>บริษัท</w:t>
      </w:r>
      <w:r w:rsidR="008D0D89" w:rsidRPr="003804C4">
        <w:rPr>
          <w:rFonts w:ascii="Angsana New" w:hAnsi="Angsana New" w:cs="Angsana New"/>
          <w:sz w:val="30"/>
          <w:szCs w:val="30"/>
          <w:cs/>
        </w:rPr>
        <w:t xml:space="preserve"> </w:t>
      </w:r>
      <w:r w:rsidR="008D0D89">
        <w:rPr>
          <w:rFonts w:ascii="Angsana New" w:hAnsi="Angsana New" w:cs="Angsana New" w:hint="cs"/>
          <w:sz w:val="30"/>
          <w:szCs w:val="30"/>
          <w:cs/>
        </w:rPr>
        <w:t xml:space="preserve">ซีอาร์ หาดใหญ่ </w:t>
      </w:r>
      <w:r w:rsidR="008D0D89">
        <w:rPr>
          <w:rFonts w:ascii="Angsana New" w:hAnsi="Angsana New" w:cs="Angsana New"/>
          <w:sz w:val="30"/>
          <w:szCs w:val="30"/>
        </w:rPr>
        <w:t>(</w:t>
      </w:r>
      <w:r w:rsidR="008D0D89">
        <w:rPr>
          <w:rFonts w:ascii="Angsana New" w:hAnsi="Angsana New" w:cs="Angsana New" w:hint="cs"/>
          <w:sz w:val="30"/>
          <w:szCs w:val="30"/>
          <w:cs/>
        </w:rPr>
        <w:t>ประเทศไทย) จำกัด</w:t>
      </w:r>
    </w:p>
    <w:p w:rsidR="0097035B" w:rsidRPr="005C2D75" w:rsidRDefault="0097035B" w:rsidP="008949EA">
      <w:pPr>
        <w:spacing w:after="0" w:line="240" w:lineRule="auto"/>
        <w:ind w:left="630"/>
        <w:rPr>
          <w:sz w:val="16"/>
          <w:szCs w:val="16"/>
        </w:rPr>
      </w:pPr>
    </w:p>
    <w:p w:rsidR="008D0D89" w:rsidRDefault="008D0D89" w:rsidP="008949EA">
      <w:pPr>
        <w:pStyle w:val="BodyText2"/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3804C4">
        <w:rPr>
          <w:rFonts w:ascii="Angsana New" w:hAnsi="Angsana New" w:cs="Angsana New"/>
          <w:sz w:val="30"/>
          <w:szCs w:val="30"/>
          <w:cs/>
        </w:rPr>
        <w:t xml:space="preserve">ผลกระทบของการเปลี่ยนแปลงในส่วนได้เสียของกลุ่มบริษัทในบริษัท </w:t>
      </w:r>
      <w:r w:rsidRPr="003804C4">
        <w:rPr>
          <w:rFonts w:ascii="Angsana New" w:hAnsi="Angsana New" w:cs="Angsana New" w:hint="cs"/>
          <w:sz w:val="30"/>
          <w:szCs w:val="30"/>
          <w:cs/>
        </w:rPr>
        <w:t xml:space="preserve">ซีอาร์ หาดใหญ่ </w:t>
      </w:r>
      <w:r w:rsidRPr="003804C4">
        <w:rPr>
          <w:rFonts w:ascii="Angsana New" w:hAnsi="Angsana New" w:cs="Angsana New"/>
          <w:sz w:val="30"/>
          <w:szCs w:val="30"/>
        </w:rPr>
        <w:t>(</w:t>
      </w:r>
      <w:r w:rsidRPr="003804C4">
        <w:rPr>
          <w:rFonts w:ascii="Angsana New" w:hAnsi="Angsana New" w:cs="Angsana New" w:hint="cs"/>
          <w:sz w:val="30"/>
          <w:szCs w:val="30"/>
          <w:cs/>
        </w:rPr>
        <w:t xml:space="preserve">ประเทศไทย) จำกัด </w:t>
      </w:r>
      <w:r w:rsidR="00DB65BF">
        <w:rPr>
          <w:rFonts w:ascii="Angsana New" w:hAnsi="Angsana New" w:cs="Angsana New"/>
          <w:sz w:val="30"/>
          <w:szCs w:val="30"/>
        </w:rPr>
        <w:br/>
      </w:r>
      <w:r w:rsidRPr="003804C4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:rsidR="008605E7" w:rsidRPr="008605E7" w:rsidRDefault="008605E7" w:rsidP="008605E7">
      <w:pPr>
        <w:spacing w:after="0" w:line="240" w:lineRule="auto"/>
        <w:ind w:left="630"/>
        <w:rPr>
          <w:sz w:val="16"/>
          <w:szCs w:val="16"/>
        </w:rPr>
      </w:pP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7289"/>
        <w:gridCol w:w="269"/>
        <w:gridCol w:w="1622"/>
      </w:tblGrid>
      <w:tr w:rsidR="008D0D89" w:rsidRPr="000E6257" w:rsidTr="008949EA">
        <w:trPr>
          <w:trHeight w:val="362"/>
          <w:tblHeader/>
        </w:trPr>
        <w:tc>
          <w:tcPr>
            <w:tcW w:w="7289" w:type="dxa"/>
          </w:tcPr>
          <w:p w:rsidR="008D0D89" w:rsidRPr="00051614" w:rsidRDefault="008D0D89" w:rsidP="008949EA">
            <w:pPr>
              <w:pStyle w:val="NoSpacing"/>
              <w:ind w:lef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D0D89" w:rsidRPr="00051614" w:rsidRDefault="008D0D89" w:rsidP="008949EA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8D0D89" w:rsidRPr="008605E7" w:rsidRDefault="008D0D89" w:rsidP="008605E7">
            <w:pPr>
              <w:pStyle w:val="NoSpacing"/>
              <w:ind w:left="-10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05E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8D0D89" w:rsidRPr="000E6257" w:rsidTr="008949EA">
        <w:trPr>
          <w:tblHeader/>
        </w:trPr>
        <w:tc>
          <w:tcPr>
            <w:tcW w:w="7289" w:type="dxa"/>
          </w:tcPr>
          <w:p w:rsidR="008D0D89" w:rsidRPr="00051614" w:rsidRDefault="008D0D89" w:rsidP="008949EA">
            <w:pPr>
              <w:pStyle w:val="NoSpacing"/>
              <w:ind w:left="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8D0D89" w:rsidRPr="00051614" w:rsidRDefault="008D0D89" w:rsidP="008949EA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8D0D89" w:rsidRPr="00051614" w:rsidRDefault="008D0D89" w:rsidP="008605E7">
            <w:pPr>
              <w:pStyle w:val="NoSpacing"/>
              <w:ind w:left="-106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516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53000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5161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05161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D0D89" w:rsidRPr="000E6257" w:rsidTr="00E451CB">
        <w:tc>
          <w:tcPr>
            <w:tcW w:w="7289" w:type="dxa"/>
          </w:tcPr>
          <w:p w:rsidR="008D0D89" w:rsidRPr="00051614" w:rsidRDefault="008D0D89" w:rsidP="008949EA">
            <w:pPr>
              <w:pStyle w:val="NoSpacing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051614">
              <w:rPr>
                <w:rFonts w:ascii="Angsana New" w:hAnsi="Angsana New" w:cs="Angsana New"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0516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51614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69" w:type="dxa"/>
          </w:tcPr>
          <w:p w:rsidR="008D0D89" w:rsidRPr="00051614" w:rsidRDefault="008D0D89" w:rsidP="008949EA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8D0D89" w:rsidRPr="00051614" w:rsidRDefault="00C61B6C" w:rsidP="008605E7">
            <w:pPr>
              <w:pStyle w:val="NoSpacing"/>
              <w:tabs>
                <w:tab w:val="decimal" w:pos="1334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746,983</w:t>
            </w:r>
          </w:p>
        </w:tc>
      </w:tr>
      <w:tr w:rsidR="00E451CB" w:rsidRPr="000E6257" w:rsidTr="00E451CB">
        <w:tc>
          <w:tcPr>
            <w:tcW w:w="7289" w:type="dxa"/>
          </w:tcPr>
          <w:p w:rsidR="00E451CB" w:rsidRPr="00051614" w:rsidRDefault="00E451CB" w:rsidP="00E451CB">
            <w:pPr>
              <w:pStyle w:val="NoSpacing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051614">
              <w:rPr>
                <w:rFonts w:ascii="Angsana New" w:hAnsi="Angsana New" w:cs="Angsana New"/>
                <w:sz w:val="30"/>
                <w:szCs w:val="30"/>
                <w:cs/>
              </w:rPr>
              <w:t>ส่วนแบ่งในกำไรขาดทุนเบ็ดเสร็จอื่น</w:t>
            </w:r>
          </w:p>
        </w:tc>
        <w:tc>
          <w:tcPr>
            <w:tcW w:w="269" w:type="dxa"/>
          </w:tcPr>
          <w:p w:rsidR="00E451CB" w:rsidRPr="00051614" w:rsidRDefault="00E451CB" w:rsidP="00E451CB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E451CB" w:rsidRPr="00051614" w:rsidRDefault="00C61B6C" w:rsidP="00E451CB">
            <w:pPr>
              <w:pStyle w:val="NoSpacing"/>
              <w:tabs>
                <w:tab w:val="decimal" w:pos="1334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59,335</w:t>
            </w:r>
          </w:p>
        </w:tc>
      </w:tr>
      <w:tr w:rsidR="008D0D89" w:rsidRPr="000E6257" w:rsidTr="008949EA">
        <w:tc>
          <w:tcPr>
            <w:tcW w:w="7289" w:type="dxa"/>
          </w:tcPr>
          <w:p w:rsidR="008D0D89" w:rsidRPr="00051614" w:rsidRDefault="00C61B6C" w:rsidP="008949EA">
            <w:pPr>
              <w:pStyle w:val="NoSpacing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  <w:r w:rsidR="008D0D89" w:rsidRPr="00051614">
              <w:rPr>
                <w:rFonts w:ascii="Angsana New" w:hAnsi="Angsana New" w:cs="Angsana New"/>
                <w:sz w:val="30"/>
                <w:szCs w:val="30"/>
                <w:cs/>
              </w:rPr>
              <w:t>ในส่วนได้เสียของกลุ่มบริษัท</w:t>
            </w:r>
          </w:p>
        </w:tc>
        <w:tc>
          <w:tcPr>
            <w:tcW w:w="269" w:type="dxa"/>
          </w:tcPr>
          <w:p w:rsidR="008D0D89" w:rsidRPr="00051614" w:rsidRDefault="008D0D89" w:rsidP="008949EA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8D0D89" w:rsidRPr="00051614" w:rsidRDefault="00BA3ED2" w:rsidP="008605E7">
            <w:pPr>
              <w:pStyle w:val="NoSpacing"/>
              <w:tabs>
                <w:tab w:val="decimal" w:pos="1334"/>
              </w:tabs>
              <w:ind w:left="63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54,669</w:t>
            </w:r>
          </w:p>
        </w:tc>
      </w:tr>
      <w:tr w:rsidR="008D0D89" w:rsidRPr="000E6257" w:rsidTr="008949EA">
        <w:tc>
          <w:tcPr>
            <w:tcW w:w="7289" w:type="dxa"/>
          </w:tcPr>
          <w:p w:rsidR="008D0D89" w:rsidRPr="00051614" w:rsidRDefault="00550980" w:rsidP="008949EA">
            <w:pPr>
              <w:pStyle w:val="NoSpacing"/>
              <w:ind w:left="7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เงินปันผลให้ผู้ถือหุ้นบริษัท</w:t>
            </w:r>
          </w:p>
        </w:tc>
        <w:tc>
          <w:tcPr>
            <w:tcW w:w="269" w:type="dxa"/>
          </w:tcPr>
          <w:p w:rsidR="008D0D89" w:rsidRPr="00051614" w:rsidRDefault="008D0D89" w:rsidP="008949EA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</w:tcPr>
          <w:p w:rsidR="008D0D89" w:rsidRPr="00051614" w:rsidRDefault="00C61B6C" w:rsidP="008605E7">
            <w:pPr>
              <w:pStyle w:val="NoSpacing"/>
              <w:tabs>
                <w:tab w:val="decimal" w:pos="1334"/>
              </w:tabs>
              <w:ind w:left="630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(620,986</w:t>
            </w:r>
            <w:r w:rsidR="00E451C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8D0D89" w:rsidRPr="001B74C6" w:rsidTr="008949EA">
        <w:tc>
          <w:tcPr>
            <w:tcW w:w="7289" w:type="dxa"/>
          </w:tcPr>
          <w:p w:rsidR="008D0D89" w:rsidRPr="0053000A" w:rsidRDefault="008D0D89" w:rsidP="008949EA">
            <w:pPr>
              <w:pStyle w:val="NoSpacing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0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ส่วนได้เสียของกลุ่มบริษัท ณ วันที่ </w:t>
            </w:r>
            <w:r w:rsidRPr="0053000A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5300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:rsidR="008D0D89" w:rsidRPr="00051614" w:rsidRDefault="008D0D89" w:rsidP="008949EA">
            <w:pPr>
              <w:pStyle w:val="NoSpacing"/>
              <w:ind w:left="6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:rsidR="008D0D89" w:rsidRPr="00051614" w:rsidRDefault="00C61B6C" w:rsidP="008605E7">
            <w:pPr>
              <w:pStyle w:val="NoSpacing"/>
              <w:tabs>
                <w:tab w:val="decimal" w:pos="1334"/>
              </w:tabs>
              <w:ind w:left="63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240,001</w:t>
            </w:r>
          </w:p>
        </w:tc>
      </w:tr>
    </w:tbl>
    <w:p w:rsidR="0001498C" w:rsidRDefault="0001498C" w:rsidP="008949EA">
      <w:pPr>
        <w:tabs>
          <w:tab w:val="left" w:pos="540"/>
        </w:tabs>
        <w:spacing w:after="0" w:line="240" w:lineRule="auto"/>
        <w:ind w:left="630" w:right="-29"/>
        <w:jc w:val="thaiDistribute"/>
        <w:rPr>
          <w:rFonts w:ascii="Angsana New" w:hAnsi="Angsana New" w:cs="Angsana New"/>
        </w:rPr>
      </w:pPr>
    </w:p>
    <w:p w:rsidR="0004402A" w:rsidRPr="000C6BC7" w:rsidRDefault="00C74395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10331E" w:rsidRPr="000C6BC7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:rsidR="0004402A" w:rsidRPr="000C6BC7" w:rsidRDefault="0004402A" w:rsidP="008949EA">
      <w:pPr>
        <w:spacing w:after="0" w:line="240" w:lineRule="auto"/>
        <w:ind w:left="630" w:right="-25"/>
        <w:jc w:val="thaiDistribute"/>
        <w:rPr>
          <w:rFonts w:ascii="Angsana New" w:hAnsi="Angsana New" w:cs="Angsana New"/>
          <w:cs/>
        </w:rPr>
      </w:pPr>
    </w:p>
    <w:p w:rsidR="005C2D75" w:rsidRDefault="00FA1E72" w:rsidP="003C5DE4">
      <w:pPr>
        <w:spacing w:after="0" w:line="240" w:lineRule="auto"/>
        <w:ind w:left="540" w:right="-108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r w:rsidRPr="000C6BC7">
        <w:rPr>
          <w:rFonts w:ascii="Angsana New" w:hAnsi="Angsana New" w:cs="Angsana New"/>
          <w:b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8D1A62">
        <w:rPr>
          <w:rFonts w:ascii="Angsana New" w:hAnsi="Angsana New" w:cs="Angsana New"/>
          <w:b/>
          <w:spacing w:val="8"/>
          <w:sz w:val="30"/>
          <w:szCs w:val="30"/>
        </w:rPr>
        <w:br/>
      </w:r>
      <w:r w:rsidRPr="000C6BC7">
        <w:rPr>
          <w:rFonts w:ascii="Angsana New" w:hAnsi="Angsana New" w:cs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  <w:r w:rsidR="005C2D75">
        <w:rPr>
          <w:rFonts w:ascii="Angsana New" w:hAnsi="Angsana New" w:cs="Angsana New"/>
          <w:b/>
          <w:sz w:val="30"/>
          <w:szCs w:val="30"/>
          <w:cs/>
        </w:rPr>
        <w:br w:type="page"/>
      </w:r>
    </w:p>
    <w:p w:rsidR="00BE5003" w:rsidRPr="000C6BC7" w:rsidRDefault="00BE5003" w:rsidP="00D55D3F">
      <w:pPr>
        <w:spacing w:after="0" w:line="240" w:lineRule="auto"/>
        <w:ind w:left="540" w:right="-108"/>
        <w:jc w:val="both"/>
        <w:rPr>
          <w:rFonts w:ascii="Angsana New" w:hAnsi="Angsana New" w:cs="Angsana New"/>
          <w:b/>
          <w:sz w:val="30"/>
          <w:szCs w:val="30"/>
        </w:rPr>
      </w:pPr>
      <w:r w:rsidRPr="000C6BC7">
        <w:rPr>
          <w:rFonts w:ascii="Angsana New" w:hAnsi="Angsana New" w:cs="Angsana New"/>
          <w:b/>
          <w:sz w:val="30"/>
          <w:szCs w:val="30"/>
          <w:cs/>
        </w:rPr>
        <w:lastRenderedPageBreak/>
        <w:t>ความสัมพันธ์ที่มีกับบริษัท</w:t>
      </w:r>
      <w:r w:rsidR="0036683C" w:rsidRPr="000C6BC7">
        <w:rPr>
          <w:rFonts w:ascii="Angsana New" w:hAnsi="Angsana New" w:cs="Angsana New"/>
          <w:b/>
          <w:sz w:val="30"/>
          <w:szCs w:val="30"/>
          <w:cs/>
        </w:rPr>
        <w:t>ร่วม</w:t>
      </w:r>
      <w:r w:rsidR="00CC0BDA" w:rsidRPr="000C6BC7">
        <w:rPr>
          <w:rFonts w:ascii="Angsana New" w:hAnsi="Angsana New" w:cs="Angsana New"/>
          <w:b/>
          <w:sz w:val="30"/>
          <w:szCs w:val="30"/>
          <w:cs/>
        </w:rPr>
        <w:t>และ</w:t>
      </w:r>
      <w:r w:rsidRPr="000C6BC7">
        <w:rPr>
          <w:rFonts w:ascii="Angsana New" w:hAnsi="Angsana New" w:cs="Angsana New"/>
          <w:b/>
          <w:sz w:val="30"/>
          <w:szCs w:val="30"/>
          <w:cs/>
        </w:rPr>
        <w:t>บริษัท</w:t>
      </w:r>
      <w:r w:rsidR="0036683C" w:rsidRPr="000C6BC7">
        <w:rPr>
          <w:rFonts w:ascii="Angsana New" w:hAnsi="Angsana New" w:cs="Angsana New"/>
          <w:b/>
          <w:sz w:val="30"/>
          <w:szCs w:val="30"/>
          <w:cs/>
        </w:rPr>
        <w:t>ย่อย</w:t>
      </w:r>
      <w:r w:rsidRPr="000C6BC7">
        <w:rPr>
          <w:rFonts w:ascii="Angsana New" w:hAnsi="Angsana New" w:cs="Angsana New"/>
          <w:b/>
          <w:sz w:val="30"/>
          <w:szCs w:val="30"/>
          <w:cs/>
        </w:rPr>
        <w:t>ได้เปิด</w:t>
      </w:r>
      <w:r w:rsidR="00697C97" w:rsidRPr="000C6BC7">
        <w:rPr>
          <w:rFonts w:ascii="Angsana New" w:hAnsi="Angsana New" w:cs="Angsana New"/>
          <w:b/>
          <w:sz w:val="30"/>
          <w:szCs w:val="30"/>
          <w:cs/>
        </w:rPr>
        <w:t>เผยในหมายเหตุประกอบงบการเงินข้อ</w:t>
      </w:r>
      <w:r w:rsidR="00697C97" w:rsidRPr="000C6BC7">
        <w:rPr>
          <w:rFonts w:ascii="Angsana New" w:hAnsi="Angsana New" w:cs="Angsana New"/>
          <w:b/>
          <w:sz w:val="30"/>
          <w:szCs w:val="30"/>
        </w:rPr>
        <w:t xml:space="preserve"> </w:t>
      </w:r>
      <w:r w:rsidR="00A11627" w:rsidRPr="000C6BC7">
        <w:rPr>
          <w:rFonts w:ascii="Angsana New" w:hAnsi="Angsana New" w:cs="Angsana New"/>
          <w:bCs/>
          <w:sz w:val="30"/>
          <w:szCs w:val="30"/>
        </w:rPr>
        <w:t>1</w:t>
      </w:r>
      <w:r w:rsidR="00A11627" w:rsidRPr="000C6BC7">
        <w:rPr>
          <w:rFonts w:ascii="Angsana New" w:hAnsi="Angsana New" w:cs="Angsana New"/>
          <w:b/>
          <w:sz w:val="30"/>
          <w:szCs w:val="30"/>
        </w:rPr>
        <w:t xml:space="preserve">, </w:t>
      </w:r>
      <w:r w:rsidR="00697C97" w:rsidRPr="000C6BC7">
        <w:rPr>
          <w:rFonts w:ascii="Angsana New" w:hAnsi="Angsana New" w:cs="Angsana New"/>
          <w:bCs/>
          <w:sz w:val="30"/>
          <w:szCs w:val="30"/>
        </w:rPr>
        <w:t>1</w:t>
      </w:r>
      <w:r w:rsidR="00550522">
        <w:rPr>
          <w:rFonts w:ascii="Angsana New" w:hAnsi="Angsana New" w:cs="Angsana New"/>
          <w:bCs/>
          <w:sz w:val="30"/>
          <w:szCs w:val="30"/>
        </w:rPr>
        <w:t>1</w:t>
      </w:r>
      <w:r w:rsidR="00697C97" w:rsidRPr="000C6BC7">
        <w:rPr>
          <w:rFonts w:ascii="Angsana New" w:hAnsi="Angsana New" w:cs="Angsana New"/>
          <w:b/>
          <w:sz w:val="30"/>
          <w:szCs w:val="30"/>
        </w:rPr>
        <w:t xml:space="preserve"> </w:t>
      </w:r>
      <w:r w:rsidR="00697C97" w:rsidRPr="000C6BC7">
        <w:rPr>
          <w:rFonts w:ascii="Angsana New" w:hAnsi="Angsana New" w:cs="Angsana New"/>
          <w:b/>
          <w:sz w:val="30"/>
          <w:szCs w:val="30"/>
          <w:cs/>
        </w:rPr>
        <w:t>และ</w:t>
      </w:r>
      <w:r w:rsidR="00697C97" w:rsidRPr="000C6BC7">
        <w:rPr>
          <w:rFonts w:ascii="Angsana New" w:hAnsi="Angsana New" w:cs="Angsana New"/>
          <w:b/>
          <w:sz w:val="30"/>
          <w:szCs w:val="30"/>
        </w:rPr>
        <w:t xml:space="preserve"> </w:t>
      </w:r>
      <w:r w:rsidR="00697C97" w:rsidRPr="000C6BC7">
        <w:rPr>
          <w:rFonts w:ascii="Angsana New" w:hAnsi="Angsana New" w:cs="Angsana New"/>
          <w:bCs/>
          <w:sz w:val="30"/>
          <w:szCs w:val="30"/>
        </w:rPr>
        <w:t>1</w:t>
      </w:r>
      <w:r w:rsidR="00550522">
        <w:rPr>
          <w:rFonts w:ascii="Angsana New" w:hAnsi="Angsana New" w:cs="Angsana New"/>
          <w:bCs/>
          <w:sz w:val="30"/>
          <w:szCs w:val="30"/>
        </w:rPr>
        <w:t>2</w:t>
      </w:r>
      <w:r w:rsidR="00697C97" w:rsidRPr="000C6BC7">
        <w:rPr>
          <w:rFonts w:ascii="Angsana New" w:hAnsi="Angsana New" w:cs="Angsana New"/>
          <w:bCs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b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</w:t>
      </w:r>
      <w:r w:rsidR="00A75D95" w:rsidRPr="000C6BC7">
        <w:rPr>
          <w:rFonts w:ascii="Angsana New" w:hAnsi="Angsana New" w:cs="Angsana New" w:hint="cs"/>
          <w:b/>
          <w:sz w:val="30"/>
          <w:szCs w:val="30"/>
          <w:cs/>
        </w:rPr>
        <w:t>ที่มีสาระสำคัญ</w:t>
      </w:r>
      <w:r w:rsidRPr="000C6B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b/>
          <w:sz w:val="30"/>
          <w:szCs w:val="30"/>
          <w:cs/>
        </w:rPr>
        <w:t>มีดังนี้</w:t>
      </w:r>
    </w:p>
    <w:p w:rsidR="00EC79CB" w:rsidRPr="000C6BC7" w:rsidRDefault="00EC79CB" w:rsidP="00D55D3F">
      <w:pPr>
        <w:spacing w:after="0" w:line="240" w:lineRule="auto"/>
        <w:ind w:left="540" w:right="-108"/>
        <w:jc w:val="both"/>
        <w:rPr>
          <w:rFonts w:ascii="Angsana New" w:hAnsi="Angsana New" w:cs="Angsana New"/>
          <w:b/>
          <w:sz w:val="16"/>
          <w:szCs w:val="16"/>
        </w:rPr>
      </w:pPr>
    </w:p>
    <w:tbl>
      <w:tblPr>
        <w:tblW w:w="92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4145"/>
      </w:tblGrid>
      <w:tr w:rsidR="00F91FD3" w:rsidRPr="00F94A31" w:rsidTr="00CF66D2">
        <w:trPr>
          <w:trHeight w:val="20"/>
          <w:tblHeader/>
        </w:trPr>
        <w:tc>
          <w:tcPr>
            <w:tcW w:w="3780" w:type="dxa"/>
            <w:shd w:val="clear" w:color="auto" w:fill="auto"/>
          </w:tcPr>
          <w:p w:rsidR="00F91FD3" w:rsidRPr="00927D9F" w:rsidRDefault="00F91FD3" w:rsidP="00CF66D2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F91FD3" w:rsidRPr="00927D9F" w:rsidRDefault="00F91FD3" w:rsidP="00CF66D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:rsidR="00F91FD3" w:rsidRPr="00927D9F" w:rsidRDefault="00F91FD3" w:rsidP="00CF66D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F91FD3" w:rsidRPr="00927D9F" w:rsidRDefault="00F91FD3" w:rsidP="00CF66D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45" w:type="dxa"/>
            <w:shd w:val="clear" w:color="auto" w:fill="auto"/>
          </w:tcPr>
          <w:p w:rsidR="00F91FD3" w:rsidRPr="00927D9F" w:rsidRDefault="00F91FD3" w:rsidP="00CF66D2">
            <w:pPr>
              <w:spacing w:after="0" w:line="240" w:lineRule="auto"/>
              <w:ind w:left="252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F91FD3" w:rsidRPr="00927D9F" w:rsidRDefault="00F91FD3" w:rsidP="00CF66D2">
            <w:pPr>
              <w:spacing w:after="0" w:line="240" w:lineRule="auto"/>
              <w:ind w:left="252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27D9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1FD3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1FD3" w:rsidRPr="00F94A31" w:rsidRDefault="00F91FD3" w:rsidP="00CF66D2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:rsidR="00F91FD3" w:rsidRPr="008949EA" w:rsidRDefault="00F91FD3" w:rsidP="00CF66D2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1FD3" w:rsidRPr="008949EA" w:rsidRDefault="00F91FD3" w:rsidP="00CF66D2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 ๆ ของกลุ่มบริษัทไม่ว่าทางตรงหรือทางอ้อม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91FD3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1FD3" w:rsidRPr="00F94A31" w:rsidRDefault="00F91FD3" w:rsidP="00CF66D2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รีเทลคอร์ปอเรชั่น จำกัด</w:t>
            </w:r>
          </w:p>
        </w:tc>
        <w:tc>
          <w:tcPr>
            <w:tcW w:w="1350" w:type="dxa"/>
            <w:shd w:val="clear" w:color="auto" w:fill="auto"/>
          </w:tcPr>
          <w:p w:rsidR="00F91FD3" w:rsidRPr="008949EA" w:rsidRDefault="00F91FD3" w:rsidP="00CF66D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1FD3" w:rsidRPr="008949EA" w:rsidRDefault="00F91FD3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เป็นผู้ถือหุ้นใหญ่</w:t>
            </w:r>
            <w:r w:rsidR="008949EA" w:rsidRPr="008949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ลำดับสูงสุด</w:t>
            </w: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ถือหุ้นในบริษัท</w:t>
            </w:r>
            <w:r w:rsid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="008949EA" w:rsidRPr="008949EA">
              <w:rPr>
                <w:rFonts w:ascii="Angsana New" w:hAnsi="Angsana New" w:cs="Angsana New"/>
                <w:spacing w:val="-4"/>
                <w:sz w:val="30"/>
                <w:szCs w:val="30"/>
              </w:rPr>
              <w:t>27.74</w:t>
            </w:r>
            <w:r w:rsidRPr="008949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และมี</w:t>
            </w:r>
            <w:r w:rsidR="008949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1FD3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1FD3" w:rsidRPr="00F94A31" w:rsidRDefault="00F91FD3" w:rsidP="00CF66D2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4A31">
              <w:rPr>
                <w:rFonts w:ascii="Angsana New" w:hAnsi="Angsana New" w:cs="Angsana New"/>
                <w:sz w:val="30"/>
                <w:szCs w:val="30"/>
                <w:cs/>
              </w:rPr>
              <w:t>บริษัท ซี อาร์ จี บริการ จำกัด</w:t>
            </w:r>
          </w:p>
        </w:tc>
        <w:tc>
          <w:tcPr>
            <w:tcW w:w="1350" w:type="dxa"/>
            <w:shd w:val="clear" w:color="auto" w:fill="auto"/>
          </w:tcPr>
          <w:p w:rsidR="00F91FD3" w:rsidRPr="008949EA" w:rsidRDefault="00F91FD3" w:rsidP="00CF66D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1FD3" w:rsidRPr="008949EA" w:rsidRDefault="00F91FD3" w:rsidP="00CF66D2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เป็นผู้ถือหุ้นใหญ่ ถือหุ้นในบริษัทร้อยละ </w:t>
            </w: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</w:rPr>
              <w:t>26.07</w:t>
            </w:r>
            <w:r w:rsidRPr="008949EA">
              <w:rPr>
                <w:rFonts w:ascii="Angsana New" w:hAnsi="Angsana New" w:cs="Angsana New"/>
                <w:spacing w:val="-16"/>
                <w:sz w:val="30"/>
                <w:szCs w:val="30"/>
              </w:rPr>
              <w:t xml:space="preserve"> </w:t>
            </w:r>
            <w:r w:rsidRPr="008949EA">
              <w:rPr>
                <w:rFonts w:ascii="Angsana New" w:hAnsi="Angsana New" w:cs="Angsana New"/>
                <w:spacing w:val="-16"/>
                <w:sz w:val="30"/>
                <w:szCs w:val="30"/>
                <w:cs/>
              </w:rPr>
              <w:t xml:space="preserve"> </w:t>
            </w:r>
            <w:r w:rsidRPr="008949EA">
              <w:rPr>
                <w:rFonts w:ascii="Angsana New" w:hAnsi="Angsana New" w:cs="Angsana New" w:hint="cs"/>
                <w:spacing w:val="-16"/>
                <w:sz w:val="30"/>
                <w:szCs w:val="30"/>
                <w:cs/>
              </w:rPr>
              <w:t xml:space="preserve">      </w:t>
            </w:r>
            <w:r w:rsidR="008949EA"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และมี</w:t>
            </w:r>
            <w:r w:rsidR="008949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บีทูเอส 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8949EA" w:rsidP="006033DF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09E4" w:rsidRPr="00AE6B69" w:rsidRDefault="00F909E4" w:rsidP="00F909E4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สรรพสินค้าเซ็นทรัล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09E4" w:rsidRPr="00AE6B69" w:rsidRDefault="00F909E4" w:rsidP="00F909E4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 ฟู้ด รีเทล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</w:t>
            </w: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เซ็นทรัลการ์เม้นท์แฟคทอรี่ 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AD788A" w:rsidP="006033DF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 อินชัวรันส์ เซอร์วิสเซส</w:t>
            </w:r>
            <w:r w:rsidRPr="00AE6B6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8949EA" w:rsidP="006033DF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บริษัท เซ็นทรัลพัฒนา </w:t>
            </w:r>
            <w:r w:rsidRPr="00AE6B6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เชียงใหม่ 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8949EA" w:rsidP="006033DF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lastRenderedPageBreak/>
              <w:t xml:space="preserve">บริษัท เซ็นทรัลพัฒนา </w:t>
            </w:r>
            <w:r w:rsidRPr="00AE6B69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ชลบุรี 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8949EA" w:rsidP="006033DF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ดีเวลลอปเม้นท์ 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8949EA" w:rsidP="006033DF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6033DF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6033DF" w:rsidRPr="00AE6B69" w:rsidRDefault="006033DF" w:rsidP="006033D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ขอนแก่น จำกัด</w:t>
            </w:r>
          </w:p>
        </w:tc>
        <w:tc>
          <w:tcPr>
            <w:tcW w:w="1350" w:type="dxa"/>
            <w:shd w:val="clear" w:color="auto" w:fill="auto"/>
          </w:tcPr>
          <w:p w:rsidR="006033DF" w:rsidRPr="008949EA" w:rsidRDefault="006033DF" w:rsidP="006033DF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6033DF" w:rsidRPr="002E49EF" w:rsidRDefault="008949EA" w:rsidP="006033DF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ไนน์</w:t>
            </w:r>
            <w:r w:rsidRPr="00AE6B6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สแควร์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จำกัด</w:t>
            </w:r>
            <w:r w:rsidRPr="00AE6B69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(มหาชน)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เซ็นทรัลพัฒนา รัตนาธิเบศร์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AD788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AD788A" w:rsidRPr="00AE6B69" w:rsidRDefault="00AD788A" w:rsidP="00AD788A">
            <w:pPr>
              <w:pStyle w:val="a"/>
              <w:tabs>
                <w:tab w:val="clear" w:pos="1080"/>
              </w:tabs>
              <w:spacing w:after="0"/>
              <w:ind w:right="-109"/>
              <w:rPr>
                <w:rFonts w:ascii="Angsana New" w:hAnsi="Angsana New" w:cs="Angsana New"/>
                <w:lang w:val="en-US"/>
              </w:rPr>
            </w:pPr>
            <w:r w:rsidRPr="00AE6B69">
              <w:rPr>
                <w:rFonts w:ascii="Angsana New" w:hAnsi="Angsana New" w:cs="Angsana New"/>
                <w:cs/>
                <w:lang w:val="en-US"/>
              </w:rPr>
              <w:t xml:space="preserve">บริษัท เซ็นทรัล พีเพิล ดีเวลลอปเม้นท์ </w:t>
            </w:r>
          </w:p>
          <w:p w:rsidR="00AD788A" w:rsidRPr="00AE6B69" w:rsidRDefault="00AD788A" w:rsidP="00AD788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cs/>
                <w:lang w:val="en-US"/>
              </w:rPr>
              <w:t xml:space="preserve">    </w:t>
            </w: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50" w:type="dxa"/>
            <w:shd w:val="clear" w:color="auto" w:fill="auto"/>
          </w:tcPr>
          <w:p w:rsidR="00AD788A" w:rsidRPr="002E49EF" w:rsidRDefault="00AD788A" w:rsidP="00AD788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AD788A" w:rsidRPr="002E49EF" w:rsidRDefault="00AD788A" w:rsidP="00AD788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09E4" w:rsidRPr="00AE6B69" w:rsidRDefault="00F909E4" w:rsidP="00F909E4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เซ็นทรัลเทรดดิ้ง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8949E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เซ็นทรัลเวิร์ล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ซีเทรคสากล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F909E4" w:rsidRDefault="008949EA" w:rsidP="008949EA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09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F909E4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เป็นบริษัทย่อยทางอ้อมของบริษัทใหญ่ลำดับสูงสุด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09E4" w:rsidRPr="00AE6B69" w:rsidRDefault="00F909E4" w:rsidP="00F909E4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บริษัท ซีอาร์ซี </w:t>
            </w: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พร๊อพเพอร์ตี้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F909E4" w:rsidRPr="00AE6B69" w:rsidRDefault="00F909E4" w:rsidP="00F909E4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AE6B69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บริษัท ห้างเซ็นทรัลดีพาทเม้นท์สโตร์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20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spacing w:after="0" w:line="240" w:lineRule="auto"/>
              <w:ind w:left="162" w:right="-25" w:hanging="162"/>
              <w:jc w:val="both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AE6B6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บริษัท ออฟฟิซ คลับ (ไทย)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8949EA" w:rsidRPr="00AE6B69" w:rsidRDefault="008949EA" w:rsidP="00AD788A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เดอะวัน เซ็นทรัล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8949EA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8949EA" w:rsidRPr="00AE6B69" w:rsidRDefault="008949EA" w:rsidP="008949E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ซีโอแอล จำกัด (มหาชน)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เซ็นเนอร์จี อินโนเวชั่น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8949EA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8949EA" w:rsidRDefault="008949EA" w:rsidP="008949E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บริษัท ซีอาร์ซีไทวัสดุ จำกัด</w:t>
            </w:r>
          </w:p>
        </w:tc>
        <w:tc>
          <w:tcPr>
            <w:tcW w:w="1350" w:type="dxa"/>
            <w:shd w:val="clear" w:color="auto" w:fill="auto"/>
          </w:tcPr>
          <w:p w:rsidR="008949EA" w:rsidRPr="002E49EF" w:rsidRDefault="008949EA" w:rsidP="008949EA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8949EA" w:rsidRPr="002E49EF" w:rsidRDefault="00F909E4" w:rsidP="008949EA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เท็กซ์ทรัล เท็กซ์ไทลส์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ไทย วัตต์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8949EA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8949EA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F909E4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เป็นบริษัทย่อยทางอ้อมของบริษัทใหญ่ลำดับสูงสุด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AD788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มูจิ </w:t>
            </w:r>
            <w:r w:rsidR="00AD788A">
              <w:rPr>
                <w:rFonts w:ascii="Angsana New" w:hAnsi="Angsana New" w:cs="Angsana New" w:hint="cs"/>
                <w:sz w:val="30"/>
                <w:szCs w:val="30"/>
                <w:cs/>
              </w:rPr>
              <w:t>รีเทล (ประเทศไทย)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Pr="00471C59" w:rsidRDefault="00E15E72" w:rsidP="00F909E4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hyperlink r:id="rId8" w:history="1">
              <w:r w:rsidR="00F909E4" w:rsidRPr="00471C59">
                <w:rPr>
                  <w:rFonts w:ascii="Angsana New" w:hAnsi="Angsana New" w:cs="Angsana New"/>
                  <w:sz w:val="30"/>
                  <w:szCs w:val="30"/>
                  <w:cs/>
                </w:rPr>
                <w:t>บริษัท เ</w:t>
              </w:r>
              <w:r w:rsidR="00F909E4">
                <w:rPr>
                  <w:rFonts w:ascii="Angsana New" w:hAnsi="Angsana New" w:cs="Angsana New" w:hint="cs"/>
                  <w:sz w:val="30"/>
                  <w:szCs w:val="30"/>
                  <w:cs/>
                </w:rPr>
                <w:t>ซ็</w:t>
              </w:r>
              <w:r w:rsidR="00F909E4" w:rsidRPr="00471C59">
                <w:rPr>
                  <w:rFonts w:ascii="Angsana New" w:hAnsi="Angsana New" w:cs="Angsana New"/>
                  <w:sz w:val="30"/>
                  <w:szCs w:val="30"/>
                  <w:cs/>
                </w:rPr>
                <w:t>นทรัล เพย์เมนท์ จำกัด</w:t>
              </w:r>
            </w:hyperlink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C59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กรุ๊ป ออนไลน์ จํากัด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C59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 เรสตอรองส์ กรุ๊ป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1C59">
              <w:rPr>
                <w:rFonts w:ascii="Angsana New" w:hAnsi="Angsana New" w:cs="Angsana New"/>
                <w:sz w:val="30"/>
                <w:szCs w:val="30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18" w:hanging="162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highlight w:val="yellow"/>
                <w:cs/>
              </w:rPr>
            </w:pPr>
            <w:r w:rsidRPr="00F909E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เป็นบริษัทย่อยของบริษัทใหญ่ลำดับสูงสุด และมีผู้บริหารสำคัญร่วมกัน</w:t>
            </w:r>
          </w:p>
        </w:tc>
      </w:tr>
      <w:tr w:rsidR="00F909E4" w:rsidRPr="00F94A31" w:rsidTr="00CF66D2">
        <w:trPr>
          <w:trHeight w:val="373"/>
        </w:trPr>
        <w:tc>
          <w:tcPr>
            <w:tcW w:w="3780" w:type="dxa"/>
            <w:shd w:val="clear" w:color="auto" w:fill="auto"/>
          </w:tcPr>
          <w:p w:rsidR="00F909E4" w:rsidRPr="00471C59" w:rsidRDefault="00F909E4" w:rsidP="00F909E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สแควร์ ริทซ์ พลาซ่า จำกัด</w:t>
            </w:r>
          </w:p>
        </w:tc>
        <w:tc>
          <w:tcPr>
            <w:tcW w:w="1350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right="-18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ไทย</w:t>
            </w:r>
          </w:p>
        </w:tc>
        <w:tc>
          <w:tcPr>
            <w:tcW w:w="4145" w:type="dxa"/>
            <w:shd w:val="clear" w:color="auto" w:fill="auto"/>
          </w:tcPr>
          <w:p w:rsidR="00F909E4" w:rsidRPr="002E49EF" w:rsidRDefault="00F909E4" w:rsidP="00F909E4">
            <w:pPr>
              <w:spacing w:after="0" w:line="240" w:lineRule="auto"/>
              <w:ind w:left="162" w:right="-25" w:hanging="162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highlight w:val="yellow"/>
                <w:cs/>
              </w:rPr>
            </w:pPr>
            <w:r w:rsidRPr="008949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ผู้บริหารสำคัญร่วมกัน</w:t>
            </w:r>
          </w:p>
        </w:tc>
      </w:tr>
    </w:tbl>
    <w:p w:rsidR="00ED0853" w:rsidRPr="00F91FD3" w:rsidRDefault="00ED0853" w:rsidP="00CF0C09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3C5DE4" w:rsidRDefault="003C5DE4" w:rsidP="0085763A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:rsidR="008817F4" w:rsidRPr="000C6BC7" w:rsidRDefault="008817F4" w:rsidP="0085763A">
      <w:pPr>
        <w:pStyle w:val="a"/>
        <w:tabs>
          <w:tab w:val="clear" w:pos="1080"/>
        </w:tabs>
        <w:spacing w:after="0"/>
        <w:ind w:right="-25" w:firstLine="540"/>
        <w:jc w:val="thaiDistribute"/>
        <w:rPr>
          <w:rFonts w:ascii="Angsana New" w:hAnsi="Angsana New" w:cs="Angsana New"/>
          <w:cs/>
        </w:rPr>
      </w:pPr>
      <w:r w:rsidRPr="000C6BC7">
        <w:rPr>
          <w:rFonts w:ascii="Angsana New" w:hAnsi="Angsana New" w:cs="Angsana New"/>
          <w:cs/>
        </w:rPr>
        <w:lastRenderedPageBreak/>
        <w:t>นโยบายการกำหนดราคาสำหรับ</w:t>
      </w:r>
      <w:r w:rsidR="004F7F2E" w:rsidRPr="000C6BC7">
        <w:rPr>
          <w:rFonts w:ascii="Angsana New" w:hAnsi="Angsana New" w:cs="Angsana New"/>
          <w:cs/>
        </w:rPr>
        <w:t>รายการ</w:t>
      </w:r>
      <w:r w:rsidRPr="000C6BC7">
        <w:rPr>
          <w:rFonts w:ascii="Angsana New" w:hAnsi="Angsana New" w:cs="Angsana New"/>
          <w:cs/>
        </w:rPr>
        <w:t>แต่ละ</w:t>
      </w:r>
      <w:r w:rsidR="004F7F2E" w:rsidRPr="000C6BC7">
        <w:rPr>
          <w:rFonts w:ascii="Angsana New" w:hAnsi="Angsana New" w:cs="Angsana New"/>
          <w:cs/>
        </w:rPr>
        <w:t>ประเภท</w:t>
      </w:r>
      <w:r w:rsidRPr="000C6BC7">
        <w:rPr>
          <w:rFonts w:ascii="Angsana New" w:hAnsi="Angsana New" w:cs="Angsana New"/>
          <w:cs/>
        </w:rPr>
        <w:t>อธิบายได้ดังต่อไปนี้</w:t>
      </w:r>
    </w:p>
    <w:p w:rsidR="00ED0853" w:rsidRPr="000C6BC7" w:rsidRDefault="00ED0853" w:rsidP="0037080F">
      <w:pPr>
        <w:pStyle w:val="a"/>
        <w:tabs>
          <w:tab w:val="clear" w:pos="1080"/>
        </w:tabs>
        <w:spacing w:after="0"/>
        <w:ind w:right="-25"/>
        <w:jc w:val="thaiDistribute"/>
        <w:rPr>
          <w:rFonts w:ascii="Angsana New" w:hAnsi="Angsana New" w:cs="Angsana New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888"/>
        <w:gridCol w:w="270"/>
        <w:gridCol w:w="5112"/>
      </w:tblGrid>
      <w:tr w:rsidR="00FF6E62" w:rsidRPr="000C6BC7" w:rsidTr="0085763A">
        <w:trPr>
          <w:tblHeader/>
        </w:trPr>
        <w:tc>
          <w:tcPr>
            <w:tcW w:w="3888" w:type="dxa"/>
          </w:tcPr>
          <w:p w:rsidR="00FF6E62" w:rsidRPr="000C6BC7" w:rsidRDefault="00DC0966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cs/>
                <w:lang w:val="en-US"/>
              </w:rPr>
              <w:t>รายการ</w:t>
            </w:r>
          </w:p>
        </w:tc>
        <w:tc>
          <w:tcPr>
            <w:tcW w:w="270" w:type="dxa"/>
          </w:tcPr>
          <w:p w:rsidR="00FF6E62" w:rsidRPr="000C6BC7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FF6E62" w:rsidRPr="000C6BC7" w:rsidRDefault="00FF6E62" w:rsidP="00D55D3F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0C6BC7">
              <w:rPr>
                <w:rFonts w:ascii="Angsana New" w:hAnsi="Angsana New" w:cs="Angsana New"/>
                <w:spacing w:val="-8"/>
                <w:cs/>
                <w:lang w:val="en-US"/>
              </w:rPr>
              <w:t xml:space="preserve">ราคาตลาดซึ่งต้องไม่ต่ำกว่าราคาที่ได้มาของสินค้านั้นๆ   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ดอกเบี้ยรับ</w:t>
            </w:r>
            <w:r w:rsidRPr="000C6BC7">
              <w:rPr>
                <w:rFonts w:ascii="Angsana New" w:hAnsi="Angsana New" w:cs="Angsana New"/>
                <w:lang w:val="en-US"/>
              </w:rPr>
              <w:t>/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ดอกเบี้ยจ่าย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59507B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spacing w:val="8"/>
                <w:cs/>
                <w:lang w:val="en-US"/>
              </w:rPr>
              <w:t>อัตราดอกเบี้ยขั้นต่ำขอ</w:t>
            </w:r>
            <w:r w:rsidR="0059507B">
              <w:rPr>
                <w:rFonts w:ascii="Angsana New" w:hAnsi="Angsana New" w:cs="Angsana New"/>
                <w:spacing w:val="8"/>
                <w:cs/>
                <w:lang w:val="en-US"/>
              </w:rPr>
              <w:t>งเงินกู้หรือเงินฝากออมทรัพย์หรือ</w:t>
            </w:r>
            <w:r w:rsidR="0059507B">
              <w:rPr>
                <w:rFonts w:ascii="Angsana New" w:hAnsi="Angsana New" w:cs="Angsana New"/>
                <w:spacing w:val="8"/>
                <w:cs/>
                <w:lang w:val="en-US"/>
              </w:rPr>
              <w:br/>
            </w:r>
            <w:r w:rsidRPr="000C6BC7">
              <w:rPr>
                <w:rFonts w:ascii="Angsana New" w:hAnsi="Angsana New" w:cs="Angsana New"/>
                <w:spacing w:val="8"/>
                <w:cs/>
                <w:lang w:val="en-US"/>
              </w:rPr>
              <w:t>เงิน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ฝากประจำของสถาบันการเงินภายในประเทศบางแห่งบวกส่วนต่างเพิ่มอีก</w:t>
            </w:r>
            <w:r w:rsidR="00920BE1" w:rsidRPr="000C6BC7">
              <w:rPr>
                <w:rFonts w:ascii="Angsana New" w:hAnsi="Angsana New" w:cs="Angsana New" w:hint="cs"/>
                <w:cs/>
                <w:lang w:val="en-US"/>
              </w:rPr>
              <w:t>ไม่เกิน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 xml:space="preserve">ร้อยละ </w:t>
            </w:r>
            <w:r w:rsidRPr="000C6BC7">
              <w:rPr>
                <w:rFonts w:ascii="Angsana New" w:hAnsi="Angsana New" w:cs="Angsana New"/>
                <w:lang w:val="en-US"/>
              </w:rPr>
              <w:t xml:space="preserve">2.5 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ต่อปีทั้งนี้ขึ้นอยู่กับต้นทุนของแต่ละบริษัท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 w:rsidR="006D17F5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="004B5D39" w:rsidRPr="000C6BC7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อัตราร้อยละของยอดขายโดยคิดจากราคาตลาดเป็นเกณฑ์หรือจำนวนเงินคงที่</w:t>
            </w:r>
          </w:p>
        </w:tc>
      </w:tr>
      <w:tr w:rsidR="00E442BD" w:rsidRPr="000C6BC7" w:rsidTr="0085763A">
        <w:tc>
          <w:tcPr>
            <w:tcW w:w="3888" w:type="dxa"/>
          </w:tcPr>
          <w:p w:rsidR="00E442BD" w:rsidRPr="000C6BC7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รายได้ค่าส่งเสริมการขาย</w:t>
            </w:r>
          </w:p>
        </w:tc>
        <w:tc>
          <w:tcPr>
            <w:tcW w:w="270" w:type="dxa"/>
          </w:tcPr>
          <w:p w:rsidR="00E442BD" w:rsidRPr="000C6BC7" w:rsidRDefault="00E442BD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E442BD" w:rsidRPr="000C6BC7" w:rsidRDefault="00E442BD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รายได้ค่าสาธารณูปโภค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4B5D39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="00B06435" w:rsidRPr="000C6BC7"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อัตราร้อยละของยอดขายหรือจำนวนเงินคงที่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79439C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ค่าใช้จ่ายค่าเช่าและ</w:t>
            </w:r>
            <w:r w:rsidR="00C302B1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="004B5D39" w:rsidRPr="000C6BC7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043FE1" w:rsidRPr="000C6BC7" w:rsidTr="0085763A">
        <w:tc>
          <w:tcPr>
            <w:tcW w:w="3888" w:type="dxa"/>
          </w:tcPr>
          <w:p w:rsidR="00043FE1" w:rsidRPr="000C6BC7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270" w:type="dxa"/>
          </w:tcPr>
          <w:p w:rsidR="00043FE1" w:rsidRPr="000C6BC7" w:rsidRDefault="00043FE1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043FE1" w:rsidRPr="000C6BC7" w:rsidRDefault="00043FE1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755A90" w:rsidRPr="000C6BC7" w:rsidTr="0085763A">
        <w:tc>
          <w:tcPr>
            <w:tcW w:w="3888" w:type="dxa"/>
          </w:tcPr>
          <w:p w:rsidR="00755A90" w:rsidRPr="000C6BC7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755A90" w:rsidRPr="000C6BC7" w:rsidRDefault="00755A90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755A90" w:rsidRPr="000C6BC7" w:rsidRDefault="00755A90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C22372" w:rsidP="00B06435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</w:t>
            </w:r>
            <w:r w:rsidR="00B06435" w:rsidRPr="000C6BC7"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ตามสัญญาที่ตกลงร่วมกัน</w:t>
            </w:r>
          </w:p>
        </w:tc>
      </w:tr>
      <w:tr w:rsidR="004B5D39" w:rsidRPr="000C6BC7" w:rsidTr="0085763A">
        <w:tc>
          <w:tcPr>
            <w:tcW w:w="3888" w:type="dxa"/>
          </w:tcPr>
          <w:p w:rsidR="004B5D39" w:rsidRPr="000C6BC7" w:rsidRDefault="000775A5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270" w:type="dxa"/>
          </w:tcPr>
          <w:p w:rsidR="004B5D39" w:rsidRPr="000C6BC7" w:rsidRDefault="004B5D39" w:rsidP="00D55D3F">
            <w:pPr>
              <w:pStyle w:val="a"/>
              <w:tabs>
                <w:tab w:val="clear" w:pos="1080"/>
              </w:tabs>
              <w:spacing w:after="0"/>
              <w:ind w:right="-2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112" w:type="dxa"/>
          </w:tcPr>
          <w:p w:rsidR="004B5D39" w:rsidRPr="000C6BC7" w:rsidRDefault="000775A5" w:rsidP="00D55D3F">
            <w:pPr>
              <w:pStyle w:val="a"/>
              <w:tabs>
                <w:tab w:val="clear" w:pos="1080"/>
              </w:tabs>
              <w:spacing w:after="0"/>
              <w:ind w:left="162" w:right="-25" w:hanging="16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ตามหลักเกณฑ์ ที่กำหนดโดยคณะกรรมการสรรหา</w:t>
            </w:r>
            <w:r w:rsidR="00550522">
              <w:rPr>
                <w:rFonts w:ascii="Angsana New" w:hAnsi="Angsana New" w:cs="Angsana New" w:hint="cs"/>
                <w:cs/>
                <w:lang w:val="en-US"/>
              </w:rPr>
              <w:t xml:space="preserve"> และกำหนดค่าตอบแทน</w:t>
            </w:r>
          </w:p>
        </w:tc>
      </w:tr>
    </w:tbl>
    <w:p w:rsidR="00F80429" w:rsidRPr="00F80429" w:rsidRDefault="00F80429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</w:rPr>
      </w:pPr>
    </w:p>
    <w:p w:rsidR="00383474" w:rsidRDefault="00383474" w:rsidP="00487BD1">
      <w:pPr>
        <w:spacing w:after="0" w:line="240" w:lineRule="auto"/>
        <w:ind w:left="540" w:right="-25" w:firstLine="108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>
        <w:rPr>
          <w:rFonts w:ascii="Angsana New" w:hAnsi="Angsana New" w:cs="Angsana New"/>
          <w:spacing w:val="2"/>
          <w:sz w:val="30"/>
          <w:szCs w:val="30"/>
          <w:cs/>
        </w:rPr>
        <w:br w:type="page"/>
      </w:r>
    </w:p>
    <w:p w:rsidR="00CA4059" w:rsidRPr="000C6BC7" w:rsidRDefault="00F80429" w:rsidP="00487BD1">
      <w:pPr>
        <w:spacing w:after="0" w:line="240" w:lineRule="auto"/>
        <w:ind w:left="540" w:right="-25" w:firstLine="10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lastRenderedPageBreak/>
        <w:t>ร</w:t>
      </w:r>
      <w:r w:rsidR="00CA4059" w:rsidRPr="000C6BC7">
        <w:rPr>
          <w:rFonts w:ascii="Angsana New" w:hAnsi="Angsana New" w:cs="Angsana New"/>
          <w:spacing w:val="2"/>
          <w:sz w:val="30"/>
          <w:szCs w:val="30"/>
          <w:cs/>
        </w:rPr>
        <w:t>ายการที่สำคัญ</w:t>
      </w:r>
      <w:r w:rsidR="004F27DB" w:rsidRPr="000C6BC7">
        <w:rPr>
          <w:rFonts w:ascii="Angsana New" w:hAnsi="Angsana New" w:cs="Angsana New"/>
          <w:spacing w:val="2"/>
          <w:sz w:val="30"/>
          <w:szCs w:val="30"/>
          <w:cs/>
        </w:rPr>
        <w:t>กับบุคคลหรือกิจการที่</w:t>
      </w:r>
      <w:r w:rsidR="004F27DB" w:rsidRPr="000C6BC7">
        <w:rPr>
          <w:rFonts w:ascii="Angsana New" w:hAnsi="Angsana New" w:cs="Angsana New"/>
          <w:sz w:val="30"/>
          <w:szCs w:val="30"/>
          <w:cs/>
        </w:rPr>
        <w:t>เกี่ยวข้องกัน</w:t>
      </w:r>
      <w:r w:rsidR="00CA4059" w:rsidRPr="000C6BC7">
        <w:rPr>
          <w:rFonts w:ascii="Angsana New" w:hAnsi="Angsana New" w:cs="Angsana New"/>
          <w:spacing w:val="2"/>
          <w:sz w:val="30"/>
          <w:szCs w:val="30"/>
          <w:cs/>
        </w:rPr>
        <w:t>สำหรับแต่ละ</w:t>
      </w:r>
      <w:r w:rsidR="004F27DB" w:rsidRPr="000C6BC7">
        <w:rPr>
          <w:rFonts w:ascii="Angsana New" w:hAnsi="Angsana New" w:cs="Angsana New"/>
          <w:spacing w:val="2"/>
          <w:sz w:val="30"/>
          <w:szCs w:val="30"/>
          <w:cs/>
        </w:rPr>
        <w:t>ปี</w:t>
      </w:r>
      <w:r w:rsidR="00844425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สิ้นสุดวันที่ </w:t>
      </w:r>
      <w:r w:rsidR="00844425" w:rsidRPr="000C6BC7">
        <w:rPr>
          <w:rFonts w:ascii="Angsana New" w:hAnsi="Angsana New" w:cs="Angsana New"/>
          <w:spacing w:val="2"/>
          <w:sz w:val="30"/>
          <w:szCs w:val="30"/>
        </w:rPr>
        <w:t>31</w:t>
      </w:r>
      <w:r w:rsidR="00CA4059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ธันวาคม </w:t>
      </w:r>
      <w:r w:rsidR="00CA4059" w:rsidRPr="000C6BC7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:rsidR="00D55D3F" w:rsidRPr="000C6BC7" w:rsidRDefault="00D55D3F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170"/>
        <w:gridCol w:w="270"/>
        <w:gridCol w:w="1170"/>
        <w:gridCol w:w="270"/>
        <w:gridCol w:w="1170"/>
      </w:tblGrid>
      <w:tr w:rsidR="00D55D3F" w:rsidRPr="000C6BC7" w:rsidTr="00CF0C09">
        <w:trPr>
          <w:tblHeader/>
        </w:trPr>
        <w:tc>
          <w:tcPr>
            <w:tcW w:w="3870" w:type="dxa"/>
          </w:tcPr>
          <w:p w:rsidR="00CA4059" w:rsidRPr="000C6BC7" w:rsidRDefault="00CA4059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A4059" w:rsidRPr="000C6BC7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A4059" w:rsidRPr="000C6BC7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A4059" w:rsidRPr="000C6BC7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0C6BC7" w:rsidTr="00CF0C09">
        <w:trPr>
          <w:tblHeader/>
        </w:trPr>
        <w:tc>
          <w:tcPr>
            <w:tcW w:w="3870" w:type="dxa"/>
          </w:tcPr>
          <w:p w:rsidR="00215D6B" w:rsidRPr="000C6BC7" w:rsidRDefault="002772B5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55D3F" w:rsidRPr="000C6BC7" w:rsidTr="00CF0C09">
        <w:trPr>
          <w:tblHeader/>
        </w:trPr>
        <w:tc>
          <w:tcPr>
            <w:tcW w:w="3870" w:type="dxa"/>
          </w:tcPr>
          <w:p w:rsidR="00010F27" w:rsidRPr="000C6BC7" w:rsidRDefault="00010F27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010F27" w:rsidRPr="000C6BC7" w:rsidRDefault="00010F27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0F27" w:rsidRPr="000C6BC7" w:rsidTr="00CF0C09">
        <w:tc>
          <w:tcPr>
            <w:tcW w:w="3870" w:type="dxa"/>
          </w:tcPr>
          <w:p w:rsidR="00010F27" w:rsidRPr="000C6BC7" w:rsidRDefault="00010F27" w:rsidP="00D55D3F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cs/>
                <w:lang w:val="en-US"/>
              </w:rPr>
              <w:t>บริษัทย่อย</w:t>
            </w:r>
          </w:p>
        </w:tc>
        <w:tc>
          <w:tcPr>
            <w:tcW w:w="11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010F27" w:rsidRPr="000C6BC7" w:rsidRDefault="00010F27" w:rsidP="00D55D3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7E85" w:rsidRPr="000C6BC7" w:rsidTr="00215D6B">
        <w:trPr>
          <w:trHeight w:val="461"/>
        </w:trPr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302,508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344,511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60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60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บริหารจัดการ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140,940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145,711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1,118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1,823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3,072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3,745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ค่าใช้จ่ายค่าเช่าแล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ะค่า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1,025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360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3,049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1,724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153,835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eastAsia="ja-JP"/>
              </w:rPr>
              <w:t>142,443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7E85" w:rsidRPr="000C6BC7" w:rsidTr="00E93122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 w:hint="cs"/>
                <w:cs/>
              </w:rPr>
              <w:t>ขายสินค้า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4,713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4,713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รายได้ค่าเช่าและ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298,870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267,603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263,737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234,049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33,366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31,224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29,</w:t>
            </w:r>
            <w:r>
              <w:rPr>
                <w:rFonts w:ascii="Angsana New" w:hAnsi="Angsana New" w:cs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27,138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จากการบริหารจัดการ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11,878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17,294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10,53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15,500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87,076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91,094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86,596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90,594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63467E" w:rsidRDefault="00577E85" w:rsidP="00577E8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  <w:p w:rsidR="00577E85" w:rsidRPr="0063467E" w:rsidRDefault="00577E85" w:rsidP="00577E8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2"/>
                <w:szCs w:val="2"/>
                <w:lang w:val="en-US"/>
              </w:rPr>
            </w:pPr>
          </w:p>
          <w:p w:rsidR="00577E85" w:rsidRPr="000C6BC7" w:rsidRDefault="00577E85" w:rsidP="00577E85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cs/>
                <w:lang w:val="en-US"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ขายสินค้า</w:t>
            </w:r>
          </w:p>
        </w:tc>
        <w:tc>
          <w:tcPr>
            <w:tcW w:w="11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7,896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7,911</w:t>
            </w:r>
          </w:p>
        </w:tc>
        <w:tc>
          <w:tcPr>
            <w:tcW w:w="2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6,536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3,939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lastRenderedPageBreak/>
              <w:t>รายได้ค่าเช่าและ</w:t>
            </w:r>
            <w:r w:rsidRPr="000C6BC7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บริการ</w:t>
            </w:r>
          </w:p>
        </w:tc>
        <w:tc>
          <w:tcPr>
            <w:tcW w:w="1170" w:type="dxa"/>
          </w:tcPr>
          <w:p w:rsidR="00577E85" w:rsidRPr="000C6BC7" w:rsidRDefault="004D7BDC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702,069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4D7BDC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651,680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42FF7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609,864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560,910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156,606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149,322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128,506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120,786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รายได้</w:t>
            </w:r>
            <w:r w:rsidRPr="000C6BC7">
              <w:rPr>
                <w:rFonts w:ascii="Angsana New" w:hAnsi="Angsana New" w:cs="Angsana New" w:hint="cs"/>
                <w:cs/>
                <w:lang w:val="en-US"/>
              </w:rPr>
              <w:t>จากการบริหารจัดการ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16,304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20,362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15,149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19,073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รายได้ค่าส่งเสริมการขาย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27,986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47,765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22,251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37,218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ค่าใช้จ่ายค่าเช่า</w:t>
            </w:r>
            <w:r w:rsidRPr="000C6BC7">
              <w:rPr>
                <w:rFonts w:ascii="Angsana New" w:hAnsi="Angsana New" w:cs="Angsana New" w:hint="cs"/>
                <w:cs/>
                <w:lang w:val="en-US"/>
              </w:rPr>
              <w:t>และ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0C6BC7">
              <w:rPr>
                <w:rFonts w:ascii="Angsana New" w:hAnsi="Angsana New" w:cs="Angsana New" w:hint="cs"/>
                <w:cs/>
                <w:lang w:val="en-US"/>
              </w:rPr>
              <w:t>บริการ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297,309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321,083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206,58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234,221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67,682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66,926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38,274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37,385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</w:t>
            </w:r>
            <w:r w:rsidRPr="000C6BC7">
              <w:rPr>
                <w:rFonts w:ascii="Angsana New" w:hAnsi="Angsana New" w:cs="Angsana New" w:hint="cs"/>
                <w:cs/>
                <w:lang w:val="en-US"/>
              </w:rPr>
              <w:t>ใช้จ่ายจากการบริหารจัดการ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186,319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143,621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171,656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143,510</w:t>
            </w:r>
          </w:p>
        </w:tc>
      </w:tr>
      <w:tr w:rsidR="00577E85" w:rsidRPr="000C6BC7" w:rsidTr="00CF0C09">
        <w:tc>
          <w:tcPr>
            <w:tcW w:w="3870" w:type="dxa"/>
          </w:tcPr>
          <w:p w:rsidR="00577E85" w:rsidRPr="000C6BC7" w:rsidRDefault="00577E85" w:rsidP="00577E8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ค่าใช้จ่ายส่งเสริมการขาย</w:t>
            </w: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240,464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260,233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193,814</w:t>
            </w:r>
          </w:p>
        </w:tc>
        <w:tc>
          <w:tcPr>
            <w:tcW w:w="2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77E85" w:rsidRPr="000C6BC7" w:rsidRDefault="00577E85" w:rsidP="00577E8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198,922</w:t>
            </w:r>
          </w:p>
        </w:tc>
      </w:tr>
    </w:tbl>
    <w:p w:rsidR="004F27DB" w:rsidRDefault="004F27DB" w:rsidP="00487BD1">
      <w:pPr>
        <w:spacing w:after="0" w:line="240" w:lineRule="auto"/>
        <w:ind w:right="-29" w:firstLine="648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Pr="000C6BC7">
        <w:rPr>
          <w:rFonts w:ascii="Angsana New" w:hAnsi="Angsana New" w:cs="Angsana New"/>
          <w:sz w:val="30"/>
          <w:szCs w:val="30"/>
        </w:rPr>
        <w:t xml:space="preserve">31 </w:t>
      </w:r>
      <w:r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="004B0C8D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A21EE5" w:rsidRPr="00A21EE5" w:rsidRDefault="00A21EE5" w:rsidP="00487BD1">
      <w:pPr>
        <w:spacing w:after="0" w:line="240" w:lineRule="auto"/>
        <w:ind w:right="-29" w:firstLine="648"/>
        <w:rPr>
          <w:rFonts w:ascii="Angsana New" w:hAnsi="Angsana New" w:cs="Angsana New"/>
          <w:sz w:val="16"/>
          <w:szCs w:val="16"/>
        </w:rPr>
      </w:pPr>
    </w:p>
    <w:p w:rsidR="00AD5FE6" w:rsidRPr="00641ACE" w:rsidRDefault="00AD5FE6" w:rsidP="00D55D3F">
      <w:pPr>
        <w:spacing w:after="0" w:line="240" w:lineRule="auto"/>
        <w:ind w:right="-29" w:firstLine="540"/>
        <w:rPr>
          <w:rFonts w:ascii="Angsana New" w:hAnsi="Angsana New" w:cs="Angsana New"/>
          <w:sz w:val="2"/>
          <w:szCs w:val="2"/>
        </w:rPr>
      </w:pPr>
    </w:p>
    <w:tbl>
      <w:tblPr>
        <w:tblW w:w="936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87"/>
        <w:gridCol w:w="1062"/>
        <w:gridCol w:w="270"/>
        <w:gridCol w:w="1170"/>
        <w:gridCol w:w="270"/>
        <w:gridCol w:w="1170"/>
        <w:gridCol w:w="270"/>
        <w:gridCol w:w="1170"/>
      </w:tblGrid>
      <w:tr w:rsidR="00D55D3F" w:rsidRPr="000C6BC7" w:rsidTr="00F80429">
        <w:trPr>
          <w:tblHeader/>
        </w:trPr>
        <w:tc>
          <w:tcPr>
            <w:tcW w:w="3987" w:type="dxa"/>
          </w:tcPr>
          <w:p w:rsidR="00CA4059" w:rsidRPr="000C6BC7" w:rsidRDefault="00B217E3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  <w:r w:rsidR="00CA4059"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CA4059"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CA4059"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CA4059"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02" w:type="dxa"/>
            <w:gridSpan w:val="3"/>
          </w:tcPr>
          <w:p w:rsidR="00CA4059" w:rsidRPr="000C6BC7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A4059" w:rsidRPr="000C6BC7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A4059" w:rsidRPr="000C6BC7" w:rsidRDefault="00CA4059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0C6BC7" w:rsidTr="00F80429">
        <w:trPr>
          <w:tblHeader/>
        </w:trPr>
        <w:tc>
          <w:tcPr>
            <w:tcW w:w="3987" w:type="dxa"/>
          </w:tcPr>
          <w:p w:rsidR="00215D6B" w:rsidRPr="000C6BC7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15D6B" w:rsidRPr="000C6BC7" w:rsidTr="00F80429">
        <w:trPr>
          <w:tblHeader/>
        </w:trPr>
        <w:tc>
          <w:tcPr>
            <w:tcW w:w="3987" w:type="dxa"/>
          </w:tcPr>
          <w:p w:rsidR="00215D6B" w:rsidRPr="000C6BC7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382" w:type="dxa"/>
            <w:gridSpan w:val="7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1F7A" w:rsidRPr="000C6BC7" w:rsidTr="00F80429">
        <w:tc>
          <w:tcPr>
            <w:tcW w:w="3987" w:type="dxa"/>
          </w:tcPr>
          <w:p w:rsidR="00681F7A" w:rsidRPr="000C6BC7" w:rsidRDefault="00681F7A" w:rsidP="00681F7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681F7A" w:rsidRPr="000C6BC7" w:rsidRDefault="00681F7A" w:rsidP="00681F7A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1F7A" w:rsidRPr="000C6BC7" w:rsidRDefault="00681F7A" w:rsidP="00681F7A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1F7A" w:rsidRPr="000C6BC7" w:rsidRDefault="00FD7328" w:rsidP="00542FF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4D7BDC">
              <w:rPr>
                <w:rFonts w:ascii="Angsana New" w:hAnsi="Angsana New" w:cs="Angsana New"/>
                <w:sz w:val="30"/>
                <w:szCs w:val="30"/>
              </w:rPr>
              <w:t>9,085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1F7A" w:rsidRPr="000C6BC7" w:rsidRDefault="00FD7328" w:rsidP="00542FF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79,</w:t>
            </w:r>
            <w:r w:rsidR="004D7BDC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681F7A" w:rsidRPr="000C6BC7" w:rsidTr="00F80429">
        <w:tc>
          <w:tcPr>
            <w:tcW w:w="3987" w:type="dxa"/>
          </w:tcPr>
          <w:p w:rsidR="00681F7A" w:rsidRPr="000C6BC7" w:rsidRDefault="00681F7A" w:rsidP="00681F7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681F7A" w:rsidRPr="000C6BC7" w:rsidRDefault="00DE5123" w:rsidP="00681F7A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43,996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1F7A" w:rsidRPr="000C6BC7" w:rsidRDefault="00681F7A" w:rsidP="004F0F12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38,268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1F7A" w:rsidRPr="000C6BC7" w:rsidRDefault="00AC6E7A" w:rsidP="004F0F12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39,081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1F7A" w:rsidRPr="000C6BC7" w:rsidRDefault="00681F7A" w:rsidP="00021BC8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33,007</w:t>
            </w:r>
          </w:p>
        </w:tc>
      </w:tr>
      <w:tr w:rsidR="00681F7A" w:rsidRPr="000C6BC7" w:rsidTr="00F80429">
        <w:tc>
          <w:tcPr>
            <w:tcW w:w="3987" w:type="dxa"/>
          </w:tcPr>
          <w:p w:rsidR="00681F7A" w:rsidRPr="000C6BC7" w:rsidRDefault="00681F7A" w:rsidP="00681F7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681F7A" w:rsidRPr="000C6BC7" w:rsidRDefault="00681F7A" w:rsidP="00E51ED9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4D7BDC">
              <w:rPr>
                <w:rFonts w:ascii="Angsana New" w:hAnsi="Angsana New" w:cs="Angsana New"/>
                <w:sz w:val="30"/>
                <w:szCs w:val="30"/>
              </w:rPr>
              <w:t>3,755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81F7A" w:rsidRPr="000C6BC7" w:rsidRDefault="004D7BDC" w:rsidP="00681F7A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215,702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81F7A" w:rsidRPr="000C6BC7" w:rsidRDefault="00E51ED9" w:rsidP="00681F7A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193,129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81F7A" w:rsidRPr="000C6BC7" w:rsidRDefault="00681F7A" w:rsidP="00FD7328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177,</w:t>
            </w:r>
            <w:r w:rsidR="00FD7328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681F7A" w:rsidRPr="000C6BC7" w:rsidTr="00F80429">
        <w:tc>
          <w:tcPr>
            <w:tcW w:w="3987" w:type="dxa"/>
          </w:tcPr>
          <w:p w:rsidR="00681F7A" w:rsidRPr="000C6BC7" w:rsidRDefault="00681F7A" w:rsidP="00681F7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681F7A" w:rsidRPr="000C6BC7" w:rsidRDefault="004D7BDC" w:rsidP="00681F7A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287,751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81F7A" w:rsidRPr="000C6BC7" w:rsidRDefault="004D7BDC" w:rsidP="00681F7A">
            <w:pPr>
              <w:tabs>
                <w:tab w:val="decimal" w:pos="86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253,970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81F7A" w:rsidRPr="000C6BC7" w:rsidRDefault="004D7BDC" w:rsidP="00542FF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311,295</w:t>
            </w:r>
          </w:p>
        </w:tc>
        <w:tc>
          <w:tcPr>
            <w:tcW w:w="270" w:type="dxa"/>
          </w:tcPr>
          <w:p w:rsidR="00681F7A" w:rsidRPr="000C6BC7" w:rsidRDefault="00681F7A" w:rsidP="00681F7A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681F7A" w:rsidRPr="000C6BC7" w:rsidRDefault="004D7BDC" w:rsidP="00542FF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289,821</w:t>
            </w:r>
          </w:p>
        </w:tc>
      </w:tr>
      <w:tr w:rsidR="00C55D1C" w:rsidRPr="000C6BC7" w:rsidTr="00F80429">
        <w:tc>
          <w:tcPr>
            <w:tcW w:w="3987" w:type="dxa"/>
          </w:tcPr>
          <w:p w:rsidR="00C55D1C" w:rsidRPr="000C6BC7" w:rsidRDefault="00C55D1C" w:rsidP="00C55D1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C55D1C" w:rsidRPr="000C6BC7" w:rsidRDefault="00C55D1C" w:rsidP="00C55D1C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5D1C" w:rsidRPr="000C6BC7" w:rsidRDefault="00C55D1C" w:rsidP="00C55D1C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55D1C" w:rsidRPr="000C6BC7" w:rsidRDefault="00C55D1C" w:rsidP="00C55D1C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5D1C" w:rsidRPr="000C6BC7" w:rsidRDefault="00C55D1C" w:rsidP="00C55D1C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55D1C" w:rsidRPr="000C6BC7" w:rsidRDefault="00C55D1C" w:rsidP="00C55D1C">
            <w:pPr>
              <w:tabs>
                <w:tab w:val="decimal" w:pos="61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55D1C" w:rsidRPr="000C6BC7" w:rsidRDefault="00C55D1C" w:rsidP="00C55D1C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55D1C" w:rsidRPr="000C6BC7" w:rsidRDefault="00C55D1C" w:rsidP="00544726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2FF7" w:rsidRPr="000C6BC7" w:rsidTr="00F80429">
        <w:tc>
          <w:tcPr>
            <w:tcW w:w="3987" w:type="dxa"/>
          </w:tcPr>
          <w:p w:rsidR="00542FF7" w:rsidRPr="000C6BC7" w:rsidRDefault="00542FF7" w:rsidP="00542FF7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542FF7" w:rsidRPr="000C6BC7" w:rsidRDefault="004D7BDC" w:rsidP="00542FF7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287,751</w:t>
            </w:r>
          </w:p>
        </w:tc>
        <w:tc>
          <w:tcPr>
            <w:tcW w:w="270" w:type="dxa"/>
          </w:tcPr>
          <w:p w:rsidR="00542FF7" w:rsidRPr="000C6BC7" w:rsidRDefault="00542FF7" w:rsidP="00542FF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42FF7" w:rsidRPr="000C6BC7" w:rsidRDefault="004D7BDC" w:rsidP="00542FF7">
            <w:pPr>
              <w:tabs>
                <w:tab w:val="decimal" w:pos="86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253,970</w:t>
            </w:r>
          </w:p>
        </w:tc>
        <w:tc>
          <w:tcPr>
            <w:tcW w:w="270" w:type="dxa"/>
          </w:tcPr>
          <w:p w:rsidR="00542FF7" w:rsidRPr="000C6BC7" w:rsidRDefault="00542FF7" w:rsidP="00542FF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542FF7" w:rsidRPr="000C6BC7" w:rsidRDefault="004D7BDC" w:rsidP="00542FF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311,295</w:t>
            </w:r>
          </w:p>
        </w:tc>
        <w:tc>
          <w:tcPr>
            <w:tcW w:w="270" w:type="dxa"/>
          </w:tcPr>
          <w:p w:rsidR="00542FF7" w:rsidRPr="000C6BC7" w:rsidRDefault="00542FF7" w:rsidP="00542FF7">
            <w:pPr>
              <w:tabs>
                <w:tab w:val="decimal" w:pos="869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42FF7" w:rsidRPr="000C6BC7" w:rsidRDefault="004D7BDC" w:rsidP="00542FF7">
            <w:pPr>
              <w:tabs>
                <w:tab w:val="decimal" w:pos="91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289,821</w:t>
            </w:r>
          </w:p>
        </w:tc>
      </w:tr>
    </w:tbl>
    <w:p w:rsidR="00EB1963" w:rsidRPr="00021BC8" w:rsidRDefault="00EB1963" w:rsidP="00D55D3F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p w:rsidR="00302DDF" w:rsidRPr="000C6BC7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02DDF" w:rsidRPr="000C6BC7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302DDF" w:rsidRPr="000C6BC7" w:rsidRDefault="00302DD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38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347"/>
        <w:gridCol w:w="1069"/>
        <w:gridCol w:w="1071"/>
        <w:gridCol w:w="6"/>
        <w:gridCol w:w="230"/>
        <w:gridCol w:w="10"/>
        <w:gridCol w:w="1207"/>
        <w:gridCol w:w="239"/>
        <w:gridCol w:w="31"/>
        <w:gridCol w:w="1177"/>
      </w:tblGrid>
      <w:tr w:rsidR="00021BC8" w:rsidRPr="000C6BC7" w:rsidTr="00021BC8">
        <w:trPr>
          <w:trHeight w:val="524"/>
          <w:tblHeader/>
        </w:trPr>
        <w:tc>
          <w:tcPr>
            <w:tcW w:w="4347" w:type="dxa"/>
            <w:vAlign w:val="bottom"/>
          </w:tcPr>
          <w:p w:rsidR="00021BC8" w:rsidRPr="004D7FCB" w:rsidRDefault="00021BC8" w:rsidP="00A21EE5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D7FCB">
              <w:rPr>
                <w:rFonts w:ascii="Angsana New" w:hAnsi="Angsana New" w:cs="Angsana New"/>
              </w:rPr>
              <w:br w:type="page"/>
            </w:r>
            <w:r w:rsidRPr="004D7FCB">
              <w:rPr>
                <w:rFonts w:ascii="Angsana New" w:hAnsi="Angsana New" w:cs="Angsana New"/>
                <w:cs/>
              </w:rPr>
              <w:br w:type="page"/>
            </w:r>
            <w:r w:rsidRPr="004D7FCB">
              <w:rPr>
                <w:rFonts w:ascii="Angsana New" w:hAnsi="Angsana New" w:cs="Angsana New"/>
                <w:cs/>
              </w:rPr>
              <w:br w:type="page"/>
            </w:r>
            <w:r w:rsidRPr="004D7F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40" w:type="dxa"/>
            <w:gridSpan w:val="2"/>
            <w:shd w:val="clear" w:color="auto" w:fill="auto"/>
            <w:vAlign w:val="bottom"/>
          </w:tcPr>
          <w:p w:rsidR="00021BC8" w:rsidRPr="004D7FCB" w:rsidRDefault="00021BC8" w:rsidP="00021BC8">
            <w:pPr>
              <w:pStyle w:val="BodyText"/>
              <w:spacing w:after="0"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7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:rsidR="00021BC8" w:rsidRPr="004D7FCB" w:rsidRDefault="00021BC8" w:rsidP="00021BC8">
            <w:pPr>
              <w:pStyle w:val="BodyText"/>
              <w:spacing w:after="0"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4" w:type="dxa"/>
            <w:gridSpan w:val="5"/>
            <w:vAlign w:val="bottom"/>
          </w:tcPr>
          <w:p w:rsidR="00021BC8" w:rsidRPr="004D7FCB" w:rsidRDefault="00021BC8" w:rsidP="00A21EE5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7F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BC8" w:rsidRPr="000C6BC7" w:rsidTr="00021BC8">
        <w:trPr>
          <w:tblHeader/>
        </w:trPr>
        <w:tc>
          <w:tcPr>
            <w:tcW w:w="4347" w:type="dxa"/>
          </w:tcPr>
          <w:p w:rsidR="00BD6E03" w:rsidRPr="000C6BC7" w:rsidRDefault="00BD6E03" w:rsidP="00215D6B">
            <w:pPr>
              <w:pStyle w:val="BodyText"/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BD6E03" w:rsidRPr="000C6BC7" w:rsidRDefault="00BD6E03" w:rsidP="004B0C8D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0C6BC7" w:rsidRDefault="00BD6E03" w:rsidP="004B0C8D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0" w:type="dxa"/>
            <w:gridSpan w:val="2"/>
            <w:shd w:val="clear" w:color="auto" w:fill="auto"/>
          </w:tcPr>
          <w:p w:rsidR="00BD6E03" w:rsidRPr="000C6BC7" w:rsidRDefault="00BD6E03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:rsidR="00BD6E03" w:rsidRPr="000C6BC7" w:rsidRDefault="00BD6E03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D6E03" w:rsidRPr="000C6BC7" w:rsidRDefault="00BD6E03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:rsidR="00BD6E03" w:rsidRPr="000C6BC7" w:rsidRDefault="00BD6E03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21BC8" w:rsidRPr="000C6BC7" w:rsidTr="00021BC8">
        <w:tc>
          <w:tcPr>
            <w:tcW w:w="4347" w:type="dxa"/>
          </w:tcPr>
          <w:p w:rsidR="00021BC8" w:rsidRPr="000C6BC7" w:rsidRDefault="00021BC8" w:rsidP="00215D6B">
            <w:pPr>
              <w:pStyle w:val="BodyText"/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146" w:type="dxa"/>
            <w:gridSpan w:val="3"/>
            <w:shd w:val="clear" w:color="auto" w:fill="auto"/>
          </w:tcPr>
          <w:p w:rsidR="00021BC8" w:rsidRPr="000C6BC7" w:rsidRDefault="00021BC8" w:rsidP="00215D6B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  <w:gridSpan w:val="2"/>
          </w:tcPr>
          <w:p w:rsidR="00021BC8" w:rsidRPr="000C6BC7" w:rsidRDefault="00021BC8" w:rsidP="00021BC8">
            <w:pPr>
              <w:pStyle w:val="BodyText"/>
              <w:spacing w:after="0" w:line="240" w:lineRule="auto"/>
              <w:ind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4" w:type="dxa"/>
            <w:gridSpan w:val="4"/>
          </w:tcPr>
          <w:p w:rsidR="00021BC8" w:rsidRPr="000C6BC7" w:rsidRDefault="00021BC8" w:rsidP="005C5990">
            <w:pPr>
              <w:pStyle w:val="BodyText"/>
              <w:spacing w:after="0" w:line="240" w:lineRule="auto"/>
              <w:ind w:left="-154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BC8" w:rsidRPr="000C6BC7" w:rsidTr="00021BC8">
        <w:tc>
          <w:tcPr>
            <w:tcW w:w="4347" w:type="dxa"/>
          </w:tcPr>
          <w:p w:rsidR="00BD6E03" w:rsidRPr="000C6BC7" w:rsidRDefault="00BD6E03" w:rsidP="00C55D1C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9" w:type="dxa"/>
            <w:shd w:val="clear" w:color="auto" w:fill="auto"/>
          </w:tcPr>
          <w:p w:rsidR="00BD6E03" w:rsidRPr="000C6BC7" w:rsidRDefault="00D63D5C" w:rsidP="00726B5E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0C6BC7" w:rsidRDefault="00BD6E03" w:rsidP="00C55D1C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40" w:type="dxa"/>
            <w:gridSpan w:val="2"/>
          </w:tcPr>
          <w:p w:rsidR="00BD6E03" w:rsidRPr="000C6BC7" w:rsidRDefault="00BD6E03" w:rsidP="00C55D1C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:rsidR="00BD6E03" w:rsidRPr="000C6BC7" w:rsidRDefault="00BD6E03" w:rsidP="00BC4D4B">
            <w:pPr>
              <w:pStyle w:val="BodyText"/>
              <w:tabs>
                <w:tab w:val="decimal" w:pos="61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D6E03" w:rsidRPr="000C6BC7" w:rsidRDefault="00BD6E03" w:rsidP="00C55D1C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:rsidR="00BD6E03" w:rsidRPr="000C6BC7" w:rsidRDefault="00BD6E03" w:rsidP="006D67AC">
            <w:pPr>
              <w:pStyle w:val="BodyText"/>
              <w:tabs>
                <w:tab w:val="decimal" w:pos="882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</w:tr>
      <w:tr w:rsidR="00021BC8" w:rsidRPr="000C6BC7" w:rsidTr="00021BC8">
        <w:tc>
          <w:tcPr>
            <w:tcW w:w="4347" w:type="dxa"/>
          </w:tcPr>
          <w:p w:rsidR="00BD6E03" w:rsidRPr="000C6BC7" w:rsidRDefault="00BD6E03" w:rsidP="00C55D1C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69" w:type="dxa"/>
            <w:shd w:val="clear" w:color="auto" w:fill="auto"/>
          </w:tcPr>
          <w:p w:rsidR="00BD6E03" w:rsidRPr="000C6BC7" w:rsidRDefault="00BD6E03" w:rsidP="00C55D1C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021BC8" w:rsidRDefault="00BD6E03" w:rsidP="00C55D1C">
            <w:pPr>
              <w:pStyle w:val="BodyText"/>
              <w:tabs>
                <w:tab w:val="decimal" w:pos="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:rsidR="00BD6E03" w:rsidRPr="000C6BC7" w:rsidRDefault="00BD6E03" w:rsidP="00C55D1C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:rsidR="00BD6E03" w:rsidRPr="000C6BC7" w:rsidRDefault="00BD6E03" w:rsidP="00BC4D4B">
            <w:pPr>
              <w:pStyle w:val="BodyText"/>
              <w:tabs>
                <w:tab w:val="decimal" w:pos="61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D6E03" w:rsidRPr="000C6BC7" w:rsidRDefault="00BD6E03" w:rsidP="00C55D1C">
            <w:pPr>
              <w:pStyle w:val="BodyText"/>
              <w:tabs>
                <w:tab w:val="decimal" w:pos="797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:rsidR="00BD6E03" w:rsidRPr="000C6BC7" w:rsidRDefault="00BD6E03" w:rsidP="006D67AC">
            <w:pPr>
              <w:pStyle w:val="BodyText"/>
              <w:tabs>
                <w:tab w:val="decimal" w:pos="882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(159,293)</w:t>
            </w:r>
          </w:p>
        </w:tc>
      </w:tr>
      <w:tr w:rsidR="00021BC8" w:rsidRPr="000C6BC7" w:rsidTr="00021BC8">
        <w:tc>
          <w:tcPr>
            <w:tcW w:w="4347" w:type="dxa"/>
          </w:tcPr>
          <w:p w:rsidR="00BD6E03" w:rsidRPr="000C6BC7" w:rsidRDefault="00BD6E03" w:rsidP="00C55D1C">
            <w:pPr>
              <w:pStyle w:val="BodyText"/>
              <w:spacing w:after="0" w:line="240" w:lineRule="auto"/>
              <w:ind w:left="43" w:right="-25" w:hanging="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เงินให้กู้ยืมระยะสั้นแก่กิจการ</w:t>
            </w:r>
          </w:p>
          <w:p w:rsidR="00BD6E03" w:rsidRPr="000C6BC7" w:rsidRDefault="00BD6E03" w:rsidP="00C55D1C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9" w:type="dxa"/>
            <w:shd w:val="clear" w:color="auto" w:fill="auto"/>
          </w:tcPr>
          <w:p w:rsidR="00BD6E03" w:rsidRPr="000C6BC7" w:rsidRDefault="00BD6E03" w:rsidP="00C55D1C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0C6BC7" w:rsidRDefault="00BD6E03" w:rsidP="00C55D1C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:rsidR="00BD6E03" w:rsidRPr="000C6BC7" w:rsidRDefault="00BD6E03" w:rsidP="00C55D1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BD6E03" w:rsidRPr="000C6BC7" w:rsidRDefault="00BD6E03" w:rsidP="00BC4D4B">
            <w:pPr>
              <w:pStyle w:val="BodyText"/>
              <w:tabs>
                <w:tab w:val="decimal" w:pos="612"/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:rsidR="00BD6E03" w:rsidRPr="000C6BC7" w:rsidRDefault="00BD6E03" w:rsidP="00BC4D4B">
            <w:pPr>
              <w:pStyle w:val="BodyText"/>
              <w:tabs>
                <w:tab w:val="decimal" w:pos="612"/>
              </w:tabs>
              <w:spacing w:after="0" w:line="240" w:lineRule="auto"/>
              <w:ind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D6E03" w:rsidRPr="000C6BC7" w:rsidRDefault="00BD6E03" w:rsidP="00C55D1C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bottom w:val="double" w:sz="4" w:space="0" w:color="auto"/>
            </w:tcBorders>
          </w:tcPr>
          <w:p w:rsidR="00BD6E03" w:rsidRPr="000C6BC7" w:rsidRDefault="00BD6E03" w:rsidP="006D67AC">
            <w:pPr>
              <w:pStyle w:val="BodyText"/>
              <w:tabs>
                <w:tab w:val="decimal" w:pos="882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BD6E03" w:rsidRPr="000C6BC7" w:rsidRDefault="00BD6E03" w:rsidP="006D67AC">
            <w:pPr>
              <w:pStyle w:val="BodyText"/>
              <w:tabs>
                <w:tab w:val="decimal" w:pos="882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</w:t>
            </w:r>
          </w:p>
        </w:tc>
      </w:tr>
      <w:tr w:rsidR="00021BC8" w:rsidRPr="000C6BC7" w:rsidTr="00021BC8">
        <w:tc>
          <w:tcPr>
            <w:tcW w:w="4347" w:type="dxa"/>
          </w:tcPr>
          <w:p w:rsidR="00BD6E03" w:rsidRPr="00A21EE5" w:rsidRDefault="00BD6E03" w:rsidP="00EF499D">
            <w:pPr>
              <w:spacing w:after="0" w:line="240" w:lineRule="auto"/>
              <w:ind w:left="43" w:right="-25" w:hanging="16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69" w:type="dxa"/>
            <w:shd w:val="clear" w:color="auto" w:fill="auto"/>
          </w:tcPr>
          <w:p w:rsidR="00BD6E03" w:rsidRPr="00A21EE5" w:rsidRDefault="00BD6E03" w:rsidP="00EF499D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A21EE5" w:rsidRDefault="00BD6E03" w:rsidP="00EF499D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40" w:type="dxa"/>
            <w:gridSpan w:val="2"/>
          </w:tcPr>
          <w:p w:rsidR="00BD6E03" w:rsidRPr="00A21EE5" w:rsidRDefault="00BD6E03" w:rsidP="00EF499D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:rsidR="00BD6E03" w:rsidRPr="00A21EE5" w:rsidRDefault="00BD6E03" w:rsidP="00BC4D4B">
            <w:pPr>
              <w:tabs>
                <w:tab w:val="decimal" w:pos="612"/>
              </w:tabs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39" w:type="dxa"/>
          </w:tcPr>
          <w:p w:rsidR="00BD6E03" w:rsidRPr="00A21EE5" w:rsidRDefault="00BD6E03" w:rsidP="00EF499D">
            <w:pPr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6"/>
                <w:szCs w:val="16"/>
              </w:rPr>
            </w:pPr>
          </w:p>
        </w:tc>
        <w:tc>
          <w:tcPr>
            <w:tcW w:w="1208" w:type="dxa"/>
            <w:gridSpan w:val="2"/>
            <w:tcBorders>
              <w:top w:val="double" w:sz="4" w:space="0" w:color="auto"/>
            </w:tcBorders>
          </w:tcPr>
          <w:p w:rsidR="00BD6E03" w:rsidRPr="00A21EE5" w:rsidRDefault="00BD6E03" w:rsidP="006D67AC">
            <w:pPr>
              <w:tabs>
                <w:tab w:val="decimal" w:pos="882"/>
              </w:tabs>
              <w:spacing w:after="0" w:line="240" w:lineRule="auto"/>
              <w:ind w:left="43" w:right="-25" w:hanging="142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</w:tr>
      <w:tr w:rsidR="00021BC8" w:rsidRPr="000C6BC7" w:rsidTr="00021BC8">
        <w:tc>
          <w:tcPr>
            <w:tcW w:w="4347" w:type="dxa"/>
          </w:tcPr>
          <w:p w:rsidR="00BD6E03" w:rsidRPr="000C6BC7" w:rsidRDefault="00BD6E03" w:rsidP="00EF499D">
            <w:pPr>
              <w:pStyle w:val="BodyText"/>
              <w:spacing w:after="0" w:line="240" w:lineRule="auto"/>
              <w:ind w:left="43" w:right="-25" w:hanging="1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69" w:type="dxa"/>
            <w:shd w:val="clear" w:color="auto" w:fill="auto"/>
          </w:tcPr>
          <w:p w:rsidR="00BD6E03" w:rsidRPr="000C6BC7" w:rsidRDefault="00BD6E03" w:rsidP="00D63D5C">
            <w:pPr>
              <w:pStyle w:val="BodyText"/>
              <w:tabs>
                <w:tab w:val="left" w:pos="374"/>
                <w:tab w:val="left" w:pos="47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0C6BC7" w:rsidRDefault="00BD6E03" w:rsidP="00EF499D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gridSpan w:val="2"/>
          </w:tcPr>
          <w:p w:rsidR="00BD6E03" w:rsidRPr="000C6BC7" w:rsidRDefault="00BD6E03" w:rsidP="00EF499D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:rsidR="00BD6E03" w:rsidRPr="000C6BC7" w:rsidRDefault="00BD6E03" w:rsidP="00BC4D4B">
            <w:pPr>
              <w:pStyle w:val="BodyText"/>
              <w:tabs>
                <w:tab w:val="decimal" w:pos="612"/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:rsidR="00BD6E03" w:rsidRPr="000C6BC7" w:rsidRDefault="00BD6E03" w:rsidP="00EF499D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:rsidR="00BD6E03" w:rsidRPr="000C6BC7" w:rsidRDefault="00BD6E03" w:rsidP="006D67AC">
            <w:pPr>
              <w:pStyle w:val="BodyText"/>
              <w:tabs>
                <w:tab w:val="decimal" w:pos="776"/>
                <w:tab w:val="decimal" w:pos="88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021BC8" w:rsidRPr="000C6BC7" w:rsidTr="00021BC8">
        <w:tc>
          <w:tcPr>
            <w:tcW w:w="4347" w:type="dxa"/>
          </w:tcPr>
          <w:p w:rsidR="00BD6E03" w:rsidRPr="000C6BC7" w:rsidRDefault="00BD6E03" w:rsidP="005473F7">
            <w:pPr>
              <w:spacing w:after="0" w:line="240" w:lineRule="auto"/>
              <w:ind w:left="43" w:right="-25" w:hanging="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9" w:type="dxa"/>
            <w:shd w:val="clear" w:color="auto" w:fill="auto"/>
          </w:tcPr>
          <w:p w:rsidR="00BD6E03" w:rsidRPr="000C6BC7" w:rsidRDefault="00487BD1" w:rsidP="00726B5E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:rsidR="00BD6E03" w:rsidRPr="000C6BC7" w:rsidRDefault="00BD6E03" w:rsidP="005473F7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40" w:type="dxa"/>
            <w:gridSpan w:val="2"/>
          </w:tcPr>
          <w:p w:rsidR="00BD6E03" w:rsidRPr="00742F7C" w:rsidRDefault="00BD6E03" w:rsidP="005473F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:rsidR="00BD6E03" w:rsidRPr="00742F7C" w:rsidRDefault="00BD6E03" w:rsidP="00BC4D4B">
            <w:pPr>
              <w:pStyle w:val="BodyText"/>
              <w:tabs>
                <w:tab w:val="decimal" w:pos="61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2F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D6E03" w:rsidRPr="00742F7C" w:rsidRDefault="00BD6E03" w:rsidP="005473F7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bottom w:val="double" w:sz="4" w:space="0" w:color="auto"/>
            </w:tcBorders>
          </w:tcPr>
          <w:p w:rsidR="00BD6E03" w:rsidRPr="00742F7C" w:rsidRDefault="00BD6E03" w:rsidP="006D67AC">
            <w:pPr>
              <w:pStyle w:val="BodyText"/>
              <w:tabs>
                <w:tab w:val="decimal" w:pos="882"/>
              </w:tabs>
              <w:spacing w:after="0" w:line="240" w:lineRule="auto"/>
              <w:ind w:left="-145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42F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487B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4670B7" w:rsidRPr="00021BC8" w:rsidRDefault="004670B7" w:rsidP="00D55D3F">
      <w:pPr>
        <w:spacing w:after="0" w:line="240" w:lineRule="auto"/>
        <w:rPr>
          <w:rFonts w:ascii="Angsana New" w:hAnsi="Angsana New" w:cs="Angsana New"/>
          <w:sz w:val="16"/>
          <w:szCs w:val="16"/>
        </w:rPr>
      </w:pPr>
    </w:p>
    <w:tbl>
      <w:tblPr>
        <w:tblW w:w="938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4519"/>
        <w:gridCol w:w="2258"/>
        <w:gridCol w:w="1170"/>
        <w:gridCol w:w="270"/>
        <w:gridCol w:w="1170"/>
      </w:tblGrid>
      <w:tr w:rsidR="00C135FF" w:rsidRPr="000C6BC7" w:rsidTr="001B4570">
        <w:trPr>
          <w:trHeight w:val="76"/>
        </w:trPr>
        <w:tc>
          <w:tcPr>
            <w:tcW w:w="4519" w:type="dxa"/>
          </w:tcPr>
          <w:p w:rsidR="00C135FF" w:rsidRPr="000C6BC7" w:rsidRDefault="00C135FF" w:rsidP="00C135F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4868" w:type="dxa"/>
            <w:gridSpan w:val="4"/>
          </w:tcPr>
          <w:p w:rsidR="00C135FF" w:rsidRPr="000C6BC7" w:rsidRDefault="00C135FF" w:rsidP="00C135FF">
            <w:pPr>
              <w:pStyle w:val="BodyText"/>
              <w:tabs>
                <w:tab w:val="decimal" w:pos="1430"/>
              </w:tabs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35FF" w:rsidRPr="000C6BC7" w:rsidTr="001B4570">
        <w:trPr>
          <w:trHeight w:val="76"/>
        </w:trPr>
        <w:tc>
          <w:tcPr>
            <w:tcW w:w="4519" w:type="dxa"/>
          </w:tcPr>
          <w:p w:rsidR="00C135FF" w:rsidRPr="000C6BC7" w:rsidRDefault="00C135FF" w:rsidP="00C135F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2258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5FF" w:rsidRPr="000C6BC7" w:rsidRDefault="00C135FF" w:rsidP="001B4570">
            <w:pPr>
              <w:pStyle w:val="BodyText"/>
              <w:tabs>
                <w:tab w:val="decimal" w:pos="61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C135FF" w:rsidRPr="000C6BC7" w:rsidRDefault="00C135FF" w:rsidP="00021BC8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</w:tr>
      <w:tr w:rsidR="00C135FF" w:rsidRPr="000C6BC7" w:rsidTr="001B4570">
        <w:trPr>
          <w:trHeight w:val="76"/>
        </w:trPr>
        <w:tc>
          <w:tcPr>
            <w:tcW w:w="4519" w:type="dxa"/>
          </w:tcPr>
          <w:p w:rsidR="00C135FF" w:rsidRPr="000C6BC7" w:rsidRDefault="00C135FF" w:rsidP="00C135F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258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35FF" w:rsidRPr="000C6BC7" w:rsidRDefault="00C135FF" w:rsidP="001B4570">
            <w:pPr>
              <w:pStyle w:val="BodyText"/>
              <w:tabs>
                <w:tab w:val="decimal" w:pos="61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35FF" w:rsidRPr="000C6BC7" w:rsidRDefault="00487BD1" w:rsidP="001B4570">
            <w:pPr>
              <w:pStyle w:val="BodyText"/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61,223</w:t>
            </w:r>
          </w:p>
        </w:tc>
      </w:tr>
      <w:tr w:rsidR="00C135FF" w:rsidRPr="000C6BC7" w:rsidTr="001B4570">
        <w:trPr>
          <w:trHeight w:val="76"/>
        </w:trPr>
        <w:tc>
          <w:tcPr>
            <w:tcW w:w="4519" w:type="dxa"/>
          </w:tcPr>
          <w:p w:rsidR="00C135FF" w:rsidRPr="000C6BC7" w:rsidRDefault="00C135FF" w:rsidP="00C135F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8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135FF" w:rsidRPr="000C6BC7" w:rsidRDefault="00C135FF" w:rsidP="001B4570">
            <w:pPr>
              <w:pStyle w:val="BodyText"/>
              <w:tabs>
                <w:tab w:val="decimal" w:pos="61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C135FF" w:rsidRPr="000C6BC7" w:rsidRDefault="00C135FF" w:rsidP="001B4570">
            <w:pPr>
              <w:pStyle w:val="BodyText"/>
              <w:tabs>
                <w:tab w:val="decimal" w:pos="88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220,57</w:t>
            </w:r>
            <w:r w:rsidR="00487BD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C135FF" w:rsidRPr="000C6BC7" w:rsidTr="00021BC8">
        <w:trPr>
          <w:trHeight w:val="301"/>
        </w:trPr>
        <w:tc>
          <w:tcPr>
            <w:tcW w:w="4519" w:type="dxa"/>
          </w:tcPr>
          <w:p w:rsidR="00C135FF" w:rsidRPr="000C6BC7" w:rsidRDefault="00C135FF" w:rsidP="00C135F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258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35FF" w:rsidRPr="000C6BC7" w:rsidRDefault="00C135FF" w:rsidP="001B4570">
            <w:pPr>
              <w:pStyle w:val="BodyText"/>
              <w:tabs>
                <w:tab w:val="decimal" w:pos="612"/>
              </w:tabs>
              <w:spacing w:after="0" w:line="240" w:lineRule="auto"/>
              <w:ind w:right="-136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135FF" w:rsidRPr="000C6BC7" w:rsidRDefault="00C135FF" w:rsidP="00C135FF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C135FF" w:rsidRPr="000C6BC7" w:rsidRDefault="00C135FF" w:rsidP="001B4570">
            <w:pPr>
              <w:pStyle w:val="BodyText"/>
              <w:tabs>
                <w:tab w:val="decimal" w:pos="882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(159,293)</w:t>
            </w:r>
          </w:p>
        </w:tc>
      </w:tr>
      <w:tr w:rsidR="00021BC8" w:rsidRPr="000C6BC7" w:rsidTr="00021BC8">
        <w:trPr>
          <w:trHeight w:val="76"/>
        </w:trPr>
        <w:tc>
          <w:tcPr>
            <w:tcW w:w="4519" w:type="dxa"/>
          </w:tcPr>
          <w:p w:rsidR="00021BC8" w:rsidRPr="000C6BC7" w:rsidRDefault="00021BC8" w:rsidP="00021BC8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-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258" w:type="dxa"/>
          </w:tcPr>
          <w:p w:rsidR="00021BC8" w:rsidRPr="000C6BC7" w:rsidRDefault="00021BC8" w:rsidP="00021BC8">
            <w:pPr>
              <w:pStyle w:val="BodyText"/>
              <w:tabs>
                <w:tab w:val="decimal" w:pos="776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1BC8" w:rsidRPr="000C6BC7" w:rsidRDefault="00021BC8" w:rsidP="00021BC8">
            <w:pPr>
              <w:pStyle w:val="BodyText"/>
              <w:tabs>
                <w:tab w:val="decimal" w:pos="612"/>
              </w:tabs>
              <w:spacing w:after="0" w:line="240" w:lineRule="auto"/>
              <w:ind w:left="-86" w:right="-12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021BC8" w:rsidRPr="000C6BC7" w:rsidRDefault="00021BC8" w:rsidP="00021BC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21BC8" w:rsidRPr="000C6BC7" w:rsidRDefault="00021BC8" w:rsidP="00021BC8">
            <w:pPr>
              <w:pStyle w:val="BodyText"/>
              <w:tabs>
                <w:tab w:val="decimal" w:pos="88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</w:tr>
      <w:tr w:rsidR="00021BC8" w:rsidRPr="000C6BC7" w:rsidTr="00021BC8">
        <w:trPr>
          <w:trHeight w:val="190"/>
        </w:trPr>
        <w:tc>
          <w:tcPr>
            <w:tcW w:w="4519" w:type="dxa"/>
          </w:tcPr>
          <w:p w:rsidR="00021BC8" w:rsidRPr="000C6BC7" w:rsidRDefault="00021BC8" w:rsidP="00021BC8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258" w:type="dxa"/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021BC8" w:rsidRPr="000C6BC7" w:rsidRDefault="00021BC8" w:rsidP="00021BC8">
            <w:pPr>
              <w:pStyle w:val="BodyText"/>
              <w:tabs>
                <w:tab w:val="decimal" w:pos="88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021BC8" w:rsidRPr="000C6BC7" w:rsidTr="001B4570">
        <w:trPr>
          <w:trHeight w:val="361"/>
        </w:trPr>
        <w:tc>
          <w:tcPr>
            <w:tcW w:w="4519" w:type="dxa"/>
          </w:tcPr>
          <w:p w:rsidR="00021BC8" w:rsidRPr="000C6BC7" w:rsidRDefault="00021BC8" w:rsidP="00021BC8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)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หนี้สูญและหนี้สงสัยจะสูญสำหรับปี</w:t>
            </w:r>
          </w:p>
        </w:tc>
        <w:tc>
          <w:tcPr>
            <w:tcW w:w="2258" w:type="dxa"/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88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(159,293)</w:t>
            </w:r>
          </w:p>
        </w:tc>
        <w:tc>
          <w:tcPr>
            <w:tcW w:w="270" w:type="dxa"/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522"/>
              </w:tabs>
              <w:spacing w:after="0" w:line="240" w:lineRule="auto"/>
              <w:ind w:right="-136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21BC8" w:rsidRPr="000C6BC7" w:rsidRDefault="00021BC8" w:rsidP="00021BC8">
            <w:pPr>
              <w:pStyle w:val="BodyText"/>
              <w:tabs>
                <w:tab w:val="decimal" w:pos="88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10,475</w:t>
            </w:r>
          </w:p>
        </w:tc>
      </w:tr>
    </w:tbl>
    <w:p w:rsidR="0041101B" w:rsidRPr="00D410D2" w:rsidRDefault="000640C7" w:rsidP="00A21EE5">
      <w:pPr>
        <w:tabs>
          <w:tab w:val="left" w:pos="8550"/>
        </w:tabs>
        <w:spacing w:before="240"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="00D410D2">
        <w:rPr>
          <w:rFonts w:ascii="Angsana New" w:hAnsi="Angsana New" w:cs="Angsana New" w:hint="cs"/>
          <w:sz w:val="30"/>
          <w:szCs w:val="30"/>
          <w:cs/>
        </w:rPr>
        <w:t xml:space="preserve">ระหว่างปี </w:t>
      </w:r>
      <w:r w:rsidR="00D410D2">
        <w:rPr>
          <w:rFonts w:ascii="Angsana New" w:hAnsi="Angsana New" w:cs="Angsana New"/>
          <w:sz w:val="30"/>
          <w:szCs w:val="30"/>
        </w:rPr>
        <w:t xml:space="preserve">2561 </w:t>
      </w:r>
      <w:r w:rsidR="00D410D2">
        <w:rPr>
          <w:rFonts w:ascii="Angsana New" w:hAnsi="Angsana New" w:cs="Angsana New" w:hint="cs"/>
          <w:sz w:val="30"/>
          <w:szCs w:val="30"/>
          <w:cs/>
        </w:rPr>
        <w:t>บริษัทได้รับชำระคืนเงินให้กู้</w:t>
      </w:r>
      <w:r>
        <w:rPr>
          <w:rFonts w:ascii="Angsana New" w:hAnsi="Angsana New" w:cs="Angsana New" w:hint="cs"/>
          <w:sz w:val="30"/>
          <w:szCs w:val="30"/>
          <w:cs/>
        </w:rPr>
        <w:t>ยืมแก่กิจการที่เกี่ยวข้องกันทั้ง</w:t>
      </w:r>
      <w:r w:rsidR="00D410D2">
        <w:rPr>
          <w:rFonts w:ascii="Angsana New" w:hAnsi="Angsana New" w:cs="Angsana New" w:hint="cs"/>
          <w:sz w:val="30"/>
          <w:szCs w:val="30"/>
          <w:cs/>
        </w:rPr>
        <w:t>จำนวน</w:t>
      </w:r>
    </w:p>
    <w:p w:rsidR="00042B37" w:rsidRDefault="00CA4059" w:rsidP="00042B3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รายการเคลื่อนไหวของเงินให้กู้ยืมแก่กิจการที่เกี่ยวข้องกัน</w:t>
      </w:r>
      <w:r w:rsidR="003350DB" w:rsidRPr="000C6BC7">
        <w:rPr>
          <w:rFonts w:ascii="Angsana New" w:hAnsi="Angsana New" w:cs="Angsana New"/>
          <w:sz w:val="30"/>
          <w:szCs w:val="30"/>
          <w:cs/>
        </w:rPr>
        <w:t>สำหรับ</w:t>
      </w:r>
      <w:r w:rsidRPr="000C6BC7">
        <w:rPr>
          <w:rFonts w:ascii="Angsana New" w:hAnsi="Angsana New" w:cs="Angsana New"/>
          <w:sz w:val="30"/>
          <w:szCs w:val="30"/>
          <w:cs/>
        </w:rPr>
        <w:t>แต่ละ</w:t>
      </w:r>
      <w:r w:rsidR="00A3739E" w:rsidRPr="000C6BC7">
        <w:rPr>
          <w:rFonts w:ascii="Angsana New" w:hAnsi="Angsana New" w:cs="Angsana New"/>
          <w:sz w:val="30"/>
          <w:szCs w:val="30"/>
          <w:cs/>
        </w:rPr>
        <w:t>ปี</w:t>
      </w:r>
      <w:r w:rsidR="00844425" w:rsidRPr="000C6BC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662B4" w:rsidRPr="000C6BC7">
        <w:rPr>
          <w:rFonts w:ascii="Angsana New" w:hAnsi="Angsana New" w:cs="Angsana New"/>
          <w:sz w:val="30"/>
          <w:szCs w:val="30"/>
        </w:rPr>
        <w:t>31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A3739E"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EF499D" w:rsidRPr="000C6BC7">
        <w:rPr>
          <w:rFonts w:ascii="Angsana New" w:hAnsi="Angsana New" w:cs="Angsana New"/>
          <w:sz w:val="30"/>
          <w:szCs w:val="30"/>
        </w:rPr>
        <w:t xml:space="preserve">2561 </w:t>
      </w:r>
      <w:r w:rsidR="00EF499D" w:rsidRPr="000C6B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499D" w:rsidRPr="000C6BC7">
        <w:rPr>
          <w:rFonts w:ascii="Angsana New" w:hAnsi="Angsana New" w:cs="Angsana New"/>
          <w:sz w:val="30"/>
          <w:szCs w:val="30"/>
        </w:rPr>
        <w:t>2560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="008A7BC8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มีดังนี้  </w:t>
      </w:r>
    </w:p>
    <w:p w:rsidR="00C135FF" w:rsidRDefault="00C135FF" w:rsidP="00042B37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0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25"/>
        <w:gridCol w:w="1762"/>
        <w:gridCol w:w="372"/>
        <w:gridCol w:w="1680"/>
      </w:tblGrid>
      <w:tr w:rsidR="00C135FF" w:rsidRPr="000C6BC7" w:rsidTr="00B7503F">
        <w:trPr>
          <w:trHeight w:val="447"/>
          <w:tblHeader/>
        </w:trPr>
        <w:tc>
          <w:tcPr>
            <w:tcW w:w="5225" w:type="dxa"/>
          </w:tcPr>
          <w:p w:rsidR="00C135FF" w:rsidRPr="000C6BC7" w:rsidRDefault="00C135FF" w:rsidP="003B7191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3814" w:type="dxa"/>
            <w:gridSpan w:val="3"/>
          </w:tcPr>
          <w:p w:rsidR="00C135FF" w:rsidRPr="000C6BC7" w:rsidRDefault="00C135F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35FF" w:rsidRPr="000C6BC7" w:rsidTr="0097035B">
        <w:trPr>
          <w:trHeight w:val="458"/>
          <w:tblHeader/>
        </w:trPr>
        <w:tc>
          <w:tcPr>
            <w:tcW w:w="5225" w:type="dxa"/>
          </w:tcPr>
          <w:p w:rsidR="00C135FF" w:rsidRPr="000C6BC7" w:rsidRDefault="00C135FF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762" w:type="dxa"/>
          </w:tcPr>
          <w:p w:rsidR="00C135FF" w:rsidRPr="000C6BC7" w:rsidRDefault="00C135FF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372" w:type="dxa"/>
          </w:tcPr>
          <w:p w:rsidR="00C135FF" w:rsidRPr="000C6BC7" w:rsidRDefault="00C135FF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C135FF" w:rsidRPr="000C6BC7" w:rsidTr="00B7503F">
        <w:trPr>
          <w:trHeight w:val="426"/>
          <w:tblHeader/>
        </w:trPr>
        <w:tc>
          <w:tcPr>
            <w:tcW w:w="5225" w:type="dxa"/>
          </w:tcPr>
          <w:p w:rsidR="00C135FF" w:rsidRPr="000C6BC7" w:rsidRDefault="00C135FF" w:rsidP="00C135F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3814" w:type="dxa"/>
            <w:gridSpan w:val="3"/>
          </w:tcPr>
          <w:p w:rsidR="00C135FF" w:rsidRPr="000C6BC7" w:rsidRDefault="00C135FF" w:rsidP="005C5990">
            <w:pPr>
              <w:pStyle w:val="BodyText"/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35FF" w:rsidRPr="000C6BC7" w:rsidTr="0097035B">
        <w:trPr>
          <w:trHeight w:val="458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35FF" w:rsidRPr="000C6BC7" w:rsidTr="0097035B">
        <w:trPr>
          <w:trHeight w:val="437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35FF" w:rsidRPr="000C6BC7" w:rsidTr="0097035B">
        <w:trPr>
          <w:trHeight w:val="437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148,852</w:t>
            </w:r>
          </w:p>
        </w:tc>
      </w:tr>
      <w:tr w:rsidR="00C135FF" w:rsidRPr="000C6BC7" w:rsidTr="0097035B">
        <w:trPr>
          <w:trHeight w:val="426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35FF" w:rsidRPr="000C6BC7" w:rsidTr="0097035B">
        <w:trPr>
          <w:trHeight w:val="437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5,840</w:t>
            </w: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11,395</w:t>
            </w:r>
          </w:p>
        </w:tc>
      </w:tr>
      <w:tr w:rsidR="00C135FF" w:rsidRPr="000C6BC7" w:rsidTr="0097035B">
        <w:trPr>
          <w:trHeight w:val="426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3,072</w:t>
            </w: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3,745</w:t>
            </w:r>
          </w:p>
        </w:tc>
      </w:tr>
      <w:tr w:rsidR="00C135FF" w:rsidRPr="000C6BC7" w:rsidTr="0097035B">
        <w:trPr>
          <w:trHeight w:val="437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35FF" w:rsidRPr="000C6BC7" w:rsidTr="0097035B">
        <w:trPr>
          <w:trHeight w:val="426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(98,100)</w:t>
            </w: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(2,442)</w:t>
            </w:r>
          </w:p>
        </w:tc>
      </w:tr>
      <w:tr w:rsidR="00C135FF" w:rsidRPr="000C6BC7" w:rsidTr="0097035B">
        <w:trPr>
          <w:trHeight w:val="447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C135FF" w:rsidRPr="000C6BC7" w:rsidRDefault="00C135FF" w:rsidP="00C135F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(70,162)</w:t>
            </w: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(2,200)</w:t>
            </w:r>
          </w:p>
        </w:tc>
      </w:tr>
      <w:tr w:rsidR="00C135FF" w:rsidRPr="000C6BC7" w:rsidTr="0097035B">
        <w:trPr>
          <w:trHeight w:val="447"/>
        </w:trPr>
        <w:tc>
          <w:tcPr>
            <w:tcW w:w="5225" w:type="dxa"/>
          </w:tcPr>
          <w:p w:rsidR="00C135FF" w:rsidRPr="000C6BC7" w:rsidRDefault="00C135FF" w:rsidP="00C135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:rsidR="00C135FF" w:rsidRPr="000C6BC7" w:rsidRDefault="00C135FF" w:rsidP="00B7503F">
            <w:pPr>
              <w:tabs>
                <w:tab w:val="decimal" w:pos="106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159,350</w:t>
            </w:r>
          </w:p>
        </w:tc>
      </w:tr>
      <w:tr w:rsidR="00C135FF" w:rsidRPr="000C6BC7" w:rsidTr="00603AF6">
        <w:trPr>
          <w:trHeight w:val="269"/>
        </w:trPr>
        <w:tc>
          <w:tcPr>
            <w:tcW w:w="5225" w:type="dxa"/>
          </w:tcPr>
          <w:p w:rsidR="00C135FF" w:rsidRPr="000C6BC7" w:rsidRDefault="00C135FF" w:rsidP="00C135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762" w:type="dxa"/>
            <w:tcBorders>
              <w:top w:val="double" w:sz="4" w:space="0" w:color="auto"/>
            </w:tcBorders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680" w:type="dxa"/>
            <w:tcBorders>
              <w:top w:val="double" w:sz="4" w:space="0" w:color="auto"/>
            </w:tcBorders>
          </w:tcPr>
          <w:p w:rsidR="00C135FF" w:rsidRPr="000C6BC7" w:rsidRDefault="00C135FF" w:rsidP="002F3CFC">
            <w:pPr>
              <w:tabs>
                <w:tab w:val="decimal" w:pos="954"/>
                <w:tab w:val="decimal" w:pos="1263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  <w:tr w:rsidR="00C135FF" w:rsidRPr="000C6BC7" w:rsidTr="00487BD1">
        <w:trPr>
          <w:trHeight w:val="425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954"/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35FF" w:rsidRPr="000C6BC7" w:rsidTr="0097035B">
        <w:trPr>
          <w:trHeight w:val="447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62" w:type="dxa"/>
          </w:tcPr>
          <w:p w:rsidR="00C135FF" w:rsidRPr="000C6BC7" w:rsidRDefault="00C135FF" w:rsidP="00C135FF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2" w:type="dxa"/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954"/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135FF" w:rsidRPr="000C6BC7" w:rsidTr="0097035B">
        <w:trPr>
          <w:trHeight w:val="426"/>
        </w:trPr>
        <w:tc>
          <w:tcPr>
            <w:tcW w:w="5225" w:type="dxa"/>
          </w:tcPr>
          <w:p w:rsidR="00C135FF" w:rsidRPr="000C6BC7" w:rsidRDefault="00C135FF" w:rsidP="00C135F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762" w:type="dxa"/>
          </w:tcPr>
          <w:p w:rsidR="00C135FF" w:rsidRPr="000C6BC7" w:rsidRDefault="00C135FF" w:rsidP="00B7503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603AF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372" w:type="dxa"/>
          </w:tcPr>
          <w:p w:rsidR="00C135FF" w:rsidRPr="000C6BC7" w:rsidRDefault="00C135FF" w:rsidP="00B7503F">
            <w:pPr>
              <w:tabs>
                <w:tab w:val="decimal" w:pos="954"/>
                <w:tab w:val="decimal" w:pos="1422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603AF6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C135FF" w:rsidRPr="00742F7C" w:rsidTr="0097035B">
        <w:trPr>
          <w:trHeight w:val="437"/>
        </w:trPr>
        <w:tc>
          <w:tcPr>
            <w:tcW w:w="5225" w:type="dxa"/>
          </w:tcPr>
          <w:p w:rsidR="00C135FF" w:rsidRPr="00742F7C" w:rsidRDefault="00C135FF" w:rsidP="00C135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42F7C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C135FF" w:rsidRPr="00742F7C" w:rsidRDefault="00AD5D3B" w:rsidP="00B7503F">
            <w:pPr>
              <w:tabs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03AF6">
              <w:rPr>
                <w:rFonts w:ascii="Angsana New" w:hAnsi="Angsana New" w:cs="Angsana New"/>
                <w:sz w:val="30"/>
                <w:szCs w:val="30"/>
              </w:rPr>
              <w:t>61,223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72" w:type="dxa"/>
          </w:tcPr>
          <w:p w:rsidR="00C135FF" w:rsidRPr="00742F7C" w:rsidRDefault="00C135FF" w:rsidP="00B7503F">
            <w:pPr>
              <w:tabs>
                <w:tab w:val="decimal" w:pos="954"/>
                <w:tab w:val="decimal" w:pos="142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C135FF" w:rsidRPr="00742F7C" w:rsidRDefault="00C135FF" w:rsidP="0053000A">
            <w:pPr>
              <w:tabs>
                <w:tab w:val="decimal" w:pos="903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135FF" w:rsidRPr="000C6BC7" w:rsidTr="00D410D2">
        <w:trPr>
          <w:trHeight w:val="273"/>
        </w:trPr>
        <w:tc>
          <w:tcPr>
            <w:tcW w:w="5225" w:type="dxa"/>
          </w:tcPr>
          <w:p w:rsidR="00C135FF" w:rsidRPr="000C6BC7" w:rsidRDefault="00C135FF" w:rsidP="00C135F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</w:tcPr>
          <w:p w:rsidR="00C135FF" w:rsidRPr="000C6BC7" w:rsidRDefault="00C135FF" w:rsidP="00B7503F">
            <w:pPr>
              <w:tabs>
                <w:tab w:val="decimal" w:pos="106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72" w:type="dxa"/>
            <w:tcBorders>
              <w:bottom w:val="nil"/>
            </w:tcBorders>
          </w:tcPr>
          <w:p w:rsidR="00C135FF" w:rsidRPr="000C6BC7" w:rsidRDefault="00C135FF" w:rsidP="00C135F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:rsidR="00C135FF" w:rsidRPr="000C6BC7" w:rsidRDefault="00C135FF" w:rsidP="002F3CFC">
            <w:pPr>
              <w:tabs>
                <w:tab w:val="decimal" w:pos="1263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603A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5C2D75" w:rsidRDefault="005C2D75" w:rsidP="001104FC">
      <w:pPr>
        <w:spacing w:after="0"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:rsidR="005C2D75" w:rsidRDefault="005C2D75">
      <w:pPr>
        <w:spacing w:after="0" w:line="240" w:lineRule="auto"/>
        <w:rPr>
          <w:rFonts w:ascii="Angsana New" w:hAnsi="Angsana New" w:cs="Angsana New"/>
          <w:sz w:val="30"/>
          <w:szCs w:val="30"/>
          <w:lang w:eastAsia="x-none"/>
        </w:rPr>
      </w:pPr>
      <w:r>
        <w:rPr>
          <w:rFonts w:ascii="Angsana New" w:hAnsi="Angsana New" w:cs="Angsana New"/>
          <w:sz w:val="30"/>
          <w:szCs w:val="30"/>
          <w:lang w:eastAsia="x-none"/>
        </w:rPr>
        <w:br w:type="page"/>
      </w:r>
    </w:p>
    <w:tbl>
      <w:tblPr>
        <w:tblW w:w="9075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94"/>
        <w:gridCol w:w="1356"/>
        <w:gridCol w:w="271"/>
        <w:gridCol w:w="1268"/>
        <w:gridCol w:w="271"/>
        <w:gridCol w:w="1176"/>
        <w:gridCol w:w="271"/>
        <w:gridCol w:w="1268"/>
      </w:tblGrid>
      <w:tr w:rsidR="001F30FC" w:rsidRPr="000C6BC7" w:rsidTr="005C2D75">
        <w:trPr>
          <w:trHeight w:val="461"/>
          <w:tblHeader/>
        </w:trPr>
        <w:tc>
          <w:tcPr>
            <w:tcW w:w="3194" w:type="dxa"/>
          </w:tcPr>
          <w:p w:rsidR="001F30FC" w:rsidRPr="000C6BC7" w:rsidRDefault="001F30FC" w:rsidP="009531FC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สิทธิการเช่า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895" w:type="dxa"/>
            <w:gridSpan w:val="3"/>
          </w:tcPr>
          <w:p w:rsidR="001F30FC" w:rsidRPr="000C6BC7" w:rsidRDefault="001F30FC" w:rsidP="009531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1F30FC" w:rsidRPr="000C6BC7" w:rsidRDefault="001F30FC" w:rsidP="009531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3"/>
          </w:tcPr>
          <w:p w:rsidR="001F30FC" w:rsidRPr="000C6BC7" w:rsidRDefault="001F30FC" w:rsidP="009531FC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35B" w:rsidRPr="000C6BC7" w:rsidTr="00822E1B">
        <w:trPr>
          <w:trHeight w:val="371"/>
          <w:tblHeader/>
        </w:trPr>
        <w:tc>
          <w:tcPr>
            <w:tcW w:w="3194" w:type="dxa"/>
          </w:tcPr>
          <w:p w:rsidR="00215D6B" w:rsidRPr="000C6BC7" w:rsidRDefault="00215D6B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356" w:type="dxa"/>
          </w:tcPr>
          <w:p w:rsidR="00215D6B" w:rsidRPr="000C6BC7" w:rsidRDefault="008A35DA" w:rsidP="008A35DA">
            <w:pPr>
              <w:tabs>
                <w:tab w:val="left" w:pos="330"/>
                <w:tab w:val="center" w:pos="685"/>
                <w:tab w:val="left" w:pos="865"/>
              </w:tabs>
              <w:spacing w:after="0" w:line="240" w:lineRule="auto"/>
              <w:ind w:left="-215" w:right="-108" w:firstLine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EF499D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:rsidR="00215D6B" w:rsidRPr="000C6BC7" w:rsidRDefault="00EF499D" w:rsidP="008A35DA">
            <w:pPr>
              <w:tabs>
                <w:tab w:val="left" w:pos="76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1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215D6B" w:rsidRPr="000C6BC7" w:rsidRDefault="00EF499D" w:rsidP="008A35DA">
            <w:pPr>
              <w:tabs>
                <w:tab w:val="left" w:pos="6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1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8" w:type="dxa"/>
          </w:tcPr>
          <w:p w:rsidR="00215D6B" w:rsidRPr="000C6BC7" w:rsidRDefault="00EF499D" w:rsidP="008A35DA">
            <w:pPr>
              <w:tabs>
                <w:tab w:val="left" w:pos="76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215D6B" w:rsidRPr="000C6BC7" w:rsidTr="00D63D5C">
        <w:trPr>
          <w:trHeight w:val="439"/>
          <w:tblHeader/>
        </w:trPr>
        <w:tc>
          <w:tcPr>
            <w:tcW w:w="3194" w:type="dxa"/>
          </w:tcPr>
          <w:p w:rsidR="00215D6B" w:rsidRPr="000C6BC7" w:rsidRDefault="00215D6B" w:rsidP="00215D6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881" w:type="dxa"/>
            <w:gridSpan w:val="7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035B" w:rsidRPr="000C6BC7" w:rsidTr="005C2D75">
        <w:trPr>
          <w:trHeight w:val="461"/>
          <w:tblHeader/>
        </w:trPr>
        <w:tc>
          <w:tcPr>
            <w:tcW w:w="3194" w:type="dxa"/>
            <w:tcBorders>
              <w:bottom w:val="nil"/>
            </w:tcBorders>
          </w:tcPr>
          <w:p w:rsidR="00EF499D" w:rsidRPr="000C6BC7" w:rsidRDefault="00EF499D" w:rsidP="00EF499D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color w:val="auto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6" w:type="dxa"/>
            <w:tcBorders>
              <w:bottom w:val="double" w:sz="4" w:space="0" w:color="auto"/>
            </w:tcBorders>
          </w:tcPr>
          <w:p w:rsidR="00EF499D" w:rsidRPr="000C6BC7" w:rsidRDefault="005C2D75" w:rsidP="00F91FD3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1,204,337</w:t>
            </w:r>
          </w:p>
        </w:tc>
        <w:tc>
          <w:tcPr>
            <w:tcW w:w="271" w:type="dxa"/>
            <w:tcBorders>
              <w:bottom w:val="nil"/>
            </w:tcBorders>
          </w:tcPr>
          <w:p w:rsidR="00EF499D" w:rsidRPr="000C6BC7" w:rsidRDefault="00EF499D" w:rsidP="00EF499D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</w:tcPr>
          <w:p w:rsidR="00EF499D" w:rsidRPr="000C6BC7" w:rsidRDefault="00E47EA8" w:rsidP="009E3C23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1,171,601</w:t>
            </w:r>
          </w:p>
        </w:tc>
        <w:tc>
          <w:tcPr>
            <w:tcW w:w="271" w:type="dxa"/>
            <w:tcBorders>
              <w:bottom w:val="nil"/>
            </w:tcBorders>
          </w:tcPr>
          <w:p w:rsidR="00EF499D" w:rsidRPr="000C6BC7" w:rsidRDefault="00EF499D" w:rsidP="00EF499D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:rsidR="00EF499D" w:rsidRPr="000C6BC7" w:rsidRDefault="005C2D75" w:rsidP="009E3C23">
            <w:pPr>
              <w:tabs>
                <w:tab w:val="decimal" w:pos="862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1,069,595</w:t>
            </w:r>
          </w:p>
        </w:tc>
        <w:tc>
          <w:tcPr>
            <w:tcW w:w="271" w:type="dxa"/>
            <w:tcBorders>
              <w:bottom w:val="nil"/>
            </w:tcBorders>
          </w:tcPr>
          <w:p w:rsidR="00EF499D" w:rsidRPr="000C6BC7" w:rsidRDefault="00EF499D" w:rsidP="00EF499D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double" w:sz="4" w:space="0" w:color="auto"/>
            </w:tcBorders>
            <w:vAlign w:val="bottom"/>
          </w:tcPr>
          <w:p w:rsidR="00EF499D" w:rsidRPr="000C6BC7" w:rsidRDefault="00EF499D" w:rsidP="009E3C23">
            <w:pPr>
              <w:tabs>
                <w:tab w:val="decimal" w:pos="1022"/>
              </w:tabs>
              <w:spacing w:after="0" w:line="240" w:lineRule="auto"/>
              <w:ind w:left="-108" w:right="-19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E47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017,933</w:t>
            </w:r>
          </w:p>
        </w:tc>
      </w:tr>
    </w:tbl>
    <w:p w:rsidR="00C25DD9" w:rsidRPr="000C6BC7" w:rsidRDefault="00C25DD9" w:rsidP="001F30FC">
      <w:pPr>
        <w:spacing w:after="0" w:line="240" w:lineRule="atLeast"/>
        <w:ind w:left="513" w:right="-45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9132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77"/>
        <w:gridCol w:w="1260"/>
        <w:gridCol w:w="270"/>
        <w:gridCol w:w="1350"/>
        <w:gridCol w:w="270"/>
        <w:gridCol w:w="1260"/>
        <w:gridCol w:w="270"/>
        <w:gridCol w:w="1260"/>
        <w:gridCol w:w="15"/>
      </w:tblGrid>
      <w:tr w:rsidR="00822E1B" w:rsidRPr="000C6BC7" w:rsidTr="00822E1B">
        <w:trPr>
          <w:tblHeader/>
        </w:trPr>
        <w:tc>
          <w:tcPr>
            <w:tcW w:w="3177" w:type="dxa"/>
          </w:tcPr>
          <w:p w:rsidR="00822E1B" w:rsidRPr="000C6BC7" w:rsidRDefault="00822E1B" w:rsidP="00862F5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3"/>
          </w:tcPr>
          <w:p w:rsidR="00822E1B" w:rsidRPr="000C6BC7" w:rsidRDefault="00822E1B" w:rsidP="00862F5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22E1B" w:rsidRPr="000C6BC7" w:rsidRDefault="00822E1B" w:rsidP="00862F5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05" w:type="dxa"/>
            <w:gridSpan w:val="4"/>
          </w:tcPr>
          <w:p w:rsidR="00822E1B" w:rsidRPr="000C6BC7" w:rsidRDefault="00822E1B" w:rsidP="00862F5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E1B" w:rsidRPr="000C6BC7" w:rsidTr="00822E1B">
        <w:trPr>
          <w:gridAfter w:val="1"/>
          <w:wAfter w:w="15" w:type="dxa"/>
          <w:tblHeader/>
        </w:trPr>
        <w:tc>
          <w:tcPr>
            <w:tcW w:w="3177" w:type="dxa"/>
          </w:tcPr>
          <w:p w:rsidR="00822E1B" w:rsidRPr="000C6BC7" w:rsidRDefault="00822E1B" w:rsidP="00822E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2E1B" w:rsidRPr="000C6BC7" w:rsidRDefault="008A35DA" w:rsidP="008A35DA">
            <w:pPr>
              <w:tabs>
                <w:tab w:val="left" w:pos="300"/>
                <w:tab w:val="center" w:pos="702"/>
                <w:tab w:val="left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22E1B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22E1B" w:rsidRPr="000C6BC7" w:rsidRDefault="008A35DA" w:rsidP="008A35DA">
            <w:pPr>
              <w:tabs>
                <w:tab w:val="left" w:pos="370"/>
                <w:tab w:val="left" w:pos="432"/>
                <w:tab w:val="center" w:pos="657"/>
                <w:tab w:val="left" w:pos="79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="00822E1B"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22E1B" w:rsidRPr="000C6BC7" w:rsidTr="00862F58">
        <w:trPr>
          <w:gridAfter w:val="1"/>
          <w:wAfter w:w="15" w:type="dxa"/>
          <w:tblHeader/>
        </w:trPr>
        <w:tc>
          <w:tcPr>
            <w:tcW w:w="3177" w:type="dxa"/>
          </w:tcPr>
          <w:p w:rsidR="00822E1B" w:rsidRPr="000C6BC7" w:rsidRDefault="00822E1B" w:rsidP="00822E1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5940" w:type="dxa"/>
            <w:gridSpan w:val="7"/>
          </w:tcPr>
          <w:p w:rsidR="00822E1B" w:rsidRPr="000C6BC7" w:rsidRDefault="00822E1B" w:rsidP="00822E1B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E1B" w:rsidRPr="000C6BC7" w:rsidTr="00822E1B">
        <w:trPr>
          <w:gridAfter w:val="1"/>
          <w:wAfter w:w="15" w:type="dxa"/>
        </w:trPr>
        <w:tc>
          <w:tcPr>
            <w:tcW w:w="3177" w:type="dxa"/>
          </w:tcPr>
          <w:p w:rsidR="00822E1B" w:rsidRPr="000C6BC7" w:rsidRDefault="00822E1B" w:rsidP="00822E1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822E1B" w:rsidRPr="000C6BC7" w:rsidRDefault="00822E1B" w:rsidP="00822E1B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822E1B" w:rsidRPr="000C6BC7" w:rsidRDefault="00822E1B" w:rsidP="00822E1B">
            <w:pPr>
              <w:tabs>
                <w:tab w:val="decimal" w:pos="720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2E1B" w:rsidRPr="000C6BC7" w:rsidRDefault="00822E1B" w:rsidP="00822E1B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12,327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22E1B" w:rsidRPr="000C6BC7" w:rsidRDefault="00822E1B" w:rsidP="009E3C2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8,855</w:t>
            </w:r>
          </w:p>
        </w:tc>
      </w:tr>
      <w:tr w:rsidR="00822E1B" w:rsidRPr="000C6BC7" w:rsidTr="00822E1B">
        <w:trPr>
          <w:gridAfter w:val="1"/>
          <w:wAfter w:w="15" w:type="dxa"/>
        </w:trPr>
        <w:tc>
          <w:tcPr>
            <w:tcW w:w="3177" w:type="dxa"/>
          </w:tcPr>
          <w:p w:rsidR="00822E1B" w:rsidRPr="000C6BC7" w:rsidRDefault="00822E1B" w:rsidP="00822E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822E1B" w:rsidRPr="000C6BC7" w:rsidRDefault="00822E1B" w:rsidP="009E3C23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23,029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22E1B" w:rsidRPr="000C6BC7" w:rsidRDefault="00822E1B" w:rsidP="009E3C23">
            <w:pPr>
              <w:tabs>
                <w:tab w:val="decimal" w:pos="106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27,868</w:t>
            </w:r>
          </w:p>
        </w:tc>
        <w:tc>
          <w:tcPr>
            <w:tcW w:w="270" w:type="dxa"/>
            <w:shd w:val="clear" w:color="auto" w:fill="auto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22E1B" w:rsidRPr="000C6BC7" w:rsidRDefault="00822E1B" w:rsidP="00822E1B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23,023</w:t>
            </w:r>
          </w:p>
        </w:tc>
        <w:tc>
          <w:tcPr>
            <w:tcW w:w="270" w:type="dxa"/>
            <w:shd w:val="clear" w:color="auto" w:fill="auto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22E1B" w:rsidRPr="000C6BC7" w:rsidRDefault="00822E1B" w:rsidP="009E3C2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15,355</w:t>
            </w:r>
          </w:p>
        </w:tc>
      </w:tr>
      <w:tr w:rsidR="00822E1B" w:rsidRPr="000C6BC7" w:rsidTr="00822E1B">
        <w:trPr>
          <w:gridAfter w:val="1"/>
          <w:wAfter w:w="15" w:type="dxa"/>
          <w:trHeight w:val="353"/>
        </w:trPr>
        <w:tc>
          <w:tcPr>
            <w:tcW w:w="3177" w:type="dxa"/>
          </w:tcPr>
          <w:p w:rsidR="00822E1B" w:rsidRPr="000C6BC7" w:rsidRDefault="00822E1B" w:rsidP="00822E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370,855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22E1B" w:rsidRPr="000C6BC7" w:rsidRDefault="00822E1B" w:rsidP="009E3C23">
            <w:pPr>
              <w:tabs>
                <w:tab w:val="decimal" w:pos="106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387,197</w:t>
            </w:r>
          </w:p>
        </w:tc>
        <w:tc>
          <w:tcPr>
            <w:tcW w:w="270" w:type="dxa"/>
            <w:shd w:val="clear" w:color="auto" w:fill="auto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22E1B" w:rsidRPr="000C6BC7" w:rsidRDefault="00822E1B" w:rsidP="00822E1B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262,748</w:t>
            </w:r>
          </w:p>
        </w:tc>
        <w:tc>
          <w:tcPr>
            <w:tcW w:w="270" w:type="dxa"/>
            <w:shd w:val="clear" w:color="auto" w:fill="auto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822E1B" w:rsidRPr="000C6BC7" w:rsidRDefault="00822E1B" w:rsidP="009E3C2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243,931</w:t>
            </w:r>
          </w:p>
        </w:tc>
      </w:tr>
      <w:tr w:rsidR="00822E1B" w:rsidRPr="000C6BC7" w:rsidTr="00822E1B">
        <w:trPr>
          <w:gridAfter w:val="1"/>
          <w:wAfter w:w="15" w:type="dxa"/>
        </w:trPr>
        <w:tc>
          <w:tcPr>
            <w:tcW w:w="3177" w:type="dxa"/>
          </w:tcPr>
          <w:p w:rsidR="00822E1B" w:rsidRPr="000C6BC7" w:rsidRDefault="00822E1B" w:rsidP="00822E1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393,884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22E1B" w:rsidRPr="000C6BC7" w:rsidRDefault="00822E1B" w:rsidP="009E3C23">
            <w:pPr>
              <w:tabs>
                <w:tab w:val="decimal" w:pos="1062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415,065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2E1B" w:rsidRPr="000C6BC7" w:rsidRDefault="00822E1B" w:rsidP="00822E1B">
            <w:pPr>
              <w:tabs>
                <w:tab w:val="decimal" w:pos="8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298,098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22E1B" w:rsidRPr="000C6BC7" w:rsidRDefault="00822E1B" w:rsidP="009E3C2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268,141</w:t>
            </w:r>
          </w:p>
        </w:tc>
      </w:tr>
    </w:tbl>
    <w:p w:rsidR="00F80429" w:rsidRDefault="00F80429" w:rsidP="00D55D3F">
      <w:pPr>
        <w:spacing w:after="0" w:line="240" w:lineRule="auto"/>
        <w:rPr>
          <w:rFonts w:ascii="Angsana New" w:hAnsi="Angsana New" w:cs="Angsana New"/>
          <w:sz w:val="24"/>
          <w:szCs w:val="24"/>
          <w:cs/>
        </w:rPr>
      </w:pPr>
    </w:p>
    <w:tbl>
      <w:tblPr>
        <w:tblW w:w="9136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175"/>
        <w:gridCol w:w="1260"/>
        <w:gridCol w:w="270"/>
        <w:gridCol w:w="1349"/>
        <w:gridCol w:w="270"/>
        <w:gridCol w:w="1263"/>
        <w:gridCol w:w="270"/>
        <w:gridCol w:w="1260"/>
        <w:gridCol w:w="19"/>
      </w:tblGrid>
      <w:tr w:rsidR="00822E1B" w:rsidRPr="000C6BC7" w:rsidTr="008A35DA">
        <w:trPr>
          <w:gridAfter w:val="1"/>
          <w:wAfter w:w="19" w:type="dxa"/>
          <w:tblHeader/>
        </w:trPr>
        <w:tc>
          <w:tcPr>
            <w:tcW w:w="3175" w:type="dxa"/>
            <w:shd w:val="clear" w:color="auto" w:fill="auto"/>
          </w:tcPr>
          <w:p w:rsidR="00822E1B" w:rsidRPr="000C6BC7" w:rsidRDefault="00822E1B" w:rsidP="00822E1B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879" w:type="dxa"/>
            <w:gridSpan w:val="3"/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3" w:type="dxa"/>
            <w:gridSpan w:val="3"/>
            <w:tcBorders>
              <w:left w:val="nil"/>
            </w:tcBorders>
          </w:tcPr>
          <w:p w:rsidR="00822E1B" w:rsidRPr="000C6BC7" w:rsidRDefault="00822E1B" w:rsidP="00822E1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35DA" w:rsidRPr="000C6BC7" w:rsidTr="004872DE">
        <w:trPr>
          <w:tblHeader/>
        </w:trPr>
        <w:tc>
          <w:tcPr>
            <w:tcW w:w="3175" w:type="dxa"/>
            <w:shd w:val="clear" w:color="auto" w:fill="auto"/>
          </w:tcPr>
          <w:p w:rsidR="008A35DA" w:rsidRPr="000C6BC7" w:rsidRDefault="008A35DA" w:rsidP="008A35DA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A35DA" w:rsidRPr="000C6BC7" w:rsidRDefault="008A35DA" w:rsidP="008A35DA">
            <w:pPr>
              <w:tabs>
                <w:tab w:val="left" w:pos="300"/>
                <w:tab w:val="center" w:pos="702"/>
                <w:tab w:val="left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A35DA" w:rsidRPr="000C6BC7" w:rsidRDefault="008A35DA" w:rsidP="008A35DA">
            <w:pPr>
              <w:tabs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shd w:val="clear" w:color="auto" w:fill="auto"/>
          </w:tcPr>
          <w:p w:rsidR="008A35DA" w:rsidRPr="000C6BC7" w:rsidRDefault="008A35DA" w:rsidP="008A35DA">
            <w:pPr>
              <w:tabs>
                <w:tab w:val="left" w:pos="370"/>
                <w:tab w:val="left" w:pos="432"/>
                <w:tab w:val="center" w:pos="657"/>
                <w:tab w:val="left" w:pos="972"/>
              </w:tabs>
              <w:spacing w:after="0" w:line="240" w:lineRule="auto"/>
              <w:ind w:left="-108" w:right="-28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8A35DA" w:rsidRPr="000C6BC7" w:rsidRDefault="008A35DA" w:rsidP="008A35D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:rsidR="008A35DA" w:rsidRPr="000C6BC7" w:rsidRDefault="008A35DA" w:rsidP="008A35D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A35DA" w:rsidRPr="000C6BC7" w:rsidRDefault="008A35DA" w:rsidP="008A35D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gridSpan w:val="2"/>
            <w:shd w:val="clear" w:color="auto" w:fill="auto"/>
          </w:tcPr>
          <w:p w:rsidR="008A35DA" w:rsidRPr="000C6BC7" w:rsidRDefault="008A35DA" w:rsidP="00A627A1">
            <w:pPr>
              <w:tabs>
                <w:tab w:val="left" w:pos="89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A35DA" w:rsidRPr="000C6BC7" w:rsidTr="008A35DA">
        <w:trPr>
          <w:gridAfter w:val="1"/>
          <w:wAfter w:w="19" w:type="dxa"/>
          <w:tblHeader/>
        </w:trPr>
        <w:tc>
          <w:tcPr>
            <w:tcW w:w="3175" w:type="dxa"/>
            <w:shd w:val="clear" w:color="auto" w:fill="auto"/>
          </w:tcPr>
          <w:p w:rsidR="008A35DA" w:rsidRPr="000C6BC7" w:rsidRDefault="008A35DA" w:rsidP="008A35DA">
            <w:pPr>
              <w:pStyle w:val="BodyText"/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2" w:type="dxa"/>
            <w:gridSpan w:val="7"/>
            <w:shd w:val="clear" w:color="auto" w:fill="auto"/>
          </w:tcPr>
          <w:p w:rsidR="008A35DA" w:rsidRPr="000C6BC7" w:rsidRDefault="008A35DA" w:rsidP="008A35D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A35DA" w:rsidRPr="000C6BC7" w:rsidTr="008A35DA">
        <w:trPr>
          <w:gridAfter w:val="1"/>
          <w:wAfter w:w="19" w:type="dxa"/>
        </w:trPr>
        <w:tc>
          <w:tcPr>
            <w:tcW w:w="3175" w:type="dxa"/>
          </w:tcPr>
          <w:p w:rsidR="008A35DA" w:rsidRPr="000C6BC7" w:rsidRDefault="008A35DA" w:rsidP="008A35DA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1260" w:type="dxa"/>
          </w:tcPr>
          <w:p w:rsidR="008A35DA" w:rsidRPr="000C6BC7" w:rsidRDefault="008A35DA" w:rsidP="008A35DA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95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12" w:type="dxa"/>
            <w:gridSpan w:val="5"/>
          </w:tcPr>
          <w:p w:rsidR="008A35DA" w:rsidRPr="000C6BC7" w:rsidRDefault="008A35DA" w:rsidP="008A35DA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A35DA" w:rsidRPr="000C6BC7" w:rsidTr="004872DE">
        <w:trPr>
          <w:gridAfter w:val="1"/>
          <w:wAfter w:w="19" w:type="dxa"/>
        </w:trPr>
        <w:tc>
          <w:tcPr>
            <w:tcW w:w="3175" w:type="dxa"/>
          </w:tcPr>
          <w:p w:rsidR="008A35DA" w:rsidRPr="000C6BC7" w:rsidRDefault="008A35DA" w:rsidP="008A35DA">
            <w:pPr>
              <w:spacing w:after="0" w:line="240" w:lineRule="auto"/>
              <w:ind w:left="-99" w:right="-25" w:firstLine="8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A35DA" w:rsidRPr="000C6BC7" w:rsidRDefault="008A35DA" w:rsidP="008A35DA">
            <w:pPr>
              <w:tabs>
                <w:tab w:val="decimal" w:pos="72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95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8A35DA" w:rsidRPr="000C6BC7" w:rsidRDefault="008A35DA" w:rsidP="008A35DA">
            <w:pPr>
              <w:tabs>
                <w:tab w:val="decimal" w:pos="72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8A35DA" w:rsidRPr="000C6BC7" w:rsidRDefault="008A35DA" w:rsidP="008A35DA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2,83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35DA" w:rsidRPr="00447692" w:rsidRDefault="008A35DA" w:rsidP="004872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47692">
              <w:rPr>
                <w:rFonts w:ascii="Angsana New" w:hAnsi="Angsana New" w:cs="Angsana New"/>
                <w:sz w:val="30"/>
                <w:szCs w:val="30"/>
              </w:rPr>
              <w:t>544</w:t>
            </w:r>
          </w:p>
        </w:tc>
      </w:tr>
      <w:tr w:rsidR="008A35DA" w:rsidRPr="000C6BC7" w:rsidTr="004872DE">
        <w:trPr>
          <w:gridAfter w:val="1"/>
          <w:wAfter w:w="19" w:type="dxa"/>
        </w:trPr>
        <w:tc>
          <w:tcPr>
            <w:tcW w:w="3175" w:type="dxa"/>
          </w:tcPr>
          <w:p w:rsidR="008A35DA" w:rsidRPr="000C6BC7" w:rsidRDefault="008A35DA" w:rsidP="008A35DA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:rsidR="008A35DA" w:rsidRPr="000C6BC7" w:rsidRDefault="008A35DA" w:rsidP="008A35DA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81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</w:tcPr>
          <w:p w:rsidR="008A35DA" w:rsidRPr="000C6BC7" w:rsidRDefault="008A35DA" w:rsidP="009E3C23">
            <w:pPr>
              <w:pStyle w:val="BodyText"/>
              <w:tabs>
                <w:tab w:val="decimal" w:pos="1059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834"/>
              </w:tabs>
              <w:spacing w:after="0" w:line="240" w:lineRule="auto"/>
              <w:ind w:left="-126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8A35DA" w:rsidRPr="000C6BC7" w:rsidRDefault="008A35DA" w:rsidP="008A35DA">
            <w:pPr>
              <w:pStyle w:val="BodyText"/>
              <w:tabs>
                <w:tab w:val="decimal" w:pos="846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83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A35DA" w:rsidRPr="00447692" w:rsidRDefault="008A35DA" w:rsidP="004872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47692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</w:tr>
      <w:tr w:rsidR="008A35DA" w:rsidRPr="000C6BC7" w:rsidTr="004872DE">
        <w:trPr>
          <w:gridAfter w:val="1"/>
          <w:wAfter w:w="19" w:type="dxa"/>
        </w:trPr>
        <w:tc>
          <w:tcPr>
            <w:tcW w:w="3175" w:type="dxa"/>
          </w:tcPr>
          <w:p w:rsidR="008A35DA" w:rsidRPr="000C6BC7" w:rsidRDefault="008A35DA" w:rsidP="008A35DA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A35DA" w:rsidRPr="000C6BC7" w:rsidRDefault="00E656AF" w:rsidP="008A35DA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250,281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8A35DA" w:rsidRPr="000C6BC7" w:rsidRDefault="008A35DA" w:rsidP="009E3C23">
            <w:pPr>
              <w:pStyle w:val="BodyText"/>
              <w:tabs>
                <w:tab w:val="decimal" w:pos="1059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260,093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:rsidR="008A35DA" w:rsidRPr="000C6BC7" w:rsidRDefault="008A35DA" w:rsidP="008A35DA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186,489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A35DA" w:rsidRPr="00447692" w:rsidRDefault="008A35DA" w:rsidP="004872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209,341</w:t>
            </w:r>
          </w:p>
        </w:tc>
      </w:tr>
      <w:tr w:rsidR="008A35DA" w:rsidRPr="000C6BC7" w:rsidTr="004872DE">
        <w:trPr>
          <w:gridAfter w:val="1"/>
          <w:wAfter w:w="19" w:type="dxa"/>
        </w:trPr>
        <w:tc>
          <w:tcPr>
            <w:tcW w:w="3175" w:type="dxa"/>
          </w:tcPr>
          <w:p w:rsidR="008A35DA" w:rsidRPr="000C6BC7" w:rsidRDefault="008A35DA" w:rsidP="008A35DA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A35DA" w:rsidRPr="000C6BC7" w:rsidRDefault="00E656AF" w:rsidP="008A35DA">
            <w:pPr>
              <w:pStyle w:val="BodyText"/>
              <w:tabs>
                <w:tab w:val="decimal" w:pos="961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251,093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8A35DA" w:rsidRPr="000C6BC7" w:rsidRDefault="008A35DA" w:rsidP="009E3C23">
            <w:pPr>
              <w:pStyle w:val="BodyText"/>
              <w:tabs>
                <w:tab w:val="decimal" w:pos="1059"/>
              </w:tabs>
              <w:spacing w:after="0" w:line="240" w:lineRule="auto"/>
              <w:ind w:left="-108" w:right="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260,324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-110"/>
              </w:tabs>
              <w:spacing w:after="0" w:line="240" w:lineRule="auto"/>
              <w:ind w:left="-108" w:right="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</w:tcPr>
          <w:p w:rsidR="008A35DA" w:rsidRPr="000C6BC7" w:rsidRDefault="008A35DA" w:rsidP="008A35DA">
            <w:pPr>
              <w:pStyle w:val="BodyText"/>
              <w:tabs>
                <w:tab w:val="decimal" w:pos="846"/>
              </w:tabs>
              <w:spacing w:after="0" w:line="240" w:lineRule="auto"/>
              <w:ind w:left="-115" w:right="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190,131</w:t>
            </w:r>
          </w:p>
        </w:tc>
        <w:tc>
          <w:tcPr>
            <w:tcW w:w="270" w:type="dxa"/>
          </w:tcPr>
          <w:p w:rsidR="008A35DA" w:rsidRPr="000C6BC7" w:rsidRDefault="008A35DA" w:rsidP="008A35DA">
            <w:pPr>
              <w:pStyle w:val="BodyText"/>
              <w:tabs>
                <w:tab w:val="decimal" w:pos="834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8A35DA" w:rsidRPr="000C6BC7" w:rsidRDefault="008A35DA" w:rsidP="004872D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210,088</w:t>
            </w:r>
          </w:p>
        </w:tc>
      </w:tr>
    </w:tbl>
    <w:p w:rsidR="00EF499D" w:rsidRPr="000C6BC7" w:rsidRDefault="00EF499D" w:rsidP="002A3BD6">
      <w:pPr>
        <w:tabs>
          <w:tab w:val="left" w:pos="8100"/>
        </w:tabs>
        <w:spacing w:after="0" w:line="240" w:lineRule="auto"/>
        <w:rPr>
          <w:rFonts w:ascii="Angsana New" w:hAnsi="Angsana New" w:cs="Angsana New"/>
          <w:sz w:val="24"/>
          <w:szCs w:val="24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64"/>
        <w:gridCol w:w="889"/>
        <w:gridCol w:w="241"/>
        <w:gridCol w:w="749"/>
        <w:gridCol w:w="811"/>
        <w:gridCol w:w="240"/>
        <w:gridCol w:w="753"/>
        <w:gridCol w:w="241"/>
        <w:gridCol w:w="1018"/>
        <w:gridCol w:w="238"/>
        <w:gridCol w:w="1016"/>
      </w:tblGrid>
      <w:tr w:rsidR="00C211F1" w:rsidRPr="000C6BC7" w:rsidTr="00C211F1">
        <w:trPr>
          <w:tblHeader/>
        </w:trPr>
        <w:tc>
          <w:tcPr>
            <w:tcW w:w="1690" w:type="pct"/>
          </w:tcPr>
          <w:p w:rsidR="00C529CA" w:rsidRPr="000C6BC7" w:rsidRDefault="00C529CA" w:rsidP="00383474">
            <w:pPr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03" w:type="pct"/>
            <w:gridSpan w:val="3"/>
            <w:shd w:val="clear" w:color="auto" w:fill="auto"/>
          </w:tcPr>
          <w:p w:rsidR="00C529CA" w:rsidRPr="000C6BC7" w:rsidRDefault="00C529CA" w:rsidP="003C5DE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63" w:type="pct"/>
            <w:gridSpan w:val="3"/>
          </w:tcPr>
          <w:p w:rsidR="00C529CA" w:rsidRPr="000C6BC7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:rsidR="00C529CA" w:rsidRPr="000C6BC7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:rsidR="00C529CA" w:rsidRPr="000C6BC7" w:rsidRDefault="00C529CA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C211F1" w:rsidRPr="000C6BC7" w:rsidTr="00C211F1">
        <w:trPr>
          <w:tblHeader/>
        </w:trPr>
        <w:tc>
          <w:tcPr>
            <w:tcW w:w="1690" w:type="pct"/>
          </w:tcPr>
          <w:p w:rsidR="00215D6B" w:rsidRPr="000C6BC7" w:rsidRDefault="00215D6B" w:rsidP="00383474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75" w:type="pct"/>
            <w:shd w:val="clear" w:color="auto" w:fill="auto"/>
          </w:tcPr>
          <w:p w:rsidR="00215D6B" w:rsidRPr="000C6BC7" w:rsidRDefault="00EF499D" w:rsidP="00215D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9" w:type="pct"/>
            <w:shd w:val="clear" w:color="auto" w:fill="auto"/>
          </w:tcPr>
          <w:p w:rsidR="00215D6B" w:rsidRPr="000C6BC7" w:rsidRDefault="00215D6B" w:rsidP="00215D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0" w:type="pct"/>
            <w:shd w:val="clear" w:color="auto" w:fill="auto"/>
          </w:tcPr>
          <w:p w:rsidR="00215D6B" w:rsidRPr="000C6BC7" w:rsidRDefault="00EF499D" w:rsidP="00215D6B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433" w:type="pct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8" w:type="pct"/>
            <w:shd w:val="clear" w:color="auto" w:fill="auto"/>
          </w:tcPr>
          <w:p w:rsidR="00215D6B" w:rsidRPr="000C6BC7" w:rsidRDefault="00215D6B" w:rsidP="00215D6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02" w:type="pct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129" w:type="pct"/>
            <w:shd w:val="clear" w:color="auto" w:fill="auto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127" w:type="pct"/>
            <w:shd w:val="clear" w:color="auto" w:fill="auto"/>
          </w:tcPr>
          <w:p w:rsidR="00215D6B" w:rsidRPr="000C6BC7" w:rsidRDefault="00215D6B" w:rsidP="00215D6B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C211F1" w:rsidRPr="000C6BC7" w:rsidTr="00C211F1">
        <w:trPr>
          <w:tblHeader/>
        </w:trPr>
        <w:tc>
          <w:tcPr>
            <w:tcW w:w="1690" w:type="pct"/>
          </w:tcPr>
          <w:p w:rsidR="00215D6B" w:rsidRPr="000C6BC7" w:rsidRDefault="00215D6B" w:rsidP="00383474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gridSpan w:val="3"/>
            <w:shd w:val="clear" w:color="auto" w:fill="auto"/>
          </w:tcPr>
          <w:p w:rsidR="00215D6B" w:rsidRPr="000C6BC7" w:rsidRDefault="00215D6B" w:rsidP="00215D6B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07" w:type="pct"/>
            <w:gridSpan w:val="7"/>
          </w:tcPr>
          <w:p w:rsidR="00215D6B" w:rsidRPr="000C6BC7" w:rsidRDefault="00215D6B" w:rsidP="00215D6B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1F1" w:rsidRPr="000C6BC7" w:rsidTr="00C211F1">
        <w:tc>
          <w:tcPr>
            <w:tcW w:w="1690" w:type="pct"/>
          </w:tcPr>
          <w:p w:rsidR="00215D6B" w:rsidRPr="000C6BC7" w:rsidRDefault="00215D6B" w:rsidP="00383474">
            <w:pPr>
              <w:pStyle w:val="BodyText"/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03" w:type="pct"/>
            <w:gridSpan w:val="3"/>
            <w:shd w:val="clear" w:color="auto" w:fill="auto"/>
          </w:tcPr>
          <w:p w:rsidR="00215D6B" w:rsidRPr="000C6BC7" w:rsidRDefault="00215D6B" w:rsidP="00215D6B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7" w:type="pct"/>
            <w:gridSpan w:val="7"/>
          </w:tcPr>
          <w:p w:rsidR="00215D6B" w:rsidRPr="000C6BC7" w:rsidRDefault="00215D6B" w:rsidP="00215D6B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211F1" w:rsidRPr="000C6BC7" w:rsidTr="00C211F1">
        <w:tc>
          <w:tcPr>
            <w:tcW w:w="1690" w:type="pct"/>
          </w:tcPr>
          <w:p w:rsidR="00EF499D" w:rsidRPr="000C6BC7" w:rsidRDefault="00EF499D" w:rsidP="00383474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5" w:type="pct"/>
            <w:shd w:val="clear" w:color="auto" w:fill="auto"/>
          </w:tcPr>
          <w:p w:rsidR="00EF499D" w:rsidRPr="000C6BC7" w:rsidRDefault="00C211F1" w:rsidP="007325ED">
            <w:pPr>
              <w:pStyle w:val="BodyText"/>
              <w:spacing w:after="0" w:line="240" w:lineRule="auto"/>
              <w:ind w:left="-122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1.88 </w:t>
            </w:r>
            <w:r w:rsidR="007325ED">
              <w:rPr>
                <w:rFonts w:ascii="Angsana New" w:hAnsi="Angsana New" w:cs="Angsana New"/>
                <w:sz w:val="30"/>
                <w:szCs w:val="30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2.50</w:t>
            </w:r>
          </w:p>
        </w:tc>
        <w:tc>
          <w:tcPr>
            <w:tcW w:w="129" w:type="pct"/>
            <w:shd w:val="clear" w:color="auto" w:fill="auto"/>
          </w:tcPr>
          <w:p w:rsidR="00EF499D" w:rsidRPr="000C6BC7" w:rsidRDefault="00EF499D" w:rsidP="00EF499D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0" w:type="pct"/>
            <w:shd w:val="clear" w:color="auto" w:fill="auto"/>
          </w:tcPr>
          <w:p w:rsidR="00EF499D" w:rsidRPr="000C6BC7" w:rsidRDefault="00EF499D" w:rsidP="00EF499D">
            <w:pPr>
              <w:pStyle w:val="BodyText"/>
              <w:spacing w:after="0" w:line="240" w:lineRule="auto"/>
              <w:ind w:left="-122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3.33</w:t>
            </w:r>
          </w:p>
        </w:tc>
        <w:tc>
          <w:tcPr>
            <w:tcW w:w="433" w:type="pct"/>
            <w:tcBorders>
              <w:bottom w:val="double" w:sz="4" w:space="0" w:color="auto"/>
            </w:tcBorders>
          </w:tcPr>
          <w:p w:rsidR="00EF499D" w:rsidRPr="000C6BC7" w:rsidRDefault="00F974A3" w:rsidP="005C5990">
            <w:pPr>
              <w:pStyle w:val="BodyText"/>
              <w:tabs>
                <w:tab w:val="decimal" w:pos="339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:rsidR="00EF499D" w:rsidRPr="000C6BC7" w:rsidRDefault="00EF499D" w:rsidP="00EF499D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bottom w:val="double" w:sz="4" w:space="0" w:color="auto"/>
            </w:tcBorders>
          </w:tcPr>
          <w:p w:rsidR="00EF499D" w:rsidRPr="000C6BC7" w:rsidRDefault="00EF499D" w:rsidP="005C5990">
            <w:pPr>
              <w:pStyle w:val="BodyText"/>
              <w:tabs>
                <w:tab w:val="decimal" w:pos="27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EF499D" w:rsidRPr="000C6BC7" w:rsidRDefault="00EF499D" w:rsidP="00EF499D">
            <w:pPr>
              <w:pStyle w:val="BodyText"/>
              <w:tabs>
                <w:tab w:val="decimal" w:pos="749"/>
              </w:tabs>
              <w:spacing w:after="0" w:line="240" w:lineRule="auto"/>
              <w:ind w:left="-126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:rsidR="00EF499D" w:rsidRPr="000C6BC7" w:rsidRDefault="00F974A3" w:rsidP="00EF499D">
            <w:pPr>
              <w:pStyle w:val="BodyText"/>
              <w:tabs>
                <w:tab w:val="decimal" w:pos="813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6,802,509</w:t>
            </w:r>
          </w:p>
        </w:tc>
        <w:tc>
          <w:tcPr>
            <w:tcW w:w="127" w:type="pct"/>
          </w:tcPr>
          <w:p w:rsidR="00EF499D" w:rsidRPr="000C6BC7" w:rsidRDefault="00EF499D" w:rsidP="00EF499D">
            <w:pPr>
              <w:pStyle w:val="BodyText"/>
              <w:tabs>
                <w:tab w:val="decimal" w:pos="74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:rsidR="00EF499D" w:rsidRPr="000C6BC7" w:rsidRDefault="00EF499D" w:rsidP="00C211F1">
            <w:pPr>
              <w:pStyle w:val="BodyText"/>
              <w:tabs>
                <w:tab w:val="decimal" w:pos="728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</w:tr>
    </w:tbl>
    <w:p w:rsidR="00603AF6" w:rsidRDefault="00603AF6" w:rsidP="00926C24">
      <w:pPr>
        <w:pStyle w:val="BodyText"/>
        <w:spacing w:after="0" w:line="240" w:lineRule="auto"/>
        <w:ind w:right="-25"/>
        <w:rPr>
          <w:rFonts w:ascii="Angsana New" w:hAnsi="Angsana New" w:cs="Angsana New"/>
          <w:spacing w:val="-4"/>
          <w:sz w:val="18"/>
          <w:szCs w:val="18"/>
        </w:rPr>
      </w:pPr>
    </w:p>
    <w:p w:rsidR="00603AF6" w:rsidRDefault="00603AF6">
      <w:pPr>
        <w:spacing w:after="0" w:line="240" w:lineRule="auto"/>
        <w:rPr>
          <w:rFonts w:ascii="Angsana New" w:hAnsi="Angsana New" w:cs="Angsana New"/>
          <w:spacing w:val="-4"/>
          <w:sz w:val="18"/>
          <w:szCs w:val="18"/>
        </w:rPr>
      </w:pPr>
      <w:r>
        <w:rPr>
          <w:rFonts w:ascii="Angsana New" w:hAnsi="Angsana New" w:cs="Angsana New"/>
          <w:spacing w:val="-4"/>
          <w:sz w:val="18"/>
          <w:szCs w:val="18"/>
        </w:rPr>
        <w:br w:type="page"/>
      </w:r>
    </w:p>
    <w:p w:rsidR="00CA4059" w:rsidRDefault="00CA4059" w:rsidP="00603AF6">
      <w:pPr>
        <w:pStyle w:val="BodyText"/>
        <w:spacing w:after="0" w:line="240" w:lineRule="auto"/>
        <w:ind w:left="450" w:right="-25"/>
        <w:rPr>
          <w:rFonts w:ascii="Angsana New" w:hAnsi="Angsana New" w:cs="Angsana New"/>
          <w:sz w:val="30"/>
          <w:szCs w:val="30"/>
          <w:lang w:eastAsia="x-none"/>
        </w:rPr>
      </w:pPr>
      <w:r w:rsidRPr="000C6BC7">
        <w:rPr>
          <w:rFonts w:ascii="Angsana New" w:hAnsi="Angsana New" w:cs="Angsana New"/>
          <w:spacing w:val="-4"/>
          <w:sz w:val="30"/>
          <w:szCs w:val="30"/>
          <w:cs/>
        </w:rPr>
        <w:t>ร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>ายการเ</w:t>
      </w:r>
      <w:r w:rsidR="00B565EA" w:rsidRPr="000C6BC7">
        <w:rPr>
          <w:rFonts w:ascii="Angsana New" w:hAnsi="Angsana New" w:cs="Angsana New"/>
          <w:sz w:val="30"/>
          <w:szCs w:val="30"/>
          <w:cs/>
          <w:lang w:eastAsia="x-none"/>
        </w:rPr>
        <w:t>คลื่อนไหวของเงินกู้ยืม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>จากกิจการที่เกี่ยวข้องกัน</w:t>
      </w:r>
      <w:r w:rsidR="005D1E47" w:rsidRPr="000C6BC7">
        <w:rPr>
          <w:rFonts w:ascii="Angsana New" w:hAnsi="Angsana New" w:cs="Angsana New"/>
          <w:sz w:val="30"/>
          <w:szCs w:val="30"/>
          <w:cs/>
          <w:lang w:eastAsia="x-none"/>
        </w:rPr>
        <w:t>สำหรับ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>แต่ละ</w:t>
      </w:r>
      <w:r w:rsidR="00FA7C2E" w:rsidRPr="000C6BC7">
        <w:rPr>
          <w:rFonts w:ascii="Angsana New" w:hAnsi="Angsana New" w:cs="Angsana New"/>
          <w:sz w:val="30"/>
          <w:szCs w:val="30"/>
          <w:cs/>
          <w:lang w:eastAsia="x-none"/>
        </w:rPr>
        <w:t>ปี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>สิ้นสุด</w:t>
      </w:r>
      <w:r w:rsidR="006662B4" w:rsidRPr="000C6BC7">
        <w:rPr>
          <w:rFonts w:ascii="Angsana New" w:hAnsi="Angsana New" w:cs="Angsana New"/>
          <w:sz w:val="30"/>
          <w:szCs w:val="30"/>
          <w:cs/>
          <w:lang w:eastAsia="x-none"/>
        </w:rPr>
        <w:t xml:space="preserve">วันที่ </w:t>
      </w:r>
      <w:r w:rsidR="006662B4" w:rsidRPr="000C6BC7">
        <w:rPr>
          <w:rFonts w:ascii="Angsana New" w:hAnsi="Angsana New" w:cs="Angsana New"/>
          <w:sz w:val="30"/>
          <w:szCs w:val="30"/>
          <w:lang w:eastAsia="x-none"/>
        </w:rPr>
        <w:t>31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="00FA7C2E" w:rsidRPr="000C6BC7">
        <w:rPr>
          <w:rFonts w:ascii="Angsana New" w:hAnsi="Angsana New" w:cs="Angsana New"/>
          <w:sz w:val="30"/>
          <w:szCs w:val="30"/>
          <w:cs/>
          <w:lang w:eastAsia="x-none"/>
        </w:rPr>
        <w:t>ธันวาคม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="00EF499D" w:rsidRPr="000C6BC7">
        <w:rPr>
          <w:rFonts w:ascii="Angsana New" w:hAnsi="Angsana New" w:cs="Angsana New"/>
          <w:sz w:val="30"/>
          <w:szCs w:val="30"/>
          <w:lang w:eastAsia="x-none"/>
        </w:rPr>
        <w:t xml:space="preserve">2561 </w:t>
      </w:r>
      <w:r w:rsidR="00EF499D" w:rsidRPr="000C6BC7">
        <w:rPr>
          <w:rFonts w:ascii="Angsana New" w:hAnsi="Angsana New" w:cs="Angsana New"/>
          <w:sz w:val="30"/>
          <w:szCs w:val="30"/>
          <w:cs/>
          <w:lang w:eastAsia="x-none"/>
        </w:rPr>
        <w:t xml:space="preserve">และ </w:t>
      </w:r>
      <w:r w:rsidR="00EF499D" w:rsidRPr="000C6BC7">
        <w:rPr>
          <w:rFonts w:ascii="Angsana New" w:hAnsi="Angsana New" w:cs="Angsana New"/>
          <w:sz w:val="30"/>
          <w:szCs w:val="30"/>
          <w:lang w:eastAsia="x-none"/>
        </w:rPr>
        <w:t>2560</w:t>
      </w:r>
      <w:r w:rsidR="00373660" w:rsidRPr="000C6BC7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  <w:lang w:eastAsia="x-none"/>
        </w:rPr>
        <w:t>มี</w:t>
      </w:r>
      <w:r w:rsidR="000047A5" w:rsidRPr="000C6BC7">
        <w:rPr>
          <w:rFonts w:ascii="Angsana New" w:hAnsi="Angsana New" w:cs="Angsana New" w:hint="cs"/>
          <w:sz w:val="30"/>
          <w:szCs w:val="30"/>
          <w:cs/>
          <w:lang w:eastAsia="x-none"/>
        </w:rPr>
        <w:t>ดังนี้</w:t>
      </w:r>
    </w:p>
    <w:p w:rsidR="00D1446E" w:rsidRPr="00D1446E" w:rsidRDefault="00D1446E" w:rsidP="00603AF6">
      <w:pPr>
        <w:pStyle w:val="BodyText"/>
        <w:spacing w:after="0" w:line="240" w:lineRule="auto"/>
        <w:ind w:left="450" w:right="-25"/>
        <w:rPr>
          <w:rFonts w:ascii="Angsana New" w:hAnsi="Angsana New" w:cs="Angsana New"/>
          <w:lang w:eastAsia="x-none"/>
        </w:rPr>
      </w:pPr>
    </w:p>
    <w:p w:rsidR="0086410C" w:rsidRPr="000C6BC7" w:rsidRDefault="0086410C" w:rsidP="000047A5">
      <w:pPr>
        <w:pStyle w:val="BodyText"/>
        <w:spacing w:after="0" w:line="240" w:lineRule="auto"/>
        <w:ind w:right="-25" w:firstLine="450"/>
        <w:rPr>
          <w:rFonts w:ascii="Angsana New" w:hAnsi="Angsana New" w:cs="Angsana New"/>
          <w:spacing w:val="-4"/>
          <w:sz w:val="2"/>
          <w:szCs w:val="2"/>
        </w:rPr>
      </w:pPr>
    </w:p>
    <w:p w:rsidR="009E3A43" w:rsidRPr="000C6BC7" w:rsidRDefault="009E3A43" w:rsidP="00D55D3F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pacing w:val="-4"/>
          <w:sz w:val="6"/>
          <w:szCs w:val="6"/>
        </w:rPr>
      </w:pPr>
    </w:p>
    <w:tbl>
      <w:tblPr>
        <w:tblW w:w="956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797"/>
        <w:gridCol w:w="1186"/>
        <w:gridCol w:w="268"/>
        <w:gridCol w:w="1318"/>
      </w:tblGrid>
      <w:tr w:rsidR="00B7503F" w:rsidRPr="000C6BC7" w:rsidTr="00805529">
        <w:trPr>
          <w:trHeight w:val="438"/>
          <w:tblHeader/>
        </w:trPr>
        <w:tc>
          <w:tcPr>
            <w:tcW w:w="6797" w:type="dxa"/>
          </w:tcPr>
          <w:p w:rsidR="00B7503F" w:rsidRPr="000C6BC7" w:rsidRDefault="00B7503F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2772" w:type="dxa"/>
            <w:gridSpan w:val="3"/>
          </w:tcPr>
          <w:p w:rsidR="00B7503F" w:rsidRPr="000C6BC7" w:rsidRDefault="00B7503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03F" w:rsidRPr="000C6BC7" w:rsidTr="00805529">
        <w:trPr>
          <w:trHeight w:val="428"/>
          <w:tblHeader/>
        </w:trPr>
        <w:tc>
          <w:tcPr>
            <w:tcW w:w="6797" w:type="dxa"/>
          </w:tcPr>
          <w:p w:rsidR="00B7503F" w:rsidRPr="000C6BC7" w:rsidRDefault="00B7503F" w:rsidP="00215D6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86" w:type="dxa"/>
          </w:tcPr>
          <w:p w:rsidR="00B7503F" w:rsidRPr="000C6BC7" w:rsidRDefault="00B7503F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8" w:type="dxa"/>
          </w:tcPr>
          <w:p w:rsidR="00B7503F" w:rsidRPr="000C6BC7" w:rsidRDefault="00B7503F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B7503F" w:rsidRPr="000C6BC7" w:rsidTr="00805529">
        <w:trPr>
          <w:trHeight w:val="417"/>
          <w:tblHeader/>
        </w:trPr>
        <w:tc>
          <w:tcPr>
            <w:tcW w:w="6797" w:type="dxa"/>
          </w:tcPr>
          <w:p w:rsidR="00B7503F" w:rsidRPr="000C6BC7" w:rsidRDefault="00B7503F" w:rsidP="00B750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</w:tcPr>
          <w:p w:rsidR="00B7503F" w:rsidRPr="000C6BC7" w:rsidRDefault="00B7503F" w:rsidP="00B7503F">
            <w:pPr>
              <w:pStyle w:val="BodyText"/>
              <w:tabs>
                <w:tab w:val="decimal" w:pos="792"/>
              </w:tabs>
              <w:spacing w:after="0" w:line="240" w:lineRule="auto"/>
              <w:ind w:left="-130" w:right="-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503F" w:rsidRPr="000C6BC7" w:rsidTr="00805529">
        <w:trPr>
          <w:trHeight w:val="448"/>
        </w:trPr>
        <w:tc>
          <w:tcPr>
            <w:tcW w:w="6797" w:type="dxa"/>
          </w:tcPr>
          <w:p w:rsidR="00B7503F" w:rsidRPr="000C6BC7" w:rsidRDefault="00B7503F" w:rsidP="00B750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86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503F" w:rsidRPr="000C6BC7" w:rsidTr="00805529">
        <w:trPr>
          <w:trHeight w:val="428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86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503F" w:rsidRPr="000C6BC7" w:rsidTr="00805529">
        <w:trPr>
          <w:trHeight w:val="428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6" w:type="dxa"/>
          </w:tcPr>
          <w:p w:rsidR="00B7503F" w:rsidRPr="000C6BC7" w:rsidRDefault="00B7503F" w:rsidP="00447692">
            <w:pPr>
              <w:tabs>
                <w:tab w:val="decimal" w:pos="87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6D17F5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5,698,480</w:t>
            </w:r>
          </w:p>
        </w:tc>
      </w:tr>
      <w:tr w:rsidR="00B7503F" w:rsidRPr="000C6BC7" w:rsidTr="00805529">
        <w:trPr>
          <w:trHeight w:val="428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6" w:type="dxa"/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15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503F" w:rsidRPr="000C6BC7" w:rsidTr="00805529">
        <w:trPr>
          <w:trHeight w:val="417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86" w:type="dxa"/>
            <w:shd w:val="clear" w:color="auto" w:fill="FFFFFF"/>
          </w:tcPr>
          <w:p w:rsidR="00B7503F" w:rsidRPr="000C6BC7" w:rsidRDefault="00B7503F" w:rsidP="00447692">
            <w:pPr>
              <w:tabs>
                <w:tab w:val="decimal" w:pos="9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9,081,641</w:t>
            </w: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1127E7">
            <w:pPr>
              <w:tabs>
                <w:tab w:val="decimal" w:pos="981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7,648,959</w:t>
            </w:r>
          </w:p>
        </w:tc>
      </w:tr>
      <w:tr w:rsidR="00B7503F" w:rsidRPr="000C6BC7" w:rsidTr="00805529">
        <w:trPr>
          <w:trHeight w:val="428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86" w:type="dxa"/>
          </w:tcPr>
          <w:p w:rsidR="00B7503F" w:rsidRPr="000C6BC7" w:rsidRDefault="00B7503F" w:rsidP="00447692">
            <w:pPr>
              <w:tabs>
                <w:tab w:val="decimal" w:pos="9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153,835</w:t>
            </w: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142,443</w:t>
            </w:r>
          </w:p>
        </w:tc>
      </w:tr>
      <w:tr w:rsidR="00B7503F" w:rsidRPr="000C6BC7" w:rsidTr="00805529">
        <w:trPr>
          <w:trHeight w:val="417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86" w:type="dxa"/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7503F" w:rsidRPr="000C6BC7" w:rsidTr="00805529">
        <w:trPr>
          <w:trHeight w:val="428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เงินต้น</w:t>
            </w:r>
          </w:p>
        </w:tc>
        <w:tc>
          <w:tcPr>
            <w:tcW w:w="1186" w:type="dxa"/>
            <w:shd w:val="clear" w:color="auto" w:fill="FFFFFF"/>
          </w:tcPr>
          <w:p w:rsidR="00B7503F" w:rsidRPr="000C6BC7" w:rsidRDefault="00B7503F" w:rsidP="00447692">
            <w:pPr>
              <w:tabs>
                <w:tab w:val="decimal" w:pos="96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(8,799,821)</w:t>
            </w:r>
          </w:p>
        </w:tc>
        <w:tc>
          <w:tcPr>
            <w:tcW w:w="268" w:type="dxa"/>
            <w:shd w:val="clear" w:color="auto" w:fill="FFFFFF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(6,824,538)</w:t>
            </w:r>
          </w:p>
        </w:tc>
      </w:tr>
      <w:tr w:rsidR="00B7503F" w:rsidRPr="000C6BC7" w:rsidTr="00805529">
        <w:trPr>
          <w:trHeight w:val="417"/>
        </w:trPr>
        <w:tc>
          <w:tcPr>
            <w:tcW w:w="6797" w:type="dxa"/>
          </w:tcPr>
          <w:p w:rsidR="00B7503F" w:rsidRPr="000C6BC7" w:rsidRDefault="00B7503F" w:rsidP="00B750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- ดอกเบี้ย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:rsidR="00B7503F" w:rsidRPr="000C6BC7" w:rsidRDefault="00B7503F" w:rsidP="00447692">
            <w:pPr>
              <w:tabs>
                <w:tab w:val="decimal" w:pos="9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(157,456)</w:t>
            </w: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(141,034)</w:t>
            </w:r>
          </w:p>
        </w:tc>
      </w:tr>
      <w:tr w:rsidR="00B7503F" w:rsidRPr="000C6BC7" w:rsidTr="00D410D2">
        <w:trPr>
          <w:trHeight w:val="459"/>
        </w:trPr>
        <w:tc>
          <w:tcPr>
            <w:tcW w:w="6797" w:type="dxa"/>
          </w:tcPr>
          <w:p w:rsidR="00B7503F" w:rsidRPr="000C6BC7" w:rsidRDefault="00B7503F" w:rsidP="00B7503F">
            <w:pPr>
              <w:pStyle w:val="a0"/>
              <w:tabs>
                <w:tab w:val="clear" w:pos="360"/>
                <w:tab w:val="clear" w:pos="720"/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:rsidR="00B7503F" w:rsidRPr="000C6BC7" w:rsidRDefault="00B7503F" w:rsidP="00447692">
            <w:pPr>
              <w:tabs>
                <w:tab w:val="decimal" w:pos="965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6,802,509</w:t>
            </w:r>
          </w:p>
        </w:tc>
        <w:tc>
          <w:tcPr>
            <w:tcW w:w="268" w:type="dxa"/>
          </w:tcPr>
          <w:p w:rsidR="00B7503F" w:rsidRPr="000C6BC7" w:rsidRDefault="00B7503F" w:rsidP="00B7503F">
            <w:pPr>
              <w:tabs>
                <w:tab w:val="decimal" w:pos="85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:rsidR="00B7503F" w:rsidRPr="000C6BC7" w:rsidRDefault="00B7503F" w:rsidP="00B7503F">
            <w:pPr>
              <w:tabs>
                <w:tab w:val="decimal" w:pos="98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6,524,310</w:t>
            </w:r>
          </w:p>
        </w:tc>
      </w:tr>
    </w:tbl>
    <w:p w:rsidR="00A629AB" w:rsidRDefault="00A629AB" w:rsidP="00F80429">
      <w:pPr>
        <w:tabs>
          <w:tab w:val="left" w:pos="450"/>
        </w:tabs>
        <w:spacing w:after="0" w:line="240" w:lineRule="auto"/>
        <w:ind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0"/>
        <w:gridCol w:w="34"/>
        <w:gridCol w:w="1148"/>
        <w:gridCol w:w="321"/>
        <w:gridCol w:w="1162"/>
        <w:gridCol w:w="321"/>
        <w:gridCol w:w="1171"/>
        <w:gridCol w:w="263"/>
        <w:gridCol w:w="1260"/>
      </w:tblGrid>
      <w:tr w:rsidR="00A629AB" w:rsidRPr="000C6BC7" w:rsidTr="001127E7">
        <w:trPr>
          <w:trHeight w:val="325"/>
        </w:trPr>
        <w:tc>
          <w:tcPr>
            <w:tcW w:w="3860" w:type="dxa"/>
          </w:tcPr>
          <w:p w:rsidR="00A629AB" w:rsidRPr="000C6BC7" w:rsidRDefault="00A629AB" w:rsidP="001127E7">
            <w:pPr>
              <w:tabs>
                <w:tab w:val="left" w:pos="-99"/>
              </w:tabs>
              <w:spacing w:after="0" w:line="240" w:lineRule="auto"/>
              <w:ind w:left="-99" w:right="-25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ภาระผูกพันที่มีกับกิจการที่เกี่ยวข้องกัน</w:t>
            </w:r>
          </w:p>
        </w:tc>
        <w:tc>
          <w:tcPr>
            <w:tcW w:w="2665" w:type="dxa"/>
            <w:gridSpan w:val="4"/>
          </w:tcPr>
          <w:p w:rsidR="00A629AB" w:rsidRPr="000C6BC7" w:rsidRDefault="00A629AB" w:rsidP="0080552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94" w:type="dxa"/>
            <w:gridSpan w:val="3"/>
          </w:tcPr>
          <w:p w:rsidR="00A629AB" w:rsidRPr="000C6BC7" w:rsidRDefault="00A629AB" w:rsidP="001127E7">
            <w:pPr>
              <w:spacing w:after="0" w:line="240" w:lineRule="auto"/>
              <w:ind w:right="-25" w:firstLine="15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7E7" w:rsidRPr="000C6BC7" w:rsidTr="001127E7">
        <w:trPr>
          <w:trHeight w:val="318"/>
        </w:trPr>
        <w:tc>
          <w:tcPr>
            <w:tcW w:w="3894" w:type="dxa"/>
            <w:gridSpan w:val="2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48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3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29AB" w:rsidRPr="000C6BC7" w:rsidRDefault="00A629AB" w:rsidP="0080552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A629AB" w:rsidRPr="000C6BC7" w:rsidTr="001127E7">
        <w:trPr>
          <w:trHeight w:val="311"/>
        </w:trPr>
        <w:tc>
          <w:tcPr>
            <w:tcW w:w="3894" w:type="dxa"/>
            <w:gridSpan w:val="2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6" w:type="dxa"/>
            <w:gridSpan w:val="7"/>
          </w:tcPr>
          <w:p w:rsidR="00A629AB" w:rsidRPr="000C6BC7" w:rsidRDefault="00A629AB" w:rsidP="00805529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7E7" w:rsidRPr="000C6BC7" w:rsidTr="001127E7">
        <w:trPr>
          <w:trHeight w:val="146"/>
        </w:trPr>
        <w:tc>
          <w:tcPr>
            <w:tcW w:w="3894" w:type="dxa"/>
            <w:gridSpan w:val="2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1148" w:type="dxa"/>
          </w:tcPr>
          <w:p w:rsidR="00A629AB" w:rsidRPr="000C6BC7" w:rsidRDefault="00A629AB" w:rsidP="00805529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A629AB" w:rsidRPr="000C6BC7" w:rsidRDefault="00A629AB" w:rsidP="00805529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629AB" w:rsidRPr="000C6BC7" w:rsidRDefault="00A629AB" w:rsidP="00805529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:rsidR="00A629AB" w:rsidRPr="000C6BC7" w:rsidRDefault="00A629AB" w:rsidP="00805529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29AB" w:rsidRPr="000C6BC7" w:rsidRDefault="00A629AB" w:rsidP="00B7503F">
            <w:pPr>
              <w:tabs>
                <w:tab w:val="decimal" w:pos="104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127E7" w:rsidRPr="000C6BC7" w:rsidTr="001127E7">
        <w:trPr>
          <w:trHeight w:val="311"/>
        </w:trPr>
        <w:tc>
          <w:tcPr>
            <w:tcW w:w="3894" w:type="dxa"/>
            <w:gridSpan w:val="2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48" w:type="dxa"/>
          </w:tcPr>
          <w:p w:rsidR="00A629AB" w:rsidRPr="000C6BC7" w:rsidRDefault="00A629AB" w:rsidP="00805529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199,557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A629AB" w:rsidRPr="000C6BC7" w:rsidRDefault="00A629AB" w:rsidP="00805529">
            <w:pPr>
              <w:tabs>
                <w:tab w:val="decimal" w:pos="96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180,421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629AB" w:rsidRPr="000C6BC7" w:rsidRDefault="00A629AB" w:rsidP="001127E7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135,512</w:t>
            </w:r>
          </w:p>
        </w:tc>
        <w:tc>
          <w:tcPr>
            <w:tcW w:w="263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29AB" w:rsidRPr="000C6BC7" w:rsidRDefault="00A629AB" w:rsidP="001127E7">
            <w:pPr>
              <w:tabs>
                <w:tab w:val="decimal" w:pos="882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133,546</w:t>
            </w:r>
          </w:p>
        </w:tc>
      </w:tr>
      <w:tr w:rsidR="001127E7" w:rsidRPr="000C6BC7" w:rsidTr="001127E7">
        <w:trPr>
          <w:trHeight w:val="318"/>
        </w:trPr>
        <w:tc>
          <w:tcPr>
            <w:tcW w:w="3894" w:type="dxa"/>
            <w:gridSpan w:val="2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48" w:type="dxa"/>
          </w:tcPr>
          <w:p w:rsidR="00A629AB" w:rsidRPr="000C6BC7" w:rsidRDefault="00A629AB" w:rsidP="00805529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643,120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:rsidR="00A629AB" w:rsidRPr="000C6BC7" w:rsidRDefault="00A629AB" w:rsidP="00805529">
            <w:pPr>
              <w:tabs>
                <w:tab w:val="decimal" w:pos="96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598,453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:rsidR="00A629AB" w:rsidRPr="000C6BC7" w:rsidRDefault="009E1EC1" w:rsidP="00805529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435,3</w:t>
            </w:r>
            <w:r w:rsidR="00A629AB" w:rsidRPr="000C6BC7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63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A629AB" w:rsidRPr="000C6BC7" w:rsidRDefault="00A629AB" w:rsidP="001127E7">
            <w:pPr>
              <w:tabs>
                <w:tab w:val="decimal" w:pos="882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471,624</w:t>
            </w:r>
          </w:p>
        </w:tc>
      </w:tr>
      <w:tr w:rsidR="001127E7" w:rsidRPr="000C6BC7" w:rsidTr="001127E7">
        <w:trPr>
          <w:trHeight w:val="311"/>
        </w:trPr>
        <w:tc>
          <w:tcPr>
            <w:tcW w:w="3894" w:type="dxa"/>
            <w:gridSpan w:val="2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A629AB" w:rsidRPr="000C6BC7" w:rsidRDefault="00A629AB" w:rsidP="00805529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2,465,045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629AB" w:rsidRPr="000C6BC7" w:rsidRDefault="00A629AB" w:rsidP="00805529">
            <w:pPr>
              <w:tabs>
                <w:tab w:val="decimal" w:pos="96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2,606,684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A629AB" w:rsidRPr="000C6BC7" w:rsidRDefault="00A629AB" w:rsidP="00805529">
            <w:pPr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2,151,816</w:t>
            </w:r>
          </w:p>
        </w:tc>
        <w:tc>
          <w:tcPr>
            <w:tcW w:w="263" w:type="dxa"/>
          </w:tcPr>
          <w:p w:rsidR="00A629AB" w:rsidRPr="000C6BC7" w:rsidRDefault="00A629AB" w:rsidP="0080552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629AB" w:rsidRPr="000C6BC7" w:rsidRDefault="00A629AB" w:rsidP="001127E7">
            <w:pPr>
              <w:tabs>
                <w:tab w:val="decimal" w:pos="882"/>
              </w:tabs>
              <w:spacing w:after="0" w:line="240" w:lineRule="auto"/>
              <w:ind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2,282,476</w:t>
            </w:r>
          </w:p>
        </w:tc>
      </w:tr>
      <w:tr w:rsidR="001127E7" w:rsidRPr="000C6BC7" w:rsidTr="001127E7">
        <w:trPr>
          <w:trHeight w:val="325"/>
        </w:trPr>
        <w:tc>
          <w:tcPr>
            <w:tcW w:w="3894" w:type="dxa"/>
            <w:gridSpan w:val="2"/>
            <w:shd w:val="clear" w:color="auto" w:fill="auto"/>
          </w:tcPr>
          <w:p w:rsidR="00A629AB" w:rsidRPr="000C6BC7" w:rsidRDefault="00A629AB" w:rsidP="0080552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29AB" w:rsidRPr="000C6BC7" w:rsidRDefault="00A629AB" w:rsidP="00805529">
            <w:pPr>
              <w:tabs>
                <w:tab w:val="decimal" w:pos="938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3,307,722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:rsidR="00A629AB" w:rsidRPr="000C6BC7" w:rsidRDefault="00A629AB" w:rsidP="00805529">
            <w:pPr>
              <w:tabs>
                <w:tab w:val="decimal" w:pos="96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3,385,558</w:t>
            </w:r>
          </w:p>
        </w:tc>
        <w:tc>
          <w:tcPr>
            <w:tcW w:w="321" w:type="dxa"/>
          </w:tcPr>
          <w:p w:rsidR="00A629AB" w:rsidRPr="000C6BC7" w:rsidRDefault="00A629AB" w:rsidP="0080552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629AB" w:rsidRPr="000C6BC7" w:rsidRDefault="00A629AB" w:rsidP="00805529">
            <w:pPr>
              <w:tabs>
                <w:tab w:val="decimal" w:pos="97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2,722,713</w:t>
            </w:r>
          </w:p>
        </w:tc>
        <w:tc>
          <w:tcPr>
            <w:tcW w:w="263" w:type="dxa"/>
          </w:tcPr>
          <w:p w:rsidR="00A629AB" w:rsidRPr="000C6BC7" w:rsidRDefault="00A629AB" w:rsidP="00805529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A629AB" w:rsidRPr="000C6BC7" w:rsidRDefault="00A629AB" w:rsidP="001127E7">
            <w:pPr>
              <w:tabs>
                <w:tab w:val="decimal" w:pos="88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2,887,646</w:t>
            </w:r>
          </w:p>
        </w:tc>
      </w:tr>
    </w:tbl>
    <w:p w:rsidR="00A629AB" w:rsidRPr="00A629AB" w:rsidRDefault="00A629AB" w:rsidP="006A5E3B">
      <w:pPr>
        <w:tabs>
          <w:tab w:val="left" w:pos="450"/>
        </w:tabs>
        <w:spacing w:after="0" w:line="240" w:lineRule="auto"/>
        <w:ind w:left="450" w:right="-25"/>
        <w:rPr>
          <w:rFonts w:ascii="Angsana New" w:hAnsi="Angsana New" w:cs="Angsana New"/>
          <w:b/>
          <w:bCs/>
          <w:i/>
          <w:iCs/>
        </w:rPr>
      </w:pPr>
    </w:p>
    <w:p w:rsidR="00603AF6" w:rsidRDefault="00603AF6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C24C44" w:rsidRPr="000C6BC7" w:rsidRDefault="00F45430" w:rsidP="003C5DE4">
      <w:pPr>
        <w:tabs>
          <w:tab w:val="left" w:pos="450"/>
        </w:tabs>
        <w:spacing w:after="0" w:line="240" w:lineRule="auto"/>
        <w:ind w:left="450" w:right="-25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982DB4" w:rsidRPr="000C6BC7" w:rsidRDefault="00982DB4" w:rsidP="00F838A7">
      <w:pPr>
        <w:tabs>
          <w:tab w:val="left" w:pos="450"/>
        </w:tabs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982DB4" w:rsidRPr="000C6BC7" w:rsidRDefault="00F80828" w:rsidP="00F838A7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ab/>
      </w:r>
      <w:r w:rsidR="00982DB4" w:rsidRPr="000C6BC7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สัญญารับบริการการจัดการ</w:t>
      </w:r>
    </w:p>
    <w:p w:rsidR="00982DB4" w:rsidRPr="000C6BC7" w:rsidRDefault="00982DB4" w:rsidP="00F838A7">
      <w:pPr>
        <w:tabs>
          <w:tab w:val="left" w:pos="450"/>
        </w:tabs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600CC2" w:rsidRPr="000C6BC7" w:rsidRDefault="00C24C44" w:rsidP="00ED0853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โดยบริษัทดังกล่าวจะให้บริการทางด้านบัญชี ภาษีอากร และการบริการทางการเงิน และด้านอื่นๆ</w:t>
      </w:r>
      <w:r w:rsidR="002545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ที่เกี่ยวข้อง ในการนี้ กลุ่มบริษัทตกลงที่จะจ่ายค่าบริการเป็นจำนวนเงินตามที่ระบุในสัญญา สัญญาดังกล่าวมีอายุ</w:t>
      </w:r>
      <w:r w:rsidRPr="000C6BC7">
        <w:rPr>
          <w:rFonts w:ascii="Angsana New" w:hAnsi="Angsana New" w:cs="Angsana New"/>
          <w:sz w:val="30"/>
          <w:szCs w:val="30"/>
        </w:rPr>
        <w:t xml:space="preserve"> 1 </w:t>
      </w:r>
      <w:r w:rsidRPr="000C6BC7">
        <w:rPr>
          <w:rFonts w:ascii="Angsana New" w:hAnsi="Angsana New" w:cs="Angsana New"/>
          <w:sz w:val="30"/>
          <w:szCs w:val="30"/>
          <w:cs/>
        </w:rPr>
        <w:t>ปี และสามารถต่ออายุใหม่เป็นคราวๆ</w:t>
      </w:r>
      <w:r w:rsidR="0025450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ไป โดยคู่สัญญาฝ่ายใดฝ่ายหนึ่งต้องแจ้งเป็นลายลักษณ์อักษรล่วงหน้าเป็นเวลา </w:t>
      </w:r>
      <w:r w:rsidRPr="000C6BC7">
        <w:rPr>
          <w:rFonts w:ascii="Angsana New" w:hAnsi="Angsana New" w:cs="Angsana New"/>
          <w:sz w:val="30"/>
          <w:szCs w:val="30"/>
        </w:rPr>
        <w:t xml:space="preserve">30 </w:t>
      </w:r>
      <w:r w:rsidRPr="000C6BC7">
        <w:rPr>
          <w:rFonts w:ascii="Angsana New" w:hAnsi="Angsana New" w:cs="Angsana New"/>
          <w:sz w:val="30"/>
          <w:szCs w:val="30"/>
          <w:cs/>
        </w:rPr>
        <w:t>วัน</w:t>
      </w:r>
    </w:p>
    <w:p w:rsidR="00860138" w:rsidRDefault="00860138">
      <w:pPr>
        <w:spacing w:after="0" w:line="240" w:lineRule="auto"/>
        <w:rPr>
          <w:rFonts w:ascii="Angsana New" w:hAnsi="Angsana New" w:cs="Angsana New"/>
        </w:rPr>
      </w:pPr>
    </w:p>
    <w:p w:rsidR="00772481" w:rsidRPr="000C6BC7" w:rsidRDefault="00041ACE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สัญญารับบริการระบบคอมพิวเตอร์</w:t>
      </w:r>
    </w:p>
    <w:p w:rsidR="00041ACE" w:rsidRPr="000C6BC7" w:rsidRDefault="00041ACE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</w:rPr>
      </w:pPr>
    </w:p>
    <w:p w:rsidR="00C24C44" w:rsidRPr="000C6BC7" w:rsidRDefault="00C24C44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กลุ่มบริษัทได้ทำสัญญารับบริการจากกิจการที่เกี่ยวข้องกันแห่งหนึ่ง โดยกิจการที่เกี่ยวข้องกันดังกล่าวจะให้บริการทางด้านระบบคอมพิวเตอร์แก่</w:t>
      </w:r>
      <w:r w:rsidR="009C5D61"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 ทั้งนี้   </w:t>
      </w:r>
      <w:r w:rsidR="009C5D61"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บริษัทต้องจ่ายค่าบริการเป็นจำนวนเงินตามที่ระบุในสัญญา สัญญามีอายุ 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 1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ปีและสามารถต่ออายุใหม่เป็นคราวๆ</w:t>
      </w:r>
      <w:r w:rsidR="0025450A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ไป</w:t>
      </w:r>
    </w:p>
    <w:p w:rsidR="00EA4E8D" w:rsidRPr="000C6BC7" w:rsidRDefault="00EA4E8D" w:rsidP="00340278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spacing w:val="2"/>
        </w:rPr>
      </w:pPr>
    </w:p>
    <w:p w:rsidR="00C83B13" w:rsidRPr="000C6BC7" w:rsidRDefault="00340278" w:rsidP="00340278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spacing w:val="2"/>
          <w:sz w:val="30"/>
          <w:szCs w:val="30"/>
        </w:rPr>
        <w:tab/>
      </w:r>
      <w:r w:rsidR="00C83B13" w:rsidRPr="000C6BC7">
        <w:rPr>
          <w:rFonts w:ascii="Angsana New" w:hAnsi="Angsana New" w:cs="Angsana New"/>
          <w:i/>
          <w:iCs/>
          <w:sz w:val="30"/>
          <w:szCs w:val="30"/>
          <w:cs/>
        </w:rPr>
        <w:t>สัญญาบริการบัตรสมาชิก</w:t>
      </w:r>
    </w:p>
    <w:p w:rsidR="00C83B13" w:rsidRPr="000C6BC7" w:rsidRDefault="00C83B13" w:rsidP="00D55D3F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8B78DB" w:rsidRPr="000C6BC7" w:rsidRDefault="0056754B" w:rsidP="00DB41E9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บริษัทได้ทำสัญญารับบริการบัตรสมาชิก </w:t>
      </w:r>
      <w:r w:rsidR="00C24C44" w:rsidRPr="000C6BC7">
        <w:rPr>
          <w:rFonts w:ascii="Angsana New" w:hAnsi="Angsana New" w:cs="Angsana New"/>
          <w:spacing w:val="2"/>
          <w:sz w:val="30"/>
          <w:szCs w:val="30"/>
        </w:rPr>
        <w:t>“</w:t>
      </w:r>
      <w:r w:rsidR="00C24C44" w:rsidRPr="000C6BC7">
        <w:rPr>
          <w:rFonts w:ascii="Angsana New" w:hAnsi="Angsana New" w:cs="Angsana New"/>
          <w:spacing w:val="2"/>
          <w:sz w:val="30"/>
          <w:szCs w:val="30"/>
          <w:cs/>
        </w:rPr>
        <w:t>เดอะ วัน การ์ด</w:t>
      </w:r>
      <w:r w:rsidR="00C24C44" w:rsidRPr="000C6BC7">
        <w:rPr>
          <w:rFonts w:ascii="Angsana New" w:hAnsi="Angsana New" w:cs="Angsana New"/>
          <w:spacing w:val="2"/>
          <w:sz w:val="30"/>
          <w:szCs w:val="30"/>
        </w:rPr>
        <w:t>”</w:t>
      </w:r>
      <w:r w:rsidR="00C24C44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กับกิจการที่เกี่ยวข้องกันแห่งหนึ่ง โดยกิจการที่เกี่ยวข้องกันดังกล่าวจะให้บริการแก่สมาชิกของ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 บริหารการตลาด การบริหารจัดการฐานข้อมูลของสมาชิกและจัดให้มีของรางวัลและประโยชน์อื่นๆ สำหรับการใช้คะแนนสะสม เดอะ วัน การ์ด แลก ในการนี้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5450A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</w:t>
      </w:r>
      <w:r w:rsidR="00C24C44" w:rsidRPr="000C6BC7">
        <w:rPr>
          <w:rFonts w:ascii="Angsana New" w:hAnsi="Angsana New" w:cs="Angsana New"/>
          <w:spacing w:val="2"/>
          <w:sz w:val="30"/>
          <w:szCs w:val="30"/>
          <w:cs/>
        </w:rPr>
        <w:t>บริษัทต้องชำระค่าบริการตามอัตราท</w:t>
      </w:r>
      <w:r w:rsidR="00C738D3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ี่ระบุไว้ในสัญญา </w:t>
      </w:r>
      <w:r w:rsidR="00347D94" w:rsidRPr="000C6BC7">
        <w:rPr>
          <w:rFonts w:ascii="Angsana New" w:hAnsi="Angsana New" w:cs="Angsana New"/>
          <w:spacing w:val="4"/>
          <w:sz w:val="30"/>
          <w:szCs w:val="30"/>
          <w:cs/>
        </w:rPr>
        <w:t>สัญญาดังกล่าว</w:t>
      </w:r>
      <w:r w:rsidR="008576DE" w:rsidRPr="000C6BC7">
        <w:rPr>
          <w:rFonts w:ascii="Angsana New" w:hAnsi="Angsana New" w:cs="Angsana New"/>
          <w:spacing w:val="4"/>
          <w:sz w:val="30"/>
          <w:szCs w:val="30"/>
          <w:cs/>
        </w:rPr>
        <w:t>จะ</w:t>
      </w:r>
      <w:r w:rsidR="00347D94" w:rsidRPr="000C6BC7">
        <w:rPr>
          <w:rFonts w:ascii="Angsana New" w:hAnsi="Angsana New" w:cs="Angsana New"/>
          <w:spacing w:val="4"/>
          <w:sz w:val="30"/>
          <w:szCs w:val="30"/>
          <w:cs/>
        </w:rPr>
        <w:t xml:space="preserve">สิ้นสุดในวันที่ </w:t>
      </w:r>
      <w:r w:rsidR="00347D94" w:rsidRPr="000C6BC7">
        <w:rPr>
          <w:rFonts w:ascii="Angsana New" w:hAnsi="Angsana New" w:cs="Angsana New"/>
          <w:spacing w:val="4"/>
          <w:sz w:val="30"/>
          <w:szCs w:val="30"/>
        </w:rPr>
        <w:t xml:space="preserve">31 </w:t>
      </w:r>
      <w:r w:rsidR="00347D94" w:rsidRPr="000C6BC7">
        <w:rPr>
          <w:rFonts w:ascii="Angsana New" w:hAnsi="Angsana New" w:cs="Angsana New"/>
          <w:spacing w:val="4"/>
          <w:sz w:val="30"/>
          <w:szCs w:val="30"/>
          <w:cs/>
        </w:rPr>
        <w:t xml:space="preserve">ธันวาคม </w:t>
      </w:r>
      <w:r w:rsidR="00347D94" w:rsidRPr="000C6BC7">
        <w:rPr>
          <w:rFonts w:ascii="Angsana New" w:hAnsi="Angsana New" w:cs="Angsana New"/>
          <w:spacing w:val="4"/>
          <w:sz w:val="30"/>
          <w:szCs w:val="30"/>
        </w:rPr>
        <w:t>25</w:t>
      </w:r>
      <w:r w:rsidR="00974EDB" w:rsidRPr="000C6BC7">
        <w:rPr>
          <w:rFonts w:ascii="Angsana New" w:hAnsi="Angsana New" w:cs="Angsana New"/>
          <w:spacing w:val="4"/>
          <w:sz w:val="30"/>
          <w:szCs w:val="30"/>
        </w:rPr>
        <w:t>61</w:t>
      </w:r>
    </w:p>
    <w:p w:rsidR="00DB41E9" w:rsidRPr="000C6BC7" w:rsidRDefault="00DB41E9" w:rsidP="00DB41E9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4"/>
          <w:sz w:val="30"/>
          <w:szCs w:val="30"/>
        </w:rPr>
      </w:pPr>
    </w:p>
    <w:p w:rsidR="00C24C44" w:rsidRPr="000C6BC7" w:rsidRDefault="00003970" w:rsidP="00F838A7">
      <w:pPr>
        <w:tabs>
          <w:tab w:val="left" w:pos="540"/>
        </w:tabs>
        <w:spacing w:after="0" w:line="240" w:lineRule="auto"/>
        <w:ind w:left="540" w:right="-25" w:hanging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สัญญาเช่าและ</w:t>
      </w:r>
      <w:r w:rsidR="00C24C44" w:rsidRPr="000C6BC7">
        <w:rPr>
          <w:rFonts w:ascii="Angsana New" w:hAnsi="Angsana New" w:cs="Angsana New"/>
          <w:i/>
          <w:iCs/>
          <w:sz w:val="30"/>
          <w:szCs w:val="30"/>
          <w:cs/>
        </w:rPr>
        <w:t>บริการ</w:t>
      </w:r>
    </w:p>
    <w:p w:rsidR="00C24C44" w:rsidRPr="000C6BC7" w:rsidRDefault="00C24C44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p w:rsidR="00C24C44" w:rsidRPr="000C6BC7" w:rsidRDefault="00C24C44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กลุ่มบริษัทตกลงเช่าพื้นที่และรับบริการจากกิจการที่เกี่ยวข้องกันแห่งหนึ่ง ในการนี้กลุ่มบริษัทตกลงที่จะจ่ายค่าเช่าและค่าบริการเป็นรายเดือน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สัญญาดังกล่าวมีอายุ </w:t>
      </w:r>
      <w:r w:rsidRPr="000C6BC7">
        <w:rPr>
          <w:rFonts w:ascii="Angsana New" w:hAnsi="Angsana New" w:cs="Angsana New"/>
          <w:spacing w:val="2"/>
          <w:sz w:val="30"/>
          <w:szCs w:val="30"/>
        </w:rPr>
        <w:t>1</w:t>
      </w:r>
      <w:r w:rsidR="00B378C7"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และ </w:t>
      </w:r>
      <w:r w:rsidR="00B378C7" w:rsidRPr="000C6BC7">
        <w:rPr>
          <w:rFonts w:ascii="Angsana New" w:hAnsi="Angsana New" w:cs="Angsana New"/>
          <w:spacing w:val="2"/>
          <w:sz w:val="30"/>
          <w:szCs w:val="30"/>
        </w:rPr>
        <w:t>3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25450A">
        <w:rPr>
          <w:rFonts w:ascii="Angsana New" w:hAnsi="Angsana New" w:cs="Angsana New"/>
          <w:spacing w:val="2"/>
          <w:sz w:val="30"/>
          <w:szCs w:val="30"/>
          <w:cs/>
        </w:rPr>
        <w:t>ปี และสามารถต่ออายุใหม่เป็นคราว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ๆ ไป โดยผู้เช่าจะต้องแจ้งให้ทราบล่วงหน้าเป็นลายลักษณ์อักษรไม่น้อยกว่า </w:t>
      </w:r>
      <w:r w:rsidR="00DB5C54" w:rsidRPr="000C6BC7">
        <w:rPr>
          <w:rFonts w:ascii="Angsana New" w:hAnsi="Angsana New" w:cs="Angsana New"/>
          <w:spacing w:val="2"/>
          <w:sz w:val="30"/>
          <w:szCs w:val="30"/>
        </w:rPr>
        <w:t>90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วัน </w:t>
      </w:r>
    </w:p>
    <w:p w:rsidR="00EA4E8D" w:rsidRPr="000C6BC7" w:rsidRDefault="00EA4E8D" w:rsidP="00F838A7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:rsidR="00EA4E8D" w:rsidRPr="000C6BC7" w:rsidRDefault="00EA4E8D" w:rsidP="00EA4E8D">
      <w:pPr>
        <w:tabs>
          <w:tab w:val="left" w:pos="450"/>
        </w:tabs>
        <w:spacing w:after="0" w:line="240" w:lineRule="auto"/>
        <w:ind w:right="-25" w:firstLine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สัญญา</w:t>
      </w:r>
      <w:r w:rsidRPr="000C6BC7">
        <w:rPr>
          <w:rFonts w:ascii="Angsana New" w:hAnsi="Angsana New" w:cs="Angsana New" w:hint="cs"/>
          <w:i/>
          <w:iCs/>
          <w:sz w:val="30"/>
          <w:szCs w:val="30"/>
          <w:cs/>
        </w:rPr>
        <w:t>ให้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เช่าพื้นที่และบริการ</w:t>
      </w:r>
    </w:p>
    <w:p w:rsidR="00EA4E8D" w:rsidRPr="000C6BC7" w:rsidRDefault="00EA4E8D" w:rsidP="00EA4E8D">
      <w:pPr>
        <w:tabs>
          <w:tab w:val="left" w:pos="450"/>
        </w:tabs>
        <w:spacing w:after="0" w:line="240" w:lineRule="auto"/>
        <w:ind w:right="-25"/>
        <w:jc w:val="thaiDistribute"/>
        <w:rPr>
          <w:rFonts w:ascii="Angsana New" w:hAnsi="Angsana New" w:cs="Angsana New"/>
        </w:rPr>
      </w:pPr>
      <w:r w:rsidRPr="000C6BC7">
        <w:rPr>
          <w:rFonts w:ascii="Angsana New" w:hAnsi="Angsana New" w:cs="Angsana New"/>
          <w:sz w:val="30"/>
          <w:szCs w:val="30"/>
          <w:cs/>
        </w:rPr>
        <w:tab/>
      </w:r>
      <w:r w:rsidRPr="000C6BC7">
        <w:rPr>
          <w:rFonts w:ascii="Angsana New" w:hAnsi="Angsana New" w:cs="Angsana New"/>
          <w:sz w:val="30"/>
          <w:szCs w:val="30"/>
          <w:cs/>
        </w:rPr>
        <w:tab/>
      </w:r>
    </w:p>
    <w:p w:rsidR="00973C9A" w:rsidRDefault="00EA4E8D" w:rsidP="006A5E3B">
      <w:pPr>
        <w:tabs>
          <w:tab w:val="left" w:pos="450"/>
        </w:tabs>
        <w:spacing w:after="0" w:line="240" w:lineRule="auto"/>
        <w:ind w:left="45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บริษัททำสัญญาให้เช่าพื้นที่ขายและให้บริการจัดการหลายฉบับกับกิจการที่เกี่ยวข้องกันหลายแห่ง ในการนี้ กิจการที่เกี่ยวข้องกันเหล่านี้ตกลงที่จะจ่ายค่าเช่าและค่าบริการจัดการตามร้อยละของยอดขาย และ</w:t>
      </w:r>
      <w:r w:rsidRPr="000C6BC7">
        <w:rPr>
          <w:rFonts w:ascii="Angsana New" w:hAnsi="Angsana New" w:cs="Angsana New"/>
          <w:sz w:val="30"/>
          <w:szCs w:val="30"/>
        </w:rPr>
        <w:t>/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หรือ ตามขนาดการใช้พื้นที่ สัญญาดังกล่าวมีอายุ </w:t>
      </w:r>
      <w:r w:rsidRPr="000C6BC7">
        <w:rPr>
          <w:rFonts w:ascii="Angsana New" w:hAnsi="Angsana New" w:cs="Angsana New"/>
          <w:sz w:val="30"/>
          <w:szCs w:val="30"/>
        </w:rPr>
        <w:t>1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ปี และสามารถต่ออายุใหม่เป็นคราวๆ ไป โดยคู่สัญญาฝ่ายใดฝ่ายหนึ่งต้องแจ้งเป็นลายลักษณ์อักษรล่วงหน้า</w:t>
      </w:r>
    </w:p>
    <w:p w:rsidR="00EA4E8D" w:rsidRPr="000C6BC7" w:rsidRDefault="00EA4E8D" w:rsidP="003C5DE4">
      <w:pPr>
        <w:tabs>
          <w:tab w:val="left" w:pos="3924"/>
        </w:tabs>
        <w:spacing w:after="0" w:line="240" w:lineRule="auto"/>
        <w:ind w:left="540" w:right="-25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สัญญารับบริการบริหารงานคลังสินค้า</w:t>
      </w:r>
      <w:r w:rsidR="003C5DE4"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p w:rsidR="00EA4E8D" w:rsidRPr="000C6BC7" w:rsidRDefault="00EA4E8D" w:rsidP="003C5DE4">
      <w:pPr>
        <w:tabs>
          <w:tab w:val="left" w:pos="450"/>
        </w:tabs>
        <w:spacing w:after="0" w:line="240" w:lineRule="auto"/>
        <w:ind w:left="450" w:right="-25"/>
        <w:jc w:val="both"/>
        <w:rPr>
          <w:rFonts w:ascii="Angsana New" w:hAnsi="Angsana New" w:cs="Angsana New"/>
        </w:rPr>
      </w:pPr>
    </w:p>
    <w:p w:rsidR="00EA4E8D" w:rsidRPr="000C6BC7" w:rsidRDefault="00EA4E8D" w:rsidP="003C5DE4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บริษัทได้ทำสัญญารับบริการบริหารคลังสินค้ากับกิจการที่เกี่ยวข้องกันแห่งหนึ่งเป็นเวลา </w:t>
      </w:r>
      <w:r w:rsidRPr="000C6BC7">
        <w:rPr>
          <w:rFonts w:ascii="Angsana New" w:hAnsi="Angsana New" w:cs="Angsana New"/>
          <w:spacing w:val="2"/>
          <w:sz w:val="30"/>
          <w:szCs w:val="30"/>
        </w:rPr>
        <w:t>12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เดือนโดยบริษัทจะต้องจ่ายค่าบริการบริหารงานคลังสินค้าตามจำนวนที่ระบุไว้ในสัญญา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ซึ่งคู่สัญญาฝ่ายหนึ่งฝ่ายใดสามารถบอกเลิกสัญญาได้ภายใน </w:t>
      </w:r>
      <w:r w:rsidRPr="000C6BC7">
        <w:rPr>
          <w:rFonts w:ascii="Angsana New" w:hAnsi="Angsana New" w:cs="Angsana New"/>
          <w:spacing w:val="2"/>
          <w:sz w:val="30"/>
          <w:szCs w:val="30"/>
        </w:rPr>
        <w:t>90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วันก่อนสิ้นสุดระยะเวลาตามสัญญา มิฉะนั้นจะถือว่าสัญญาจะต่ออายุอัตโนมัติอีกครั้งละ 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12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เดือน</w:t>
      </w:r>
    </w:p>
    <w:p w:rsidR="0097035B" w:rsidRDefault="0097035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:rsidR="0086589F" w:rsidRPr="007C7FD4" w:rsidRDefault="002F7BA7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7C7FD4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:rsidR="00003970" w:rsidRPr="000C6BC7" w:rsidRDefault="00003970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cs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CB50E7" w:rsidRPr="000C6BC7" w:rsidTr="00E1076F">
        <w:tc>
          <w:tcPr>
            <w:tcW w:w="3960" w:type="dxa"/>
          </w:tcPr>
          <w:p w:rsidR="00CB50E7" w:rsidRPr="000C6BC7" w:rsidRDefault="00CB50E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CB50E7" w:rsidRPr="000C6BC7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B50E7" w:rsidRPr="000C6BC7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CB50E7" w:rsidRPr="000C6BC7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5D6B" w:rsidRPr="000C6BC7" w:rsidTr="00E1076F">
        <w:tc>
          <w:tcPr>
            <w:tcW w:w="3960" w:type="dxa"/>
          </w:tcPr>
          <w:p w:rsidR="00215D6B" w:rsidRPr="000C6BC7" w:rsidRDefault="00215D6B" w:rsidP="00215D6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8" w:type="dxa"/>
            <w:gridSpan w:val="2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CB50E7" w:rsidRPr="000C6BC7" w:rsidTr="00E1076F">
        <w:tc>
          <w:tcPr>
            <w:tcW w:w="3960" w:type="dxa"/>
          </w:tcPr>
          <w:p w:rsidR="00CB50E7" w:rsidRPr="000C6BC7" w:rsidRDefault="00CB50E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CB50E7" w:rsidRPr="000C6BC7" w:rsidRDefault="00CB50E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499D" w:rsidRPr="000C6BC7" w:rsidTr="00E1076F">
        <w:tc>
          <w:tcPr>
            <w:tcW w:w="3960" w:type="dxa"/>
          </w:tcPr>
          <w:p w:rsidR="00EF499D" w:rsidRPr="000C6BC7" w:rsidRDefault="00EF499D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25" w:type="dxa"/>
          </w:tcPr>
          <w:p w:rsidR="00EF499D" w:rsidRPr="000C6BC7" w:rsidRDefault="0040164B" w:rsidP="00F9431C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257,475</w:t>
            </w:r>
          </w:p>
        </w:tc>
        <w:tc>
          <w:tcPr>
            <w:tcW w:w="270" w:type="dxa"/>
          </w:tcPr>
          <w:p w:rsidR="00EF499D" w:rsidRPr="000C6BC7" w:rsidRDefault="00EF499D" w:rsidP="00F9431C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99D" w:rsidRPr="000C6BC7" w:rsidRDefault="00EF499D" w:rsidP="00F9431C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157,711</w:t>
            </w:r>
          </w:p>
        </w:tc>
        <w:tc>
          <w:tcPr>
            <w:tcW w:w="270" w:type="dxa"/>
          </w:tcPr>
          <w:p w:rsidR="00EF499D" w:rsidRPr="000C6BC7" w:rsidRDefault="00EF499D" w:rsidP="00EF499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F499D" w:rsidRPr="000C6BC7" w:rsidRDefault="008E2422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199,980</w:t>
            </w:r>
          </w:p>
        </w:tc>
        <w:tc>
          <w:tcPr>
            <w:tcW w:w="270" w:type="dxa"/>
            <w:gridSpan w:val="2"/>
          </w:tcPr>
          <w:p w:rsidR="00EF499D" w:rsidRPr="000C6BC7" w:rsidRDefault="00EF499D" w:rsidP="00EF499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99D" w:rsidRPr="000C6BC7" w:rsidRDefault="00EF499D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122,808</w:t>
            </w:r>
          </w:p>
        </w:tc>
      </w:tr>
      <w:tr w:rsidR="00EF499D" w:rsidRPr="000C6BC7" w:rsidTr="00E1076F">
        <w:tc>
          <w:tcPr>
            <w:tcW w:w="3960" w:type="dxa"/>
          </w:tcPr>
          <w:p w:rsidR="00EF499D" w:rsidRPr="000C6BC7" w:rsidRDefault="00EF499D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125" w:type="dxa"/>
          </w:tcPr>
          <w:p w:rsidR="00EF499D" w:rsidRPr="000C6BC7" w:rsidRDefault="00BF377E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18,945</w:t>
            </w:r>
          </w:p>
        </w:tc>
        <w:tc>
          <w:tcPr>
            <w:tcW w:w="270" w:type="dxa"/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37,480</w:t>
            </w:r>
          </w:p>
        </w:tc>
        <w:tc>
          <w:tcPr>
            <w:tcW w:w="270" w:type="dxa"/>
          </w:tcPr>
          <w:p w:rsidR="00EF499D" w:rsidRPr="000C6BC7" w:rsidRDefault="00EF499D" w:rsidP="00EF499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F499D" w:rsidRPr="000C6BC7" w:rsidRDefault="008E2422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21,706</w:t>
            </w:r>
          </w:p>
        </w:tc>
        <w:tc>
          <w:tcPr>
            <w:tcW w:w="270" w:type="dxa"/>
            <w:gridSpan w:val="2"/>
          </w:tcPr>
          <w:p w:rsidR="00EF499D" w:rsidRPr="000C6BC7" w:rsidRDefault="00EF499D" w:rsidP="00EF499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99D" w:rsidRPr="000C6BC7" w:rsidRDefault="00EF499D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5,195</w:t>
            </w:r>
          </w:p>
        </w:tc>
      </w:tr>
      <w:tr w:rsidR="00EF499D" w:rsidRPr="000C6BC7" w:rsidTr="00E1076F">
        <w:tc>
          <w:tcPr>
            <w:tcW w:w="3960" w:type="dxa"/>
          </w:tcPr>
          <w:p w:rsidR="00EF499D" w:rsidRPr="000C6BC7" w:rsidRDefault="00EF499D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25" w:type="dxa"/>
          </w:tcPr>
          <w:p w:rsidR="00EF499D" w:rsidRPr="000C6BC7" w:rsidRDefault="00A84A74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86C75">
              <w:rPr>
                <w:rFonts w:ascii="Angsana New" w:hAnsi="Angsana New" w:cs="Angsana New"/>
                <w:sz w:val="30"/>
                <w:szCs w:val="30"/>
              </w:rPr>
              <w:t>455,473</w:t>
            </w:r>
          </w:p>
        </w:tc>
        <w:tc>
          <w:tcPr>
            <w:tcW w:w="270" w:type="dxa"/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1,499,554</w:t>
            </w:r>
          </w:p>
        </w:tc>
        <w:tc>
          <w:tcPr>
            <w:tcW w:w="270" w:type="dxa"/>
          </w:tcPr>
          <w:p w:rsidR="00EF499D" w:rsidRPr="000C6BC7" w:rsidRDefault="00EF499D" w:rsidP="00EF499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EF499D" w:rsidRPr="000C6BC7" w:rsidRDefault="008E2422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1,103,690</w:t>
            </w:r>
          </w:p>
        </w:tc>
        <w:tc>
          <w:tcPr>
            <w:tcW w:w="270" w:type="dxa"/>
            <w:gridSpan w:val="2"/>
          </w:tcPr>
          <w:p w:rsidR="00EF499D" w:rsidRPr="000C6BC7" w:rsidRDefault="00EF499D" w:rsidP="00EF499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EF499D" w:rsidRPr="000C6BC7" w:rsidRDefault="00EF499D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1,076,960</w:t>
            </w:r>
          </w:p>
        </w:tc>
      </w:tr>
      <w:tr w:rsidR="00EF499D" w:rsidRPr="000C6BC7" w:rsidTr="00E1076F">
        <w:tc>
          <w:tcPr>
            <w:tcW w:w="3960" w:type="dxa"/>
          </w:tcPr>
          <w:p w:rsidR="00EF499D" w:rsidRPr="000C6BC7" w:rsidRDefault="00EF499D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EF499D" w:rsidRPr="000C6BC7" w:rsidRDefault="00B86C75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162,084</w:t>
            </w:r>
          </w:p>
        </w:tc>
        <w:tc>
          <w:tcPr>
            <w:tcW w:w="270" w:type="dxa"/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109,962</w:t>
            </w:r>
          </w:p>
        </w:tc>
        <w:tc>
          <w:tcPr>
            <w:tcW w:w="270" w:type="dxa"/>
          </w:tcPr>
          <w:p w:rsidR="00EF499D" w:rsidRPr="000C6BC7" w:rsidRDefault="00EF499D" w:rsidP="00EF499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EF499D" w:rsidRPr="000C6BC7" w:rsidRDefault="008E2422" w:rsidP="00F9431C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1,365</w:t>
            </w:r>
          </w:p>
        </w:tc>
        <w:tc>
          <w:tcPr>
            <w:tcW w:w="270" w:type="dxa"/>
            <w:gridSpan w:val="2"/>
          </w:tcPr>
          <w:p w:rsidR="00EF499D" w:rsidRPr="000C6BC7" w:rsidRDefault="00EF499D" w:rsidP="00EF499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EF499D" w:rsidRPr="000C6BC7" w:rsidRDefault="00EF499D" w:rsidP="009A4B22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1,354</w:t>
            </w:r>
          </w:p>
        </w:tc>
      </w:tr>
      <w:tr w:rsidR="00EF499D" w:rsidRPr="000C6BC7" w:rsidTr="00E1076F">
        <w:tc>
          <w:tcPr>
            <w:tcW w:w="3960" w:type="dxa"/>
            <w:shd w:val="clear" w:color="auto" w:fill="auto"/>
          </w:tcPr>
          <w:p w:rsidR="00EF499D" w:rsidRPr="000C6BC7" w:rsidRDefault="00EF499D" w:rsidP="003C5DE4">
            <w:pPr>
              <w:tabs>
                <w:tab w:val="left" w:pos="540"/>
              </w:tabs>
              <w:spacing w:after="0" w:line="240" w:lineRule="auto"/>
              <w:ind w:left="72"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499D" w:rsidRPr="000C6BC7" w:rsidRDefault="003649BE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1,893,977</w:t>
            </w:r>
          </w:p>
        </w:tc>
        <w:tc>
          <w:tcPr>
            <w:tcW w:w="270" w:type="dxa"/>
          </w:tcPr>
          <w:p w:rsidR="00EF499D" w:rsidRPr="000C6BC7" w:rsidRDefault="00EF499D" w:rsidP="00F9431C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499D" w:rsidRPr="000C6BC7" w:rsidRDefault="00EF499D" w:rsidP="00F9431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1,804,707</w:t>
            </w:r>
          </w:p>
        </w:tc>
        <w:tc>
          <w:tcPr>
            <w:tcW w:w="270" w:type="dxa"/>
          </w:tcPr>
          <w:p w:rsidR="00EF499D" w:rsidRPr="000C6BC7" w:rsidRDefault="00EF499D" w:rsidP="00EF499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F499D" w:rsidRPr="000C6BC7" w:rsidRDefault="008E2422" w:rsidP="00F9431C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1,326,741</w:t>
            </w:r>
          </w:p>
        </w:tc>
        <w:tc>
          <w:tcPr>
            <w:tcW w:w="270" w:type="dxa"/>
            <w:gridSpan w:val="2"/>
          </w:tcPr>
          <w:p w:rsidR="00EF499D" w:rsidRPr="000C6BC7" w:rsidRDefault="00EF499D" w:rsidP="00EF499D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EF499D" w:rsidRPr="000C6BC7" w:rsidRDefault="00EF499D" w:rsidP="00F9431C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1,206,317</w:t>
            </w:r>
          </w:p>
        </w:tc>
      </w:tr>
    </w:tbl>
    <w:p w:rsidR="00CF03C5" w:rsidRPr="00D1446E" w:rsidRDefault="00CF03C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B50E7" w:rsidRPr="000C6BC7" w:rsidRDefault="00B16F38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เงินลงทุนอื่น</w:t>
      </w:r>
    </w:p>
    <w:p w:rsidR="000047A5" w:rsidRPr="000C6BC7" w:rsidRDefault="000047A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</w:rPr>
      </w:pPr>
    </w:p>
    <w:tbl>
      <w:tblPr>
        <w:tblW w:w="940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107"/>
        <w:gridCol w:w="270"/>
        <w:gridCol w:w="1170"/>
        <w:gridCol w:w="270"/>
        <w:gridCol w:w="1188"/>
        <w:gridCol w:w="270"/>
        <w:gridCol w:w="1170"/>
      </w:tblGrid>
      <w:tr w:rsidR="002B433A" w:rsidRPr="000C6BC7" w:rsidTr="00E1076F">
        <w:trPr>
          <w:tblHeader/>
        </w:trPr>
        <w:tc>
          <w:tcPr>
            <w:tcW w:w="3960" w:type="dxa"/>
            <w:shd w:val="clear" w:color="auto" w:fill="auto"/>
          </w:tcPr>
          <w:p w:rsidR="002B433A" w:rsidRPr="000C6BC7" w:rsidRDefault="002B433A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:rsidR="002B433A" w:rsidRPr="000C6BC7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:rsidR="002B433A" w:rsidRPr="000C6BC7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:rsidR="002B433A" w:rsidRPr="000C6BC7" w:rsidRDefault="002B433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215D6B" w:rsidRPr="000C6BC7" w:rsidTr="00E1076F">
        <w:trPr>
          <w:tblHeader/>
        </w:trPr>
        <w:tc>
          <w:tcPr>
            <w:tcW w:w="3960" w:type="dxa"/>
          </w:tcPr>
          <w:p w:rsidR="00215D6B" w:rsidRPr="000C6BC7" w:rsidRDefault="00215D6B" w:rsidP="00215D6B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15D6B" w:rsidRPr="000C6BC7" w:rsidRDefault="00215D6B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15D6B" w:rsidRPr="000C6BC7" w:rsidRDefault="00EF499D" w:rsidP="00215D6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4C47AE" w:rsidRPr="000C6BC7" w:rsidTr="00E1076F">
        <w:trPr>
          <w:tblHeader/>
        </w:trPr>
        <w:tc>
          <w:tcPr>
            <w:tcW w:w="3960" w:type="dxa"/>
          </w:tcPr>
          <w:p w:rsidR="004C47AE" w:rsidRPr="000C6BC7" w:rsidRDefault="004C47AE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445" w:type="dxa"/>
            <w:gridSpan w:val="7"/>
          </w:tcPr>
          <w:p w:rsidR="004C47AE" w:rsidRPr="000C6BC7" w:rsidRDefault="004C47AE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7AE" w:rsidRPr="000C6BC7" w:rsidTr="00E1076F">
        <w:trPr>
          <w:trHeight w:val="389"/>
        </w:trPr>
        <w:tc>
          <w:tcPr>
            <w:tcW w:w="3960" w:type="dxa"/>
          </w:tcPr>
          <w:p w:rsidR="004C47AE" w:rsidRPr="000C6BC7" w:rsidRDefault="004C47AE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07" w:type="dxa"/>
          </w:tcPr>
          <w:p w:rsidR="004C47AE" w:rsidRPr="000C6BC7" w:rsidRDefault="004C47AE" w:rsidP="00D55D3F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7AE" w:rsidRPr="000C6BC7" w:rsidRDefault="004C47AE" w:rsidP="00D55D3F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7AE" w:rsidRPr="000C6BC7" w:rsidRDefault="004C47AE" w:rsidP="00D55D3F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4C47AE" w:rsidRPr="000C6BC7" w:rsidRDefault="004C47AE" w:rsidP="00D55D3F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84A74" w:rsidRPr="000C6BC7" w:rsidTr="00E1076F">
        <w:tc>
          <w:tcPr>
            <w:tcW w:w="3960" w:type="dxa"/>
          </w:tcPr>
          <w:p w:rsidR="00A84A74" w:rsidRPr="000C6BC7" w:rsidRDefault="00A84A74" w:rsidP="003C5DE4">
            <w:pPr>
              <w:tabs>
                <w:tab w:val="left" w:pos="10"/>
              </w:tabs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07" w:type="dxa"/>
            <w:shd w:val="clear" w:color="auto" w:fill="auto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585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619</w:t>
            </w:r>
          </w:p>
        </w:tc>
      </w:tr>
      <w:tr w:rsidR="00A84A74" w:rsidRPr="000C6BC7" w:rsidTr="00E1076F">
        <w:trPr>
          <w:trHeight w:val="407"/>
        </w:trPr>
        <w:tc>
          <w:tcPr>
            <w:tcW w:w="3960" w:type="dxa"/>
          </w:tcPr>
          <w:p w:rsidR="00A84A74" w:rsidRPr="000C6BC7" w:rsidRDefault="00A84A74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A84A74" w:rsidRPr="000C6BC7" w:rsidRDefault="00A84A74" w:rsidP="00A84A74">
            <w:pPr>
              <w:tabs>
                <w:tab w:val="decimal" w:pos="864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3,486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585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549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84A74" w:rsidRPr="000C6BC7" w:rsidTr="00E1076F">
        <w:trPr>
          <w:trHeight w:val="433"/>
        </w:trPr>
        <w:tc>
          <w:tcPr>
            <w:tcW w:w="3960" w:type="dxa"/>
          </w:tcPr>
          <w:p w:rsidR="00A84A74" w:rsidRPr="000C6BC7" w:rsidRDefault="00A84A74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A74" w:rsidRPr="000C6BC7" w:rsidRDefault="0085763A" w:rsidP="00A84A74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4,071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45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</w:tr>
      <w:tr w:rsidR="00A84A74" w:rsidRPr="000C6BC7" w:rsidTr="00E1076F">
        <w:tc>
          <w:tcPr>
            <w:tcW w:w="3960" w:type="dxa"/>
          </w:tcPr>
          <w:p w:rsidR="00A84A74" w:rsidRPr="000C6BC7" w:rsidRDefault="00A84A74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shd w:val="clear" w:color="auto" w:fill="auto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</w:tr>
      <w:tr w:rsidR="00A84A74" w:rsidRPr="000C6BC7" w:rsidTr="00E1076F">
        <w:tc>
          <w:tcPr>
            <w:tcW w:w="3960" w:type="dxa"/>
          </w:tcPr>
          <w:p w:rsidR="00A84A74" w:rsidRPr="000C6BC7" w:rsidRDefault="00A84A74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107" w:type="dxa"/>
            <w:shd w:val="clear" w:color="auto" w:fill="auto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A84A74" w:rsidRPr="000C6BC7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:rsidR="00A84A74" w:rsidRPr="000C6BC7" w:rsidRDefault="00A84A74" w:rsidP="00A84A74">
            <w:pPr>
              <w:pStyle w:val="acctfourfigures"/>
              <w:tabs>
                <w:tab w:val="clear" w:pos="765"/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84A74" w:rsidRPr="000C6BC7" w:rsidTr="00E1076F">
        <w:tc>
          <w:tcPr>
            <w:tcW w:w="3960" w:type="dxa"/>
          </w:tcPr>
          <w:p w:rsidR="00A84A74" w:rsidRPr="000C6BC7" w:rsidRDefault="00A84A74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</w:t>
            </w:r>
          </w:p>
          <w:p w:rsidR="00A84A74" w:rsidRPr="000C6BC7" w:rsidRDefault="00A84A74" w:rsidP="003C5DE4">
            <w:pPr>
              <w:spacing w:after="0" w:line="240" w:lineRule="auto"/>
              <w:ind w:left="72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ต้องการของตลาด</w:t>
            </w: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A84A74" w:rsidRPr="00860138" w:rsidRDefault="00A84A74" w:rsidP="00A84A74">
            <w:pPr>
              <w:tabs>
                <w:tab w:val="decimal" w:pos="864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84A74" w:rsidRPr="00860138" w:rsidRDefault="00A84A74" w:rsidP="00A84A74">
            <w:pPr>
              <w:tabs>
                <w:tab w:val="decimal" w:pos="864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207,623</w:t>
            </w:r>
          </w:p>
        </w:tc>
        <w:tc>
          <w:tcPr>
            <w:tcW w:w="270" w:type="dxa"/>
          </w:tcPr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207,623</w:t>
            </w:r>
          </w:p>
        </w:tc>
        <w:tc>
          <w:tcPr>
            <w:tcW w:w="270" w:type="dxa"/>
          </w:tcPr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0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  <w:tc>
          <w:tcPr>
            <w:tcW w:w="270" w:type="dxa"/>
          </w:tcPr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left="-108" w:right="-144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A84A74" w:rsidRPr="00860138" w:rsidRDefault="00A84A74" w:rsidP="00A84A74">
            <w:pPr>
              <w:tabs>
                <w:tab w:val="decimal" w:pos="900"/>
              </w:tabs>
              <w:spacing w:after="0" w:line="240" w:lineRule="auto"/>
              <w:ind w:right="-14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0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207,620</w:t>
            </w:r>
          </w:p>
        </w:tc>
      </w:tr>
    </w:tbl>
    <w:p w:rsidR="00860138" w:rsidRDefault="00860138" w:rsidP="00EB2B1E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sz w:val="30"/>
          <w:szCs w:val="30"/>
        </w:rPr>
      </w:pPr>
    </w:p>
    <w:p w:rsidR="003E758B" w:rsidRPr="000C6BC7" w:rsidRDefault="003E758B" w:rsidP="003C5DE4">
      <w:pPr>
        <w:shd w:val="clear" w:color="auto" w:fill="FFFFFF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shd w:val="clear" w:color="auto" w:fill="FFFFFF"/>
        </w:rPr>
      </w:pPr>
      <w:r w:rsidRPr="000C6BC7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รายการเคลื่อนไหวในระหว่างปีสิ้นสุดวันที่ </w:t>
      </w:r>
      <w:r w:rsidRPr="000C6BC7">
        <w:rPr>
          <w:rFonts w:ascii="Angsana New" w:hAnsi="Angsana New" w:cs="Angsana New"/>
          <w:sz w:val="30"/>
          <w:szCs w:val="30"/>
          <w:shd w:val="clear" w:color="auto" w:fill="FFFFFF"/>
        </w:rPr>
        <w:t>31</w:t>
      </w:r>
      <w:r w:rsidRPr="000C6BC7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 ธันวาคม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</w:rPr>
        <w:t xml:space="preserve">2561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</w:rPr>
        <w:t>2560</w:t>
      </w:r>
      <w:r w:rsidR="002B433A" w:rsidRPr="000C6BC7">
        <w:rPr>
          <w:rFonts w:ascii="Angsana New" w:hAnsi="Angsana New" w:cs="Angsana New"/>
          <w:sz w:val="30"/>
          <w:szCs w:val="30"/>
          <w:shd w:val="clear" w:color="auto" w:fill="FFFFFF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shd w:val="clear" w:color="auto" w:fill="FFFFFF"/>
          <w:cs/>
        </w:rPr>
        <w:t>ของตราสารทุนที่อยู่ในความต้องการของตลาดมีดังนี้</w:t>
      </w:r>
    </w:p>
    <w:p w:rsidR="003E758B" w:rsidRPr="000C6BC7" w:rsidRDefault="003E758B" w:rsidP="00013B3B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sz w:val="2"/>
          <w:szCs w:val="2"/>
        </w:rPr>
      </w:pPr>
    </w:p>
    <w:p w:rsidR="0054350B" w:rsidRPr="00013B3B" w:rsidRDefault="0054350B" w:rsidP="00013B3B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25"/>
        <w:gridCol w:w="270"/>
        <w:gridCol w:w="1170"/>
        <w:gridCol w:w="270"/>
        <w:gridCol w:w="1116"/>
        <w:gridCol w:w="54"/>
        <w:gridCol w:w="234"/>
        <w:gridCol w:w="36"/>
        <w:gridCol w:w="1170"/>
      </w:tblGrid>
      <w:tr w:rsidR="002A6717" w:rsidRPr="000C6BC7" w:rsidTr="00EB372E">
        <w:trPr>
          <w:tblHeader/>
        </w:trPr>
        <w:tc>
          <w:tcPr>
            <w:tcW w:w="3960" w:type="dxa"/>
          </w:tcPr>
          <w:p w:rsidR="002A6717" w:rsidRPr="000C6BC7" w:rsidRDefault="002A671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2A6717" w:rsidRPr="000C6BC7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A6717" w:rsidRPr="000C6BC7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2A6717" w:rsidRPr="000C6BC7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0C6BC7" w:rsidTr="00EB372E">
        <w:trPr>
          <w:tblHeader/>
        </w:trPr>
        <w:tc>
          <w:tcPr>
            <w:tcW w:w="3960" w:type="dxa"/>
          </w:tcPr>
          <w:p w:rsidR="00DB19EB" w:rsidRPr="000C6BC7" w:rsidRDefault="00DB19EB" w:rsidP="00DB19E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8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2A6717" w:rsidRPr="000C6BC7" w:rsidTr="00EB372E">
        <w:trPr>
          <w:tblHeader/>
        </w:trPr>
        <w:tc>
          <w:tcPr>
            <w:tcW w:w="3960" w:type="dxa"/>
          </w:tcPr>
          <w:p w:rsidR="002A6717" w:rsidRPr="000C6BC7" w:rsidRDefault="002A6717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2A6717" w:rsidRPr="000C6BC7" w:rsidRDefault="002A671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A6717" w:rsidRPr="000C6BC7" w:rsidTr="00EB372E">
        <w:tc>
          <w:tcPr>
            <w:tcW w:w="3960" w:type="dxa"/>
          </w:tcPr>
          <w:p w:rsidR="002A6717" w:rsidRPr="000C6BC7" w:rsidRDefault="002A6717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125" w:type="dxa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0C6BC7" w:rsidRDefault="002A6717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6717" w:rsidRPr="000C6BC7" w:rsidTr="00EB372E">
        <w:trPr>
          <w:trHeight w:val="80"/>
        </w:trPr>
        <w:tc>
          <w:tcPr>
            <w:tcW w:w="3960" w:type="dxa"/>
          </w:tcPr>
          <w:p w:rsidR="002A6717" w:rsidRPr="000C6BC7" w:rsidRDefault="002A6717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1125" w:type="dxa"/>
          </w:tcPr>
          <w:p w:rsidR="002A6717" w:rsidRPr="000C6BC7" w:rsidRDefault="002A6717" w:rsidP="00D55D3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0C6BC7" w:rsidRDefault="002A6717" w:rsidP="00D55D3F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A6717" w:rsidRPr="000C6BC7" w:rsidRDefault="002A6717" w:rsidP="00C677DE">
            <w:pPr>
              <w:tabs>
                <w:tab w:val="decimal" w:pos="927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2A6717" w:rsidRPr="000C6BC7" w:rsidRDefault="002A6717" w:rsidP="00D55D3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6717" w:rsidRPr="000C6BC7" w:rsidRDefault="002A6717" w:rsidP="00D55D3F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3EEE" w:rsidRPr="000C6BC7" w:rsidTr="00EB372E">
        <w:tc>
          <w:tcPr>
            <w:tcW w:w="3960" w:type="dxa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</w:tcPr>
          <w:p w:rsidR="00D53EEE" w:rsidRPr="00F94A31" w:rsidRDefault="00D53EEE" w:rsidP="00A54E2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53EEE" w:rsidRPr="000C6BC7" w:rsidRDefault="00D53EEE" w:rsidP="00A54E26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3EEE" w:rsidRPr="000C6BC7" w:rsidRDefault="00D53EEE" w:rsidP="00A54E26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32,077</w:t>
            </w:r>
          </w:p>
        </w:tc>
      </w:tr>
      <w:tr w:rsidR="00D53EEE" w:rsidRPr="000C6BC7" w:rsidTr="00EB372E">
        <w:tc>
          <w:tcPr>
            <w:tcW w:w="3960" w:type="dxa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1125" w:type="dxa"/>
          </w:tcPr>
          <w:p w:rsidR="00D53EEE" w:rsidRPr="00F94A31" w:rsidRDefault="00D53EEE" w:rsidP="00A54E26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(31,644)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D53EEE" w:rsidRPr="000C6BC7" w:rsidRDefault="00D53EEE" w:rsidP="00A54E26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(619)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3EEE" w:rsidRPr="000C6BC7" w:rsidRDefault="00D53EEE" w:rsidP="00A54E26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(31,644)</w:t>
            </w:r>
          </w:p>
        </w:tc>
      </w:tr>
      <w:tr w:rsidR="00D53EEE" w:rsidRPr="000C6BC7" w:rsidTr="00EB372E">
        <w:tc>
          <w:tcPr>
            <w:tcW w:w="3960" w:type="dxa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</w:t>
            </w:r>
            <w:r w:rsidR="00D410D2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D53EEE" w:rsidRPr="00F94A31" w:rsidRDefault="00D53EEE" w:rsidP="00A54E26">
            <w:pPr>
              <w:tabs>
                <w:tab w:val="decimal" w:pos="50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53EEE" w:rsidRPr="000C6BC7" w:rsidRDefault="00D53EEE" w:rsidP="00A54E26">
            <w:pPr>
              <w:tabs>
                <w:tab w:val="decimal" w:pos="54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3EEE" w:rsidRPr="000C6BC7" w:rsidRDefault="00D53EEE" w:rsidP="00A54E26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186</w:t>
            </w:r>
          </w:p>
        </w:tc>
      </w:tr>
      <w:tr w:rsidR="00D53EEE" w:rsidRPr="000C6BC7" w:rsidTr="00EB372E">
        <w:tc>
          <w:tcPr>
            <w:tcW w:w="3960" w:type="dxa"/>
            <w:shd w:val="clear" w:color="auto" w:fill="auto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EEE" w:rsidRPr="00F94A31" w:rsidRDefault="00D53EEE" w:rsidP="00A54E26">
            <w:pPr>
              <w:tabs>
                <w:tab w:val="decimal" w:pos="50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3EEE" w:rsidRPr="000C6BC7" w:rsidRDefault="00D53EEE" w:rsidP="00A54E26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:rsidR="00D53EEE" w:rsidRPr="000C6BC7" w:rsidRDefault="00D53EEE" w:rsidP="00A54E2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EEE" w:rsidRPr="000C6BC7" w:rsidRDefault="00D53EEE" w:rsidP="00A54E26">
            <w:pPr>
              <w:tabs>
                <w:tab w:val="decimal" w:pos="54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A54E2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3EEE" w:rsidRPr="000C6BC7" w:rsidRDefault="00D53EEE" w:rsidP="00A54E26">
            <w:pPr>
              <w:tabs>
                <w:tab w:val="decimal" w:pos="92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619</w:t>
            </w:r>
          </w:p>
        </w:tc>
      </w:tr>
      <w:tr w:rsidR="00D53EEE" w:rsidRPr="000C6BC7" w:rsidTr="00EB372E">
        <w:trPr>
          <w:trHeight w:val="287"/>
        </w:trPr>
        <w:tc>
          <w:tcPr>
            <w:tcW w:w="3960" w:type="dxa"/>
            <w:shd w:val="clear" w:color="auto" w:fill="auto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:rsidR="00D53EEE" w:rsidRPr="000047A5" w:rsidRDefault="00D53EEE" w:rsidP="00D53E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D53EEE" w:rsidRPr="000C6BC7" w:rsidRDefault="00D53EEE" w:rsidP="00D53EEE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53EEE" w:rsidRPr="000C6BC7" w:rsidRDefault="00D53EEE" w:rsidP="00D53EEE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3EEE" w:rsidRPr="000C6BC7" w:rsidTr="00EB372E">
        <w:tc>
          <w:tcPr>
            <w:tcW w:w="3960" w:type="dxa"/>
            <w:shd w:val="clear" w:color="auto" w:fill="auto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ตราสารหนี้อื่น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:rsidR="00D53EEE" w:rsidRPr="00F94A31" w:rsidRDefault="00D53EEE" w:rsidP="00D53E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  <w:shd w:val="clear" w:color="auto" w:fill="auto"/>
          </w:tcPr>
          <w:p w:rsidR="00D53EEE" w:rsidRPr="000C6BC7" w:rsidRDefault="00D53EEE" w:rsidP="00D53EEE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53EEE" w:rsidRPr="000C6BC7" w:rsidRDefault="00D53EEE" w:rsidP="00D53EEE">
            <w:pPr>
              <w:tabs>
                <w:tab w:val="decimal" w:pos="927"/>
              </w:tabs>
              <w:spacing w:after="0" w:line="240" w:lineRule="auto"/>
              <w:ind w:left="-108" w:right="-15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53EEE" w:rsidRPr="000C6BC7" w:rsidTr="00EB372E">
        <w:tc>
          <w:tcPr>
            <w:tcW w:w="3960" w:type="dxa"/>
            <w:shd w:val="clear" w:color="auto" w:fill="auto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5" w:type="dxa"/>
            <w:tcBorders>
              <w:bottom w:val="nil"/>
            </w:tcBorders>
            <w:shd w:val="clear" w:color="auto" w:fill="auto"/>
          </w:tcPr>
          <w:p w:rsidR="00D53EEE" w:rsidRPr="00D7285E" w:rsidRDefault="00D53EEE" w:rsidP="00E43701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53EEE" w:rsidRPr="000C6BC7" w:rsidRDefault="00D53EEE" w:rsidP="00E43701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3,418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nil"/>
            </w:tcBorders>
          </w:tcPr>
          <w:p w:rsidR="00D53EEE" w:rsidRPr="000C6BC7" w:rsidRDefault="00D53EEE" w:rsidP="00D53EEE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D53EEE" w:rsidRPr="000C6BC7" w:rsidRDefault="00D53EEE" w:rsidP="00D53EEE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EEE" w:rsidRPr="000C6BC7" w:rsidTr="00EB372E">
        <w:tc>
          <w:tcPr>
            <w:tcW w:w="3960" w:type="dxa"/>
            <w:shd w:val="clear" w:color="auto" w:fill="auto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</w:tcPr>
          <w:p w:rsidR="00D53EEE" w:rsidRPr="00D7285E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D53EEE" w:rsidRPr="000C6BC7" w:rsidRDefault="00D53EEE" w:rsidP="00D53EEE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D53EEE" w:rsidRPr="000C6BC7" w:rsidRDefault="00D53EEE" w:rsidP="00D53EEE">
            <w:pPr>
              <w:tabs>
                <w:tab w:val="decimal" w:pos="567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3EEE" w:rsidRPr="000C6BC7" w:rsidTr="00EB372E">
        <w:tc>
          <w:tcPr>
            <w:tcW w:w="3960" w:type="dxa"/>
            <w:shd w:val="clear" w:color="auto" w:fill="auto"/>
          </w:tcPr>
          <w:p w:rsidR="00D53EEE" w:rsidRPr="000C6BC7" w:rsidRDefault="00D53EEE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53EEE" w:rsidRPr="00316C72" w:rsidRDefault="00D53EEE" w:rsidP="00D53E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3,486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3,452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53EEE" w:rsidRPr="000C6BC7" w:rsidRDefault="00D53EEE" w:rsidP="00D53EEE">
            <w:pPr>
              <w:tabs>
                <w:tab w:val="decimal" w:pos="56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:rsidR="00D53EEE" w:rsidRPr="000C6BC7" w:rsidRDefault="00D53EEE" w:rsidP="00D53EEE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53EEE" w:rsidRPr="000C6BC7" w:rsidRDefault="00D53EEE" w:rsidP="00D53EEE">
            <w:pPr>
              <w:tabs>
                <w:tab w:val="decimal" w:pos="567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1162BB" w:rsidRPr="000C6BC7" w:rsidRDefault="001162BB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  <w:sectPr w:rsidR="001162BB" w:rsidRPr="000C6BC7" w:rsidSect="00BC4D4B">
          <w:headerReference w:type="default" r:id="rId9"/>
          <w:footerReference w:type="default" r:id="rId10"/>
          <w:pgSz w:w="11907" w:h="16839" w:code="9"/>
          <w:pgMar w:top="691" w:right="1152" w:bottom="720" w:left="1152" w:header="720" w:footer="720" w:gutter="0"/>
          <w:pgNumType w:start="18"/>
          <w:cols w:space="720"/>
          <w:docGrid w:linePitch="245"/>
        </w:sectPr>
      </w:pPr>
    </w:p>
    <w:p w:rsidR="001162BB" w:rsidRPr="000C6BC7" w:rsidRDefault="00BF17C7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ตราสารทุนอื่นที่ไม่อยู่ในความต้องการของตลาด</w:t>
      </w:r>
      <w:r w:rsidR="001162BB" w:rsidRPr="000C6BC7">
        <w:rPr>
          <w:rFonts w:ascii="Angsana New" w:hAnsi="Angsana New" w:cs="Angsana New"/>
          <w:spacing w:val="-4"/>
          <w:sz w:val="30"/>
          <w:szCs w:val="30"/>
          <w:cs/>
        </w:rPr>
        <w:t xml:space="preserve">ซึ่งบันทึกตามวิธีราคาทุน ณ วันที่ </w:t>
      </w:r>
      <w:r w:rsidR="001162BB" w:rsidRPr="000C6BC7">
        <w:rPr>
          <w:rFonts w:ascii="Angsana New" w:hAnsi="Angsana New" w:cs="Angsana New"/>
          <w:spacing w:val="-4"/>
          <w:sz w:val="30"/>
          <w:szCs w:val="30"/>
        </w:rPr>
        <w:t>3</w:t>
      </w:r>
      <w:r w:rsidR="00F6255A" w:rsidRPr="000C6BC7">
        <w:rPr>
          <w:rFonts w:ascii="Angsana New" w:hAnsi="Angsana New" w:cs="Angsana New"/>
          <w:spacing w:val="-4"/>
          <w:sz w:val="30"/>
          <w:szCs w:val="30"/>
        </w:rPr>
        <w:t>1</w:t>
      </w:r>
      <w:r w:rsidR="001162BB" w:rsidRPr="000C6B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0C6BC7">
        <w:rPr>
          <w:rFonts w:ascii="Angsana New" w:hAnsi="Angsana New" w:cs="Angsana New"/>
          <w:spacing w:val="-4"/>
          <w:sz w:val="30"/>
          <w:szCs w:val="30"/>
          <w:cs/>
        </w:rPr>
        <w:t xml:space="preserve">ธันวาคม </w:t>
      </w:r>
      <w:r w:rsidR="00EF499D" w:rsidRPr="000C6BC7">
        <w:rPr>
          <w:rFonts w:ascii="Angsana New" w:hAnsi="Angsana New" w:cs="Angsana New"/>
          <w:spacing w:val="-4"/>
          <w:sz w:val="30"/>
          <w:szCs w:val="30"/>
        </w:rPr>
        <w:t xml:space="preserve">2561 </w:t>
      </w:r>
      <w:r w:rsidR="00EF499D" w:rsidRPr="000C6BC7">
        <w:rPr>
          <w:rFonts w:ascii="Angsana New" w:hAnsi="Angsana New" w:cs="Angsana New"/>
          <w:spacing w:val="-4"/>
          <w:sz w:val="30"/>
          <w:szCs w:val="30"/>
          <w:cs/>
        </w:rPr>
        <w:t xml:space="preserve">และ </w:t>
      </w:r>
      <w:r w:rsidR="00EF499D" w:rsidRPr="000C6BC7">
        <w:rPr>
          <w:rFonts w:ascii="Angsana New" w:hAnsi="Angsana New" w:cs="Angsana New"/>
          <w:spacing w:val="-4"/>
          <w:sz w:val="30"/>
          <w:szCs w:val="30"/>
        </w:rPr>
        <w:t>2560</w:t>
      </w:r>
      <w:r w:rsidR="002B433A" w:rsidRPr="000C6B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162BB" w:rsidRPr="000C6BC7">
        <w:rPr>
          <w:rFonts w:ascii="Angsana New" w:hAnsi="Angsana New" w:cs="Angsana New"/>
          <w:sz w:val="30"/>
          <w:szCs w:val="30"/>
        </w:rPr>
        <w:t xml:space="preserve"> </w:t>
      </w:r>
      <w:r w:rsidR="001162BB" w:rsidRPr="000C6BC7">
        <w:rPr>
          <w:rFonts w:ascii="Angsana New" w:hAnsi="Angsana New" w:cs="Angsana New"/>
          <w:sz w:val="30"/>
          <w:szCs w:val="30"/>
          <w:cs/>
        </w:rPr>
        <w:t>และเงินปันผลรับสำหรับแต่ละปี</w:t>
      </w:r>
      <w:r w:rsidR="001162BB" w:rsidRPr="000C6BC7">
        <w:rPr>
          <w:rFonts w:ascii="Angsana New" w:hAnsi="Angsana New" w:cs="Angsana New"/>
          <w:sz w:val="30"/>
          <w:szCs w:val="30"/>
        </w:rPr>
        <w:t xml:space="preserve"> </w:t>
      </w:r>
      <w:r w:rsidR="001162BB" w:rsidRPr="000C6BC7">
        <w:rPr>
          <w:rFonts w:ascii="Angsana New" w:hAnsi="Angsana New" w:cs="Angsana New"/>
          <w:spacing w:val="-4"/>
          <w:sz w:val="30"/>
          <w:szCs w:val="30"/>
          <w:cs/>
        </w:rPr>
        <w:t>มีดังนี้</w:t>
      </w:r>
    </w:p>
    <w:p w:rsidR="001162BB" w:rsidRPr="000C6BC7" w:rsidRDefault="001162BB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pacing w:val="-4"/>
        </w:rPr>
      </w:pPr>
    </w:p>
    <w:tbl>
      <w:tblPr>
        <w:tblW w:w="15320" w:type="dxa"/>
        <w:tblInd w:w="403" w:type="dxa"/>
        <w:tblLayout w:type="fixed"/>
        <w:tblLook w:val="0000" w:firstRow="0" w:lastRow="0" w:firstColumn="0" w:lastColumn="0" w:noHBand="0" w:noVBand="0"/>
      </w:tblPr>
      <w:tblGrid>
        <w:gridCol w:w="2675"/>
        <w:gridCol w:w="720"/>
        <w:gridCol w:w="720"/>
        <w:gridCol w:w="270"/>
        <w:gridCol w:w="810"/>
        <w:gridCol w:w="270"/>
        <w:gridCol w:w="810"/>
        <w:gridCol w:w="270"/>
        <w:gridCol w:w="837"/>
        <w:gridCol w:w="270"/>
        <w:gridCol w:w="837"/>
        <w:gridCol w:w="270"/>
        <w:gridCol w:w="900"/>
        <w:gridCol w:w="25"/>
        <w:gridCol w:w="236"/>
        <w:gridCol w:w="9"/>
        <w:gridCol w:w="900"/>
        <w:gridCol w:w="18"/>
        <w:gridCol w:w="252"/>
        <w:gridCol w:w="891"/>
        <w:gridCol w:w="270"/>
        <w:gridCol w:w="900"/>
        <w:gridCol w:w="270"/>
        <w:gridCol w:w="810"/>
        <w:gridCol w:w="270"/>
        <w:gridCol w:w="810"/>
      </w:tblGrid>
      <w:tr w:rsidR="001162BB" w:rsidRPr="000C6BC7" w:rsidTr="003C23FC">
        <w:tc>
          <w:tcPr>
            <w:tcW w:w="2675" w:type="dxa"/>
          </w:tcPr>
          <w:p w:rsidR="001162BB" w:rsidRPr="000C6BC7" w:rsidRDefault="001162B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45" w:type="dxa"/>
            <w:gridSpan w:val="25"/>
            <w:tcBorders>
              <w:top w:val="nil"/>
            </w:tcBorders>
          </w:tcPr>
          <w:p w:rsidR="001162BB" w:rsidRPr="000C6BC7" w:rsidRDefault="001162BB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1162BB" w:rsidRPr="000C6BC7" w:rsidTr="003C23FC">
        <w:tc>
          <w:tcPr>
            <w:tcW w:w="2675" w:type="dxa"/>
          </w:tcPr>
          <w:p w:rsidR="001162BB" w:rsidRPr="000C6BC7" w:rsidRDefault="001162BB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สัดส่วน</w:t>
            </w: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        </w:t>
            </w:r>
          </w:p>
        </w:tc>
        <w:tc>
          <w:tcPr>
            <w:tcW w:w="270" w:type="dxa"/>
          </w:tcPr>
          <w:p w:rsidR="001162BB" w:rsidRPr="000C6BC7" w:rsidRDefault="001162BB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44" w:type="dxa"/>
            <w:gridSpan w:val="3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70" w:type="dxa"/>
            <w:gridSpan w:val="5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61" w:type="dxa"/>
            <w:gridSpan w:val="3"/>
            <w:shd w:val="clear" w:color="auto" w:fill="auto"/>
            <w:vAlign w:val="bottom"/>
          </w:tcPr>
          <w:p w:rsidR="001162BB" w:rsidRPr="000C6BC7" w:rsidRDefault="001162B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162BB" w:rsidRPr="000C6BC7" w:rsidRDefault="001162BB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1162BB" w:rsidRPr="000C6BC7" w:rsidRDefault="001162BB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9C5D61" w:rsidRPr="000C6BC7" w:rsidTr="003C23FC">
        <w:tc>
          <w:tcPr>
            <w:tcW w:w="2675" w:type="dxa"/>
          </w:tcPr>
          <w:p w:rsidR="009C5D61" w:rsidRPr="000C6BC7" w:rsidRDefault="009C5D61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9C5D61" w:rsidRPr="000C6BC7" w:rsidRDefault="009C5D61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44" w:type="dxa"/>
            <w:gridSpan w:val="3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70" w:type="dxa"/>
            <w:gridSpan w:val="5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61" w:type="dxa"/>
            <w:gridSpan w:val="3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ราคาทุน </w:t>
            </w: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DB19EB" w:rsidRPr="000C6BC7" w:rsidTr="003C23FC">
        <w:tc>
          <w:tcPr>
            <w:tcW w:w="2675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25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36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9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</w:tr>
      <w:tr w:rsidR="002A6717" w:rsidRPr="000C6BC7" w:rsidTr="003C23FC">
        <w:tc>
          <w:tcPr>
            <w:tcW w:w="2675" w:type="dxa"/>
          </w:tcPr>
          <w:p w:rsidR="002A6717" w:rsidRPr="000C6BC7" w:rsidRDefault="002A6717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2A6717" w:rsidRPr="000C6BC7" w:rsidRDefault="002A6717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:rsidR="002A6717" w:rsidRPr="000C6BC7" w:rsidRDefault="002A6717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35" w:type="dxa"/>
            <w:gridSpan w:val="22"/>
          </w:tcPr>
          <w:p w:rsidR="002A6717" w:rsidRPr="000C6BC7" w:rsidRDefault="002A6717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2A6717" w:rsidRPr="000C6BC7" w:rsidTr="003C23FC">
        <w:tc>
          <w:tcPr>
            <w:tcW w:w="2675" w:type="dxa"/>
          </w:tcPr>
          <w:p w:rsidR="002A6717" w:rsidRPr="000C6BC7" w:rsidRDefault="002A6717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สยาม รีเทล</w:t>
            </w:r>
          </w:p>
        </w:tc>
        <w:tc>
          <w:tcPr>
            <w:tcW w:w="720" w:type="dxa"/>
          </w:tcPr>
          <w:p w:rsidR="002A6717" w:rsidRPr="000C6BC7" w:rsidRDefault="002A6717" w:rsidP="00D55D3F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720" w:type="dxa"/>
          </w:tcPr>
          <w:p w:rsidR="002A6717" w:rsidRPr="000C6BC7" w:rsidRDefault="002A6717" w:rsidP="00D55D3F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2A6717" w:rsidRPr="000C6BC7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2A6717" w:rsidRPr="000C6BC7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2A6717" w:rsidRPr="000C6BC7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2A6717" w:rsidRPr="000C6BC7" w:rsidRDefault="002A6717" w:rsidP="00D55D3F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gridSpan w:val="3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2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2A6717" w:rsidRPr="000C6BC7" w:rsidRDefault="002A6717" w:rsidP="00D55D3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C4459" w:rsidRPr="000C6BC7" w:rsidTr="003C23FC"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ดีเวลล็อปเม้นท์ จำกัด</w:t>
            </w:r>
            <w:r w:rsidRPr="000C6BC7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FB150F" w:rsidP="00A118D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C4459" w:rsidRPr="000C6BC7" w:rsidTr="003C23FC"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  <w:vertAlign w:val="superscript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สแควร์ ริทซ์ พลาซ่า จำกัด</w:t>
            </w:r>
            <w:r w:rsidRPr="000C6BC7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342"/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125,000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125,000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FB150F" w:rsidP="00A118D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C4459" w:rsidRPr="000C6BC7" w:rsidTr="00F562BA">
        <w:trPr>
          <w:trHeight w:val="253"/>
        </w:trPr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ซีคอน บางแค จำกัด</w:t>
            </w: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0.0014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0.0014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700,000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700,000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117,503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117,503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AC4459" w:rsidRPr="000C6BC7" w:rsidRDefault="00AC4459" w:rsidP="00013B3B">
            <w:pPr>
              <w:tabs>
                <w:tab w:val="decimal" w:pos="684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(117,500)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(117,500)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FB150F" w:rsidP="00A118D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C4459" w:rsidRPr="000C6BC7" w:rsidTr="003C23FC"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รังสิต พลาซ่า จำกัด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-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-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118DA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2,122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1,061</w:t>
            </w:r>
          </w:p>
        </w:tc>
      </w:tr>
      <w:tr w:rsidR="00AC4459" w:rsidRPr="000C6BC7" w:rsidTr="003C23FC"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173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สามัคคีสาร (ดอกหญ้า) จำกัด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468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488"/>
                <w:tab w:val="decimal" w:pos="522"/>
              </w:tabs>
              <w:spacing w:after="0" w:line="240" w:lineRule="auto"/>
              <w:ind w:left="-115" w:right="-173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468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FB150F" w:rsidP="00A118D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C4459" w:rsidRPr="000C6BC7" w:rsidTr="003C23FC"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1,175,000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1,175,000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18" w:type="dxa"/>
            <w:gridSpan w:val="2"/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32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91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FB150F" w:rsidP="00A118DA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AC4459" w:rsidRPr="000C6BC7" w:rsidTr="003C23FC">
        <w:tc>
          <w:tcPr>
            <w:tcW w:w="2675" w:type="dxa"/>
          </w:tcPr>
          <w:p w:rsidR="00AC4459" w:rsidRPr="000C6BC7" w:rsidRDefault="00AC4459" w:rsidP="00AC4459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AC4459" w:rsidRPr="000C6BC7" w:rsidRDefault="00AC4459" w:rsidP="00AC4459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355,556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AC4459" w:rsidRPr="000C6BC7" w:rsidRDefault="00AC4459" w:rsidP="00AC4459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355,556</w:t>
            </w:r>
          </w:p>
        </w:tc>
        <w:tc>
          <w:tcPr>
            <w:tcW w:w="270" w:type="dxa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(147,933)</w:t>
            </w:r>
          </w:p>
        </w:tc>
        <w:tc>
          <w:tcPr>
            <w:tcW w:w="270" w:type="dxa"/>
            <w:gridSpan w:val="3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C4459" w:rsidRPr="000C6BC7" w:rsidRDefault="00AC4459" w:rsidP="00AC4459">
            <w:pPr>
              <w:tabs>
                <w:tab w:val="decimal" w:pos="-135"/>
              </w:tabs>
              <w:spacing w:after="0" w:line="240" w:lineRule="auto"/>
              <w:ind w:left="-108" w:right="-234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(147,933)</w:t>
            </w:r>
          </w:p>
        </w:tc>
        <w:tc>
          <w:tcPr>
            <w:tcW w:w="252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B3492F"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207,623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207,623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459" w:rsidRPr="000C6BC7" w:rsidRDefault="004415C7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2,122</w:t>
            </w:r>
          </w:p>
        </w:tc>
        <w:tc>
          <w:tcPr>
            <w:tcW w:w="270" w:type="dxa"/>
            <w:shd w:val="clear" w:color="auto" w:fill="auto"/>
          </w:tcPr>
          <w:p w:rsidR="00AC4459" w:rsidRPr="000C6BC7" w:rsidRDefault="00AC4459" w:rsidP="00AC4459">
            <w:pPr>
              <w:tabs>
                <w:tab w:val="decimal" w:pos="522"/>
                <w:tab w:val="decimal" w:pos="675"/>
              </w:tabs>
              <w:spacing w:after="0" w:line="240" w:lineRule="auto"/>
              <w:ind w:left="-115" w:right="-108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C4459" w:rsidRPr="000C6BC7" w:rsidRDefault="00AC4459" w:rsidP="00AC4459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1,061</w:t>
            </w:r>
          </w:p>
        </w:tc>
      </w:tr>
    </w:tbl>
    <w:p w:rsidR="00D715F6" w:rsidRPr="000C6BC7" w:rsidRDefault="00D715F6" w:rsidP="00D55D3F">
      <w:pPr>
        <w:spacing w:after="0" w:line="240" w:lineRule="auto"/>
        <w:rPr>
          <w:rFonts w:ascii="Angsana New" w:hAnsi="Angsana New" w:cs="Angsana New"/>
        </w:rPr>
      </w:pPr>
    </w:p>
    <w:p w:rsidR="00D715F6" w:rsidRPr="000C6BC7" w:rsidRDefault="008F7DC8" w:rsidP="00705537">
      <w:pPr>
        <w:tabs>
          <w:tab w:val="left" w:pos="720"/>
          <w:tab w:val="left" w:pos="14400"/>
        </w:tabs>
        <w:spacing w:after="0" w:line="240" w:lineRule="auto"/>
        <w:ind w:left="540" w:hanging="18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vertAlign w:val="superscript"/>
        </w:rPr>
        <w:t>1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ab/>
      </w:r>
      <w:r w:rsidR="000B0A42">
        <w:rPr>
          <w:rFonts w:ascii="Angsana New" w:hAnsi="Angsana New" w:cs="Angsana New"/>
          <w:sz w:val="30"/>
          <w:szCs w:val="30"/>
          <w:cs/>
        </w:rPr>
        <w:t>บริษัทไม่มีอิทธิ</w:t>
      </w:r>
      <w:r w:rsidR="000B0A42">
        <w:rPr>
          <w:rFonts w:ascii="Angsana New" w:hAnsi="Angsana New" w:cs="Angsana New" w:hint="cs"/>
          <w:sz w:val="30"/>
          <w:szCs w:val="30"/>
          <w:cs/>
        </w:rPr>
        <w:t>พ</w:t>
      </w:r>
      <w:r w:rsidR="00D715F6" w:rsidRPr="000C6BC7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="00D715F6" w:rsidRPr="000C6BC7">
        <w:rPr>
          <w:rFonts w:ascii="Angsana New" w:hAnsi="Angsana New" w:cs="Angsana New"/>
          <w:sz w:val="30"/>
          <w:szCs w:val="30"/>
        </w:rPr>
        <w:t xml:space="preserve">20 </w:t>
      </w:r>
      <w:r w:rsidR="00D715F6" w:rsidRPr="000C6BC7">
        <w:rPr>
          <w:rFonts w:ascii="Angsana New" w:hAnsi="Angsana New" w:cs="Angsana New"/>
          <w:sz w:val="30"/>
          <w:szCs w:val="30"/>
          <w:cs/>
        </w:rPr>
        <w:t>ขึ้นไป เนื่องจากบริษัทไม่มีตัวแทนเพื่อร่วมเป็นคณะกรรมการ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8F7DC8" w:rsidRPr="000C6BC7" w:rsidRDefault="008F7DC8" w:rsidP="008F7DC8">
      <w:pPr>
        <w:tabs>
          <w:tab w:val="left" w:pos="720"/>
        </w:tabs>
        <w:spacing w:after="0" w:line="240" w:lineRule="auto"/>
        <w:ind w:left="540" w:hanging="180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hAnsi="Angsana New" w:cs="Angsana New"/>
          <w:sz w:val="30"/>
          <w:szCs w:val="30"/>
          <w:vertAlign w:val="superscript"/>
        </w:rPr>
        <w:t>2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ab/>
      </w:r>
      <w:r w:rsidR="002B6987" w:rsidRPr="000C6BC7"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1162BB" w:rsidRPr="000C6BC7" w:rsidRDefault="001162BB" w:rsidP="00D715F6">
      <w:pPr>
        <w:spacing w:after="0" w:line="240" w:lineRule="auto"/>
        <w:ind w:left="405" w:hanging="405"/>
        <w:rPr>
          <w:rFonts w:ascii="Angsana New" w:hAnsi="Angsana New" w:cs="Angsana New"/>
          <w:sz w:val="2"/>
          <w:szCs w:val="2"/>
          <w:cs/>
        </w:rPr>
      </w:pPr>
      <w:r w:rsidRPr="000C6BC7">
        <w:rPr>
          <w:rFonts w:ascii="Angsana New" w:hAnsi="Angsana New" w:cs="Angsana New"/>
        </w:rPr>
        <w:br w:type="page"/>
      </w:r>
    </w:p>
    <w:tbl>
      <w:tblPr>
        <w:tblW w:w="15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720"/>
        <w:gridCol w:w="270"/>
        <w:gridCol w:w="810"/>
        <w:gridCol w:w="270"/>
        <w:gridCol w:w="810"/>
        <w:gridCol w:w="270"/>
        <w:gridCol w:w="810"/>
        <w:gridCol w:w="270"/>
        <w:gridCol w:w="837"/>
        <w:gridCol w:w="18"/>
        <w:gridCol w:w="225"/>
        <w:gridCol w:w="11"/>
        <w:gridCol w:w="889"/>
        <w:gridCol w:w="270"/>
        <w:gridCol w:w="882"/>
        <w:gridCol w:w="270"/>
        <w:gridCol w:w="828"/>
        <w:gridCol w:w="270"/>
        <w:gridCol w:w="801"/>
        <w:gridCol w:w="255"/>
        <w:gridCol w:w="816"/>
        <w:gridCol w:w="236"/>
        <w:gridCol w:w="844"/>
      </w:tblGrid>
      <w:tr w:rsidR="001162BB" w:rsidRPr="000C6BC7" w:rsidTr="00862019">
        <w:tc>
          <w:tcPr>
            <w:tcW w:w="2808" w:type="dxa"/>
          </w:tcPr>
          <w:p w:rsidR="001162BB" w:rsidRPr="000C6BC7" w:rsidRDefault="001162BB" w:rsidP="00D55D3F">
            <w:pPr>
              <w:spacing w:after="0" w:line="240" w:lineRule="auto"/>
              <w:ind w:left="90"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402" w:type="dxa"/>
            <w:gridSpan w:val="24"/>
          </w:tcPr>
          <w:p w:rsidR="001162BB" w:rsidRPr="000C6BC7" w:rsidRDefault="001162BB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C5D61" w:rsidRPr="000C6BC7" w:rsidTr="00F74600">
        <w:tc>
          <w:tcPr>
            <w:tcW w:w="2808" w:type="dxa"/>
          </w:tcPr>
          <w:p w:rsidR="009C5D61" w:rsidRPr="000C6BC7" w:rsidRDefault="009C5D61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สัดส่วน</w:t>
            </w: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        </w:t>
            </w:r>
          </w:p>
        </w:tc>
        <w:tc>
          <w:tcPr>
            <w:tcW w:w="270" w:type="dxa"/>
          </w:tcPr>
          <w:p w:rsidR="009C5D61" w:rsidRPr="000C6BC7" w:rsidRDefault="009C5D61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5" w:type="dxa"/>
            <w:gridSpan w:val="4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36" w:type="dxa"/>
            <w:gridSpan w:val="2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41" w:type="dxa"/>
            <w:gridSpan w:val="3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55" w:type="dxa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9C5D61" w:rsidRPr="000C6BC7" w:rsidTr="00F74600">
        <w:tc>
          <w:tcPr>
            <w:tcW w:w="2808" w:type="dxa"/>
          </w:tcPr>
          <w:p w:rsidR="009C5D61" w:rsidRPr="000C6BC7" w:rsidRDefault="009C5D61" w:rsidP="00D55D3F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ความเป็นเจ้าของ</w:t>
            </w:r>
          </w:p>
        </w:tc>
        <w:tc>
          <w:tcPr>
            <w:tcW w:w="270" w:type="dxa"/>
          </w:tcPr>
          <w:p w:rsidR="009C5D61" w:rsidRPr="000C6BC7" w:rsidRDefault="009C5D61" w:rsidP="00D55D3F">
            <w:pPr>
              <w:spacing w:after="0" w:line="240" w:lineRule="auto"/>
              <w:ind w:left="-115"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935" w:type="dxa"/>
            <w:gridSpan w:val="4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36" w:type="dxa"/>
            <w:gridSpan w:val="2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041" w:type="dxa"/>
            <w:gridSpan w:val="3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ราคาทุน </w:t>
            </w: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สุทธิ</w:t>
            </w:r>
          </w:p>
        </w:tc>
        <w:tc>
          <w:tcPr>
            <w:tcW w:w="255" w:type="dxa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896" w:type="dxa"/>
            <w:gridSpan w:val="3"/>
            <w:shd w:val="clear" w:color="auto" w:fill="auto"/>
            <w:vAlign w:val="bottom"/>
          </w:tcPr>
          <w:p w:rsidR="009C5D61" w:rsidRPr="000C6BC7" w:rsidRDefault="009C5D6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เงินปันผลรับ</w:t>
            </w:r>
          </w:p>
        </w:tc>
      </w:tr>
      <w:tr w:rsidR="00DB19EB" w:rsidRPr="000C6BC7" w:rsidTr="00F74600">
        <w:tc>
          <w:tcPr>
            <w:tcW w:w="280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55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36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9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2560</w:t>
            </w:r>
          </w:p>
        </w:tc>
        <w:tc>
          <w:tcPr>
            <w:tcW w:w="255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B19EB" w:rsidRPr="000C6BC7" w:rsidRDefault="00CA4340" w:rsidP="00DB19EB">
            <w:pPr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25</w:t>
            </w:r>
            <w:r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742E16" w:rsidRPr="000C6BC7">
              <w:rPr>
                <w:rFonts w:ascii="Angsana New" w:hAnsi="Angsana New" w:cs="Angsana New" w:hint="cs"/>
                <w:sz w:val="25"/>
                <w:szCs w:val="25"/>
                <w:cs/>
              </w:rPr>
              <w:t>0</w:t>
            </w:r>
          </w:p>
        </w:tc>
      </w:tr>
      <w:tr w:rsidR="00DB19EB" w:rsidRPr="000C6BC7" w:rsidTr="00F74600">
        <w:tc>
          <w:tcPr>
            <w:tcW w:w="280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44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692" w:type="dxa"/>
            <w:gridSpan w:val="21"/>
          </w:tcPr>
          <w:p w:rsidR="00DB19EB" w:rsidRPr="000C6BC7" w:rsidRDefault="00DB19EB" w:rsidP="00DB19EB">
            <w:pPr>
              <w:spacing w:after="0" w:line="240" w:lineRule="auto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4415C7" w:rsidRPr="000C6BC7" w:rsidTr="00742E16">
        <w:trPr>
          <w:trHeight w:val="80"/>
        </w:trPr>
        <w:tc>
          <w:tcPr>
            <w:tcW w:w="2808" w:type="dxa"/>
          </w:tcPr>
          <w:p w:rsidR="004415C7" w:rsidRPr="000C6BC7" w:rsidRDefault="004415C7" w:rsidP="004415C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สยาม รีเทล</w:t>
            </w:r>
          </w:p>
        </w:tc>
        <w:tc>
          <w:tcPr>
            <w:tcW w:w="720" w:type="dxa"/>
          </w:tcPr>
          <w:p w:rsidR="004415C7" w:rsidRPr="000C6BC7" w:rsidRDefault="004415C7" w:rsidP="004415C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4415C7" w:rsidRPr="000C6BC7" w:rsidRDefault="004415C7" w:rsidP="004415C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7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43" w:type="dxa"/>
            <w:gridSpan w:val="2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82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55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36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</w:tr>
      <w:tr w:rsidR="00D410D2" w:rsidRPr="000C6BC7" w:rsidTr="00F74600">
        <w:tc>
          <w:tcPr>
            <w:tcW w:w="2808" w:type="dxa"/>
          </w:tcPr>
          <w:p w:rsidR="00D410D2" w:rsidRPr="000C6BC7" w:rsidRDefault="00D410D2" w:rsidP="00D410D2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 xml:space="preserve">   </w:t>
            </w: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ดีเวลล็อปเม้นท์ จำกัด</w:t>
            </w:r>
            <w:r w:rsidRPr="000C6BC7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500,000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43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D410D2" w:rsidRPr="000C6BC7" w:rsidRDefault="00D410D2" w:rsidP="00D410D2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410D2" w:rsidRPr="000C6BC7" w:rsidRDefault="00D410D2" w:rsidP="00D410D2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120,000</w:t>
            </w:r>
          </w:p>
        </w:tc>
        <w:tc>
          <w:tcPr>
            <w:tcW w:w="255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410D2" w:rsidRPr="000C6BC7" w:rsidTr="00F74600">
        <w:tc>
          <w:tcPr>
            <w:tcW w:w="2808" w:type="dxa"/>
          </w:tcPr>
          <w:p w:rsidR="00D410D2" w:rsidRPr="000C6BC7" w:rsidRDefault="00D410D2" w:rsidP="00D410D2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  <w:vertAlign w:val="superscript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สแควร์ ริทซ์ พลาซ่า จำกัด</w:t>
            </w:r>
            <w:r w:rsidRPr="000C6BC7">
              <w:rPr>
                <w:rFonts w:ascii="Angsana New" w:hAnsi="Angsana New" w:cs="Angsana New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24.00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125,000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125,000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43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D410D2" w:rsidRPr="000C6BC7" w:rsidRDefault="00D410D2" w:rsidP="00D410D2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410D2" w:rsidRPr="000C6BC7" w:rsidRDefault="00D410D2" w:rsidP="00D410D2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spacing w:after="0" w:line="240" w:lineRule="auto"/>
              <w:ind w:left="-207" w:right="-7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30,000</w:t>
            </w:r>
          </w:p>
        </w:tc>
        <w:tc>
          <w:tcPr>
            <w:tcW w:w="255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-92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410D2" w:rsidRPr="000C6BC7" w:rsidTr="00F74600">
        <w:tc>
          <w:tcPr>
            <w:tcW w:w="2808" w:type="dxa"/>
          </w:tcPr>
          <w:p w:rsidR="00D410D2" w:rsidRPr="000C6BC7" w:rsidRDefault="00D410D2" w:rsidP="00D410D2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รังสิต พลาซ่า จำกัด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6.56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538,890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43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D410D2" w:rsidRPr="000C6BC7" w:rsidRDefault="00D410D2" w:rsidP="00D410D2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410D2" w:rsidRPr="000C6BC7" w:rsidRDefault="00D410D2" w:rsidP="00D410D2">
            <w:pPr>
              <w:tabs>
                <w:tab w:val="decimal" w:pos="-108"/>
              </w:tabs>
              <w:spacing w:after="0" w:line="240" w:lineRule="auto"/>
              <w:ind w:left="-207" w:right="-99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52,500</w:t>
            </w:r>
          </w:p>
        </w:tc>
        <w:tc>
          <w:tcPr>
            <w:tcW w:w="255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2,122</w:t>
            </w:r>
          </w:p>
        </w:tc>
        <w:tc>
          <w:tcPr>
            <w:tcW w:w="23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1,061</w:t>
            </w:r>
          </w:p>
        </w:tc>
      </w:tr>
      <w:tr w:rsidR="00D410D2" w:rsidRPr="000C6BC7" w:rsidTr="00F74600">
        <w:tc>
          <w:tcPr>
            <w:tcW w:w="2808" w:type="dxa"/>
          </w:tcPr>
          <w:p w:rsidR="00D410D2" w:rsidRPr="000C6BC7" w:rsidRDefault="00D410D2" w:rsidP="00D410D2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สามัคคีสาร (ดอกหญ้า) จำกัด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4.15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972"/>
              </w:tabs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170,000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12,713</w:t>
            </w:r>
          </w:p>
        </w:tc>
        <w:tc>
          <w:tcPr>
            <w:tcW w:w="243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(12,713)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450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450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D410D2" w:rsidRPr="000C6BC7" w:rsidTr="00F74600">
        <w:tc>
          <w:tcPr>
            <w:tcW w:w="2808" w:type="dxa"/>
          </w:tcPr>
          <w:p w:rsidR="00D410D2" w:rsidRPr="000C6BC7" w:rsidRDefault="00D410D2" w:rsidP="00D410D2">
            <w:pPr>
              <w:spacing w:after="0" w:line="240" w:lineRule="auto"/>
              <w:ind w:right="-25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  <w:cs/>
              </w:rPr>
              <w:t>บริษัท เซ็นทรัลแฟมิลี่มาร์ท จำกัด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720" w:type="dxa"/>
          </w:tcPr>
          <w:p w:rsidR="00D410D2" w:rsidRPr="000C6BC7" w:rsidRDefault="00D410D2" w:rsidP="00D410D2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0.35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1,175,000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1,175,000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7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22,840</w:t>
            </w:r>
          </w:p>
        </w:tc>
        <w:tc>
          <w:tcPr>
            <w:tcW w:w="243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00" w:type="dxa"/>
            <w:gridSpan w:val="2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70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82" w:type="dxa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(17,720)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28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70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01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5,120</w:t>
            </w:r>
          </w:p>
        </w:tc>
        <w:tc>
          <w:tcPr>
            <w:tcW w:w="255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4" w:type="dxa"/>
            <w:shd w:val="clear" w:color="auto" w:fill="auto"/>
          </w:tcPr>
          <w:p w:rsidR="00D410D2" w:rsidRPr="000C6BC7" w:rsidRDefault="00D410D2" w:rsidP="00D410D2">
            <w:pPr>
              <w:tabs>
                <w:tab w:val="decimal" w:pos="3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4415C7" w:rsidRPr="000C6BC7" w:rsidTr="00F74600">
        <w:tc>
          <w:tcPr>
            <w:tcW w:w="2808" w:type="dxa"/>
          </w:tcPr>
          <w:p w:rsidR="004415C7" w:rsidRPr="000C6BC7" w:rsidRDefault="004415C7" w:rsidP="004415C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720" w:type="dxa"/>
          </w:tcPr>
          <w:p w:rsidR="004415C7" w:rsidRPr="000C6BC7" w:rsidRDefault="004415C7" w:rsidP="004415C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720" w:type="dxa"/>
          </w:tcPr>
          <w:p w:rsidR="004415C7" w:rsidRPr="000C6BC7" w:rsidRDefault="004415C7" w:rsidP="004415C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972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4415C7" w:rsidRPr="000C6BC7" w:rsidRDefault="004415C7" w:rsidP="004415C7">
            <w:pPr>
              <w:tabs>
                <w:tab w:val="decimal" w:pos="43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238,053</w:t>
            </w: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238,053</w:t>
            </w:r>
          </w:p>
        </w:tc>
        <w:tc>
          <w:tcPr>
            <w:tcW w:w="243" w:type="dxa"/>
            <w:gridSpan w:val="2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(30,433)</w:t>
            </w:r>
          </w:p>
        </w:tc>
        <w:tc>
          <w:tcPr>
            <w:tcW w:w="270" w:type="dxa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(30,433)</w:t>
            </w:r>
          </w:p>
        </w:tc>
        <w:tc>
          <w:tcPr>
            <w:tcW w:w="270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15C7" w:rsidRPr="000C6BC7" w:rsidRDefault="004415C7" w:rsidP="004415C7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207,620</w:t>
            </w:r>
          </w:p>
        </w:tc>
        <w:tc>
          <w:tcPr>
            <w:tcW w:w="270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15C7" w:rsidRPr="000C6BC7" w:rsidRDefault="004415C7" w:rsidP="004415C7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207,620</w:t>
            </w:r>
          </w:p>
        </w:tc>
        <w:tc>
          <w:tcPr>
            <w:tcW w:w="255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594"/>
              </w:tabs>
              <w:spacing w:after="0" w:line="240" w:lineRule="auto"/>
              <w:ind w:left="-207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15C7" w:rsidRPr="000C6BC7" w:rsidRDefault="004415C7" w:rsidP="004415C7">
            <w:pPr>
              <w:tabs>
                <w:tab w:val="decimal" w:pos="675"/>
              </w:tabs>
              <w:spacing w:after="0" w:line="240" w:lineRule="auto"/>
              <w:ind w:left="-115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2,122</w:t>
            </w:r>
          </w:p>
        </w:tc>
        <w:tc>
          <w:tcPr>
            <w:tcW w:w="236" w:type="dxa"/>
            <w:shd w:val="clear" w:color="auto" w:fill="auto"/>
          </w:tcPr>
          <w:p w:rsidR="004415C7" w:rsidRPr="000C6BC7" w:rsidRDefault="004415C7" w:rsidP="004415C7">
            <w:pPr>
              <w:tabs>
                <w:tab w:val="decimal" w:pos="612"/>
              </w:tabs>
              <w:spacing w:after="0" w:line="240" w:lineRule="auto"/>
              <w:ind w:left="-202" w:right="-99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415C7" w:rsidRPr="000C6BC7" w:rsidRDefault="004415C7" w:rsidP="004415C7">
            <w:pPr>
              <w:tabs>
                <w:tab w:val="decimal" w:pos="612"/>
              </w:tabs>
              <w:spacing w:after="0" w:line="240" w:lineRule="auto"/>
              <w:ind w:left="-202" w:right="-108"/>
              <w:rPr>
                <w:rFonts w:ascii="Angsana New" w:hAnsi="Angsana New" w:cs="Angsana New"/>
                <w:b/>
                <w:bCs/>
                <w:sz w:val="25"/>
                <w:szCs w:val="25"/>
              </w:rPr>
            </w:pPr>
            <w:r w:rsidRPr="000C6BC7">
              <w:rPr>
                <w:rFonts w:ascii="Angsana New" w:hAnsi="Angsana New" w:cs="Angsana New"/>
                <w:b/>
                <w:bCs/>
                <w:sz w:val="25"/>
                <w:szCs w:val="25"/>
              </w:rPr>
              <w:t>1,061</w:t>
            </w:r>
          </w:p>
        </w:tc>
      </w:tr>
    </w:tbl>
    <w:p w:rsidR="002A5070" w:rsidRPr="000C6BC7" w:rsidRDefault="002A5070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A5070" w:rsidRPr="000C6BC7" w:rsidRDefault="002A5070" w:rsidP="002A5070">
      <w:pPr>
        <w:tabs>
          <w:tab w:val="left" w:pos="720"/>
        </w:tabs>
        <w:spacing w:after="0" w:line="240" w:lineRule="auto"/>
        <w:ind w:left="540" w:hanging="18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vertAlign w:val="superscript"/>
        </w:rPr>
        <w:t>1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ab/>
      </w:r>
      <w:r w:rsidR="00D53ECF">
        <w:rPr>
          <w:rFonts w:ascii="Angsana New" w:hAnsi="Angsana New" w:cs="Angsana New"/>
          <w:sz w:val="30"/>
          <w:szCs w:val="30"/>
          <w:cs/>
        </w:rPr>
        <w:t>บริษัทไม่มีอิทธิ</w:t>
      </w:r>
      <w:r w:rsidR="00D53ECF">
        <w:rPr>
          <w:rFonts w:ascii="Angsana New" w:hAnsi="Angsana New" w:cs="Angsana New" w:hint="cs"/>
          <w:sz w:val="30"/>
          <w:szCs w:val="30"/>
          <w:cs/>
        </w:rPr>
        <w:t>พ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ลอย่างมีนัยสำคัญในเงินลงทุนที่จัดประเภทเป็นเงินลงทุนอื่นถึงแม้ว่าบริษัทมีสิทธิในการออกเสียงในบริษัทที่ได้รับการลงทุนตั้งแต่ร้อยละ </w:t>
      </w:r>
      <w:r w:rsidRPr="000C6BC7">
        <w:rPr>
          <w:rFonts w:ascii="Angsana New" w:hAnsi="Angsana New" w:cs="Angsana New"/>
          <w:sz w:val="30"/>
          <w:szCs w:val="30"/>
        </w:rPr>
        <w:t xml:space="preserve">20 </w:t>
      </w:r>
      <w:r w:rsidRPr="000C6BC7">
        <w:rPr>
          <w:rFonts w:ascii="Angsana New" w:hAnsi="Angsana New" w:cs="Angsana New"/>
          <w:sz w:val="30"/>
          <w:szCs w:val="30"/>
          <w:cs/>
        </w:rPr>
        <w:t>ขึ้นไป เนื่องจากบริษัทไม่มีตัวแทนเพื่อร่วมเป็นคณะกรรมการ จึงทำให้บริษัทไม่สามารถมีส่วนร่วมในการพิจารณาการกำหนดนโยบายในการดำเนินงานและนโยบายด้านการเงิน</w:t>
      </w:r>
    </w:p>
    <w:p w:rsidR="002A5070" w:rsidRPr="000C6BC7" w:rsidRDefault="002A5070" w:rsidP="002A5070">
      <w:pPr>
        <w:tabs>
          <w:tab w:val="left" w:pos="720"/>
        </w:tabs>
        <w:spacing w:after="0" w:line="240" w:lineRule="auto"/>
        <w:ind w:left="540" w:hanging="180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hAnsi="Angsana New" w:cs="Angsana New"/>
          <w:sz w:val="30"/>
          <w:szCs w:val="30"/>
          <w:vertAlign w:val="superscript"/>
        </w:rPr>
        <w:t>2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ab/>
      </w:r>
      <w:r w:rsidR="002B6987" w:rsidRPr="000C6BC7">
        <w:rPr>
          <w:rFonts w:ascii="Angsana New" w:hAnsi="Angsana New" w:cs="Angsana New" w:hint="cs"/>
          <w:sz w:val="30"/>
          <w:szCs w:val="30"/>
          <w:cs/>
        </w:rPr>
        <w:t>ผลการดำเนินงานไม่เป็นสาระสำคัญ</w:t>
      </w:r>
    </w:p>
    <w:p w:rsidR="002A5070" w:rsidRPr="000C6BC7" w:rsidRDefault="002A5070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2A5070" w:rsidRPr="000C6BC7" w:rsidSect="007D128C">
          <w:headerReference w:type="default" r:id="rId11"/>
          <w:type w:val="continuous"/>
          <w:pgSz w:w="16840" w:h="11907" w:orient="landscape" w:code="9"/>
          <w:pgMar w:top="1151" w:right="692" w:bottom="1151" w:left="720" w:header="720" w:footer="720" w:gutter="0"/>
          <w:cols w:space="720"/>
          <w:docGrid w:linePitch="245"/>
        </w:sectPr>
      </w:pPr>
    </w:p>
    <w:p w:rsidR="002F7BA7" w:rsidRPr="000C6BC7" w:rsidRDefault="002F7BA7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 </w:t>
      </w:r>
    </w:p>
    <w:p w:rsidR="00EA7935" w:rsidRPr="000C6BC7" w:rsidRDefault="00EA793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855"/>
        <w:gridCol w:w="1170"/>
        <w:gridCol w:w="270"/>
        <w:gridCol w:w="1179"/>
        <w:gridCol w:w="270"/>
        <w:gridCol w:w="1170"/>
        <w:gridCol w:w="270"/>
        <w:gridCol w:w="1188"/>
      </w:tblGrid>
      <w:tr w:rsidR="0002601E" w:rsidRPr="000C6BC7" w:rsidTr="004B5953">
        <w:tc>
          <w:tcPr>
            <w:tcW w:w="3168" w:type="dxa"/>
          </w:tcPr>
          <w:p w:rsidR="0002601E" w:rsidRPr="000C6BC7" w:rsidRDefault="0002601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02601E" w:rsidRPr="000C6BC7" w:rsidRDefault="0002601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9" w:type="dxa"/>
            <w:gridSpan w:val="3"/>
          </w:tcPr>
          <w:p w:rsidR="0002601E" w:rsidRPr="000C6BC7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2601E" w:rsidRPr="000C6BC7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02601E" w:rsidRPr="000C6BC7" w:rsidRDefault="0002601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0C6BC7" w:rsidTr="004B5953">
        <w:tc>
          <w:tcPr>
            <w:tcW w:w="316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4C47AE" w:rsidRPr="000C6BC7" w:rsidTr="004B5953">
        <w:tc>
          <w:tcPr>
            <w:tcW w:w="3168" w:type="dxa"/>
          </w:tcPr>
          <w:p w:rsidR="004C47AE" w:rsidRPr="000C6BC7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4C47AE" w:rsidRPr="000C6BC7" w:rsidRDefault="004C47AE" w:rsidP="00D55D3F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17" w:type="dxa"/>
            <w:gridSpan w:val="7"/>
          </w:tcPr>
          <w:p w:rsidR="004C47AE" w:rsidRPr="000C6BC7" w:rsidRDefault="004C47AE" w:rsidP="00D55D3F">
            <w:pPr>
              <w:tabs>
                <w:tab w:val="left" w:pos="97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E16" w:rsidRPr="000C6BC7" w:rsidTr="004B5953">
        <w:tc>
          <w:tcPr>
            <w:tcW w:w="31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5" w:type="dxa"/>
          </w:tcPr>
          <w:p w:rsidR="00742E16" w:rsidRPr="000C6BC7" w:rsidRDefault="00BF299A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</w:tcPr>
          <w:p w:rsidR="00742E16" w:rsidRPr="000C6BC7" w:rsidRDefault="00A05EB7" w:rsidP="00114FF7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287,751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42E16" w:rsidRPr="000C6BC7" w:rsidRDefault="00A05EB7" w:rsidP="00542FF7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253,970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A05EB7" w:rsidP="00542FF7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311,295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742E16" w:rsidRPr="000C6BC7" w:rsidRDefault="00A05EB7" w:rsidP="00114FF7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289,821</w:t>
            </w:r>
          </w:p>
        </w:tc>
      </w:tr>
      <w:tr w:rsidR="00742E16" w:rsidRPr="000C6BC7" w:rsidTr="004B5953">
        <w:tc>
          <w:tcPr>
            <w:tcW w:w="31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855" w:type="dxa"/>
          </w:tcPr>
          <w:p w:rsidR="00742E16" w:rsidRPr="000C6BC7" w:rsidRDefault="00742E16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E16" w:rsidRPr="000C6BC7" w:rsidRDefault="002660F7" w:rsidP="00742E16">
            <w:pPr>
              <w:tabs>
                <w:tab w:val="decimal" w:pos="927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</w:t>
            </w:r>
            <w:r w:rsidR="00A05EB7">
              <w:rPr>
                <w:rFonts w:ascii="Angsana New" w:hAnsi="Angsana New" w:cs="Angsana New"/>
                <w:sz w:val="30"/>
                <w:szCs w:val="30"/>
              </w:rPr>
              <w:t>4,745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2E16" w:rsidRPr="000C6BC7" w:rsidRDefault="00A05EB7" w:rsidP="00542FF7">
            <w:pPr>
              <w:tabs>
                <w:tab w:val="decimal" w:pos="927"/>
              </w:tabs>
              <w:spacing w:after="0" w:line="240" w:lineRule="auto"/>
              <w:ind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774,811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E16" w:rsidRPr="000C6BC7" w:rsidRDefault="00A05EB7" w:rsidP="00542FF7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683,935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42E16" w:rsidRPr="000C6BC7" w:rsidRDefault="00542FF7" w:rsidP="00930FFD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</w:t>
            </w:r>
            <w:r w:rsidR="00A05EB7">
              <w:rPr>
                <w:rFonts w:ascii="Angsana New" w:hAnsi="Angsana New" w:cs="Angsana New"/>
                <w:sz w:val="30"/>
                <w:szCs w:val="30"/>
              </w:rPr>
              <w:t>,337</w:t>
            </w:r>
          </w:p>
        </w:tc>
      </w:tr>
      <w:tr w:rsidR="00742E16" w:rsidRPr="000C6BC7" w:rsidTr="004B5953">
        <w:tc>
          <w:tcPr>
            <w:tcW w:w="31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5" w:type="dxa"/>
          </w:tcPr>
          <w:p w:rsidR="00742E16" w:rsidRPr="000C6BC7" w:rsidRDefault="00742E16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E16" w:rsidRPr="000C6BC7" w:rsidRDefault="00BF299A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1,122,496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742E16" w:rsidRPr="000C6BC7" w:rsidRDefault="00742E16" w:rsidP="00D14E12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1,028,781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E16" w:rsidRPr="000C6BC7" w:rsidRDefault="0040164B" w:rsidP="00D14E12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995,230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742E16" w:rsidRPr="000C6BC7" w:rsidRDefault="00742E16" w:rsidP="00930FFD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906,158</w:t>
            </w:r>
          </w:p>
        </w:tc>
      </w:tr>
      <w:tr w:rsidR="00742E16" w:rsidRPr="000C6BC7" w:rsidTr="004B5953">
        <w:tc>
          <w:tcPr>
            <w:tcW w:w="31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55" w:type="dxa"/>
          </w:tcPr>
          <w:p w:rsidR="00742E16" w:rsidRPr="000C6BC7" w:rsidRDefault="00742E16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E16" w:rsidRPr="000C6BC7" w:rsidRDefault="0040164B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(32,537)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E16" w:rsidRPr="000C6BC7" w:rsidRDefault="00603AF6" w:rsidP="00742E16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(29,924</w:t>
            </w:r>
            <w:r w:rsidR="0040164B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742E16" w:rsidRPr="000C6BC7" w:rsidRDefault="00742E16" w:rsidP="00930FFD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</w:tr>
      <w:tr w:rsidR="00742E16" w:rsidRPr="000C6BC7" w:rsidTr="004B5953">
        <w:tc>
          <w:tcPr>
            <w:tcW w:w="31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5" w:type="dxa"/>
          </w:tcPr>
          <w:p w:rsidR="00742E16" w:rsidRPr="000C6BC7" w:rsidRDefault="00742E16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BF299A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1,089,959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40164B" w:rsidP="00742E16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965,30</w:t>
            </w:r>
            <w:r w:rsidR="00603A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742E16" w:rsidP="00930FFD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</w:tr>
      <w:tr w:rsidR="00742E16" w:rsidRPr="000C6BC7" w:rsidTr="004B5953">
        <w:tc>
          <w:tcPr>
            <w:tcW w:w="31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55" w:type="dxa"/>
          </w:tcPr>
          <w:p w:rsidR="00742E16" w:rsidRPr="000C6BC7" w:rsidRDefault="00742E16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742E16" w:rsidRPr="000C6BC7" w:rsidRDefault="00742E16" w:rsidP="00930FFD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D53EEE" w:rsidRPr="000C6BC7" w:rsidTr="004B5953">
        <w:tc>
          <w:tcPr>
            <w:tcW w:w="3168" w:type="dxa"/>
          </w:tcPr>
          <w:p w:rsidR="00D53EEE" w:rsidRPr="000C6BC7" w:rsidRDefault="00D53EEE" w:rsidP="003C5DE4">
            <w:pPr>
              <w:pStyle w:val="BodyText"/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หนี้สูญและหนี้สงสัยจะสูญสำหรับปี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</w:tcPr>
          <w:p w:rsidR="00D53EEE" w:rsidRPr="000C6BC7" w:rsidRDefault="00D53EEE" w:rsidP="00D53EEE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D53EEE" w:rsidRPr="00F94A31" w:rsidRDefault="00D53EEE" w:rsidP="00D53EE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3,707</w:t>
            </w:r>
          </w:p>
        </w:tc>
        <w:tc>
          <w:tcPr>
            <w:tcW w:w="270" w:type="dxa"/>
          </w:tcPr>
          <w:p w:rsidR="00D53EEE" w:rsidRPr="00F94A31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D53EEE" w:rsidRPr="00F94A31" w:rsidRDefault="00D53EEE" w:rsidP="00D53EEE">
            <w:pPr>
              <w:tabs>
                <w:tab w:val="decimal" w:pos="927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1,271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D53EEE" w:rsidRPr="000C6BC7" w:rsidRDefault="00D53EEE" w:rsidP="00D53EEE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3,394</w:t>
            </w:r>
          </w:p>
        </w:tc>
        <w:tc>
          <w:tcPr>
            <w:tcW w:w="270" w:type="dxa"/>
          </w:tcPr>
          <w:p w:rsidR="00D53EEE" w:rsidRPr="000C6BC7" w:rsidRDefault="00D53EEE" w:rsidP="00D53EEE">
            <w:pPr>
              <w:tabs>
                <w:tab w:val="decimal" w:pos="882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:rsidR="00D53EEE" w:rsidRPr="000C6BC7" w:rsidRDefault="00D53EEE" w:rsidP="00930FFD">
            <w:pPr>
              <w:tabs>
                <w:tab w:val="decimal" w:pos="954"/>
              </w:tabs>
              <w:spacing w:after="0" w:line="240" w:lineRule="auto"/>
              <w:ind w:left="-108" w:right="-15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2,076</w:t>
            </w:r>
          </w:p>
        </w:tc>
      </w:tr>
    </w:tbl>
    <w:p w:rsidR="00183600" w:rsidRPr="000C6BC7" w:rsidRDefault="00183600" w:rsidP="00D55D3F">
      <w:pPr>
        <w:tabs>
          <w:tab w:val="left" w:pos="540"/>
        </w:tabs>
        <w:spacing w:after="0"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</w:p>
    <w:p w:rsidR="00C67207" w:rsidRPr="000C6BC7" w:rsidRDefault="00C67207" w:rsidP="003C5DE4">
      <w:pPr>
        <w:spacing w:after="0" w:line="240" w:lineRule="auto"/>
        <w:ind w:right="-25" w:firstLine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9A63F4" w:rsidRPr="000C6BC7" w:rsidRDefault="009A63F4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43"/>
        <w:gridCol w:w="270"/>
        <w:gridCol w:w="1134"/>
        <w:gridCol w:w="261"/>
        <w:gridCol w:w="9"/>
        <w:gridCol w:w="1170"/>
        <w:gridCol w:w="270"/>
        <w:gridCol w:w="1206"/>
      </w:tblGrid>
      <w:tr w:rsidR="004C47AE" w:rsidRPr="000C6BC7" w:rsidTr="00C52DEB">
        <w:tc>
          <w:tcPr>
            <w:tcW w:w="4068" w:type="dxa"/>
          </w:tcPr>
          <w:p w:rsidR="004C47AE" w:rsidRPr="000C6BC7" w:rsidRDefault="004C47A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:rsidR="004C47AE" w:rsidRPr="000C6BC7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4C47AE" w:rsidRPr="000C6BC7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6" w:type="dxa"/>
            <w:gridSpan w:val="3"/>
          </w:tcPr>
          <w:p w:rsidR="004C47AE" w:rsidRPr="000C6BC7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0C6BC7" w:rsidTr="00C52DEB">
        <w:tc>
          <w:tcPr>
            <w:tcW w:w="406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DB19EB" w:rsidRPr="000C6BC7" w:rsidTr="00C52DEB">
        <w:tc>
          <w:tcPr>
            <w:tcW w:w="4068" w:type="dxa"/>
          </w:tcPr>
          <w:p w:rsidR="00DB19EB" w:rsidRPr="000C6BC7" w:rsidRDefault="00DB19EB" w:rsidP="003C5DE4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63" w:type="dxa"/>
            <w:gridSpan w:val="8"/>
          </w:tcPr>
          <w:p w:rsidR="00DB19EB" w:rsidRPr="000C6BC7" w:rsidRDefault="00DB19EB" w:rsidP="00DB19EB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9EB" w:rsidRPr="000C6BC7" w:rsidTr="00C52DEB">
        <w:tc>
          <w:tcPr>
            <w:tcW w:w="4068" w:type="dxa"/>
          </w:tcPr>
          <w:p w:rsidR="00DB19EB" w:rsidRPr="000C6BC7" w:rsidRDefault="00DB19EB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cs/>
              </w:rPr>
            </w:pPr>
          </w:p>
        </w:tc>
        <w:tc>
          <w:tcPr>
            <w:tcW w:w="1143" w:type="dxa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61" w:type="dxa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gridSpan w:val="2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206" w:type="dxa"/>
          </w:tcPr>
          <w:p w:rsidR="00DB19EB" w:rsidRPr="000C6BC7" w:rsidRDefault="00DB19EB" w:rsidP="00DB19EB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43" w:type="dxa"/>
          </w:tcPr>
          <w:p w:rsidR="00742E16" w:rsidRPr="000C6BC7" w:rsidRDefault="00531C30" w:rsidP="002660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26</w:t>
            </w:r>
            <w:r w:rsidR="00A05EB7">
              <w:rPr>
                <w:rFonts w:ascii="Angsana New" w:hAnsi="Angsana New" w:cs="Angsana New"/>
                <w:sz w:val="30"/>
                <w:szCs w:val="30"/>
              </w:rPr>
              <w:t>0,454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220,680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A05EB7" w:rsidP="00542FF7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263,471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A05EB7" w:rsidP="00114FF7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236,035</w:t>
            </w:r>
          </w:p>
        </w:tc>
      </w:tr>
      <w:tr w:rsidR="00742E16" w:rsidRPr="000C6BC7" w:rsidTr="00C52DEB">
        <w:trPr>
          <w:trHeight w:val="80"/>
        </w:trPr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43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23,480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19,025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531C30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34,147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25,789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1 - 3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2,12</w:t>
            </w:r>
            <w:r w:rsidR="00114FF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2,317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531C30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7,282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5,225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  <w:shd w:val="clear" w:color="auto" w:fill="auto"/>
          </w:tcPr>
          <w:p w:rsidR="00742E16" w:rsidRPr="000C6BC7" w:rsidRDefault="00531C30" w:rsidP="009974A4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78</w:t>
            </w:r>
            <w:r w:rsidR="009974A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10,76</w:t>
            </w:r>
            <w:r w:rsidR="00114FF7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shd w:val="clear" w:color="auto" w:fill="auto"/>
          </w:tcPr>
          <w:p w:rsidR="00742E16" w:rsidRPr="000C6BC7" w:rsidRDefault="00531C30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3,767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20,321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43" w:type="dxa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905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1,183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531C30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2,628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2,451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287,751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42E16" w:rsidRPr="000C6BC7" w:rsidRDefault="00A05EB7" w:rsidP="00542F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253,970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311,295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:rsidR="00742E16" w:rsidRPr="000C6BC7" w:rsidRDefault="00A05EB7" w:rsidP="00542FF7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289,821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42E16" w:rsidRPr="000C6BC7" w:rsidRDefault="00531C30" w:rsidP="00742E1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742E16" w:rsidRPr="000C6BC7" w:rsidRDefault="00531C30" w:rsidP="00742E1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287,751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6B793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253,970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311,295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289,821</w:t>
            </w:r>
          </w:p>
        </w:tc>
      </w:tr>
      <w:tr w:rsidR="00742E16" w:rsidRPr="000C6BC7" w:rsidTr="00C52DEB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3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:rsidR="00C52DEB" w:rsidRPr="000C6BC7" w:rsidRDefault="00776941" w:rsidP="003C23FC">
      <w:pPr>
        <w:spacing w:after="0" w:line="240" w:lineRule="auto"/>
        <w:ind w:right="-25"/>
        <w:rPr>
          <w:rFonts w:ascii="Angsana New" w:hAnsi="Angsana New" w:cs="Angsana New"/>
        </w:rPr>
        <w:sectPr w:rsidR="00C52DEB" w:rsidRPr="000C6BC7" w:rsidSect="00003970">
          <w:type w:val="continuous"/>
          <w:pgSz w:w="11907" w:h="16840" w:code="9"/>
          <w:pgMar w:top="692" w:right="1197" w:bottom="720" w:left="1151" w:header="720" w:footer="720" w:gutter="0"/>
          <w:cols w:space="720"/>
        </w:sectPr>
      </w:pPr>
      <w:r>
        <w:rPr>
          <w:rFonts w:ascii="Angsana New" w:hAnsi="Angsana New" w:cs="Angsana New"/>
        </w:rPr>
        <w:tab/>
      </w:r>
    </w:p>
    <w:tbl>
      <w:tblPr>
        <w:tblW w:w="96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70"/>
        <w:gridCol w:w="1179"/>
        <w:gridCol w:w="261"/>
        <w:gridCol w:w="9"/>
        <w:gridCol w:w="1170"/>
        <w:gridCol w:w="270"/>
        <w:gridCol w:w="1224"/>
      </w:tblGrid>
      <w:tr w:rsidR="003C23FC" w:rsidRPr="000C6BC7" w:rsidTr="004B5953">
        <w:tc>
          <w:tcPr>
            <w:tcW w:w="4068" w:type="dxa"/>
          </w:tcPr>
          <w:p w:rsidR="003C23FC" w:rsidRPr="000C6BC7" w:rsidRDefault="003C23FC" w:rsidP="003C23FC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</w:rPr>
              <w:br w:type="page"/>
            </w:r>
          </w:p>
        </w:tc>
        <w:tc>
          <w:tcPr>
            <w:tcW w:w="2619" w:type="dxa"/>
            <w:gridSpan w:val="3"/>
          </w:tcPr>
          <w:p w:rsidR="003C23FC" w:rsidRPr="000C6BC7" w:rsidRDefault="003C23FC" w:rsidP="003C23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3C23FC" w:rsidRPr="000C6BC7" w:rsidRDefault="003C23FC" w:rsidP="003C23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:rsidR="003C23FC" w:rsidRPr="000C6BC7" w:rsidRDefault="003C23FC" w:rsidP="003C23F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0C6BC7" w:rsidTr="004B5953">
        <w:tc>
          <w:tcPr>
            <w:tcW w:w="406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DB19EB" w:rsidRPr="000C6BC7" w:rsidTr="004B5953">
        <w:tc>
          <w:tcPr>
            <w:tcW w:w="4068" w:type="dxa"/>
          </w:tcPr>
          <w:p w:rsidR="00DB19EB" w:rsidRPr="000C6BC7" w:rsidRDefault="00DB19EB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color w:val="auto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5553" w:type="dxa"/>
            <w:gridSpan w:val="8"/>
          </w:tcPr>
          <w:p w:rsidR="00DB19EB" w:rsidRPr="000C6BC7" w:rsidRDefault="00DB19EB" w:rsidP="00DB19EB">
            <w:pPr>
              <w:tabs>
                <w:tab w:val="left" w:pos="97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E16" w:rsidRPr="000C6BC7" w:rsidTr="004B5953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</w:tcPr>
          <w:p w:rsidR="00742E16" w:rsidRPr="000C6BC7" w:rsidRDefault="00626E64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="00A05EB7">
              <w:rPr>
                <w:rFonts w:ascii="Angsana New" w:hAnsi="Angsana New" w:cs="Angsana New"/>
                <w:sz w:val="30"/>
                <w:szCs w:val="30"/>
              </w:rPr>
              <w:t>4,830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42E16" w:rsidRPr="000C6BC7" w:rsidRDefault="00A05EB7" w:rsidP="00542F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458,321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A05EB7" w:rsidP="00542F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422,590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42E16" w:rsidRPr="000C6BC7" w:rsidRDefault="00A05EB7" w:rsidP="00542F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344,564</w:t>
            </w:r>
          </w:p>
        </w:tc>
      </w:tr>
      <w:tr w:rsidR="00742E16" w:rsidRPr="000C6BC7" w:rsidTr="004B5953">
        <w:trPr>
          <w:trHeight w:val="80"/>
        </w:trPr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เกินกำหนดชำระ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2E16" w:rsidRPr="000C6BC7" w:rsidTr="00AB3329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194,448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213,904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164,554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42E16" w:rsidRPr="000C6BC7" w:rsidRDefault="00742E16" w:rsidP="00D14E1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177,728</w:t>
            </w:r>
          </w:p>
        </w:tc>
      </w:tr>
      <w:tr w:rsidR="00742E16" w:rsidRPr="000C6BC7" w:rsidTr="00AB3329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1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61,560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58,953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56,451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54,169</w:t>
            </w:r>
          </w:p>
        </w:tc>
      </w:tr>
      <w:tr w:rsidR="00742E16" w:rsidRPr="000C6BC7" w:rsidTr="00AB3329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3 - 12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32,384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30,105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29,514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27,626</w:t>
            </w:r>
          </w:p>
        </w:tc>
      </w:tr>
      <w:tr w:rsidR="00742E16" w:rsidRPr="000C6BC7" w:rsidTr="00AB3329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มากกว่า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11,523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13,528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10,826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12,250</w:t>
            </w:r>
          </w:p>
        </w:tc>
      </w:tr>
      <w:tr w:rsidR="00742E16" w:rsidRPr="000C6BC7" w:rsidTr="004B5953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E16" w:rsidRPr="000C6BC7" w:rsidRDefault="00626E64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83</w:t>
            </w:r>
            <w:r w:rsidR="00A05EB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4,745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742E16" w:rsidRPr="000C6BC7" w:rsidRDefault="00A05EB7" w:rsidP="00542F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774,811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683,935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616,337</w:t>
            </w:r>
          </w:p>
        </w:tc>
      </w:tr>
      <w:tr w:rsidR="00742E16" w:rsidRPr="000C6BC7" w:rsidTr="004B5953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(32,537)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(31,826)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single" w:sz="4" w:space="0" w:color="auto"/>
            </w:tcBorders>
          </w:tcPr>
          <w:p w:rsidR="00742E16" w:rsidRPr="000C6BC7" w:rsidRDefault="00603AF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(29,924</w:t>
            </w:r>
            <w:r w:rsidR="00531C30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(28,934)</w:t>
            </w:r>
          </w:p>
        </w:tc>
      </w:tr>
      <w:tr w:rsidR="00742E16" w:rsidRPr="000C6BC7" w:rsidTr="004B5953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624CB2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802,208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542FF7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742,985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654,011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42E16" w:rsidRPr="000C6BC7" w:rsidRDefault="00A05EB7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587,403</w:t>
            </w:r>
          </w:p>
        </w:tc>
      </w:tr>
      <w:tr w:rsidR="00742E16" w:rsidRPr="000C6BC7" w:rsidTr="004B5953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2E16" w:rsidRPr="000C6BC7" w:rsidTr="004B5953">
        <w:tc>
          <w:tcPr>
            <w:tcW w:w="4068" w:type="dxa"/>
          </w:tcPr>
          <w:p w:rsidR="00742E16" w:rsidRPr="000C6BC7" w:rsidRDefault="00742E16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742E16" w:rsidRPr="000C6BC7" w:rsidRDefault="00776941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1,089,959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996,955</w:t>
            </w:r>
          </w:p>
        </w:tc>
        <w:tc>
          <w:tcPr>
            <w:tcW w:w="261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gridSpan w:val="2"/>
            <w:tcBorders>
              <w:bottom w:val="double" w:sz="4" w:space="0" w:color="auto"/>
            </w:tcBorders>
          </w:tcPr>
          <w:p w:rsidR="00742E16" w:rsidRPr="000C6BC7" w:rsidRDefault="00531C30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965,30</w:t>
            </w:r>
            <w:r w:rsidR="00603AF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877,224</w:t>
            </w:r>
          </w:p>
        </w:tc>
      </w:tr>
    </w:tbl>
    <w:p w:rsidR="005672E3" w:rsidRPr="001631DB" w:rsidRDefault="005672E3" w:rsidP="000047A5">
      <w:pPr>
        <w:tabs>
          <w:tab w:val="left" w:pos="450"/>
        </w:tabs>
        <w:spacing w:after="0" w:line="240" w:lineRule="auto"/>
        <w:ind w:right="-25"/>
        <w:jc w:val="both"/>
        <w:rPr>
          <w:rFonts w:ascii="Angsana New" w:hAnsi="Angsana New" w:cs="Angsana New"/>
        </w:rPr>
      </w:pPr>
    </w:p>
    <w:p w:rsidR="00822E67" w:rsidRPr="000C6BC7" w:rsidRDefault="00EB3784" w:rsidP="003C5DE4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โดยปกติ</w:t>
      </w:r>
      <w:r w:rsidR="00FD2151" w:rsidRPr="000C6BC7">
        <w:rPr>
          <w:rFonts w:ascii="Angsana New" w:hAnsi="Angsana New" w:cs="Angsana New"/>
          <w:sz w:val="30"/>
          <w:szCs w:val="30"/>
          <w:cs/>
        </w:rPr>
        <w:t>ระยะเวลาการให้สินเชื่อแก่ลูกค้าของกลุ่มบริษัท</w:t>
      </w:r>
      <w:r w:rsidR="0058418F" w:rsidRPr="000C6BC7">
        <w:rPr>
          <w:rFonts w:ascii="Angsana New" w:hAnsi="Angsana New" w:cs="Angsana New"/>
          <w:sz w:val="30"/>
          <w:szCs w:val="30"/>
        </w:rPr>
        <w:t xml:space="preserve"> </w:t>
      </w:r>
      <w:r w:rsidR="0058418F" w:rsidRPr="000C6BC7">
        <w:rPr>
          <w:rFonts w:ascii="Angsana New" w:hAnsi="Angsana New" w:cs="Angsana New"/>
          <w:sz w:val="30"/>
          <w:szCs w:val="30"/>
          <w:cs/>
        </w:rPr>
        <w:t>มีระยะเวลาตั้งแต่</w:t>
      </w:r>
      <w:r w:rsidR="00FD2151"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526C35" w:rsidRPr="000C6BC7">
        <w:rPr>
          <w:rFonts w:ascii="Angsana New" w:hAnsi="Angsana New" w:cs="Angsana New"/>
          <w:sz w:val="30"/>
          <w:szCs w:val="30"/>
        </w:rPr>
        <w:t xml:space="preserve">30 </w:t>
      </w:r>
      <w:r w:rsidR="00AC4E79" w:rsidRPr="000C6BC7">
        <w:rPr>
          <w:rFonts w:ascii="Angsana New" w:hAnsi="Angsana New" w:cs="Angsana New"/>
          <w:sz w:val="30"/>
          <w:szCs w:val="30"/>
          <w:cs/>
        </w:rPr>
        <w:t>วันถึง</w:t>
      </w:r>
      <w:r w:rsidR="00CA1EA0" w:rsidRPr="000C6BC7">
        <w:rPr>
          <w:rFonts w:ascii="Angsana New" w:hAnsi="Angsana New" w:cs="Angsana New"/>
          <w:sz w:val="30"/>
          <w:szCs w:val="30"/>
        </w:rPr>
        <w:t xml:space="preserve"> </w:t>
      </w:r>
      <w:r w:rsidR="006B06E6" w:rsidRPr="000C6BC7">
        <w:rPr>
          <w:rFonts w:ascii="Angsana New" w:hAnsi="Angsana New" w:cs="Angsana New"/>
          <w:sz w:val="30"/>
          <w:szCs w:val="30"/>
        </w:rPr>
        <w:t>60</w:t>
      </w:r>
      <w:r w:rsidR="00FD2151" w:rsidRPr="000C6BC7">
        <w:rPr>
          <w:rFonts w:ascii="Angsana New" w:hAnsi="Angsana New" w:cs="Angsana New"/>
          <w:sz w:val="30"/>
          <w:szCs w:val="30"/>
          <w:cs/>
        </w:rPr>
        <w:t xml:space="preserve"> วัน</w:t>
      </w:r>
    </w:p>
    <w:p w:rsidR="00DB41E9" w:rsidRPr="000C6BC7" w:rsidRDefault="00DB41E9" w:rsidP="00D55D3F">
      <w:pPr>
        <w:pStyle w:val="a"/>
        <w:tabs>
          <w:tab w:val="clear" w:pos="1080"/>
          <w:tab w:val="left" w:pos="540"/>
        </w:tabs>
        <w:spacing w:after="0"/>
        <w:ind w:right="-25"/>
        <w:jc w:val="both"/>
        <w:rPr>
          <w:rFonts w:ascii="Angsana New" w:hAnsi="Angsana New" w:cs="Angsana New"/>
          <w:lang w:val="en-US"/>
        </w:rPr>
      </w:pPr>
    </w:p>
    <w:p w:rsidR="00676CA3" w:rsidRPr="007C7FD4" w:rsidRDefault="000714F4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7C7FD4">
        <w:rPr>
          <w:rFonts w:ascii="Angsana New" w:hAnsi="Angsana New" w:cs="Angsana New"/>
          <w:b/>
          <w:bCs/>
          <w:sz w:val="30"/>
          <w:szCs w:val="30"/>
          <w:cs/>
        </w:rPr>
        <w:t>ลูกหนี้อื่น</w:t>
      </w:r>
    </w:p>
    <w:p w:rsidR="000714F4" w:rsidRPr="00013B3B" w:rsidRDefault="000714F4" w:rsidP="00013B3B">
      <w:pPr>
        <w:pStyle w:val="a"/>
        <w:tabs>
          <w:tab w:val="clear" w:pos="1080"/>
          <w:tab w:val="left" w:pos="540"/>
        </w:tabs>
        <w:spacing w:after="0"/>
        <w:ind w:right="-25"/>
        <w:jc w:val="both"/>
        <w:rPr>
          <w:rFonts w:ascii="Angsana New" w:hAnsi="Angsana New" w:cs="Angsana New"/>
          <w:lang w:val="en-US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0"/>
        <w:gridCol w:w="270"/>
        <w:gridCol w:w="18"/>
        <w:gridCol w:w="1152"/>
        <w:gridCol w:w="270"/>
        <w:gridCol w:w="1170"/>
        <w:gridCol w:w="270"/>
        <w:gridCol w:w="1260"/>
      </w:tblGrid>
      <w:tr w:rsidR="002628C9" w:rsidRPr="000C6BC7" w:rsidTr="00F4120F">
        <w:trPr>
          <w:tblHeader/>
        </w:trPr>
        <w:tc>
          <w:tcPr>
            <w:tcW w:w="4050" w:type="dxa"/>
          </w:tcPr>
          <w:p w:rsidR="002628C9" w:rsidRPr="000C6BC7" w:rsidRDefault="002628C9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:rsidR="002628C9" w:rsidRPr="000C6BC7" w:rsidRDefault="002628C9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628C9" w:rsidRPr="000C6BC7" w:rsidRDefault="002628C9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2628C9" w:rsidRPr="000C6BC7" w:rsidRDefault="002628C9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28C9" w:rsidRPr="000C6BC7" w:rsidTr="00F4120F">
        <w:trPr>
          <w:tblHeader/>
        </w:trPr>
        <w:tc>
          <w:tcPr>
            <w:tcW w:w="4050" w:type="dxa"/>
          </w:tcPr>
          <w:p w:rsidR="002628C9" w:rsidRPr="000C6BC7" w:rsidRDefault="002628C9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628C9" w:rsidRPr="000C6BC7" w:rsidRDefault="002628C9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2628C9" w:rsidRPr="000C6BC7" w:rsidTr="00F4120F">
        <w:trPr>
          <w:tblHeader/>
        </w:trPr>
        <w:tc>
          <w:tcPr>
            <w:tcW w:w="4050" w:type="dxa"/>
          </w:tcPr>
          <w:p w:rsidR="002628C9" w:rsidRPr="000C6BC7" w:rsidRDefault="002628C9" w:rsidP="00DB19EB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8"/>
          </w:tcPr>
          <w:p w:rsidR="002628C9" w:rsidRPr="000C6BC7" w:rsidRDefault="002628C9" w:rsidP="00DB19E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ภาษีมูลค่าเพิ่มรอรับคืน</w:t>
            </w:r>
          </w:p>
        </w:tc>
        <w:tc>
          <w:tcPr>
            <w:tcW w:w="117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38,143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44,588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28C9" w:rsidRPr="000C6BC7" w:rsidRDefault="002628C9" w:rsidP="00742E16">
            <w:pPr>
              <w:tabs>
                <w:tab w:val="decimal" w:pos="61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71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628C9" w:rsidRPr="000C6BC7" w:rsidRDefault="002628C9" w:rsidP="00742E16">
            <w:pPr>
              <w:tabs>
                <w:tab w:val="decimal" w:pos="612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112,17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115,536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28C9" w:rsidRPr="000C6BC7" w:rsidRDefault="002628C9" w:rsidP="00D14E12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70,416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80,251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117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27,899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28,572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24,729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23,181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28C9" w:rsidRPr="000C6BC7" w:rsidRDefault="009E637D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211,502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177,862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28C9" w:rsidRPr="000C6BC7" w:rsidRDefault="004C6913" w:rsidP="00742E16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175,763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628C9" w:rsidRPr="000C6BC7" w:rsidRDefault="002628C9" w:rsidP="00D14E12">
            <w:pPr>
              <w:tabs>
                <w:tab w:val="decimal" w:pos="86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130,401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628C9" w:rsidRPr="000C6BC7" w:rsidRDefault="00AB1227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389,717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366,558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628C9" w:rsidRPr="000C6BC7" w:rsidRDefault="004C6913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270,908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233,833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(56)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(56)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(58)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28C9" w:rsidRPr="000C6BC7" w:rsidRDefault="009E637D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389,661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366,499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28C9" w:rsidRPr="000C6BC7" w:rsidRDefault="004C6913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270,852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233,775</w:t>
            </w: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742E16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729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747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</w:tr>
      <w:tr w:rsidR="002628C9" w:rsidRPr="000C6BC7" w:rsidTr="00F4120F">
        <w:tc>
          <w:tcPr>
            <w:tcW w:w="4050" w:type="dxa"/>
          </w:tcPr>
          <w:p w:rsidR="002628C9" w:rsidRPr="000C6BC7" w:rsidRDefault="002628C9" w:rsidP="002628C9">
            <w:pPr>
              <w:pStyle w:val="BodyText"/>
              <w:spacing w:after="0" w:line="240" w:lineRule="auto"/>
              <w:ind w:left="270" w:right="-326" w:hanging="2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กลับรายการ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สำ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หรับปี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288" w:type="dxa"/>
            <w:gridSpan w:val="2"/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(25,966)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70" w:type="dxa"/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628C9" w:rsidRPr="000C6BC7" w:rsidRDefault="002628C9" w:rsidP="00742E16">
            <w:pPr>
              <w:tabs>
                <w:tab w:val="decimal" w:pos="8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(21,172)</w:t>
            </w:r>
          </w:p>
        </w:tc>
      </w:tr>
    </w:tbl>
    <w:p w:rsidR="00060DC9" w:rsidRDefault="00060DC9" w:rsidP="00060DC9">
      <w:pPr>
        <w:spacing w:after="0" w:line="240" w:lineRule="auto"/>
        <w:ind w:left="450" w:right="-29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0714F4" w:rsidRPr="000C6BC7" w:rsidRDefault="00FF4D41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สิน</w:t>
      </w:r>
      <w:r w:rsidR="000714F4" w:rsidRPr="000C6BC7">
        <w:rPr>
          <w:rFonts w:ascii="Angsana New" w:hAnsi="Angsana New" w:cs="Angsana New"/>
          <w:b/>
          <w:bCs/>
          <w:sz w:val="30"/>
          <w:szCs w:val="30"/>
          <w:cs/>
        </w:rPr>
        <w:t>ค้าคงเหลือ</w:t>
      </w:r>
    </w:p>
    <w:p w:rsidR="000D64AF" w:rsidRPr="000C6BC7" w:rsidRDefault="000D64AF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tbl>
      <w:tblPr>
        <w:tblW w:w="95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8"/>
        <w:gridCol w:w="1122"/>
        <w:gridCol w:w="270"/>
        <w:gridCol w:w="1194"/>
        <w:gridCol w:w="270"/>
        <w:gridCol w:w="1113"/>
        <w:gridCol w:w="54"/>
        <w:gridCol w:w="234"/>
        <w:gridCol w:w="36"/>
        <w:gridCol w:w="1167"/>
      </w:tblGrid>
      <w:tr w:rsidR="000D64AF" w:rsidRPr="000C6BC7" w:rsidTr="00540B62">
        <w:tc>
          <w:tcPr>
            <w:tcW w:w="4068" w:type="dxa"/>
          </w:tcPr>
          <w:p w:rsidR="000D64AF" w:rsidRPr="000C6BC7" w:rsidRDefault="000D64AF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92" w:type="dxa"/>
            <w:gridSpan w:val="3"/>
          </w:tcPr>
          <w:p w:rsidR="000D64AF" w:rsidRPr="000C6BC7" w:rsidRDefault="000D64A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D64AF" w:rsidRPr="000C6BC7" w:rsidRDefault="000D64A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0D64AF" w:rsidRPr="000C6BC7" w:rsidRDefault="000D64AF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0C6BC7" w:rsidTr="00540B62">
        <w:tc>
          <w:tcPr>
            <w:tcW w:w="4068" w:type="dxa"/>
          </w:tcPr>
          <w:p w:rsidR="00DB19EB" w:rsidRPr="000C6BC7" w:rsidRDefault="00DB19EB" w:rsidP="00DB19E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88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DB19EB" w:rsidRPr="000C6BC7" w:rsidTr="00540B62">
        <w:tc>
          <w:tcPr>
            <w:tcW w:w="4068" w:type="dxa"/>
          </w:tcPr>
          <w:p w:rsidR="00DB19EB" w:rsidRPr="000C6BC7" w:rsidRDefault="00DB19EB" w:rsidP="00DB19E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9"/>
          </w:tcPr>
          <w:p w:rsidR="00DB19EB" w:rsidRPr="000C6BC7" w:rsidRDefault="00DB19EB" w:rsidP="00DB19E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E16" w:rsidRPr="000C6BC7" w:rsidTr="00540B62">
        <w:tc>
          <w:tcPr>
            <w:tcW w:w="4068" w:type="dxa"/>
          </w:tcPr>
          <w:p w:rsidR="00742E16" w:rsidRPr="000C6BC7" w:rsidRDefault="00742E16" w:rsidP="003C5DE4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lang w:val="en-US"/>
              </w:rPr>
            </w:pPr>
            <w:r w:rsidRPr="000C6BC7">
              <w:rPr>
                <w:rFonts w:ascii="Angsana New" w:hAnsi="Angsana New" w:cs="Angsana New"/>
                <w:cs/>
              </w:rPr>
              <w:t>สินค้า</w:t>
            </w:r>
            <w:r w:rsidRPr="000C6BC7">
              <w:rPr>
                <w:rFonts w:ascii="Angsana New" w:hAnsi="Angsana New" w:cs="Angsana New" w:hint="cs"/>
                <w:cs/>
              </w:rPr>
              <w:t>มีไว้เพื่อขาย</w:t>
            </w:r>
          </w:p>
        </w:tc>
        <w:tc>
          <w:tcPr>
            <w:tcW w:w="1125" w:type="dxa"/>
          </w:tcPr>
          <w:p w:rsidR="00742E16" w:rsidRPr="000C6BC7" w:rsidRDefault="00A3145F" w:rsidP="005E0805">
            <w:pPr>
              <w:tabs>
                <w:tab w:val="decimal" w:pos="874"/>
              </w:tabs>
              <w:spacing w:after="0" w:line="240" w:lineRule="auto"/>
              <w:ind w:right="-14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2,333,431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42E16" w:rsidRPr="000C6BC7" w:rsidRDefault="00742E16" w:rsidP="00742E16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2,112,829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42E16" w:rsidRPr="000C6BC7" w:rsidRDefault="00A3145F" w:rsidP="00A3145F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1,908,402</w:t>
            </w: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1,724,190</w:t>
            </w:r>
          </w:p>
        </w:tc>
      </w:tr>
      <w:tr w:rsidR="00742E16" w:rsidRPr="000C6BC7" w:rsidTr="00540B62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ค่าเผื่อสินค้าสูญหาย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เสียหาย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25" w:type="dxa"/>
          </w:tcPr>
          <w:p w:rsidR="00742E16" w:rsidRPr="000C6BC7" w:rsidRDefault="00742E16" w:rsidP="005E0805">
            <w:pPr>
              <w:tabs>
                <w:tab w:val="decimal" w:pos="874"/>
              </w:tabs>
              <w:spacing w:after="0" w:line="240" w:lineRule="auto"/>
              <w:ind w:right="-14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42E16" w:rsidRPr="000C6BC7" w:rsidRDefault="00742E16" w:rsidP="00742E16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42E16" w:rsidRPr="000C6BC7" w:rsidRDefault="00742E16" w:rsidP="00742E16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E16" w:rsidRPr="000C6BC7" w:rsidRDefault="00742E16" w:rsidP="00742E16">
            <w:pPr>
              <w:tabs>
                <w:tab w:val="decimal" w:pos="92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42E16" w:rsidRPr="000C6BC7" w:rsidTr="00540B62">
        <w:tc>
          <w:tcPr>
            <w:tcW w:w="4068" w:type="dxa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ล้าสมัย และเคลื่อนไหวช้า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742E16" w:rsidRPr="000C6BC7" w:rsidRDefault="00BD725B" w:rsidP="005E0805">
            <w:pPr>
              <w:tabs>
                <w:tab w:val="decimal" w:pos="874"/>
              </w:tabs>
              <w:spacing w:after="0" w:line="240" w:lineRule="auto"/>
              <w:ind w:right="-14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(92,920</w:t>
            </w:r>
            <w:r w:rsidR="008B0B52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742E16" w:rsidRPr="000C6BC7" w:rsidRDefault="00742E16" w:rsidP="00A14769">
            <w:pPr>
              <w:tabs>
                <w:tab w:val="decimal" w:pos="86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(84,808)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42E16" w:rsidRPr="000C6BC7" w:rsidRDefault="004415C7" w:rsidP="00742E16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(76,132)</w:t>
            </w: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(66,299)</w:t>
            </w: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A3145F" w:rsidP="005E0805">
            <w:pPr>
              <w:tabs>
                <w:tab w:val="decimal" w:pos="874"/>
              </w:tabs>
              <w:spacing w:after="0" w:line="240" w:lineRule="auto"/>
              <w:ind w:right="-14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2,240,511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2,028,021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A3145F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1,832,270</w:t>
            </w: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1,657,891</w:t>
            </w: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0C6BC7" w:rsidRDefault="00742E16" w:rsidP="003C5DE4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:rsidR="00742E16" w:rsidRPr="000C6BC7" w:rsidRDefault="00742E16" w:rsidP="003C5DE4">
            <w:pPr>
              <w:tabs>
                <w:tab w:val="decimal" w:pos="336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และได้รวมในบัญชีต้นทุนขาย</w:t>
            </w:r>
          </w:p>
        </w:tc>
        <w:tc>
          <w:tcPr>
            <w:tcW w:w="1125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3123FC" w:rsidRDefault="003123FC" w:rsidP="0025450A">
            <w:pPr>
              <w:spacing w:after="0" w:line="240" w:lineRule="auto"/>
              <w:ind w:left="342" w:right="-25" w:hanging="1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23F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- </w:t>
            </w:r>
            <w:r w:rsidR="0080677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742E16" w:rsidRPr="003123FC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25" w:type="dxa"/>
            <w:shd w:val="clear" w:color="auto" w:fill="auto"/>
          </w:tcPr>
          <w:p w:rsidR="00742E16" w:rsidRPr="000C6BC7" w:rsidRDefault="00485193" w:rsidP="00485193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20,159</w:t>
            </w:r>
            <w:r w:rsidR="002B38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42E16" w:rsidRPr="000C6BC7" w:rsidRDefault="002B38AA" w:rsidP="00A1476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19,530,082</w:t>
            </w:r>
          </w:p>
        </w:tc>
        <w:tc>
          <w:tcPr>
            <w:tcW w:w="270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42E16" w:rsidRPr="000C6BC7" w:rsidRDefault="002B38AA" w:rsidP="00485193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15,6</w:t>
            </w:r>
            <w:r w:rsidR="00485193">
              <w:rPr>
                <w:rFonts w:ascii="Angsana New" w:hAnsi="Angsana New" w:cs="Angsana New"/>
                <w:sz w:val="30"/>
                <w:szCs w:val="30"/>
              </w:rPr>
              <w:t>07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85193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621F8E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E16" w:rsidRPr="000C6BC7" w:rsidRDefault="002B38AA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14,888,881</w:t>
            </w: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0C6BC7" w:rsidRDefault="00742E16" w:rsidP="003C5DE4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  <w:p w:rsidR="00742E16" w:rsidRPr="000C6BC7" w:rsidRDefault="00742E16" w:rsidP="003C5DE4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และได้รวมในบัญชีค่าใช้จ่ายในการบริหาร</w:t>
            </w:r>
          </w:p>
        </w:tc>
        <w:tc>
          <w:tcPr>
            <w:tcW w:w="1125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25450A" w:rsidRDefault="00742E16" w:rsidP="0025450A">
            <w:pPr>
              <w:numPr>
                <w:ilvl w:val="0"/>
                <w:numId w:val="22"/>
              </w:numPr>
              <w:tabs>
                <w:tab w:val="decimal" w:pos="522"/>
              </w:tabs>
              <w:spacing w:after="0" w:line="240" w:lineRule="auto"/>
              <w:ind w:left="702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การปรับมูลค่าสำหรับสินค้าล้าสมัยและ</w:t>
            </w:r>
            <w:r w:rsidRPr="0025450A">
              <w:rPr>
                <w:rFonts w:ascii="Angsana New" w:hAnsi="Angsana New" w:cs="Angsana New" w:hint="cs"/>
                <w:sz w:val="30"/>
                <w:szCs w:val="30"/>
                <w:cs/>
              </w:rPr>
              <w:t>เคลื่อนไหวช้า</w:t>
            </w:r>
          </w:p>
        </w:tc>
        <w:tc>
          <w:tcPr>
            <w:tcW w:w="1125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BD725B" w:rsidRPr="000C6BC7" w:rsidRDefault="00A3145F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8,281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19,559</w:t>
            </w:r>
          </w:p>
        </w:tc>
        <w:tc>
          <w:tcPr>
            <w:tcW w:w="270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4415C7" w:rsidRPr="000C6BC7" w:rsidRDefault="004415C7" w:rsidP="006D17F5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9,987</w:t>
            </w: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742E16" w:rsidRPr="000C6BC7" w:rsidRDefault="00742E16" w:rsidP="006D17F5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15,207</w:t>
            </w:r>
          </w:p>
        </w:tc>
      </w:tr>
      <w:tr w:rsidR="00742E16" w:rsidRPr="000C6BC7" w:rsidTr="00540B62">
        <w:tc>
          <w:tcPr>
            <w:tcW w:w="4068" w:type="dxa"/>
            <w:shd w:val="clear" w:color="auto" w:fill="auto"/>
          </w:tcPr>
          <w:p w:rsidR="00742E16" w:rsidRPr="001631DB" w:rsidRDefault="001631DB" w:rsidP="0025450A">
            <w:pPr>
              <w:numPr>
                <w:ilvl w:val="0"/>
                <w:numId w:val="22"/>
              </w:numPr>
              <w:tabs>
                <w:tab w:val="decimal" w:pos="522"/>
              </w:tabs>
              <w:spacing w:after="0" w:line="240" w:lineRule="auto"/>
              <w:ind w:left="702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การปรับมูลค่าสำหรับสินค้าสูญหาย</w:t>
            </w:r>
            <w:r w:rsidR="00742E16" w:rsidRPr="001631DB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3123FC">
              <w:rPr>
                <w:rFonts w:ascii="Angsana New" w:hAnsi="Angsana New" w:cs="Angsana New"/>
                <w:sz w:val="30"/>
                <w:szCs w:val="30"/>
              </w:rPr>
              <w:t xml:space="preserve">         </w:t>
            </w:r>
            <w:r w:rsidR="00742E16" w:rsidRPr="001631D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เสียหาย </w:t>
            </w:r>
          </w:p>
        </w:tc>
        <w:tc>
          <w:tcPr>
            <w:tcW w:w="1125" w:type="dxa"/>
            <w:shd w:val="clear" w:color="auto" w:fill="auto"/>
          </w:tcPr>
          <w:p w:rsidR="005070C9" w:rsidRDefault="005070C9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BD725B" w:rsidRPr="000C6BC7" w:rsidRDefault="00BD725B" w:rsidP="00742E16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12,405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5070C9" w:rsidRDefault="005070C9" w:rsidP="00A1476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17,387</w:t>
            </w:r>
          </w:p>
        </w:tc>
        <w:tc>
          <w:tcPr>
            <w:tcW w:w="270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5070C9" w:rsidRDefault="005070C9" w:rsidP="00BD725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4415C7" w:rsidRPr="000C6BC7" w:rsidRDefault="00BD725B" w:rsidP="00BD725B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10,409</w:t>
            </w:r>
          </w:p>
        </w:tc>
        <w:tc>
          <w:tcPr>
            <w:tcW w:w="270" w:type="dxa"/>
            <w:gridSpan w:val="2"/>
          </w:tcPr>
          <w:p w:rsidR="00742E16" w:rsidRPr="000C6BC7" w:rsidRDefault="00742E16" w:rsidP="00742E16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070C9" w:rsidRDefault="005070C9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</w:p>
          <w:p w:rsidR="00742E16" w:rsidRPr="000C6BC7" w:rsidRDefault="00742E16" w:rsidP="00742E16">
            <w:pPr>
              <w:tabs>
                <w:tab w:val="decimal" w:pos="909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8,170</w:t>
            </w:r>
          </w:p>
        </w:tc>
      </w:tr>
    </w:tbl>
    <w:p w:rsidR="003C33E6" w:rsidRPr="003C5DE4" w:rsidRDefault="003C33E6" w:rsidP="003C5DE4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p w:rsidR="00577216" w:rsidRPr="000C6BC7" w:rsidRDefault="00577216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เงินลงทุนในบริษัทร่วม</w:t>
      </w:r>
    </w:p>
    <w:p w:rsidR="00577216" w:rsidRPr="000C6BC7" w:rsidRDefault="00577216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5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7"/>
        <w:gridCol w:w="270"/>
        <w:gridCol w:w="1167"/>
        <w:gridCol w:w="270"/>
        <w:gridCol w:w="1167"/>
        <w:gridCol w:w="270"/>
        <w:gridCol w:w="1167"/>
      </w:tblGrid>
      <w:tr w:rsidR="00BC705F" w:rsidRPr="000C6BC7" w:rsidTr="002D0509">
        <w:tc>
          <w:tcPr>
            <w:tcW w:w="4050" w:type="dxa"/>
          </w:tcPr>
          <w:p w:rsidR="00BC705F" w:rsidRPr="000C6BC7" w:rsidRDefault="00BC705F" w:rsidP="00240227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:rsidR="00BC705F" w:rsidRPr="000C6BC7" w:rsidRDefault="00BC705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C705F" w:rsidRPr="000C6BC7" w:rsidRDefault="00BC705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:rsidR="00BC705F" w:rsidRPr="000C6BC7" w:rsidRDefault="00BC705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9EB" w:rsidRPr="000C6BC7" w:rsidTr="002D0509">
        <w:tc>
          <w:tcPr>
            <w:tcW w:w="4050" w:type="dxa"/>
          </w:tcPr>
          <w:p w:rsidR="00DB19EB" w:rsidRPr="000C6BC7" w:rsidRDefault="00DB19EB" w:rsidP="00240227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DB19EB" w:rsidRPr="000C6BC7" w:rsidTr="001631DB">
        <w:trPr>
          <w:trHeight w:val="298"/>
        </w:trPr>
        <w:tc>
          <w:tcPr>
            <w:tcW w:w="4050" w:type="dxa"/>
          </w:tcPr>
          <w:p w:rsidR="00DB19EB" w:rsidRPr="000C6BC7" w:rsidRDefault="00DB19EB" w:rsidP="00240227">
            <w:pPr>
              <w:pStyle w:val="Heading5"/>
              <w:spacing w:before="0" w:line="240" w:lineRule="auto"/>
              <w:ind w:left="-108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478" w:type="dxa"/>
            <w:gridSpan w:val="7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E16" w:rsidRPr="000C6BC7" w:rsidTr="002D0509">
        <w:tc>
          <w:tcPr>
            <w:tcW w:w="4050" w:type="dxa"/>
          </w:tcPr>
          <w:p w:rsidR="00742E16" w:rsidRPr="000C6BC7" w:rsidRDefault="00742E16" w:rsidP="003C5DE4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7" w:type="dxa"/>
            <w:shd w:val="clear" w:color="auto" w:fill="auto"/>
          </w:tcPr>
          <w:p w:rsidR="00742E16" w:rsidRPr="000C6BC7" w:rsidRDefault="00BD725B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3,014,729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2,528,981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:rsidR="00742E16" w:rsidRPr="000C6BC7" w:rsidRDefault="004415C7" w:rsidP="00591FBA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42E16" w:rsidRPr="000C6BC7" w:rsidRDefault="00742E16" w:rsidP="00013B3B">
            <w:pPr>
              <w:tabs>
                <w:tab w:val="decimal" w:pos="90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377,818</w:t>
            </w:r>
          </w:p>
        </w:tc>
      </w:tr>
      <w:tr w:rsidR="00742E16" w:rsidRPr="000C6BC7" w:rsidTr="002D0509">
        <w:tc>
          <w:tcPr>
            <w:tcW w:w="4050" w:type="dxa"/>
          </w:tcPr>
          <w:p w:rsidR="00742E16" w:rsidRPr="000C6BC7" w:rsidRDefault="00742E16" w:rsidP="003C5DE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left="-18"/>
              <w:rPr>
                <w:rFonts w:ascii="Angsana New" w:hAnsi="Angsana New" w:cs="Angsana New"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ส่วนแบ่งกำไรจากเงินลงทุนตามวิธี</w:t>
            </w:r>
          </w:p>
          <w:p w:rsidR="00742E16" w:rsidRPr="000C6BC7" w:rsidRDefault="00742E16" w:rsidP="003C5DE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lang w:val="en-US"/>
              </w:rPr>
              <w:t xml:space="preserve">   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ส่วนได้เสียในบริษัทร่วม</w:t>
            </w:r>
          </w:p>
        </w:tc>
        <w:tc>
          <w:tcPr>
            <w:tcW w:w="1167" w:type="dxa"/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D725B" w:rsidRPr="000C6BC7" w:rsidRDefault="00623474" w:rsidP="006E65C5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515,210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507,244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42E16" w:rsidRPr="000C6BC7" w:rsidRDefault="00742E16" w:rsidP="00361328">
            <w:pPr>
              <w:tabs>
                <w:tab w:val="decimal" w:pos="888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4415C7" w:rsidRPr="000C6BC7" w:rsidRDefault="004415C7" w:rsidP="004D599C">
            <w:pPr>
              <w:tabs>
                <w:tab w:val="decimal" w:pos="618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742E16" w:rsidRPr="000C6BC7" w:rsidRDefault="00742E16" w:rsidP="004D599C">
            <w:pPr>
              <w:tabs>
                <w:tab w:val="decimal" w:pos="621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742E16" w:rsidRPr="000C6BC7" w:rsidRDefault="00742E16" w:rsidP="004D599C">
            <w:pPr>
              <w:tabs>
                <w:tab w:val="decimal" w:pos="621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C77F0" w:rsidRPr="000C6BC7" w:rsidTr="002D0509">
        <w:tc>
          <w:tcPr>
            <w:tcW w:w="4050" w:type="dxa"/>
          </w:tcPr>
          <w:p w:rsidR="001631DB" w:rsidRDefault="003C77F0" w:rsidP="003C5DE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ส่วนแบ่งกำไรขาดทุนเบ็ดเสร็จอื่น</w:t>
            </w:r>
            <w:r w:rsidR="006E65C5">
              <w:rPr>
                <w:rFonts w:ascii="Angsana New" w:hAnsi="Angsana New" w:cs="Angsana New" w:hint="cs"/>
                <w:cs/>
                <w:lang w:val="en-US"/>
              </w:rPr>
              <w:t>ตามวิธี</w:t>
            </w:r>
          </w:p>
          <w:p w:rsidR="003C77F0" w:rsidRPr="000C6BC7" w:rsidRDefault="001631DB" w:rsidP="003C5DE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ส่วนได้</w:t>
            </w:r>
            <w:r w:rsidR="006E65C5">
              <w:rPr>
                <w:rFonts w:ascii="Angsana New" w:hAnsi="Angsana New" w:cs="Angsana New" w:hint="cs"/>
                <w:cs/>
                <w:lang w:val="en-US"/>
              </w:rPr>
              <w:t>เสีย</w:t>
            </w:r>
            <w:r w:rsidR="003C77F0">
              <w:rPr>
                <w:rFonts w:ascii="Angsana New" w:hAnsi="Angsana New" w:cs="Angsana New" w:hint="cs"/>
                <w:cs/>
                <w:lang w:val="en-US"/>
              </w:rPr>
              <w:t>ในบริษัทร่วม</w:t>
            </w:r>
          </w:p>
        </w:tc>
        <w:tc>
          <w:tcPr>
            <w:tcW w:w="1167" w:type="dxa"/>
          </w:tcPr>
          <w:p w:rsidR="00361328" w:rsidRDefault="00361328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3C77F0" w:rsidRPr="000C6BC7" w:rsidRDefault="002660F7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(7,303</w:t>
            </w:r>
            <w:r w:rsidR="003C77F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3C77F0" w:rsidRPr="000C6BC7" w:rsidRDefault="003C77F0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3C77F0" w:rsidRDefault="003C77F0" w:rsidP="00A1476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361328" w:rsidRPr="000C6BC7" w:rsidRDefault="007C2037" w:rsidP="007C2037">
            <w:pPr>
              <w:tabs>
                <w:tab w:val="decimal" w:pos="61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C77F0" w:rsidRPr="000C6BC7" w:rsidRDefault="003C77F0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3C77F0" w:rsidRDefault="003C77F0" w:rsidP="00361328">
            <w:pPr>
              <w:tabs>
                <w:tab w:val="decimal" w:pos="618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361328" w:rsidRPr="000C6BC7" w:rsidRDefault="007C2037" w:rsidP="00361328">
            <w:pPr>
              <w:tabs>
                <w:tab w:val="decimal" w:pos="618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C77F0" w:rsidRPr="000C6BC7" w:rsidRDefault="003C77F0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3C77F0" w:rsidRDefault="003C77F0" w:rsidP="004D599C">
            <w:pPr>
              <w:tabs>
                <w:tab w:val="decimal" w:pos="621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361328" w:rsidRPr="000C6BC7" w:rsidRDefault="007C2037" w:rsidP="004D599C">
            <w:pPr>
              <w:tabs>
                <w:tab w:val="decimal" w:pos="621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415C7" w:rsidRPr="000C6BC7" w:rsidTr="002D0509">
        <w:tc>
          <w:tcPr>
            <w:tcW w:w="4050" w:type="dxa"/>
          </w:tcPr>
          <w:p w:rsidR="004415C7" w:rsidRPr="000C6BC7" w:rsidRDefault="004415C7" w:rsidP="003C5DE4">
            <w:pPr>
              <w:pStyle w:val="a"/>
              <w:tabs>
                <w:tab w:val="clear" w:pos="108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12"/>
              </w:tabs>
              <w:spacing w:after="0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 w:hint="cs"/>
                <w:cs/>
                <w:lang w:val="en-US"/>
              </w:rPr>
              <w:t>ซื้อเงินลงทุน</w:t>
            </w:r>
          </w:p>
        </w:tc>
        <w:tc>
          <w:tcPr>
            <w:tcW w:w="1167" w:type="dxa"/>
          </w:tcPr>
          <w:p w:rsidR="004415C7" w:rsidRPr="000C6BC7" w:rsidRDefault="00BD725B" w:rsidP="00742E16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:rsidR="004415C7" w:rsidRPr="000C6BC7" w:rsidRDefault="004415C7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4415C7" w:rsidRPr="000C6BC7" w:rsidRDefault="00A14769" w:rsidP="004D599C">
            <w:pPr>
              <w:tabs>
                <w:tab w:val="decimal" w:pos="61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415C7" w:rsidRPr="000C6BC7" w:rsidRDefault="004415C7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4415C7" w:rsidRPr="000C6BC7" w:rsidRDefault="004415C7" w:rsidP="00591FBA">
            <w:pPr>
              <w:tabs>
                <w:tab w:val="decimal" w:pos="888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:rsidR="004415C7" w:rsidRPr="000C6BC7" w:rsidRDefault="004415C7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:rsidR="004415C7" w:rsidRPr="000C6BC7" w:rsidRDefault="00A14769" w:rsidP="004D599C">
            <w:pPr>
              <w:tabs>
                <w:tab w:val="decimal" w:pos="621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2E16" w:rsidRPr="000C6BC7" w:rsidTr="002D0509">
        <w:tc>
          <w:tcPr>
            <w:tcW w:w="4050" w:type="dxa"/>
          </w:tcPr>
          <w:p w:rsidR="00742E16" w:rsidRPr="000C6BC7" w:rsidRDefault="00742E16" w:rsidP="003C5DE4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742E16" w:rsidRPr="000C6BC7" w:rsidRDefault="00D2798E" w:rsidP="003C77F0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3C77F0">
              <w:rPr>
                <w:rFonts w:ascii="Angsana New" w:hAnsi="Angsana New" w:cs="Angsana New"/>
                <w:sz w:val="30"/>
                <w:szCs w:val="30"/>
              </w:rPr>
              <w:t>1,839</w:t>
            </w:r>
            <w:r w:rsidR="00BD725B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(21,496)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742E16" w:rsidRPr="000C6BC7" w:rsidRDefault="004415C7" w:rsidP="004D599C">
            <w:pPr>
              <w:tabs>
                <w:tab w:val="decimal" w:pos="618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742E16" w:rsidRPr="000C6BC7" w:rsidRDefault="00742E16" w:rsidP="004D599C">
            <w:pPr>
              <w:tabs>
                <w:tab w:val="decimal" w:pos="621"/>
              </w:tabs>
              <w:spacing w:after="0" w:line="240" w:lineRule="auto"/>
              <w:ind w:left="-171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42E16" w:rsidRPr="000C6BC7" w:rsidTr="002D0509">
        <w:tc>
          <w:tcPr>
            <w:tcW w:w="4050" w:type="dxa"/>
          </w:tcPr>
          <w:p w:rsidR="00742E16" w:rsidRPr="000C6BC7" w:rsidRDefault="005070C9" w:rsidP="00240227">
            <w:pPr>
              <w:spacing w:after="0" w:line="240" w:lineRule="auto"/>
              <w:ind w:left="-108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 w:rsidR="00742E16"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วันที่ 31 ธันวาคม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623474" w:rsidP="00742E1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3,528,297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742E16" w:rsidP="00A1476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3,014,729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4415C7" w:rsidP="00591FBA">
            <w:pPr>
              <w:tabs>
                <w:tab w:val="decimal" w:pos="888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:rsidR="00742E16" w:rsidRPr="000C6BC7" w:rsidRDefault="00742E16" w:rsidP="00742E16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742E16" w:rsidRPr="000C6BC7" w:rsidRDefault="00742E16">
      <w:pPr>
        <w:rPr>
          <w:cs/>
        </w:rPr>
        <w:sectPr w:rsidR="00742E16" w:rsidRPr="000C6BC7" w:rsidSect="00C52DEB">
          <w:pgSz w:w="11907" w:h="16840" w:code="9"/>
          <w:pgMar w:top="692" w:right="1197" w:bottom="720" w:left="1151" w:header="720" w:footer="720" w:gutter="0"/>
          <w:cols w:space="720"/>
        </w:sectPr>
      </w:pPr>
    </w:p>
    <w:p w:rsidR="00577216" w:rsidRPr="000C6BC7" w:rsidRDefault="00577216" w:rsidP="00D55D3F">
      <w:pPr>
        <w:pStyle w:val="a"/>
        <w:tabs>
          <w:tab w:val="clear" w:pos="1080"/>
        </w:tabs>
        <w:spacing w:after="0"/>
        <w:ind w:left="540" w:right="-25"/>
        <w:jc w:val="both"/>
        <w:rPr>
          <w:rFonts w:ascii="Angsana New" w:hAnsi="Angsana New" w:cs="Angsana New"/>
          <w:cs/>
        </w:rPr>
      </w:pPr>
      <w:r w:rsidRPr="000C6BC7">
        <w:rPr>
          <w:rFonts w:ascii="Angsana New" w:hAnsi="Angsana New" w:cs="Angsana New"/>
          <w:cs/>
        </w:rPr>
        <w:t>เงินลงทุนในบริษัทร่วม</w:t>
      </w:r>
      <w:r w:rsidR="00BB0B1C" w:rsidRPr="000C6BC7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 w:rsidRPr="000C6BC7">
        <w:rPr>
          <w:rFonts w:ascii="Angsana New" w:hAnsi="Angsana New" w:cs="Angsana New" w:hint="cs"/>
          <w:spacing w:val="-6"/>
          <w:cs/>
        </w:rPr>
        <w:t>31</w:t>
      </w:r>
      <w:r w:rsidRPr="000C6BC7">
        <w:rPr>
          <w:rFonts w:ascii="Angsana New" w:hAnsi="Angsana New" w:cs="Angsana New"/>
          <w:spacing w:val="-6"/>
          <w:cs/>
        </w:rPr>
        <w:t xml:space="preserve"> ธันวาคม </w:t>
      </w:r>
      <w:r w:rsidR="00EF499D" w:rsidRPr="000C6BC7">
        <w:rPr>
          <w:rFonts w:ascii="Angsana New" w:hAnsi="Angsana New" w:cs="Angsana New" w:hint="cs"/>
          <w:spacing w:val="-6"/>
          <w:cs/>
        </w:rPr>
        <w:t>2561 และ 2560</w:t>
      </w:r>
      <w:r w:rsidR="000F2D07" w:rsidRPr="000C6BC7">
        <w:rPr>
          <w:rFonts w:ascii="Angsana New" w:hAnsi="Angsana New" w:cs="Angsana New" w:hint="cs"/>
          <w:spacing w:val="-6"/>
          <w:cs/>
        </w:rPr>
        <w:t xml:space="preserve"> </w:t>
      </w:r>
      <w:r w:rsidRPr="000C6BC7">
        <w:rPr>
          <w:rFonts w:ascii="Angsana New" w:hAnsi="Angsana New" w:cs="Angsana New"/>
          <w:spacing w:val="-6"/>
          <w:cs/>
        </w:rPr>
        <w:t>มีดังนี้</w:t>
      </w:r>
    </w:p>
    <w:p w:rsidR="00577216" w:rsidRPr="000C6BC7" w:rsidRDefault="00577216" w:rsidP="00D55D3F">
      <w:pPr>
        <w:spacing w:after="0" w:line="240" w:lineRule="auto"/>
        <w:ind w:right="-25"/>
        <w:rPr>
          <w:rFonts w:ascii="Angsana New" w:hAnsi="Angsana New" w:cs="Angsana New"/>
          <w:sz w:val="10"/>
          <w:szCs w:val="10"/>
        </w:rPr>
      </w:pPr>
    </w:p>
    <w:tbl>
      <w:tblPr>
        <w:tblW w:w="148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53"/>
        <w:gridCol w:w="1286"/>
        <w:gridCol w:w="1273"/>
        <w:gridCol w:w="812"/>
        <w:gridCol w:w="747"/>
        <w:gridCol w:w="992"/>
        <w:gridCol w:w="1080"/>
        <w:gridCol w:w="270"/>
        <w:gridCol w:w="1170"/>
        <w:gridCol w:w="90"/>
        <w:gridCol w:w="180"/>
        <w:gridCol w:w="90"/>
        <w:gridCol w:w="1184"/>
        <w:gridCol w:w="76"/>
        <w:gridCol w:w="270"/>
        <w:gridCol w:w="15"/>
        <w:gridCol w:w="1080"/>
        <w:gridCol w:w="72"/>
        <w:gridCol w:w="183"/>
        <w:gridCol w:w="90"/>
        <w:gridCol w:w="1170"/>
        <w:gridCol w:w="15"/>
        <w:gridCol w:w="222"/>
        <w:gridCol w:w="14"/>
        <w:gridCol w:w="7"/>
      </w:tblGrid>
      <w:tr w:rsidR="00806C2C" w:rsidRPr="000C6BC7" w:rsidTr="003C77F0">
        <w:trPr>
          <w:trHeight w:val="80"/>
        </w:trPr>
        <w:tc>
          <w:tcPr>
            <w:tcW w:w="2453" w:type="dxa"/>
          </w:tcPr>
          <w:p w:rsidR="00077835" w:rsidRPr="000C6BC7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</w:tcPr>
          <w:p w:rsidR="00077835" w:rsidRPr="000C6BC7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:rsidR="00077835" w:rsidRPr="000C6BC7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586" w:type="dxa"/>
            <w:gridSpan w:val="19"/>
          </w:tcPr>
          <w:p w:rsidR="00077835" w:rsidRPr="000C6BC7" w:rsidRDefault="00077835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gridSpan w:val="3"/>
          </w:tcPr>
          <w:p w:rsidR="00077835" w:rsidRPr="000C6BC7" w:rsidRDefault="00077835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806C2C" w:rsidRPr="000C6BC7" w:rsidTr="003C77F0">
        <w:trPr>
          <w:gridAfter w:val="1"/>
          <w:wAfter w:w="7" w:type="dxa"/>
          <w:trHeight w:val="549"/>
        </w:trPr>
        <w:tc>
          <w:tcPr>
            <w:tcW w:w="2453" w:type="dxa"/>
          </w:tcPr>
          <w:p w:rsidR="00077835" w:rsidRPr="000C6BC7" w:rsidRDefault="0007783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73" w:type="dxa"/>
          </w:tcPr>
          <w:p w:rsidR="00077835" w:rsidRPr="000C6BC7" w:rsidRDefault="00E23832" w:rsidP="00E2383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ประเทศที่กิจการจัดตั้ง</w:t>
            </w:r>
          </w:p>
        </w:tc>
        <w:tc>
          <w:tcPr>
            <w:tcW w:w="1559" w:type="dxa"/>
            <w:gridSpan w:val="2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072" w:type="dxa"/>
            <w:gridSpan w:val="2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14" w:type="dxa"/>
            <w:gridSpan w:val="5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1" w:type="dxa"/>
            <w:gridSpan w:val="3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10" w:type="dxa"/>
            <w:gridSpan w:val="6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มูลค่าตามวิธี</w:t>
            </w:r>
          </w:p>
          <w:p w:rsidR="00077835" w:rsidRPr="000C6BC7" w:rsidRDefault="0007783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ส่วนได้เสีย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077835" w:rsidRPr="000C6BC7" w:rsidRDefault="00077835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19EB" w:rsidRPr="000C6BC7" w:rsidTr="003C77F0">
        <w:trPr>
          <w:trHeight w:val="80"/>
        </w:trPr>
        <w:tc>
          <w:tcPr>
            <w:tcW w:w="2453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86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2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747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992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108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361" w:type="dxa"/>
            <w:gridSpan w:val="3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2561</w:t>
            </w:r>
          </w:p>
        </w:tc>
        <w:tc>
          <w:tcPr>
            <w:tcW w:w="255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3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2560</w:t>
            </w:r>
          </w:p>
        </w:tc>
        <w:tc>
          <w:tcPr>
            <w:tcW w:w="243" w:type="dxa"/>
            <w:gridSpan w:val="3"/>
            <w:tcBorders>
              <w:left w:val="nil"/>
            </w:tcBorders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B19EB" w:rsidRPr="000C6BC7" w:rsidTr="003C77F0">
        <w:trPr>
          <w:trHeight w:val="80"/>
        </w:trPr>
        <w:tc>
          <w:tcPr>
            <w:tcW w:w="2453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86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9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027" w:type="dxa"/>
            <w:gridSpan w:val="17"/>
          </w:tcPr>
          <w:p w:rsidR="00DB19EB" w:rsidRPr="000C6BC7" w:rsidRDefault="00DB19EB" w:rsidP="00DB19EB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43" w:type="dxa"/>
            <w:gridSpan w:val="3"/>
          </w:tcPr>
          <w:p w:rsidR="00DB19EB" w:rsidRPr="000C6BC7" w:rsidRDefault="00DB19EB" w:rsidP="00DB19EB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6A0E20" w:rsidRPr="000C6BC7" w:rsidTr="003C77F0">
        <w:trPr>
          <w:gridAfter w:val="2"/>
          <w:wAfter w:w="21" w:type="dxa"/>
          <w:trHeight w:val="271"/>
        </w:trPr>
        <w:tc>
          <w:tcPr>
            <w:tcW w:w="2453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บริษัท เพาเวอร์บาย</w:t>
            </w:r>
            <w:r w:rsidRPr="000C6BC7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86" w:type="dxa"/>
            <w:vAlign w:val="bottom"/>
          </w:tcPr>
          <w:p w:rsidR="006A0E20" w:rsidRPr="000C6BC7" w:rsidRDefault="006A0E20" w:rsidP="006A0E2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273" w:type="dxa"/>
            <w:vAlign w:val="bottom"/>
          </w:tcPr>
          <w:p w:rsidR="006A0E20" w:rsidRPr="000C6BC7" w:rsidRDefault="006A0E20" w:rsidP="006A0E2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12" w:type="dxa"/>
            <w:shd w:val="clear" w:color="auto" w:fill="auto"/>
          </w:tcPr>
          <w:p w:rsidR="006A0E20" w:rsidRPr="000C6BC7" w:rsidRDefault="006A0E20" w:rsidP="006A0E20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40.00</w:t>
            </w:r>
          </w:p>
        </w:tc>
        <w:tc>
          <w:tcPr>
            <w:tcW w:w="747" w:type="dxa"/>
            <w:shd w:val="clear" w:color="auto" w:fill="auto"/>
          </w:tcPr>
          <w:p w:rsidR="006A0E20" w:rsidRPr="000C6BC7" w:rsidRDefault="006A0E20" w:rsidP="006A0E20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40.00</w:t>
            </w:r>
          </w:p>
        </w:tc>
        <w:tc>
          <w:tcPr>
            <w:tcW w:w="992" w:type="dxa"/>
          </w:tcPr>
          <w:p w:rsidR="006A0E20" w:rsidRPr="000C6BC7" w:rsidRDefault="006A0E20" w:rsidP="006A0E20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560,000</w:t>
            </w:r>
          </w:p>
        </w:tc>
        <w:tc>
          <w:tcPr>
            <w:tcW w:w="1080" w:type="dxa"/>
          </w:tcPr>
          <w:p w:rsidR="006A0E20" w:rsidRPr="000C6BC7" w:rsidRDefault="006A0E20" w:rsidP="006A0E20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560,000</w:t>
            </w:r>
          </w:p>
        </w:tc>
        <w:tc>
          <w:tcPr>
            <w:tcW w:w="27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A0E20" w:rsidRPr="000C6BC7" w:rsidRDefault="006A0E20" w:rsidP="006A0E20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224,000</w:t>
            </w:r>
          </w:p>
        </w:tc>
        <w:tc>
          <w:tcPr>
            <w:tcW w:w="270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A0E20" w:rsidRPr="000C6BC7" w:rsidRDefault="006A0E20" w:rsidP="006A0E20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224,000</w:t>
            </w:r>
          </w:p>
        </w:tc>
        <w:tc>
          <w:tcPr>
            <w:tcW w:w="27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gridSpan w:val="3"/>
            <w:shd w:val="clear" w:color="auto" w:fill="auto"/>
          </w:tcPr>
          <w:p w:rsidR="006A0E20" w:rsidRPr="00202C6B" w:rsidRDefault="00A67635" w:rsidP="001C124A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02C6B">
              <w:rPr>
                <w:rFonts w:ascii="Angsana New" w:hAnsi="Angsana New" w:cs="Angsana New"/>
                <w:sz w:val="28"/>
                <w:szCs w:val="28"/>
              </w:rPr>
              <w:t>1,6</w:t>
            </w:r>
            <w:r w:rsidR="001C124A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5E080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1C124A">
              <w:rPr>
                <w:rFonts w:ascii="Angsana New" w:hAnsi="Angsana New" w:cs="Angsana New"/>
                <w:sz w:val="28"/>
                <w:szCs w:val="28"/>
              </w:rPr>
              <w:t>277</w:t>
            </w:r>
          </w:p>
        </w:tc>
        <w:tc>
          <w:tcPr>
            <w:tcW w:w="273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A0E20" w:rsidRPr="000C6BC7" w:rsidRDefault="006A0E20" w:rsidP="006A0E20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1,477,214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0E20" w:rsidRPr="000C6BC7" w:rsidTr="003C77F0">
        <w:trPr>
          <w:gridAfter w:val="2"/>
          <w:wAfter w:w="21" w:type="dxa"/>
          <w:trHeight w:val="80"/>
        </w:trPr>
        <w:tc>
          <w:tcPr>
            <w:tcW w:w="2453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บริษัท ซีอาร์ซี สปอร์ต</w:t>
            </w:r>
            <w:r w:rsidRPr="000C6BC7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86" w:type="dxa"/>
            <w:vAlign w:val="bottom"/>
          </w:tcPr>
          <w:p w:rsidR="006A0E20" w:rsidRPr="000C6BC7" w:rsidRDefault="006A0E20" w:rsidP="006A0E2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ค้าปลีก</w:t>
            </w:r>
          </w:p>
        </w:tc>
        <w:tc>
          <w:tcPr>
            <w:tcW w:w="1273" w:type="dxa"/>
            <w:vAlign w:val="bottom"/>
          </w:tcPr>
          <w:p w:rsidR="006A0E20" w:rsidRPr="000C6BC7" w:rsidRDefault="006A0E20" w:rsidP="006A0E2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12" w:type="dxa"/>
            <w:shd w:val="clear" w:color="auto" w:fill="auto"/>
          </w:tcPr>
          <w:p w:rsidR="006A0E20" w:rsidRPr="000C6BC7" w:rsidRDefault="006A0E20" w:rsidP="006A0E20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40.00</w:t>
            </w:r>
          </w:p>
        </w:tc>
        <w:tc>
          <w:tcPr>
            <w:tcW w:w="747" w:type="dxa"/>
            <w:shd w:val="clear" w:color="auto" w:fill="auto"/>
          </w:tcPr>
          <w:p w:rsidR="006A0E20" w:rsidRPr="000C6BC7" w:rsidRDefault="006A0E20" w:rsidP="006A0E20">
            <w:pPr>
              <w:tabs>
                <w:tab w:val="decimal" w:pos="72"/>
              </w:tabs>
              <w:spacing w:after="0" w:line="240" w:lineRule="auto"/>
              <w:ind w:left="-138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40.00</w:t>
            </w:r>
          </w:p>
        </w:tc>
        <w:tc>
          <w:tcPr>
            <w:tcW w:w="992" w:type="dxa"/>
          </w:tcPr>
          <w:p w:rsidR="006A0E20" w:rsidRPr="000C6BC7" w:rsidRDefault="006A0E20" w:rsidP="006A0E20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370,000</w:t>
            </w:r>
          </w:p>
        </w:tc>
        <w:tc>
          <w:tcPr>
            <w:tcW w:w="1080" w:type="dxa"/>
          </w:tcPr>
          <w:p w:rsidR="006A0E20" w:rsidRPr="000C6BC7" w:rsidRDefault="006A0E20" w:rsidP="006A0E20">
            <w:pPr>
              <w:spacing w:after="0" w:line="240" w:lineRule="auto"/>
              <w:ind w:left="-85" w:right="-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370,000</w:t>
            </w:r>
          </w:p>
        </w:tc>
        <w:tc>
          <w:tcPr>
            <w:tcW w:w="27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A0E20" w:rsidRPr="000C6BC7" w:rsidRDefault="006A0E20" w:rsidP="006A0E20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153,818</w:t>
            </w:r>
          </w:p>
        </w:tc>
        <w:tc>
          <w:tcPr>
            <w:tcW w:w="270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:rsidR="006A0E20" w:rsidRPr="000C6BC7" w:rsidRDefault="006A0E20" w:rsidP="006A0E20">
            <w:pPr>
              <w:tabs>
                <w:tab w:val="decimal" w:pos="104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153,818</w:t>
            </w:r>
          </w:p>
        </w:tc>
        <w:tc>
          <w:tcPr>
            <w:tcW w:w="27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gridSpan w:val="3"/>
            <w:shd w:val="clear" w:color="auto" w:fill="auto"/>
          </w:tcPr>
          <w:p w:rsidR="006A0E20" w:rsidRPr="00202C6B" w:rsidRDefault="005E0805" w:rsidP="006A0E20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1,895,86</w:t>
            </w:r>
            <w:r w:rsidR="001C124A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273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6A0E20" w:rsidRPr="000C6BC7" w:rsidRDefault="006A0E20" w:rsidP="006A0E20">
            <w:pPr>
              <w:tabs>
                <w:tab w:val="decimal" w:pos="882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1,537,515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1656" w:rsidRPr="000C6BC7" w:rsidTr="003C77F0">
        <w:trPr>
          <w:gridAfter w:val="2"/>
          <w:wAfter w:w="21" w:type="dxa"/>
          <w:trHeight w:val="70"/>
        </w:trPr>
        <w:tc>
          <w:tcPr>
            <w:tcW w:w="2453" w:type="dxa"/>
          </w:tcPr>
          <w:p w:rsidR="00A91656" w:rsidRPr="000C6BC7" w:rsidRDefault="00A91656" w:rsidP="006A0E20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แวต รีฟันด์ เซ็นเตอร์</w:t>
            </w:r>
          </w:p>
          <w:p w:rsidR="00A91656" w:rsidRPr="000C6BC7" w:rsidRDefault="00A91656" w:rsidP="006A0E20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(ไทยแลนด์) จำกัด</w:t>
            </w:r>
          </w:p>
        </w:tc>
        <w:tc>
          <w:tcPr>
            <w:tcW w:w="1286" w:type="dxa"/>
            <w:vAlign w:val="bottom"/>
          </w:tcPr>
          <w:p w:rsidR="00A91656" w:rsidRPr="000C6BC7" w:rsidRDefault="002B5B92" w:rsidP="002B5B92">
            <w:pPr>
              <w:tabs>
                <w:tab w:val="left" w:pos="52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273" w:type="dxa"/>
            <w:vAlign w:val="bottom"/>
          </w:tcPr>
          <w:p w:rsidR="00A91656" w:rsidRPr="000C6BC7" w:rsidRDefault="002B5B92" w:rsidP="002B5B92">
            <w:pPr>
              <w:tabs>
                <w:tab w:val="left" w:pos="52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12" w:type="dxa"/>
            <w:vAlign w:val="bottom"/>
          </w:tcPr>
          <w:p w:rsidR="00A91656" w:rsidRPr="000C6BC7" w:rsidRDefault="002B5B92" w:rsidP="002B5B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25.00</w:t>
            </w:r>
          </w:p>
        </w:tc>
        <w:tc>
          <w:tcPr>
            <w:tcW w:w="747" w:type="dxa"/>
            <w:vAlign w:val="bottom"/>
          </w:tcPr>
          <w:p w:rsidR="00A91656" w:rsidRPr="000C6BC7" w:rsidRDefault="002B5B92" w:rsidP="002B5B92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bottom"/>
          </w:tcPr>
          <w:p w:rsidR="00A91656" w:rsidRPr="000C6BC7" w:rsidRDefault="00A67635" w:rsidP="00A67635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30,000</w:t>
            </w:r>
          </w:p>
        </w:tc>
        <w:tc>
          <w:tcPr>
            <w:tcW w:w="1080" w:type="dxa"/>
            <w:vAlign w:val="bottom"/>
          </w:tcPr>
          <w:p w:rsidR="00A91656" w:rsidRPr="000C6BC7" w:rsidRDefault="002B5B92" w:rsidP="002B5B92">
            <w:pPr>
              <w:tabs>
                <w:tab w:val="decimal" w:pos="537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1656" w:rsidRPr="000C6BC7" w:rsidRDefault="00A91656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A91656" w:rsidRPr="000C6BC7" w:rsidRDefault="00A91656" w:rsidP="002B5B92">
            <w:pPr>
              <w:tabs>
                <w:tab w:val="decimal" w:pos="104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7,500</w:t>
            </w:r>
          </w:p>
        </w:tc>
        <w:tc>
          <w:tcPr>
            <w:tcW w:w="270" w:type="dxa"/>
            <w:gridSpan w:val="2"/>
            <w:vAlign w:val="bottom"/>
          </w:tcPr>
          <w:p w:rsidR="00A91656" w:rsidRPr="000C6BC7" w:rsidRDefault="00A91656" w:rsidP="002B5B92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A91656" w:rsidRPr="000C6BC7" w:rsidRDefault="00A91656" w:rsidP="00013B3B">
            <w:pPr>
              <w:tabs>
                <w:tab w:val="decimal" w:pos="716"/>
              </w:tabs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A91656" w:rsidRPr="000C6BC7" w:rsidRDefault="00A91656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1656" w:rsidRPr="000C6BC7" w:rsidRDefault="002B5B92" w:rsidP="003C77F0">
            <w:pPr>
              <w:tabs>
                <w:tab w:val="decimal" w:pos="789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7,157</w:t>
            </w:r>
          </w:p>
        </w:tc>
        <w:tc>
          <w:tcPr>
            <w:tcW w:w="273" w:type="dxa"/>
            <w:gridSpan w:val="2"/>
          </w:tcPr>
          <w:p w:rsidR="00A91656" w:rsidRPr="000C6BC7" w:rsidRDefault="00A91656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A91656" w:rsidRPr="000C6BC7" w:rsidRDefault="002B5B92" w:rsidP="004D599C">
            <w:pPr>
              <w:tabs>
                <w:tab w:val="decimal" w:pos="627"/>
              </w:tabs>
              <w:spacing w:after="0" w:line="240" w:lineRule="auto"/>
              <w:ind w:right="-25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A91656" w:rsidRPr="000C6BC7" w:rsidRDefault="00A91656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A0E20" w:rsidRPr="000C6BC7" w:rsidTr="003C77F0">
        <w:trPr>
          <w:gridAfter w:val="2"/>
          <w:wAfter w:w="21" w:type="dxa"/>
          <w:trHeight w:val="70"/>
        </w:trPr>
        <w:tc>
          <w:tcPr>
            <w:tcW w:w="2453" w:type="dxa"/>
          </w:tcPr>
          <w:p w:rsidR="006A0E20" w:rsidRPr="000C6BC7" w:rsidRDefault="006A0E20" w:rsidP="006A0E20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6" w:type="dxa"/>
          </w:tcPr>
          <w:p w:rsidR="006A0E20" w:rsidRPr="000C6BC7" w:rsidRDefault="006A0E20" w:rsidP="006A0E20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73" w:type="dxa"/>
          </w:tcPr>
          <w:p w:rsidR="006A0E20" w:rsidRPr="000C6BC7" w:rsidRDefault="006A0E20" w:rsidP="006A0E20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812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47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0E20" w:rsidRPr="000C6BC7" w:rsidRDefault="00A91656" w:rsidP="00A91656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385,31</w:t>
            </w:r>
            <w:r w:rsidR="006A0E20" w:rsidRPr="000C6B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A0E20" w:rsidRPr="000C6BC7" w:rsidRDefault="006A0E20" w:rsidP="006A0E20">
            <w:pPr>
              <w:tabs>
                <w:tab w:val="decimal" w:pos="104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377,818</w:t>
            </w:r>
          </w:p>
        </w:tc>
        <w:tc>
          <w:tcPr>
            <w:tcW w:w="270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A0E20" w:rsidRPr="000C6BC7" w:rsidRDefault="00A67635" w:rsidP="00233FD3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3,5</w:t>
            </w:r>
            <w:r w:rsidR="001C124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28,297</w:t>
            </w:r>
          </w:p>
        </w:tc>
        <w:tc>
          <w:tcPr>
            <w:tcW w:w="273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A0E20" w:rsidRPr="000C6BC7" w:rsidRDefault="006A0E20" w:rsidP="006A0E20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3,014,729</w:t>
            </w:r>
          </w:p>
        </w:tc>
        <w:tc>
          <w:tcPr>
            <w:tcW w:w="237" w:type="dxa"/>
            <w:gridSpan w:val="2"/>
            <w:shd w:val="clear" w:color="auto" w:fill="auto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left="-85" w:right="-25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:rsidR="00894CB1" w:rsidRPr="000C6BC7" w:rsidRDefault="00894CB1" w:rsidP="00D55D3F">
      <w:pPr>
        <w:spacing w:after="0" w:line="240" w:lineRule="auto"/>
        <w:ind w:left="-180" w:right="-25"/>
        <w:jc w:val="thaiDistribute"/>
        <w:rPr>
          <w:rFonts w:ascii="Angsana New" w:hAnsi="Angsana New" w:cs="Angsana New"/>
          <w:sz w:val="30"/>
          <w:szCs w:val="30"/>
        </w:rPr>
        <w:sectPr w:rsidR="00894CB1" w:rsidRPr="000C6BC7" w:rsidSect="007D128C">
          <w:type w:val="continuous"/>
          <w:pgSz w:w="16840" w:h="11907" w:orient="landscape" w:code="9"/>
          <w:pgMar w:top="1151" w:right="692" w:bottom="1151" w:left="720" w:header="720" w:footer="720" w:gutter="0"/>
          <w:cols w:space="720"/>
          <w:docGrid w:linePitch="245"/>
        </w:sectPr>
      </w:pPr>
    </w:p>
    <w:tbl>
      <w:tblPr>
        <w:tblW w:w="155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604"/>
        <w:gridCol w:w="897"/>
        <w:gridCol w:w="1260"/>
        <w:gridCol w:w="900"/>
        <w:gridCol w:w="720"/>
        <w:gridCol w:w="24"/>
        <w:gridCol w:w="966"/>
        <w:gridCol w:w="236"/>
        <w:gridCol w:w="6"/>
        <w:gridCol w:w="928"/>
        <w:gridCol w:w="6"/>
        <w:gridCol w:w="264"/>
        <w:gridCol w:w="906"/>
        <w:gridCol w:w="267"/>
        <w:gridCol w:w="900"/>
        <w:gridCol w:w="270"/>
        <w:gridCol w:w="891"/>
        <w:gridCol w:w="267"/>
        <w:gridCol w:w="825"/>
        <w:gridCol w:w="270"/>
        <w:gridCol w:w="980"/>
        <w:gridCol w:w="64"/>
        <w:gridCol w:w="203"/>
        <w:gridCol w:w="33"/>
        <w:gridCol w:w="883"/>
      </w:tblGrid>
      <w:tr w:rsidR="0086589F" w:rsidRPr="000C6BC7" w:rsidTr="00930FFD">
        <w:trPr>
          <w:trHeight w:val="302"/>
          <w:tblHeader/>
        </w:trPr>
        <w:tc>
          <w:tcPr>
            <w:tcW w:w="2604" w:type="dxa"/>
          </w:tcPr>
          <w:p w:rsidR="0086589F" w:rsidRPr="000C6BC7" w:rsidRDefault="0086589F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9" w:type="dxa"/>
            <w:gridSpan w:val="22"/>
          </w:tcPr>
          <w:p w:rsidR="0086589F" w:rsidRPr="000C6BC7" w:rsidRDefault="0086589F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589F" w:rsidRPr="000C6BC7" w:rsidTr="00930FFD">
        <w:trPr>
          <w:trHeight w:val="302"/>
          <w:tblHeader/>
        </w:trPr>
        <w:tc>
          <w:tcPr>
            <w:tcW w:w="2604" w:type="dxa"/>
          </w:tcPr>
          <w:p w:rsidR="0086589F" w:rsidRPr="000C6BC7" w:rsidRDefault="0086589F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1644" w:type="dxa"/>
            <w:gridSpan w:val="3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142" w:type="dxa"/>
            <w:gridSpan w:val="5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37" w:type="dxa"/>
            <w:gridSpan w:val="4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3" w:type="dxa"/>
            <w:gridSpan w:val="3"/>
            <w:shd w:val="clear" w:color="auto" w:fill="auto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163" w:type="dxa"/>
            <w:gridSpan w:val="5"/>
            <w:shd w:val="clear" w:color="auto" w:fill="auto"/>
          </w:tcPr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86589F" w:rsidRPr="000C6BC7" w:rsidRDefault="0086589F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ราคาทุน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DB19EB" w:rsidRPr="000C6BC7" w:rsidTr="00930FFD">
        <w:trPr>
          <w:trHeight w:val="302"/>
          <w:tblHeader/>
        </w:trPr>
        <w:tc>
          <w:tcPr>
            <w:tcW w:w="2604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990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36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gridSpan w:val="2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6589F" w:rsidRPr="000C6BC7" w:rsidTr="00930FFD">
        <w:trPr>
          <w:trHeight w:val="302"/>
          <w:tblHeader/>
        </w:trPr>
        <w:tc>
          <w:tcPr>
            <w:tcW w:w="2604" w:type="dxa"/>
          </w:tcPr>
          <w:p w:rsidR="0086589F" w:rsidRPr="000C6BC7" w:rsidRDefault="0086589F" w:rsidP="000F2D0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897" w:type="dxa"/>
          </w:tcPr>
          <w:p w:rsidR="0086589F" w:rsidRPr="000C6BC7" w:rsidRDefault="0086589F" w:rsidP="000F2D0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6589F" w:rsidRPr="000C6BC7" w:rsidRDefault="0086589F" w:rsidP="000F2D07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44" w:type="dxa"/>
            <w:gridSpan w:val="3"/>
          </w:tcPr>
          <w:p w:rsidR="0086589F" w:rsidRPr="000C6BC7" w:rsidRDefault="0086589F" w:rsidP="000F2D07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9165" w:type="dxa"/>
            <w:gridSpan w:val="19"/>
          </w:tcPr>
          <w:p w:rsidR="0086589F" w:rsidRPr="000C6BC7" w:rsidRDefault="0086589F" w:rsidP="000F2D07">
            <w:pPr>
              <w:tabs>
                <w:tab w:val="left" w:pos="0"/>
              </w:tabs>
              <w:spacing w:after="0" w:line="240" w:lineRule="auto"/>
              <w:ind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0E20" w:rsidRPr="000C6BC7" w:rsidTr="00930FFD">
        <w:trPr>
          <w:trHeight w:val="387"/>
        </w:trPr>
        <w:tc>
          <w:tcPr>
            <w:tcW w:w="2604" w:type="dxa"/>
          </w:tcPr>
          <w:p w:rsidR="006A0E20" w:rsidRPr="000C6BC7" w:rsidRDefault="006A0E20" w:rsidP="006A0E20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 เพาเวอร์ บาย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897" w:type="dxa"/>
            <w:vAlign w:val="bottom"/>
          </w:tcPr>
          <w:p w:rsidR="006A0E20" w:rsidRPr="000C6BC7" w:rsidRDefault="006A0E20" w:rsidP="006A0E2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260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00" w:type="dxa"/>
          </w:tcPr>
          <w:p w:rsidR="006A0E20" w:rsidRPr="000C6BC7" w:rsidRDefault="006A0E20" w:rsidP="006A0E20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744" w:type="dxa"/>
            <w:gridSpan w:val="2"/>
          </w:tcPr>
          <w:p w:rsidR="006A0E20" w:rsidRPr="000C6BC7" w:rsidRDefault="006A0E20" w:rsidP="006A0E20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66" w:type="dxa"/>
            <w:vAlign w:val="bottom"/>
          </w:tcPr>
          <w:p w:rsidR="006A0E20" w:rsidRPr="000C6BC7" w:rsidRDefault="006A0E20" w:rsidP="006A0E20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42" w:type="dxa"/>
            <w:gridSpan w:val="2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6A0E20" w:rsidRPr="000C6BC7" w:rsidRDefault="006A0E20" w:rsidP="006A0E20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560,000</w:t>
            </w:r>
          </w:p>
        </w:tc>
        <w:tc>
          <w:tcPr>
            <w:tcW w:w="264" w:type="dxa"/>
          </w:tcPr>
          <w:p w:rsidR="006A0E20" w:rsidRPr="000C6BC7" w:rsidRDefault="006A0E20" w:rsidP="006A0E20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:rsidR="006A0E20" w:rsidRPr="000C6BC7" w:rsidRDefault="00A91656" w:rsidP="00013B3B">
            <w:pPr>
              <w:tabs>
                <w:tab w:val="decimal" w:pos="687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67" w:type="dxa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A0E20" w:rsidRPr="000C6BC7" w:rsidRDefault="006A0E20" w:rsidP="00013B3B">
            <w:pPr>
              <w:tabs>
                <w:tab w:val="decimal" w:pos="687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70" w:type="dxa"/>
            <w:shd w:val="clear" w:color="auto" w:fill="auto"/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:rsidR="006A0E20" w:rsidRPr="000C6BC7" w:rsidRDefault="00A91656" w:rsidP="006A0E20">
            <w:pPr>
              <w:tabs>
                <w:tab w:val="decimal" w:pos="77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A0E20" w:rsidRPr="000C6BC7" w:rsidRDefault="006A0E20" w:rsidP="006A0E20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6A0E20" w:rsidRPr="000C6BC7" w:rsidRDefault="006A0E20" w:rsidP="00930FFD">
            <w:pPr>
              <w:tabs>
                <w:tab w:val="decimal" w:pos="685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224,000</w:t>
            </w:r>
          </w:p>
        </w:tc>
      </w:tr>
      <w:tr w:rsidR="006A0E20" w:rsidRPr="000C6BC7" w:rsidTr="00930FFD">
        <w:trPr>
          <w:trHeight w:val="302"/>
        </w:trPr>
        <w:tc>
          <w:tcPr>
            <w:tcW w:w="2604" w:type="dxa"/>
          </w:tcPr>
          <w:p w:rsidR="006A0E20" w:rsidRPr="000C6BC7" w:rsidRDefault="006A0E20" w:rsidP="006A0E20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ซีอาร์ซี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สปอร์ต จำกัด</w:t>
            </w:r>
          </w:p>
        </w:tc>
        <w:tc>
          <w:tcPr>
            <w:tcW w:w="897" w:type="dxa"/>
            <w:vAlign w:val="bottom"/>
          </w:tcPr>
          <w:p w:rsidR="006A0E20" w:rsidRPr="000C6BC7" w:rsidRDefault="006A0E20" w:rsidP="006A0E2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ค้าปลีก</w:t>
            </w:r>
          </w:p>
        </w:tc>
        <w:tc>
          <w:tcPr>
            <w:tcW w:w="1260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00" w:type="dxa"/>
          </w:tcPr>
          <w:p w:rsidR="006A0E20" w:rsidRPr="000C6BC7" w:rsidRDefault="006A0E20" w:rsidP="006A0E20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744" w:type="dxa"/>
            <w:gridSpan w:val="2"/>
          </w:tcPr>
          <w:p w:rsidR="006A0E20" w:rsidRPr="000C6BC7" w:rsidRDefault="006A0E20" w:rsidP="006A0E20">
            <w:pPr>
              <w:tabs>
                <w:tab w:val="decimal" w:pos="30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40.00</w:t>
            </w:r>
          </w:p>
        </w:tc>
        <w:tc>
          <w:tcPr>
            <w:tcW w:w="966" w:type="dxa"/>
            <w:vAlign w:val="bottom"/>
          </w:tcPr>
          <w:p w:rsidR="006A0E20" w:rsidRPr="000C6BC7" w:rsidRDefault="006A0E20" w:rsidP="006A0E20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42" w:type="dxa"/>
            <w:gridSpan w:val="2"/>
            <w:tcBorders>
              <w:bottom w:val="nil"/>
            </w:tcBorders>
          </w:tcPr>
          <w:p w:rsidR="006A0E20" w:rsidRPr="000C6BC7" w:rsidRDefault="006A0E20" w:rsidP="006A0E20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vAlign w:val="bottom"/>
          </w:tcPr>
          <w:p w:rsidR="006A0E20" w:rsidRPr="000C6BC7" w:rsidRDefault="006A0E20" w:rsidP="006A0E20">
            <w:pPr>
              <w:tabs>
                <w:tab w:val="decimal" w:pos="774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370,000</w:t>
            </w:r>
          </w:p>
        </w:tc>
        <w:tc>
          <w:tcPr>
            <w:tcW w:w="264" w:type="dxa"/>
          </w:tcPr>
          <w:p w:rsidR="006A0E20" w:rsidRPr="000C6BC7" w:rsidRDefault="006A0E20" w:rsidP="006A0E20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vAlign w:val="bottom"/>
          </w:tcPr>
          <w:p w:rsidR="006A0E20" w:rsidRPr="000C6BC7" w:rsidRDefault="00A91656" w:rsidP="00013B3B">
            <w:pPr>
              <w:tabs>
                <w:tab w:val="decimal" w:pos="687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153,</w:t>
            </w:r>
            <w:r w:rsidR="00A67635" w:rsidRPr="000C6BC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67" w:type="dxa"/>
          </w:tcPr>
          <w:p w:rsidR="006A0E20" w:rsidRPr="000C6BC7" w:rsidRDefault="006A0E20" w:rsidP="006A0E20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A0E20" w:rsidRPr="000C6BC7" w:rsidRDefault="006A0E20" w:rsidP="00013B3B">
            <w:pPr>
              <w:tabs>
                <w:tab w:val="decimal" w:pos="687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  <w:tc>
          <w:tcPr>
            <w:tcW w:w="270" w:type="dxa"/>
            <w:shd w:val="clear" w:color="auto" w:fill="auto"/>
          </w:tcPr>
          <w:p w:rsidR="006A0E20" w:rsidRPr="000C6BC7" w:rsidRDefault="006A0E20" w:rsidP="006A0E20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A0E20" w:rsidRPr="000C6BC7" w:rsidRDefault="006A0E20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shd w:val="clear" w:color="auto" w:fill="auto"/>
            <w:vAlign w:val="bottom"/>
          </w:tcPr>
          <w:p w:rsidR="006A0E20" w:rsidRPr="000C6BC7" w:rsidRDefault="00A91656" w:rsidP="00A67635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153,</w:t>
            </w:r>
            <w:r w:rsidR="00A67635" w:rsidRPr="000C6BC7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A0E20" w:rsidRPr="000C6BC7" w:rsidRDefault="006A0E20" w:rsidP="006A0E20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:rsidR="006A0E20" w:rsidRPr="000C6BC7" w:rsidRDefault="006A0E20" w:rsidP="00930FFD">
            <w:pPr>
              <w:tabs>
                <w:tab w:val="decimal" w:pos="685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153,818</w:t>
            </w:r>
          </w:p>
        </w:tc>
      </w:tr>
      <w:tr w:rsidR="00894CB1" w:rsidRPr="000C6BC7" w:rsidTr="00930FFD">
        <w:trPr>
          <w:trHeight w:val="302"/>
        </w:trPr>
        <w:tc>
          <w:tcPr>
            <w:tcW w:w="2604" w:type="dxa"/>
          </w:tcPr>
          <w:p w:rsidR="00894CB1" w:rsidRPr="000C6BC7" w:rsidRDefault="00894CB1" w:rsidP="00894CB1">
            <w:pPr>
              <w:tabs>
                <w:tab w:val="left" w:pos="52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แวต รีฟันด์ เซ็นเตอร์</w:t>
            </w:r>
          </w:p>
          <w:p w:rsidR="00894CB1" w:rsidRPr="000C6BC7" w:rsidRDefault="00894CB1" w:rsidP="00894CB1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897" w:type="dxa"/>
            <w:vAlign w:val="bottom"/>
          </w:tcPr>
          <w:p w:rsidR="00894CB1" w:rsidRPr="000C6BC7" w:rsidRDefault="00894CB1" w:rsidP="00894CB1">
            <w:pPr>
              <w:tabs>
                <w:tab w:val="left" w:pos="52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  <w:vAlign w:val="bottom"/>
          </w:tcPr>
          <w:p w:rsidR="00894CB1" w:rsidRPr="000C6BC7" w:rsidRDefault="00894CB1" w:rsidP="00894CB1">
            <w:pPr>
              <w:tabs>
                <w:tab w:val="left" w:pos="52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:rsidR="00894CB1" w:rsidRPr="000C6BC7" w:rsidRDefault="00894CB1" w:rsidP="00894CB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744" w:type="dxa"/>
            <w:gridSpan w:val="2"/>
            <w:vAlign w:val="bottom"/>
          </w:tcPr>
          <w:p w:rsidR="00894CB1" w:rsidRPr="000C6BC7" w:rsidRDefault="00894CB1" w:rsidP="00894CB1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66" w:type="dxa"/>
            <w:vAlign w:val="bottom"/>
          </w:tcPr>
          <w:p w:rsidR="00894CB1" w:rsidRPr="000C6BC7" w:rsidRDefault="00A67635" w:rsidP="00A67635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242" w:type="dxa"/>
            <w:gridSpan w:val="2"/>
            <w:tcBorders>
              <w:bottom w:val="nil"/>
            </w:tcBorders>
          </w:tcPr>
          <w:p w:rsidR="00894CB1" w:rsidRPr="000C6BC7" w:rsidRDefault="00894CB1" w:rsidP="00894CB1">
            <w:pPr>
              <w:tabs>
                <w:tab w:val="decimal" w:pos="684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:rsidR="00894CB1" w:rsidRPr="000C6BC7" w:rsidRDefault="00894CB1" w:rsidP="0059507B">
            <w:pPr>
              <w:tabs>
                <w:tab w:val="decimal" w:pos="379"/>
              </w:tabs>
              <w:spacing w:after="0" w:line="240" w:lineRule="auto"/>
              <w:ind w:right="7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894CB1" w:rsidRPr="000C6BC7" w:rsidRDefault="00894CB1" w:rsidP="00894CB1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:rsidR="00894CB1" w:rsidRPr="000C6BC7" w:rsidRDefault="00A67635" w:rsidP="00013B3B">
            <w:pPr>
              <w:tabs>
                <w:tab w:val="decimal" w:pos="687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67" w:type="dxa"/>
          </w:tcPr>
          <w:p w:rsidR="00894CB1" w:rsidRPr="000C6BC7" w:rsidRDefault="00894CB1" w:rsidP="00894CB1">
            <w:pPr>
              <w:tabs>
                <w:tab w:val="decimal" w:pos="612"/>
              </w:tabs>
              <w:spacing w:after="0" w:line="240" w:lineRule="auto"/>
              <w:ind w:right="-25" w:hanging="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894CB1" w:rsidRPr="000C6BC7" w:rsidRDefault="00894CB1" w:rsidP="003C5DE4">
            <w:pPr>
              <w:tabs>
                <w:tab w:val="decimal" w:pos="384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4CB1" w:rsidRPr="000C6BC7" w:rsidRDefault="00894CB1" w:rsidP="00894CB1">
            <w:pPr>
              <w:tabs>
                <w:tab w:val="decimal" w:pos="16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B1" w:rsidRPr="000C6BC7" w:rsidRDefault="00894CB1" w:rsidP="004D599C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894CB1" w:rsidRPr="000C6BC7" w:rsidRDefault="00894CB1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B1" w:rsidRPr="000C6BC7" w:rsidRDefault="00894CB1" w:rsidP="004D599C">
            <w:pPr>
              <w:tabs>
                <w:tab w:val="decimal" w:pos="380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4CB1" w:rsidRPr="000C6BC7" w:rsidRDefault="00894CB1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B1" w:rsidRPr="000C6BC7" w:rsidRDefault="00894CB1" w:rsidP="00894CB1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7,500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94CB1" w:rsidRPr="000C6BC7" w:rsidRDefault="00894CB1" w:rsidP="00894CB1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4CB1" w:rsidRPr="000C6BC7" w:rsidRDefault="00894CB1" w:rsidP="0059507B">
            <w:pPr>
              <w:tabs>
                <w:tab w:val="decimal" w:pos="415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94CB1" w:rsidRPr="000C6BC7" w:rsidTr="00930FFD">
        <w:trPr>
          <w:trHeight w:val="302"/>
        </w:trPr>
        <w:tc>
          <w:tcPr>
            <w:tcW w:w="2604" w:type="dxa"/>
          </w:tcPr>
          <w:p w:rsidR="00894CB1" w:rsidRPr="000C6BC7" w:rsidRDefault="00894CB1" w:rsidP="00894CB1">
            <w:pPr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97" w:type="dxa"/>
          </w:tcPr>
          <w:p w:rsidR="00894CB1" w:rsidRPr="000C6BC7" w:rsidRDefault="00894CB1" w:rsidP="00894CB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894CB1" w:rsidRPr="000C6BC7" w:rsidRDefault="00894CB1" w:rsidP="00894CB1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94CB1" w:rsidRPr="000C6BC7" w:rsidRDefault="00894CB1" w:rsidP="00894CB1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4" w:type="dxa"/>
            <w:gridSpan w:val="2"/>
          </w:tcPr>
          <w:p w:rsidR="00894CB1" w:rsidRPr="000C6BC7" w:rsidRDefault="00894CB1" w:rsidP="00894CB1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:rsidR="00894CB1" w:rsidRPr="000C6BC7" w:rsidRDefault="00894CB1" w:rsidP="00894CB1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</w:tcPr>
          <w:p w:rsidR="00894CB1" w:rsidRPr="000C6BC7" w:rsidRDefault="00894CB1" w:rsidP="00894CB1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gridSpan w:val="2"/>
          </w:tcPr>
          <w:p w:rsidR="00894CB1" w:rsidRPr="000C6BC7" w:rsidRDefault="00894CB1" w:rsidP="00894CB1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94CB1" w:rsidRPr="000C6BC7" w:rsidRDefault="00894CB1" w:rsidP="00894CB1">
            <w:pPr>
              <w:tabs>
                <w:tab w:val="decimal" w:pos="954"/>
              </w:tabs>
              <w:spacing w:after="0" w:line="240" w:lineRule="auto"/>
              <w:ind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double" w:sz="4" w:space="0" w:color="auto"/>
            </w:tcBorders>
          </w:tcPr>
          <w:p w:rsidR="00894CB1" w:rsidRPr="000C6BC7" w:rsidRDefault="00894CB1" w:rsidP="00894CB1">
            <w:pPr>
              <w:tabs>
                <w:tab w:val="decimal" w:pos="687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67" w:type="dxa"/>
          </w:tcPr>
          <w:p w:rsidR="00894CB1" w:rsidRPr="000C6BC7" w:rsidRDefault="00894CB1" w:rsidP="00894CB1">
            <w:pPr>
              <w:tabs>
                <w:tab w:val="decimal" w:pos="612"/>
              </w:tabs>
              <w:spacing w:after="0" w:line="240" w:lineRule="auto"/>
              <w:ind w:left="-85" w:right="-25" w:hanging="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894CB1" w:rsidRPr="000C6BC7" w:rsidRDefault="00894CB1" w:rsidP="00894CB1">
            <w:pPr>
              <w:tabs>
                <w:tab w:val="decimal" w:pos="687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  <w:tc>
          <w:tcPr>
            <w:tcW w:w="270" w:type="dxa"/>
            <w:shd w:val="clear" w:color="auto" w:fill="auto"/>
          </w:tcPr>
          <w:p w:rsidR="00894CB1" w:rsidRPr="000C6BC7" w:rsidRDefault="00894CB1" w:rsidP="00894CB1">
            <w:pPr>
              <w:tabs>
                <w:tab w:val="decimal" w:pos="684"/>
              </w:tabs>
              <w:spacing w:after="0" w:line="240" w:lineRule="auto"/>
              <w:ind w:left="-85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CB1" w:rsidRPr="000C6BC7" w:rsidRDefault="00894CB1" w:rsidP="004D599C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894CB1" w:rsidRPr="000C6BC7" w:rsidRDefault="00894CB1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CB1" w:rsidRPr="000C6BC7" w:rsidRDefault="00894CB1" w:rsidP="004D599C">
            <w:pPr>
              <w:tabs>
                <w:tab w:val="decimal" w:pos="38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94CB1" w:rsidRPr="000C6BC7" w:rsidRDefault="00894CB1" w:rsidP="004D599C">
            <w:pPr>
              <w:tabs>
                <w:tab w:val="decimal" w:pos="380"/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CB1" w:rsidRPr="000C6BC7" w:rsidRDefault="00894CB1" w:rsidP="00894CB1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385,318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894CB1" w:rsidRPr="000C6BC7" w:rsidRDefault="00894CB1" w:rsidP="00894CB1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4CB1" w:rsidRPr="000C6BC7" w:rsidRDefault="00894CB1" w:rsidP="00930FFD">
            <w:pPr>
              <w:tabs>
                <w:tab w:val="decimal" w:pos="774"/>
              </w:tabs>
              <w:spacing w:after="0" w:line="240" w:lineRule="auto"/>
              <w:ind w:left="-85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377,818</w:t>
            </w:r>
          </w:p>
        </w:tc>
      </w:tr>
    </w:tbl>
    <w:p w:rsidR="00742E16" w:rsidRPr="000C6BC7" w:rsidRDefault="00742E16"/>
    <w:p w:rsidR="00742E16" w:rsidRPr="000C6BC7" w:rsidRDefault="00742E16" w:rsidP="00D55D3F">
      <w:pPr>
        <w:spacing w:after="0" w:line="240" w:lineRule="auto"/>
        <w:ind w:right="-25" w:firstLine="547"/>
        <w:rPr>
          <w:rFonts w:ascii="Angsana New" w:hAnsi="Angsana New" w:cs="Angsana New"/>
          <w:sz w:val="30"/>
          <w:szCs w:val="30"/>
          <w:cs/>
        </w:rPr>
        <w:sectPr w:rsidR="00742E16" w:rsidRPr="000C6BC7" w:rsidSect="00894CB1">
          <w:pgSz w:w="16840" w:h="11907" w:orient="landscape" w:code="9"/>
          <w:pgMar w:top="1151" w:right="692" w:bottom="1151" w:left="720" w:header="720" w:footer="720" w:gutter="0"/>
          <w:cols w:space="720"/>
          <w:docGrid w:linePitch="245"/>
        </w:sectPr>
      </w:pPr>
    </w:p>
    <w:p w:rsidR="00085E9A" w:rsidRPr="000C6BC7" w:rsidRDefault="006B4E20" w:rsidP="00EF604C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085E9A" w:rsidRPr="000C6BC7">
        <w:rPr>
          <w:rFonts w:ascii="Angsana New" w:hAnsi="Angsana New" w:cs="Angsana New" w:hint="cs"/>
          <w:sz w:val="30"/>
          <w:szCs w:val="30"/>
          <w:cs/>
        </w:rPr>
        <w:t>บริษัทไม่มีเงินลงทุนใน</w:t>
      </w:r>
      <w:r w:rsidR="00085E9A" w:rsidRPr="000C6BC7">
        <w:rPr>
          <w:rFonts w:ascii="Angsana New" w:hAnsi="Angsana New" w:cs="Angsana New"/>
          <w:sz w:val="30"/>
          <w:szCs w:val="30"/>
          <w:cs/>
        </w:rPr>
        <w:t>บริษัทร่วม</w:t>
      </w:r>
      <w:r w:rsidR="00085E9A" w:rsidRPr="000C6BC7">
        <w:rPr>
          <w:rFonts w:ascii="Angsana New" w:hAnsi="Angsana New" w:cs="Angsana New"/>
          <w:sz w:val="30"/>
          <w:szCs w:val="30"/>
        </w:rPr>
        <w:t xml:space="preserve"> </w:t>
      </w:r>
      <w:r w:rsidR="00085E9A" w:rsidRPr="000C6BC7">
        <w:rPr>
          <w:rFonts w:ascii="Angsana New" w:hAnsi="Angsana New" w:cs="Angsana New" w:hint="cs"/>
          <w:sz w:val="30"/>
          <w:szCs w:val="30"/>
          <w:cs/>
        </w:rPr>
        <w:t xml:space="preserve">ซึ่งจดทะเบียนในตลาดหลักทรัพย์ </w:t>
      </w:r>
      <w:r w:rsidR="00EF604C">
        <w:rPr>
          <w:rFonts w:ascii="Angsana New" w:hAnsi="Angsana New" w:cs="Angsana New" w:hint="cs"/>
          <w:sz w:val="30"/>
          <w:szCs w:val="30"/>
          <w:cs/>
        </w:rPr>
        <w:t>ดังนั้นจึงไม่มีราคาที่เปิดเผยต่อ</w:t>
      </w:r>
      <w:r w:rsidR="00085E9A" w:rsidRPr="000C6BC7">
        <w:rPr>
          <w:rFonts w:ascii="Angsana New" w:hAnsi="Angsana New" w:cs="Angsana New" w:hint="cs"/>
          <w:sz w:val="30"/>
          <w:szCs w:val="30"/>
          <w:cs/>
        </w:rPr>
        <w:t>สาธารณชน</w:t>
      </w:r>
    </w:p>
    <w:p w:rsidR="00577216" w:rsidRPr="000C6BC7" w:rsidRDefault="00577216" w:rsidP="00D55D3F">
      <w:pPr>
        <w:pStyle w:val="block"/>
        <w:shd w:val="clear" w:color="auto" w:fill="FFFFFF"/>
        <w:spacing w:after="0" w:line="240" w:lineRule="auto"/>
        <w:ind w:left="547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085E9A" w:rsidRPr="000C6BC7" w:rsidRDefault="00085E9A" w:rsidP="00D55D3F">
      <w:pPr>
        <w:pStyle w:val="block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C6BC7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</w:t>
      </w:r>
      <w:r w:rsidRPr="000C6BC7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ข้อมูลทางการเงินของบริษัทร่วมที่รวมอยู่ในงบการเงินของบริษัทร่วม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</w:t>
      </w:r>
      <w:r w:rsidR="005D2F8E" w:rsidRPr="000C6BC7">
        <w:rPr>
          <w:rFonts w:ascii="Angsana New" w:hAnsi="Angsana New" w:cs="Angsana New"/>
          <w:sz w:val="30"/>
          <w:szCs w:val="30"/>
          <w:lang w:bidi="th-TH"/>
        </w:rPr>
        <w:br/>
      </w:r>
      <w:r w:rsidRPr="000C6BC7">
        <w:rPr>
          <w:rFonts w:ascii="Angsana New" w:hAnsi="Angsana New" w:cs="Angsana New"/>
          <w:sz w:val="30"/>
          <w:szCs w:val="30"/>
          <w:cs/>
          <w:lang w:bidi="th-TH"/>
        </w:rPr>
        <w:t>ทางการเงินโดยสรุปดังกล่าวกับมูลค่าตามบัญชีของส่วนได้เสียของ</w:t>
      </w:r>
      <w:r w:rsidRPr="000C6BC7">
        <w:rPr>
          <w:rFonts w:ascii="Angsana New" w:hAnsi="Angsana New" w:cs="Angsana New" w:hint="cs"/>
          <w:sz w:val="30"/>
          <w:szCs w:val="30"/>
          <w:cs/>
          <w:lang w:bidi="th-TH"/>
        </w:rPr>
        <w:t>กลุ่ม</w:t>
      </w:r>
      <w:r w:rsidRPr="000C6BC7">
        <w:rPr>
          <w:rFonts w:ascii="Angsana New" w:hAnsi="Angsana New" w:cs="Angsana New"/>
          <w:sz w:val="30"/>
          <w:szCs w:val="30"/>
          <w:cs/>
          <w:lang w:bidi="th-TH"/>
        </w:rPr>
        <w:t>กิจการในกิจการเหล่านี้</w:t>
      </w:r>
    </w:p>
    <w:p w:rsidR="0075219B" w:rsidRPr="000C6BC7" w:rsidRDefault="0075219B" w:rsidP="00D55D3F">
      <w:pPr>
        <w:pStyle w:val="block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tbl>
      <w:tblPr>
        <w:tblW w:w="9207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537"/>
        <w:gridCol w:w="1170"/>
        <w:gridCol w:w="270"/>
        <w:gridCol w:w="1170"/>
        <w:gridCol w:w="270"/>
        <w:gridCol w:w="1170"/>
        <w:gridCol w:w="270"/>
        <w:gridCol w:w="1350"/>
      </w:tblGrid>
      <w:tr w:rsidR="005D2F8E" w:rsidRPr="000C6BC7" w:rsidTr="005B0773">
        <w:trPr>
          <w:trHeight w:val="440"/>
          <w:tblHeader/>
        </w:trPr>
        <w:tc>
          <w:tcPr>
            <w:tcW w:w="3537" w:type="dxa"/>
            <w:shd w:val="clear" w:color="auto" w:fill="auto"/>
          </w:tcPr>
          <w:p w:rsidR="005D2F8E" w:rsidRPr="000C6BC7" w:rsidRDefault="005D2F8E" w:rsidP="001C3E91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:rsidR="005D2F8E" w:rsidRPr="000C6BC7" w:rsidRDefault="005D2F8E" w:rsidP="001C3E91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  <w:t>บริษัท เพาเวอร์ บาย จำกัด</w:t>
            </w:r>
          </w:p>
        </w:tc>
        <w:tc>
          <w:tcPr>
            <w:tcW w:w="270" w:type="dxa"/>
            <w:shd w:val="clear" w:color="auto" w:fill="auto"/>
          </w:tcPr>
          <w:p w:rsidR="005D2F8E" w:rsidRPr="000C6BC7" w:rsidRDefault="005D2F8E" w:rsidP="001C3E91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:rsidR="005D2F8E" w:rsidRPr="000C6BC7" w:rsidRDefault="005D2F8E" w:rsidP="001C3E91">
            <w:pPr>
              <w:spacing w:after="0" w:line="240" w:lineRule="auto"/>
              <w:ind w:left="-18" w:right="-25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บริษัท ซีอาร์ซี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สปอร์ต จำกัด</w:t>
            </w:r>
          </w:p>
        </w:tc>
      </w:tr>
      <w:tr w:rsidR="00DB19EB" w:rsidRPr="000C6BC7" w:rsidTr="005B0773">
        <w:trPr>
          <w:tblHeader/>
        </w:trPr>
        <w:tc>
          <w:tcPr>
            <w:tcW w:w="3537" w:type="dxa"/>
            <w:shd w:val="clear" w:color="auto" w:fill="auto"/>
          </w:tcPr>
          <w:p w:rsidR="00DB19EB" w:rsidRPr="000C6BC7" w:rsidRDefault="00DB19EB" w:rsidP="00DB19E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0C6BC7" w:rsidRDefault="00742E16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0C6BC7" w:rsidRDefault="00742E16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DB19EB" w:rsidRPr="000C6BC7" w:rsidRDefault="00742E16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DB19EB" w:rsidRPr="000C6BC7" w:rsidRDefault="00742E16" w:rsidP="00DB19EB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right="11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2560</w:t>
            </w:r>
          </w:p>
        </w:tc>
      </w:tr>
      <w:tr w:rsidR="00DB19EB" w:rsidRPr="000C6BC7" w:rsidTr="005B0773">
        <w:trPr>
          <w:tblHeader/>
        </w:trPr>
        <w:tc>
          <w:tcPr>
            <w:tcW w:w="3537" w:type="dxa"/>
            <w:shd w:val="clear" w:color="auto" w:fill="auto"/>
          </w:tcPr>
          <w:p w:rsidR="00DB19EB" w:rsidRPr="000C6BC7" w:rsidRDefault="00DB19EB" w:rsidP="00DB19EB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eastAsia="Calibri" w:hAnsi="Angsana New" w:cs="Angsana New"/>
                <w:b/>
                <w:bCs/>
                <w:color w:val="0000FF"/>
                <w:sz w:val="30"/>
                <w:szCs w:val="30"/>
                <w:lang w:val="en-US" w:eastAsia="en-GB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2E16" w:rsidRPr="000C6BC7" w:rsidTr="005B0773">
        <w:trPr>
          <w:trHeight w:val="422"/>
        </w:trPr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รายได้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CE66F0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19,590</w:t>
            </w:r>
            <w:r w:rsidR="003D0D93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,</w:t>
            </w: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818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18,445,904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10,770,283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9,176,379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382,626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520,877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866DC1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909,387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693,493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</w:t>
            </w:r>
            <w:r w:rsidR="009974A4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 w:rsidR="005070C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(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ขาดทุน</w:t>
            </w:r>
            <w:r w:rsidR="005070C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)</w:t>
            </w:r>
            <w:r w:rsidR="009974A4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C6750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26"/>
              <w:jc w:val="both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(12,468</w:t>
            </w:r>
            <w:r w:rsidR="00A93D1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742E16" w:rsidP="002F247C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866DC1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(13,515</w:t>
            </w:r>
            <w:r w:rsidR="00A93D1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742E16" w:rsidP="002F247C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-</w:t>
            </w:r>
          </w:p>
        </w:tc>
      </w:tr>
      <w:tr w:rsidR="00742E16" w:rsidRPr="000C6BC7" w:rsidTr="00FC41E8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5F4665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26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370,158</w:t>
            </w:r>
          </w:p>
        </w:tc>
        <w:tc>
          <w:tcPr>
            <w:tcW w:w="270" w:type="dxa"/>
            <w:shd w:val="clear" w:color="auto" w:fill="auto"/>
          </w:tcPr>
          <w:p w:rsidR="00742E16" w:rsidRPr="00A93D1D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520,877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895,872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693,49</w:t>
            </w:r>
            <w:r w:rsidR="00FA35F6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</w:tr>
      <w:tr w:rsidR="00742E16" w:rsidRPr="000C6BC7" w:rsidTr="00FC41E8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370,158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520,877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895,872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693,49</w:t>
            </w:r>
            <w:r w:rsidR="00FA35F6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6,851,814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4,953,520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7,454,771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4,122,033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6,893,225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6,974,085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866DC1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985,949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954,930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(5,835,973</w:t>
            </w:r>
            <w:r w:rsidR="00A93D1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4,402,799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(3,669,465)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1,217,469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C6750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(3,845,874</w:t>
            </w:r>
            <w:r w:rsidR="00A93D1D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3,831,772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866DC1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(31,595</w:t>
            </w:r>
            <w:r w:rsidR="00A93D1D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  <w:cs/>
                <w:lang w:eastAsia="en-GB" w:bidi="th-TH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(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US" w:eastAsia="en-GB" w:bidi="th-TH"/>
              </w:rPr>
              <w:t>15,706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en-GB" w:bidi="th-TH"/>
              </w:rPr>
              <w:t>)</w:t>
            </w:r>
          </w:p>
        </w:tc>
      </w:tr>
      <w:tr w:rsidR="00742E16" w:rsidRPr="000C6BC7" w:rsidTr="00FC41E8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A93D1D" w:rsidRDefault="004D7BDC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4,063,192</w:t>
            </w:r>
          </w:p>
        </w:tc>
        <w:tc>
          <w:tcPr>
            <w:tcW w:w="270" w:type="dxa"/>
            <w:shd w:val="clear" w:color="auto" w:fill="auto"/>
          </w:tcPr>
          <w:p w:rsidR="00742E16" w:rsidRPr="00A93D1D" w:rsidRDefault="00742E16" w:rsidP="00A93D1D">
            <w:pPr>
              <w:pStyle w:val="acctfourfigures"/>
              <w:tabs>
                <w:tab w:val="clear" w:pos="765"/>
                <w:tab w:val="decimal" w:pos="943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3,693,034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A93D1D" w:rsidRDefault="00866DC1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 w:bidi="th-TH"/>
              </w:rPr>
              <w:t>4,739,660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3,843,788</w:t>
            </w:r>
          </w:p>
        </w:tc>
      </w:tr>
      <w:tr w:rsidR="00742E16" w:rsidRPr="000C6BC7" w:rsidTr="00FC41E8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</w:tr>
      <w:tr w:rsidR="00742E16" w:rsidRPr="000C6BC7" w:rsidTr="005B0773">
        <w:tc>
          <w:tcPr>
            <w:tcW w:w="3537" w:type="dxa"/>
            <w:shd w:val="clear" w:color="auto" w:fill="auto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ส่วนที่เป็นของผู้ถือหุ้นของผู้ถูกลงทุน</w:t>
            </w:r>
          </w:p>
        </w:tc>
        <w:tc>
          <w:tcPr>
            <w:tcW w:w="1170" w:type="dxa"/>
            <w:shd w:val="clear" w:color="auto" w:fill="auto"/>
          </w:tcPr>
          <w:p w:rsidR="00742E16" w:rsidRPr="000C6BC7" w:rsidRDefault="004D7BDC" w:rsidP="00C6750D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4,063,192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3,693,034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A952C0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4,739,660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 w:bidi="th-TH"/>
              </w:rPr>
              <w:t>3,843,788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FFFFFF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551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shd w:val="clear" w:color="auto" w:fill="FFFFFF"/>
            <w:vAlign w:val="bottom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</w:tr>
      <w:tr w:rsidR="00742E16" w:rsidRPr="000C6BC7" w:rsidTr="005B0773">
        <w:tc>
          <w:tcPr>
            <w:tcW w:w="3537" w:type="dxa"/>
            <w:shd w:val="clear" w:color="auto" w:fill="FFFFFF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ส่วนได้เสียของกลุ่ม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บริษัท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ในสินทรัพย์</w:t>
            </w:r>
          </w:p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 xml:space="preserve">สุทธิของผู้ถูกลงทุน 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 xml:space="preserve">ณ วันที่ 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1 </w:t>
            </w:r>
            <w:r w:rsidRPr="000C6BC7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มกรา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742E16" w:rsidRPr="000C6BC7" w:rsidRDefault="00233FD3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1,477,214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1,268,863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742E16" w:rsidRPr="000C6BC7" w:rsidRDefault="00233FD3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1,537,515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FFFFFF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1,260,118</w:t>
            </w:r>
          </w:p>
        </w:tc>
      </w:tr>
      <w:tr w:rsidR="00742E16" w:rsidRPr="000C6BC7" w:rsidTr="005B0773">
        <w:tc>
          <w:tcPr>
            <w:tcW w:w="3537" w:type="dxa"/>
            <w:shd w:val="clear" w:color="auto" w:fill="FFFFFF"/>
          </w:tcPr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กำไร</w:t>
            </w:r>
            <w:r w:rsidR="005070C9">
              <w:rPr>
                <w:rFonts w:ascii="Angsana New" w:eastAsia="Calibri" w:hAnsi="Angsana New" w:cs="Angsana New" w:hint="cs"/>
                <w:sz w:val="30"/>
                <w:szCs w:val="30"/>
                <w:cs/>
                <w:lang w:val="en-GB" w:eastAsia="en-GB"/>
              </w:rPr>
              <w:t>ขาดทุน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เบ็ดเสร็จรวมส่วนที่เป็นของ</w:t>
            </w:r>
          </w:p>
          <w:p w:rsidR="00742E16" w:rsidRPr="000C6BC7" w:rsidRDefault="00742E16" w:rsidP="00742E16">
            <w:pPr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val="en-GB" w:eastAsia="en-GB"/>
              </w:rPr>
              <w:t xml:space="preserve">   </w:t>
            </w:r>
            <w:r w:rsidRPr="000C6BC7">
              <w:rPr>
                <w:rFonts w:ascii="Angsana New" w:eastAsia="Calibri" w:hAnsi="Angsana New" w:cs="Angsana New"/>
                <w:sz w:val="30"/>
                <w:szCs w:val="30"/>
                <w:cs/>
                <w:lang w:val="en-GB" w:eastAsia="en-GB"/>
              </w:rPr>
              <w:t>กลุ่มบริษัท</w:t>
            </w:r>
          </w:p>
        </w:tc>
        <w:tc>
          <w:tcPr>
            <w:tcW w:w="1170" w:type="dxa"/>
            <w:shd w:val="clear" w:color="auto" w:fill="auto"/>
          </w:tcPr>
          <w:p w:rsidR="00742E16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233FD3" w:rsidRPr="000C6BC7" w:rsidRDefault="001C124A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148,063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208,351</w:t>
            </w:r>
          </w:p>
        </w:tc>
        <w:tc>
          <w:tcPr>
            <w:tcW w:w="270" w:type="dxa"/>
            <w:shd w:val="clear" w:color="auto" w:fill="auto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:rsidR="00742E16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233FD3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358,34</w:t>
            </w:r>
            <w:r w:rsidR="001C124A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shd w:val="clear" w:color="auto" w:fill="FFFFFF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shd w:val="clear" w:color="auto" w:fill="FFFFFF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</w:p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ind w:right="11"/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sz w:val="30"/>
                <w:szCs w:val="30"/>
                <w:lang w:eastAsia="en-GB"/>
              </w:rPr>
              <w:t>277,397</w:t>
            </w:r>
          </w:p>
        </w:tc>
      </w:tr>
      <w:tr w:rsidR="00742E16" w:rsidRPr="000C6BC7" w:rsidTr="00FC41E8">
        <w:tc>
          <w:tcPr>
            <w:tcW w:w="3537" w:type="dxa"/>
            <w:shd w:val="clear" w:color="auto" w:fill="FFFFFF"/>
          </w:tcPr>
          <w:p w:rsidR="00742E16" w:rsidRPr="000C6BC7" w:rsidRDefault="00742E16" w:rsidP="00742E16">
            <w:pPr>
              <w:tabs>
                <w:tab w:val="left" w:pos="191"/>
              </w:tabs>
              <w:spacing w:after="0" w:line="240" w:lineRule="auto"/>
              <w:ind w:left="191" w:hanging="19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มูลค่าตามบัญชีของ</w:t>
            </w:r>
            <w:r w:rsidRPr="000C6BC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ส่วนได้เสียใน</w:t>
            </w: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 xml:space="preserve">             </w:t>
            </w:r>
            <w:r w:rsidRPr="000C6BC7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val="en-GB" w:eastAsia="en-GB"/>
              </w:rPr>
              <w:t>ผู้ถูกลงทุน</w:t>
            </w: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ณ วันที่ </w:t>
            </w: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en-GB" w:eastAsia="en-GB"/>
              </w:rPr>
              <w:t>31</w:t>
            </w: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2E16" w:rsidRPr="000C6BC7" w:rsidRDefault="00A93D1D" w:rsidP="001C124A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</w:t>
            </w:r>
            <w:r w:rsidR="001C124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625,277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36" w:right="-1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1,477,214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742E16" w:rsidRPr="000C6BC7" w:rsidRDefault="00742E16" w:rsidP="003D0D93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42E16" w:rsidRPr="000C6BC7" w:rsidRDefault="00A93D1D" w:rsidP="005F4665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1,895,86</w:t>
            </w:r>
            <w:r w:rsidR="001C124A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3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742E16" w:rsidRPr="000C6BC7" w:rsidRDefault="00742E16" w:rsidP="00742E16">
            <w:pPr>
              <w:pStyle w:val="acctfourfigures"/>
              <w:tabs>
                <w:tab w:val="clear" w:pos="765"/>
                <w:tab w:val="decimal" w:pos="551"/>
              </w:tabs>
              <w:spacing w:after="0" w:line="240" w:lineRule="auto"/>
              <w:ind w:right="72"/>
              <w:jc w:val="right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:rsidR="00742E16" w:rsidRPr="000C6BC7" w:rsidRDefault="00742E16" w:rsidP="005F4665">
            <w:pPr>
              <w:pStyle w:val="acctfourfigures"/>
              <w:tabs>
                <w:tab w:val="clear" w:pos="765"/>
                <w:tab w:val="decimal" w:pos="1044"/>
              </w:tabs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</w:pPr>
            <w:r w:rsidRPr="000C6BC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en-GB"/>
              </w:rPr>
              <w:t>1,537,515</w:t>
            </w:r>
          </w:p>
        </w:tc>
      </w:tr>
    </w:tbl>
    <w:p w:rsidR="00907D86" w:rsidRPr="000C6BC7" w:rsidRDefault="00907D86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A7126F" w:rsidRPr="000C6BC7" w:rsidRDefault="00903FCA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br w:type="page"/>
      </w:r>
      <w:r w:rsidR="00A7126F" w:rsidRPr="000C6BC7">
        <w:rPr>
          <w:rFonts w:ascii="Angsana New" w:hAnsi="Angsana New" w:cs="Angsana New" w:hint="cs"/>
          <w:i/>
          <w:iCs/>
          <w:sz w:val="30"/>
          <w:szCs w:val="30"/>
          <w:cs/>
        </w:rPr>
        <w:t>การ</w:t>
      </w:r>
      <w:r w:rsidR="00A7126F" w:rsidRPr="000C6BC7">
        <w:rPr>
          <w:rFonts w:ascii="Angsana New" w:hAnsi="Angsana New" w:cs="Angsana New"/>
          <w:i/>
          <w:iCs/>
          <w:sz w:val="30"/>
          <w:szCs w:val="30"/>
          <w:cs/>
        </w:rPr>
        <w:t>ค้ำประกันวงเงินกู้</w:t>
      </w:r>
    </w:p>
    <w:p w:rsidR="00A7126F" w:rsidRPr="000C6BC7" w:rsidRDefault="00A7126F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sz w:val="16"/>
          <w:szCs w:val="16"/>
        </w:rPr>
      </w:pPr>
    </w:p>
    <w:p w:rsidR="00EF03A0" w:rsidRDefault="00EF03A0" w:rsidP="00EF03A0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Pr="000C6BC7">
        <w:rPr>
          <w:rFonts w:ascii="Angsana New" w:hAnsi="Angsana New" w:cs="Angsana New"/>
          <w:sz w:val="30"/>
          <w:szCs w:val="30"/>
        </w:rPr>
        <w:t xml:space="preserve">2557 </w:t>
      </w:r>
      <w:r w:rsidRPr="000C6BC7">
        <w:rPr>
          <w:rFonts w:ascii="Angsana New" w:hAnsi="Angsana New" w:cs="Angsana New"/>
          <w:sz w:val="30"/>
          <w:szCs w:val="30"/>
          <w:cs/>
        </w:rPr>
        <w:t>คณะกรรมการบริษัทมีมติอนุมัติให้บริษัทเข้าค้ำประกันวงเงินกู้ของบริษัท พาวเวอร์บาย จำกัด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กับ</w:t>
      </w:r>
      <w:r w:rsidR="005070C9">
        <w:rPr>
          <w:rFonts w:ascii="Angsana New" w:hAnsi="Angsana New" w:cs="Angsana New" w:hint="cs"/>
          <w:sz w:val="30"/>
          <w:szCs w:val="30"/>
          <w:cs/>
        </w:rPr>
        <w:t>สาขาของธนาคารต่างประเทศแห่งหนึ่ง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โดยบริษัทมีภาระผูกพันในการค้ำประกันในสัดส่วนร้อยละ </w:t>
      </w:r>
      <w:r w:rsidRPr="000C6BC7">
        <w:rPr>
          <w:rFonts w:ascii="Angsana New" w:hAnsi="Angsana New" w:cs="Angsana New"/>
          <w:sz w:val="30"/>
          <w:szCs w:val="30"/>
        </w:rPr>
        <w:t xml:space="preserve">40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ของวงเงินกู้จำนวน </w:t>
      </w:r>
      <w:r w:rsidRPr="000C6BC7">
        <w:rPr>
          <w:rFonts w:ascii="Angsana New" w:hAnsi="Angsana New" w:cs="Angsana New"/>
          <w:sz w:val="30"/>
          <w:szCs w:val="30"/>
        </w:rPr>
        <w:t>3,795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ล้านบาทคิดเป็นมูลค่าค้ำประกัน </w:t>
      </w:r>
      <w:r w:rsidRPr="000C6BC7">
        <w:rPr>
          <w:rFonts w:ascii="Angsana New" w:hAnsi="Angsana New" w:cs="Angsana New"/>
          <w:sz w:val="30"/>
          <w:szCs w:val="30"/>
        </w:rPr>
        <w:t>1,518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0C6BC7">
        <w:rPr>
          <w:rFonts w:ascii="Angsana New" w:hAnsi="Angsana New" w:cs="Angsana New" w:hint="cs"/>
          <w:sz w:val="30"/>
          <w:szCs w:val="30"/>
          <w:cs/>
        </w:rPr>
        <w:t>ต่อมา</w:t>
      </w:r>
      <w:r w:rsidRPr="000C6BC7">
        <w:rPr>
          <w:rFonts w:ascii="Angsana New" w:hAnsi="Angsana New" w:cs="Angsana New"/>
          <w:sz w:val="30"/>
          <w:szCs w:val="30"/>
          <w:cs/>
        </w:rPr>
        <w:t>ในวันที่</w:t>
      </w:r>
      <w:r w:rsidR="005070C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 xml:space="preserve">7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0C6BC7">
        <w:rPr>
          <w:rFonts w:ascii="Angsana New" w:hAnsi="Angsana New" w:cs="Angsana New"/>
          <w:sz w:val="30"/>
          <w:szCs w:val="30"/>
        </w:rPr>
        <w:t xml:space="preserve">2558 </w:t>
      </w:r>
      <w:r w:rsidR="005070C9">
        <w:rPr>
          <w:rFonts w:ascii="Angsana New" w:hAnsi="Angsana New" w:cs="Angsana New"/>
          <w:sz w:val="30"/>
          <w:szCs w:val="30"/>
          <w:cs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บริษัทได้ลงนามในภาระผูกพันร่วมค้ำประกัน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 ซึ่งครบกำหนดภายในเดือนมกราคม </w:t>
      </w:r>
      <w:r w:rsidRPr="000C6BC7">
        <w:rPr>
          <w:rFonts w:ascii="Angsana New" w:hAnsi="Angsana New" w:cs="Angsana New"/>
          <w:sz w:val="30"/>
          <w:szCs w:val="30"/>
        </w:rPr>
        <w:t>2561</w:t>
      </w:r>
    </w:p>
    <w:p w:rsidR="00EF03A0" w:rsidRPr="00EF03A0" w:rsidRDefault="00EF03A0" w:rsidP="00EF03A0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16"/>
          <w:szCs w:val="16"/>
        </w:rPr>
      </w:pPr>
    </w:p>
    <w:p w:rsidR="002C1D9D" w:rsidRPr="000C6BC7" w:rsidRDefault="004960E7" w:rsidP="00CC6648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ในเดือนธันวาคม </w:t>
      </w:r>
      <w:r w:rsidRPr="000C6BC7">
        <w:rPr>
          <w:rFonts w:ascii="Angsana New" w:hAnsi="Angsana New" w:cs="Angsana New"/>
          <w:sz w:val="30"/>
          <w:szCs w:val="30"/>
        </w:rPr>
        <w:t>25</w:t>
      </w:r>
      <w:r w:rsidR="002C1D9D" w:rsidRPr="000C6BC7">
        <w:rPr>
          <w:rFonts w:ascii="Angsana New" w:hAnsi="Angsana New" w:cs="Angsana New"/>
          <w:sz w:val="30"/>
          <w:szCs w:val="30"/>
        </w:rPr>
        <w:t>60</w:t>
      </w:r>
      <w:r w:rsidR="002C1D9D" w:rsidRPr="000C6BC7">
        <w:rPr>
          <w:rFonts w:ascii="Angsana New" w:hAnsi="Angsana New" w:cs="Angsana New"/>
          <w:sz w:val="30"/>
          <w:szCs w:val="30"/>
          <w:cs/>
        </w:rPr>
        <w:t xml:space="preserve"> คณะกรรมการบริษัทมีมติอนุมัติให้บริษัทเข้าค้ำประกันวงเงินกู้ของบริษัท พาวเวอร์บาย จำกัด กับธนาคาร</w:t>
      </w:r>
      <w:r w:rsidR="005070C9">
        <w:rPr>
          <w:rFonts w:ascii="Angsana New" w:hAnsi="Angsana New" w:cs="Angsana New" w:hint="cs"/>
          <w:sz w:val="30"/>
          <w:szCs w:val="30"/>
          <w:cs/>
        </w:rPr>
        <w:t>ในประเทศแห่งหนึ่ง</w:t>
      </w:r>
      <w:r w:rsidR="002C1D9D" w:rsidRPr="000C6BC7">
        <w:rPr>
          <w:rFonts w:ascii="Angsana New" w:hAnsi="Angsana New" w:cs="Angsana New"/>
          <w:sz w:val="30"/>
          <w:szCs w:val="30"/>
          <w:cs/>
        </w:rPr>
        <w:t xml:space="preserve"> โดยบริษัทมีภาระผูกพันในการค้ำประกันในสัดส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่วนร้อยละ 40 ของวงเงินกู้จำนวน </w:t>
      </w:r>
      <w:r w:rsidRPr="000C6BC7">
        <w:rPr>
          <w:rFonts w:ascii="Angsana New" w:hAnsi="Angsana New" w:cs="Angsana New"/>
          <w:sz w:val="30"/>
          <w:szCs w:val="30"/>
        </w:rPr>
        <w:t>3,795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ล้านบาทคิดเป็นมูลค่าค้ำประกัน </w:t>
      </w:r>
      <w:r w:rsidRPr="000C6BC7">
        <w:rPr>
          <w:rFonts w:ascii="Angsana New" w:hAnsi="Angsana New" w:cs="Angsana New"/>
          <w:sz w:val="30"/>
          <w:szCs w:val="30"/>
        </w:rPr>
        <w:t>1,518</w:t>
      </w:r>
      <w:r w:rsidR="002C1D9D" w:rsidRPr="000C6BC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2C52C4" w:rsidRPr="000C6BC7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2C1D9D" w:rsidRPr="000C6BC7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2C1D9D" w:rsidRPr="000C6BC7">
        <w:rPr>
          <w:rFonts w:ascii="Angsana New" w:hAnsi="Angsana New" w:cs="Angsana New"/>
          <w:sz w:val="30"/>
          <w:szCs w:val="30"/>
        </w:rPr>
        <w:t>1</w:t>
      </w:r>
      <w:r w:rsidRPr="000C6BC7">
        <w:rPr>
          <w:rFonts w:ascii="Angsana New" w:hAnsi="Angsana New" w:cs="Angsana New"/>
          <w:sz w:val="30"/>
          <w:szCs w:val="30"/>
        </w:rPr>
        <w:t>7</w:t>
      </w:r>
      <w:r w:rsidR="0060659A" w:rsidRPr="000C6BC7">
        <w:rPr>
          <w:rFonts w:ascii="Angsana New" w:hAnsi="Angsana New" w:cs="Angsana New"/>
          <w:sz w:val="30"/>
          <w:szCs w:val="30"/>
          <w:cs/>
        </w:rPr>
        <w:t xml:space="preserve"> มกร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0C6BC7">
        <w:rPr>
          <w:rFonts w:ascii="Angsana New" w:hAnsi="Angsana New" w:cs="Angsana New"/>
          <w:sz w:val="30"/>
          <w:szCs w:val="30"/>
        </w:rPr>
        <w:t>25</w:t>
      </w:r>
      <w:r w:rsidR="0060659A" w:rsidRPr="000C6BC7">
        <w:rPr>
          <w:rFonts w:ascii="Angsana New" w:hAnsi="Angsana New" w:cs="Angsana New"/>
          <w:sz w:val="30"/>
          <w:szCs w:val="30"/>
        </w:rPr>
        <w:t>61</w:t>
      </w:r>
      <w:r w:rsidR="002C1D9D" w:rsidRPr="000C6BC7">
        <w:rPr>
          <w:rFonts w:ascii="Angsana New" w:hAnsi="Angsana New" w:cs="Angsana New"/>
          <w:sz w:val="30"/>
          <w:szCs w:val="30"/>
          <w:cs/>
        </w:rPr>
        <w:t xml:space="preserve"> บริษัทได้ลงน</w:t>
      </w:r>
      <w:r w:rsidR="006E1180" w:rsidRPr="000C6BC7">
        <w:rPr>
          <w:rFonts w:ascii="Angsana New" w:hAnsi="Angsana New" w:cs="Angsana New"/>
          <w:sz w:val="30"/>
          <w:szCs w:val="30"/>
          <w:cs/>
        </w:rPr>
        <w:t>ามในภาระผูกพันร่วมค้ำประกันแล้ว</w:t>
      </w:r>
      <w:r w:rsidR="006E1180" w:rsidRPr="000C6BC7">
        <w:rPr>
          <w:rFonts w:ascii="Angsana New" w:hAnsi="Angsana New" w:cs="Angsana New"/>
          <w:sz w:val="30"/>
          <w:szCs w:val="30"/>
        </w:rPr>
        <w:t xml:space="preserve"> </w:t>
      </w:r>
      <w:r w:rsidR="006E1180" w:rsidRPr="000C6BC7">
        <w:rPr>
          <w:rFonts w:ascii="Angsana New" w:hAnsi="Angsana New" w:cs="Angsana New" w:hint="cs"/>
          <w:sz w:val="30"/>
          <w:szCs w:val="30"/>
          <w:cs/>
        </w:rPr>
        <w:t xml:space="preserve">ซึ่งครบกำหนดภายในเดือนมกราคม </w:t>
      </w:r>
      <w:r w:rsidR="006E1180" w:rsidRPr="000C6BC7">
        <w:rPr>
          <w:rFonts w:ascii="Angsana New" w:hAnsi="Angsana New" w:cs="Angsana New"/>
          <w:sz w:val="30"/>
          <w:szCs w:val="30"/>
        </w:rPr>
        <w:t>2564</w:t>
      </w:r>
    </w:p>
    <w:p w:rsidR="00982259" w:rsidRPr="00EF03A0" w:rsidRDefault="00982259" w:rsidP="00D55D3F">
      <w:pPr>
        <w:spacing w:after="0" w:line="240" w:lineRule="auto"/>
        <w:ind w:left="540" w:right="1469"/>
        <w:jc w:val="thaiDistribute"/>
        <w:rPr>
          <w:rFonts w:ascii="Angsana New" w:hAnsi="Angsana New" w:cs="Angsana New"/>
          <w:sz w:val="30"/>
          <w:szCs w:val="30"/>
        </w:rPr>
      </w:pPr>
    </w:p>
    <w:p w:rsidR="00DC7D79" w:rsidRDefault="00DC7D79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p w:rsidR="007C7FD4" w:rsidRPr="00EF03A0" w:rsidRDefault="007C7FD4" w:rsidP="007C7FD4">
      <w:pPr>
        <w:spacing w:after="0" w:line="240" w:lineRule="auto"/>
        <w:ind w:left="720" w:right="-25" w:hanging="72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W w:w="90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7"/>
        <w:gridCol w:w="1260"/>
        <w:gridCol w:w="360"/>
        <w:gridCol w:w="1260"/>
      </w:tblGrid>
      <w:tr w:rsidR="00856042" w:rsidRPr="000C6BC7" w:rsidTr="009A4B22">
        <w:tc>
          <w:tcPr>
            <w:tcW w:w="6137" w:type="dxa"/>
          </w:tcPr>
          <w:p w:rsidR="00856042" w:rsidRPr="000C6BC7" w:rsidRDefault="00856042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856042" w:rsidRPr="000C6BC7" w:rsidRDefault="0085604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6042" w:rsidRPr="000C6BC7" w:rsidTr="009A4B22">
        <w:tc>
          <w:tcPr>
            <w:tcW w:w="6137" w:type="dxa"/>
          </w:tcPr>
          <w:p w:rsidR="00856042" w:rsidRPr="000C6BC7" w:rsidRDefault="00856042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:rsidR="00856042" w:rsidRPr="000C6BC7" w:rsidRDefault="00742E16" w:rsidP="00D55D3F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360" w:type="dxa"/>
          </w:tcPr>
          <w:p w:rsidR="00856042" w:rsidRPr="000C6BC7" w:rsidRDefault="00856042" w:rsidP="00D55D3F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B19EB" w:rsidRPr="000C6BC7" w:rsidRDefault="00742E16" w:rsidP="00DB19EB">
            <w:pPr>
              <w:spacing w:after="0" w:line="240" w:lineRule="auto"/>
              <w:ind w:left="-19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856042" w:rsidRPr="000C6BC7" w:rsidTr="009A4B22">
        <w:tc>
          <w:tcPr>
            <w:tcW w:w="6137" w:type="dxa"/>
          </w:tcPr>
          <w:p w:rsidR="00856042" w:rsidRPr="000C6BC7" w:rsidRDefault="00856042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left w:val="nil"/>
            </w:tcBorders>
          </w:tcPr>
          <w:p w:rsidR="00856042" w:rsidRPr="000C6BC7" w:rsidRDefault="0085604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0E20" w:rsidRPr="000C6BC7" w:rsidTr="009A4B22">
        <w:tc>
          <w:tcPr>
            <w:tcW w:w="6137" w:type="dxa"/>
          </w:tcPr>
          <w:p w:rsidR="006A0E20" w:rsidRPr="000C6BC7" w:rsidRDefault="006A0E20" w:rsidP="006A0E2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260" w:type="dxa"/>
          </w:tcPr>
          <w:p w:rsidR="006A0E20" w:rsidRPr="000C6BC7" w:rsidRDefault="006A0E20" w:rsidP="00623474">
            <w:pPr>
              <w:tabs>
                <w:tab w:val="decimal" w:pos="98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4,144,049</w:t>
            </w:r>
          </w:p>
        </w:tc>
        <w:tc>
          <w:tcPr>
            <w:tcW w:w="360" w:type="dxa"/>
          </w:tcPr>
          <w:p w:rsidR="006A0E20" w:rsidRPr="000C6BC7" w:rsidRDefault="006A0E20" w:rsidP="006A0E20">
            <w:pPr>
              <w:tabs>
                <w:tab w:val="decimal" w:pos="783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6A0E20" w:rsidRPr="000C6BC7" w:rsidRDefault="006A0E20" w:rsidP="006A0E20">
            <w:pPr>
              <w:tabs>
                <w:tab w:val="decimal" w:pos="95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4,144,049</w:t>
            </w:r>
          </w:p>
        </w:tc>
      </w:tr>
      <w:tr w:rsidR="00776EFF" w:rsidRPr="000C6BC7" w:rsidTr="009A4B22">
        <w:tc>
          <w:tcPr>
            <w:tcW w:w="6137" w:type="dxa"/>
          </w:tcPr>
          <w:p w:rsidR="00776EFF" w:rsidRPr="000C6BC7" w:rsidRDefault="005070C9" w:rsidP="006A0E2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ชำระบัญชีในส่วนของเงินลงทุน</w:t>
            </w:r>
          </w:p>
        </w:tc>
        <w:tc>
          <w:tcPr>
            <w:tcW w:w="1260" w:type="dxa"/>
          </w:tcPr>
          <w:p w:rsidR="00776EFF" w:rsidRPr="000C6BC7" w:rsidRDefault="00776EFF" w:rsidP="00623474">
            <w:pPr>
              <w:tabs>
                <w:tab w:val="decimal" w:pos="984"/>
              </w:tabs>
              <w:spacing w:after="0"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860138">
              <w:rPr>
                <w:rFonts w:ascii="Angsana New" w:hAnsi="Angsana New" w:cs="Angsana New"/>
                <w:sz w:val="30"/>
                <w:szCs w:val="30"/>
              </w:rPr>
              <w:t>999)</w:t>
            </w:r>
          </w:p>
        </w:tc>
        <w:tc>
          <w:tcPr>
            <w:tcW w:w="360" w:type="dxa"/>
          </w:tcPr>
          <w:p w:rsidR="00776EFF" w:rsidRPr="000C6BC7" w:rsidRDefault="00776EFF" w:rsidP="006A0E20">
            <w:pPr>
              <w:tabs>
                <w:tab w:val="decimal" w:pos="864"/>
              </w:tabs>
              <w:spacing w:after="0" w:line="240" w:lineRule="auto"/>
              <w:ind w:left="-171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76EFF" w:rsidRPr="000C6BC7" w:rsidRDefault="00204BBC" w:rsidP="00B57F8E">
            <w:pPr>
              <w:tabs>
                <w:tab w:val="decimal" w:pos="68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0E20" w:rsidRPr="000C6BC7" w:rsidTr="009A4B22">
        <w:tc>
          <w:tcPr>
            <w:tcW w:w="6137" w:type="dxa"/>
          </w:tcPr>
          <w:p w:rsidR="006A0E20" w:rsidRPr="000C6BC7" w:rsidRDefault="006A0E20" w:rsidP="006A0E20">
            <w:pPr>
              <w:spacing w:after="0" w:line="240" w:lineRule="auto"/>
              <w:ind w:left="162" w:right="-25" w:hanging="1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0E20" w:rsidRPr="000C6BC7" w:rsidRDefault="006A0E20" w:rsidP="00623474">
            <w:pPr>
              <w:tabs>
                <w:tab w:val="decimal" w:pos="98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</w:t>
            </w:r>
            <w:r w:rsidR="00776EFF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860138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,050</w:t>
            </w:r>
          </w:p>
        </w:tc>
        <w:tc>
          <w:tcPr>
            <w:tcW w:w="360" w:type="dxa"/>
          </w:tcPr>
          <w:p w:rsidR="006A0E20" w:rsidRPr="000C6BC7" w:rsidRDefault="006A0E20" w:rsidP="006A0E20">
            <w:pPr>
              <w:tabs>
                <w:tab w:val="decimal" w:pos="783"/>
              </w:tabs>
              <w:spacing w:after="0" w:line="240" w:lineRule="auto"/>
              <w:ind w:left="-18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6A0E20" w:rsidRPr="000C6BC7" w:rsidRDefault="006A0E20" w:rsidP="006A0E20">
            <w:pPr>
              <w:tabs>
                <w:tab w:val="decimal" w:pos="954"/>
              </w:tabs>
              <w:spacing w:after="0" w:line="240" w:lineRule="auto"/>
              <w:ind w:left="-108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4,144,049</w:t>
            </w:r>
          </w:p>
        </w:tc>
      </w:tr>
    </w:tbl>
    <w:p w:rsidR="00F07FA5" w:rsidRPr="000C6BC7" w:rsidRDefault="00F07FA5" w:rsidP="00E704F3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</w:rPr>
      </w:pPr>
    </w:p>
    <w:p w:rsidR="00742E16" w:rsidRPr="000C6BC7" w:rsidRDefault="00742E16" w:rsidP="00003970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</w:p>
    <w:p w:rsidR="00160921" w:rsidRPr="000C6BC7" w:rsidRDefault="00A25BA4" w:rsidP="00003970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  </w:t>
      </w:r>
    </w:p>
    <w:p w:rsidR="00742E16" w:rsidRPr="000C6BC7" w:rsidRDefault="00742E16" w:rsidP="00003970">
      <w:pPr>
        <w:spacing w:after="0" w:line="240" w:lineRule="auto"/>
        <w:ind w:left="540" w:right="107"/>
        <w:jc w:val="thaiDistribute"/>
        <w:rPr>
          <w:rFonts w:ascii="Angsana New" w:hAnsi="Angsana New" w:cs="Angsana New"/>
          <w:sz w:val="30"/>
          <w:szCs w:val="30"/>
          <w:cs/>
        </w:rPr>
        <w:sectPr w:rsidR="00742E16" w:rsidRPr="000C6BC7" w:rsidSect="00742E16">
          <w:pgSz w:w="11907" w:h="16840" w:code="9"/>
          <w:pgMar w:top="692" w:right="1151" w:bottom="720" w:left="1151" w:header="720" w:footer="720" w:gutter="0"/>
          <w:cols w:space="720"/>
        </w:sectPr>
      </w:pPr>
    </w:p>
    <w:p w:rsidR="00F80828" w:rsidRPr="000C6BC7" w:rsidRDefault="00F80828" w:rsidP="00D55D3F">
      <w:pPr>
        <w:pStyle w:val="a"/>
        <w:tabs>
          <w:tab w:val="clear" w:pos="1080"/>
        </w:tabs>
        <w:spacing w:after="0"/>
        <w:ind w:left="540" w:right="-25" w:hanging="540"/>
        <w:jc w:val="both"/>
        <w:rPr>
          <w:rFonts w:ascii="Angsana New" w:hAnsi="Angsana New" w:cs="Angsana New"/>
          <w:spacing w:val="-6"/>
          <w:lang w:val="en-US"/>
        </w:rPr>
      </w:pPr>
      <w:r w:rsidRPr="000C6BC7">
        <w:rPr>
          <w:rFonts w:ascii="Angsana New" w:hAnsi="Angsana New" w:cs="Angsana New"/>
          <w:cs/>
        </w:rPr>
        <w:t>เงินลงทุนในบริษัทย่อย</w:t>
      </w:r>
      <w:r w:rsidR="00BB0B1C" w:rsidRPr="000C6BC7">
        <w:rPr>
          <w:rFonts w:ascii="Angsana New" w:hAnsi="Angsana New" w:cs="Angsana New"/>
          <w:spacing w:val="-6"/>
          <w:cs/>
        </w:rPr>
        <w:t xml:space="preserve"> ณ วันที่ </w:t>
      </w:r>
      <w:r w:rsidR="000F2D07" w:rsidRPr="000C6BC7">
        <w:rPr>
          <w:rFonts w:ascii="Angsana New" w:hAnsi="Angsana New" w:cs="Angsana New" w:hint="cs"/>
          <w:spacing w:val="-6"/>
          <w:cs/>
        </w:rPr>
        <w:t>31</w:t>
      </w:r>
      <w:r w:rsidRPr="000C6BC7">
        <w:rPr>
          <w:rFonts w:ascii="Angsana New" w:hAnsi="Angsana New" w:cs="Angsana New"/>
          <w:spacing w:val="-6"/>
          <w:cs/>
        </w:rPr>
        <w:t xml:space="preserve"> ธันวาคม </w:t>
      </w:r>
      <w:r w:rsidR="00EF499D" w:rsidRPr="000C6BC7">
        <w:rPr>
          <w:rFonts w:ascii="Angsana New" w:hAnsi="Angsana New" w:cs="Angsana New" w:hint="cs"/>
          <w:spacing w:val="-6"/>
          <w:cs/>
        </w:rPr>
        <w:t>2561 และ 2560</w:t>
      </w:r>
      <w:r w:rsidR="00D1130E" w:rsidRPr="000C6BC7">
        <w:rPr>
          <w:rFonts w:ascii="Angsana New" w:hAnsi="Angsana New" w:cs="Angsana New"/>
          <w:spacing w:val="-6"/>
          <w:lang w:val="en-US"/>
        </w:rPr>
        <w:t xml:space="preserve"> </w:t>
      </w:r>
      <w:r w:rsidRPr="000C6BC7">
        <w:rPr>
          <w:rFonts w:ascii="Angsana New" w:hAnsi="Angsana New" w:cs="Angsana New"/>
          <w:spacing w:val="-6"/>
          <w:cs/>
        </w:rPr>
        <w:t>มีดังนี้</w:t>
      </w:r>
    </w:p>
    <w:p w:rsidR="00B57CB3" w:rsidRPr="000C6BC7" w:rsidRDefault="00B57CB3" w:rsidP="00D55D3F">
      <w:pPr>
        <w:pStyle w:val="a"/>
        <w:tabs>
          <w:tab w:val="clear" w:pos="1080"/>
        </w:tabs>
        <w:spacing w:after="0"/>
        <w:ind w:left="540" w:right="-25" w:hanging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F629EE" w:rsidRPr="000C6BC7" w:rsidRDefault="00F629EE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14886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720"/>
        <w:gridCol w:w="720"/>
        <w:gridCol w:w="900"/>
        <w:gridCol w:w="990"/>
        <w:gridCol w:w="270"/>
        <w:gridCol w:w="1008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94440B" w:rsidRPr="000C6BC7" w:rsidTr="009F33CE">
        <w:trPr>
          <w:tblHeader/>
        </w:trPr>
        <w:tc>
          <w:tcPr>
            <w:tcW w:w="2448" w:type="dxa"/>
          </w:tcPr>
          <w:p w:rsidR="0094440B" w:rsidRPr="000C6BC7" w:rsidRDefault="0094440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4440B" w:rsidRPr="000C6BC7" w:rsidRDefault="0094440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268" w:type="dxa"/>
            <w:gridSpan w:val="16"/>
          </w:tcPr>
          <w:p w:rsidR="0094440B" w:rsidRPr="000C6BC7" w:rsidRDefault="0094440B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4440B" w:rsidRPr="000C6BC7" w:rsidTr="009F33CE">
        <w:trPr>
          <w:tblHeader/>
        </w:trPr>
        <w:tc>
          <w:tcPr>
            <w:tcW w:w="2448" w:type="dxa"/>
          </w:tcPr>
          <w:p w:rsidR="0094440B" w:rsidRPr="000C6BC7" w:rsidRDefault="0094440B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2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94440B" w:rsidRPr="000C6BC7" w:rsidRDefault="0094440B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DB19EB" w:rsidRPr="000C6BC7" w:rsidTr="003E406F">
        <w:trPr>
          <w:tblHeader/>
        </w:trPr>
        <w:tc>
          <w:tcPr>
            <w:tcW w:w="244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90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99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</w:tr>
      <w:tr w:rsidR="00A3649E" w:rsidRPr="000C6BC7" w:rsidTr="009F33CE">
        <w:trPr>
          <w:tblHeader/>
        </w:trPr>
        <w:tc>
          <w:tcPr>
            <w:tcW w:w="2448" w:type="dxa"/>
          </w:tcPr>
          <w:p w:rsidR="00A3649E" w:rsidRPr="000C6BC7" w:rsidRDefault="00A3649E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A3649E" w:rsidRPr="000C6BC7" w:rsidRDefault="00A3649E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:rsidR="00A3649E" w:rsidRPr="000C6BC7" w:rsidRDefault="00A3649E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828" w:type="dxa"/>
            <w:gridSpan w:val="14"/>
          </w:tcPr>
          <w:p w:rsidR="00A3649E" w:rsidRPr="000C6BC7" w:rsidRDefault="00A3649E" w:rsidP="00D55D3F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F5F43" w:rsidRPr="000C6BC7" w:rsidTr="003E406F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(ประเทศไทย) จำกัด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3,201,000</w:t>
            </w: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 ซีอาร์ ราชบุรี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50.00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645,600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322,800</w:t>
            </w: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342" w:right="-288" w:hanging="34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(ประเทศไทย) 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โรบินสันนครินทร์ จำกัด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99.86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105,000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104,850</w:t>
            </w: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โรบินสันสุขุมวิท จำกัด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ให้เช่าพื้นที่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100,000</w:t>
            </w: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โรบินสันรัชดา จำกัด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มิได้ดำเนินพาณิชยกิจ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99.80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75,000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74,850</w:t>
            </w: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 โรบินสัน เอส.พี.วี. จำกัด</w:t>
            </w:r>
          </w:p>
        </w:tc>
        <w:tc>
          <w:tcPr>
            <w:tcW w:w="1170" w:type="dxa"/>
          </w:tcPr>
          <w:p w:rsidR="00FF5F43" w:rsidRPr="000C6BC7" w:rsidRDefault="00C64D1E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เลิกกิจการ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34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79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1,000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4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999</w:t>
            </w:r>
          </w:p>
        </w:tc>
      </w:tr>
      <w:tr w:rsidR="00FF5F43" w:rsidRPr="000C6BC7" w:rsidTr="0047769D">
        <w:tc>
          <w:tcPr>
            <w:tcW w:w="2448" w:type="dxa"/>
          </w:tcPr>
          <w:p w:rsidR="00FF5F43" w:rsidRPr="000C6BC7" w:rsidRDefault="00FF5F43" w:rsidP="00FF5F43">
            <w:pPr>
              <w:spacing w:after="0" w:line="240" w:lineRule="auto"/>
              <w:ind w:left="-18"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R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Trading 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>L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 xml:space="preserve">) 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>BHD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1170" w:type="dxa"/>
          </w:tcPr>
          <w:p w:rsidR="00FF5F43" w:rsidRPr="000C6BC7" w:rsidRDefault="00FF5F43" w:rsidP="00FF5F43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บริษัทลงทุน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720" w:type="dxa"/>
          </w:tcPr>
          <w:p w:rsidR="00FF5F43" w:rsidRPr="000C6BC7" w:rsidRDefault="00FF5F43" w:rsidP="00FF5F43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99.92</w:t>
            </w:r>
          </w:p>
        </w:tc>
        <w:tc>
          <w:tcPr>
            <w:tcW w:w="90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990" w:type="dxa"/>
          </w:tcPr>
          <w:p w:rsidR="00FF5F43" w:rsidRPr="000C6BC7" w:rsidRDefault="00FF5F43" w:rsidP="00FF5F43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</w:tcPr>
          <w:p w:rsidR="00FF5F43" w:rsidRPr="000C6BC7" w:rsidRDefault="00FF5F43" w:rsidP="00FF5F43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:rsidR="00FF5F43" w:rsidRPr="000C6BC7" w:rsidRDefault="00FF5F43" w:rsidP="00FF5F43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</w:tbl>
    <w:p w:rsidR="00B57CB3" w:rsidRPr="000C6BC7" w:rsidRDefault="00CD71F1" w:rsidP="00D55D3F">
      <w:pPr>
        <w:spacing w:after="0" w:line="240" w:lineRule="auto"/>
        <w:rPr>
          <w:rFonts w:ascii="Angsana New" w:hAnsi="Angsana New" w:cs="Angsana New"/>
        </w:rPr>
      </w:pPr>
      <w:r w:rsidRPr="000C6BC7">
        <w:rPr>
          <w:rFonts w:ascii="Angsana New" w:hAnsi="Angsana New" w:cs="Angsana New"/>
        </w:rPr>
        <w:tab/>
      </w:r>
      <w:r w:rsidR="00B57CB3" w:rsidRPr="000C6BC7">
        <w:rPr>
          <w:rFonts w:ascii="Angsana New" w:hAnsi="Angsana New" w:cs="Angsana New"/>
        </w:rPr>
        <w:br w:type="page"/>
      </w:r>
    </w:p>
    <w:tbl>
      <w:tblPr>
        <w:tblW w:w="15174" w:type="dxa"/>
        <w:tblLayout w:type="fixed"/>
        <w:tblLook w:val="0000" w:firstRow="0" w:lastRow="0" w:firstColumn="0" w:lastColumn="0" w:noHBand="0" w:noVBand="0"/>
      </w:tblPr>
      <w:tblGrid>
        <w:gridCol w:w="2628"/>
        <w:gridCol w:w="1170"/>
        <w:gridCol w:w="720"/>
        <w:gridCol w:w="810"/>
        <w:gridCol w:w="900"/>
        <w:gridCol w:w="990"/>
        <w:gridCol w:w="270"/>
        <w:gridCol w:w="990"/>
        <w:gridCol w:w="18"/>
        <w:gridCol w:w="254"/>
        <w:gridCol w:w="16"/>
        <w:gridCol w:w="972"/>
        <w:gridCol w:w="18"/>
        <w:gridCol w:w="252"/>
        <w:gridCol w:w="1098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  <w:gridCol w:w="252"/>
        <w:gridCol w:w="18"/>
        <w:gridCol w:w="1062"/>
        <w:gridCol w:w="18"/>
      </w:tblGrid>
      <w:tr w:rsidR="00B57CB3" w:rsidRPr="000C6BC7" w:rsidTr="00AB1534">
        <w:trPr>
          <w:gridAfter w:val="1"/>
          <w:wAfter w:w="18" w:type="dxa"/>
          <w:tblHeader/>
        </w:trPr>
        <w:tc>
          <w:tcPr>
            <w:tcW w:w="2628" w:type="dxa"/>
          </w:tcPr>
          <w:p w:rsidR="00B57CB3" w:rsidRPr="000C6BC7" w:rsidRDefault="00B57CB3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57CB3" w:rsidRPr="000C6BC7" w:rsidRDefault="00B57CB3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358" w:type="dxa"/>
            <w:gridSpan w:val="25"/>
          </w:tcPr>
          <w:p w:rsidR="00B57CB3" w:rsidRPr="000C6BC7" w:rsidRDefault="00B57CB3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B57CB3" w:rsidRPr="000C6BC7" w:rsidTr="00E704F3">
        <w:trPr>
          <w:gridAfter w:val="1"/>
          <w:wAfter w:w="18" w:type="dxa"/>
          <w:tblHeader/>
        </w:trPr>
        <w:tc>
          <w:tcPr>
            <w:tcW w:w="2628" w:type="dxa"/>
          </w:tcPr>
          <w:p w:rsidR="00B57CB3" w:rsidRPr="000C6BC7" w:rsidRDefault="00B57CB3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530" w:type="dxa"/>
            <w:gridSpan w:val="2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0" w:type="dxa"/>
            <w:gridSpan w:val="2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68" w:type="dxa"/>
            <w:gridSpan w:val="6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" w:type="dxa"/>
            <w:shd w:val="clear" w:color="auto" w:fill="auto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48" w:type="dxa"/>
            <w:gridSpan w:val="5"/>
            <w:shd w:val="clear" w:color="auto" w:fill="auto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6"/>
            <w:shd w:val="clear" w:color="auto" w:fill="auto"/>
          </w:tcPr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:rsidR="00B57CB3" w:rsidRPr="000C6BC7" w:rsidRDefault="00B57CB3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</w:tr>
      <w:tr w:rsidR="00DB19EB" w:rsidRPr="000C6BC7" w:rsidTr="00E704F3">
        <w:trPr>
          <w:gridAfter w:val="1"/>
          <w:wAfter w:w="18" w:type="dxa"/>
          <w:tblHeader/>
        </w:trPr>
        <w:tc>
          <w:tcPr>
            <w:tcW w:w="262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81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90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990" w:type="dxa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52" w:type="dxa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" w:type="dxa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742E16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>2560</w:t>
            </w:r>
          </w:p>
        </w:tc>
      </w:tr>
      <w:tr w:rsidR="00DB19EB" w:rsidRPr="000C6BC7" w:rsidTr="00AB1534">
        <w:trPr>
          <w:gridAfter w:val="1"/>
          <w:wAfter w:w="18" w:type="dxa"/>
          <w:tblHeader/>
        </w:trPr>
        <w:tc>
          <w:tcPr>
            <w:tcW w:w="2628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:rsidR="00DB19EB" w:rsidRPr="000C6BC7" w:rsidRDefault="00DB19EB" w:rsidP="00DB19EB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gridSpan w:val="2"/>
          </w:tcPr>
          <w:p w:rsidR="00DB19EB" w:rsidRPr="000C6BC7" w:rsidRDefault="00DB19EB" w:rsidP="00DB19EB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90" w:type="dxa"/>
            <w:gridSpan w:val="2"/>
          </w:tcPr>
          <w:p w:rsidR="00DB19EB" w:rsidRPr="000C6BC7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พันเวียดนามดอง)</w:t>
            </w:r>
          </w:p>
        </w:tc>
        <w:tc>
          <w:tcPr>
            <w:tcW w:w="7938" w:type="dxa"/>
            <w:gridSpan w:val="21"/>
          </w:tcPr>
          <w:p w:rsidR="00DB19EB" w:rsidRPr="000C6BC7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B19EB" w:rsidRPr="000C6BC7" w:rsidTr="00E704F3">
        <w:tc>
          <w:tcPr>
            <w:tcW w:w="2628" w:type="dxa"/>
          </w:tcPr>
          <w:p w:rsidR="00DB19EB" w:rsidRPr="000C6BC7" w:rsidRDefault="00DB19EB" w:rsidP="00DB19EB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ROBINSON DEPARTMENT </w:t>
            </w:r>
          </w:p>
        </w:tc>
        <w:tc>
          <w:tcPr>
            <w:tcW w:w="1170" w:type="dxa"/>
          </w:tcPr>
          <w:p w:rsidR="00DB19EB" w:rsidRPr="000C6BC7" w:rsidRDefault="00DB19EB" w:rsidP="00DB19EB">
            <w:pPr>
              <w:spacing w:after="0" w:line="240" w:lineRule="auto"/>
              <w:ind w:left="-90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DB19EB" w:rsidRPr="000C6BC7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B19EB" w:rsidRPr="000C6BC7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B19EB" w:rsidRPr="000C6BC7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0C6BC7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B19EB" w:rsidRPr="000C6BC7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95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9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B19EB" w:rsidRPr="000C6BC7" w:rsidTr="00E704F3">
        <w:tc>
          <w:tcPr>
            <w:tcW w:w="2628" w:type="dxa"/>
          </w:tcPr>
          <w:p w:rsidR="00DB19EB" w:rsidRPr="000C6BC7" w:rsidRDefault="00DB19EB" w:rsidP="00DB19EB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0C6B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sz w:val="26"/>
                <w:szCs w:val="26"/>
              </w:rPr>
              <w:t>STORE (VIETNAM) JOINT</w:t>
            </w:r>
          </w:p>
        </w:tc>
        <w:tc>
          <w:tcPr>
            <w:tcW w:w="1170" w:type="dxa"/>
          </w:tcPr>
          <w:p w:rsidR="00DB19EB" w:rsidRPr="000C6BC7" w:rsidRDefault="00DB19EB" w:rsidP="00DB19E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</w:tcPr>
          <w:p w:rsidR="00DB19EB" w:rsidRPr="000C6BC7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DB19EB" w:rsidRPr="000C6BC7" w:rsidRDefault="00DB19EB" w:rsidP="00DB19EB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:rsidR="00DB19EB" w:rsidRPr="000C6BC7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DB19EB" w:rsidRPr="000C6BC7" w:rsidRDefault="00DB19EB" w:rsidP="00DB19EB">
            <w:pPr>
              <w:tabs>
                <w:tab w:val="decimal" w:pos="-45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DB19EB" w:rsidRPr="000C6BC7" w:rsidRDefault="00DB19EB" w:rsidP="00DB19EB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DB19EB" w:rsidRPr="000C6BC7" w:rsidRDefault="00DB19EB" w:rsidP="00DB19EB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42E16" w:rsidRPr="000C6BC7" w:rsidTr="00E704F3">
        <w:tc>
          <w:tcPr>
            <w:tcW w:w="2628" w:type="dxa"/>
          </w:tcPr>
          <w:p w:rsidR="00742E16" w:rsidRPr="000C6BC7" w:rsidRDefault="00742E16" w:rsidP="00742E16">
            <w:pPr>
              <w:spacing w:after="0" w:line="240" w:lineRule="auto"/>
              <w:ind w:right="-288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 xml:space="preserve">   STOCK COMPANY</w:t>
            </w:r>
          </w:p>
        </w:tc>
        <w:tc>
          <w:tcPr>
            <w:tcW w:w="1170" w:type="dxa"/>
          </w:tcPr>
          <w:p w:rsidR="00742E16" w:rsidRPr="000C6BC7" w:rsidRDefault="00742E16" w:rsidP="00742E1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ห้างสรรพสินค้า</w:t>
            </w:r>
          </w:p>
        </w:tc>
        <w:tc>
          <w:tcPr>
            <w:tcW w:w="720" w:type="dxa"/>
            <w:shd w:val="clear" w:color="auto" w:fill="auto"/>
          </w:tcPr>
          <w:p w:rsidR="00742E16" w:rsidRPr="000C6BC7" w:rsidRDefault="009170B0" w:rsidP="00742E1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810" w:type="dxa"/>
          </w:tcPr>
          <w:p w:rsidR="00742E16" w:rsidRPr="000C6BC7" w:rsidRDefault="00742E16" w:rsidP="00742E1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99.99</w:t>
            </w:r>
          </w:p>
        </w:tc>
        <w:tc>
          <w:tcPr>
            <w:tcW w:w="900" w:type="dxa"/>
          </w:tcPr>
          <w:p w:rsidR="00742E16" w:rsidRPr="000C6BC7" w:rsidRDefault="009170B0" w:rsidP="00742E16">
            <w:pPr>
              <w:tabs>
                <w:tab w:val="decimal" w:pos="-45"/>
              </w:tabs>
              <w:spacing w:after="0" w:line="240" w:lineRule="auto"/>
              <w:ind w:left="-10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990" w:type="dxa"/>
          </w:tcPr>
          <w:p w:rsidR="00742E16" w:rsidRPr="000C6BC7" w:rsidRDefault="00742E16" w:rsidP="00742E16">
            <w:pPr>
              <w:tabs>
                <w:tab w:val="decimal" w:pos="-45"/>
              </w:tabs>
              <w:spacing w:after="0" w:line="240" w:lineRule="auto"/>
              <w:ind w:left="-108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216,500,000</w:t>
            </w: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:rsidR="00742E16" w:rsidRPr="000C6BC7" w:rsidRDefault="009170B0" w:rsidP="00742E1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2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6" w:type="dxa"/>
            <w:gridSpan w:val="2"/>
            <w:shd w:val="clear" w:color="auto" w:fill="auto"/>
          </w:tcPr>
          <w:p w:rsidR="00742E16" w:rsidRPr="000C6BC7" w:rsidRDefault="002D1AE7" w:rsidP="00742E16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473"/>
              </w:tabs>
              <w:spacing w:after="0" w:line="240" w:lineRule="auto"/>
              <w:ind w:left="-99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502"/>
                <w:tab w:val="decimal" w:pos="783"/>
              </w:tabs>
              <w:spacing w:after="0" w:line="240" w:lineRule="auto"/>
              <w:ind w:left="-108" w:right="-1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42E16" w:rsidRPr="000C6BC7" w:rsidRDefault="002D1AE7" w:rsidP="00742E16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846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sz w:val="26"/>
                <w:szCs w:val="26"/>
              </w:rPr>
              <w:t>339,500</w:t>
            </w:r>
          </w:p>
        </w:tc>
      </w:tr>
      <w:tr w:rsidR="00742E16" w:rsidRPr="000C6BC7" w:rsidTr="00E704F3">
        <w:trPr>
          <w:gridAfter w:val="1"/>
          <w:wAfter w:w="18" w:type="dxa"/>
        </w:trPr>
        <w:tc>
          <w:tcPr>
            <w:tcW w:w="2628" w:type="dxa"/>
          </w:tcPr>
          <w:p w:rsidR="00742E16" w:rsidRPr="000C6BC7" w:rsidRDefault="00742E16" w:rsidP="00742E16">
            <w:pPr>
              <w:spacing w:after="0" w:line="240" w:lineRule="auto"/>
              <w:ind w:left="-18"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:rsidR="00742E16" w:rsidRPr="000C6BC7" w:rsidRDefault="00742E16" w:rsidP="00742E16">
            <w:pPr>
              <w:spacing w:after="0" w:line="240" w:lineRule="auto"/>
              <w:ind w:right="-288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:rsidR="00742E16" w:rsidRPr="000C6BC7" w:rsidRDefault="00742E16" w:rsidP="00742E1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:rsidR="00742E16" w:rsidRPr="000C6BC7" w:rsidRDefault="00742E16" w:rsidP="00742E16">
            <w:pPr>
              <w:tabs>
                <w:tab w:val="decimal" w:pos="432"/>
              </w:tabs>
              <w:spacing w:after="0" w:line="240" w:lineRule="auto"/>
              <w:ind w:left="-13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742E16" w:rsidRPr="000C6BC7" w:rsidRDefault="00742E16" w:rsidP="00742E1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:rsidR="00742E16" w:rsidRPr="000C6BC7" w:rsidRDefault="00742E16" w:rsidP="00742E16">
            <w:pPr>
              <w:tabs>
                <w:tab w:val="decimal" w:pos="67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742E16" w:rsidRPr="000C6BC7" w:rsidRDefault="00742E16" w:rsidP="00742E16">
            <w:pPr>
              <w:tabs>
                <w:tab w:val="decimal" w:pos="954"/>
              </w:tabs>
              <w:spacing w:after="0" w:line="240" w:lineRule="auto"/>
              <w:ind w:right="-25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3F4B79" w:rsidP="00742E1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  <w:tc>
          <w:tcPr>
            <w:tcW w:w="252" w:type="dxa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2D1AE7" w:rsidP="00742E1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742E16">
            <w:pPr>
              <w:tabs>
                <w:tab w:val="decimal" w:pos="502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860138" w:rsidP="00742E1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4,143,050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42E16" w:rsidRPr="000C6BC7" w:rsidRDefault="00742E16" w:rsidP="00742E16">
            <w:pPr>
              <w:tabs>
                <w:tab w:val="decimal" w:pos="783"/>
              </w:tabs>
              <w:spacing w:after="0" w:line="240" w:lineRule="auto"/>
              <w:ind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42E16" w:rsidRPr="000C6BC7" w:rsidRDefault="00742E16" w:rsidP="00742E16">
            <w:pPr>
              <w:tabs>
                <w:tab w:val="decimal" w:pos="864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C6BC7">
              <w:rPr>
                <w:rFonts w:ascii="Angsana New" w:hAnsi="Angsana New" w:cs="Angsana New"/>
                <w:b/>
                <w:bCs/>
                <w:sz w:val="26"/>
                <w:szCs w:val="26"/>
              </w:rPr>
              <w:t>4,144,049</w:t>
            </w:r>
          </w:p>
        </w:tc>
      </w:tr>
    </w:tbl>
    <w:p w:rsidR="00B909A7" w:rsidRPr="000C6BC7" w:rsidRDefault="00B909A7" w:rsidP="00D55D3F">
      <w:pPr>
        <w:spacing w:after="0" w:line="240" w:lineRule="auto"/>
        <w:ind w:left="-18" w:right="-25"/>
        <w:rPr>
          <w:rFonts w:ascii="Angsana New" w:hAnsi="Angsana New" w:cs="Angsana New"/>
          <w:spacing w:val="-6"/>
          <w:sz w:val="16"/>
          <w:szCs w:val="16"/>
        </w:rPr>
      </w:pPr>
    </w:p>
    <w:p w:rsidR="00B25040" w:rsidRPr="000C6BC7" w:rsidRDefault="00B909A7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บริษัทย่อยทั้งหมดดำเนินธุรกิจในประเทศไทย ยกเว้นบริษัท </w:t>
      </w:r>
      <w:r w:rsidRPr="000C6BC7">
        <w:rPr>
          <w:rFonts w:ascii="Angsana New" w:hAnsi="Angsana New" w:cs="Angsana New"/>
          <w:sz w:val="28"/>
          <w:szCs w:val="28"/>
        </w:rPr>
        <w:t>R</w:t>
      </w:r>
      <w:r w:rsidRPr="000C6BC7">
        <w:rPr>
          <w:rFonts w:ascii="Angsana New" w:hAnsi="Angsana New" w:cs="Angsana New"/>
          <w:sz w:val="28"/>
          <w:szCs w:val="28"/>
          <w:cs/>
        </w:rPr>
        <w:t>-</w:t>
      </w:r>
      <w:r w:rsidRPr="000C6BC7">
        <w:rPr>
          <w:rFonts w:ascii="Angsana New" w:hAnsi="Angsana New" w:cs="Angsana New"/>
          <w:sz w:val="28"/>
          <w:szCs w:val="28"/>
        </w:rPr>
        <w:t xml:space="preserve">Trading </w:t>
      </w:r>
      <w:r w:rsidRPr="000C6BC7">
        <w:rPr>
          <w:rFonts w:ascii="Angsana New" w:hAnsi="Angsana New" w:cs="Angsana New"/>
          <w:sz w:val="28"/>
          <w:szCs w:val="28"/>
          <w:cs/>
        </w:rPr>
        <w:t>(</w:t>
      </w:r>
      <w:r w:rsidRPr="000C6BC7">
        <w:rPr>
          <w:rFonts w:ascii="Angsana New" w:hAnsi="Angsana New" w:cs="Angsana New"/>
          <w:sz w:val="28"/>
          <w:szCs w:val="28"/>
        </w:rPr>
        <w:t>L</w:t>
      </w:r>
      <w:r w:rsidRPr="000C6BC7">
        <w:rPr>
          <w:rFonts w:ascii="Angsana New" w:hAnsi="Angsana New" w:cs="Angsana New"/>
          <w:sz w:val="28"/>
          <w:szCs w:val="28"/>
          <w:cs/>
        </w:rPr>
        <w:t xml:space="preserve">) </w:t>
      </w:r>
      <w:r w:rsidRPr="000C6BC7">
        <w:rPr>
          <w:rFonts w:ascii="Angsana New" w:hAnsi="Angsana New" w:cs="Angsana New"/>
          <w:sz w:val="28"/>
          <w:szCs w:val="28"/>
        </w:rPr>
        <w:t>BHD</w:t>
      </w:r>
      <w:r w:rsidRPr="000C6BC7">
        <w:rPr>
          <w:rFonts w:ascii="Angsana New" w:hAnsi="Angsana New" w:cs="Angsana New"/>
          <w:sz w:val="28"/>
          <w:szCs w:val="28"/>
          <w:cs/>
        </w:rPr>
        <w:t>.</w:t>
      </w:r>
      <w:r w:rsidR="00EA4E8D" w:rsidRPr="000C6BC7">
        <w:rPr>
          <w:rFonts w:ascii="Angsana New" w:hAnsi="Angsana New" w:cs="Angsana New"/>
          <w:sz w:val="28"/>
          <w:szCs w:val="28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ซึ่งดำเนินธุรกิจใน</w:t>
      </w:r>
      <w:r w:rsidRPr="000C6BC7">
        <w:rPr>
          <w:rFonts w:ascii="Angsana New" w:hAnsi="Angsana New" w:cs="Angsana New"/>
          <w:sz w:val="30"/>
          <w:szCs w:val="30"/>
        </w:rPr>
        <w:t xml:space="preserve"> British Virgin Islands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7E72" w:rsidRPr="000C6BC7">
        <w:rPr>
          <w:rFonts w:ascii="Angsana New" w:hAnsi="Angsana New" w:cs="Angsana New"/>
          <w:sz w:val="30"/>
          <w:szCs w:val="30"/>
        </w:rPr>
        <w:t xml:space="preserve">ROBINSON DEPARTMENT STORE (VIETNAM) JOINT STOCK COMPANY </w:t>
      </w:r>
      <w:r w:rsidR="00905385" w:rsidRPr="000C6BC7">
        <w:rPr>
          <w:rFonts w:ascii="Angsana New" w:hAnsi="Angsana New" w:cs="Angsana New"/>
          <w:sz w:val="30"/>
          <w:szCs w:val="30"/>
          <w:cs/>
        </w:rPr>
        <w:t>ดำเนินธุรกิจในประเทศ</w:t>
      </w:r>
      <w:r w:rsidRPr="000C6BC7">
        <w:rPr>
          <w:rFonts w:ascii="Angsana New" w:hAnsi="Angsana New" w:cs="Angsana New"/>
          <w:sz w:val="30"/>
          <w:szCs w:val="30"/>
          <w:cs/>
        </w:rPr>
        <w:t>เวียดนาม</w:t>
      </w:r>
    </w:p>
    <w:p w:rsidR="00022C49" w:rsidRPr="000C6BC7" w:rsidRDefault="00022C49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0C6BC7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0C6BC7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0C6BC7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0C6BC7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Pr="000C6BC7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25040" w:rsidRDefault="00B25040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B57F8E" w:rsidRPr="000C6BC7" w:rsidRDefault="00B57F8E" w:rsidP="00D55D3F">
      <w:pPr>
        <w:spacing w:after="0" w:line="240" w:lineRule="auto"/>
        <w:ind w:right="-25"/>
        <w:rPr>
          <w:rFonts w:ascii="Angsana New" w:hAnsi="Angsana New" w:cs="Angsana New"/>
          <w:sz w:val="30"/>
          <w:szCs w:val="30"/>
        </w:rPr>
      </w:pPr>
    </w:p>
    <w:p w:rsidR="0064639E" w:rsidRPr="000C6BC7" w:rsidRDefault="0064639E" w:rsidP="00D55D3F">
      <w:pPr>
        <w:spacing w:after="0" w:line="240" w:lineRule="auto"/>
        <w:ind w:left="540" w:right="-25"/>
        <w:rPr>
          <w:rFonts w:ascii="Angsana New" w:hAnsi="Angsana New" w:cs="Angsana New"/>
          <w:sz w:val="30"/>
          <w:szCs w:val="30"/>
        </w:rPr>
      </w:pPr>
    </w:p>
    <w:p w:rsidR="005619E0" w:rsidRPr="000C6BC7" w:rsidRDefault="00C64D1E" w:rsidP="003C5DE4">
      <w:pPr>
        <w:pStyle w:val="Heading2"/>
        <w:numPr>
          <w:ilvl w:val="0"/>
          <w:numId w:val="26"/>
        </w:numPr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ส่วนได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้เสีย</w:t>
      </w:r>
      <w:r w:rsidR="005619E0" w:rsidRPr="000C6BC7">
        <w:rPr>
          <w:rFonts w:ascii="Angsana New" w:hAnsi="Angsana New" w:cs="Angsana New"/>
          <w:b/>
          <w:bCs/>
          <w:sz w:val="30"/>
          <w:szCs w:val="30"/>
          <w:cs/>
        </w:rPr>
        <w:t xml:space="preserve">ที่ไม่มีอำนาจควบคุม </w:t>
      </w:r>
    </w:p>
    <w:p w:rsidR="005619E0" w:rsidRPr="000C6BC7" w:rsidRDefault="005619E0" w:rsidP="005619E0">
      <w:pPr>
        <w:spacing w:after="0" w:line="240" w:lineRule="auto"/>
        <w:ind w:right="-43" w:firstLine="450"/>
        <w:jc w:val="thaiDistribute"/>
        <w:rPr>
          <w:rFonts w:ascii="Angsana New" w:hAnsi="Angsana New" w:cs="Angsana New"/>
          <w:sz w:val="16"/>
          <w:szCs w:val="16"/>
        </w:rPr>
      </w:pPr>
    </w:p>
    <w:p w:rsidR="008605E7" w:rsidRPr="000C6BC7" w:rsidRDefault="008605E7" w:rsidP="003C5DE4">
      <w:pPr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ตารางต่อไปนี้สรุปข้อมูลเกี่ยวกับบริษัทย่อย</w:t>
      </w:r>
      <w:r w:rsidRPr="000C6BC7">
        <w:rPr>
          <w:rFonts w:ascii="Angsana New" w:hAnsi="Angsana New" w:cs="Angsana New" w:hint="cs"/>
          <w:sz w:val="30"/>
          <w:szCs w:val="30"/>
          <w:cs/>
        </w:rPr>
        <w:t>และบริษัทย่อยทางอ้อม</w:t>
      </w:r>
      <w:r w:rsidRPr="000C6BC7">
        <w:rPr>
          <w:rFonts w:ascii="Angsana New" w:hAnsi="Angsana New" w:cs="Angsana New"/>
          <w:sz w:val="30"/>
          <w:szCs w:val="30"/>
          <w:cs/>
        </w:rPr>
        <w:t>แต่ละรายของกลุ่มบริษัทที่มีส่วนได้เสียที่ไม่มีอำนาจควบคุมที่มีสาระสำคัญ ก่อนการตัดรายการระหว่างกัน</w:t>
      </w:r>
    </w:p>
    <w:p w:rsidR="008605E7" w:rsidRPr="000C6BC7" w:rsidRDefault="008605E7" w:rsidP="008605E7">
      <w:pPr>
        <w:spacing w:after="0" w:line="240" w:lineRule="auto"/>
        <w:ind w:right="-43" w:firstLine="45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377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2432"/>
        <w:gridCol w:w="180"/>
        <w:gridCol w:w="2074"/>
        <w:gridCol w:w="181"/>
        <w:gridCol w:w="1979"/>
        <w:gridCol w:w="189"/>
        <w:gridCol w:w="1971"/>
      </w:tblGrid>
      <w:tr w:rsidR="008605E7" w:rsidRPr="000C6BC7" w:rsidTr="00046E91">
        <w:trPr>
          <w:cantSplit/>
          <w:trHeight w:val="423"/>
          <w:tblHeader/>
        </w:trPr>
        <w:tc>
          <w:tcPr>
            <w:tcW w:w="4770" w:type="dxa"/>
            <w:vAlign w:val="bottom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6" w:type="dxa"/>
            <w:gridSpan w:val="7"/>
          </w:tcPr>
          <w:p w:rsidR="008605E7" w:rsidRPr="00DA5DB7" w:rsidRDefault="008605E7" w:rsidP="00AD78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lang w:val="en-GB" w:bidi="ar-SA"/>
              </w:rPr>
            </w:pPr>
            <w:r w:rsidRPr="00DA5DB7">
              <w:rPr>
                <w:rFonts w:ascii="Angsana New" w:hAnsi="Angsana New" w:cs="Angsana New"/>
                <w:bCs/>
                <w:sz w:val="30"/>
                <w:szCs w:val="30"/>
              </w:rPr>
              <w:t>31</w:t>
            </w:r>
            <w:r w:rsidRPr="00DA5DB7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DA5DB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 xml:space="preserve">ธันวาคม </w:t>
            </w:r>
            <w:r w:rsidRPr="00DA5DB7">
              <w:rPr>
                <w:rFonts w:ascii="Angsana New" w:hAnsi="Angsana New" w:cs="Angsana New"/>
                <w:bCs/>
                <w:sz w:val="30"/>
                <w:szCs w:val="30"/>
              </w:rPr>
              <w:t>256</w:t>
            </w:r>
            <w:r w:rsidRPr="00DA5DB7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1</w:t>
            </w:r>
          </w:p>
        </w:tc>
      </w:tr>
      <w:tr w:rsidR="008605E7" w:rsidRPr="000C6BC7" w:rsidTr="00046E91">
        <w:trPr>
          <w:cantSplit/>
          <w:trHeight w:val="882"/>
          <w:tblHeader/>
        </w:trPr>
        <w:tc>
          <w:tcPr>
            <w:tcW w:w="4770" w:type="dxa"/>
            <w:vAlign w:val="bottom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2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บริษัท ซีอาร์ นครศรีธรรมราช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 xml:space="preserve"> 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) 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บริษัท ซีอาร์ ภูเก็ต 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) 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605E7" w:rsidRPr="000C6BC7" w:rsidTr="00046E91">
        <w:trPr>
          <w:cantSplit/>
          <w:trHeight w:val="385"/>
        </w:trPr>
        <w:tc>
          <w:tcPr>
            <w:tcW w:w="4770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6" w:type="dxa"/>
            <w:gridSpan w:val="7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605E7" w:rsidRPr="000C6BC7" w:rsidTr="00046E91">
        <w:trPr>
          <w:cantSplit/>
          <w:trHeight w:val="385"/>
        </w:trPr>
        <w:tc>
          <w:tcPr>
            <w:tcW w:w="4770" w:type="dxa"/>
            <w:vAlign w:val="bottom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1" w:type="dxa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97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2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2074" w:type="dxa"/>
            <w:vAlign w:val="center"/>
          </w:tcPr>
          <w:p w:rsidR="008605E7" w:rsidRPr="000C6BC7" w:rsidRDefault="008605E7" w:rsidP="00AD788A">
            <w:pPr>
              <w:pStyle w:val="acctmergecolhdg"/>
              <w:tabs>
                <w:tab w:val="left" w:pos="1271"/>
              </w:tabs>
              <w:spacing w:after="0" w:line="240" w:lineRule="auto"/>
              <w:ind w:right="461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pStyle w:val="acctmergecolhdg"/>
              <w:tabs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279,337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:rsidR="008605E7" w:rsidRPr="000C6BC7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right="36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564,139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pStyle w:val="acctmergecolhdg"/>
              <w:tabs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586,631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:rsidR="008605E7" w:rsidRPr="000C6BC7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right="36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86,458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432" w:type="dxa"/>
          </w:tcPr>
          <w:p w:rsidR="008605E7" w:rsidRPr="00631DE2" w:rsidRDefault="008605E7" w:rsidP="00AD788A">
            <w:pPr>
              <w:pStyle w:val="acctmergecolhdg"/>
              <w:tabs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(280,527)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:rsidR="008605E7" w:rsidRPr="00631DE2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left="-69" w:right="36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</w:t>
            </w:r>
            <w:r w:rsidRPr="00631DE2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320,963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8605E7" w:rsidRPr="00631DE2" w:rsidRDefault="008605E7" w:rsidP="00AD788A">
            <w:pPr>
              <w:pStyle w:val="acctmergecolhdg"/>
              <w:tabs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(94,068)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  <w:vAlign w:val="center"/>
          </w:tcPr>
          <w:p w:rsidR="008605E7" w:rsidRPr="00631DE2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right="36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(5,509)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pStyle w:val="acctmergecolhdg"/>
              <w:tabs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491,373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05E7" w:rsidRPr="000C6BC7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right="36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324,125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35C97" w:rsidRDefault="008605E7" w:rsidP="00AD788A">
            <w:pPr>
              <w:pStyle w:val="acctmergecolhdg"/>
              <w:tabs>
                <w:tab w:val="left" w:pos="1271"/>
              </w:tabs>
              <w:spacing w:after="0" w:line="240" w:lineRule="auto"/>
              <w:ind w:right="3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87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pStyle w:val="acctmergecolhdg"/>
              <w:tabs>
                <w:tab w:val="decimal" w:pos="1824"/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  <w:vAlign w:val="center"/>
          </w:tcPr>
          <w:p w:rsidR="008605E7" w:rsidRPr="000C6BC7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right="361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</w:tr>
      <w:tr w:rsidR="008605E7" w:rsidRPr="000C6BC7" w:rsidTr="00046E91">
        <w:trPr>
          <w:cantSplit/>
          <w:trHeight w:val="287"/>
        </w:trPr>
        <w:tc>
          <w:tcPr>
            <w:tcW w:w="4770" w:type="dxa"/>
          </w:tcPr>
          <w:p w:rsidR="008605E7" w:rsidRPr="000C6BC7" w:rsidRDefault="008605E7" w:rsidP="003C5DE4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432" w:type="dxa"/>
            <w:tcBorders>
              <w:bottom w:val="double" w:sz="4" w:space="0" w:color="auto"/>
            </w:tcBorders>
          </w:tcPr>
          <w:p w:rsidR="008605E7" w:rsidRPr="00B11A5C" w:rsidRDefault="008605E7" w:rsidP="00AD788A">
            <w:pPr>
              <w:pStyle w:val="acctmergecolhdg"/>
              <w:tabs>
                <w:tab w:val="decimal" w:pos="1914"/>
              </w:tabs>
              <w:spacing w:after="0" w:line="240" w:lineRule="auto"/>
              <w:ind w:right="27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331,493</w:t>
            </w:r>
          </w:p>
        </w:tc>
        <w:tc>
          <w:tcPr>
            <w:tcW w:w="180" w:type="dxa"/>
          </w:tcPr>
          <w:p w:rsidR="008605E7" w:rsidRPr="00B11A5C" w:rsidRDefault="008605E7" w:rsidP="00AD788A">
            <w:pPr>
              <w:pStyle w:val="acctmergecolhdg"/>
              <w:spacing w:after="0" w:line="240" w:lineRule="auto"/>
              <w:ind w:right="20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tcBorders>
              <w:bottom w:val="double" w:sz="4" w:space="0" w:color="auto"/>
            </w:tcBorders>
            <w:vAlign w:val="center"/>
          </w:tcPr>
          <w:p w:rsidR="008605E7" w:rsidRPr="00B11A5C" w:rsidRDefault="008605E7" w:rsidP="00AD788A">
            <w:pPr>
              <w:pStyle w:val="acctmergecolhdg"/>
              <w:tabs>
                <w:tab w:val="decimal" w:pos="1461"/>
              </w:tabs>
              <w:spacing w:after="0" w:line="240" w:lineRule="auto"/>
              <w:ind w:right="36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162,199</w:t>
            </w:r>
          </w:p>
        </w:tc>
        <w:tc>
          <w:tcPr>
            <w:tcW w:w="181" w:type="dxa"/>
          </w:tcPr>
          <w:p w:rsidR="008605E7" w:rsidRPr="00B11A5C" w:rsidRDefault="008605E7" w:rsidP="00AD788A">
            <w:pPr>
              <w:pStyle w:val="acctmergecolhdg"/>
              <w:spacing w:after="0" w:line="240" w:lineRule="auto"/>
              <w:ind w:right="4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6769BF" w:rsidRDefault="006975F0" w:rsidP="00AD788A">
            <w:pPr>
              <w:pStyle w:val="acctfourfigures"/>
              <w:tabs>
                <w:tab w:val="clear" w:pos="765"/>
                <w:tab w:val="decimal" w:pos="1540"/>
              </w:tabs>
              <w:spacing w:after="0" w:line="240" w:lineRule="auto"/>
              <w:ind w:left="265" w:right="-79"/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  <w:lang w:val="en-US" w:bidi="th-TH"/>
              </w:rPr>
              <w:t>308,109</w:t>
            </w:r>
          </w:p>
        </w:tc>
        <w:tc>
          <w:tcPr>
            <w:tcW w:w="189" w:type="dxa"/>
            <w:shd w:val="clear" w:color="auto" w:fill="auto"/>
          </w:tcPr>
          <w:p w:rsidR="008605E7" w:rsidRPr="00B11A5C" w:rsidRDefault="008605E7" w:rsidP="00AD788A">
            <w:pPr>
              <w:pStyle w:val="acctmergecolhdg"/>
              <w:spacing w:after="0" w:line="240" w:lineRule="auto"/>
              <w:jc w:val="righ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C43009" w:rsidRDefault="006975F0" w:rsidP="00AD788A">
            <w:pPr>
              <w:pStyle w:val="acctmergecolhdg"/>
              <w:tabs>
                <w:tab w:val="left" w:pos="1271"/>
              </w:tabs>
              <w:spacing w:after="0" w:line="240" w:lineRule="auto"/>
              <w:ind w:right="36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801,801</w:t>
            </w: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3C5DE4">
            <w:pPr>
              <w:pStyle w:val="ListBullet3"/>
              <w:numPr>
                <w:ilvl w:val="0"/>
                <w:numId w:val="0"/>
              </w:numPr>
              <w:tabs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tcBorders>
              <w:top w:val="double" w:sz="4" w:space="0" w:color="auto"/>
            </w:tcBorders>
            <w:vAlign w:val="center"/>
          </w:tcPr>
          <w:p w:rsidR="008605E7" w:rsidRPr="000C6BC7" w:rsidRDefault="008605E7" w:rsidP="00AD788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3C5DE4">
            <w:pPr>
              <w:pStyle w:val="ListBullet3"/>
              <w:numPr>
                <w:ilvl w:val="0"/>
                <w:numId w:val="0"/>
              </w:numPr>
              <w:tabs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2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vAlign w:val="center"/>
          </w:tcPr>
          <w:p w:rsidR="008605E7" w:rsidRPr="000C6BC7" w:rsidRDefault="008605E7" w:rsidP="00AD788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3C5DE4">
            <w:pPr>
              <w:pStyle w:val="ListBullet3"/>
              <w:numPr>
                <w:ilvl w:val="0"/>
                <w:numId w:val="0"/>
              </w:numPr>
              <w:tabs>
                <w:tab w:val="decimal" w:pos="0"/>
              </w:tabs>
              <w:spacing w:after="0" w:line="240" w:lineRule="auto"/>
              <w:ind w:left="1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2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6" w:type="dxa"/>
            <w:gridSpan w:val="7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814,857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1,472,777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2" w:type="dxa"/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6,267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130,071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(1,390)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(958)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2432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4,877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129,113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87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32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4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605E7" w:rsidRPr="000C6BC7" w:rsidTr="00046E91">
        <w:trPr>
          <w:cantSplit/>
          <w:trHeight w:val="422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กำไรแบ่งให้กับส่วนได้เสียที่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ไ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ม่มีอำนาจควบคุม</w:t>
            </w:r>
          </w:p>
        </w:tc>
        <w:tc>
          <w:tcPr>
            <w:tcW w:w="2432" w:type="dxa"/>
            <w:tcBorders>
              <w:bottom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3,134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tcBorders>
              <w:bottom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65,049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6975F0" w:rsidP="00AD788A">
            <w:pPr>
              <w:pStyle w:val="acctfourfigures"/>
              <w:tabs>
                <w:tab w:val="clear" w:pos="765"/>
                <w:tab w:val="decimal" w:pos="1630"/>
              </w:tabs>
              <w:spacing w:after="0" w:line="240" w:lineRule="auto"/>
              <w:ind w:left="265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91,334</w:t>
            </w: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6975F0" w:rsidP="00AD788A">
            <w:pPr>
              <w:pStyle w:val="acctfourfigures"/>
              <w:spacing w:after="0" w:line="240" w:lineRule="auto"/>
              <w:ind w:right="20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159,517</w:t>
            </w:r>
          </w:p>
        </w:tc>
      </w:tr>
      <w:tr w:rsidR="008605E7" w:rsidRPr="000C6BC7" w:rsidTr="00046E91">
        <w:trPr>
          <w:cantSplit/>
          <w:trHeight w:val="422"/>
        </w:trPr>
        <w:tc>
          <w:tcPr>
            <w:tcW w:w="4770" w:type="dxa"/>
          </w:tcPr>
          <w:p w:rsidR="008605E7" w:rsidRPr="00370C1D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70C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  <w:r w:rsidRPr="00370C1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2432" w:type="dxa"/>
            <w:tcBorders>
              <w:bottom w:val="double" w:sz="4" w:space="0" w:color="auto"/>
            </w:tcBorders>
            <w:vAlign w:val="bottom"/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2,439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tcBorders>
              <w:bottom w:val="double" w:sz="4" w:space="0" w:color="auto"/>
            </w:tcBorders>
            <w:vAlign w:val="bottom"/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64,569</w:t>
            </w:r>
          </w:p>
        </w:tc>
        <w:tc>
          <w:tcPr>
            <w:tcW w:w="181" w:type="dxa"/>
            <w:vAlign w:val="bottom"/>
          </w:tcPr>
          <w:p w:rsidR="008605E7" w:rsidRPr="000C6BC7" w:rsidRDefault="008605E7" w:rsidP="00AD788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  <w:vAlign w:val="bottom"/>
          </w:tcPr>
          <w:p w:rsidR="008605E7" w:rsidRDefault="006975F0" w:rsidP="00AD788A">
            <w:pPr>
              <w:pStyle w:val="acctfourfigures"/>
              <w:tabs>
                <w:tab w:val="clear" w:pos="765"/>
                <w:tab w:val="decimal" w:pos="1346"/>
              </w:tabs>
              <w:spacing w:after="0" w:line="240" w:lineRule="auto"/>
              <w:ind w:left="26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90,711</w:t>
            </w:r>
          </w:p>
        </w:tc>
        <w:tc>
          <w:tcPr>
            <w:tcW w:w="189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  <w:vAlign w:val="bottom"/>
          </w:tcPr>
          <w:p w:rsidR="008605E7" w:rsidRDefault="006975F0" w:rsidP="00AD788A">
            <w:pPr>
              <w:pStyle w:val="acctfourfigures"/>
              <w:tabs>
                <w:tab w:val="clear" w:pos="765"/>
                <w:tab w:val="decimal" w:pos="1622"/>
              </w:tabs>
              <w:spacing w:after="0"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157,719</w:t>
            </w: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32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77,470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114,899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432" w:type="dxa"/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36,922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(9,825)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046E91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="00046E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69.92</w:t>
            </w:r>
            <w:r w:rsidR="00046E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ล้านบาท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2" w:type="dxa"/>
            <w:tcBorders>
              <w:bottom w:val="single" w:sz="4" w:space="0" w:color="auto"/>
            </w:tcBorders>
          </w:tcPr>
          <w:p w:rsidR="008605E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</w:p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(83,000)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4" w:type="dxa"/>
            <w:tcBorders>
              <w:bottom w:val="single" w:sz="4" w:space="0" w:color="auto"/>
            </w:tcBorders>
          </w:tcPr>
          <w:p w:rsidR="008605E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</w:p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(139,830)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7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right="-79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32" w:type="dxa"/>
            <w:tcBorders>
              <w:top w:val="single" w:sz="4" w:space="0" w:color="auto"/>
              <w:bottom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914"/>
              </w:tabs>
              <w:spacing w:after="0" w:line="240" w:lineRule="auto"/>
              <w:ind w:right="2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31,392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4" w:type="dxa"/>
            <w:tcBorders>
              <w:top w:val="single" w:sz="4" w:space="0" w:color="auto"/>
              <w:bottom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461"/>
              </w:tabs>
              <w:spacing w:after="0" w:line="240" w:lineRule="auto"/>
              <w:ind w:right="27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(34,756)</w:t>
            </w:r>
          </w:p>
        </w:tc>
        <w:tc>
          <w:tcPr>
            <w:tcW w:w="18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7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1" w:type="dxa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8605E7" w:rsidRPr="000C6BC7" w:rsidRDefault="008605E7" w:rsidP="008605E7">
      <w:pPr>
        <w:pStyle w:val="acctfourfigures"/>
        <w:spacing w:after="0" w:line="240" w:lineRule="auto"/>
        <w:rPr>
          <w:rFonts w:ascii="Angsana New" w:hAnsi="Angsana New" w:cs="Angsana New"/>
          <w:sz w:val="30"/>
          <w:szCs w:val="30"/>
        </w:rPr>
        <w:sectPr w:rsidR="008605E7" w:rsidRPr="000C6BC7" w:rsidSect="007D128C">
          <w:footerReference w:type="default" r:id="rId12"/>
          <w:type w:val="continuous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tbl>
      <w:tblPr>
        <w:tblW w:w="13781" w:type="dxa"/>
        <w:tblInd w:w="6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81"/>
        <w:gridCol w:w="2429"/>
        <w:gridCol w:w="180"/>
        <w:gridCol w:w="2071"/>
        <w:gridCol w:w="180"/>
        <w:gridCol w:w="1980"/>
        <w:gridCol w:w="186"/>
        <w:gridCol w:w="16"/>
        <w:gridCol w:w="1958"/>
      </w:tblGrid>
      <w:tr w:rsidR="008605E7" w:rsidRPr="000C6BC7" w:rsidTr="00046E91">
        <w:trPr>
          <w:cantSplit/>
          <w:trHeight w:val="423"/>
          <w:tblHeader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0" w:type="dxa"/>
            <w:gridSpan w:val="8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0C6BC7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0C6BC7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2560</w:t>
            </w:r>
          </w:p>
        </w:tc>
      </w:tr>
      <w:tr w:rsidR="008605E7" w:rsidRPr="000C6BC7" w:rsidTr="00046E91">
        <w:trPr>
          <w:cantSplit/>
          <w:trHeight w:val="882"/>
          <w:tblHeader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บริษัท ซีอาร์ นครศรีธรรมราช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  <w:t xml:space="preserve"> 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) 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left="-55" w:right="-41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 xml:space="preserve">บริษัท ซีอาร์ ภูเก็ต 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ประเทศไทย</w:t>
            </w:r>
            <w:r w:rsidRPr="000C6BC7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) </w:t>
            </w:r>
            <w:r w:rsidRPr="000C6BC7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605E7" w:rsidRPr="000C6BC7" w:rsidTr="00046E91">
        <w:trPr>
          <w:cantSplit/>
          <w:trHeight w:val="385"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840" w:type="dxa"/>
            <w:gridSpan w:val="5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02" w:type="dxa"/>
            <w:gridSpan w:val="2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58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8605E7" w:rsidRPr="000C6BC7" w:rsidTr="00046E91">
        <w:trPr>
          <w:cantSplit/>
          <w:trHeight w:val="385"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pStyle w:val="acctmergecolhdg"/>
              <w:tabs>
                <w:tab w:val="decimal" w:pos="127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pStyle w:val="acctmergecolhdg"/>
              <w:tabs>
                <w:tab w:val="decimal" w:pos="91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50.01</w:t>
            </w:r>
          </w:p>
        </w:tc>
        <w:tc>
          <w:tcPr>
            <w:tcW w:w="180" w:type="dxa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  <w:vAlign w:val="bottom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97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pStyle w:val="acctmergecolhdg"/>
              <w:tabs>
                <w:tab w:val="decimal" w:pos="2086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pStyle w:val="acctmergecolhdg"/>
              <w:tabs>
                <w:tab w:val="decimal" w:pos="163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sz w:val="20"/>
                <w:lang w:bidi="th-TH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pStyle w:val="acctmergecolhdg"/>
              <w:tabs>
                <w:tab w:val="decimal" w:pos="208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272,549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pStyle w:val="acctmergecolhdg"/>
              <w:tabs>
                <w:tab w:val="decimal" w:pos="163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572,030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pStyle w:val="acctmergecolhdg"/>
              <w:tabs>
                <w:tab w:val="decimal" w:pos="208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690,878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pStyle w:val="acctmergecolhdg"/>
              <w:tabs>
                <w:tab w:val="decimal" w:pos="163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110,207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tabs>
                <w:tab w:val="decimal" w:pos="208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(267,951)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tabs>
                <w:tab w:val="decimal" w:pos="1631"/>
              </w:tabs>
              <w:spacing w:after="0" w:line="240" w:lineRule="auto"/>
              <w:ind w:right="19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(343,346)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208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(208,980)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631"/>
              </w:tabs>
              <w:spacing w:after="0" w:line="240" w:lineRule="auto"/>
              <w:ind w:right="19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(4,050)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371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2429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pStyle w:val="acctmergecolhdg"/>
              <w:tabs>
                <w:tab w:val="decimal" w:pos="208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486,496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731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pStyle w:val="acctmergecolhdg"/>
              <w:tabs>
                <w:tab w:val="decimal" w:pos="163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334,841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87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pStyle w:val="acctmergecolhdg"/>
              <w:tabs>
                <w:tab w:val="decimal" w:pos="2086"/>
                <w:tab w:val="decimal" w:pos="2176"/>
              </w:tabs>
              <w:spacing w:after="0" w:line="240" w:lineRule="auto"/>
              <w:ind w:right="191"/>
              <w:jc w:val="both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pStyle w:val="acctmergecolhdg"/>
              <w:tabs>
                <w:tab w:val="decimal" w:pos="163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b w:val="0"/>
                <w:bCs/>
                <w:sz w:val="18"/>
                <w:szCs w:val="18"/>
              </w:rPr>
            </w:pPr>
          </w:p>
        </w:tc>
      </w:tr>
      <w:tr w:rsidR="008605E7" w:rsidRPr="000C6BC7" w:rsidTr="00046E91">
        <w:trPr>
          <w:cantSplit/>
          <w:trHeight w:val="287"/>
        </w:trPr>
        <w:tc>
          <w:tcPr>
            <w:tcW w:w="4781" w:type="dxa"/>
          </w:tcPr>
          <w:p w:rsidR="008605E7" w:rsidRPr="000C6BC7" w:rsidRDefault="008605E7" w:rsidP="00046E91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2429" w:type="dxa"/>
            <w:tcBorders>
              <w:bottom w:val="double" w:sz="4" w:space="0" w:color="auto"/>
            </w:tcBorders>
          </w:tcPr>
          <w:p w:rsidR="008605E7" w:rsidRPr="000C6BC7" w:rsidRDefault="008605E7" w:rsidP="00046E91">
            <w:pPr>
              <w:pStyle w:val="acctmergecolhdg"/>
              <w:tabs>
                <w:tab w:val="decimal" w:pos="2086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329,054</w:t>
            </w:r>
          </w:p>
        </w:tc>
        <w:tc>
          <w:tcPr>
            <w:tcW w:w="180" w:type="dxa"/>
          </w:tcPr>
          <w:p w:rsidR="008605E7" w:rsidRPr="000C6BC7" w:rsidRDefault="008605E7" w:rsidP="00046E91">
            <w:pPr>
              <w:pStyle w:val="acctmergecolhdg"/>
              <w:spacing w:after="0" w:line="240" w:lineRule="auto"/>
              <w:ind w:right="202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  <w:tcBorders>
              <w:bottom w:val="double" w:sz="4" w:space="0" w:color="auto"/>
            </w:tcBorders>
          </w:tcPr>
          <w:p w:rsidR="008605E7" w:rsidRPr="000C6BC7" w:rsidRDefault="00046E91" w:rsidP="00046E91">
            <w:pPr>
              <w:pStyle w:val="acctmergecolhdg"/>
              <w:tabs>
                <w:tab w:val="decimal" w:pos="1631"/>
              </w:tabs>
              <w:spacing w:after="0" w:line="240" w:lineRule="auto"/>
              <w:ind w:right="191"/>
              <w:jc w:val="lef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167,545</w:t>
            </w:r>
          </w:p>
        </w:tc>
        <w:tc>
          <w:tcPr>
            <w:tcW w:w="180" w:type="dxa"/>
          </w:tcPr>
          <w:p w:rsidR="008605E7" w:rsidRPr="000C6BC7" w:rsidRDefault="008605E7" w:rsidP="00046E91">
            <w:pPr>
              <w:pStyle w:val="acctmergecolhdg"/>
              <w:spacing w:after="0" w:line="240" w:lineRule="auto"/>
              <w:ind w:right="461"/>
              <w:jc w:val="lef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046E91" w:rsidP="00046E91">
            <w:pPr>
              <w:pStyle w:val="acctfourfigures"/>
              <w:tabs>
                <w:tab w:val="clear" w:pos="765"/>
                <w:tab w:val="decimal" w:pos="1541"/>
              </w:tabs>
              <w:spacing w:after="0" w:line="240" w:lineRule="auto"/>
              <w:ind w:left="-79" w:right="117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sz w:val="30"/>
                <w:szCs w:val="30"/>
              </w:rPr>
              <w:t>542,238</w:t>
            </w: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046E91">
            <w:pPr>
              <w:pStyle w:val="acctmergecolhdg"/>
              <w:spacing w:after="0" w:line="240" w:lineRule="auto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046E91">
            <w:pPr>
              <w:pStyle w:val="acctfourfigures"/>
              <w:tabs>
                <w:tab w:val="clear" w:pos="765"/>
                <w:tab w:val="decimal" w:pos="1445"/>
              </w:tabs>
              <w:spacing w:after="0" w:line="240" w:lineRule="auto"/>
              <w:ind w:left="-79" w:right="2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1,038,837</w:t>
            </w: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ListBullet3"/>
              <w:numPr>
                <w:ilvl w:val="0"/>
                <w:numId w:val="0"/>
              </w:num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834,414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1,594,694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29" w:type="dxa"/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</w:t>
            </w: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(ขาดทุน)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10,410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139,849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721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28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(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)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  <w:tc>
          <w:tcPr>
            <w:tcW w:w="2429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10,410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139,849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shd w:val="clear" w:color="auto" w:fill="auto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87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429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</w:tr>
      <w:tr w:rsidR="008605E7" w:rsidRPr="000C6BC7" w:rsidTr="00046E91">
        <w:trPr>
          <w:cantSplit/>
          <w:trHeight w:val="422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(ขาดทุน)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2429" w:type="dxa"/>
            <w:tcBorders>
              <w:bottom w:val="double" w:sz="4" w:space="0" w:color="auto"/>
            </w:tcBorders>
            <w:vAlign w:val="bottom"/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(5,206)</w:t>
            </w:r>
          </w:p>
        </w:tc>
        <w:tc>
          <w:tcPr>
            <w:tcW w:w="180" w:type="dxa"/>
            <w:vAlign w:val="bottom"/>
          </w:tcPr>
          <w:p w:rsidR="008605E7" w:rsidRPr="000C6BC7" w:rsidRDefault="008605E7" w:rsidP="00AD788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1" w:type="dxa"/>
            <w:tcBorders>
              <w:bottom w:val="double" w:sz="4" w:space="0" w:color="auto"/>
            </w:tcBorders>
            <w:vAlign w:val="bottom"/>
          </w:tcPr>
          <w:p w:rsidR="008605E7" w:rsidRPr="000C6BC7" w:rsidRDefault="00046E91" w:rsidP="00AD788A">
            <w:pPr>
              <w:tabs>
                <w:tab w:val="decimal" w:pos="1648"/>
              </w:tabs>
              <w:spacing w:after="0" w:line="240" w:lineRule="auto"/>
              <w:ind w:right="1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69,938</w:t>
            </w:r>
          </w:p>
        </w:tc>
        <w:tc>
          <w:tcPr>
            <w:tcW w:w="180" w:type="dxa"/>
            <w:vAlign w:val="bottom"/>
          </w:tcPr>
          <w:p w:rsidR="008605E7" w:rsidRPr="000C6BC7" w:rsidRDefault="008605E7" w:rsidP="00AD788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:rsidR="008605E7" w:rsidRPr="000C6BC7" w:rsidRDefault="00046E91" w:rsidP="00046E91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left="265" w:right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90,667</w:t>
            </w:r>
          </w:p>
        </w:tc>
        <w:tc>
          <w:tcPr>
            <w:tcW w:w="186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  <w:vAlign w:val="bottom"/>
          </w:tcPr>
          <w:p w:rsidR="008605E7" w:rsidRPr="000C6BC7" w:rsidRDefault="008605E7" w:rsidP="00046E91">
            <w:pPr>
              <w:pStyle w:val="acctfourfigures"/>
              <w:tabs>
                <w:tab w:val="clear" w:pos="765"/>
                <w:tab w:val="decimal" w:pos="1445"/>
              </w:tabs>
              <w:spacing w:after="0" w:line="240" w:lineRule="auto"/>
              <w:ind w:right="2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155,399</w:t>
            </w: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9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  <w:tcBorders>
              <w:top w:val="doub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536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0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61,349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193,024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  <w:vAlign w:val="bottom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2429" w:type="dxa"/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(5,334)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250,112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: </w:t>
            </w:r>
            <w:r w:rsidR="00046E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65.71 </w:t>
            </w:r>
            <w:r w:rsidR="00046E91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ล้านบาท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</w:p>
          <w:p w:rsidR="008605E7" w:rsidRPr="000C6BC7" w:rsidRDefault="008605E7" w:rsidP="00AD788A">
            <w:pPr>
              <w:tabs>
                <w:tab w:val="decimal" w:pos="1721"/>
              </w:tabs>
              <w:spacing w:after="0" w:line="240" w:lineRule="auto"/>
              <w:ind w:right="173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</w:p>
          <w:p w:rsidR="008605E7" w:rsidRPr="000C6BC7" w:rsidRDefault="008605E7" w:rsidP="00AD788A">
            <w:pPr>
              <w:tabs>
                <w:tab w:val="decimal" w:pos="1648"/>
              </w:tabs>
              <w:spacing w:after="0" w:line="240" w:lineRule="auto"/>
              <w:ind w:right="17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131,422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605E7" w:rsidRPr="000C6BC7" w:rsidTr="00046E91">
        <w:trPr>
          <w:cantSplit/>
          <w:trHeight w:val="270"/>
        </w:trPr>
        <w:tc>
          <w:tcPr>
            <w:tcW w:w="4781" w:type="dxa"/>
          </w:tcPr>
          <w:p w:rsidR="008605E7" w:rsidRPr="000C6BC7" w:rsidRDefault="008605E7" w:rsidP="00046E91">
            <w:pPr>
              <w:pStyle w:val="acctfourfigures"/>
              <w:tabs>
                <w:tab w:val="clear" w:pos="765"/>
                <w:tab w:val="decimal" w:pos="191"/>
              </w:tabs>
              <w:spacing w:after="0" w:line="240" w:lineRule="auto"/>
              <w:ind w:left="191" w:right="-79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429" w:type="dxa"/>
            <w:tcBorders>
              <w:top w:val="single" w:sz="4" w:space="0" w:color="auto"/>
              <w:bottom w:val="double" w:sz="4" w:space="0" w:color="auto"/>
            </w:tcBorders>
          </w:tcPr>
          <w:p w:rsidR="008605E7" w:rsidRPr="000C6BC7" w:rsidRDefault="008605E7" w:rsidP="00046E91">
            <w:pPr>
              <w:tabs>
                <w:tab w:val="decimal" w:pos="2098"/>
              </w:tabs>
              <w:spacing w:after="0" w:line="240" w:lineRule="auto"/>
              <w:ind w:right="1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56,015</w:t>
            </w:r>
          </w:p>
        </w:tc>
        <w:tc>
          <w:tcPr>
            <w:tcW w:w="180" w:type="dxa"/>
          </w:tcPr>
          <w:p w:rsidR="008605E7" w:rsidRPr="000C6BC7" w:rsidRDefault="008605E7" w:rsidP="00046E9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:rsidR="008605E7" w:rsidRPr="000C6BC7" w:rsidRDefault="008605E7" w:rsidP="00046E91">
            <w:pPr>
              <w:tabs>
                <w:tab w:val="decimal" w:pos="1648"/>
              </w:tabs>
              <w:spacing w:after="0" w:line="240" w:lineRule="auto"/>
              <w:ind w:right="2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(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188,510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8605E7" w:rsidRPr="000C6BC7" w:rsidRDefault="008605E7" w:rsidP="00AD788A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:rsidR="008605E7" w:rsidRPr="000C6BC7" w:rsidRDefault="008605E7" w:rsidP="00AD788A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74" w:type="dxa"/>
            <w:gridSpan w:val="2"/>
          </w:tcPr>
          <w:p w:rsidR="008605E7" w:rsidRPr="000C6BC7" w:rsidRDefault="008605E7" w:rsidP="00AD788A">
            <w:pPr>
              <w:pStyle w:val="acctfourfigures"/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8605E7" w:rsidRPr="000C6BC7" w:rsidRDefault="008605E7" w:rsidP="008605E7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  <w:sectPr w:rsidR="008605E7" w:rsidRPr="000C6BC7" w:rsidSect="007D128C">
          <w:type w:val="continuous"/>
          <w:pgSz w:w="16840" w:h="11907" w:orient="landscape" w:code="9"/>
          <w:pgMar w:top="1440" w:right="1152" w:bottom="1152" w:left="1152" w:header="720" w:footer="720" w:gutter="0"/>
          <w:cols w:space="708"/>
          <w:docGrid w:linePitch="360"/>
        </w:sectPr>
      </w:pPr>
    </w:p>
    <w:p w:rsidR="00D738E1" w:rsidRPr="000C6BC7" w:rsidRDefault="0026397F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D738E1" w:rsidRPr="000C6BC7" w:rsidRDefault="00D738E1" w:rsidP="00D55D3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96" w:type="dxa"/>
        <w:tblInd w:w="450" w:type="dxa"/>
        <w:tblLook w:val="01E0" w:firstRow="1" w:lastRow="1" w:firstColumn="1" w:lastColumn="1" w:noHBand="0" w:noVBand="0"/>
      </w:tblPr>
      <w:tblGrid>
        <w:gridCol w:w="2948"/>
        <w:gridCol w:w="967"/>
        <w:gridCol w:w="1249"/>
        <w:gridCol w:w="267"/>
        <w:gridCol w:w="1209"/>
        <w:gridCol w:w="267"/>
        <w:gridCol w:w="1111"/>
        <w:gridCol w:w="267"/>
        <w:gridCol w:w="1111"/>
      </w:tblGrid>
      <w:tr w:rsidR="00D738E1" w:rsidRPr="000C6BC7" w:rsidTr="009A4B22">
        <w:tc>
          <w:tcPr>
            <w:tcW w:w="2948" w:type="dxa"/>
          </w:tcPr>
          <w:p w:rsidR="00D738E1" w:rsidRPr="000C6BC7" w:rsidRDefault="00D738E1" w:rsidP="00D55D3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:rsidR="00D738E1" w:rsidRPr="000C6BC7" w:rsidRDefault="00D738E1" w:rsidP="00D55D3F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25" w:type="dxa"/>
            <w:gridSpan w:val="3"/>
          </w:tcPr>
          <w:p w:rsidR="00D738E1" w:rsidRPr="000C6BC7" w:rsidRDefault="00D738E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</w:tcPr>
          <w:p w:rsidR="00D738E1" w:rsidRPr="000C6BC7" w:rsidRDefault="00D738E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89" w:type="dxa"/>
            <w:gridSpan w:val="3"/>
          </w:tcPr>
          <w:p w:rsidR="00D738E1" w:rsidRPr="000C6BC7" w:rsidRDefault="00D738E1" w:rsidP="00D55D3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1C2AE2" w:rsidRPr="000C6BC7" w:rsidTr="009A4B22">
        <w:tc>
          <w:tcPr>
            <w:tcW w:w="2948" w:type="dxa"/>
          </w:tcPr>
          <w:p w:rsidR="001C2AE2" w:rsidRPr="000C6BC7" w:rsidRDefault="001C2AE2" w:rsidP="001C2AE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7" w:type="dxa"/>
          </w:tcPr>
          <w:p w:rsidR="001C2AE2" w:rsidRPr="000C6BC7" w:rsidRDefault="001C2AE2" w:rsidP="001C2AE2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49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  <w:tc>
          <w:tcPr>
            <w:tcW w:w="267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67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2560</w:t>
            </w:r>
          </w:p>
        </w:tc>
      </w:tr>
      <w:tr w:rsidR="004C47AE" w:rsidRPr="000C6BC7" w:rsidTr="009A4B22">
        <w:tc>
          <w:tcPr>
            <w:tcW w:w="2948" w:type="dxa"/>
          </w:tcPr>
          <w:p w:rsidR="004C47AE" w:rsidRPr="000C6BC7" w:rsidRDefault="004C47AE" w:rsidP="00D55D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967" w:type="dxa"/>
          </w:tcPr>
          <w:p w:rsidR="004C47AE" w:rsidRPr="000C6BC7" w:rsidRDefault="004C47AE" w:rsidP="00D55D3F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81" w:type="dxa"/>
            <w:gridSpan w:val="7"/>
          </w:tcPr>
          <w:p w:rsidR="004C47AE" w:rsidRPr="000C6BC7" w:rsidRDefault="004C47AE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C47AE" w:rsidRPr="000C6BC7" w:rsidTr="009A4B22">
        <w:tc>
          <w:tcPr>
            <w:tcW w:w="2948" w:type="dxa"/>
          </w:tcPr>
          <w:p w:rsidR="004C47AE" w:rsidRPr="000C6BC7" w:rsidRDefault="004C47AE" w:rsidP="00D55D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7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4C47AE" w:rsidRPr="000C6BC7" w:rsidRDefault="004C47AE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4C47AE" w:rsidRPr="000C6BC7" w:rsidRDefault="004C47AE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4C47AE" w:rsidRPr="000C6BC7" w:rsidRDefault="004C47AE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4C47AE" w:rsidRPr="000C6BC7" w:rsidRDefault="004C47AE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56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8,571,042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23"/>
              </w:tabs>
              <w:spacing w:after="0" w:line="240" w:lineRule="auto"/>
              <w:ind w:left="-79" w:right="70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7,560,64</w:t>
            </w:r>
            <w:r w:rsidR="00CD71F1" w:rsidRPr="000C6BC7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7,652,536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6,760,803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67" w:type="dxa"/>
          </w:tcPr>
          <w:p w:rsidR="0026397F" w:rsidRPr="000C6BC7" w:rsidRDefault="0026397F" w:rsidP="001D7E20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</w:t>
            </w:r>
            <w:r w:rsidR="001D7E2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49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1,136,683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1,027,799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1,155,285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908,187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(2,057)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(17,403)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(1,409)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(16,454)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9,705,668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09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8,571,042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8,806,412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7,652,536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67" w:type="dxa"/>
          </w:tcPr>
          <w:p w:rsidR="0026397F" w:rsidRPr="000C6BC7" w:rsidRDefault="0026397F" w:rsidP="0026397F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26397F" w:rsidRPr="000C6BC7" w:rsidRDefault="0026397F" w:rsidP="005F5728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26397F" w:rsidRPr="000C6BC7" w:rsidRDefault="0026397F" w:rsidP="005F5728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ค่าเสื่อมราคาสะสม และ</w:t>
            </w:r>
          </w:p>
          <w:p w:rsidR="0026397F" w:rsidRPr="000C6BC7" w:rsidRDefault="0026397F" w:rsidP="0026397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 xml:space="preserve">   ขาดทุนจากการด้อยค่า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49" w:type="dxa"/>
          </w:tcPr>
          <w:p w:rsidR="0026397F" w:rsidRPr="000C6BC7" w:rsidRDefault="0026397F" w:rsidP="005F5728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:rsidR="0026397F" w:rsidRPr="000C6BC7" w:rsidRDefault="0026397F" w:rsidP="005F5728">
            <w:pPr>
              <w:tabs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2,917,303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2,422,223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2,395,209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1,948,239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49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551,08</w:t>
            </w:r>
            <w:r w:rsidR="00621F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512,423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506,77</w:t>
            </w:r>
            <w:r w:rsidR="00396D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463,367</w:t>
            </w:r>
          </w:p>
        </w:tc>
      </w:tr>
      <w:tr w:rsidR="002D1AE7" w:rsidRPr="000C6BC7" w:rsidTr="009A4B22">
        <w:tc>
          <w:tcPr>
            <w:tcW w:w="2948" w:type="dxa"/>
          </w:tcPr>
          <w:p w:rsidR="002D1AE7" w:rsidRPr="000C6BC7" w:rsidRDefault="002D1AE7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โอนจากที่ดิน อาคารและอุปกรณ์</w:t>
            </w:r>
          </w:p>
        </w:tc>
        <w:tc>
          <w:tcPr>
            <w:tcW w:w="967" w:type="dxa"/>
          </w:tcPr>
          <w:p w:rsidR="002D1AE7" w:rsidRPr="000C6BC7" w:rsidRDefault="001D7E20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1249" w:type="dxa"/>
          </w:tcPr>
          <w:p w:rsidR="002D1AE7" w:rsidRPr="000C6BC7" w:rsidRDefault="00396DE7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157,</w:t>
            </w:r>
            <w:r w:rsidR="001961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="00621F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7" w:type="dxa"/>
          </w:tcPr>
          <w:p w:rsidR="002D1AE7" w:rsidRPr="000C6BC7" w:rsidRDefault="002D1AE7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:rsidR="002D1AE7" w:rsidRPr="000C6BC7" w:rsidRDefault="006C4D39" w:rsidP="006C4D39">
            <w:pPr>
              <w:pStyle w:val="acctfourfigures"/>
              <w:tabs>
                <w:tab w:val="clear" w:pos="765"/>
                <w:tab w:val="decimal" w:pos="653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:rsidR="002D1AE7" w:rsidRPr="000C6BC7" w:rsidRDefault="002D1AE7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D1AE7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/>
              </w:rPr>
              <w:t>176,306</w:t>
            </w:r>
          </w:p>
        </w:tc>
        <w:tc>
          <w:tcPr>
            <w:tcW w:w="267" w:type="dxa"/>
          </w:tcPr>
          <w:p w:rsidR="002D1AE7" w:rsidRPr="000C6BC7" w:rsidRDefault="002D1AE7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D1AE7" w:rsidRPr="000C6BC7" w:rsidRDefault="002D1AE7" w:rsidP="005F5728">
            <w:pPr>
              <w:pStyle w:val="acctfourfigures"/>
              <w:tabs>
                <w:tab w:val="clear" w:pos="765"/>
                <w:tab w:val="decimal" w:pos="560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(1,822)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(17,343)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(1,175)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29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(16,397)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D1AE7" w:rsidP="00396DE7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3,623,87</w:t>
            </w:r>
            <w:r w:rsidR="001961C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2,917,303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D1AE7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3,077,11</w:t>
            </w:r>
            <w:r w:rsidR="00396DE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67" w:type="dxa"/>
          </w:tcPr>
          <w:p w:rsidR="0026397F" w:rsidRPr="000C6BC7" w:rsidRDefault="0026397F" w:rsidP="005F5728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26397F" w:rsidP="005F5728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2,395,209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 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</w:tcPr>
          <w:p w:rsidR="0026397F" w:rsidRPr="000C6BC7" w:rsidRDefault="002D1AE7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5,653,739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5,138,423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26397F" w:rsidRPr="000C6BC7" w:rsidRDefault="002D1AE7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5,257,327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4,812,564</w:t>
            </w:r>
          </w:p>
        </w:tc>
      </w:tr>
      <w:tr w:rsidR="0026397F" w:rsidRPr="000C6BC7" w:rsidTr="009A4B22">
        <w:tc>
          <w:tcPr>
            <w:tcW w:w="29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31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7" w:type="dxa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1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B3492F" w:rsidRDefault="002D1AE7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3492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6,081,793</w:t>
            </w:r>
          </w:p>
        </w:tc>
        <w:tc>
          <w:tcPr>
            <w:tcW w:w="267" w:type="dxa"/>
          </w:tcPr>
          <w:p w:rsidR="0026397F" w:rsidRPr="00B3492F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27"/>
              </w:tabs>
              <w:spacing w:after="0" w:line="240" w:lineRule="auto"/>
              <w:ind w:left="-79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5,653,739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3831D2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5,729,30</w:t>
            </w:r>
            <w:r w:rsidR="00396DE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857"/>
              </w:tabs>
              <w:spacing w:after="0" w:line="240" w:lineRule="auto"/>
              <w:ind w:right="-119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57"/>
              </w:tabs>
              <w:spacing w:after="0" w:line="240" w:lineRule="auto"/>
              <w:ind w:left="-79" w:right="-11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5,257,327</w:t>
            </w:r>
          </w:p>
        </w:tc>
      </w:tr>
    </w:tbl>
    <w:p w:rsidR="00D738E1" w:rsidRPr="000C6BC7" w:rsidRDefault="00D738E1" w:rsidP="00D55D3F">
      <w:pPr>
        <w:spacing w:after="0" w:line="240" w:lineRule="auto"/>
        <w:ind w:left="540" w:right="450"/>
        <w:jc w:val="thaiDistribute"/>
        <w:rPr>
          <w:rFonts w:ascii="Angsana New" w:hAnsi="Angsana New" w:cs="Angsana New"/>
          <w:sz w:val="30"/>
          <w:szCs w:val="30"/>
        </w:rPr>
      </w:pPr>
    </w:p>
    <w:p w:rsidR="00D738E1" w:rsidRPr="000C6BC7" w:rsidRDefault="00D738E1" w:rsidP="00B3797C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ประกอบด้วยพื้นที่ที่ให้เช่าแก่บุคคลที่สามและที่ดินที่ไม่ได้ใช้ดำเนินงาน ณ วันที่</w:t>
      </w:r>
      <w:r w:rsidRPr="000C6BC7">
        <w:rPr>
          <w:rFonts w:ascii="Angsana New" w:hAnsi="Angsana New" w:cs="Angsana New"/>
          <w:sz w:val="30"/>
          <w:szCs w:val="30"/>
        </w:rPr>
        <w:t xml:space="preserve"> 31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475A7" w:rsidRPr="000C6BC7">
        <w:rPr>
          <w:rFonts w:ascii="Angsana New" w:hAnsi="Angsana New" w:cs="Angsana New"/>
          <w:sz w:val="30"/>
          <w:szCs w:val="30"/>
        </w:rPr>
        <w:t>25</w:t>
      </w:r>
      <w:r w:rsidR="0026397F" w:rsidRPr="000C6BC7">
        <w:rPr>
          <w:rFonts w:ascii="Angsana New" w:hAnsi="Angsana New" w:cs="Angsana New"/>
          <w:sz w:val="30"/>
          <w:szCs w:val="30"/>
        </w:rPr>
        <w:t>61</w:t>
      </w:r>
      <w:r w:rsidR="00F95A19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มูลค่ายุติธรรมคำนวณโดยฝ่ายบริหารของกลุ่มบริษัท มีจำนวนเงินประมาณ</w:t>
      </w:r>
      <w:r w:rsidR="001E5340" w:rsidRPr="000C6B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</w:t>
      </w:r>
      <w:r w:rsidR="009C676C">
        <w:rPr>
          <w:rFonts w:ascii="Angsana New" w:hAnsi="Angsana New" w:cs="Angsana New"/>
          <w:spacing w:val="2"/>
          <w:sz w:val="30"/>
          <w:szCs w:val="30"/>
        </w:rPr>
        <w:t>17,095</w:t>
      </w:r>
      <w:r w:rsidR="003A7D78"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ล้านบาท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25</w:t>
      </w:r>
      <w:r w:rsidR="0026397F" w:rsidRPr="000C6BC7">
        <w:rPr>
          <w:rFonts w:ascii="Angsana New" w:hAnsi="Angsana New" w:cs="Angsana New"/>
          <w:i/>
          <w:iCs/>
          <w:sz w:val="30"/>
          <w:szCs w:val="30"/>
        </w:rPr>
        <w:t>60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: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6397F" w:rsidRPr="000C6BC7">
        <w:rPr>
          <w:rFonts w:ascii="Angsana New" w:hAnsi="Angsana New" w:cs="Angsana New"/>
          <w:i/>
          <w:iCs/>
          <w:sz w:val="30"/>
          <w:szCs w:val="30"/>
        </w:rPr>
        <w:t>17,717</w:t>
      </w:r>
      <w:r w:rsidR="00F95A19" w:rsidRPr="000C6B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สำหรับงบการเงินรวม และ</w:t>
      </w:r>
      <w:r w:rsidR="003A7D78" w:rsidRPr="000C6BC7">
        <w:rPr>
          <w:rFonts w:ascii="Angsana New" w:hAnsi="Angsana New" w:cs="Angsana New"/>
          <w:sz w:val="30"/>
          <w:szCs w:val="30"/>
        </w:rPr>
        <w:t xml:space="preserve"> </w:t>
      </w:r>
      <w:r w:rsidR="009C676C">
        <w:rPr>
          <w:rFonts w:ascii="Angsana New" w:hAnsi="Angsana New" w:cs="Angsana New"/>
          <w:sz w:val="30"/>
          <w:szCs w:val="30"/>
        </w:rPr>
        <w:t>16,128</w:t>
      </w:r>
      <w:r w:rsidR="001E5340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6475A7" w:rsidRPr="000C6BC7">
        <w:rPr>
          <w:rFonts w:ascii="Angsana New" w:hAnsi="Angsana New" w:cs="Angsana New"/>
          <w:i/>
          <w:iCs/>
          <w:sz w:val="30"/>
          <w:szCs w:val="30"/>
        </w:rPr>
        <w:t>25</w:t>
      </w:r>
      <w:r w:rsidR="0026397F" w:rsidRPr="000C6BC7">
        <w:rPr>
          <w:rFonts w:ascii="Angsana New" w:hAnsi="Angsana New" w:cs="Angsana New"/>
          <w:i/>
          <w:iCs/>
          <w:sz w:val="30"/>
          <w:szCs w:val="30"/>
        </w:rPr>
        <w:t>60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: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26397F" w:rsidRPr="000C6BC7">
        <w:rPr>
          <w:rFonts w:ascii="Angsana New" w:hAnsi="Angsana New" w:cs="Angsana New"/>
          <w:i/>
          <w:iCs/>
          <w:sz w:val="30"/>
          <w:szCs w:val="30"/>
        </w:rPr>
        <w:t>16,570</w:t>
      </w:r>
      <w:r w:rsidR="00F95A19" w:rsidRPr="000C6B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สำหรับงบการเงินเฉพาะกิจการ ตามวิธีวิเคราะห์กระแสเงินสดคิดลด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โดยใช้</w:t>
      </w:r>
      <w:r w:rsidR="00B7438D" w:rsidRPr="000C6BC7">
        <w:rPr>
          <w:rFonts w:ascii="Angsana New" w:hAnsi="Angsana New" w:cs="Angsana New" w:hint="cs"/>
          <w:sz w:val="30"/>
          <w:szCs w:val="30"/>
          <w:cs/>
        </w:rPr>
        <w:t>ข้อ</w:t>
      </w:r>
      <w:r w:rsidR="00B7438D" w:rsidRPr="000C6BC7">
        <w:rPr>
          <w:rFonts w:ascii="Angsana New" w:hAnsi="Angsana New" w:cs="Angsana New"/>
          <w:sz w:val="30"/>
          <w:szCs w:val="30"/>
          <w:cs/>
        </w:rPr>
        <w:t>สมมติ</w:t>
      </w:r>
      <w:r w:rsidRPr="000C6BC7">
        <w:rPr>
          <w:rFonts w:ascii="Angsana New" w:hAnsi="Angsana New" w:cs="Angsana New"/>
          <w:sz w:val="30"/>
          <w:szCs w:val="30"/>
          <w:cs/>
        </w:rPr>
        <w:t>หลักในการคำนวณ</w:t>
      </w:r>
      <w:r w:rsidRPr="000C6BC7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มูลค่ายุติธรรมเกี่ยวกับอัตราคิดลด อัตราการขยายตัว และกำไรก่อนหักดอกเบี้ย ภาษีเงินได้และค่าเสื่อมราคา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 xml:space="preserve">(EBITDA) </w:t>
      </w:r>
      <w:r w:rsidRPr="000C6BC7">
        <w:rPr>
          <w:rFonts w:ascii="Angsana New" w:hAnsi="Angsana New" w:cs="Angsana New"/>
          <w:sz w:val="30"/>
          <w:szCs w:val="30"/>
          <w:cs/>
        </w:rPr>
        <w:t>ในการคำนวณมูลค่ายุติธรรม</w:t>
      </w:r>
    </w:p>
    <w:p w:rsidR="00D738E1" w:rsidRPr="000C6BC7" w:rsidRDefault="00D738E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903FCA" w:rsidRPr="000C6BC7" w:rsidRDefault="00903FCA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903FCA" w:rsidRPr="000C6BC7" w:rsidSect="00696BD5">
          <w:footerReference w:type="default" r:id="rId13"/>
          <w:type w:val="continuous"/>
          <w:pgSz w:w="11909" w:h="16834" w:code="9"/>
          <w:pgMar w:top="1152" w:right="1469" w:bottom="1152" w:left="1080" w:header="720" w:footer="720" w:gutter="0"/>
          <w:cols w:space="720"/>
          <w:docGrid w:linePitch="245"/>
        </w:sectPr>
      </w:pPr>
    </w:p>
    <w:p w:rsidR="00BE31DA" w:rsidRDefault="00765721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ที่ดิน อา</w:t>
      </w:r>
      <w:r w:rsidR="00656493" w:rsidRPr="000C6BC7">
        <w:rPr>
          <w:rFonts w:ascii="Angsana New" w:hAnsi="Angsana New" w:cs="Angsana New"/>
          <w:b/>
          <w:bCs/>
          <w:sz w:val="30"/>
          <w:szCs w:val="30"/>
          <w:cs/>
        </w:rPr>
        <w:t>คาร และอุปกรณ์</w:t>
      </w:r>
      <w:r w:rsidR="007C3CBA" w:rsidRPr="000C6B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9A4B22" w:rsidRPr="000C6BC7" w:rsidRDefault="009A4B22" w:rsidP="009A4B22">
      <w:pPr>
        <w:tabs>
          <w:tab w:val="left" w:pos="540"/>
        </w:tabs>
        <w:spacing w:after="0" w:line="240" w:lineRule="auto"/>
        <w:ind w:left="36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141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1080"/>
        <w:gridCol w:w="270"/>
        <w:gridCol w:w="1080"/>
        <w:gridCol w:w="236"/>
        <w:gridCol w:w="1069"/>
        <w:gridCol w:w="270"/>
        <w:gridCol w:w="1080"/>
        <w:gridCol w:w="270"/>
        <w:gridCol w:w="1035"/>
        <w:gridCol w:w="45"/>
        <w:gridCol w:w="270"/>
        <w:gridCol w:w="1089"/>
        <w:gridCol w:w="270"/>
        <w:gridCol w:w="1080"/>
        <w:gridCol w:w="270"/>
        <w:gridCol w:w="1080"/>
      </w:tblGrid>
      <w:tr w:rsidR="00BF06E0" w:rsidRPr="000C6BC7" w:rsidTr="0089719D">
        <w:trPr>
          <w:cantSplit/>
          <w:trHeight w:val="20"/>
        </w:trPr>
        <w:tc>
          <w:tcPr>
            <w:tcW w:w="2340" w:type="dxa"/>
          </w:tcPr>
          <w:p w:rsidR="00BF06E0" w:rsidRPr="000C6BC7" w:rsidRDefault="00BF06E0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4" w:type="dxa"/>
            <w:gridSpan w:val="18"/>
          </w:tcPr>
          <w:p w:rsidR="00BF06E0" w:rsidRPr="000C6BC7" w:rsidRDefault="00BF06E0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F1F43"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32322A" w:rsidRPr="000C6BC7" w:rsidTr="0089719D">
        <w:trPr>
          <w:cantSplit/>
          <w:trHeight w:val="20"/>
        </w:trPr>
        <w:tc>
          <w:tcPr>
            <w:tcW w:w="2340" w:type="dxa"/>
          </w:tcPr>
          <w:p w:rsidR="0032322A" w:rsidRPr="000C6BC7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322A" w:rsidRPr="000C6BC7" w:rsidTr="0089719D">
        <w:trPr>
          <w:cantSplit/>
          <w:trHeight w:val="20"/>
        </w:trPr>
        <w:tc>
          <w:tcPr>
            <w:tcW w:w="2340" w:type="dxa"/>
          </w:tcPr>
          <w:p w:rsidR="0032322A" w:rsidRPr="000C6BC7" w:rsidRDefault="0032322A" w:rsidP="00D55D3F">
            <w:pPr>
              <w:spacing w:after="0" w:line="240" w:lineRule="auto"/>
              <w:ind w:left="-1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322A" w:rsidRPr="000C6BC7" w:rsidTr="0089719D">
        <w:trPr>
          <w:cantSplit/>
          <w:trHeight w:val="20"/>
        </w:trPr>
        <w:tc>
          <w:tcPr>
            <w:tcW w:w="2340" w:type="dxa"/>
          </w:tcPr>
          <w:p w:rsidR="0032322A" w:rsidRPr="000C6BC7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2322A" w:rsidRPr="000C6BC7" w:rsidTr="0089719D">
        <w:trPr>
          <w:cantSplit/>
          <w:trHeight w:val="20"/>
        </w:trPr>
        <w:tc>
          <w:tcPr>
            <w:tcW w:w="2340" w:type="dxa"/>
          </w:tcPr>
          <w:p w:rsidR="0032322A" w:rsidRPr="000C6BC7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งานอาคาร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2322A" w:rsidRPr="000C6BC7" w:rsidRDefault="0032322A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2322A" w:rsidRPr="000C6BC7" w:rsidTr="0089719D">
        <w:trPr>
          <w:cantSplit/>
          <w:trHeight w:val="20"/>
        </w:trPr>
        <w:tc>
          <w:tcPr>
            <w:tcW w:w="2340" w:type="dxa"/>
          </w:tcPr>
          <w:p w:rsidR="0032322A" w:rsidRPr="000C6BC7" w:rsidRDefault="0032322A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844" w:type="dxa"/>
            <w:gridSpan w:val="18"/>
          </w:tcPr>
          <w:p w:rsidR="0032322A" w:rsidRPr="000C6BC7" w:rsidRDefault="0032322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00A9B" w:rsidRPr="000C6BC7" w:rsidTr="0089719D">
        <w:trPr>
          <w:cantSplit/>
          <w:trHeight w:val="20"/>
        </w:trPr>
        <w:tc>
          <w:tcPr>
            <w:tcW w:w="2340" w:type="dxa"/>
          </w:tcPr>
          <w:p w:rsidR="00700A9B" w:rsidRPr="000C6BC7" w:rsidRDefault="00700A9B" w:rsidP="00DC57C3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gridSpan w:val="2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00A9B" w:rsidRPr="000C6BC7" w:rsidRDefault="00700A9B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>2560</w:t>
            </w: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2,321,005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676,145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7,979,313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343,749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5,039,197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1,680,499</w:t>
            </w:r>
          </w:p>
        </w:tc>
        <w:tc>
          <w:tcPr>
            <w:tcW w:w="315" w:type="dxa"/>
            <w:gridSpan w:val="2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4,745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412,247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18,456,900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254,288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59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209,418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20,427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214,234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191,601</w:t>
            </w:r>
          </w:p>
        </w:tc>
        <w:tc>
          <w:tcPr>
            <w:tcW w:w="315" w:type="dxa"/>
            <w:gridSpan w:val="2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102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1,592,257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2,482,327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1,104,502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584,691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68,938</w:t>
            </w:r>
          </w:p>
        </w:tc>
        <w:tc>
          <w:tcPr>
            <w:tcW w:w="315" w:type="dxa"/>
            <w:gridSpan w:val="2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(1,758,854)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39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397F" w:rsidRPr="000C6BC7" w:rsidTr="006C60F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="001C124A">
              <w:rPr>
                <w:rFonts w:ascii="Angsana New" w:hAnsi="Angsana New" w:cs="Angsana New" w:hint="cs"/>
                <w:sz w:val="24"/>
                <w:szCs w:val="24"/>
                <w:cs/>
              </w:rPr>
              <w:t>จาก (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ไป</w:t>
            </w:r>
            <w:r w:rsidR="001C124A">
              <w:rPr>
                <w:rFonts w:ascii="Angsana New" w:hAnsi="Angsana New" w:cs="Angsana New" w:hint="cs"/>
                <w:sz w:val="24"/>
                <w:szCs w:val="24"/>
                <w:cs/>
              </w:rPr>
              <w:t>) อ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สังหาริมทรัพย์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</w:p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(252,385)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5,350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(503,189)</w:t>
            </w:r>
          </w:p>
        </w:tc>
        <w:tc>
          <w:tcPr>
            <w:tcW w:w="236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0F7D0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(277,575)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:rsidR="0026397F" w:rsidRPr="000C6BC7" w:rsidRDefault="0026397F" w:rsidP="000F7D0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5" w:type="dxa"/>
            <w:gridSpan w:val="2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vAlign w:val="bottom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(1,027,799)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(20,141)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(50,688)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(106,976)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(90,744)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(133,451)</w:t>
            </w:r>
          </w:p>
        </w:tc>
        <w:tc>
          <w:tcPr>
            <w:tcW w:w="315" w:type="dxa"/>
            <w:gridSpan w:val="2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>305)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(1,394)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(403,699)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315" w:type="dxa"/>
            <w:gridSpan w:val="2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2,322,908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661,354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8,739,356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257,923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5,469,803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1,807,587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4,542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244,256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19,507,729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26397F" w:rsidRPr="000C6BC7" w:rsidRDefault="0073226E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59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121,255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13,901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223,741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87,205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73226E" w:rsidP="0073226E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1,278,190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73226E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</w:t>
            </w:r>
            <w:r w:rsidR="0073226E">
              <w:rPr>
                <w:rFonts w:ascii="Angsana New" w:hAnsi="Angsana New" w:cs="Angsana New"/>
                <w:sz w:val="24"/>
                <w:szCs w:val="24"/>
              </w:rPr>
              <w:t>727,357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939,493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502,587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31,410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(1,473,689)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0F7D09">
            <w:pPr>
              <w:tabs>
                <w:tab w:val="decimal" w:pos="639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397F" w:rsidRPr="000C6BC7" w:rsidTr="00933F18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0C6BC7">
              <w:rPr>
                <w:rFonts w:ascii="Angsana New" w:hAnsi="Angsana New" w:cs="Angsana New" w:hint="cs"/>
                <w:sz w:val="24"/>
                <w:szCs w:val="24"/>
                <w:cs/>
              </w:rPr>
              <w:t>ไป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C6B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(136,572)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(8,883)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(572,958)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(418,270)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59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(1,136,683)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(6,887)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(13,988)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(8,347)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(19,900)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(93)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(2,587)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(51,802)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73226E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2,18</w:t>
            </w:r>
            <w:r w:rsidR="007322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9,336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19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652,471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9,220,259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258,035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5,769,514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1,906,302</w:t>
            </w:r>
          </w:p>
        </w:tc>
        <w:tc>
          <w:tcPr>
            <w:tcW w:w="315" w:type="dxa"/>
            <w:gridSpan w:val="2"/>
            <w:shd w:val="clear" w:color="auto" w:fill="auto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4,514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6A75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46</w:t>
            </w:r>
            <w:r w:rsidR="004E5BF2">
              <w:rPr>
                <w:rFonts w:ascii="Angsana New" w:hAnsi="Angsana New" w:cs="Angsana New"/>
                <w:b/>
                <w:bCs/>
                <w:sz w:val="24"/>
                <w:szCs w:val="24"/>
              </w:rPr>
              <w:t>,170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73226E" w:rsidP="000F7D09">
            <w:pPr>
              <w:tabs>
                <w:tab w:val="decimal" w:pos="837"/>
              </w:tabs>
              <w:spacing w:after="0" w:line="240" w:lineRule="auto"/>
              <w:ind w:left="-108" w:right="-2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20,046,601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44" w:type="dxa"/>
            <w:gridSpan w:val="18"/>
          </w:tcPr>
          <w:p w:rsidR="0026397F" w:rsidRPr="000C6BC7" w:rsidRDefault="0026397F" w:rsidP="0026397F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97F" w:rsidRPr="000C6BC7" w:rsidTr="006C60F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44" w:type="dxa"/>
            <w:gridSpan w:val="18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อาคาร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ที่ดิน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และ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และ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สารสนเทศ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งานอาคาร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1844" w:type="dxa"/>
            <w:gridSpan w:val="18"/>
          </w:tcPr>
          <w:p w:rsidR="0026397F" w:rsidRPr="000C6BC7" w:rsidRDefault="0026397F" w:rsidP="0026397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ค่าเสื่อมราคาสะสมและขาดทุน</w:t>
            </w:r>
          </w:p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  <w:t xml:space="preserve">   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จากการด้อยค่า</w:t>
            </w:r>
          </w:p>
        </w:tc>
        <w:tc>
          <w:tcPr>
            <w:tcW w:w="1080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26397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sz w:val="23"/>
                <w:szCs w:val="23"/>
              </w:rPr>
              <w:t>2560</w:t>
            </w: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296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658,050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3,152,664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302,329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3,171,253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1,331,101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4,530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8,620,223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11,848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503,596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26,976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570,256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tabs>
                <w:tab w:val="decimal" w:pos="-6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196,499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114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1,309,289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(20,141)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(48,917)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(106,875)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(89,518)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tabs>
                <w:tab w:val="decimal" w:pos="-63"/>
                <w:tab w:val="left" w:pos="837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(132,320)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(305)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(398,076)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  และ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296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649,757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3,607,343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222,430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3,651,991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1,395,280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4,339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9,531,436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shd w:val="clear" w:color="auto" w:fill="auto"/>
          </w:tcPr>
          <w:p w:rsidR="0026397F" w:rsidRPr="000C6BC7" w:rsidRDefault="00D86A75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6,578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474,342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23,415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555,223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26397F" w:rsidRPr="000C6BC7" w:rsidRDefault="00432AE5" w:rsidP="0026397F">
            <w:pPr>
              <w:tabs>
                <w:tab w:val="decimal" w:pos="-6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197,252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  <w:shd w:val="clear" w:color="auto" w:fill="auto"/>
          </w:tcPr>
          <w:p w:rsidR="0026397F" w:rsidRPr="000C6BC7" w:rsidRDefault="00D04BDA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4A6BBC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4A6BBC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1,256,911</w:t>
            </w:r>
          </w:p>
        </w:tc>
      </w:tr>
      <w:tr w:rsidR="00432AE5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432AE5" w:rsidRPr="000C6BC7" w:rsidRDefault="00432AE5" w:rsidP="00432AE5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0C6BC7">
              <w:rPr>
                <w:rFonts w:ascii="Angsana New" w:hAnsi="Angsana New" w:cs="Angsana New" w:hint="cs"/>
                <w:sz w:val="24"/>
                <w:szCs w:val="24"/>
                <w:cs/>
              </w:rPr>
              <w:t>ไป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br/>
            </w:r>
            <w:r w:rsidRPr="000C6B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108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1C3542" w:rsidRPr="000C6BC7" w:rsidRDefault="001C3542" w:rsidP="00432AE5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(8,901)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(72,542)</w:t>
            </w:r>
          </w:p>
        </w:tc>
        <w:tc>
          <w:tcPr>
            <w:tcW w:w="236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32AE5" w:rsidRPr="000C6BC7" w:rsidRDefault="00432AE5" w:rsidP="00432AE5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(75,866)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32AE5" w:rsidRPr="000C6BC7" w:rsidRDefault="00432AE5" w:rsidP="00D04BDA">
            <w:pPr>
              <w:tabs>
                <w:tab w:val="decimal" w:pos="55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D04BDA" w:rsidRPr="000C6BC7" w:rsidRDefault="00D04BDA" w:rsidP="00D04BDA">
            <w:pPr>
              <w:tabs>
                <w:tab w:val="decimal" w:pos="5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A6BBC" w:rsidRPr="000C6BC7" w:rsidRDefault="004A6BBC" w:rsidP="00432AE5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shd w:val="clear" w:color="auto" w:fill="auto"/>
          </w:tcPr>
          <w:p w:rsidR="00432AE5" w:rsidRPr="000C6BC7" w:rsidRDefault="00432AE5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  <w:p w:rsidR="004A6BBC" w:rsidRPr="000C6BC7" w:rsidRDefault="004A6BBC" w:rsidP="00432AE5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(157,309)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432AE5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73226E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(3,63</w:t>
            </w:r>
            <w:r w:rsidR="0073226E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Pr="000C6BC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26397F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(13,935)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(4,685)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26397F">
            <w:pPr>
              <w:tabs>
                <w:tab w:val="decimal" w:pos="-63"/>
                <w:tab w:val="left" w:pos="837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(18,137)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D04BDA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(93)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4A6BBC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26397F" w:rsidRPr="000C6BC7" w:rsidRDefault="00805529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(40,486</w:t>
            </w:r>
            <w:r w:rsidR="004A6BBC" w:rsidRPr="000C6BC7">
              <w:rPr>
                <w:rFonts w:ascii="Angsana New" w:hAnsi="Angsana New" w:cs="Angsana New"/>
                <w:sz w:val="23"/>
                <w:szCs w:val="23"/>
              </w:rPr>
              <w:t>)</w:t>
            </w:r>
          </w:p>
        </w:tc>
      </w:tr>
      <w:tr w:rsidR="0026397F" w:rsidRPr="000C6BC7" w:rsidTr="0089719D">
        <w:trPr>
          <w:cantSplit/>
          <w:trHeight w:val="20"/>
        </w:trPr>
        <w:tc>
          <w:tcPr>
            <w:tcW w:w="2340" w:type="dxa"/>
            <w:shd w:val="clear" w:color="auto" w:fill="auto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D86A7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647,434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73226E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4,005,50</w:t>
            </w:r>
            <w:r w:rsidR="0073226E">
              <w:rPr>
                <w:rFonts w:ascii="Angsana New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231,910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4,126,663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AA0D7A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1,574,395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AA0D7A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4,347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4A6BBC" w:rsidP="0026397F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6397F" w:rsidRPr="000C6BC7" w:rsidRDefault="004A6BBC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10,590,55</w:t>
            </w:r>
            <w:r w:rsidR="0073226E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</w:p>
        </w:tc>
      </w:tr>
      <w:tr w:rsidR="0026397F" w:rsidRPr="000C6BC7" w:rsidTr="0039287B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6"/>
                <w:szCs w:val="6"/>
              </w:rPr>
            </w:pPr>
          </w:p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6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  <w:gridSpan w:val="2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9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108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23"/>
                <w:szCs w:val="23"/>
              </w:rPr>
            </w:pPr>
          </w:p>
        </w:tc>
      </w:tr>
      <w:tr w:rsidR="0026397F" w:rsidRPr="000C6BC7" w:rsidTr="007A6DB7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1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2,320,709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18,095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4,826,649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41,420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1,867,944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349,398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215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412,247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9,836,677</w:t>
            </w:r>
          </w:p>
        </w:tc>
      </w:tr>
      <w:tr w:rsidR="0026397F" w:rsidRPr="000C6BC7" w:rsidTr="007A6DB7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2560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  <w:tr w:rsidR="0026397F" w:rsidRPr="000C6BC7" w:rsidTr="007A6DB7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  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และ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 xml:space="preserve">1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2,322,612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11,597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5,132,013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35,493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1,817,812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412,307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203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244,256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9,976,293</w:t>
            </w:r>
          </w:p>
        </w:tc>
      </w:tr>
      <w:tr w:rsidR="0026397F" w:rsidRPr="00626231" w:rsidTr="00A40FA3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2561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805529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2,189,040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5,037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5,214,75</w:t>
            </w:r>
            <w:r w:rsidR="0039287B">
              <w:rPr>
                <w:rFonts w:ascii="Angsana New" w:hAnsi="Angsana New" w:cs="Angsana New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26,125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432AE5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1,642,851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D04BDA" w:rsidP="0026397F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331,907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4A6BBC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0C6BC7">
              <w:rPr>
                <w:rFonts w:ascii="Angsana New" w:hAnsi="Angsana New" w:cs="Angsana New"/>
                <w:b/>
                <w:bCs/>
                <w:sz w:val="23"/>
                <w:szCs w:val="23"/>
              </w:rPr>
              <w:t>167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805529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/>
                <w:bCs/>
                <w:sz w:val="23"/>
                <w:szCs w:val="23"/>
              </w:rPr>
              <w:t>46,170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626231" w:rsidRDefault="004A6BBC" w:rsidP="0073226E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  <w:highlight w:val="yellow"/>
              </w:rPr>
            </w:pPr>
            <w:r w:rsidRPr="00805529">
              <w:rPr>
                <w:rFonts w:ascii="Angsana New" w:hAnsi="Angsana New" w:cs="Angsana New"/>
                <w:b/>
                <w:bCs/>
                <w:sz w:val="23"/>
                <w:szCs w:val="23"/>
              </w:rPr>
              <w:t>9,</w:t>
            </w:r>
            <w:r w:rsidR="0073226E" w:rsidRPr="00805529">
              <w:rPr>
                <w:rFonts w:ascii="Angsana New" w:hAnsi="Angsana New" w:cs="Angsana New"/>
                <w:b/>
                <w:bCs/>
                <w:sz w:val="23"/>
                <w:szCs w:val="23"/>
              </w:rPr>
              <w:t>456,049</w:t>
            </w:r>
          </w:p>
        </w:tc>
      </w:tr>
      <w:tr w:rsidR="0026397F" w:rsidRPr="000C6BC7" w:rsidTr="00A40FA3">
        <w:trPr>
          <w:cantSplit/>
          <w:trHeight w:val="20"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-153"/>
              </w:tabs>
              <w:spacing w:after="0" w:line="240" w:lineRule="auto"/>
              <w:ind w:left="-108" w:right="27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</w:tr>
    </w:tbl>
    <w:p w:rsidR="0026397F" w:rsidRPr="000C6BC7" w:rsidRDefault="0026397F" w:rsidP="000F7D09">
      <w:pPr>
        <w:tabs>
          <w:tab w:val="left" w:pos="1870"/>
        </w:tabs>
        <w:spacing w:after="0"/>
        <w:rPr>
          <w:vanish/>
          <w:sz w:val="24"/>
          <w:szCs w:val="24"/>
        </w:rPr>
      </w:pPr>
    </w:p>
    <w:tbl>
      <w:tblPr>
        <w:tblpPr w:leftFromText="180" w:rightFromText="180" w:vertAnchor="text" w:horzAnchor="margin" w:tblpY="255"/>
        <w:tblW w:w="14175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1080"/>
        <w:gridCol w:w="270"/>
        <w:gridCol w:w="1080"/>
        <w:gridCol w:w="236"/>
        <w:gridCol w:w="1069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35" w:type="dxa"/>
            <w:gridSpan w:val="17"/>
          </w:tcPr>
          <w:p w:rsidR="0026397F" w:rsidRPr="000C6BC7" w:rsidRDefault="0026397F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FD73A4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งานอาคาร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35" w:type="dxa"/>
            <w:gridSpan w:val="17"/>
          </w:tcPr>
          <w:p w:rsidR="00FD73A4" w:rsidRPr="000C6BC7" w:rsidRDefault="00FD73A4" w:rsidP="00FD73A4">
            <w:pPr>
              <w:pStyle w:val="acctfourfigures"/>
              <w:tabs>
                <w:tab w:val="clear" w:pos="765"/>
              </w:tabs>
              <w:spacing w:after="0" w:line="240" w:lineRule="auto"/>
              <w:ind w:left="-81" w:right="-2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FD73A4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FD73A4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2,243,041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596,258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6,774,030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286,971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4,252,641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1,290,680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1,201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298,778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15,743,600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247,863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185,161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19,107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161,420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171,281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101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1,529,556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2,314,489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1,004,115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524,190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55,179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(1,584,207)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โอนจาก</w:t>
            </w:r>
            <w:r w:rsidR="00CF27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(ไป)</w:t>
            </w:r>
            <w:r w:rsidR="00CF27D2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(241,014)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3,490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(436,146)</w:t>
            </w:r>
          </w:p>
        </w:tc>
        <w:tc>
          <w:tcPr>
            <w:tcW w:w="236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tabs>
                <w:tab w:val="decimal" w:pos="-1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(234,517)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-1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-1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(908,187)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26397F" w:rsidRPr="000C6BC7" w:rsidRDefault="0026397F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(394)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(36,896)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(99,984)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(31,961)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(91,675)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(1,394)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(262,317)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ธันวาคม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6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 และ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2,249,890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599,354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7,490,264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206,817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26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4,671,773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1,425,465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1,289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242,733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16,887,585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80" w:type="dxa"/>
          </w:tcPr>
          <w:p w:rsidR="0026397F" w:rsidRPr="000C6BC7" w:rsidRDefault="00D81EF8" w:rsidP="000F7D0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3,000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119,109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13,240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199,403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81,821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39287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1,274,024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1,690,66</w:t>
            </w:r>
            <w:r w:rsidR="0039287B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</w:p>
        </w:tc>
        <w:tc>
          <w:tcPr>
            <w:tcW w:w="1080" w:type="dxa"/>
          </w:tcPr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938,477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199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499,180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31,139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(1,468,995)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790AEA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โอนไป</w:t>
            </w:r>
            <w:r w:rsidR="0026397F" w:rsidRPr="000C6B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  <w:vAlign w:val="bottom"/>
          </w:tcPr>
          <w:p w:rsidR="0026397F" w:rsidRPr="000C6BC7" w:rsidRDefault="00D81EF8" w:rsidP="000F7D0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(137,152)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D81EF8" w:rsidP="000F7D09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(9,407)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(587,854)</w:t>
            </w:r>
          </w:p>
        </w:tc>
        <w:tc>
          <w:tcPr>
            <w:tcW w:w="236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3831D2" w:rsidRPr="000C6BC7" w:rsidRDefault="003831D2" w:rsidP="000F7D09">
            <w:pPr>
              <w:tabs>
                <w:tab w:val="decimal" w:pos="-1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(420,872)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3831D2" w:rsidRPr="000C6BC7" w:rsidRDefault="003831D2" w:rsidP="000F7D09">
            <w:pPr>
              <w:tabs>
                <w:tab w:val="decimal" w:pos="-1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3831D2" w:rsidRPr="000C6BC7" w:rsidRDefault="003831D2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3831D2" w:rsidRPr="000C6BC7" w:rsidRDefault="003831D2" w:rsidP="000F7D09">
            <w:pPr>
              <w:tabs>
                <w:tab w:val="decimal" w:pos="-10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  <w:p w:rsidR="0026397F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26397F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(1,155,285)</w:t>
            </w:r>
          </w:p>
        </w:tc>
      </w:tr>
      <w:tr w:rsidR="00D81EF8" w:rsidRPr="000C6BC7" w:rsidTr="000F7D09">
        <w:trPr>
          <w:cantSplit/>
        </w:trPr>
        <w:tc>
          <w:tcPr>
            <w:tcW w:w="2340" w:type="dxa"/>
          </w:tcPr>
          <w:p w:rsidR="00D81EF8" w:rsidRPr="000C6BC7" w:rsidRDefault="00D81EF8" w:rsidP="00D81EF8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1EF8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1EF8" w:rsidRPr="000C6BC7" w:rsidRDefault="00D81EF8" w:rsidP="000F7D09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tabs>
                <w:tab w:val="decimal" w:pos="792"/>
                <w:tab w:val="decimal" w:pos="85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1EF8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(6,683)</w:t>
            </w:r>
          </w:p>
        </w:tc>
        <w:tc>
          <w:tcPr>
            <w:tcW w:w="236" w:type="dxa"/>
          </w:tcPr>
          <w:p w:rsidR="00D81EF8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D81EF8" w:rsidRPr="000C6BC7" w:rsidRDefault="00D81EF8" w:rsidP="0039287B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(10,52</w:t>
            </w:r>
            <w:r w:rsidR="0039287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1EF8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(6,976)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tabs>
                <w:tab w:val="decimal" w:pos="792"/>
                <w:tab w:val="decimal" w:pos="86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D81EF8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(10,254)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1EF8" w:rsidRPr="000C6BC7" w:rsidRDefault="00D81EF8" w:rsidP="00790AEA">
            <w:pPr>
              <w:tabs>
                <w:tab w:val="decimal" w:pos="45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81EF8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(2,587)</w:t>
            </w:r>
          </w:p>
        </w:tc>
        <w:tc>
          <w:tcPr>
            <w:tcW w:w="270" w:type="dxa"/>
          </w:tcPr>
          <w:p w:rsidR="00D81EF8" w:rsidRPr="000C6BC7" w:rsidRDefault="00D81EF8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D81EF8" w:rsidRPr="000C6BC7" w:rsidRDefault="0039287B" w:rsidP="000F7D09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(37,021</w:t>
            </w:r>
            <w:r w:rsidR="00D81EF8" w:rsidRPr="000C6BC7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2,115,738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589,947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7,953,313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209,73</w:t>
            </w:r>
            <w:r w:rsidR="00392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26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4,942,508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1,528,171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1,35</w:t>
            </w:r>
            <w:r w:rsidR="00392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45,175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D81EF8" w:rsidP="000F7D09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17,385,94</w:t>
            </w:r>
            <w:r w:rsidR="0039287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</w:tbl>
    <w:p w:rsidR="00860138" w:rsidRDefault="00860138">
      <w:pPr>
        <w:rPr>
          <w:sz w:val="24"/>
          <w:szCs w:val="24"/>
        </w:rPr>
      </w:pPr>
    </w:p>
    <w:p w:rsidR="00860138" w:rsidRDefault="0086013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Y="21"/>
        <w:tblW w:w="14175" w:type="dxa"/>
        <w:tblLayout w:type="fixed"/>
        <w:tblLook w:val="0000" w:firstRow="0" w:lastRow="0" w:firstColumn="0" w:lastColumn="0" w:noHBand="0" w:noVBand="0"/>
      </w:tblPr>
      <w:tblGrid>
        <w:gridCol w:w="2340"/>
        <w:gridCol w:w="1080"/>
        <w:gridCol w:w="270"/>
        <w:gridCol w:w="1080"/>
        <w:gridCol w:w="270"/>
        <w:gridCol w:w="1080"/>
        <w:gridCol w:w="236"/>
        <w:gridCol w:w="1069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860138" w:rsidP="000F7D09">
            <w:pPr>
              <w:tabs>
                <w:tab w:val="left" w:pos="345"/>
                <w:tab w:val="center" w:pos="1074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</w:p>
        </w:tc>
        <w:tc>
          <w:tcPr>
            <w:tcW w:w="11835" w:type="dxa"/>
            <w:gridSpan w:val="17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0F7D0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เครื่องตกแต่ง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0F7D0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36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ติดตั้งและ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0F7D0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อุปกรณ์ระบบ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อุปกรณ์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0F7D09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36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งานอาคาร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สำนักงาน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ยานพาหนะ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7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835" w:type="dxa"/>
            <w:gridSpan w:val="17"/>
          </w:tcPr>
          <w:p w:rsidR="00FD73A4" w:rsidRPr="000C6BC7" w:rsidRDefault="00FD73A4" w:rsidP="000F7D09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FD73A4" w:rsidRPr="000C6BC7" w:rsidTr="000F7D09">
        <w:trPr>
          <w:cantSplit/>
        </w:trPr>
        <w:tc>
          <w:tcPr>
            <w:tcW w:w="2340" w:type="dxa"/>
          </w:tcPr>
          <w:p w:rsidR="00FD73A4" w:rsidRPr="000C6BC7" w:rsidRDefault="00FD73A4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</w:t>
            </w:r>
          </w:p>
          <w:p w:rsidR="00FD73A4" w:rsidRPr="000C6BC7" w:rsidRDefault="00FD73A4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จากการด้อยค่า</w:t>
            </w:r>
          </w:p>
        </w:tc>
        <w:tc>
          <w:tcPr>
            <w:tcW w:w="1080" w:type="dxa"/>
          </w:tcPr>
          <w:p w:rsidR="00FD73A4" w:rsidRPr="000C6BC7" w:rsidRDefault="00FD73A4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FD73A4" w:rsidRPr="000C6BC7" w:rsidRDefault="00FD73A4" w:rsidP="000F7D09">
            <w:pPr>
              <w:tabs>
                <w:tab w:val="decimal" w:pos="61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FD73A4" w:rsidRPr="000C6BC7" w:rsidRDefault="00FD73A4" w:rsidP="000F7D09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มกราคม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</w:rPr>
              <w:t xml:space="preserve"> 2560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595,623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2,305,092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251,207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2,661,299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1,008,490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985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6,822,696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3,669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429,952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23,651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491,959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162,980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1,112,325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(394)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(35,127)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(99,981)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(30,739)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(90,779)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(13)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-15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(257,033)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ณ วันที่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ธันวาคม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  และ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มกราคม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598,898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2,699,917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174,877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3,122,519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1,080,691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1,086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7,677,988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:rsidR="0026397F" w:rsidRPr="000C6BC7" w:rsidRDefault="001C3542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405,552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21,072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482,099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165,973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8C4F1D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EE1A38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EE1A38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1,074,940</w:t>
            </w:r>
          </w:p>
        </w:tc>
      </w:tr>
      <w:tr w:rsidR="001C3542" w:rsidRPr="000C6BC7" w:rsidTr="000F7D09">
        <w:trPr>
          <w:cantSplit/>
        </w:trPr>
        <w:tc>
          <w:tcPr>
            <w:tcW w:w="2340" w:type="dxa"/>
          </w:tcPr>
          <w:p w:rsidR="001C3542" w:rsidRPr="000C6BC7" w:rsidRDefault="00790AEA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โอนไป</w:t>
            </w:r>
            <w:r w:rsidR="001C3542" w:rsidRPr="000C6BC7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</w:p>
          <w:p w:rsidR="001C3542" w:rsidRPr="000C6BC7" w:rsidRDefault="001C3542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เพื่อการลงทุน</w:t>
            </w:r>
          </w:p>
        </w:tc>
        <w:tc>
          <w:tcPr>
            <w:tcW w:w="1080" w:type="dxa"/>
          </w:tcPr>
          <w:p w:rsidR="001C3542" w:rsidRPr="000C6BC7" w:rsidRDefault="001C3542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  <w:p w:rsidR="001C3542" w:rsidRPr="000C6BC7" w:rsidRDefault="001C3542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(9,391)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(83,008)</w:t>
            </w:r>
          </w:p>
        </w:tc>
        <w:tc>
          <w:tcPr>
            <w:tcW w:w="236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57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(83,907)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58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  <w:p w:rsidR="008C4F1D" w:rsidRPr="000C6BC7" w:rsidRDefault="008C4F1D" w:rsidP="000F7D09">
            <w:pPr>
              <w:pStyle w:val="acctfourfigures"/>
              <w:tabs>
                <w:tab w:val="clear" w:pos="765"/>
                <w:tab w:val="decimal" w:pos="58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  <w:p w:rsidR="00EE1A38" w:rsidRPr="000C6BC7" w:rsidRDefault="00EE1A38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1C3542" w:rsidRPr="000C6BC7" w:rsidRDefault="001C3542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1C3542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  <w:p w:rsidR="00EE1A38" w:rsidRPr="000C6BC7" w:rsidRDefault="00EE1A38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(176,306)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080" w:type="dxa"/>
          </w:tcPr>
          <w:p w:rsidR="0026397F" w:rsidRPr="000C6BC7" w:rsidRDefault="001C3542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397F" w:rsidRPr="000C6BC7" w:rsidRDefault="001C3542" w:rsidP="000F7D09">
            <w:pPr>
              <w:tabs>
                <w:tab w:val="decimal" w:pos="630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(3,494)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(10,481)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(3,315)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(8,863)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397F" w:rsidRPr="000C6BC7" w:rsidRDefault="008C4F1D" w:rsidP="000F7D09">
            <w:pPr>
              <w:tabs>
                <w:tab w:val="decimal" w:pos="585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EE1A38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26397F" w:rsidRPr="000C6BC7" w:rsidRDefault="00EE1A38" w:rsidP="000F7D09">
            <w:pPr>
              <w:pStyle w:val="acctfourfigures"/>
              <w:tabs>
                <w:tab w:val="clear" w:pos="765"/>
                <w:tab w:val="decimal" w:pos="-153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sz w:val="24"/>
                <w:szCs w:val="24"/>
                <w:lang w:bidi="th-TH"/>
              </w:rPr>
              <w:t>(26,153)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>ณ วันที่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1C3542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589,650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3,018,967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185,468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3,517,396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1,237,801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8C4F1D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1,187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EE1A38" w:rsidP="000F7D09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6397F" w:rsidRPr="000C6BC7" w:rsidRDefault="00EE1A38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8,550,469</w:t>
            </w:r>
          </w:p>
        </w:tc>
      </w:tr>
      <w:tr w:rsidR="0026397F" w:rsidRPr="000C6BC7" w:rsidTr="000F7D09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97F" w:rsidRPr="000C6BC7" w:rsidTr="0039287B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9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6397F" w:rsidRPr="000C6BC7" w:rsidTr="007A6DB7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2,243,041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635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4,468,938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35,764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1,591,342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282,190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216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298,778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8,920,904</w:t>
            </w:r>
          </w:p>
        </w:tc>
      </w:tr>
      <w:tr w:rsidR="0026397F" w:rsidRPr="000C6BC7" w:rsidTr="00A40FA3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26397F" w:rsidRPr="000C6BC7" w:rsidTr="00A40FA3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และ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1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2,249,890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456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4,790,347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31,940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1,549,254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344,774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203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242,733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9,209,597</w:t>
            </w:r>
          </w:p>
        </w:tc>
      </w:tr>
      <w:tr w:rsidR="0026397F" w:rsidRPr="000C6BC7" w:rsidTr="007A6DB7">
        <w:trPr>
          <w:cantSplit/>
        </w:trPr>
        <w:tc>
          <w:tcPr>
            <w:tcW w:w="2340" w:type="dxa"/>
          </w:tcPr>
          <w:p w:rsidR="0026397F" w:rsidRPr="000C6BC7" w:rsidRDefault="0026397F" w:rsidP="000F7D09">
            <w:pPr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31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bCs/>
                <w:sz w:val="24"/>
                <w:szCs w:val="24"/>
                <w:cs/>
              </w:rPr>
              <w:t xml:space="preserve">ธันวาคม </w:t>
            </w:r>
            <w:r w:rsidRPr="000C6BC7">
              <w:rPr>
                <w:rFonts w:ascii="Angsana New" w:hAnsi="Angsana New" w:cs="Angsana New"/>
                <w:b/>
                <w:sz w:val="24"/>
                <w:szCs w:val="24"/>
              </w:rPr>
              <w:t>2561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2,115,738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4,934,346</w:t>
            </w:r>
          </w:p>
        </w:tc>
        <w:tc>
          <w:tcPr>
            <w:tcW w:w="236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24,26</w:t>
            </w:r>
            <w:r w:rsidR="0039287B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1,425,112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tabs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1C3542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290,370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8C4F1D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168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EE1A38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45,1</w:t>
            </w:r>
            <w:r w:rsidR="003831D2" w:rsidRPr="000C6BC7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75</w:t>
            </w:r>
          </w:p>
        </w:tc>
        <w:tc>
          <w:tcPr>
            <w:tcW w:w="270" w:type="dxa"/>
          </w:tcPr>
          <w:p w:rsidR="0026397F" w:rsidRPr="000C6BC7" w:rsidRDefault="0026397F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26397F" w:rsidRPr="000C6BC7" w:rsidRDefault="00EE1A38" w:rsidP="000F7D09">
            <w:pPr>
              <w:pStyle w:val="acctfourfigures"/>
              <w:tabs>
                <w:tab w:val="clear" w:pos="765"/>
                <w:tab w:val="decimal" w:pos="807"/>
              </w:tabs>
              <w:spacing w:after="0" w:line="240" w:lineRule="auto"/>
              <w:ind w:right="-19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A92C5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8,835,47</w:t>
            </w:r>
            <w:r w:rsidR="00790AEA" w:rsidRPr="00A92C5D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</w:t>
            </w:r>
          </w:p>
        </w:tc>
      </w:tr>
    </w:tbl>
    <w:p w:rsidR="000F7D09" w:rsidRPr="000C6BC7" w:rsidRDefault="000F7D09" w:rsidP="005D573F">
      <w:pPr>
        <w:spacing w:after="0" w:line="240" w:lineRule="auto"/>
        <w:ind w:right="-29"/>
        <w:rPr>
          <w:rFonts w:ascii="Angsana New" w:hAnsi="Angsana New" w:cs="Angsana New"/>
          <w:sz w:val="24"/>
          <w:szCs w:val="24"/>
          <w:cs/>
        </w:rPr>
        <w:sectPr w:rsidR="000F7D09" w:rsidRPr="000C6BC7" w:rsidSect="007D128C">
          <w:footerReference w:type="default" r:id="rId14"/>
          <w:type w:val="continuous"/>
          <w:pgSz w:w="16834" w:h="11909" w:orient="landscape" w:code="9"/>
          <w:pgMar w:top="691" w:right="1152" w:bottom="90" w:left="1152" w:header="720" w:footer="720" w:gutter="0"/>
          <w:cols w:space="720"/>
          <w:docGrid w:linePitch="272"/>
        </w:sectPr>
      </w:pPr>
    </w:p>
    <w:p w:rsidR="0032322A" w:rsidRPr="000C6BC7" w:rsidRDefault="0032322A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pacing w:val="-6"/>
          <w:sz w:val="30"/>
          <w:szCs w:val="30"/>
          <w:cs/>
        </w:rPr>
        <w:t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ซึ่งได้คิดค่าเสื่อมราคาเต็มจำนวนแล้วแต่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ยังคงใช้งานจนถึง ณ วันที่ </w:t>
      </w:r>
      <w:r w:rsidRPr="000C6BC7">
        <w:rPr>
          <w:rFonts w:ascii="Angsana New" w:hAnsi="Angsana New" w:cs="Angsana New"/>
          <w:sz w:val="30"/>
          <w:szCs w:val="30"/>
        </w:rPr>
        <w:t>31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0C6BC7">
        <w:rPr>
          <w:rFonts w:ascii="Angsana New" w:hAnsi="Angsana New" w:cs="Angsana New"/>
          <w:sz w:val="30"/>
          <w:szCs w:val="30"/>
        </w:rPr>
        <w:t>25</w:t>
      </w:r>
      <w:r w:rsidR="001C2AE2" w:rsidRPr="000C6BC7">
        <w:rPr>
          <w:rFonts w:ascii="Angsana New" w:hAnsi="Angsana New" w:cs="Angsana New"/>
          <w:sz w:val="30"/>
          <w:szCs w:val="30"/>
        </w:rPr>
        <w:t>6</w:t>
      </w:r>
      <w:r w:rsidR="0026397F" w:rsidRPr="000C6BC7">
        <w:rPr>
          <w:rFonts w:ascii="Angsana New" w:hAnsi="Angsana New" w:cs="Angsana New"/>
          <w:sz w:val="30"/>
          <w:szCs w:val="30"/>
        </w:rPr>
        <w:t>1</w:t>
      </w:r>
      <w:r w:rsidR="007D0BC5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มีจำนวน</w:t>
      </w:r>
      <w:r w:rsidR="00BD45EC" w:rsidRPr="000C6BC7">
        <w:rPr>
          <w:rFonts w:ascii="Angsana New" w:hAnsi="Angsana New" w:cs="Angsana New"/>
          <w:sz w:val="30"/>
          <w:szCs w:val="30"/>
        </w:rPr>
        <w:t xml:space="preserve"> </w:t>
      </w:r>
      <w:r w:rsidR="007858ED">
        <w:rPr>
          <w:rFonts w:ascii="Angsana New" w:hAnsi="Angsana New" w:cs="Angsana New"/>
          <w:sz w:val="30"/>
          <w:szCs w:val="30"/>
        </w:rPr>
        <w:t>6,769</w:t>
      </w:r>
      <w:r w:rsidR="00090C07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26397F" w:rsidRPr="000C6BC7">
        <w:rPr>
          <w:rFonts w:ascii="Angsana New" w:hAnsi="Angsana New" w:cs="Angsana New"/>
          <w:i/>
          <w:iCs/>
          <w:sz w:val="30"/>
          <w:szCs w:val="30"/>
        </w:rPr>
        <w:t>2560</w:t>
      </w:r>
      <w:r w:rsidRPr="000C6BC7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26397F" w:rsidRPr="000C6BC7">
        <w:rPr>
          <w:rFonts w:ascii="Angsana New" w:hAnsi="Angsana New" w:cs="Angsana New"/>
          <w:i/>
          <w:iCs/>
          <w:sz w:val="30"/>
          <w:szCs w:val="30"/>
        </w:rPr>
        <w:t>5,331</w:t>
      </w:r>
      <w:r w:rsidR="002A7E60" w:rsidRPr="000C6BC7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9E3982" w:rsidRPr="00124BC9" w:rsidRDefault="009E3982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:rsidR="0032322A" w:rsidRPr="000C6BC7" w:rsidRDefault="0032322A" w:rsidP="005A5C05">
      <w:pPr>
        <w:spacing w:after="0" w:line="240" w:lineRule="auto"/>
        <w:ind w:left="540" w:right="108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hAnsi="Angsana New" w:cs="Angsana New"/>
          <w:sz w:val="30"/>
          <w:szCs w:val="30"/>
          <w:cs/>
        </w:rPr>
        <w:t>ราคาทรัพย์สินของบริษัทก่อนหักค่าเ</w:t>
      </w:r>
      <w:r w:rsidR="00700A9B" w:rsidRPr="000C6BC7">
        <w:rPr>
          <w:rFonts w:ascii="Angsana New" w:hAnsi="Angsana New" w:cs="Angsana New"/>
          <w:sz w:val="30"/>
          <w:szCs w:val="30"/>
          <w:cs/>
        </w:rPr>
        <w:t>สื่อมราคาสะสมของอาคารและอุปกรณ์</w:t>
      </w:r>
      <w:r w:rsidR="00A463C2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ซึ่งได้คิดค่าเสื่อมราคาเต็มจำนวนแล้วแต่ยังคงใช้งานจนถึง ณ วันที่ </w:t>
      </w:r>
      <w:r w:rsidRPr="000C6BC7">
        <w:rPr>
          <w:rFonts w:ascii="Angsana New" w:hAnsi="Angsana New" w:cs="Angsana New"/>
          <w:sz w:val="30"/>
          <w:szCs w:val="30"/>
        </w:rPr>
        <w:t xml:space="preserve">31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C6BC7">
        <w:rPr>
          <w:rFonts w:ascii="Angsana New" w:hAnsi="Angsana New" w:cs="Angsana New"/>
          <w:sz w:val="30"/>
          <w:szCs w:val="30"/>
        </w:rPr>
        <w:t>25</w:t>
      </w:r>
      <w:r w:rsidR="001C2AE2" w:rsidRPr="000C6BC7">
        <w:rPr>
          <w:rFonts w:ascii="Angsana New" w:hAnsi="Angsana New" w:cs="Angsana New"/>
          <w:sz w:val="30"/>
          <w:szCs w:val="30"/>
        </w:rPr>
        <w:t>6</w:t>
      </w:r>
      <w:r w:rsidR="0026397F" w:rsidRPr="000C6BC7">
        <w:rPr>
          <w:rFonts w:ascii="Angsana New" w:hAnsi="Angsana New" w:cs="Angsana New"/>
          <w:sz w:val="30"/>
          <w:szCs w:val="30"/>
        </w:rPr>
        <w:t>1</w:t>
      </w:r>
      <w:r w:rsidR="007D0BC5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มีจำนวน</w:t>
      </w:r>
      <w:r w:rsidR="008E0033" w:rsidRPr="000C6BC7">
        <w:rPr>
          <w:rFonts w:ascii="Angsana New" w:hAnsi="Angsana New" w:cs="Angsana New"/>
          <w:sz w:val="30"/>
          <w:szCs w:val="30"/>
        </w:rPr>
        <w:t xml:space="preserve"> </w:t>
      </w:r>
      <w:r w:rsidR="007858ED">
        <w:rPr>
          <w:rFonts w:ascii="Angsana New" w:hAnsi="Angsana New" w:cs="Angsana New"/>
          <w:sz w:val="30"/>
          <w:szCs w:val="30"/>
        </w:rPr>
        <w:t>4,835</w:t>
      </w:r>
      <w:r w:rsidR="008E0033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CA5A70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="00850027" w:rsidRPr="00CA5A70">
        <w:rPr>
          <w:rFonts w:ascii="Angsana New" w:hAnsi="Angsana New" w:cs="Angsana New"/>
          <w:i/>
          <w:iCs/>
          <w:sz w:val="30"/>
          <w:szCs w:val="30"/>
        </w:rPr>
        <w:t>25</w:t>
      </w:r>
      <w:r w:rsidR="0026397F" w:rsidRPr="00CA5A70">
        <w:rPr>
          <w:rFonts w:ascii="Angsana New" w:hAnsi="Angsana New" w:cs="Angsana New"/>
          <w:i/>
          <w:iCs/>
          <w:sz w:val="30"/>
          <w:szCs w:val="30"/>
        </w:rPr>
        <w:t>60</w:t>
      </w:r>
      <w:r w:rsidRPr="00CA5A7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="001C2AE2" w:rsidRPr="00CA5A70">
        <w:rPr>
          <w:rFonts w:ascii="Angsana New" w:hAnsi="Angsana New" w:cs="Angsana New"/>
          <w:i/>
          <w:iCs/>
          <w:sz w:val="30"/>
          <w:szCs w:val="30"/>
        </w:rPr>
        <w:t>3,</w:t>
      </w:r>
      <w:r w:rsidR="0026397F" w:rsidRPr="00CA5A70">
        <w:rPr>
          <w:rFonts w:ascii="Angsana New" w:hAnsi="Angsana New" w:cs="Angsana New"/>
          <w:i/>
          <w:iCs/>
          <w:sz w:val="30"/>
          <w:szCs w:val="30"/>
        </w:rPr>
        <w:t xml:space="preserve">798 </w:t>
      </w:r>
      <w:r w:rsidRPr="00CA5A70">
        <w:rPr>
          <w:rFonts w:ascii="Angsana New" w:hAnsi="Angsana New" w:cs="Angsana New"/>
          <w:i/>
          <w:iCs/>
          <w:sz w:val="30"/>
          <w:szCs w:val="30"/>
          <w:cs/>
        </w:rPr>
        <w:t>ล้านบาท)</w:t>
      </w:r>
    </w:p>
    <w:p w:rsidR="0032322A" w:rsidRPr="00D1446E" w:rsidRDefault="0032322A" w:rsidP="00D55D3F">
      <w:pPr>
        <w:spacing w:after="0" w:line="240" w:lineRule="auto"/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:rsidR="00C15DAA" w:rsidRPr="000C6BC7" w:rsidRDefault="008D115E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สิทธิการเช่า</w:t>
      </w:r>
      <w:r w:rsidR="00BB5149" w:rsidRPr="000C6BC7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:rsidR="0056363F" w:rsidRPr="00124BC9" w:rsidRDefault="0056363F" w:rsidP="00D55D3F">
      <w:pPr>
        <w:pStyle w:val="a"/>
        <w:tabs>
          <w:tab w:val="clear" w:pos="1080"/>
          <w:tab w:val="left" w:pos="540"/>
        </w:tabs>
        <w:spacing w:after="0"/>
        <w:ind w:left="360"/>
        <w:rPr>
          <w:rFonts w:ascii="Angsana New" w:hAnsi="Angsana New" w:cs="Angsana New"/>
          <w:b/>
          <w:bCs/>
          <w:lang w:val="en-US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18"/>
        <w:gridCol w:w="1062"/>
        <w:gridCol w:w="1170"/>
        <w:gridCol w:w="270"/>
        <w:gridCol w:w="1197"/>
        <w:gridCol w:w="315"/>
        <w:gridCol w:w="1170"/>
        <w:gridCol w:w="270"/>
        <w:gridCol w:w="1215"/>
      </w:tblGrid>
      <w:tr w:rsidR="009D5D31" w:rsidRPr="000C6BC7" w:rsidTr="009A4B22">
        <w:trPr>
          <w:trHeight w:val="362"/>
        </w:trPr>
        <w:tc>
          <w:tcPr>
            <w:tcW w:w="2718" w:type="dxa"/>
          </w:tcPr>
          <w:p w:rsidR="009D5D31" w:rsidRPr="000C6BC7" w:rsidRDefault="009D5D31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9D5D31" w:rsidRPr="000C6BC7" w:rsidRDefault="009D5D31" w:rsidP="00D55D3F">
            <w:pPr>
              <w:tabs>
                <w:tab w:val="left" w:pos="34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:rsidR="009D5D31" w:rsidRPr="000C6BC7" w:rsidRDefault="009D5D31" w:rsidP="00D55D3F">
            <w:pPr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  <w:tcBorders>
              <w:left w:val="nil"/>
            </w:tcBorders>
          </w:tcPr>
          <w:p w:rsidR="009D5D31" w:rsidRPr="000C6BC7" w:rsidRDefault="009D5D31" w:rsidP="00D55D3F">
            <w:pPr>
              <w:tabs>
                <w:tab w:val="left" w:pos="342"/>
              </w:tabs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55" w:type="dxa"/>
            <w:gridSpan w:val="3"/>
          </w:tcPr>
          <w:p w:rsidR="009D5D31" w:rsidRPr="000C6BC7" w:rsidRDefault="009D5D31" w:rsidP="00D55D3F">
            <w:pPr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AE2" w:rsidRPr="000C6BC7" w:rsidTr="009A4B22">
        <w:tc>
          <w:tcPr>
            <w:tcW w:w="2718" w:type="dxa"/>
          </w:tcPr>
          <w:p w:rsidR="001C2AE2" w:rsidRPr="000C6BC7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1C2AE2" w:rsidRPr="000C6BC7" w:rsidRDefault="001C2AE2" w:rsidP="001C2AE2">
            <w:pPr>
              <w:tabs>
                <w:tab w:val="left" w:pos="34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left w:val="nil"/>
            </w:tcBorders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</w:tcBorders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  <w:tcBorders>
              <w:left w:val="nil"/>
            </w:tcBorders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C47AE" w:rsidRPr="000C6BC7" w:rsidTr="009A4B22">
        <w:tc>
          <w:tcPr>
            <w:tcW w:w="2718" w:type="dxa"/>
          </w:tcPr>
          <w:p w:rsidR="004C47AE" w:rsidRPr="000C6BC7" w:rsidRDefault="004C47AE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:rsidR="004C47AE" w:rsidRPr="000C6BC7" w:rsidRDefault="004C47AE" w:rsidP="00D55D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07" w:type="dxa"/>
            <w:gridSpan w:val="7"/>
          </w:tcPr>
          <w:p w:rsidR="004C47AE" w:rsidRPr="000C6BC7" w:rsidRDefault="004C47AE" w:rsidP="00D55D3F">
            <w:pPr>
              <w:tabs>
                <w:tab w:val="left" w:pos="540"/>
              </w:tabs>
              <w:spacing w:after="0" w:line="240" w:lineRule="auto"/>
              <w:ind w:left="-99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9A4B22">
        <w:trPr>
          <w:cantSplit/>
        </w:trPr>
        <w:tc>
          <w:tcPr>
            <w:tcW w:w="271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62" w:type="dxa"/>
          </w:tcPr>
          <w:p w:rsidR="0026397F" w:rsidRPr="000C6BC7" w:rsidRDefault="00790AEA" w:rsidP="0026397F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:rsidR="0026397F" w:rsidRPr="000C6BC7" w:rsidRDefault="000C23B2" w:rsidP="00C52CF7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A01E1E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72DC9">
              <w:rPr>
                <w:rFonts w:ascii="Angsana New" w:hAnsi="Angsana New" w:cs="Angsana New"/>
                <w:sz w:val="30"/>
                <w:szCs w:val="30"/>
              </w:rPr>
              <w:t>204,337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</w:tcBorders>
            <w:shd w:val="clear" w:color="auto" w:fill="auto"/>
            <w:vAlign w:val="bottom"/>
          </w:tcPr>
          <w:p w:rsidR="0026397F" w:rsidRPr="000C6BC7" w:rsidRDefault="00D65A41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1,171,601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6397F" w:rsidRPr="000C6BC7" w:rsidRDefault="003831D2" w:rsidP="00AD1044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B72DC9">
              <w:rPr>
                <w:rFonts w:ascii="Angsana New" w:hAnsi="Angsana New" w:cs="Angsana New"/>
                <w:sz w:val="30"/>
                <w:szCs w:val="30"/>
              </w:rPr>
              <w:t>069,595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6397F" w:rsidRPr="000C6BC7" w:rsidRDefault="00D65A41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1,017,933</w:t>
            </w:r>
          </w:p>
        </w:tc>
      </w:tr>
      <w:tr w:rsidR="0026397F" w:rsidRPr="000C6BC7" w:rsidTr="009A4B22">
        <w:tc>
          <w:tcPr>
            <w:tcW w:w="271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062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6A3792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1,218,419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0F6BB3" w:rsidP="00D65A41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1,391,842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6397F" w:rsidRPr="000C6BC7" w:rsidRDefault="006A3792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835,635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6397F" w:rsidRPr="000C6BC7" w:rsidRDefault="00D65A41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943,759</w:t>
            </w:r>
          </w:p>
        </w:tc>
      </w:tr>
      <w:tr w:rsidR="0026397F" w:rsidRPr="000C6BC7" w:rsidTr="009A4B22">
        <w:tc>
          <w:tcPr>
            <w:tcW w:w="271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6397F" w:rsidRPr="000C6BC7" w:rsidRDefault="008B0B52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2,422,756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</w:tcBorders>
            <w:vAlign w:val="bottom"/>
          </w:tcPr>
          <w:p w:rsidR="0026397F" w:rsidRPr="000C6BC7" w:rsidRDefault="000F6BB3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2,563,443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397F" w:rsidRPr="000C6BC7" w:rsidRDefault="00AD1044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1,905</w:t>
            </w:r>
            <w:r w:rsidR="003831D2" w:rsidRPr="000C6B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4F73F3" w:rsidRPr="000C6BC7"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1,961,692</w:t>
            </w:r>
          </w:p>
        </w:tc>
      </w:tr>
      <w:tr w:rsidR="0026397F" w:rsidRPr="000C6BC7" w:rsidTr="009A4B22">
        <w:tc>
          <w:tcPr>
            <w:tcW w:w="271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062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397F" w:rsidRPr="000C6BC7" w:rsidRDefault="008B0B52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(47,401)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</w:tcBorders>
            <w:vAlign w:val="bottom"/>
          </w:tcPr>
          <w:p w:rsidR="0026397F" w:rsidRPr="000C6BC7" w:rsidRDefault="000F6BB3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(60,041</w:t>
            </w:r>
            <w:r w:rsidR="0026397F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AD1044" w:rsidP="003831D2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(47,40</w:t>
            </w:r>
            <w:r w:rsidR="004F73F3" w:rsidRPr="000C6BC7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(60,041)</w:t>
            </w:r>
          </w:p>
        </w:tc>
      </w:tr>
      <w:tr w:rsidR="0026397F" w:rsidRPr="000C6BC7" w:rsidTr="009A4B22">
        <w:tc>
          <w:tcPr>
            <w:tcW w:w="2718" w:type="dxa"/>
          </w:tcPr>
          <w:p w:rsidR="0026397F" w:rsidRPr="000C6BC7" w:rsidRDefault="00D228F4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62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26397F" w:rsidRPr="000C6BC7" w:rsidRDefault="008B0B52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2,375,355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26397F" w:rsidRPr="000C6BC7" w:rsidRDefault="0026397F" w:rsidP="0026397F">
            <w:pPr>
              <w:tabs>
                <w:tab w:val="decimal" w:pos="889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2,503,402</w:t>
            </w:r>
          </w:p>
        </w:tc>
        <w:tc>
          <w:tcPr>
            <w:tcW w:w="315" w:type="dxa"/>
            <w:tcBorders>
              <w:left w:val="nil"/>
            </w:tcBorders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397F" w:rsidRPr="000C6BC7" w:rsidRDefault="00AD1044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1,857,82</w:t>
            </w:r>
            <w:r w:rsidR="003831D2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397F" w:rsidRPr="000C6BC7" w:rsidRDefault="0026397F" w:rsidP="0026397F">
            <w:pPr>
              <w:tabs>
                <w:tab w:val="decimal" w:pos="914"/>
              </w:tabs>
              <w:spacing w:after="0" w:line="240" w:lineRule="auto"/>
              <w:ind w:right="-10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1,901,651</w:t>
            </w:r>
          </w:p>
        </w:tc>
      </w:tr>
    </w:tbl>
    <w:p w:rsidR="00F90F6E" w:rsidRPr="00124BC9" w:rsidRDefault="00F90F6E" w:rsidP="00D55D3F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F90F6E" w:rsidRPr="000C6BC7" w:rsidRDefault="00F90F6E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รายการเคลื่อนไหวของสิทธิการเช่าสำหรับแต่ละปีสิ้นสุดวันที่ </w:t>
      </w:r>
      <w:r w:rsidRPr="000C6BC7">
        <w:rPr>
          <w:rFonts w:ascii="Angsana New" w:hAnsi="Angsana New" w:cs="Angsana New"/>
          <w:sz w:val="30"/>
          <w:szCs w:val="30"/>
        </w:rPr>
        <w:t>31</w:t>
      </w:r>
      <w:r w:rsidR="000C4740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</w:rPr>
        <w:t xml:space="preserve">2561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</w:rPr>
        <w:t>2560</w:t>
      </w:r>
      <w:r w:rsidR="007D0BC5"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มีดังนี้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</w:p>
    <w:p w:rsidR="0026397F" w:rsidRPr="00124BC9" w:rsidRDefault="0026397F" w:rsidP="00D55D3F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648"/>
        <w:gridCol w:w="1170"/>
        <w:gridCol w:w="270"/>
        <w:gridCol w:w="1233"/>
        <w:gridCol w:w="270"/>
        <w:gridCol w:w="1242"/>
        <w:gridCol w:w="270"/>
        <w:gridCol w:w="1215"/>
      </w:tblGrid>
      <w:tr w:rsidR="009D5D31" w:rsidRPr="000C6BC7" w:rsidTr="009B71A7">
        <w:tc>
          <w:tcPr>
            <w:tcW w:w="3060" w:type="dxa"/>
          </w:tcPr>
          <w:p w:rsidR="009D5D31" w:rsidRPr="000C6BC7" w:rsidRDefault="009D5D31" w:rsidP="00D55D3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9D5D31" w:rsidRPr="000C6BC7" w:rsidRDefault="009D5D31" w:rsidP="00D55D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:rsidR="009D5D31" w:rsidRPr="000C6BC7" w:rsidRDefault="009D5D3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D5D31" w:rsidRPr="000C6BC7" w:rsidRDefault="009D5D31" w:rsidP="00D55D3F">
            <w:pPr>
              <w:tabs>
                <w:tab w:val="left" w:pos="342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27" w:type="dxa"/>
            <w:gridSpan w:val="3"/>
          </w:tcPr>
          <w:p w:rsidR="009D5D31" w:rsidRPr="000C6BC7" w:rsidRDefault="009D5D31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AE2" w:rsidRPr="000C6BC7" w:rsidTr="009B71A7">
        <w:tc>
          <w:tcPr>
            <w:tcW w:w="3060" w:type="dxa"/>
          </w:tcPr>
          <w:p w:rsidR="001C2AE2" w:rsidRPr="000C6BC7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" w:type="dxa"/>
          </w:tcPr>
          <w:p w:rsidR="001C2AE2" w:rsidRPr="000C6BC7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3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C2AE2" w:rsidRPr="000C6BC7" w:rsidTr="009B71A7">
        <w:tc>
          <w:tcPr>
            <w:tcW w:w="3060" w:type="dxa"/>
          </w:tcPr>
          <w:p w:rsidR="001C2AE2" w:rsidRPr="000C6BC7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48" w:type="dxa"/>
          </w:tcPr>
          <w:p w:rsidR="001C2AE2" w:rsidRPr="000C6BC7" w:rsidRDefault="001C2AE2" w:rsidP="001C2AE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1C2AE2" w:rsidRPr="000C6BC7" w:rsidRDefault="001C2AE2" w:rsidP="001C2AE2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9B71A7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6397F" w:rsidRPr="000C6BC7" w:rsidRDefault="008B0B52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2,503,402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3" w:type="dxa"/>
            <w:vAlign w:val="bottom"/>
          </w:tcPr>
          <w:p w:rsidR="0026397F" w:rsidRPr="000C6BC7" w:rsidRDefault="0026397F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2,735,655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26397F" w:rsidRPr="000C6BC7" w:rsidRDefault="00AD1044" w:rsidP="0026397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1,901,651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6397F" w:rsidRPr="000C6BC7" w:rsidRDefault="0026397F" w:rsidP="0026397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2,011,544</w:t>
            </w:r>
          </w:p>
        </w:tc>
      </w:tr>
      <w:tr w:rsidR="0026397F" w:rsidRPr="000C6BC7" w:rsidTr="009B71A7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6397F" w:rsidRPr="000D751C" w:rsidRDefault="00BD3636" w:rsidP="00824F58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751C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824F58">
              <w:rPr>
                <w:rFonts w:ascii="Angsana New" w:hAnsi="Angsana New" w:cs="Angsana New"/>
                <w:sz w:val="30"/>
                <w:szCs w:val="30"/>
              </w:rPr>
              <w:t>9,280</w:t>
            </w:r>
          </w:p>
        </w:tc>
        <w:tc>
          <w:tcPr>
            <w:tcW w:w="270" w:type="dxa"/>
            <w:vAlign w:val="bottom"/>
          </w:tcPr>
          <w:p w:rsidR="0026397F" w:rsidRPr="00FB44A3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3" w:type="dxa"/>
            <w:vAlign w:val="bottom"/>
          </w:tcPr>
          <w:p w:rsidR="0026397F" w:rsidRPr="00DE0313" w:rsidRDefault="0026397F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23,079</w:t>
            </w:r>
          </w:p>
        </w:tc>
        <w:tc>
          <w:tcPr>
            <w:tcW w:w="270" w:type="dxa"/>
            <w:vAlign w:val="bottom"/>
          </w:tcPr>
          <w:p w:rsidR="0026397F" w:rsidRPr="00DE0313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  <w:vAlign w:val="bottom"/>
          </w:tcPr>
          <w:p w:rsidR="0026397F" w:rsidRPr="00DE0313" w:rsidRDefault="00CE0BFD" w:rsidP="000C23B2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98,280</w:t>
            </w:r>
          </w:p>
        </w:tc>
        <w:tc>
          <w:tcPr>
            <w:tcW w:w="270" w:type="dxa"/>
            <w:vAlign w:val="bottom"/>
          </w:tcPr>
          <w:p w:rsidR="0026397F" w:rsidRPr="00DE0313" w:rsidRDefault="0026397F" w:rsidP="0026397F">
            <w:pPr>
              <w:spacing w:after="0" w:line="240" w:lineRule="auto"/>
              <w:ind w:left="-171" w:right="-15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6397F" w:rsidRPr="00DE0313" w:rsidRDefault="0026397F" w:rsidP="0026397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22,079</w:t>
            </w:r>
          </w:p>
        </w:tc>
      </w:tr>
      <w:tr w:rsidR="0026397F" w:rsidRPr="000C6BC7" w:rsidTr="0039287B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6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26397F" w:rsidRPr="000D751C" w:rsidRDefault="008B0B52" w:rsidP="008B0B52">
            <w:pPr>
              <w:tabs>
                <w:tab w:val="decimal" w:pos="612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D751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FB44A3" w:rsidRDefault="0026397F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3" w:type="dxa"/>
            <w:vAlign w:val="bottom"/>
          </w:tcPr>
          <w:p w:rsidR="0026397F" w:rsidRPr="00DE0313" w:rsidRDefault="0026397F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(34,995)</w:t>
            </w:r>
          </w:p>
        </w:tc>
        <w:tc>
          <w:tcPr>
            <w:tcW w:w="270" w:type="dxa"/>
            <w:vAlign w:val="bottom"/>
          </w:tcPr>
          <w:p w:rsidR="0026397F" w:rsidRPr="00DE0313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26397F" w:rsidRPr="00DE0313" w:rsidRDefault="00AD1044" w:rsidP="0026397F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DE0313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6397F" w:rsidRPr="00DE0313" w:rsidRDefault="0026397F" w:rsidP="0026397F">
            <w:pPr>
              <w:tabs>
                <w:tab w:val="decimal" w:pos="61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97F" w:rsidRPr="000C6BC7" w:rsidTr="0039287B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6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26397F" w:rsidRPr="000D751C" w:rsidRDefault="00824F58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0F6BB3">
              <w:rPr>
                <w:rFonts w:ascii="Angsana New" w:hAnsi="Angsana New" w:cs="Angsana New"/>
                <w:sz w:val="30"/>
                <w:szCs w:val="30"/>
              </w:rPr>
              <w:t>27,327</w:t>
            </w:r>
            <w:r w:rsidR="00F81DDD" w:rsidRPr="000D751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FB44A3" w:rsidRDefault="0026397F" w:rsidP="0026397F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33" w:type="dxa"/>
            <w:vAlign w:val="bottom"/>
          </w:tcPr>
          <w:p w:rsidR="0026397F" w:rsidRPr="00DE0313" w:rsidRDefault="000F6BB3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(220,337</w:t>
            </w:r>
            <w:r w:rsidR="0026397F" w:rsidRPr="00DE03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DE0313" w:rsidRDefault="0026397F" w:rsidP="0026397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:rsidR="0026397F" w:rsidRPr="00DE0313" w:rsidRDefault="000F6BB3" w:rsidP="0026397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(142,102</w:t>
            </w:r>
            <w:r w:rsidR="00AD1044" w:rsidRPr="00DE03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DE0313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:rsidR="0026397F" w:rsidRPr="00DE0313" w:rsidRDefault="0026397F" w:rsidP="0026397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DE031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0F6BB3">
              <w:rPr>
                <w:rFonts w:ascii="Angsana New" w:hAnsi="Angsana New" w:cs="Angsana New"/>
                <w:sz w:val="30"/>
                <w:szCs w:val="30"/>
              </w:rPr>
              <w:t>131,972</w:t>
            </w:r>
            <w:r w:rsidRPr="00DE031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26397F" w:rsidRPr="000C6BC7" w:rsidTr="009B71A7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8" w:type="dxa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397F" w:rsidRPr="000C6BC7" w:rsidRDefault="00F81DDD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2,375,355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397F" w:rsidRPr="000C6BC7" w:rsidRDefault="0026397F" w:rsidP="0026397F">
            <w:pPr>
              <w:tabs>
                <w:tab w:val="decimal" w:pos="954"/>
              </w:tabs>
              <w:spacing w:after="0" w:line="240" w:lineRule="auto"/>
              <w:ind w:right="-7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2,503,402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397F" w:rsidRPr="000C6BC7" w:rsidRDefault="00254FC4" w:rsidP="00254FC4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1,857,829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397F" w:rsidRPr="000C6BC7" w:rsidRDefault="0026397F" w:rsidP="0026397F">
            <w:pPr>
              <w:tabs>
                <w:tab w:val="decimal" w:pos="923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1,901,651</w:t>
            </w:r>
          </w:p>
        </w:tc>
      </w:tr>
    </w:tbl>
    <w:p w:rsidR="00D46109" w:rsidRPr="000C6BC7" w:rsidRDefault="00D46109" w:rsidP="00D17A7E">
      <w:pPr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</w:rPr>
      </w:pPr>
    </w:p>
    <w:p w:rsidR="009B71A7" w:rsidRDefault="009B71A7">
      <w:pPr>
        <w:spacing w:after="0" w:line="240" w:lineRule="auto"/>
        <w:rPr>
          <w:rFonts w:ascii="Angsana New" w:hAnsi="Angsana New" w:cs="Angsana New"/>
          <w:spacing w:val="6"/>
          <w:sz w:val="30"/>
          <w:szCs w:val="30"/>
        </w:rPr>
      </w:pPr>
      <w:r>
        <w:rPr>
          <w:rFonts w:ascii="Angsana New" w:hAnsi="Angsana New" w:cs="Angsana New"/>
          <w:spacing w:val="6"/>
          <w:sz w:val="30"/>
          <w:szCs w:val="30"/>
        </w:rPr>
        <w:br w:type="page"/>
      </w:r>
    </w:p>
    <w:p w:rsidR="00715964" w:rsidRPr="007C7FD4" w:rsidRDefault="00715964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7C7FD4">
        <w:rPr>
          <w:rFonts w:ascii="Angsana New" w:hAnsi="Angsana New" w:cs="Angsana New"/>
          <w:b/>
          <w:bCs/>
          <w:sz w:val="30"/>
          <w:szCs w:val="30"/>
          <w:cs/>
        </w:rPr>
        <w:t xml:space="preserve">ภาษีเงินได้รอการตัดบัญชี  </w:t>
      </w:r>
    </w:p>
    <w:p w:rsidR="00715964" w:rsidRPr="000C6BC7" w:rsidRDefault="00715964" w:rsidP="00D55D3F">
      <w:pPr>
        <w:tabs>
          <w:tab w:val="left" w:pos="540"/>
        </w:tabs>
        <w:spacing w:after="0" w:line="240" w:lineRule="auto"/>
        <w:ind w:right="-25" w:firstLine="720"/>
        <w:jc w:val="both"/>
        <w:rPr>
          <w:rFonts w:ascii="Angsana New" w:hAnsi="Angsana New" w:cs="Angsana New"/>
          <w:i/>
          <w:iCs/>
        </w:rPr>
      </w:pPr>
    </w:p>
    <w:p w:rsidR="00715964" w:rsidRPr="000C6BC7" w:rsidRDefault="00715964" w:rsidP="003C5DE4">
      <w:pPr>
        <w:spacing w:after="0" w:line="240" w:lineRule="auto"/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</w:t>
      </w:r>
      <w:r w:rsidR="004145BC" w:rsidRPr="000C6BC7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145BC" w:rsidRPr="000C6BC7">
        <w:rPr>
          <w:rFonts w:ascii="Angsana New" w:hAnsi="Angsana New" w:cs="Angsana New"/>
          <w:sz w:val="30"/>
          <w:szCs w:val="30"/>
        </w:rPr>
        <w:t xml:space="preserve">31 </w:t>
      </w:r>
      <w:r w:rsidR="004145BC" w:rsidRPr="000C6BC7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B87C1C" w:rsidRPr="000C6BC7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715964" w:rsidRPr="000C6BC7" w:rsidRDefault="00715964" w:rsidP="00D55D3F">
      <w:pPr>
        <w:spacing w:after="0" w:line="240" w:lineRule="auto"/>
        <w:ind w:left="540" w:right="-72"/>
        <w:jc w:val="thaiDistribute"/>
        <w:rPr>
          <w:rFonts w:ascii="Angsana New" w:hAnsi="Angsana New" w:cs="Angsana New"/>
        </w:rPr>
      </w:pP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42"/>
        <w:gridCol w:w="1125"/>
        <w:gridCol w:w="270"/>
        <w:gridCol w:w="1170"/>
        <w:gridCol w:w="270"/>
        <w:gridCol w:w="1116"/>
        <w:gridCol w:w="54"/>
        <w:gridCol w:w="270"/>
        <w:gridCol w:w="27"/>
        <w:gridCol w:w="1143"/>
      </w:tblGrid>
      <w:tr w:rsidR="00FB7CCD" w:rsidRPr="000C6BC7" w:rsidTr="009A4B22">
        <w:tc>
          <w:tcPr>
            <w:tcW w:w="3942" w:type="dxa"/>
          </w:tcPr>
          <w:p w:rsidR="00FB7CCD" w:rsidRPr="000C6BC7" w:rsidRDefault="00FB7CCD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45" w:type="dxa"/>
            <w:gridSpan w:val="9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CCD" w:rsidRPr="000C6BC7" w:rsidTr="009A4B22">
        <w:tc>
          <w:tcPr>
            <w:tcW w:w="3942" w:type="dxa"/>
          </w:tcPr>
          <w:p w:rsidR="00FB7CCD" w:rsidRPr="000C6BC7" w:rsidRDefault="00FB7CCD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2AE2" w:rsidRPr="000C6BC7" w:rsidTr="009A4B22">
        <w:tc>
          <w:tcPr>
            <w:tcW w:w="3942" w:type="dxa"/>
          </w:tcPr>
          <w:p w:rsidR="001C2AE2" w:rsidRPr="000C6BC7" w:rsidRDefault="001C2AE2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51" w:type="dxa"/>
            <w:gridSpan w:val="3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C2AE2" w:rsidRPr="000C6BC7" w:rsidTr="009A4B22">
        <w:tc>
          <w:tcPr>
            <w:tcW w:w="3942" w:type="dxa"/>
          </w:tcPr>
          <w:p w:rsidR="001C2AE2" w:rsidRPr="000C6BC7" w:rsidRDefault="001C2AE2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5" w:type="dxa"/>
            <w:gridSpan w:val="9"/>
          </w:tcPr>
          <w:p w:rsidR="001C2AE2" w:rsidRPr="000C6BC7" w:rsidRDefault="001C2AE2" w:rsidP="001C2AE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9A4B22">
        <w:tc>
          <w:tcPr>
            <w:tcW w:w="3942" w:type="dxa"/>
          </w:tcPr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:rsidR="0026397F" w:rsidRPr="000C6BC7" w:rsidRDefault="00D47CD5" w:rsidP="0026397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115,459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125,619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6397F" w:rsidRPr="000C6BC7" w:rsidRDefault="00D47CD5" w:rsidP="00D47CD5">
            <w:pPr>
              <w:tabs>
                <w:tab w:val="decimal" w:pos="909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(61,979)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26397F" w:rsidRPr="000C6BC7" w:rsidRDefault="0026397F" w:rsidP="00D47CD5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(47,040)</w:t>
            </w:r>
          </w:p>
        </w:tc>
      </w:tr>
      <w:tr w:rsidR="0026397F" w:rsidRPr="000C6BC7" w:rsidTr="009A4B22">
        <w:tc>
          <w:tcPr>
            <w:tcW w:w="3942" w:type="dxa"/>
          </w:tcPr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6397F" w:rsidRPr="000C6BC7" w:rsidRDefault="00D47CD5" w:rsidP="0026397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(43,446)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(27,023)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26397F" w:rsidRPr="000C6BC7" w:rsidRDefault="00D47CD5" w:rsidP="00D47CD5">
            <w:pPr>
              <w:tabs>
                <w:tab w:val="decimal" w:pos="909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43,446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26397F" w:rsidRPr="000C6BC7" w:rsidRDefault="0026397F" w:rsidP="00D47CD5">
            <w:pPr>
              <w:tabs>
                <w:tab w:val="decimal" w:pos="909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27,023</w:t>
            </w:r>
          </w:p>
        </w:tc>
      </w:tr>
      <w:tr w:rsidR="0026397F" w:rsidRPr="000C6BC7" w:rsidTr="009A4B22">
        <w:tc>
          <w:tcPr>
            <w:tcW w:w="3942" w:type="dxa"/>
            <w:shd w:val="clear" w:color="auto" w:fill="auto"/>
          </w:tcPr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สินทรัพย์ (หนี้สิน) ภาษีเงินได้</w:t>
            </w:r>
          </w:p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รอการตัดบัญชีสุทธิ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Default="0026397F" w:rsidP="0026397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47CD5" w:rsidRPr="000C6BC7" w:rsidRDefault="00D47CD5" w:rsidP="0026397F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72,013</w:t>
            </w:r>
          </w:p>
        </w:tc>
        <w:tc>
          <w:tcPr>
            <w:tcW w:w="270" w:type="dxa"/>
          </w:tcPr>
          <w:p w:rsidR="0026397F" w:rsidRPr="000C6BC7" w:rsidRDefault="0026397F" w:rsidP="0026397F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98,596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6397F" w:rsidRDefault="0026397F" w:rsidP="009D4FAD">
            <w:pPr>
              <w:tabs>
                <w:tab w:val="decimal" w:pos="90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D47CD5" w:rsidRPr="000C6BC7" w:rsidRDefault="00D47CD5" w:rsidP="00D47CD5">
            <w:pPr>
              <w:tabs>
                <w:tab w:val="decimal" w:pos="909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(18,533)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26397F" w:rsidP="009D4FAD">
            <w:pPr>
              <w:tabs>
                <w:tab w:val="decimal" w:pos="909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26397F" w:rsidRPr="000C6BC7" w:rsidRDefault="0026397F" w:rsidP="00D47CD5">
            <w:pPr>
              <w:tabs>
                <w:tab w:val="decimal" w:pos="909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(20,017)</w:t>
            </w:r>
          </w:p>
        </w:tc>
      </w:tr>
    </w:tbl>
    <w:p w:rsidR="00FB7CCD" w:rsidRPr="000C6BC7" w:rsidRDefault="00FB7CCD" w:rsidP="00D55D3F">
      <w:pPr>
        <w:spacing w:after="0" w:line="240" w:lineRule="auto"/>
        <w:ind w:left="540" w:right="-72"/>
        <w:jc w:val="thaiDistribute"/>
        <w:rPr>
          <w:rFonts w:ascii="Angsana New" w:hAnsi="Angsana New" w:cs="Angsana New"/>
        </w:rPr>
      </w:pPr>
    </w:p>
    <w:tbl>
      <w:tblPr>
        <w:tblW w:w="9387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40"/>
        <w:gridCol w:w="1125"/>
        <w:gridCol w:w="270"/>
        <w:gridCol w:w="1170"/>
        <w:gridCol w:w="270"/>
        <w:gridCol w:w="1170"/>
        <w:gridCol w:w="299"/>
        <w:gridCol w:w="1143"/>
      </w:tblGrid>
      <w:tr w:rsidR="00FB7CCD" w:rsidRPr="000C6BC7" w:rsidTr="009A4B22">
        <w:tc>
          <w:tcPr>
            <w:tcW w:w="3940" w:type="dxa"/>
          </w:tcPr>
          <w:p w:rsidR="00FB7CCD" w:rsidRPr="000C6BC7" w:rsidRDefault="00FB7CCD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47" w:type="dxa"/>
            <w:gridSpan w:val="7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7CCD" w:rsidRPr="000C6BC7" w:rsidTr="009A4B22">
        <w:tc>
          <w:tcPr>
            <w:tcW w:w="3940" w:type="dxa"/>
          </w:tcPr>
          <w:p w:rsidR="00FB7CCD" w:rsidRPr="000C6BC7" w:rsidRDefault="00FB7CCD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:rsidR="00FB7CCD" w:rsidRPr="000C6BC7" w:rsidRDefault="00FB7CCD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1C2AE2" w:rsidRPr="000C6BC7" w:rsidTr="009A4B22">
        <w:tc>
          <w:tcPr>
            <w:tcW w:w="3940" w:type="dxa"/>
          </w:tcPr>
          <w:p w:rsidR="001C2AE2" w:rsidRPr="000C6BC7" w:rsidRDefault="001C2AE2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99" w:type="dxa"/>
          </w:tcPr>
          <w:p w:rsidR="001C2AE2" w:rsidRPr="000C6BC7" w:rsidRDefault="001C2AE2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1C2AE2" w:rsidRPr="000C6BC7" w:rsidRDefault="0026397F" w:rsidP="001C2AE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1C2AE2" w:rsidRPr="000C6BC7" w:rsidTr="009A4B22">
        <w:tc>
          <w:tcPr>
            <w:tcW w:w="3940" w:type="dxa"/>
          </w:tcPr>
          <w:p w:rsidR="001C2AE2" w:rsidRPr="000C6BC7" w:rsidRDefault="001C2AE2" w:rsidP="003C5DE4">
            <w:pPr>
              <w:tabs>
                <w:tab w:val="left" w:pos="342"/>
              </w:tabs>
              <w:spacing w:after="0" w:line="240" w:lineRule="auto"/>
              <w:ind w:left="72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7" w:type="dxa"/>
            <w:gridSpan w:val="7"/>
          </w:tcPr>
          <w:p w:rsidR="001C2AE2" w:rsidRPr="000C6BC7" w:rsidRDefault="001C2AE2" w:rsidP="001C2AE2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9A4B22">
        <w:tc>
          <w:tcPr>
            <w:tcW w:w="3940" w:type="dxa"/>
          </w:tcPr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25" w:type="dxa"/>
          </w:tcPr>
          <w:p w:rsidR="0026397F" w:rsidRPr="003E0AA7" w:rsidRDefault="002171F1" w:rsidP="00D47CD5">
            <w:pPr>
              <w:tabs>
                <w:tab w:val="decimal" w:pos="866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E0AA7">
              <w:rPr>
                <w:rFonts w:ascii="Angsana New" w:hAnsi="Angsana New" w:cs="Angsana New"/>
                <w:sz w:val="30"/>
                <w:szCs w:val="30"/>
              </w:rPr>
              <w:t>82,78</w:t>
            </w:r>
            <w:r w:rsidR="00EE37D4" w:rsidRPr="003E0AA7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91,629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6397F" w:rsidRPr="003E0AA7" w:rsidRDefault="00254FC4" w:rsidP="00D24CA4">
            <w:pPr>
              <w:tabs>
                <w:tab w:val="decimal" w:pos="911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3E0AA7">
              <w:rPr>
                <w:rFonts w:ascii="Angsana New" w:hAnsi="Angsana New" w:cs="Angsana New"/>
                <w:sz w:val="30"/>
                <w:szCs w:val="30"/>
              </w:rPr>
              <w:t>(41,21</w:t>
            </w:r>
            <w:r w:rsidR="00EE37D4" w:rsidRPr="003E0A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3E0A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99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:rsidR="0026397F" w:rsidRPr="000C6BC7" w:rsidRDefault="0026397F" w:rsidP="00D47CD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(25,248)</w:t>
            </w:r>
          </w:p>
        </w:tc>
      </w:tr>
      <w:tr w:rsidR="0026397F" w:rsidRPr="000C6BC7" w:rsidTr="009A4B22">
        <w:tc>
          <w:tcPr>
            <w:tcW w:w="3940" w:type="dxa"/>
          </w:tcPr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6397F" w:rsidRPr="003E0AA7" w:rsidRDefault="002171F1" w:rsidP="00D24CA4">
            <w:pPr>
              <w:tabs>
                <w:tab w:val="decimal" w:pos="866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3E0AA7">
              <w:rPr>
                <w:rFonts w:ascii="Angsana New" w:hAnsi="Angsana New" w:cs="Angsana New"/>
                <w:sz w:val="30"/>
                <w:szCs w:val="30"/>
              </w:rPr>
              <w:t>(41,21</w:t>
            </w:r>
            <w:r w:rsidR="00EE37D4" w:rsidRPr="003E0AA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54FC4" w:rsidRPr="003E0AA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397F" w:rsidRPr="000C6BC7" w:rsidRDefault="0026397F" w:rsidP="00D47CD5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(25,248)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6397F" w:rsidRPr="003E0AA7" w:rsidRDefault="00254FC4" w:rsidP="00D24CA4">
            <w:pPr>
              <w:tabs>
                <w:tab w:val="decimal" w:pos="911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3E0AA7">
              <w:rPr>
                <w:rFonts w:ascii="Angsana New" w:hAnsi="Angsana New" w:cs="Angsana New"/>
                <w:sz w:val="30"/>
                <w:szCs w:val="30"/>
              </w:rPr>
              <w:t>41,21</w:t>
            </w:r>
            <w:r w:rsidR="00EE37D4" w:rsidRPr="003E0AA7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99" w:type="dxa"/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26397F" w:rsidRPr="000C6BC7" w:rsidRDefault="0026397F" w:rsidP="00D47CD5">
            <w:pPr>
              <w:tabs>
                <w:tab w:val="decimal" w:pos="88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25,248</w:t>
            </w:r>
          </w:p>
        </w:tc>
      </w:tr>
      <w:tr w:rsidR="0026397F" w:rsidRPr="000C6BC7" w:rsidTr="009A4B22">
        <w:tc>
          <w:tcPr>
            <w:tcW w:w="3940" w:type="dxa"/>
            <w:shd w:val="clear" w:color="auto" w:fill="auto"/>
          </w:tcPr>
          <w:p w:rsidR="0026397F" w:rsidRPr="000C6BC7" w:rsidRDefault="0026397F" w:rsidP="003C5DE4">
            <w:pPr>
              <w:spacing w:after="0" w:line="240" w:lineRule="auto"/>
              <w:ind w:left="72" w:right="-72"/>
              <w:jc w:val="thaiDistribute"/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>สินทรัพย์ภาษีเงินได้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รอการตัดบัญชีสุทธิ</w:t>
            </w: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97F" w:rsidRPr="000C6BC7" w:rsidRDefault="002171F1" w:rsidP="00D47CD5">
            <w:pPr>
              <w:tabs>
                <w:tab w:val="decimal" w:pos="866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41,571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26397F" w:rsidP="00E17C2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66,381</w:t>
            </w:r>
          </w:p>
        </w:tc>
        <w:tc>
          <w:tcPr>
            <w:tcW w:w="270" w:type="dxa"/>
          </w:tcPr>
          <w:p w:rsidR="0026397F" w:rsidRPr="000C6BC7" w:rsidRDefault="0026397F" w:rsidP="00E17C2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6397F" w:rsidRPr="000C6BC7" w:rsidRDefault="00254FC4" w:rsidP="00D47CD5">
            <w:pPr>
              <w:tabs>
                <w:tab w:val="decimal" w:pos="641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9" w:type="dxa"/>
          </w:tcPr>
          <w:p w:rsidR="0026397F" w:rsidRPr="000C6BC7" w:rsidRDefault="0026397F" w:rsidP="00E17C2A">
            <w:pPr>
              <w:tabs>
                <w:tab w:val="decimal" w:pos="875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26397F" w:rsidP="00D47CD5">
            <w:pPr>
              <w:tabs>
                <w:tab w:val="decimal" w:pos="61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15964" w:rsidRPr="000C6BC7" w:rsidRDefault="00715964" w:rsidP="005D33C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br w:type="page"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325F5B" w:rsidRPr="000C6BC7">
        <w:rPr>
          <w:rFonts w:ascii="Angsana New" w:hAnsi="Angsana New" w:cs="Angsana New"/>
          <w:sz w:val="30"/>
          <w:szCs w:val="30"/>
          <w:cs/>
        </w:rPr>
        <w:t>ปี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6D399A" w:rsidRPr="000C6BC7">
        <w:rPr>
          <w:rFonts w:ascii="Angsana New" w:hAnsi="Angsana New" w:cs="Angsana New"/>
          <w:sz w:val="30"/>
          <w:szCs w:val="30"/>
        </w:rPr>
        <w:t>31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325F5B"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</w:rPr>
        <w:t xml:space="preserve">2561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  <w:cs/>
        </w:rPr>
        <w:t xml:space="preserve">และ </w:t>
      </w:r>
      <w:r w:rsidR="00EF499D" w:rsidRPr="000C6BC7">
        <w:rPr>
          <w:rFonts w:ascii="Angsana New" w:hAnsi="Angsana New" w:cs="Angsana New"/>
          <w:sz w:val="30"/>
          <w:szCs w:val="30"/>
          <w:shd w:val="clear" w:color="auto" w:fill="FFFFFF"/>
        </w:rPr>
        <w:t>2560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D487B" w:rsidRPr="00945897" w:rsidRDefault="00ED487B" w:rsidP="005D33CB">
      <w:pPr>
        <w:spacing w:after="0" w:line="240" w:lineRule="auto"/>
        <w:ind w:left="540"/>
        <w:jc w:val="thaiDistribute"/>
        <w:rPr>
          <w:rFonts w:ascii="Angsana New" w:hAnsi="Angsana New" w:cs="Angsana New"/>
          <w:sz w:val="2"/>
          <w:szCs w:val="2"/>
        </w:rPr>
      </w:pPr>
    </w:p>
    <w:p w:rsidR="005D33CB" w:rsidRPr="000C6BC7" w:rsidRDefault="005D33CB" w:rsidP="00D00F09">
      <w:pPr>
        <w:spacing w:after="0" w:line="240" w:lineRule="auto"/>
        <w:ind w:left="540" w:right="-7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20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1350"/>
        <w:gridCol w:w="360"/>
        <w:gridCol w:w="1260"/>
        <w:gridCol w:w="270"/>
        <w:gridCol w:w="1350"/>
        <w:gridCol w:w="270"/>
        <w:gridCol w:w="1303"/>
      </w:tblGrid>
      <w:tr w:rsidR="0005604F" w:rsidRPr="000C6BC7" w:rsidTr="00970EA8">
        <w:trPr>
          <w:trHeight w:val="20"/>
        </w:trPr>
        <w:tc>
          <w:tcPr>
            <w:tcW w:w="3042" w:type="dxa"/>
          </w:tcPr>
          <w:p w:rsidR="0005604F" w:rsidRPr="000C6BC7" w:rsidRDefault="0005604F" w:rsidP="0005604F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5604F" w:rsidRPr="000C6BC7" w:rsidTr="00970EA8">
        <w:trPr>
          <w:trHeight w:val="20"/>
        </w:trPr>
        <w:tc>
          <w:tcPr>
            <w:tcW w:w="3042" w:type="dxa"/>
          </w:tcPr>
          <w:p w:rsidR="0005604F" w:rsidRPr="000C6BC7" w:rsidRDefault="0005604F" w:rsidP="0005604F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) /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05604F" w:rsidRPr="000C6BC7" w:rsidTr="00970EA8">
        <w:trPr>
          <w:trHeight w:val="20"/>
        </w:trPr>
        <w:tc>
          <w:tcPr>
            <w:tcW w:w="3042" w:type="dxa"/>
          </w:tcPr>
          <w:p w:rsidR="0005604F" w:rsidRPr="000C6BC7" w:rsidRDefault="0005604F" w:rsidP="0005604F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05604F" w:rsidRPr="000C6BC7" w:rsidRDefault="0005604F" w:rsidP="0026397F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="001C2AE2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</w:t>
            </w:r>
            <w:r w:rsidR="0026397F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  <w:vAlign w:val="bottom"/>
          </w:tcPr>
          <w:p w:rsidR="0005604F" w:rsidRPr="000C6BC7" w:rsidRDefault="0005604F" w:rsidP="0005604F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05604F" w:rsidRPr="000C6BC7" w:rsidRDefault="0005604F" w:rsidP="0005604F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05604F" w:rsidRPr="000C6BC7" w:rsidRDefault="0005604F" w:rsidP="0026397F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7455B4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1C2AE2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26397F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05604F" w:rsidRPr="000C6BC7" w:rsidTr="00450D82">
        <w:trPr>
          <w:trHeight w:val="308"/>
        </w:trPr>
        <w:tc>
          <w:tcPr>
            <w:tcW w:w="3042" w:type="dxa"/>
          </w:tcPr>
          <w:p w:rsidR="0005604F" w:rsidRPr="000C6BC7" w:rsidRDefault="0005604F" w:rsidP="0005604F">
            <w:pPr>
              <w:spacing w:after="0" w:line="240" w:lineRule="auto"/>
              <w:ind w:right="-79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163" w:type="dxa"/>
            <w:gridSpan w:val="7"/>
          </w:tcPr>
          <w:p w:rsidR="0005604F" w:rsidRPr="000C6BC7" w:rsidRDefault="0005604F" w:rsidP="0005604F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5604F" w:rsidRPr="000C6BC7" w:rsidTr="00970EA8">
        <w:trPr>
          <w:trHeight w:val="20"/>
        </w:trPr>
        <w:tc>
          <w:tcPr>
            <w:tcW w:w="3042" w:type="dxa"/>
          </w:tcPr>
          <w:p w:rsidR="0005604F" w:rsidRPr="000C6BC7" w:rsidRDefault="0005604F" w:rsidP="001031E1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05604F" w:rsidRPr="000C6BC7" w:rsidRDefault="0005604F" w:rsidP="00E17C2A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05604F" w:rsidRPr="000C6BC7" w:rsidRDefault="0005604F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05604F" w:rsidRPr="000C6BC7" w:rsidRDefault="0005604F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5604F" w:rsidRPr="000C6BC7" w:rsidRDefault="0005604F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05604F" w:rsidRPr="000C6BC7" w:rsidRDefault="0005604F" w:rsidP="00E17C2A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05604F" w:rsidRPr="000C6BC7" w:rsidRDefault="0005604F" w:rsidP="00E17C2A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:rsidR="0005604F" w:rsidRPr="000C6BC7" w:rsidRDefault="0005604F" w:rsidP="00E17C2A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970EA8">
        <w:trPr>
          <w:trHeight w:val="20"/>
        </w:trPr>
        <w:tc>
          <w:tcPr>
            <w:tcW w:w="3042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6,377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142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6,519</w:t>
            </w:r>
          </w:p>
        </w:tc>
      </w:tr>
      <w:tr w:rsidR="0026397F" w:rsidRPr="000C6BC7" w:rsidTr="00970EA8">
        <w:trPr>
          <w:trHeight w:val="20"/>
        </w:trPr>
        <w:tc>
          <w:tcPr>
            <w:tcW w:w="3042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(31,859)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546FAA" w:rsidP="008A1A8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6397F" w:rsidRPr="000C6BC7" w:rsidTr="00970EA8">
        <w:trPr>
          <w:trHeight w:val="20"/>
        </w:trPr>
        <w:tc>
          <w:tcPr>
            <w:tcW w:w="3042" w:type="dxa"/>
          </w:tcPr>
          <w:p w:rsidR="0026397F" w:rsidRPr="000C6BC7" w:rsidRDefault="0026397F" w:rsidP="00D55727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16,31</w:t>
            </w:r>
            <w:r w:rsidR="00374ED6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1,721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18,037</w:t>
            </w:r>
          </w:p>
        </w:tc>
      </w:tr>
      <w:tr w:rsidR="0026397F" w:rsidRPr="000C6BC7" w:rsidTr="00970EA8">
        <w:trPr>
          <w:trHeight w:val="20"/>
        </w:trPr>
        <w:tc>
          <w:tcPr>
            <w:tcW w:w="3042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546FAA" w:rsidP="006A3E75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50" w:type="dxa"/>
            <w:vAlign w:val="bottom"/>
          </w:tcPr>
          <w:p w:rsidR="00546FAA" w:rsidRPr="000C6BC7" w:rsidRDefault="00D55727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12,008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6FAA" w:rsidRPr="000C6BC7" w:rsidRDefault="00D55727" w:rsidP="00D55727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546FAA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528</w:t>
            </w:r>
            <w:r w:rsidR="00546F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46FAA" w:rsidRPr="000C6BC7" w:rsidRDefault="00546FAA" w:rsidP="006A3E75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546FAA" w:rsidRPr="000C6BC7" w:rsidRDefault="00D55727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9,480</w:t>
            </w: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:rsidR="00546FAA" w:rsidRPr="000C6BC7" w:rsidRDefault="00546FAA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21,939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6FAA" w:rsidRPr="000C6BC7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1,880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46FAA" w:rsidRPr="000C6BC7" w:rsidRDefault="00546FAA" w:rsidP="006A3E7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9,370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546FAA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33,189</w:t>
            </w: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546FAA" w:rsidRDefault="000A6A8E" w:rsidP="0026397F">
            <w:pPr>
              <w:spacing w:after="0" w:line="240" w:lineRule="auto"/>
              <w:ind w:left="43" w:right="-79" w:hanging="142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ค่าเช่าค้างจ่าย</w:t>
            </w:r>
            <w:r w:rsidR="00CA5A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A5A70" w:rsidRPr="00CA5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(ผลต่างการรับรู้ค่าเช่าด้วยวิธีเส้นตรง)</w:t>
            </w:r>
          </w:p>
        </w:tc>
        <w:tc>
          <w:tcPr>
            <w:tcW w:w="1350" w:type="dxa"/>
            <w:vAlign w:val="bottom"/>
          </w:tcPr>
          <w:p w:rsidR="00546FAA" w:rsidRPr="00546FAA" w:rsidRDefault="00546FAA" w:rsidP="007B0AEF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6FAA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15,427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46FAA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546FAA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15,427</w:t>
            </w: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74E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374ED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,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</w:t>
            </w:r>
            <w:r w:rsidR="00374ED6">
              <w:rPr>
                <w:rFonts w:ascii="Angsana New" w:hAnsi="Angsana New" w:cs="Angsana New"/>
                <w:i/>
                <w:iCs/>
                <w:sz w:val="30"/>
                <w:szCs w:val="30"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เงินรับล่วงหน้า)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546FAA" w:rsidRPr="000C6BC7" w:rsidRDefault="00374ED6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33,576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46FAA" w:rsidRPr="000C6BC7" w:rsidRDefault="00374ED6" w:rsidP="00374ED6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(4,313</w:t>
            </w:r>
            <w:r w:rsidR="00546FA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546FAA" w:rsidRPr="000C6BC7" w:rsidRDefault="00374ED6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29,263</w:t>
            </w:r>
          </w:p>
        </w:tc>
      </w:tr>
      <w:tr w:rsidR="00546FAA" w:rsidRPr="000C6BC7" w:rsidTr="00450D82">
        <w:trPr>
          <w:trHeight w:val="343"/>
        </w:trPr>
        <w:tc>
          <w:tcPr>
            <w:tcW w:w="3042" w:type="dxa"/>
          </w:tcPr>
          <w:p w:rsidR="00546FAA" w:rsidRPr="00CC3F8A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CC3F8A" w:rsidRDefault="00546FAA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3F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125,619</w:t>
            </w:r>
          </w:p>
        </w:tc>
        <w:tc>
          <w:tcPr>
            <w:tcW w:w="360" w:type="dxa"/>
            <w:vAlign w:val="bottom"/>
          </w:tcPr>
          <w:p w:rsidR="00546FAA" w:rsidRPr="00CC3F8A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CC3F8A" w:rsidRDefault="002C0C91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546FAA" w:rsidRPr="00CC3F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19,530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546FAA" w:rsidRPr="00CC3F8A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CC3F8A" w:rsidRDefault="00546FAA" w:rsidP="006A3E7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3F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9,370</w:t>
            </w:r>
          </w:p>
        </w:tc>
        <w:tc>
          <w:tcPr>
            <w:tcW w:w="270" w:type="dxa"/>
            <w:vAlign w:val="bottom"/>
          </w:tcPr>
          <w:p w:rsidR="00546FAA" w:rsidRPr="00CC3F8A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CC3F8A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C3F8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115,459</w:t>
            </w:r>
          </w:p>
        </w:tc>
      </w:tr>
      <w:tr w:rsidR="00945897" w:rsidRPr="00374ED6" w:rsidTr="00945897">
        <w:trPr>
          <w:trHeight w:val="145"/>
        </w:trPr>
        <w:tc>
          <w:tcPr>
            <w:tcW w:w="3042" w:type="dxa"/>
          </w:tcPr>
          <w:p w:rsidR="00945897" w:rsidRPr="00374ED6" w:rsidRDefault="00945897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45897" w:rsidRPr="00374ED6" w:rsidRDefault="00945897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:rsidR="00945897" w:rsidRPr="00374ED6" w:rsidRDefault="00945897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45897" w:rsidRPr="00374ED6" w:rsidRDefault="00945897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45897" w:rsidRPr="00374ED6" w:rsidRDefault="00945897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45897" w:rsidRPr="00374ED6" w:rsidRDefault="00945897" w:rsidP="006A3E7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:rsidR="00945897" w:rsidRPr="00374ED6" w:rsidRDefault="00945897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945897" w:rsidRPr="00374ED6" w:rsidRDefault="00945897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"/>
                <w:szCs w:val="2"/>
                <w:lang w:val="en-US" w:bidi="th-TH"/>
              </w:rPr>
            </w:pPr>
          </w:p>
        </w:tc>
      </w:tr>
      <w:tr w:rsidR="00546FAA" w:rsidRPr="000C6BC7" w:rsidTr="00945897">
        <w:trPr>
          <w:trHeight w:val="91"/>
        </w:trPr>
        <w:tc>
          <w:tcPr>
            <w:tcW w:w="3042" w:type="dxa"/>
          </w:tcPr>
          <w:p w:rsidR="00546FAA" w:rsidRPr="00CC3F8A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350" w:type="dxa"/>
            <w:vAlign w:val="bottom"/>
          </w:tcPr>
          <w:p w:rsidR="00546FAA" w:rsidRPr="00CC3F8A" w:rsidRDefault="00546FAA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360" w:type="dxa"/>
            <w:vAlign w:val="bottom"/>
          </w:tcPr>
          <w:p w:rsidR="00546FAA" w:rsidRPr="00CC3F8A" w:rsidRDefault="00546FAA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:rsidR="00546FAA" w:rsidRPr="00CC3F8A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:rsidR="00546FAA" w:rsidRPr="00CC3F8A" w:rsidRDefault="00546FAA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  <w:tc>
          <w:tcPr>
            <w:tcW w:w="1350" w:type="dxa"/>
            <w:vAlign w:val="bottom"/>
          </w:tcPr>
          <w:p w:rsidR="00546FAA" w:rsidRPr="00CC3F8A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270" w:type="dxa"/>
            <w:vAlign w:val="bottom"/>
          </w:tcPr>
          <w:p w:rsidR="00546FAA" w:rsidRPr="00CC3F8A" w:rsidRDefault="00546FAA" w:rsidP="00E17C2A">
            <w:pPr>
              <w:pStyle w:val="acctfourfigures"/>
              <w:tabs>
                <w:tab w:val="clear" w:pos="765"/>
                <w:tab w:val="decimal" w:pos="561"/>
                <w:tab w:val="decimal" w:pos="612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1303" w:type="dxa"/>
            <w:vAlign w:val="bottom"/>
          </w:tcPr>
          <w:p w:rsidR="00546FAA" w:rsidRPr="00CC3F8A" w:rsidRDefault="00546FAA" w:rsidP="008A1A83">
            <w:pPr>
              <w:pStyle w:val="acctfourfigures"/>
              <w:tabs>
                <w:tab w:val="clear" w:pos="765"/>
                <w:tab w:val="decimal" w:pos="882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2"/>
                <w:szCs w:val="2"/>
              </w:rPr>
            </w:pP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"/>
                <w:szCs w:val="2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546FAA" w:rsidRPr="000C6BC7" w:rsidRDefault="00546FAA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546FAA" w:rsidRPr="000C6BC7" w:rsidRDefault="00546FAA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546FAA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  <w:tab w:val="decimal" w:pos="9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2"/>
                <w:szCs w:val="2"/>
                <w:lang w:bidi="th-TH"/>
              </w:rPr>
            </w:pP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50" w:type="dxa"/>
            <w:vAlign w:val="bottom"/>
          </w:tcPr>
          <w:p w:rsidR="00546FAA" w:rsidRPr="000C6BC7" w:rsidRDefault="00546FAA" w:rsidP="007B0AEF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546FAA" w:rsidRPr="000C6BC7" w:rsidRDefault="00546FAA" w:rsidP="006A3E75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546FAA" w:rsidRPr="000C6BC7" w:rsidRDefault="00546FAA" w:rsidP="006A3E7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546FAA" w:rsidRPr="000C6BC7" w:rsidRDefault="00546FAA" w:rsidP="008A1A83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970EA8" w:rsidRPr="000C6BC7" w:rsidTr="00970EA8">
        <w:trPr>
          <w:trHeight w:val="20"/>
        </w:trPr>
        <w:tc>
          <w:tcPr>
            <w:tcW w:w="3042" w:type="dxa"/>
          </w:tcPr>
          <w:p w:rsidR="00970EA8" w:rsidRPr="000C6BC7" w:rsidRDefault="00B74B43" w:rsidP="00CA5A70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รายได้ค่าเช่ารอการรับรู้</w:t>
            </w:r>
            <w:r w:rsidR="00CA5A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A5A70" w:rsidRPr="00CA5A7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(ผลต่างการรับรู้ค่าเช่าด้วยวิธีเส้นตรง)</w:t>
            </w:r>
          </w:p>
        </w:tc>
        <w:tc>
          <w:tcPr>
            <w:tcW w:w="1350" w:type="dxa"/>
            <w:vAlign w:val="bottom"/>
          </w:tcPr>
          <w:p w:rsidR="00970EA8" w:rsidRPr="000C6BC7" w:rsidRDefault="00970EA8" w:rsidP="007B0AEF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vAlign w:val="bottom"/>
          </w:tcPr>
          <w:p w:rsidR="00970EA8" w:rsidRPr="000C6BC7" w:rsidRDefault="00970EA8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970EA8" w:rsidRPr="000C6BC7" w:rsidRDefault="00970EA8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(15,607)</w:t>
            </w:r>
          </w:p>
        </w:tc>
        <w:tc>
          <w:tcPr>
            <w:tcW w:w="270" w:type="dxa"/>
            <w:vAlign w:val="bottom"/>
          </w:tcPr>
          <w:p w:rsidR="00970EA8" w:rsidRPr="000C6BC7" w:rsidRDefault="00970EA8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970EA8" w:rsidRPr="000C6BC7" w:rsidRDefault="00970EA8" w:rsidP="006A3E75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970EA8" w:rsidRPr="000C6BC7" w:rsidRDefault="00970EA8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970EA8" w:rsidRPr="000C6BC7" w:rsidRDefault="00970EA8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(15,607)</w:t>
            </w: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:rsidR="00546FAA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(47,031)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46FAA" w:rsidRPr="000C6BC7" w:rsidRDefault="00970EA8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659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546FAA" w:rsidRPr="000C6BC7" w:rsidRDefault="00970EA8" w:rsidP="006A3E75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546FAA" w:rsidRPr="000C6BC7" w:rsidRDefault="0021017F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70EA8">
              <w:rPr>
                <w:rFonts w:ascii="Angsana New" w:hAnsi="Angsana New" w:cs="Angsana New"/>
                <w:sz w:val="30"/>
                <w:szCs w:val="30"/>
              </w:rPr>
              <w:t>46,372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546FAA" w:rsidRPr="000C6BC7" w:rsidTr="00AD2F90">
        <w:trPr>
          <w:trHeight w:val="352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970EA8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0E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(47,040)</w:t>
            </w:r>
          </w:p>
        </w:tc>
        <w:tc>
          <w:tcPr>
            <w:tcW w:w="360" w:type="dxa"/>
            <w:vAlign w:val="bottom"/>
          </w:tcPr>
          <w:p w:rsidR="00546FAA" w:rsidRPr="00970EA8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970EA8" w:rsidRDefault="00970EA8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0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(14,948)</w:t>
            </w:r>
          </w:p>
        </w:tc>
        <w:tc>
          <w:tcPr>
            <w:tcW w:w="270" w:type="dxa"/>
            <w:vAlign w:val="bottom"/>
          </w:tcPr>
          <w:p w:rsidR="00546FAA" w:rsidRPr="00970EA8" w:rsidRDefault="00546FAA" w:rsidP="00E17C2A">
            <w:pPr>
              <w:pStyle w:val="acctfourfigures"/>
              <w:spacing w:after="0" w:line="240" w:lineRule="auto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970EA8" w:rsidRDefault="00970EA8" w:rsidP="006A3E7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0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546FAA" w:rsidRPr="00970EA8" w:rsidRDefault="00546FAA" w:rsidP="00E17C2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6FAA" w:rsidRPr="00970EA8" w:rsidRDefault="00970EA8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70E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(61,979)</w:t>
            </w:r>
          </w:p>
        </w:tc>
      </w:tr>
      <w:tr w:rsidR="00546FAA" w:rsidRPr="000C6BC7" w:rsidTr="00970EA8">
        <w:trPr>
          <w:trHeight w:val="20"/>
        </w:trPr>
        <w:tc>
          <w:tcPr>
            <w:tcW w:w="3042" w:type="dxa"/>
          </w:tcPr>
          <w:p w:rsidR="00546FAA" w:rsidRPr="000C6BC7" w:rsidRDefault="00546FA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546FAA" w:rsidRPr="000C6BC7" w:rsidRDefault="00546FAA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78,579</w:t>
            </w:r>
          </w:p>
        </w:tc>
        <w:tc>
          <w:tcPr>
            <w:tcW w:w="360" w:type="dxa"/>
            <w:vAlign w:val="bottom"/>
          </w:tcPr>
          <w:p w:rsidR="00546FAA" w:rsidRPr="000C6BC7" w:rsidRDefault="00546FAA" w:rsidP="00E17C2A">
            <w:pPr>
              <w:spacing w:after="0" w:line="240" w:lineRule="auto"/>
              <w:ind w:left="43" w:right="-79" w:hanging="142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546FAA" w:rsidRPr="000C6BC7" w:rsidRDefault="00970EA8" w:rsidP="007B0AEF">
            <w:pPr>
              <w:pStyle w:val="acctfourfigures"/>
              <w:tabs>
                <w:tab w:val="clear" w:pos="765"/>
                <w:tab w:val="decimal" w:pos="79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(34,478)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spacing w:after="0" w:line="240" w:lineRule="auto"/>
              <w:ind w:left="43" w:right="-79" w:hanging="142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546FAA" w:rsidRPr="000C6BC7" w:rsidRDefault="00970EA8" w:rsidP="006A3E75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9,379</w:t>
            </w:r>
          </w:p>
        </w:tc>
        <w:tc>
          <w:tcPr>
            <w:tcW w:w="270" w:type="dxa"/>
            <w:vAlign w:val="bottom"/>
          </w:tcPr>
          <w:p w:rsidR="00546FAA" w:rsidRPr="000C6BC7" w:rsidRDefault="00546FAA" w:rsidP="00E17C2A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546FAA" w:rsidRPr="000C6BC7" w:rsidRDefault="00970EA8" w:rsidP="008A1A83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53,480</w:t>
            </w:r>
          </w:p>
        </w:tc>
      </w:tr>
    </w:tbl>
    <w:p w:rsidR="00545741" w:rsidRPr="000C6BC7" w:rsidRDefault="00545741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26397F" w:rsidRPr="000C6BC7" w:rsidRDefault="0026397F" w:rsidP="0026397F">
      <w:pPr>
        <w:spacing w:after="0" w:line="240" w:lineRule="auto"/>
        <w:ind w:left="540" w:right="-72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949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350"/>
        <w:gridCol w:w="360"/>
        <w:gridCol w:w="1260"/>
        <w:gridCol w:w="270"/>
        <w:gridCol w:w="1350"/>
        <w:gridCol w:w="270"/>
        <w:gridCol w:w="1303"/>
        <w:gridCol w:w="270"/>
      </w:tblGrid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) /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</w:tabs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77" w:right="-108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3" w:right="-143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right="-79"/>
              <w:contextualSpacing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163" w:type="dxa"/>
            <w:gridSpan w:val="7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860138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10,592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(4,215)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6,377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29,764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2,095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D55727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12,754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3,56</w:t>
            </w:r>
            <w:r w:rsidR="002C0C9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16,31</w:t>
            </w:r>
            <w:r w:rsidR="002C0C91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0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3,544</w:t>
            </w:r>
          </w:p>
        </w:tc>
      </w:tr>
      <w:tr w:rsidR="0026397F" w:rsidRPr="000C6BC7" w:rsidTr="006C60FD">
        <w:trPr>
          <w:trHeight w:val="20"/>
        </w:trPr>
        <w:tc>
          <w:tcPr>
            <w:tcW w:w="3060" w:type="dxa"/>
          </w:tcPr>
          <w:p w:rsidR="0026397F" w:rsidRPr="000C6BC7" w:rsidRDefault="0026397F" w:rsidP="00D55727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อาคารและอุปกรณ์</w:t>
            </w:r>
            <w:r w:rsidR="00D5572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ค่าเผื่อการด้อยค่า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6397F" w:rsidRPr="008A7037" w:rsidRDefault="0026397F" w:rsidP="008A7037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8A7037">
              <w:rPr>
                <w:rFonts w:ascii="Angsana New" w:hAnsi="Angsana New" w:cs="Angsana New"/>
                <w:sz w:val="30"/>
                <w:szCs w:val="30"/>
              </w:rPr>
              <w:t>2,262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(2,262)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5727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D55727" w:rsidRPr="000C6BC7" w:rsidRDefault="00D55727" w:rsidP="00D55727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50" w:type="dxa"/>
            <w:vAlign w:val="bottom"/>
          </w:tcPr>
          <w:p w:rsidR="00D55727" w:rsidRPr="000C6BC7" w:rsidRDefault="00D55727" w:rsidP="00D55727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14,536</w:t>
            </w:r>
          </w:p>
        </w:tc>
        <w:tc>
          <w:tcPr>
            <w:tcW w:w="360" w:type="dxa"/>
            <w:vAlign w:val="bottom"/>
          </w:tcPr>
          <w:p w:rsidR="00D55727" w:rsidRPr="000C6BC7" w:rsidRDefault="00D55727" w:rsidP="00D55727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55727" w:rsidRPr="000C6BC7" w:rsidRDefault="00D55727" w:rsidP="00D55727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528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D55727" w:rsidRPr="000C6BC7" w:rsidRDefault="00D55727" w:rsidP="00D55727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55727" w:rsidRPr="000C6BC7" w:rsidRDefault="00D55727" w:rsidP="00D55727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D55727" w:rsidRPr="000C6BC7" w:rsidRDefault="00D55727" w:rsidP="00D55727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D55727" w:rsidRPr="000C6BC7" w:rsidRDefault="00D55727" w:rsidP="00D55727">
            <w:pPr>
              <w:pStyle w:val="acctfourfigures"/>
              <w:tabs>
                <w:tab w:val="clear" w:pos="765"/>
                <w:tab w:val="decimal" w:pos="88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12,008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20,743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21,939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74ED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ค่าตัดจำหน่าย</w:t>
            </w:r>
            <w:r w:rsidR="00374ED6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,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</w:t>
            </w:r>
            <w:r w:rsidR="00374ED6">
              <w:rPr>
                <w:rFonts w:ascii="Angsana New" w:hAnsi="Angsana New" w:cs="Angsana New"/>
                <w:i/>
                <w:iCs/>
                <w:sz w:val="30"/>
                <w:szCs w:val="30"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เงินรับล่วงหน้า)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374ED6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37,815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374ED6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(4,239</w:t>
            </w:r>
            <w:r w:rsidR="0026397F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26397F" w:rsidRPr="000C6BC7" w:rsidRDefault="00374ED6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33,5</w:t>
            </w:r>
            <w:r w:rsidR="00DC540D">
              <w:rPr>
                <w:rFonts w:ascii="Angsana New" w:hAnsi="Angsana New" w:cs="Angsana New"/>
                <w:sz w:val="30"/>
                <w:szCs w:val="30"/>
                <w:lang w:bidi="th-TH"/>
              </w:rPr>
              <w:t>76</w:t>
            </w:r>
          </w:p>
        </w:tc>
      </w:tr>
      <w:tr w:rsidR="0026397F" w:rsidRPr="000C6BC7" w:rsidTr="000F6C7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132,010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(6,391)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61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125,619</w:t>
            </w:r>
          </w:p>
        </w:tc>
      </w:tr>
      <w:tr w:rsidR="006B30AE" w:rsidRPr="000C6BC7" w:rsidTr="000F6C7D">
        <w:trPr>
          <w:gridAfter w:val="1"/>
          <w:wAfter w:w="270" w:type="dxa"/>
          <w:trHeight w:val="371"/>
        </w:trPr>
        <w:tc>
          <w:tcPr>
            <w:tcW w:w="3060" w:type="dxa"/>
          </w:tcPr>
          <w:p w:rsidR="006B30AE" w:rsidRPr="006B30AE" w:rsidRDefault="006B30AE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B30AE" w:rsidRPr="000C6BC7" w:rsidRDefault="006B30AE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6B30AE" w:rsidRPr="000C6BC7" w:rsidRDefault="006B30AE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6B30AE" w:rsidRPr="000C6BC7" w:rsidRDefault="006B30AE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6B30AE" w:rsidRPr="000C6BC7" w:rsidRDefault="006B30AE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6B30AE" w:rsidRPr="000C6BC7" w:rsidRDefault="006B30AE" w:rsidP="006C60FD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6B30AE" w:rsidRPr="000C6BC7" w:rsidRDefault="006B30AE" w:rsidP="006C60FD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6B30AE" w:rsidRPr="000C6BC7" w:rsidRDefault="006B30AE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6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(380)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032B16">
            <w:pPr>
              <w:pStyle w:val="acctfourfigures"/>
              <w:tabs>
                <w:tab w:val="clear" w:pos="765"/>
                <w:tab w:val="decimal" w:pos="50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left="-108" w:right="-96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(9)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(42,485)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(4,546)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spacing w:after="0"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(47,031)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(42,865)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(4,546)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CC3F8A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(47,040)</w:t>
            </w:r>
          </w:p>
        </w:tc>
      </w:tr>
      <w:tr w:rsidR="0026397F" w:rsidRPr="000C6BC7" w:rsidTr="006C60FD">
        <w:trPr>
          <w:gridAfter w:val="1"/>
          <w:wAfter w:w="270" w:type="dxa"/>
          <w:trHeight w:val="20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89,145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01"/>
              </w:tabs>
              <w:spacing w:after="0" w:line="240" w:lineRule="auto"/>
              <w:ind w:right="6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(10,937)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33"/>
                <w:tab w:val="decimal" w:pos="80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8A1A83">
            <w:pPr>
              <w:pStyle w:val="acctfourfigures"/>
              <w:tabs>
                <w:tab w:val="clear" w:pos="765"/>
                <w:tab w:val="decimal" w:pos="864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78,579</w:t>
            </w:r>
          </w:p>
        </w:tc>
      </w:tr>
    </w:tbl>
    <w:p w:rsidR="00850027" w:rsidRPr="000C6BC7" w:rsidRDefault="00850027" w:rsidP="00D55D3F">
      <w:pPr>
        <w:spacing w:after="0" w:line="240" w:lineRule="auto"/>
        <w:rPr>
          <w:rFonts w:ascii="Angsana New" w:hAnsi="Angsana New" w:cs="Angsana New"/>
        </w:rPr>
      </w:pPr>
    </w:p>
    <w:p w:rsidR="0097035B" w:rsidRDefault="0097035B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  <w:r>
        <w:rPr>
          <w:rFonts w:ascii="Angsana New" w:hAnsi="Angsana New" w:cs="Angsana New"/>
          <w:sz w:val="2"/>
          <w:szCs w:val="2"/>
          <w:cs/>
        </w:rPr>
        <w:br w:type="page"/>
      </w:r>
    </w:p>
    <w:p w:rsidR="00715964" w:rsidRPr="000C6BC7" w:rsidRDefault="0071596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360"/>
        <w:gridCol w:w="1260"/>
        <w:gridCol w:w="270"/>
        <w:gridCol w:w="1350"/>
        <w:gridCol w:w="270"/>
        <w:gridCol w:w="1321"/>
      </w:tblGrid>
      <w:tr w:rsidR="0005604F" w:rsidRPr="000C6BC7" w:rsidTr="00AF576A">
        <w:tc>
          <w:tcPr>
            <w:tcW w:w="3060" w:type="dxa"/>
          </w:tcPr>
          <w:p w:rsidR="0005604F" w:rsidRPr="000C6BC7" w:rsidRDefault="0005604F" w:rsidP="00D55D3F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163" w:type="dxa"/>
            <w:gridSpan w:val="7"/>
            <w:vAlign w:val="bottom"/>
          </w:tcPr>
          <w:p w:rsidR="0005604F" w:rsidRPr="000C6BC7" w:rsidRDefault="0005604F" w:rsidP="00D55D3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604F" w:rsidRPr="000C6BC7" w:rsidTr="00AF576A">
        <w:tc>
          <w:tcPr>
            <w:tcW w:w="3060" w:type="dxa"/>
          </w:tcPr>
          <w:p w:rsidR="0005604F" w:rsidRPr="000C6BC7" w:rsidRDefault="0005604F" w:rsidP="00D55D3F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332" w:type="dxa"/>
            <w:vAlign w:val="bottom"/>
          </w:tcPr>
          <w:p w:rsidR="0005604F" w:rsidRPr="000C6BC7" w:rsidRDefault="0005604F" w:rsidP="00D55D3F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05604F" w:rsidRPr="000C6BC7" w:rsidRDefault="0005604F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05604F" w:rsidRPr="000C6BC7" w:rsidRDefault="0005604F" w:rsidP="00D55D3F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1" w:type="dxa"/>
            <w:gridSpan w:val="2"/>
            <w:vAlign w:val="bottom"/>
          </w:tcPr>
          <w:p w:rsidR="0005604F" w:rsidRPr="000C6BC7" w:rsidRDefault="0005604F" w:rsidP="00D55D3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5604F" w:rsidRPr="000C6BC7" w:rsidTr="00AF576A">
        <w:tc>
          <w:tcPr>
            <w:tcW w:w="3060" w:type="dxa"/>
          </w:tcPr>
          <w:p w:rsidR="0005604F" w:rsidRPr="000C6BC7" w:rsidRDefault="0005604F" w:rsidP="00D55D3F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05604F" w:rsidRPr="000C6BC7" w:rsidRDefault="0005604F" w:rsidP="00C96C10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05604F" w:rsidRPr="000C6BC7" w:rsidRDefault="0005604F" w:rsidP="0026397F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="00C96C10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C3470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26397F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60" w:type="dxa"/>
            <w:vAlign w:val="bottom"/>
          </w:tcPr>
          <w:p w:rsidR="0005604F" w:rsidRPr="000C6BC7" w:rsidRDefault="0005604F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5604F" w:rsidRPr="000C6BC7" w:rsidRDefault="0005604F" w:rsidP="00C96C10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05604F" w:rsidRPr="000C6BC7" w:rsidRDefault="0005604F" w:rsidP="00D55D3F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05604F" w:rsidRPr="000C6BC7" w:rsidRDefault="0005604F" w:rsidP="00C96C10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05604F" w:rsidRPr="000C6BC7" w:rsidRDefault="0005604F" w:rsidP="00D55D3F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05604F" w:rsidRPr="000C6BC7" w:rsidRDefault="0005604F" w:rsidP="0026397F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</w:t>
            </w:r>
            <w:r w:rsidR="002C3470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="0026397F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</w:tr>
      <w:tr w:rsidR="00C96C10" w:rsidRPr="000C6BC7" w:rsidTr="00AF576A">
        <w:tc>
          <w:tcPr>
            <w:tcW w:w="3060" w:type="dxa"/>
          </w:tcPr>
          <w:p w:rsidR="00C96C10" w:rsidRPr="000C6BC7" w:rsidRDefault="00C96C10" w:rsidP="00D55D3F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3" w:type="dxa"/>
            <w:gridSpan w:val="7"/>
          </w:tcPr>
          <w:p w:rsidR="00C96C10" w:rsidRPr="000C6BC7" w:rsidRDefault="00C96C10" w:rsidP="00C96C10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31E1" w:rsidRPr="000C6BC7" w:rsidTr="00AF576A">
        <w:tc>
          <w:tcPr>
            <w:tcW w:w="3060" w:type="dxa"/>
          </w:tcPr>
          <w:p w:rsidR="001031E1" w:rsidRPr="000C6BC7" w:rsidRDefault="001031E1" w:rsidP="001031E1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2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</w:tcPr>
          <w:p w:rsidR="001031E1" w:rsidRPr="000C6BC7" w:rsidRDefault="001031E1" w:rsidP="001031E1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860138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0550E3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5,798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91309F" w:rsidP="00F61DA8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19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91309F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91309F" w:rsidP="00CC3F8A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5,99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784BE5" w:rsidP="000550E3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42F7F"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91309F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F42F7F" w:rsidP="00E17C2A">
            <w:pPr>
              <w:pStyle w:val="acctfourfigures"/>
              <w:tabs>
                <w:tab w:val="clear" w:pos="765"/>
                <w:tab w:val="decimal" w:pos="6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6397F" w:rsidRPr="000C6BC7" w:rsidTr="00617F80">
        <w:tc>
          <w:tcPr>
            <w:tcW w:w="3060" w:type="dxa"/>
          </w:tcPr>
          <w:p w:rsidR="0026397F" w:rsidRPr="000C6BC7" w:rsidRDefault="0026397F" w:rsidP="00D55727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13,260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91309F" w:rsidP="0091309F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1,96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91309F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91309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15,22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</w:tr>
      <w:tr w:rsidR="0026397F" w:rsidRPr="000C6BC7" w:rsidTr="00BE005E">
        <w:trPr>
          <w:trHeight w:val="794"/>
        </w:trPr>
        <w:tc>
          <w:tcPr>
            <w:tcW w:w="3060" w:type="dxa"/>
          </w:tcPr>
          <w:p w:rsidR="0026397F" w:rsidRPr="000C6BC7" w:rsidRDefault="0026397F" w:rsidP="00591E0A">
            <w:pPr>
              <w:tabs>
                <w:tab w:val="left" w:pos="144"/>
              </w:tabs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784BE5" w:rsidP="0026397F">
            <w:pPr>
              <w:pStyle w:val="acctfourfigures"/>
              <w:tabs>
                <w:tab w:val="clear" w:pos="765"/>
                <w:tab w:val="decimal" w:pos="6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784BE5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784BE5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12,008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784BE5" w:rsidP="0026397F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(2,528)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784BE5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784BE5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9,480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18,279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0550E3" w:rsidP="0026397F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1,770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784BE5" w:rsidP="00E17C2A">
            <w:pPr>
              <w:pStyle w:val="acctfourfigures"/>
              <w:tabs>
                <w:tab w:val="clear" w:pos="765"/>
                <w:tab w:val="decimal" w:pos="990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7,787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0550E3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27,836</w:t>
            </w:r>
          </w:p>
        </w:tc>
      </w:tr>
      <w:tr w:rsidR="00BE005E" w:rsidRPr="000C6BC7" w:rsidTr="00AF576A">
        <w:tc>
          <w:tcPr>
            <w:tcW w:w="3060" w:type="dxa"/>
          </w:tcPr>
          <w:p w:rsidR="00BE005E" w:rsidRPr="00205EA6" w:rsidRDefault="00591E0A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 w:rsidR="000A6A8E">
              <w:rPr>
                <w:rFonts w:ascii="Angsana New" w:hAnsi="Angsana New" w:cs="Angsana New" w:hint="cs"/>
                <w:sz w:val="30"/>
                <w:szCs w:val="30"/>
                <w:cs/>
              </w:rPr>
              <w:t>ค้างจ่าย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205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(ผลต</w:t>
            </w:r>
            <w:r w:rsidR="002101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่</w:t>
            </w:r>
            <w:r w:rsidRPr="00205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างการรับรู้ค่าเช่า</w:t>
            </w:r>
          </w:p>
          <w:p w:rsidR="00591E0A" w:rsidRPr="000C6BC7" w:rsidRDefault="00591E0A" w:rsidP="00591E0A">
            <w:pPr>
              <w:spacing w:after="0" w:line="240" w:lineRule="auto"/>
              <w:ind w:left="414" w:right="-79" w:hanging="333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5E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ด้วยวิธีเส้นตรง)</w:t>
            </w:r>
          </w:p>
        </w:tc>
        <w:tc>
          <w:tcPr>
            <w:tcW w:w="1332" w:type="dxa"/>
            <w:vAlign w:val="bottom"/>
          </w:tcPr>
          <w:p w:rsidR="00BE005E" w:rsidRPr="000C6BC7" w:rsidRDefault="00F42F7F" w:rsidP="00F42F7F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:rsidR="00BE005E" w:rsidRPr="000C6BC7" w:rsidRDefault="00BE005E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E005E" w:rsidRPr="000C6BC7" w:rsidRDefault="00BE005E" w:rsidP="00BE005E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14,818</w:t>
            </w:r>
          </w:p>
        </w:tc>
        <w:tc>
          <w:tcPr>
            <w:tcW w:w="270" w:type="dxa"/>
            <w:vAlign w:val="bottom"/>
          </w:tcPr>
          <w:p w:rsidR="00BE005E" w:rsidRPr="000C6BC7" w:rsidRDefault="00BE005E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E005E" w:rsidRPr="000C6BC7" w:rsidRDefault="00BE005E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BE005E" w:rsidRPr="000C6BC7" w:rsidRDefault="00BE005E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BE005E" w:rsidRPr="000C6BC7" w:rsidRDefault="00BE005E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14,818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 เงินรับล่วงหน้า)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6,881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784BE5" w:rsidP="00F61DA8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999</w:t>
            </w: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784BE5" w:rsidP="00E17C2A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:rsidR="0026397F" w:rsidRPr="000C6BC7" w:rsidRDefault="00BE005E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 w:rsidR="00784BE5"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,88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91,629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F42F7F" w:rsidP="000550E3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F61DA8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16,633</w:t>
            </w:r>
            <w:r w:rsidR="00BE005E"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BE005E" w:rsidP="00E17C2A">
            <w:pPr>
              <w:pStyle w:val="acctfourfigures"/>
              <w:tabs>
                <w:tab w:val="clear" w:pos="765"/>
                <w:tab w:val="decimal" w:pos="990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7,787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0550E3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82,78</w:t>
            </w:r>
            <w:r w:rsidR="00F6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26397F" w:rsidRPr="00D55727" w:rsidTr="00AF576A">
        <w:tc>
          <w:tcPr>
            <w:tcW w:w="3060" w:type="dxa"/>
          </w:tcPr>
          <w:p w:rsidR="0026397F" w:rsidRPr="00D5572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26397F" w:rsidRPr="00D55727" w:rsidRDefault="0026397F" w:rsidP="0026397F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26397F" w:rsidRPr="00D5572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D55727" w:rsidRDefault="0026397F" w:rsidP="0026397F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D5572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6397F" w:rsidRPr="00D55727" w:rsidRDefault="0026397F" w:rsidP="0026397F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D55727" w:rsidRDefault="0026397F" w:rsidP="0026397F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17F80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F42F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860138"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DB0DF8" w:rsidP="0026397F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04464A" w:rsidP="0026397F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04464A" w:rsidP="0004464A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464A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B0DF8" w:rsidRPr="00A033C9" w:rsidTr="00617F80">
        <w:tc>
          <w:tcPr>
            <w:tcW w:w="3060" w:type="dxa"/>
          </w:tcPr>
          <w:p w:rsidR="00591E0A" w:rsidRPr="00205EA6" w:rsidRDefault="000A6A8E" w:rsidP="00205EA6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รายได้ค่าเช่ารอการรับรู้</w:t>
            </w:r>
            <w:r w:rsidR="00591E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91E0A" w:rsidRPr="00CC3F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(ผลต่างกา</w:t>
            </w:r>
            <w:r w:rsidR="00FB44A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</w:t>
            </w:r>
            <w:r w:rsidR="00591E0A" w:rsidRPr="00CC3F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รับรู้ค่าเช่าด้วยวิธีเส้นตรง)</w:t>
            </w:r>
          </w:p>
        </w:tc>
        <w:tc>
          <w:tcPr>
            <w:tcW w:w="1332" w:type="dxa"/>
            <w:vAlign w:val="bottom"/>
          </w:tcPr>
          <w:p w:rsidR="00DB0DF8" w:rsidRPr="000C6BC7" w:rsidRDefault="00DB0DF8" w:rsidP="00035C52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360" w:type="dxa"/>
            <w:vAlign w:val="bottom"/>
          </w:tcPr>
          <w:p w:rsidR="00DB0DF8" w:rsidRPr="000C6BC7" w:rsidRDefault="00DB0DF8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DB0DF8" w:rsidRPr="000C6BC7" w:rsidRDefault="0004464A" w:rsidP="00F42F7F">
            <w:pPr>
              <w:pStyle w:val="acctfourfigures"/>
              <w:tabs>
                <w:tab w:val="clear" w:pos="765"/>
                <w:tab w:val="decimal" w:pos="990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B0DF8" w:rsidRPr="000C6BC7">
              <w:rPr>
                <w:rFonts w:ascii="Angsana New" w:hAnsi="Angsana New" w:cs="Angsana New"/>
                <w:sz w:val="30"/>
                <w:szCs w:val="30"/>
              </w:rPr>
              <w:t>14,502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DB0DF8" w:rsidRPr="000C6BC7" w:rsidRDefault="00DB0DF8" w:rsidP="0026397F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DB0DF8" w:rsidRPr="000C6BC7" w:rsidRDefault="00DB0DF8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DB0DF8" w:rsidRPr="000C6BC7" w:rsidRDefault="00DB0DF8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DB0DF8" w:rsidRPr="0004464A" w:rsidRDefault="0004464A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F42F7F" w:rsidRPr="0004464A">
              <w:rPr>
                <w:rFonts w:ascii="Angsana New" w:hAnsi="Angsana New" w:cs="Angsana New"/>
                <w:sz w:val="30"/>
                <w:szCs w:val="30"/>
                <w:lang w:bidi="th-TH"/>
              </w:rPr>
              <w:t>14,502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(25,239)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522"/>
                <w:tab w:val="decimal" w:pos="864"/>
                <w:tab w:val="decimal" w:pos="951"/>
              </w:tabs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04464A" w:rsidP="00F61DA8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DB0DF8"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1,47</w:t>
            </w:r>
            <w:r w:rsidR="00F61DA8">
              <w:rPr>
                <w:rFonts w:ascii="Angsana New" w:hAnsi="Angsana New" w:cs="Angsana New"/>
                <w:sz w:val="30"/>
                <w:szCs w:val="30"/>
                <w:lang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DB0DF8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4464A" w:rsidRDefault="00F61DA8" w:rsidP="00F61DA8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(26,710</w:t>
            </w:r>
            <w:r w:rsidR="0004464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26397F" w:rsidRPr="000C6BC7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(25,248)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04464A" w:rsidP="00F61DA8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(15,97</w:t>
            </w:r>
            <w:r w:rsidR="00F61D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04464A" w:rsidP="0026397F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4464A" w:rsidRDefault="0004464A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4504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41,212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26397F" w:rsidRPr="000C6BC7" w:rsidTr="004114D5">
        <w:trPr>
          <w:trHeight w:val="289"/>
        </w:trPr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:rsidR="0026397F" w:rsidRPr="0004464A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</w:tr>
      <w:tr w:rsidR="0026397F" w:rsidRPr="00B3492F" w:rsidTr="00AF576A">
        <w:tc>
          <w:tcPr>
            <w:tcW w:w="3060" w:type="dxa"/>
          </w:tcPr>
          <w:p w:rsidR="0026397F" w:rsidRPr="000C6BC7" w:rsidRDefault="0026397F" w:rsidP="0026397F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66,381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814713" w:rsidRPr="000C6BC7" w:rsidRDefault="0004464A" w:rsidP="00F61DA8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0550E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32,60</w:t>
            </w:r>
            <w:r w:rsidR="00F61DA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6397F" w:rsidRPr="000C6BC7" w:rsidRDefault="005864C2" w:rsidP="0026397F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</w:t>
            </w:r>
            <w:r w:rsidR="0004464A"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6397F" w:rsidRPr="000C6BC7" w:rsidRDefault="0026397F" w:rsidP="0026397F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bottom"/>
          </w:tcPr>
          <w:p w:rsidR="0026397F" w:rsidRPr="0004464A" w:rsidRDefault="000550E3" w:rsidP="0026397F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41,571</w:t>
            </w:r>
          </w:p>
        </w:tc>
      </w:tr>
    </w:tbl>
    <w:p w:rsidR="00715964" w:rsidRPr="000C6BC7" w:rsidRDefault="006D2ED4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  <w:r w:rsidRPr="000C6BC7">
        <w:rPr>
          <w:rFonts w:ascii="Angsana New" w:hAnsi="Angsana New" w:cs="Angsana New"/>
        </w:rPr>
        <w:br w:type="page"/>
      </w:r>
    </w:p>
    <w:tbl>
      <w:tblPr>
        <w:tblW w:w="922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360"/>
        <w:gridCol w:w="1260"/>
        <w:gridCol w:w="270"/>
        <w:gridCol w:w="1350"/>
        <w:gridCol w:w="270"/>
        <w:gridCol w:w="1321"/>
      </w:tblGrid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6163" w:type="dxa"/>
            <w:gridSpan w:val="7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pStyle w:val="BodyText"/>
              <w:spacing w:after="0" w:line="240" w:lineRule="auto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รายจ่าย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591" w:type="dxa"/>
            <w:gridSpan w:val="2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</w:tcPr>
          <w:p w:rsidR="0026397F" w:rsidRPr="000C6BC7" w:rsidRDefault="0026397F" w:rsidP="006C60FD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  <w:p w:rsidR="0026397F" w:rsidRPr="000C6BC7" w:rsidRDefault="0026397F" w:rsidP="006C60FD">
            <w:pPr>
              <w:spacing w:after="0"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มกราคม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2560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6397F" w:rsidRPr="000C6BC7" w:rsidRDefault="0026397F" w:rsidP="006C60FD">
            <w:pPr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spacing w:after="0"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63" w:type="dxa"/>
            <w:gridSpan w:val="7"/>
          </w:tcPr>
          <w:p w:rsidR="0026397F" w:rsidRPr="000C6BC7" w:rsidRDefault="0026397F" w:rsidP="006C60FD">
            <w:pPr>
              <w:spacing w:after="0"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2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09"/>
              </w:tabs>
              <w:spacing w:after="0"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6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860138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ลูกหนี้การค้าและลูกหนี้อื่น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9,802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(4,004)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5,798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(ค่าเผื่อหนี้สงสัยจะสูญ)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29,764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2,095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31,859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D55727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ค่าเผื่อการลดมูลค่า)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10,330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2,930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13,260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เงินลงทุนระยะยาวอื่น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D55727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3,544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สิทธิการเช่า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14,536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(2,528)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12,008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17,095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1,184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18,279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อื่นๆ 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เงินมัดจำ, เงินรับล่วงหน้า)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7,779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(898)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6,881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92,850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(1,221)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70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91,629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D5572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</w:tcPr>
          <w:p w:rsidR="0026397F" w:rsidRPr="00D55727" w:rsidRDefault="0026397F" w:rsidP="006C60FD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26397F" w:rsidRPr="00D5572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D55727" w:rsidRDefault="0026397F" w:rsidP="006C60FD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D5572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6397F" w:rsidRPr="00D55727" w:rsidRDefault="0026397F" w:rsidP="006C60FD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D55727" w:rsidRDefault="0026397F" w:rsidP="006C60FD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49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4"/>
                <w:tab w:val="decimal" w:pos="930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เงินลงทุนในหลักทรัพย์เผื่อขาย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การปรับมูลค่า)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(380)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035C52">
            <w:pPr>
              <w:pStyle w:val="acctfourfigures"/>
              <w:tabs>
                <w:tab w:val="clear" w:pos="765"/>
                <w:tab w:val="decimal" w:pos="52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87"/>
              </w:tabs>
              <w:spacing w:after="0" w:line="240" w:lineRule="auto"/>
              <w:ind w:right="-9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371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(9)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(ความแตกต่างของค่าเสื่อมราคา)</w:t>
            </w:r>
          </w:p>
        </w:tc>
        <w:tc>
          <w:tcPr>
            <w:tcW w:w="1332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(23,295)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522"/>
                <w:tab w:val="decimal" w:pos="864"/>
                <w:tab w:val="decimal" w:pos="951"/>
              </w:tabs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(1,944)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61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(25,239)</w:t>
            </w: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(23,675)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(1,944)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(25,248)</w:t>
            </w:r>
          </w:p>
        </w:tc>
      </w:tr>
      <w:tr w:rsidR="0026397F" w:rsidRPr="000C6BC7" w:rsidTr="006C60FD">
        <w:trPr>
          <w:trHeight w:val="289"/>
        </w:trPr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19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831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  <w:tab w:val="decimal" w:pos="930"/>
              </w:tabs>
              <w:spacing w:after="0" w:line="240" w:lineRule="auto"/>
              <w:ind w:right="-288"/>
              <w:rPr>
                <w:rFonts w:ascii="Angsana New" w:hAnsi="Angsana New" w:cs="Angsana New"/>
                <w:sz w:val="20"/>
              </w:rPr>
            </w:pPr>
          </w:p>
        </w:tc>
      </w:tr>
      <w:tr w:rsidR="0026397F" w:rsidRPr="000C6BC7" w:rsidTr="006C60FD">
        <w:tc>
          <w:tcPr>
            <w:tcW w:w="3060" w:type="dxa"/>
          </w:tcPr>
          <w:p w:rsidR="0026397F" w:rsidRPr="000C6BC7" w:rsidRDefault="0026397F" w:rsidP="006C60FD">
            <w:pPr>
              <w:spacing w:after="0" w:line="240" w:lineRule="auto"/>
              <w:ind w:left="43" w:right="-79" w:hanging="142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69,175</w:t>
            </w:r>
          </w:p>
        </w:tc>
        <w:tc>
          <w:tcPr>
            <w:tcW w:w="36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(3,165)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51"/>
              </w:tabs>
              <w:spacing w:after="0"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72"/>
              </w:tabs>
              <w:spacing w:after="0" w:line="240" w:lineRule="auto"/>
              <w:ind w:right="11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72"/>
                <w:tab w:val="decimal" w:pos="702"/>
              </w:tabs>
              <w:spacing w:after="0" w:line="240" w:lineRule="auto"/>
              <w:ind w:right="-28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double" w:sz="4" w:space="0" w:color="auto"/>
            </w:tcBorders>
            <w:vAlign w:val="bottom"/>
          </w:tcPr>
          <w:p w:rsidR="0026397F" w:rsidRPr="000C6BC7" w:rsidRDefault="0026397F" w:rsidP="006C60FD">
            <w:pPr>
              <w:pStyle w:val="acctfourfigures"/>
              <w:tabs>
                <w:tab w:val="clear" w:pos="765"/>
                <w:tab w:val="decimal" w:pos="930"/>
              </w:tabs>
              <w:spacing w:after="0" w:line="240" w:lineRule="auto"/>
              <w:ind w:right="-96"/>
              <w:contextualSpacing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66,381</w:t>
            </w:r>
          </w:p>
        </w:tc>
      </w:tr>
    </w:tbl>
    <w:p w:rsidR="0026397F" w:rsidRPr="000C6BC7" w:rsidRDefault="0026397F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26397F" w:rsidRPr="000C6BC7" w:rsidRDefault="0026397F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F37B2D" w:rsidRDefault="009E3018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</w:rPr>
        <w:br w:type="page"/>
      </w:r>
      <w:r w:rsidR="00F37B2D" w:rsidRPr="000C6BC7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สินทรัพย์ไม่หมุนเวียนอื่น</w:t>
      </w:r>
    </w:p>
    <w:p w:rsidR="007C7FD4" w:rsidRPr="0042322D" w:rsidRDefault="007C7FD4" w:rsidP="007C7FD4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13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55"/>
        <w:gridCol w:w="1215"/>
        <w:gridCol w:w="270"/>
        <w:gridCol w:w="1197"/>
        <w:gridCol w:w="270"/>
        <w:gridCol w:w="1170"/>
        <w:gridCol w:w="270"/>
        <w:gridCol w:w="1188"/>
      </w:tblGrid>
      <w:tr w:rsidR="00AF290F" w:rsidRPr="000C6BC7" w:rsidTr="0042322D">
        <w:tc>
          <w:tcPr>
            <w:tcW w:w="3555" w:type="dxa"/>
          </w:tcPr>
          <w:p w:rsidR="00AF290F" w:rsidRPr="000C6BC7" w:rsidRDefault="00AF290F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:rsidR="00AF290F" w:rsidRPr="000C6BC7" w:rsidRDefault="00AF290F" w:rsidP="00D55D3F">
            <w:pPr>
              <w:spacing w:after="0" w:line="240" w:lineRule="auto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F290F" w:rsidRPr="000C6BC7" w:rsidRDefault="00AF290F" w:rsidP="00D55D3F">
            <w:pPr>
              <w:spacing w:after="0" w:line="240" w:lineRule="auto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AF290F" w:rsidRPr="000C6BC7" w:rsidRDefault="00AF290F" w:rsidP="00D55D3F">
            <w:pPr>
              <w:spacing w:after="0" w:line="240" w:lineRule="auto"/>
              <w:ind w:left="-108"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C7293E"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2C3470" w:rsidRPr="000C6BC7" w:rsidTr="0042322D">
        <w:tc>
          <w:tcPr>
            <w:tcW w:w="3555" w:type="dxa"/>
          </w:tcPr>
          <w:p w:rsidR="002C3470" w:rsidRPr="000C6BC7" w:rsidRDefault="002C3470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C3470" w:rsidRPr="000C6BC7" w:rsidTr="0042322D">
        <w:tc>
          <w:tcPr>
            <w:tcW w:w="3555" w:type="dxa"/>
          </w:tcPr>
          <w:p w:rsidR="002C3470" w:rsidRPr="000C6BC7" w:rsidRDefault="002C3470" w:rsidP="003C5DE4">
            <w:pPr>
              <w:pStyle w:val="Heading5"/>
              <w:spacing w:before="0" w:line="240" w:lineRule="auto"/>
              <w:ind w:left="-108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42322D">
        <w:tc>
          <w:tcPr>
            <w:tcW w:w="3555" w:type="dxa"/>
          </w:tcPr>
          <w:p w:rsidR="0026397F" w:rsidRPr="000C6BC7" w:rsidRDefault="0039287B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สิทธิการใช้สินทรัพย์</w:t>
            </w:r>
          </w:p>
        </w:tc>
        <w:tc>
          <w:tcPr>
            <w:tcW w:w="1215" w:type="dxa"/>
            <w:vAlign w:val="bottom"/>
          </w:tcPr>
          <w:p w:rsidR="0026397F" w:rsidRPr="000C6BC7" w:rsidRDefault="009545EB" w:rsidP="0039287B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684,172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:rsidR="0026397F" w:rsidRPr="000C6BC7" w:rsidRDefault="0026397F" w:rsidP="0039287B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444,443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39287B">
            <w:pPr>
              <w:tabs>
                <w:tab w:val="decimal" w:pos="954"/>
              </w:tabs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6397F" w:rsidRPr="000C6BC7" w:rsidRDefault="00405DBD" w:rsidP="0039287B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580,859</w:t>
            </w:r>
          </w:p>
        </w:tc>
        <w:tc>
          <w:tcPr>
            <w:tcW w:w="270" w:type="dxa"/>
            <w:vAlign w:val="bottom"/>
          </w:tcPr>
          <w:p w:rsidR="0026397F" w:rsidRPr="000C6BC7" w:rsidRDefault="0026397F" w:rsidP="0039287B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:rsidR="0026397F" w:rsidRPr="000C6BC7" w:rsidRDefault="0026397F" w:rsidP="0039287B">
            <w:pPr>
              <w:tabs>
                <w:tab w:val="decimal" w:pos="95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336,722</w:t>
            </w:r>
          </w:p>
        </w:tc>
      </w:tr>
      <w:tr w:rsidR="0021017F" w:rsidRPr="000C6BC7" w:rsidTr="0042322D">
        <w:tc>
          <w:tcPr>
            <w:tcW w:w="3555" w:type="dxa"/>
          </w:tcPr>
          <w:p w:rsidR="0021017F" w:rsidRPr="000C6BC7" w:rsidRDefault="0021017F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เงินมัดจำและค้ำประกัน</w:t>
            </w:r>
          </w:p>
        </w:tc>
        <w:tc>
          <w:tcPr>
            <w:tcW w:w="1215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131,312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129,642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119,354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119,204</w:t>
            </w:r>
          </w:p>
        </w:tc>
      </w:tr>
      <w:tr w:rsidR="0021017F" w:rsidRPr="000C6BC7" w:rsidTr="0042322D">
        <w:tc>
          <w:tcPr>
            <w:tcW w:w="3555" w:type="dxa"/>
          </w:tcPr>
          <w:p w:rsidR="0021017F" w:rsidRPr="000C6BC7" w:rsidRDefault="0021017F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เงินมัดจำ</w:t>
            </w:r>
            <w:r w:rsidR="00235F17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15" w:type="dxa"/>
          </w:tcPr>
          <w:p w:rsidR="0021017F" w:rsidRPr="000C6BC7" w:rsidRDefault="00210823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111,24</w:t>
            </w:r>
            <w:r w:rsidR="009C4B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1017F" w:rsidRPr="000C6BC7" w:rsidRDefault="0021017F" w:rsidP="0021017F">
            <w:pPr>
              <w:tabs>
                <w:tab w:val="decimal" w:pos="68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1017F" w:rsidRPr="000C6BC7" w:rsidRDefault="00210823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111,24</w:t>
            </w:r>
            <w:r w:rsidR="009C4B69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21017F" w:rsidRPr="000C6BC7" w:rsidRDefault="0021017F" w:rsidP="0021017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1017F" w:rsidRPr="000C6BC7" w:rsidTr="0042322D">
        <w:tc>
          <w:tcPr>
            <w:tcW w:w="3555" w:type="dxa"/>
          </w:tcPr>
          <w:p w:rsidR="0021017F" w:rsidRPr="000C6BC7" w:rsidRDefault="0021017F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เงินฝากธนาคารที่มีข้อจำกัดในการใช้</w:t>
            </w:r>
          </w:p>
        </w:tc>
        <w:tc>
          <w:tcPr>
            <w:tcW w:w="1215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12,437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18,594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1017F" w:rsidRPr="000C6BC7" w:rsidRDefault="0021017F" w:rsidP="0021017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1017F" w:rsidRPr="000C6BC7" w:rsidRDefault="0021017F" w:rsidP="0021017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:rsidR="0021017F" w:rsidRPr="000C6BC7" w:rsidRDefault="0021017F" w:rsidP="0021017F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7064" w:rsidRPr="000C6BC7" w:rsidTr="0042322D">
        <w:tc>
          <w:tcPr>
            <w:tcW w:w="3555" w:type="dxa"/>
          </w:tcPr>
          <w:p w:rsidR="00537064" w:rsidRPr="000C6BC7" w:rsidRDefault="00537064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ลูกหนี้ภาษีมูลค่าเพิ่ม  </w:t>
            </w:r>
          </w:p>
        </w:tc>
        <w:tc>
          <w:tcPr>
            <w:tcW w:w="1215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11,262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23,987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1,077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67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13,145</w:t>
            </w:r>
          </w:p>
        </w:tc>
      </w:tr>
      <w:tr w:rsidR="00537064" w:rsidRPr="000C6BC7" w:rsidTr="0042322D">
        <w:tc>
          <w:tcPr>
            <w:tcW w:w="3555" w:type="dxa"/>
          </w:tcPr>
          <w:p w:rsidR="00537064" w:rsidRPr="000C6BC7" w:rsidRDefault="00537064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ค่าพัฒนาระบบรอตัดบัญชี</w:t>
            </w:r>
          </w:p>
        </w:tc>
        <w:tc>
          <w:tcPr>
            <w:tcW w:w="1215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9,524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12,016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9,434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11,971</w:t>
            </w:r>
          </w:p>
        </w:tc>
      </w:tr>
      <w:tr w:rsidR="00537064" w:rsidRPr="000C6BC7" w:rsidTr="0042322D">
        <w:tc>
          <w:tcPr>
            <w:tcW w:w="3555" w:type="dxa"/>
          </w:tcPr>
          <w:p w:rsidR="00537064" w:rsidRPr="000C6BC7" w:rsidRDefault="00537064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15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4,037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5,046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37064" w:rsidRPr="000C6BC7" w:rsidRDefault="00537064" w:rsidP="0053706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:rsidR="00537064" w:rsidRPr="000C6BC7" w:rsidRDefault="00537064" w:rsidP="00537064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37064" w:rsidRPr="000C6BC7" w:rsidTr="0042322D">
        <w:tc>
          <w:tcPr>
            <w:tcW w:w="3555" w:type="dxa"/>
          </w:tcPr>
          <w:p w:rsidR="00537064" w:rsidRPr="000C6BC7" w:rsidRDefault="00537064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37064" w:rsidRPr="000C6BC7" w:rsidRDefault="009C4B69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37,540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37,184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32,35</w:t>
            </w:r>
            <w:r w:rsidR="009C4B69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37,173</w:t>
            </w:r>
          </w:p>
        </w:tc>
      </w:tr>
      <w:tr w:rsidR="00537064" w:rsidRPr="000C6BC7" w:rsidTr="0042322D">
        <w:tc>
          <w:tcPr>
            <w:tcW w:w="3555" w:type="dxa"/>
          </w:tcPr>
          <w:p w:rsidR="00537064" w:rsidRPr="000C6BC7" w:rsidRDefault="00537064" w:rsidP="003C5DE4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537064" w:rsidRPr="000C6BC7" w:rsidRDefault="00210823" w:rsidP="00537064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1,001</w:t>
            </w:r>
            <w:r w:rsidR="005370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,529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729"/>
                <w:tab w:val="decimal" w:pos="95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670,912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37064" w:rsidRPr="000C6BC7" w:rsidRDefault="00210823" w:rsidP="00537064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854,323</w:t>
            </w:r>
          </w:p>
        </w:tc>
        <w:tc>
          <w:tcPr>
            <w:tcW w:w="270" w:type="dxa"/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537064" w:rsidRPr="000C6BC7" w:rsidRDefault="00537064" w:rsidP="00537064">
            <w:pPr>
              <w:tabs>
                <w:tab w:val="decimal" w:pos="954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518,215</w:t>
            </w:r>
          </w:p>
        </w:tc>
      </w:tr>
    </w:tbl>
    <w:p w:rsidR="00D308BA" w:rsidRPr="0042322D" w:rsidRDefault="00D308BA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A1769" w:rsidRDefault="00C738D4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หนี้สินที่มีภาระดอกเบี้ย</w:t>
      </w:r>
    </w:p>
    <w:p w:rsidR="007C7FD4" w:rsidRPr="0042322D" w:rsidRDefault="007C7FD4" w:rsidP="007C7FD4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3C0D1E" w:rsidRPr="000C6BC7" w:rsidRDefault="003C0D1E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855"/>
        <w:gridCol w:w="1125"/>
        <w:gridCol w:w="270"/>
        <w:gridCol w:w="1080"/>
        <w:gridCol w:w="236"/>
        <w:gridCol w:w="1114"/>
        <w:gridCol w:w="270"/>
        <w:gridCol w:w="1080"/>
      </w:tblGrid>
      <w:tr w:rsidR="00761BAE" w:rsidRPr="000C6BC7" w:rsidTr="0042322D">
        <w:trPr>
          <w:tblHeader/>
        </w:trPr>
        <w:tc>
          <w:tcPr>
            <w:tcW w:w="3330" w:type="dxa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42322D">
        <w:trPr>
          <w:tblHeader/>
        </w:trPr>
        <w:tc>
          <w:tcPr>
            <w:tcW w:w="3330" w:type="dxa"/>
          </w:tcPr>
          <w:p w:rsidR="002C3470" w:rsidRPr="000C6BC7" w:rsidRDefault="002C3470" w:rsidP="002C3470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2C3470" w:rsidRPr="000C6BC7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25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761BAE" w:rsidRPr="000C6BC7" w:rsidTr="0042322D">
        <w:trPr>
          <w:tblHeader/>
        </w:trPr>
        <w:tc>
          <w:tcPr>
            <w:tcW w:w="3330" w:type="dxa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75" w:type="dxa"/>
            <w:gridSpan w:val="7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1BAE" w:rsidRPr="000C6BC7" w:rsidTr="0042322D">
        <w:tc>
          <w:tcPr>
            <w:tcW w:w="3330" w:type="dxa"/>
          </w:tcPr>
          <w:p w:rsidR="00761BAE" w:rsidRPr="000C6BC7" w:rsidRDefault="00761BAE" w:rsidP="003C5DE4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55" w:type="dxa"/>
          </w:tcPr>
          <w:p w:rsidR="00761BAE" w:rsidRPr="000C6BC7" w:rsidRDefault="00761BA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61BAE" w:rsidRPr="000C6BC7" w:rsidRDefault="00761BAE" w:rsidP="00D55D3F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21E" w:rsidRPr="000C6BC7" w:rsidTr="0042322D">
        <w:tc>
          <w:tcPr>
            <w:tcW w:w="3330" w:type="dxa"/>
          </w:tcPr>
          <w:p w:rsidR="00B4721E" w:rsidRPr="000C6BC7" w:rsidRDefault="00B4721E" w:rsidP="00B4721E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55" w:type="dxa"/>
          </w:tcPr>
          <w:p w:rsidR="00B4721E" w:rsidRPr="000C6BC7" w:rsidRDefault="00B4721E" w:rsidP="00B4721E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B4721E" w:rsidRPr="000C6BC7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721E" w:rsidRPr="000C6BC7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721E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B4721E" w:rsidRPr="000C6BC7" w:rsidRDefault="00B4721E" w:rsidP="00B4721E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B4721E" w:rsidRPr="000C6BC7" w:rsidRDefault="00B4721E" w:rsidP="00B4721E">
            <w:pPr>
              <w:tabs>
                <w:tab w:val="decimal" w:pos="556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4721E" w:rsidRPr="000C6BC7" w:rsidRDefault="00B4721E" w:rsidP="00B4721E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721E" w:rsidRPr="000C6BC7" w:rsidRDefault="00B4721E" w:rsidP="00B4721E">
            <w:pPr>
              <w:tabs>
                <w:tab w:val="decimal" w:pos="50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4721E" w:rsidRPr="000C6BC7" w:rsidTr="0042322D">
        <w:tc>
          <w:tcPr>
            <w:tcW w:w="3330" w:type="dxa"/>
          </w:tcPr>
          <w:p w:rsidR="00B4721E" w:rsidRPr="000C6BC7" w:rsidRDefault="00B4721E" w:rsidP="00B4721E">
            <w:pPr>
              <w:spacing w:after="0" w:line="240" w:lineRule="auto"/>
              <w:ind w:left="162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855" w:type="dxa"/>
          </w:tcPr>
          <w:p w:rsidR="00B4721E" w:rsidRPr="000C6BC7" w:rsidRDefault="00B4721E" w:rsidP="00B4721E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B4721E" w:rsidRPr="000C6BC7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17,989</w:t>
            </w:r>
          </w:p>
        </w:tc>
        <w:tc>
          <w:tcPr>
            <w:tcW w:w="270" w:type="dxa"/>
          </w:tcPr>
          <w:p w:rsidR="00B4721E" w:rsidRPr="000C6BC7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721E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14,151</w:t>
            </w:r>
          </w:p>
        </w:tc>
        <w:tc>
          <w:tcPr>
            <w:tcW w:w="236" w:type="dxa"/>
          </w:tcPr>
          <w:p w:rsidR="00B4721E" w:rsidRPr="000C6BC7" w:rsidRDefault="00B4721E" w:rsidP="00B4721E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B4721E" w:rsidRPr="000C6BC7" w:rsidRDefault="00B4721E" w:rsidP="00B4721E">
            <w:pPr>
              <w:tabs>
                <w:tab w:val="decimal" w:pos="556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721E" w:rsidRPr="000C6BC7" w:rsidRDefault="00B4721E" w:rsidP="00B4721E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721E" w:rsidRPr="000C6BC7" w:rsidRDefault="00B4721E" w:rsidP="00B4721E">
            <w:pPr>
              <w:tabs>
                <w:tab w:val="decimal" w:pos="50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4721E" w:rsidRPr="000C6BC7" w:rsidTr="0042322D">
        <w:tc>
          <w:tcPr>
            <w:tcW w:w="3330" w:type="dxa"/>
          </w:tcPr>
          <w:p w:rsidR="00B4721E" w:rsidRPr="000C6BC7" w:rsidRDefault="00B4721E" w:rsidP="00B4721E">
            <w:pPr>
              <w:spacing w:after="0" w:line="240" w:lineRule="auto"/>
              <w:ind w:left="162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5" w:type="dxa"/>
          </w:tcPr>
          <w:p w:rsidR="00B4721E" w:rsidRPr="000C6BC7" w:rsidRDefault="00B4721E" w:rsidP="00B4721E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B4721E" w:rsidRPr="000C6BC7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00,000</w:t>
            </w:r>
          </w:p>
        </w:tc>
        <w:tc>
          <w:tcPr>
            <w:tcW w:w="270" w:type="dxa"/>
          </w:tcPr>
          <w:p w:rsidR="00B4721E" w:rsidRPr="000C6BC7" w:rsidRDefault="00B4721E" w:rsidP="00B4721E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721E" w:rsidRPr="000C6BC7" w:rsidRDefault="00B4721E" w:rsidP="00B4721E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4721E" w:rsidRPr="000C6BC7" w:rsidRDefault="00B4721E" w:rsidP="00B4721E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B4721E" w:rsidRPr="000C6BC7" w:rsidRDefault="00B4721E" w:rsidP="00B4721E">
            <w:pPr>
              <w:tabs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:rsidR="00B4721E" w:rsidRPr="000C6BC7" w:rsidRDefault="00B4721E" w:rsidP="00B4721E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4721E" w:rsidRPr="000C6BC7" w:rsidRDefault="00B4721E" w:rsidP="00B4721E">
            <w:pPr>
              <w:tabs>
                <w:tab w:val="decimal" w:pos="50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460C3" w:rsidRPr="000C6BC7" w:rsidTr="0042322D">
        <w:tc>
          <w:tcPr>
            <w:tcW w:w="3330" w:type="dxa"/>
          </w:tcPr>
          <w:p w:rsidR="00754395" w:rsidRDefault="00E460C3" w:rsidP="003C5DE4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จากสถาบันการเงิน</w:t>
            </w:r>
            <w:r w:rsidR="00754395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ที่ถึง</w:t>
            </w:r>
          </w:p>
          <w:p w:rsidR="00E460C3" w:rsidRPr="000C6BC7" w:rsidRDefault="00754395" w:rsidP="009553E6">
            <w:pPr>
              <w:spacing w:after="0" w:line="240" w:lineRule="auto"/>
              <w:ind w:left="-99" w:right="-378" w:firstLine="26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855" w:type="dxa"/>
          </w:tcPr>
          <w:p w:rsidR="00E460C3" w:rsidRPr="000C6BC7" w:rsidRDefault="00E460C3" w:rsidP="0026397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E460C3" w:rsidRPr="000C6BC7" w:rsidRDefault="00E460C3" w:rsidP="0026397F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0C3" w:rsidRPr="000C6BC7" w:rsidRDefault="00E460C3" w:rsidP="0026397F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0C3" w:rsidRPr="000C6BC7" w:rsidRDefault="00E460C3" w:rsidP="0026397F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60C3" w:rsidRPr="000C6BC7" w:rsidRDefault="00E460C3" w:rsidP="0026397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E460C3" w:rsidRPr="000C6BC7" w:rsidRDefault="00E460C3" w:rsidP="00656441">
            <w:pPr>
              <w:tabs>
                <w:tab w:val="decimal" w:pos="916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0C3" w:rsidRPr="000C6BC7" w:rsidRDefault="00E460C3" w:rsidP="0026397F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0C3" w:rsidRPr="000C6BC7" w:rsidRDefault="00E460C3" w:rsidP="00656441">
            <w:pPr>
              <w:tabs>
                <w:tab w:val="decimal" w:pos="59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287B" w:rsidRPr="000C6BC7" w:rsidTr="00B53C7B">
        <w:tc>
          <w:tcPr>
            <w:tcW w:w="3330" w:type="dxa"/>
          </w:tcPr>
          <w:p w:rsidR="0039287B" w:rsidRPr="000C6BC7" w:rsidRDefault="0039287B" w:rsidP="0039287B">
            <w:pPr>
              <w:spacing w:after="0" w:line="240" w:lineRule="auto"/>
              <w:ind w:left="162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39287B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47,242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47,273</w:t>
            </w: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9287B" w:rsidRDefault="0039287B" w:rsidP="0039287B">
            <w:pPr>
              <w:tabs>
                <w:tab w:val="decimal" w:pos="53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Default="0039287B" w:rsidP="0039287B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spacing w:after="0" w:line="240" w:lineRule="auto"/>
              <w:ind w:left="162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39287B" w:rsidRPr="000C6BC7" w:rsidRDefault="0039287B" w:rsidP="0039287B">
            <w:pPr>
              <w:tabs>
                <w:tab w:val="decimal" w:pos="56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39287B" w:rsidRPr="000C6BC7" w:rsidRDefault="0039287B" w:rsidP="0039287B">
            <w:pPr>
              <w:tabs>
                <w:tab w:val="decimal" w:pos="53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61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</w:tr>
      <w:tr w:rsidR="00E460C3" w:rsidRPr="000C6BC7" w:rsidTr="0042322D">
        <w:tc>
          <w:tcPr>
            <w:tcW w:w="3330" w:type="dxa"/>
          </w:tcPr>
          <w:p w:rsidR="00E460C3" w:rsidRPr="000C6BC7" w:rsidRDefault="00E460C3" w:rsidP="003C5DE4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55" w:type="dxa"/>
          </w:tcPr>
          <w:p w:rsidR="00E460C3" w:rsidRPr="000C6BC7" w:rsidRDefault="00E460C3" w:rsidP="00E460C3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E460C3" w:rsidRPr="000C6BC7" w:rsidRDefault="00E460C3" w:rsidP="00E460C3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spacing w:after="0" w:line="240" w:lineRule="auto"/>
              <w:ind w:left="162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61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6,802,509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:rsidR="0039287B" w:rsidRPr="00192F20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565,231</w:t>
            </w:r>
          </w:p>
        </w:tc>
        <w:tc>
          <w:tcPr>
            <w:tcW w:w="270" w:type="dxa"/>
          </w:tcPr>
          <w:p w:rsidR="0039287B" w:rsidRPr="00192F20" w:rsidRDefault="0039287B" w:rsidP="0039287B">
            <w:pPr>
              <w:tabs>
                <w:tab w:val="decimal" w:pos="898"/>
                <w:tab w:val="decimal" w:pos="954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1,561,424</w:t>
            </w: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774"/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7,302,509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39287B" w:rsidRPr="000C6BC7" w:rsidRDefault="0039287B" w:rsidP="0039287B">
            <w:pPr>
              <w:tabs>
                <w:tab w:val="decimal" w:pos="-198"/>
                <w:tab w:val="decimal" w:pos="774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Pr="000C6BC7" w:rsidRDefault="0039287B" w:rsidP="0039287B">
            <w:pPr>
              <w:tabs>
                <w:tab w:val="decimal" w:pos="-198"/>
                <w:tab w:val="decimal" w:pos="774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spacing w:after="0" w:line="240" w:lineRule="auto"/>
              <w:ind w:left="162" w:right="-37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ส่วนที่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109,484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206,817</w:t>
            </w: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53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9287B" w:rsidRPr="000C6BC7" w:rsidRDefault="0039287B" w:rsidP="0039287B">
            <w:pPr>
              <w:tabs>
                <w:tab w:val="decimal" w:pos="50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9287B" w:rsidRPr="000C6BC7" w:rsidTr="0042322D">
        <w:trPr>
          <w:trHeight w:val="288"/>
        </w:trPr>
        <w:tc>
          <w:tcPr>
            <w:tcW w:w="3330" w:type="dxa"/>
          </w:tcPr>
          <w:p w:rsidR="0039287B" w:rsidRPr="0042322D" w:rsidRDefault="0039287B" w:rsidP="0039287B">
            <w:pPr>
              <w:tabs>
                <w:tab w:val="left" w:pos="342"/>
              </w:tabs>
              <w:spacing w:after="0" w:line="240" w:lineRule="auto"/>
              <w:ind w:right="-378"/>
              <w:rPr>
                <w:rFonts w:ascii="Angsana New" w:hAnsi="Angsana New" w:cs="Angsana New"/>
              </w:rPr>
            </w:pPr>
          </w:p>
        </w:tc>
        <w:tc>
          <w:tcPr>
            <w:tcW w:w="855" w:type="dxa"/>
          </w:tcPr>
          <w:p w:rsidR="0039287B" w:rsidRPr="0042322D" w:rsidRDefault="0039287B" w:rsidP="0039287B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:rsidR="0039287B" w:rsidRPr="0042322D" w:rsidRDefault="0039287B" w:rsidP="0039287B">
            <w:pPr>
              <w:tabs>
                <w:tab w:val="decimal" w:pos="-1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</w:tcPr>
          <w:p w:rsidR="0039287B" w:rsidRPr="0042322D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9287B" w:rsidRPr="0042322D" w:rsidRDefault="0039287B" w:rsidP="0039287B">
            <w:pPr>
              <w:tabs>
                <w:tab w:val="decimal" w:pos="-198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6" w:type="dxa"/>
          </w:tcPr>
          <w:p w:rsidR="0039287B" w:rsidRPr="0042322D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39287B" w:rsidRPr="0042322D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:rsidR="0039287B" w:rsidRPr="0042322D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39287B" w:rsidRPr="0042322D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39287B" w:rsidRPr="000C6BC7" w:rsidTr="0042322D">
        <w:tc>
          <w:tcPr>
            <w:tcW w:w="3330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left="-99" w:right="-37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5" w:type="dxa"/>
          </w:tcPr>
          <w:p w:rsidR="0039287B" w:rsidRPr="000C6BC7" w:rsidRDefault="0039287B" w:rsidP="0039287B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674,715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1,768,241</w:t>
            </w:r>
          </w:p>
        </w:tc>
        <w:tc>
          <w:tcPr>
            <w:tcW w:w="236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7,302,509</w:t>
            </w:r>
          </w:p>
        </w:tc>
        <w:tc>
          <w:tcPr>
            <w:tcW w:w="270" w:type="dxa"/>
          </w:tcPr>
          <w:p w:rsidR="0039287B" w:rsidRPr="000C6BC7" w:rsidRDefault="0039287B" w:rsidP="0039287B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39287B" w:rsidRPr="000C6BC7" w:rsidRDefault="0039287B" w:rsidP="0039287B">
            <w:pPr>
              <w:tabs>
                <w:tab w:val="decimal" w:pos="898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</w:tr>
    </w:tbl>
    <w:p w:rsidR="008E6352" w:rsidRPr="00542D86" w:rsidRDefault="008E6352" w:rsidP="00BD1AD5">
      <w:pPr>
        <w:pStyle w:val="block"/>
        <w:spacing w:after="0" w:line="240" w:lineRule="auto"/>
        <w:ind w:left="0" w:right="-25"/>
        <w:jc w:val="both"/>
        <w:rPr>
          <w:rFonts w:ascii="Angsana New" w:hAnsi="Angsana New" w:cs="Angsana New"/>
          <w:sz w:val="16"/>
          <w:szCs w:val="16"/>
          <w:lang w:bidi="th-TH"/>
        </w:rPr>
      </w:pPr>
    </w:p>
    <w:p w:rsidR="00F67E72" w:rsidRPr="000C6BC7" w:rsidRDefault="00F67E72" w:rsidP="0042322D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  <w:lang w:bidi="th-TH"/>
        </w:rPr>
      </w:pPr>
      <w:r w:rsidRPr="000C6BC7">
        <w:rPr>
          <w:rFonts w:ascii="Angsana New" w:hAnsi="Angsana New" w:cs="Angsana New"/>
          <w:sz w:val="30"/>
          <w:szCs w:val="30"/>
          <w:cs/>
          <w:lang w:bidi="th-TH"/>
        </w:rPr>
        <w:t xml:space="preserve">หนี้สินที่มีภาระดอกเบี้ยแสดงตามระยะเวลาครบกำหนดการจ่ายชำระ ณ วันที่ </w:t>
      </w:r>
      <w:r w:rsidR="006D399A" w:rsidRPr="000C6BC7">
        <w:rPr>
          <w:rFonts w:ascii="Angsana New" w:hAnsi="Angsana New" w:cs="Angsana New"/>
          <w:sz w:val="30"/>
          <w:szCs w:val="30"/>
          <w:lang w:bidi="th-TH"/>
        </w:rPr>
        <w:t>31</w:t>
      </w:r>
      <w:r w:rsidRPr="000C6BC7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ได้ดังนี้</w:t>
      </w:r>
    </w:p>
    <w:p w:rsidR="00F67E72" w:rsidRPr="00542D86" w:rsidRDefault="00F67E72" w:rsidP="00D55D3F">
      <w:pPr>
        <w:pStyle w:val="block"/>
        <w:spacing w:after="0" w:line="240" w:lineRule="auto"/>
        <w:ind w:left="540" w:right="-25"/>
        <w:jc w:val="both"/>
        <w:rPr>
          <w:rFonts w:ascii="Angsana New" w:hAnsi="Angsana New" w:cs="Angsana New"/>
          <w:sz w:val="16"/>
          <w:szCs w:val="16"/>
          <w:lang w:bidi="th-TH"/>
        </w:rPr>
      </w:pPr>
    </w:p>
    <w:tbl>
      <w:tblPr>
        <w:tblW w:w="90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92"/>
        <w:gridCol w:w="1212"/>
        <w:gridCol w:w="267"/>
        <w:gridCol w:w="1177"/>
        <w:gridCol w:w="249"/>
        <w:gridCol w:w="1158"/>
        <w:gridCol w:w="267"/>
        <w:gridCol w:w="1204"/>
      </w:tblGrid>
      <w:tr w:rsidR="00F67E72" w:rsidRPr="000C6BC7" w:rsidTr="00A07036">
        <w:trPr>
          <w:trHeight w:val="421"/>
        </w:trPr>
        <w:tc>
          <w:tcPr>
            <w:tcW w:w="3492" w:type="dxa"/>
          </w:tcPr>
          <w:p w:rsidR="00F67E72" w:rsidRPr="000C6BC7" w:rsidRDefault="00F67E72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56" w:type="dxa"/>
            <w:gridSpan w:val="3"/>
          </w:tcPr>
          <w:p w:rsidR="00F67E72" w:rsidRPr="000C6BC7" w:rsidRDefault="00F67E7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:rsidR="00F67E72" w:rsidRPr="000C6BC7" w:rsidRDefault="00F67E7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29" w:type="dxa"/>
            <w:gridSpan w:val="3"/>
          </w:tcPr>
          <w:p w:rsidR="00F67E72" w:rsidRPr="000C6BC7" w:rsidRDefault="00F67E7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A07036">
        <w:trPr>
          <w:trHeight w:val="401"/>
        </w:trPr>
        <w:tc>
          <w:tcPr>
            <w:tcW w:w="3492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9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C3470" w:rsidRPr="000C6BC7" w:rsidRDefault="0026397F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C3470" w:rsidRPr="000C6BC7" w:rsidTr="00A07036">
        <w:trPr>
          <w:trHeight w:val="411"/>
        </w:trPr>
        <w:tc>
          <w:tcPr>
            <w:tcW w:w="3492" w:type="dxa"/>
          </w:tcPr>
          <w:p w:rsidR="002C3470" w:rsidRPr="000C6BC7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34" w:type="dxa"/>
            <w:gridSpan w:val="7"/>
          </w:tcPr>
          <w:p w:rsidR="002C3470" w:rsidRPr="000C6BC7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397F" w:rsidRPr="000C6BC7" w:rsidTr="00A07036">
        <w:trPr>
          <w:trHeight w:val="411"/>
        </w:trPr>
        <w:tc>
          <w:tcPr>
            <w:tcW w:w="3492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ครบกำหนดภายในหนึ่งปี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212" w:type="dxa"/>
          </w:tcPr>
          <w:p w:rsidR="0026397F" w:rsidRPr="00CE66F0" w:rsidRDefault="00BD5B5F" w:rsidP="0026397F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E66F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F30680">
              <w:rPr>
                <w:rFonts w:ascii="Angsana New" w:hAnsi="Angsana New" w:cs="Angsana New"/>
                <w:sz w:val="30"/>
                <w:szCs w:val="30"/>
              </w:rPr>
              <w:t>65,231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26397F" w:rsidRPr="000C6BC7" w:rsidRDefault="00F30680" w:rsidP="0026397F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1,561,42</w:t>
            </w:r>
            <w:r w:rsidR="0010583C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49" w:type="dxa"/>
          </w:tcPr>
          <w:p w:rsidR="0026397F" w:rsidRPr="000C6BC7" w:rsidRDefault="0026397F" w:rsidP="0026397F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</w:tcPr>
          <w:p w:rsidR="0026397F" w:rsidRPr="000C6BC7" w:rsidRDefault="003B4761" w:rsidP="0026397F">
            <w:pPr>
              <w:tabs>
                <w:tab w:val="decimal" w:pos="88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7,302,509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6397F" w:rsidRPr="000E7769" w:rsidRDefault="000E7769" w:rsidP="000E7769">
            <w:pPr>
              <w:tabs>
                <w:tab w:val="decimal" w:pos="88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E7769">
              <w:rPr>
                <w:rFonts w:ascii="Angsana New" w:hAnsi="Angsana New" w:cs="Angsana New"/>
                <w:sz w:val="30"/>
                <w:szCs w:val="30"/>
              </w:rPr>
              <w:t>8,024,310</w:t>
            </w:r>
          </w:p>
        </w:tc>
      </w:tr>
      <w:tr w:rsidR="0026397F" w:rsidRPr="000C6BC7" w:rsidTr="00A07036">
        <w:trPr>
          <w:trHeight w:val="421"/>
        </w:trPr>
        <w:tc>
          <w:tcPr>
            <w:tcW w:w="3492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ครบกำหนดหลังจากหนึ่งปีแต่ภายในห้าปี</w:t>
            </w:r>
          </w:p>
        </w:tc>
        <w:tc>
          <w:tcPr>
            <w:tcW w:w="1212" w:type="dxa"/>
          </w:tcPr>
          <w:p w:rsidR="0026397F" w:rsidRPr="00CE66F0" w:rsidRDefault="00F30680" w:rsidP="00231F32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109,484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:rsidR="0026397F" w:rsidRPr="000C6BC7" w:rsidRDefault="00F30680" w:rsidP="0010583C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149,72</w:t>
            </w:r>
            <w:r w:rsidR="0010583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:rsidR="0026397F" w:rsidRPr="000C6BC7" w:rsidRDefault="0026397F" w:rsidP="0026397F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8" w:type="dxa"/>
          </w:tcPr>
          <w:p w:rsidR="0026397F" w:rsidRPr="000C6BC7" w:rsidRDefault="003B4761" w:rsidP="003B4761">
            <w:pPr>
              <w:tabs>
                <w:tab w:val="decimal" w:pos="56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6397F" w:rsidRPr="000C6BC7" w:rsidRDefault="000E7769" w:rsidP="000E7769">
            <w:pPr>
              <w:tabs>
                <w:tab w:val="decimal" w:pos="557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97F" w:rsidRPr="000C6BC7" w:rsidTr="00A07036">
        <w:trPr>
          <w:trHeight w:val="401"/>
        </w:trPr>
        <w:tc>
          <w:tcPr>
            <w:tcW w:w="3492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12" w:type="dxa"/>
          </w:tcPr>
          <w:p w:rsidR="0026397F" w:rsidRPr="00CE66F0" w:rsidRDefault="00F30680" w:rsidP="00F30680">
            <w:pPr>
              <w:tabs>
                <w:tab w:val="decimal" w:pos="70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:rsidR="0026397F" w:rsidRPr="000C6BC7" w:rsidRDefault="0026397F" w:rsidP="0026397F">
            <w:pPr>
              <w:tabs>
                <w:tab w:val="decimal" w:pos="963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57,090</w:t>
            </w:r>
          </w:p>
        </w:tc>
        <w:tc>
          <w:tcPr>
            <w:tcW w:w="249" w:type="dxa"/>
          </w:tcPr>
          <w:p w:rsidR="0026397F" w:rsidRPr="000C6BC7" w:rsidRDefault="0026397F" w:rsidP="0026397F">
            <w:pPr>
              <w:tabs>
                <w:tab w:val="decimal" w:pos="754"/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26397F" w:rsidRPr="000C6BC7" w:rsidRDefault="003B4761" w:rsidP="0026397F">
            <w:pPr>
              <w:tabs>
                <w:tab w:val="decimal" w:pos="56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75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:rsidR="0026397F" w:rsidRPr="000C6BC7" w:rsidRDefault="0026397F" w:rsidP="0026397F">
            <w:pPr>
              <w:tabs>
                <w:tab w:val="decimal" w:pos="567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26397F" w:rsidRPr="000C6BC7" w:rsidTr="00A07036">
        <w:trPr>
          <w:trHeight w:val="421"/>
        </w:trPr>
        <w:tc>
          <w:tcPr>
            <w:tcW w:w="3492" w:type="dxa"/>
          </w:tcPr>
          <w:p w:rsidR="0026397F" w:rsidRPr="000C6BC7" w:rsidRDefault="0026397F" w:rsidP="0026397F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CE66F0" w:rsidRDefault="00F30680" w:rsidP="0026397F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674,715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972"/>
              </w:tabs>
              <w:spacing w:after="0"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1,768,241</w:t>
            </w:r>
          </w:p>
        </w:tc>
        <w:tc>
          <w:tcPr>
            <w:tcW w:w="249" w:type="dxa"/>
          </w:tcPr>
          <w:p w:rsidR="0026397F" w:rsidRPr="000C6BC7" w:rsidRDefault="0026397F" w:rsidP="0026397F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3B4761" w:rsidP="0026397F">
            <w:pPr>
              <w:tabs>
                <w:tab w:val="decimal" w:pos="88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7,302,509</w:t>
            </w:r>
          </w:p>
        </w:tc>
        <w:tc>
          <w:tcPr>
            <w:tcW w:w="267" w:type="dxa"/>
          </w:tcPr>
          <w:p w:rsidR="0026397F" w:rsidRPr="000C6BC7" w:rsidRDefault="0026397F" w:rsidP="0026397F">
            <w:pPr>
              <w:tabs>
                <w:tab w:val="decimal" w:pos="774"/>
              </w:tabs>
              <w:spacing w:after="0" w:line="240" w:lineRule="auto"/>
              <w:ind w:left="-18" w:right="-15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:rsidR="0026397F" w:rsidRPr="000C6BC7" w:rsidRDefault="0026397F" w:rsidP="0026397F">
            <w:pPr>
              <w:tabs>
                <w:tab w:val="decimal" w:pos="882"/>
              </w:tabs>
              <w:spacing w:after="0" w:line="240" w:lineRule="auto"/>
              <w:ind w:left="-108" w:right="-15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</w:tr>
    </w:tbl>
    <w:p w:rsidR="00DF53DD" w:rsidRPr="00F226E4" w:rsidRDefault="00DF53DD" w:rsidP="00DF53DD">
      <w:pPr>
        <w:pStyle w:val="a"/>
        <w:tabs>
          <w:tab w:val="clear" w:pos="1080"/>
        </w:tabs>
        <w:spacing w:after="0"/>
        <w:ind w:right="155"/>
        <w:jc w:val="thaiDistribute"/>
        <w:rPr>
          <w:rFonts w:asciiTheme="majorBidi" w:hAnsiTheme="majorBidi" w:cs="Angsana New"/>
          <w:sz w:val="22"/>
          <w:szCs w:val="22"/>
          <w:cs/>
        </w:rPr>
      </w:pPr>
    </w:p>
    <w:p w:rsidR="00A07036" w:rsidRPr="000C6BC7" w:rsidRDefault="00A07036" w:rsidP="00A07036">
      <w:pPr>
        <w:pStyle w:val="a"/>
        <w:tabs>
          <w:tab w:val="clear" w:pos="1080"/>
        </w:tabs>
        <w:spacing w:after="0"/>
        <w:ind w:left="540" w:right="155"/>
        <w:jc w:val="thaiDistribute"/>
        <w:rPr>
          <w:rFonts w:ascii="Angsana New" w:hAnsi="Angsana New" w:cs="Angsana New"/>
          <w:b/>
          <w:bCs/>
          <w:i/>
          <w:iCs/>
          <w:spacing w:val="6"/>
          <w:lang w:val="en-US"/>
        </w:rPr>
      </w:pPr>
      <w:r w:rsidRPr="000C6BC7">
        <w:rPr>
          <w:rFonts w:ascii="Angsana New" w:hAnsi="Angsana New" w:cs="Angsana New" w:hint="cs"/>
          <w:b/>
          <w:bCs/>
          <w:i/>
          <w:iCs/>
          <w:spacing w:val="6"/>
          <w:cs/>
          <w:lang w:val="en-US"/>
        </w:rPr>
        <w:t xml:space="preserve">วงเงินกู้ยืมสำหรับบริษัทจำนวน </w:t>
      </w:r>
      <w:r w:rsidRPr="000C6BC7">
        <w:rPr>
          <w:rFonts w:ascii="Angsana New" w:hAnsi="Angsana New" w:cs="Angsana New"/>
          <w:b/>
          <w:bCs/>
          <w:i/>
          <w:iCs/>
          <w:spacing w:val="6"/>
          <w:lang w:val="en-US"/>
        </w:rPr>
        <w:t xml:space="preserve">3,000 </w:t>
      </w:r>
      <w:r w:rsidRPr="000C6BC7">
        <w:rPr>
          <w:rFonts w:ascii="Angsana New" w:hAnsi="Angsana New" w:cs="Angsana New" w:hint="cs"/>
          <w:b/>
          <w:bCs/>
          <w:i/>
          <w:iCs/>
          <w:spacing w:val="6"/>
          <w:cs/>
          <w:lang w:val="en-US"/>
        </w:rPr>
        <w:t xml:space="preserve">ล้านบาทจากธนาคารพาณิชย์แห่งหนึ่ง ลงวันที่ </w:t>
      </w:r>
      <w:r w:rsidRPr="000C6BC7">
        <w:rPr>
          <w:rFonts w:ascii="Angsana New" w:hAnsi="Angsana New" w:cs="Angsana New"/>
          <w:b/>
          <w:bCs/>
          <w:i/>
          <w:iCs/>
          <w:spacing w:val="6"/>
          <w:lang w:val="en-US"/>
        </w:rPr>
        <w:t xml:space="preserve">6 </w:t>
      </w:r>
      <w:r w:rsidRPr="000C6BC7">
        <w:rPr>
          <w:rFonts w:ascii="Angsana New" w:hAnsi="Angsana New" w:cs="Angsana New" w:hint="cs"/>
          <w:b/>
          <w:bCs/>
          <w:i/>
          <w:iCs/>
          <w:spacing w:val="6"/>
          <w:cs/>
          <w:lang w:val="en-US"/>
        </w:rPr>
        <w:t xml:space="preserve">พฤษภาคม </w:t>
      </w:r>
      <w:r w:rsidRPr="000C6BC7">
        <w:rPr>
          <w:rFonts w:ascii="Angsana New" w:hAnsi="Angsana New" w:cs="Angsana New"/>
          <w:b/>
          <w:bCs/>
          <w:i/>
          <w:iCs/>
          <w:spacing w:val="6"/>
          <w:lang w:val="en-US"/>
        </w:rPr>
        <w:t>2558</w:t>
      </w:r>
    </w:p>
    <w:p w:rsidR="00A07036" w:rsidRPr="00530143" w:rsidRDefault="00A07036" w:rsidP="00A07036">
      <w:pPr>
        <w:pStyle w:val="a"/>
        <w:tabs>
          <w:tab w:val="clear" w:pos="1080"/>
        </w:tabs>
        <w:spacing w:after="0"/>
        <w:ind w:left="540" w:right="155"/>
        <w:jc w:val="thaiDistribute"/>
        <w:rPr>
          <w:rFonts w:ascii="Angsana New" w:hAnsi="Angsana New" w:cs="Angsana New"/>
          <w:spacing w:val="6"/>
          <w:sz w:val="18"/>
          <w:szCs w:val="18"/>
          <w:lang w:val="en-US"/>
        </w:rPr>
      </w:pPr>
    </w:p>
    <w:p w:rsidR="00A07036" w:rsidRDefault="00A07036" w:rsidP="006B7936">
      <w:pPr>
        <w:tabs>
          <w:tab w:val="left" w:pos="450"/>
        </w:tabs>
        <w:spacing w:after="0"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 w:hint="cs"/>
          <w:sz w:val="30"/>
          <w:szCs w:val="30"/>
          <w:cs/>
        </w:rPr>
        <w:t xml:space="preserve">เงินกู้ยืมสกุลเงินบาทโดยมีอัตราดอกเบี้ย </w:t>
      </w:r>
      <w:r w:rsidRPr="000C6BC7">
        <w:rPr>
          <w:rFonts w:ascii="Angsana New" w:hAnsi="Angsana New" w:cs="Angsana New"/>
          <w:sz w:val="30"/>
          <w:szCs w:val="30"/>
        </w:rPr>
        <w:t xml:space="preserve">BIBOR </w:t>
      </w:r>
      <w:r w:rsidRPr="000C6BC7">
        <w:rPr>
          <w:rFonts w:ascii="Angsana New" w:hAnsi="Angsana New" w:cs="Angsana New" w:hint="cs"/>
          <w:sz w:val="30"/>
          <w:szCs w:val="30"/>
          <w:cs/>
        </w:rPr>
        <w:t xml:space="preserve">บวกส่วนเพิ่ม ทั้งนี้บริษัทจะต้องจ่ายชำระดอกเบี้ยตามงวดที่กำหนดในสัญญาและชำระเงินต้นทั้งหมดภายใน </w:t>
      </w:r>
      <w:r w:rsidRPr="000C6BC7">
        <w:rPr>
          <w:rFonts w:ascii="Angsana New" w:hAnsi="Angsana New" w:cs="Angsana New"/>
          <w:sz w:val="30"/>
          <w:szCs w:val="30"/>
        </w:rPr>
        <w:t xml:space="preserve">36 </w:t>
      </w:r>
      <w:r w:rsidRPr="000C6BC7">
        <w:rPr>
          <w:rFonts w:ascii="Angsana New" w:hAnsi="Angsana New" w:cs="Angsana New" w:hint="cs"/>
          <w:sz w:val="30"/>
          <w:szCs w:val="30"/>
          <w:cs/>
        </w:rPr>
        <w:t>เดือนหลังจากเบิกใช้เงินครั้งแรก</w:t>
      </w:r>
      <w:r w:rsidR="0081744E">
        <w:rPr>
          <w:rFonts w:ascii="Angsana New" w:hAnsi="Angsana New" w:cs="Angsana New" w:hint="cs"/>
          <w:sz w:val="30"/>
          <w:szCs w:val="30"/>
          <w:cs/>
        </w:rPr>
        <w:t xml:space="preserve"> บริษัทได้ชำระเงินกู้ยืมดังกล่าวจำนวน </w:t>
      </w:r>
      <w:r w:rsidR="0081744E">
        <w:rPr>
          <w:rFonts w:ascii="Angsana New" w:hAnsi="Angsana New" w:cs="Angsana New"/>
          <w:sz w:val="30"/>
          <w:szCs w:val="30"/>
        </w:rPr>
        <w:t xml:space="preserve">1,500 </w:t>
      </w:r>
      <w:r w:rsidR="0081744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6B7936">
        <w:rPr>
          <w:rFonts w:ascii="Angsana New" w:hAnsi="Angsana New" w:cs="Angsana New" w:hint="cs"/>
          <w:sz w:val="30"/>
          <w:szCs w:val="30"/>
          <w:cs/>
        </w:rPr>
        <w:t>แล้ว</w:t>
      </w:r>
      <w:r w:rsidR="0081744E">
        <w:rPr>
          <w:rFonts w:ascii="Angsana New" w:hAnsi="Angsana New" w:cs="Angsana New" w:hint="cs"/>
          <w:sz w:val="30"/>
          <w:szCs w:val="30"/>
          <w:cs/>
        </w:rPr>
        <w:t xml:space="preserve">ทั้งจำนวนในระหว่างปี </w:t>
      </w:r>
      <w:r w:rsidR="00621F8E">
        <w:rPr>
          <w:rFonts w:ascii="Angsana New" w:hAnsi="Angsana New" w:cs="Angsana New"/>
          <w:sz w:val="30"/>
          <w:szCs w:val="30"/>
        </w:rPr>
        <w:t>2561</w:t>
      </w:r>
    </w:p>
    <w:p w:rsidR="00A07036" w:rsidRPr="009D402D" w:rsidRDefault="00A07036" w:rsidP="00A07036">
      <w:pPr>
        <w:tabs>
          <w:tab w:val="left" w:pos="450"/>
        </w:tabs>
        <w:spacing w:after="0" w:line="240" w:lineRule="auto"/>
        <w:ind w:left="540" w:right="155"/>
        <w:rPr>
          <w:rFonts w:ascii="Angsana New" w:hAnsi="Angsana New" w:cs="Angsana New"/>
          <w:sz w:val="22"/>
          <w:szCs w:val="22"/>
        </w:rPr>
      </w:pPr>
    </w:p>
    <w:p w:rsidR="00A07036" w:rsidRDefault="00EF779B" w:rsidP="00EF779B">
      <w:pPr>
        <w:tabs>
          <w:tab w:val="left" w:pos="450"/>
        </w:tabs>
        <w:spacing w:after="0" w:line="240" w:lineRule="auto"/>
        <w:ind w:left="540" w:right="155"/>
        <w:jc w:val="thaiDistribute"/>
        <w:rPr>
          <w:rFonts w:asciiTheme="majorBidi" w:hAnsiTheme="majorBidi" w:cstheme="majorBidi"/>
          <w:sz w:val="30"/>
          <w:szCs w:val="30"/>
        </w:rPr>
      </w:pPr>
      <w:r w:rsidRPr="001C370D">
        <w:rPr>
          <w:rFonts w:asciiTheme="majorBidi" w:hAnsiTheme="majorBidi" w:cstheme="majorBidi" w:hint="cs"/>
          <w:sz w:val="30"/>
          <w:szCs w:val="30"/>
          <w:cs/>
        </w:rPr>
        <w:t>ณ</w:t>
      </w:r>
      <w:r w:rsidR="006B79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70D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6B79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C370D">
        <w:rPr>
          <w:rFonts w:asciiTheme="majorBidi" w:hAnsiTheme="majorBidi" w:cstheme="majorBidi"/>
          <w:sz w:val="30"/>
          <w:szCs w:val="30"/>
        </w:rPr>
        <w:t>31</w:t>
      </w:r>
      <w:r w:rsidRPr="001C37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C370D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1C370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1744E">
        <w:rPr>
          <w:rFonts w:asciiTheme="majorBidi" w:hAnsiTheme="majorBidi" w:cstheme="majorBidi"/>
          <w:sz w:val="30"/>
          <w:szCs w:val="30"/>
        </w:rPr>
        <w:t>2561</w:t>
      </w:r>
      <w:r w:rsidR="006B79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</w:t>
      </w:r>
      <w:r w:rsidRPr="001C370D">
        <w:rPr>
          <w:rFonts w:asciiTheme="majorBidi" w:hAnsiTheme="majorBidi" w:cstheme="majorBidi" w:hint="cs"/>
          <w:sz w:val="30"/>
          <w:szCs w:val="30"/>
          <w:cs/>
        </w:rPr>
        <w:t>เงินกู้ยืมจากสถาบันการเงินหลายแห่ง</w:t>
      </w:r>
      <w:r w:rsidR="006B7936">
        <w:rPr>
          <w:rFonts w:asciiTheme="majorBidi" w:hAnsiTheme="majorBidi" w:cstheme="majorBidi" w:hint="cs"/>
          <w:sz w:val="30"/>
          <w:szCs w:val="30"/>
          <w:cs/>
        </w:rPr>
        <w:t>ทั้ง</w:t>
      </w:r>
      <w:r w:rsidRPr="001C370D">
        <w:rPr>
          <w:rFonts w:asciiTheme="majorBidi" w:hAnsiTheme="majorBidi" w:cstheme="majorBidi" w:hint="cs"/>
          <w:sz w:val="30"/>
          <w:szCs w:val="30"/>
          <w:cs/>
        </w:rPr>
        <w:t>ในประเทศและต่างประเทศถูก</w:t>
      </w:r>
      <w:r w:rsidR="006B7936">
        <w:rPr>
          <w:rFonts w:asciiTheme="majorBidi" w:hAnsiTheme="majorBidi" w:cstheme="majorBidi"/>
          <w:sz w:val="30"/>
          <w:szCs w:val="30"/>
          <w:cs/>
        </w:rPr>
        <w:br/>
      </w:r>
      <w:r w:rsidRPr="001C370D">
        <w:rPr>
          <w:rFonts w:asciiTheme="majorBidi" w:hAnsiTheme="majorBidi" w:cstheme="majorBidi" w:hint="cs"/>
          <w:sz w:val="30"/>
          <w:szCs w:val="30"/>
          <w:cs/>
        </w:rPr>
        <w:t>ค้ำประกันโดยบริษัท</w:t>
      </w:r>
      <w:r w:rsidR="006B7936">
        <w:rPr>
          <w:rFonts w:asciiTheme="majorBidi" w:hAnsiTheme="majorBidi" w:cstheme="majorBidi" w:hint="cs"/>
          <w:sz w:val="30"/>
          <w:szCs w:val="30"/>
          <w:cs/>
        </w:rPr>
        <w:t>และ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ผู้ถือหุ้นของบริษัทย่อยนั้น </w:t>
      </w:r>
    </w:p>
    <w:p w:rsidR="00A07036" w:rsidRPr="009D402D" w:rsidRDefault="00A07036" w:rsidP="00A07036">
      <w:pPr>
        <w:spacing w:after="0" w:line="240" w:lineRule="auto"/>
        <w:ind w:left="540" w:right="155"/>
        <w:rPr>
          <w:rFonts w:ascii="Angsana New" w:hAnsi="Angsana New" w:cs="Angsana New"/>
          <w:sz w:val="22"/>
          <w:szCs w:val="22"/>
        </w:rPr>
      </w:pPr>
    </w:p>
    <w:p w:rsidR="00A07036" w:rsidRPr="000C6BC7" w:rsidRDefault="00A07036" w:rsidP="00A07036">
      <w:pPr>
        <w:spacing w:after="0"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ณ วันที่</w:t>
      </w:r>
      <w:r w:rsidRPr="000C6BC7">
        <w:rPr>
          <w:rFonts w:ascii="Angsana New" w:hAnsi="Angsana New" w:cs="Angsana New"/>
          <w:sz w:val="30"/>
          <w:szCs w:val="30"/>
        </w:rPr>
        <w:t> 31 </w:t>
      </w:r>
      <w:r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> 256</w:t>
      </w:r>
      <w:r w:rsidRPr="000C6BC7">
        <w:rPr>
          <w:rFonts w:ascii="Angsana New" w:hAnsi="Angsana New" w:cs="Angsana New"/>
          <w:sz w:val="30"/>
          <w:szCs w:val="30"/>
        </w:rPr>
        <w:t>1 </w:t>
      </w:r>
      <w:r w:rsidRPr="000C6BC7">
        <w:rPr>
          <w:rFonts w:ascii="Angsana New" w:hAnsi="Angsana New" w:cs="Angsana New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>
        <w:rPr>
          <w:rFonts w:ascii="Angsana New" w:hAnsi="Angsana New" w:cs="Angsana New"/>
          <w:sz w:val="30"/>
          <w:szCs w:val="30"/>
        </w:rPr>
        <w:t xml:space="preserve"> 8,584</w:t>
      </w:r>
      <w:r w:rsidRPr="000C6BC7">
        <w:rPr>
          <w:rFonts w:ascii="Angsana New" w:hAnsi="Angsana New" w:cs="Angsana New"/>
          <w:sz w:val="30"/>
          <w:szCs w:val="30"/>
        </w:rPr>
        <w:t> </w:t>
      </w:r>
      <w:r w:rsidRPr="000C6BC7">
        <w:rPr>
          <w:rFonts w:ascii="Angsana New" w:hAnsi="Angsana New" w:cs="Angsana New"/>
          <w:sz w:val="30"/>
          <w:szCs w:val="30"/>
          <w:cs/>
        </w:rPr>
        <w:t>ล้า</w:t>
      </w:r>
      <w:r w:rsidRPr="000C6BC7">
        <w:rPr>
          <w:rFonts w:ascii="Angsana New" w:hAnsi="Angsana New" w:cs="Angsana New" w:hint="cs"/>
          <w:sz w:val="30"/>
          <w:szCs w:val="30"/>
          <w:cs/>
        </w:rPr>
        <w:t>น</w:t>
      </w:r>
      <w:r w:rsidRPr="000C6BC7">
        <w:rPr>
          <w:rFonts w:ascii="Angsana New" w:hAnsi="Angsana New" w:cs="Angsana New"/>
          <w:sz w:val="30"/>
          <w:szCs w:val="30"/>
          <w:cs/>
        </w:rPr>
        <w:t>บาท และ</w:t>
      </w:r>
      <w:r w:rsidRPr="000C6BC7">
        <w:rPr>
          <w:rFonts w:ascii="Angsana New" w:hAnsi="Angsana New" w:cs="Angsana New"/>
          <w:sz w:val="30"/>
          <w:szCs w:val="30"/>
        </w:rPr>
        <w:t> </w:t>
      </w:r>
      <w:r>
        <w:rPr>
          <w:rFonts w:ascii="Angsana New" w:hAnsi="Angsana New" w:cs="Angsana New"/>
          <w:sz w:val="30"/>
          <w:szCs w:val="30"/>
        </w:rPr>
        <w:t>8,276</w:t>
      </w:r>
      <w:r w:rsidRPr="000C6BC7">
        <w:rPr>
          <w:rFonts w:ascii="Angsana New" w:hAnsi="Angsana New" w:cs="Angsana New"/>
          <w:sz w:val="30"/>
          <w:szCs w:val="30"/>
        </w:rPr>
        <w:t> </w:t>
      </w:r>
      <w:r w:rsidRPr="000C6BC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0C6BC7">
        <w:rPr>
          <w:rFonts w:ascii="Angsana New" w:hAnsi="Angsana New" w:cs="Angsana New"/>
          <w:sz w:val="30"/>
          <w:szCs w:val="30"/>
        </w:rPr>
        <w:t>  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(25</w:t>
      </w:r>
      <w:r>
        <w:rPr>
          <w:rFonts w:ascii="Angsana New" w:hAnsi="Angsana New" w:cs="Angsana New"/>
          <w:i/>
          <w:iCs/>
          <w:sz w:val="30"/>
          <w:szCs w:val="30"/>
        </w:rPr>
        <w:t>6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0: 9,143 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ล้านบาท และ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 8,774  </w:t>
      </w:r>
      <w:r w:rsidRPr="000C6BC7">
        <w:rPr>
          <w:rFonts w:ascii="Angsana New" w:hAnsi="Angsana New" w:cs="Angsana New"/>
          <w:i/>
          <w:iCs/>
          <w:sz w:val="30"/>
          <w:szCs w:val="30"/>
          <w:cs/>
        </w:rPr>
        <w:t>ล้านบาท ตามลำดับ</w:t>
      </w:r>
      <w:r w:rsidRPr="000C6BC7">
        <w:rPr>
          <w:rFonts w:ascii="Angsana New" w:hAnsi="Angsana New" w:cs="Angsana New"/>
          <w:i/>
          <w:iCs/>
          <w:sz w:val="30"/>
          <w:szCs w:val="30"/>
        </w:rPr>
        <w:t>)</w:t>
      </w:r>
      <w:r w:rsidRPr="000C6BC7">
        <w:rPr>
          <w:rFonts w:ascii="Angsana New" w:hAnsi="Angsana New" w:cs="Angsana New"/>
          <w:sz w:val="30"/>
          <w:szCs w:val="30"/>
        </w:rPr>
        <w:t xml:space="preserve"> </w:t>
      </w:r>
    </w:p>
    <w:p w:rsidR="00DF53DD" w:rsidRPr="00A07036" w:rsidRDefault="00DF53DD" w:rsidP="00DF53DD">
      <w:pPr>
        <w:pStyle w:val="block"/>
        <w:spacing w:after="0" w:line="240" w:lineRule="auto"/>
        <w:ind w:left="547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 w:bidi="th-TH"/>
        </w:rPr>
      </w:pPr>
    </w:p>
    <w:p w:rsidR="00F226E4" w:rsidRDefault="00F226E4" w:rsidP="00B53C7B">
      <w:pPr>
        <w:spacing w:after="0"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</w:p>
    <w:p w:rsidR="00A07036" w:rsidRDefault="00A07036" w:rsidP="00B53C7B">
      <w:pPr>
        <w:spacing w:after="0"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</w:p>
    <w:p w:rsidR="00A07036" w:rsidRDefault="00A07036" w:rsidP="00B53C7B">
      <w:pPr>
        <w:spacing w:after="0" w:line="240" w:lineRule="auto"/>
        <w:ind w:left="540" w:right="155"/>
        <w:jc w:val="thaiDistribute"/>
        <w:rPr>
          <w:rFonts w:ascii="Angsana New" w:hAnsi="Angsana New" w:cs="Angsana New"/>
          <w:sz w:val="30"/>
          <w:szCs w:val="30"/>
        </w:rPr>
      </w:pPr>
    </w:p>
    <w:p w:rsidR="00C738D4" w:rsidRPr="000C6BC7" w:rsidRDefault="00C738D4" w:rsidP="003C5DE4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</w:t>
      </w:r>
    </w:p>
    <w:p w:rsidR="00B15BF1" w:rsidRPr="00542D86" w:rsidRDefault="00B15BF1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sz w:val="14"/>
          <w:szCs w:val="14"/>
        </w:rPr>
      </w:pPr>
    </w:p>
    <w:tbl>
      <w:tblPr>
        <w:tblW w:w="94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52"/>
        <w:gridCol w:w="900"/>
        <w:gridCol w:w="1188"/>
        <w:gridCol w:w="252"/>
        <w:gridCol w:w="1188"/>
        <w:gridCol w:w="252"/>
        <w:gridCol w:w="1260"/>
        <w:gridCol w:w="270"/>
        <w:gridCol w:w="1170"/>
      </w:tblGrid>
      <w:tr w:rsidR="008F40BE" w:rsidRPr="000C6BC7" w:rsidTr="0042322D">
        <w:tc>
          <w:tcPr>
            <w:tcW w:w="2952" w:type="dxa"/>
          </w:tcPr>
          <w:p w:rsidR="008F40BE" w:rsidRPr="000C6BC7" w:rsidRDefault="008F40B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8F40BE" w:rsidRPr="000C6BC7" w:rsidRDefault="008F40BE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28" w:type="dxa"/>
            <w:gridSpan w:val="3"/>
          </w:tcPr>
          <w:p w:rsidR="008F40BE" w:rsidRPr="000C6BC7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8F40BE" w:rsidRPr="000C6BC7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8F40BE" w:rsidRPr="000C6BC7" w:rsidRDefault="008F40B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42322D">
        <w:tc>
          <w:tcPr>
            <w:tcW w:w="2952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:rsidR="002C3470" w:rsidRPr="000C6BC7" w:rsidRDefault="002C3470" w:rsidP="002C3470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C47AE" w:rsidRPr="000C6BC7" w:rsidTr="0042322D">
        <w:tc>
          <w:tcPr>
            <w:tcW w:w="2952" w:type="dxa"/>
          </w:tcPr>
          <w:p w:rsidR="004C47AE" w:rsidRPr="000C6BC7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4C47AE" w:rsidRPr="000C6BC7" w:rsidRDefault="004C47AE" w:rsidP="00D55D3F">
            <w:pPr>
              <w:pStyle w:val="Heading5"/>
              <w:tabs>
                <w:tab w:val="left" w:pos="342"/>
              </w:tabs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:rsidR="004C47AE" w:rsidRPr="000C6BC7" w:rsidRDefault="004C47AE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0FD" w:rsidRPr="000C6BC7" w:rsidTr="0042322D">
        <w:tc>
          <w:tcPr>
            <w:tcW w:w="2952" w:type="dxa"/>
          </w:tcPr>
          <w:p w:rsidR="006C60FD" w:rsidRPr="000C6BC7" w:rsidRDefault="006C60FD" w:rsidP="006C60FD">
            <w:pPr>
              <w:tabs>
                <w:tab w:val="left" w:pos="360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6C60FD" w:rsidRPr="000C6BC7" w:rsidRDefault="00C61FFB" w:rsidP="006C60FD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88" w:type="dxa"/>
          </w:tcPr>
          <w:p w:rsidR="006C60FD" w:rsidRPr="000C6BC7" w:rsidRDefault="00FA6095" w:rsidP="006C60FD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393,884</w:t>
            </w:r>
          </w:p>
        </w:tc>
        <w:tc>
          <w:tcPr>
            <w:tcW w:w="25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:rsidR="006C60FD" w:rsidRPr="000C6BC7" w:rsidRDefault="006C60FD" w:rsidP="006C60FD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415,065</w:t>
            </w:r>
          </w:p>
        </w:tc>
        <w:tc>
          <w:tcPr>
            <w:tcW w:w="25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6C60FD" w:rsidRPr="000C6BC7" w:rsidRDefault="003B3399" w:rsidP="0030451C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298,098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C60FD" w:rsidRPr="000C6BC7" w:rsidRDefault="006C60FD" w:rsidP="0030451C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268,141</w:t>
            </w:r>
          </w:p>
        </w:tc>
      </w:tr>
      <w:tr w:rsidR="006C60FD" w:rsidRPr="000C6BC7" w:rsidTr="0042322D">
        <w:tc>
          <w:tcPr>
            <w:tcW w:w="2952" w:type="dxa"/>
          </w:tcPr>
          <w:p w:rsidR="006C60FD" w:rsidRPr="000C6BC7" w:rsidRDefault="006C60FD" w:rsidP="006C60FD">
            <w:pPr>
              <w:tabs>
                <w:tab w:val="left" w:pos="360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:rsidR="006C60FD" w:rsidRPr="000C6BC7" w:rsidRDefault="006C60FD" w:rsidP="006C60FD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C60FD" w:rsidRPr="000C6BC7" w:rsidRDefault="00BD5B5F" w:rsidP="006C60FD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4,835,209</w:t>
            </w:r>
          </w:p>
        </w:tc>
        <w:tc>
          <w:tcPr>
            <w:tcW w:w="25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4,443,272</w:t>
            </w:r>
          </w:p>
        </w:tc>
        <w:tc>
          <w:tcPr>
            <w:tcW w:w="25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6C60FD" w:rsidRPr="000C6BC7" w:rsidRDefault="003B3399" w:rsidP="0030451C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3,798,86</w:t>
            </w:r>
            <w:r w:rsidR="00C61FFB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C60FD" w:rsidRPr="000C6BC7" w:rsidRDefault="006C60FD" w:rsidP="0030451C">
            <w:pPr>
              <w:tabs>
                <w:tab w:val="decimal" w:pos="99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3,442,943</w:t>
            </w:r>
          </w:p>
        </w:tc>
      </w:tr>
      <w:tr w:rsidR="006C60FD" w:rsidRPr="000C6BC7" w:rsidTr="00753CD6">
        <w:tc>
          <w:tcPr>
            <w:tcW w:w="2952" w:type="dxa"/>
          </w:tcPr>
          <w:p w:rsidR="006C60FD" w:rsidRPr="000C6BC7" w:rsidRDefault="006C60FD" w:rsidP="006C60FD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:rsidR="006C60FD" w:rsidRPr="000C6BC7" w:rsidRDefault="006C60FD" w:rsidP="006C60FD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0FD" w:rsidRPr="000C6BC7" w:rsidRDefault="00BD5B5F" w:rsidP="006C60FD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5,229,093</w:t>
            </w:r>
          </w:p>
        </w:tc>
        <w:tc>
          <w:tcPr>
            <w:tcW w:w="25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4,858,337</w:t>
            </w:r>
          </w:p>
        </w:tc>
        <w:tc>
          <w:tcPr>
            <w:tcW w:w="25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0FD" w:rsidRPr="000C6BC7" w:rsidRDefault="003B3399" w:rsidP="0030451C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4,096,96</w:t>
            </w:r>
            <w:r w:rsidR="00C61FFB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6C60FD" w:rsidP="0030451C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3,711,084</w:t>
            </w:r>
          </w:p>
        </w:tc>
      </w:tr>
      <w:tr w:rsidR="00753CD6" w:rsidRPr="000C6BC7" w:rsidTr="00753CD6">
        <w:tc>
          <w:tcPr>
            <w:tcW w:w="2952" w:type="dxa"/>
          </w:tcPr>
          <w:p w:rsidR="00753CD6" w:rsidRPr="00753CD6" w:rsidRDefault="00753CD6" w:rsidP="006C60FD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753CD6" w:rsidRPr="00753CD6" w:rsidRDefault="00753CD6" w:rsidP="006C60FD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3CD6" w:rsidRPr="00753CD6" w:rsidRDefault="00753CD6" w:rsidP="006C60FD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:rsidR="00753CD6" w:rsidRPr="00753CD6" w:rsidRDefault="00753CD6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nil"/>
            </w:tcBorders>
          </w:tcPr>
          <w:p w:rsidR="00753CD6" w:rsidRPr="00753CD6" w:rsidRDefault="00753CD6" w:rsidP="006C60FD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:rsidR="00753CD6" w:rsidRPr="00753CD6" w:rsidRDefault="00753CD6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753CD6" w:rsidRPr="00753CD6" w:rsidRDefault="00753CD6" w:rsidP="0030451C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753CD6" w:rsidRPr="00753CD6" w:rsidRDefault="00753CD6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:rsidR="00753CD6" w:rsidRPr="00753CD6" w:rsidRDefault="00753CD6" w:rsidP="0030451C">
            <w:pPr>
              <w:tabs>
                <w:tab w:val="decimal" w:pos="99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</w:tbl>
    <w:p w:rsidR="00ED7926" w:rsidRPr="000C6BC7" w:rsidRDefault="001901FE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เจ้</w:t>
      </w:r>
      <w:r w:rsidR="0081623A" w:rsidRPr="000C6BC7">
        <w:rPr>
          <w:rFonts w:ascii="Angsana New" w:hAnsi="Angsana New" w:cs="Angsana New"/>
          <w:b/>
          <w:bCs/>
          <w:sz w:val="30"/>
          <w:szCs w:val="30"/>
          <w:cs/>
        </w:rPr>
        <w:t>า</w:t>
      </w: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หนี้อื่น</w:t>
      </w:r>
    </w:p>
    <w:p w:rsidR="00761BAE" w:rsidRPr="00542D86" w:rsidRDefault="00761BAE" w:rsidP="00D55D3F">
      <w:pPr>
        <w:pStyle w:val="BodyText"/>
        <w:spacing w:after="0" w:line="240" w:lineRule="auto"/>
        <w:ind w:right="-25"/>
        <w:rPr>
          <w:rFonts w:ascii="Angsana New" w:hAnsi="Angsana New" w:cs="Angsana New"/>
          <w:sz w:val="24"/>
          <w:szCs w:val="24"/>
          <w:cs/>
        </w:rPr>
      </w:pPr>
    </w:p>
    <w:tbl>
      <w:tblPr>
        <w:tblW w:w="934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67"/>
        <w:gridCol w:w="903"/>
        <w:gridCol w:w="1172"/>
        <w:gridCol w:w="18"/>
        <w:gridCol w:w="252"/>
        <w:gridCol w:w="18"/>
        <w:gridCol w:w="1139"/>
        <w:gridCol w:w="14"/>
        <w:gridCol w:w="236"/>
        <w:gridCol w:w="20"/>
        <w:gridCol w:w="1263"/>
        <w:gridCol w:w="12"/>
        <w:gridCol w:w="258"/>
        <w:gridCol w:w="12"/>
        <w:gridCol w:w="1158"/>
      </w:tblGrid>
      <w:tr w:rsidR="001901FE" w:rsidRPr="000C6BC7" w:rsidTr="0042322D">
        <w:tc>
          <w:tcPr>
            <w:tcW w:w="2867" w:type="dxa"/>
          </w:tcPr>
          <w:p w:rsidR="001901FE" w:rsidRPr="000C6BC7" w:rsidRDefault="001901F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:rsidR="001901FE" w:rsidRPr="000C6BC7" w:rsidRDefault="001901FE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3" w:type="dxa"/>
            <w:gridSpan w:val="6"/>
          </w:tcPr>
          <w:p w:rsidR="001901FE" w:rsidRPr="000C6BC7" w:rsidRDefault="001901F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1901FE" w:rsidRPr="000C6BC7" w:rsidRDefault="001901F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3" w:type="dxa"/>
            <w:gridSpan w:val="6"/>
          </w:tcPr>
          <w:p w:rsidR="001901FE" w:rsidRPr="000C6BC7" w:rsidRDefault="001901F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42322D">
        <w:tc>
          <w:tcPr>
            <w:tcW w:w="2867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3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90" w:type="dxa"/>
            <w:gridSpan w:val="2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3" w:type="dxa"/>
            <w:gridSpan w:val="2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5" w:type="dxa"/>
            <w:gridSpan w:val="3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4C47AE" w:rsidRPr="000C6BC7" w:rsidTr="0042322D">
        <w:tc>
          <w:tcPr>
            <w:tcW w:w="2867" w:type="dxa"/>
          </w:tcPr>
          <w:p w:rsidR="004C47AE" w:rsidRPr="000C6BC7" w:rsidRDefault="004C47AE" w:rsidP="006F6177">
            <w:pPr>
              <w:pStyle w:val="Heading5"/>
              <w:spacing w:before="0" w:line="240" w:lineRule="auto"/>
              <w:ind w:left="-108"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03" w:type="dxa"/>
          </w:tcPr>
          <w:p w:rsidR="004C47AE" w:rsidRPr="000C6BC7" w:rsidRDefault="004C47AE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572" w:type="dxa"/>
            <w:gridSpan w:val="13"/>
          </w:tcPr>
          <w:p w:rsidR="004C47AE" w:rsidRPr="000C6BC7" w:rsidRDefault="004C47AE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3CD6" w:rsidRPr="000C6BC7" w:rsidTr="0042322D">
        <w:trPr>
          <w:trHeight w:val="470"/>
        </w:trPr>
        <w:tc>
          <w:tcPr>
            <w:tcW w:w="2867" w:type="dxa"/>
          </w:tcPr>
          <w:p w:rsidR="00753CD6" w:rsidRPr="000C6BC7" w:rsidRDefault="00753CD6" w:rsidP="00753CD6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903" w:type="dxa"/>
          </w:tcPr>
          <w:p w:rsidR="00753CD6" w:rsidRPr="000C6BC7" w:rsidRDefault="00753CD6" w:rsidP="00753CD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1,280,411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1,231,525</w:t>
            </w:r>
          </w:p>
        </w:tc>
        <w:tc>
          <w:tcPr>
            <w:tcW w:w="270" w:type="dxa"/>
            <w:gridSpan w:val="3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1,143,01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1,085,360</w:t>
            </w:r>
          </w:p>
        </w:tc>
      </w:tr>
      <w:tr w:rsidR="00753CD6" w:rsidRPr="000C6BC7" w:rsidTr="0042322D">
        <w:trPr>
          <w:trHeight w:val="470"/>
        </w:trPr>
        <w:tc>
          <w:tcPr>
            <w:tcW w:w="2867" w:type="dxa"/>
          </w:tcPr>
          <w:p w:rsidR="00753CD6" w:rsidRPr="000C6BC7" w:rsidRDefault="00753CD6" w:rsidP="00753CD6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3" w:type="dxa"/>
          </w:tcPr>
          <w:p w:rsidR="00753CD6" w:rsidRPr="000C6BC7" w:rsidRDefault="00753CD6" w:rsidP="00753CD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609,907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569,995</w:t>
            </w:r>
          </w:p>
        </w:tc>
        <w:tc>
          <w:tcPr>
            <w:tcW w:w="270" w:type="dxa"/>
            <w:gridSpan w:val="3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507,698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490,559</w:t>
            </w:r>
          </w:p>
        </w:tc>
      </w:tr>
      <w:tr w:rsidR="00753CD6" w:rsidRPr="000C6BC7" w:rsidTr="0042322D">
        <w:tc>
          <w:tcPr>
            <w:tcW w:w="2867" w:type="dxa"/>
          </w:tcPr>
          <w:p w:rsidR="00753CD6" w:rsidRPr="000C6BC7" w:rsidRDefault="00753CD6" w:rsidP="00753CD6">
            <w:pPr>
              <w:spacing w:after="0" w:line="240" w:lineRule="auto"/>
              <w:ind w:left="-99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เงินทดรองจากกิจการที่เกี่ยวข้องกัน</w:t>
            </w:r>
          </w:p>
        </w:tc>
        <w:tc>
          <w:tcPr>
            <w:tcW w:w="903" w:type="dxa"/>
          </w:tcPr>
          <w:p w:rsidR="00753CD6" w:rsidRPr="000C6BC7" w:rsidRDefault="00753CD6" w:rsidP="00753CD6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72" w:type="dxa"/>
            <w:shd w:val="clear" w:color="auto" w:fill="FFFFFF"/>
          </w:tcPr>
          <w:p w:rsidR="00753CD6" w:rsidRPr="000C6BC7" w:rsidRDefault="00E656AF" w:rsidP="00753CD6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251,093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:rsidR="00753CD6" w:rsidRPr="000C6BC7" w:rsidRDefault="00CB66C2" w:rsidP="00753CD6">
            <w:pPr>
              <w:tabs>
                <w:tab w:val="decimal" w:pos="945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260,324</w:t>
            </w:r>
          </w:p>
        </w:tc>
        <w:tc>
          <w:tcPr>
            <w:tcW w:w="270" w:type="dxa"/>
            <w:gridSpan w:val="3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190,131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210,088</w:t>
            </w:r>
          </w:p>
        </w:tc>
      </w:tr>
      <w:tr w:rsidR="00753CD6" w:rsidRPr="000C6BC7" w:rsidTr="0042322D">
        <w:tc>
          <w:tcPr>
            <w:tcW w:w="2867" w:type="dxa"/>
          </w:tcPr>
          <w:p w:rsidR="00753CD6" w:rsidRPr="000C6BC7" w:rsidRDefault="00753CD6" w:rsidP="00753CD6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เจ้าหนี้บัตรของขวัญ</w:t>
            </w:r>
          </w:p>
        </w:tc>
        <w:tc>
          <w:tcPr>
            <w:tcW w:w="903" w:type="dxa"/>
          </w:tcPr>
          <w:p w:rsidR="00753CD6" w:rsidRPr="000C6BC7" w:rsidRDefault="00753CD6" w:rsidP="00753CD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130,773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123,925</w:t>
            </w:r>
          </w:p>
        </w:tc>
        <w:tc>
          <w:tcPr>
            <w:tcW w:w="270" w:type="dxa"/>
            <w:gridSpan w:val="3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FFFFFF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125,411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114,10</w:t>
            </w:r>
            <w:r w:rsidR="009E1EC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53CD6" w:rsidRPr="000C6BC7" w:rsidTr="0042322D">
        <w:tc>
          <w:tcPr>
            <w:tcW w:w="2867" w:type="dxa"/>
          </w:tcPr>
          <w:p w:rsidR="00753CD6" w:rsidRPr="000C6BC7" w:rsidRDefault="00753CD6" w:rsidP="00753CD6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903" w:type="dxa"/>
          </w:tcPr>
          <w:p w:rsidR="00753CD6" w:rsidRPr="000C6BC7" w:rsidRDefault="00753CD6" w:rsidP="00753CD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:rsidR="00753CD6" w:rsidRPr="000C6BC7" w:rsidRDefault="00E656AF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951,402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53CD6" w:rsidRPr="000C6BC7" w:rsidRDefault="009C676C" w:rsidP="00753CD6">
            <w:pPr>
              <w:tabs>
                <w:tab w:val="decimal" w:pos="945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CB66C2">
              <w:rPr>
                <w:rFonts w:ascii="Angsana New" w:hAnsi="Angsana New" w:cs="Angsana New"/>
                <w:sz w:val="30"/>
                <w:szCs w:val="30"/>
              </w:rPr>
              <w:t>64,688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:rsidR="00753CD6" w:rsidRPr="000C6BC7" w:rsidRDefault="0013246A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831,821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753CD6" w:rsidRPr="000C6BC7" w:rsidRDefault="009C676C" w:rsidP="00753CD6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747,380</w:t>
            </w:r>
          </w:p>
        </w:tc>
      </w:tr>
      <w:tr w:rsidR="00753CD6" w:rsidRPr="000C6BC7" w:rsidTr="0042322D">
        <w:tc>
          <w:tcPr>
            <w:tcW w:w="2867" w:type="dxa"/>
          </w:tcPr>
          <w:p w:rsidR="00753CD6" w:rsidRPr="000C6BC7" w:rsidRDefault="00753CD6" w:rsidP="00753CD6">
            <w:pPr>
              <w:spacing w:after="0" w:line="240" w:lineRule="auto"/>
              <w:ind w:left="-99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3" w:type="dxa"/>
          </w:tcPr>
          <w:p w:rsidR="00753CD6" w:rsidRPr="000C6BC7" w:rsidRDefault="00753CD6" w:rsidP="00753CD6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3CD6" w:rsidRPr="000C6BC7" w:rsidRDefault="00C95399" w:rsidP="00753CD6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3,223</w:t>
            </w:r>
            <w:r w:rsidR="00753C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,586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3CD6" w:rsidRPr="000C6BC7" w:rsidRDefault="00753CD6" w:rsidP="00753CD6">
            <w:pPr>
              <w:tabs>
                <w:tab w:val="decimal" w:pos="945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3,050,457</w:t>
            </w:r>
          </w:p>
        </w:tc>
        <w:tc>
          <w:tcPr>
            <w:tcW w:w="270" w:type="dxa"/>
            <w:gridSpan w:val="3"/>
            <w:shd w:val="clear" w:color="auto" w:fill="auto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53CD6" w:rsidRPr="000C6BC7" w:rsidRDefault="00C95399" w:rsidP="00753CD6">
            <w:pPr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2,798</w:t>
            </w:r>
            <w:r w:rsidR="00753CD6" w:rsidRPr="001377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,079</w:t>
            </w:r>
          </w:p>
        </w:tc>
        <w:tc>
          <w:tcPr>
            <w:tcW w:w="270" w:type="dxa"/>
            <w:gridSpan w:val="2"/>
          </w:tcPr>
          <w:p w:rsidR="00753CD6" w:rsidRPr="000C6BC7" w:rsidRDefault="00753CD6" w:rsidP="00753CD6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53CD6" w:rsidRPr="000C6BC7" w:rsidRDefault="00753CD6" w:rsidP="00753CD6">
            <w:pPr>
              <w:tabs>
                <w:tab w:val="decimal" w:pos="97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2,647,495</w:t>
            </w:r>
          </w:p>
        </w:tc>
      </w:tr>
    </w:tbl>
    <w:p w:rsidR="00753CD6" w:rsidRDefault="00753CD6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24"/>
          <w:szCs w:val="24"/>
        </w:rPr>
      </w:pPr>
    </w:p>
    <w:p w:rsidR="00753CD6" w:rsidRDefault="00753CD6">
      <w:pPr>
        <w:spacing w:after="0" w:line="240" w:lineRule="auto"/>
        <w:rPr>
          <w:rFonts w:ascii="Angsana New" w:hAnsi="Angsana New" w:cs="Angsana New"/>
          <w:b/>
          <w:bCs/>
          <w:sz w:val="24"/>
          <w:szCs w:val="24"/>
        </w:rPr>
      </w:pPr>
      <w:r>
        <w:rPr>
          <w:rFonts w:ascii="Angsana New" w:hAnsi="Angsana New" w:cs="Angsana New"/>
          <w:b/>
          <w:bCs/>
          <w:sz w:val="24"/>
          <w:szCs w:val="24"/>
        </w:rPr>
        <w:br w:type="page"/>
      </w:r>
    </w:p>
    <w:p w:rsidR="00562040" w:rsidRDefault="00754395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562040" w:rsidRPr="007C7FD4">
        <w:rPr>
          <w:rFonts w:ascii="Angsana New" w:hAnsi="Angsana New" w:cs="Angsana New"/>
          <w:b/>
          <w:bCs/>
          <w:sz w:val="30"/>
          <w:szCs w:val="30"/>
          <w:cs/>
        </w:rPr>
        <w:t xml:space="preserve">ผลประโยชน์พนักงาน </w:t>
      </w:r>
    </w:p>
    <w:p w:rsidR="007C7FD4" w:rsidRPr="00753CD6" w:rsidRDefault="007C7FD4" w:rsidP="00233F05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16"/>
          <w:szCs w:val="16"/>
          <w:cs/>
        </w:rPr>
      </w:pPr>
    </w:p>
    <w:p w:rsidR="00562040" w:rsidRPr="000C6BC7" w:rsidRDefault="00562040" w:rsidP="00562040">
      <w:pPr>
        <w:spacing w:after="0" w:line="240" w:lineRule="auto"/>
        <w:rPr>
          <w:rFonts w:ascii="Angsana New" w:hAnsi="Angsana New" w:cs="Angsana New"/>
          <w:b/>
          <w:bCs/>
          <w:sz w:val="2"/>
          <w:szCs w:val="2"/>
          <w:cs/>
          <w:lang w:val="th-TH"/>
        </w:rPr>
      </w:pPr>
    </w:p>
    <w:tbl>
      <w:tblPr>
        <w:tblW w:w="4755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56"/>
        <w:gridCol w:w="7"/>
        <w:gridCol w:w="1168"/>
        <w:gridCol w:w="275"/>
        <w:gridCol w:w="1174"/>
        <w:gridCol w:w="271"/>
        <w:gridCol w:w="11"/>
        <w:gridCol w:w="1249"/>
        <w:gridCol w:w="6"/>
        <w:gridCol w:w="265"/>
        <w:gridCol w:w="9"/>
        <w:gridCol w:w="1155"/>
      </w:tblGrid>
      <w:tr w:rsidR="00F91FD3" w:rsidRPr="00F91FD3" w:rsidTr="0042322D">
        <w:tc>
          <w:tcPr>
            <w:tcW w:w="2013" w:type="pct"/>
            <w:gridSpan w:val="2"/>
          </w:tcPr>
          <w:p w:rsidR="00F91FD3" w:rsidRPr="000C6BC7" w:rsidRDefault="00F91FD3" w:rsidP="00CF66D2">
            <w:pPr>
              <w:spacing w:after="0" w:line="240" w:lineRule="auto"/>
              <w:ind w:left="-108" w:firstLine="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00" w:type="pct"/>
            <w:gridSpan w:val="3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5" w:type="pct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6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91FD3" w:rsidRPr="00F91FD3" w:rsidTr="0042322D">
        <w:tc>
          <w:tcPr>
            <w:tcW w:w="2013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91FD3" w:rsidRPr="00F91FD3" w:rsidTr="0042322D">
        <w:tc>
          <w:tcPr>
            <w:tcW w:w="2013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87" w:type="pct"/>
            <w:gridSpan w:val="10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F91F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91FD3" w:rsidRPr="00F91FD3" w:rsidTr="0042322D">
        <w:tc>
          <w:tcPr>
            <w:tcW w:w="2013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2987" w:type="pct"/>
            <w:gridSpan w:val="10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</w:p>
        </w:tc>
      </w:tr>
      <w:tr w:rsidR="00F91FD3" w:rsidRPr="00F91FD3" w:rsidTr="0042322D">
        <w:tc>
          <w:tcPr>
            <w:tcW w:w="2013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ภาระผูกพันในงบแสดงฐานะการเงินสำหรับ</w:t>
            </w:r>
          </w:p>
        </w:tc>
        <w:tc>
          <w:tcPr>
            <w:tcW w:w="625" w:type="pct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FD3" w:rsidRPr="00F91FD3" w:rsidTr="0042322D">
        <w:tc>
          <w:tcPr>
            <w:tcW w:w="2013" w:type="pct"/>
            <w:gridSpan w:val="2"/>
            <w:vAlign w:val="bottom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ผลประโยชน์พนักงานหลังออกจากงาน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165,950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bottom w:val="double" w:sz="4" w:space="0" w:color="auto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109,697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nil"/>
              <w:bottom w:val="double" w:sz="4" w:space="0" w:color="auto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139,18</w:t>
            </w:r>
            <w:r w:rsidR="0075439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bottom w:val="double" w:sz="4" w:space="0" w:color="auto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91,396</w:t>
            </w:r>
          </w:p>
        </w:tc>
      </w:tr>
      <w:tr w:rsidR="00F91FD3" w:rsidRPr="003831B4" w:rsidTr="0042322D">
        <w:tc>
          <w:tcPr>
            <w:tcW w:w="2013" w:type="pct"/>
            <w:gridSpan w:val="2"/>
            <w:tcBorders>
              <w:bottom w:val="nil"/>
            </w:tcBorders>
            <w:vAlign w:val="bottom"/>
          </w:tcPr>
          <w:p w:rsidR="00F91FD3" w:rsidRPr="003831B4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00" w:type="pct"/>
            <w:gridSpan w:val="3"/>
            <w:tcBorders>
              <w:top w:val="nil"/>
              <w:bottom w:val="nil"/>
            </w:tcBorders>
          </w:tcPr>
          <w:p w:rsidR="00F91FD3" w:rsidRPr="003831B4" w:rsidRDefault="00F91FD3" w:rsidP="003831B4">
            <w:pPr>
              <w:spacing w:after="0" w:line="240" w:lineRule="auto"/>
              <w:ind w:left="-99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:rsidR="00F91FD3" w:rsidRPr="003831B4" w:rsidRDefault="00F91FD3" w:rsidP="003831B4">
            <w:pPr>
              <w:spacing w:after="0" w:line="240" w:lineRule="auto"/>
              <w:ind w:left="-99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42" w:type="pct"/>
            <w:gridSpan w:val="6"/>
            <w:tcBorders>
              <w:top w:val="nil"/>
              <w:bottom w:val="nil"/>
            </w:tcBorders>
          </w:tcPr>
          <w:p w:rsidR="00F91FD3" w:rsidRPr="003831B4" w:rsidRDefault="00F91FD3" w:rsidP="003831B4">
            <w:pPr>
              <w:spacing w:after="0" w:line="240" w:lineRule="auto"/>
              <w:ind w:left="-99"/>
              <w:rPr>
                <w:rFonts w:ascii="Angsana New" w:hAnsi="Angsana New" w:cs="Angsana New"/>
                <w:lang w:val="en-GB"/>
              </w:rPr>
            </w:pPr>
          </w:p>
        </w:tc>
      </w:tr>
      <w:tr w:rsidR="00B6742A" w:rsidRPr="003831B4" w:rsidTr="0042322D">
        <w:tc>
          <w:tcPr>
            <w:tcW w:w="2013" w:type="pct"/>
            <w:gridSpan w:val="2"/>
            <w:tcBorders>
              <w:bottom w:val="nil"/>
            </w:tcBorders>
            <w:vAlign w:val="bottom"/>
          </w:tcPr>
          <w:p w:rsidR="00B6742A" w:rsidRPr="003831B4" w:rsidRDefault="00B6742A" w:rsidP="00B6742A">
            <w:pPr>
              <w:spacing w:after="0" w:line="240" w:lineRule="auto"/>
              <w:ind w:left="-99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00" w:type="pct"/>
            <w:gridSpan w:val="3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2" w:type="pct"/>
            <w:gridSpan w:val="6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742A" w:rsidRPr="00F91FD3" w:rsidTr="0042322D">
        <w:tc>
          <w:tcPr>
            <w:tcW w:w="2013" w:type="pct"/>
            <w:gridSpan w:val="2"/>
            <w:tcBorders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91FD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F91FD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gridSpan w:val="2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6742A" w:rsidRPr="00F91FD3" w:rsidTr="00B53C7B">
        <w:tc>
          <w:tcPr>
            <w:tcW w:w="2013" w:type="pct"/>
            <w:gridSpan w:val="2"/>
            <w:tcBorders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" w:type="pct"/>
            <w:gridSpan w:val="10"/>
            <w:tcBorders>
              <w:top w:val="nil"/>
              <w:bottom w:val="nil"/>
            </w:tcBorders>
          </w:tcPr>
          <w:p w:rsidR="00B6742A" w:rsidRPr="00F91FD3" w:rsidRDefault="00B6742A" w:rsidP="00B6742A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F91FD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F91FD3" w:rsidRPr="00F91FD3" w:rsidTr="0042322D">
        <w:tc>
          <w:tcPr>
            <w:tcW w:w="2009" w:type="pct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29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FD3" w:rsidRPr="00F91FD3" w:rsidTr="0042322D">
        <w:tc>
          <w:tcPr>
            <w:tcW w:w="2009" w:type="pct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29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1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91FD3" w:rsidRPr="00F91FD3" w:rsidTr="0042322D">
        <w:tc>
          <w:tcPr>
            <w:tcW w:w="2009" w:type="pct"/>
            <w:tcBorders>
              <w:bottom w:val="nil"/>
              <w:right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ผลประโยชน์พนักงานหลังออกจากงาน</w:t>
            </w:r>
          </w:p>
        </w:tc>
        <w:tc>
          <w:tcPr>
            <w:tcW w:w="629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12,524</w:t>
            </w:r>
          </w:p>
        </w:tc>
        <w:tc>
          <w:tcPr>
            <w:tcW w:w="147" w:type="pct"/>
            <w:tcBorders>
              <w:top w:val="nil"/>
              <w:left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12,</w:t>
            </w:r>
            <w:r w:rsidR="0011632F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092</w:t>
            </w: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1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10,971</w:t>
            </w: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1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11,013</w:t>
            </w:r>
          </w:p>
        </w:tc>
      </w:tr>
      <w:tr w:rsidR="00346457" w:rsidRPr="00F91FD3" w:rsidTr="00D55727">
        <w:tc>
          <w:tcPr>
            <w:tcW w:w="2009" w:type="pct"/>
            <w:tcBorders>
              <w:top w:val="nil"/>
              <w:bottom w:val="nil"/>
            </w:tcBorders>
            <w:vAlign w:val="bottom"/>
          </w:tcPr>
          <w:p w:rsidR="00346457" w:rsidRPr="00346457" w:rsidRDefault="00346457" w:rsidP="00346457">
            <w:pPr>
              <w:spacing w:after="0" w:line="240" w:lineRule="auto"/>
              <w:ind w:left="-99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629" w:type="pct"/>
            <w:gridSpan w:val="2"/>
            <w:tcBorders>
              <w:top w:val="nil"/>
              <w:bottom w:val="nil"/>
            </w:tcBorders>
          </w:tcPr>
          <w:p w:rsidR="00346457" w:rsidRPr="00346457" w:rsidRDefault="00346457" w:rsidP="0034645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346457" w:rsidRPr="00346457" w:rsidRDefault="00346457" w:rsidP="0034645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346457" w:rsidRPr="00346457" w:rsidRDefault="00346457" w:rsidP="0034645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1" w:type="pct"/>
            <w:gridSpan w:val="2"/>
            <w:tcBorders>
              <w:top w:val="nil"/>
              <w:bottom w:val="nil"/>
            </w:tcBorders>
            <w:vAlign w:val="bottom"/>
          </w:tcPr>
          <w:p w:rsidR="00346457" w:rsidRPr="00346457" w:rsidRDefault="00346457" w:rsidP="00346457">
            <w:pPr>
              <w:spacing w:after="0" w:line="240" w:lineRule="auto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671" w:type="pct"/>
            <w:gridSpan w:val="2"/>
            <w:tcBorders>
              <w:top w:val="nil"/>
              <w:bottom w:val="nil"/>
            </w:tcBorders>
          </w:tcPr>
          <w:p w:rsidR="00346457" w:rsidRPr="00346457" w:rsidRDefault="00346457" w:rsidP="0034645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  <w:gridSpan w:val="2"/>
            <w:tcBorders>
              <w:top w:val="nil"/>
              <w:bottom w:val="nil"/>
            </w:tcBorders>
          </w:tcPr>
          <w:p w:rsidR="00346457" w:rsidRPr="00346457" w:rsidRDefault="00346457" w:rsidP="00346457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18" w:type="pct"/>
            <w:tcBorders>
              <w:top w:val="nil"/>
              <w:bottom w:val="nil"/>
            </w:tcBorders>
          </w:tcPr>
          <w:p w:rsidR="00346457" w:rsidRPr="00346457" w:rsidRDefault="00346457" w:rsidP="00346457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</w:tr>
      <w:tr w:rsidR="00F91FD3" w:rsidRPr="00F91FD3" w:rsidTr="0042322D">
        <w:tc>
          <w:tcPr>
            <w:tcW w:w="2013" w:type="pct"/>
            <w:gridSpan w:val="2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91FD3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1FD3" w:rsidRPr="00F91FD3" w:rsidTr="0042322D">
        <w:tc>
          <w:tcPr>
            <w:tcW w:w="2013" w:type="pct"/>
            <w:gridSpan w:val="2"/>
            <w:tcBorders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91FD3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ขาดทุนจากการประมาณ</w:t>
            </w:r>
            <w:r w:rsidRPr="00F91FD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top w:val="nil"/>
              <w:bottom w:val="nil"/>
            </w:tcBorders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91FD3" w:rsidRPr="000C6BC7" w:rsidTr="0042322D">
        <w:tc>
          <w:tcPr>
            <w:tcW w:w="2013" w:type="pct"/>
            <w:gridSpan w:val="2"/>
            <w:tcBorders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ind w:left="54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91F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คณิตศาสตร์ประกันภัยที่รับรู้ใน</w:t>
            </w:r>
            <w:r w:rsidRPr="00F91FD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25" w:type="pct"/>
            <w:tcBorders>
              <w:top w:val="nil"/>
              <w:bottom w:val="double" w:sz="4" w:space="0" w:color="auto"/>
            </w:tcBorders>
            <w:vAlign w:val="bottom"/>
          </w:tcPr>
          <w:p w:rsidR="00F91FD3" w:rsidRPr="00F91FD3" w:rsidRDefault="00F91FD3" w:rsidP="00CF66D2">
            <w:pPr>
              <w:tabs>
                <w:tab w:val="decimal" w:pos="958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46,852</w:t>
            </w:r>
          </w:p>
        </w:tc>
        <w:tc>
          <w:tcPr>
            <w:tcW w:w="147" w:type="pct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nil"/>
              <w:bottom w:val="double" w:sz="4" w:space="0" w:color="auto"/>
            </w:tcBorders>
            <w:vAlign w:val="bottom"/>
          </w:tcPr>
          <w:p w:rsidR="00F91FD3" w:rsidRPr="00F91FD3" w:rsidRDefault="00F91FD3" w:rsidP="00CF66D2">
            <w:pPr>
              <w:tabs>
                <w:tab w:val="decimal" w:pos="70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4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38,937</w:t>
            </w:r>
          </w:p>
        </w:tc>
        <w:tc>
          <w:tcPr>
            <w:tcW w:w="145" w:type="pct"/>
            <w:gridSpan w:val="2"/>
            <w:tcBorders>
              <w:top w:val="nil"/>
              <w:bottom w:val="nil"/>
            </w:tcBorders>
            <w:vAlign w:val="bottom"/>
          </w:tcPr>
          <w:p w:rsidR="00F91FD3" w:rsidRPr="00F91FD3" w:rsidRDefault="00F91FD3" w:rsidP="00CF66D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3" w:type="pct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91FD3" w:rsidRPr="000C6BC7" w:rsidRDefault="00F91FD3" w:rsidP="00CF66D2">
            <w:pPr>
              <w:tabs>
                <w:tab w:val="decimal" w:pos="601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:rsidR="003831B4" w:rsidRPr="00753CD6" w:rsidRDefault="003831B4" w:rsidP="00562040">
      <w:pPr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:rsidR="00562040" w:rsidRPr="000C6BC7" w:rsidRDefault="00562040" w:rsidP="00562040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กลุ่มบริษัทและบริษัทจัดการโครงการบำเหน็จบำนาญพนักงานตามข้อกำหนดของพระราชบัญญัติคุ้มครองแรงงาน พ.ศ. </w:t>
      </w:r>
      <w:r w:rsidRPr="000C6BC7">
        <w:rPr>
          <w:rFonts w:ascii="Angsana New" w:hAnsi="Angsana New" w:cs="Angsana New"/>
          <w:sz w:val="30"/>
          <w:szCs w:val="30"/>
        </w:rPr>
        <w:t xml:space="preserve">2541 </w:t>
      </w:r>
      <w:r w:rsidRPr="000C6BC7">
        <w:rPr>
          <w:rFonts w:ascii="Angsana New" w:hAnsi="Angsana New" w:cs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:rsidR="00562040" w:rsidRPr="00753CD6" w:rsidRDefault="00562040" w:rsidP="00562040">
      <w:pPr>
        <w:spacing w:after="0" w:line="240" w:lineRule="auto"/>
        <w:ind w:left="630"/>
        <w:jc w:val="both"/>
        <w:rPr>
          <w:rFonts w:ascii="Angsana New" w:hAnsi="Angsana New" w:cs="Angsana New"/>
          <w:sz w:val="16"/>
          <w:szCs w:val="16"/>
        </w:rPr>
      </w:pPr>
    </w:p>
    <w:p w:rsidR="00562040" w:rsidRDefault="00562040" w:rsidP="00562040">
      <w:pPr>
        <w:spacing w:after="0" w:line="240" w:lineRule="auto"/>
        <w:ind w:left="630" w:hanging="90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การเปลี่ยนแปลงในมูลค่าปัจจุบันของภาระผูกพันของโครงการผลประโยชน์</w:t>
      </w:r>
    </w:p>
    <w:p w:rsidR="00F91FD3" w:rsidRPr="00753CD6" w:rsidRDefault="00F91FD3" w:rsidP="00562040">
      <w:pPr>
        <w:spacing w:after="0" w:line="240" w:lineRule="auto"/>
        <w:ind w:left="630" w:hanging="90"/>
        <w:jc w:val="both"/>
        <w:rPr>
          <w:rFonts w:ascii="Angsana New" w:hAnsi="Angsana New" w:cs="Angsana New"/>
        </w:rPr>
      </w:pPr>
    </w:p>
    <w:p w:rsidR="00562040" w:rsidRPr="000C6BC7" w:rsidRDefault="00562040" w:rsidP="00562040">
      <w:pPr>
        <w:spacing w:after="0" w:line="240" w:lineRule="auto"/>
        <w:ind w:left="540"/>
        <w:rPr>
          <w:rFonts w:ascii="Angsana New" w:hAnsi="Angsana New" w:cs="Angsana New"/>
          <w:sz w:val="2"/>
          <w:szCs w:val="2"/>
        </w:rPr>
      </w:pPr>
    </w:p>
    <w:tbl>
      <w:tblPr>
        <w:tblW w:w="945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70"/>
        <w:gridCol w:w="270"/>
        <w:gridCol w:w="1260"/>
        <w:gridCol w:w="6"/>
        <w:gridCol w:w="264"/>
        <w:gridCol w:w="6"/>
        <w:gridCol w:w="1169"/>
      </w:tblGrid>
      <w:tr w:rsidR="00562040" w:rsidRPr="000C6BC7" w:rsidTr="00753CD6">
        <w:trPr>
          <w:tblHeader/>
        </w:trPr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562040" w:rsidRPr="000C6BC7" w:rsidRDefault="00562040" w:rsidP="00ED323B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5" w:type="dxa"/>
            <w:gridSpan w:val="5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562040" w:rsidRPr="000C6BC7" w:rsidTr="00753CD6">
        <w:trPr>
          <w:tblHeader/>
        </w:trPr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62040" w:rsidRPr="000C6BC7" w:rsidTr="00753CD6">
        <w:trPr>
          <w:tblHeader/>
        </w:trPr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5" w:type="dxa"/>
            <w:gridSpan w:val="9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62040" w:rsidRPr="00DF53DD" w:rsidTr="00FA61F9">
        <w:tc>
          <w:tcPr>
            <w:tcW w:w="3870" w:type="dxa"/>
          </w:tcPr>
          <w:p w:rsidR="00562040" w:rsidRPr="00DF53DD" w:rsidRDefault="00562040" w:rsidP="00ED323B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562040" w:rsidRPr="00DF53DD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DF53DD" w:rsidRDefault="00562040" w:rsidP="00ED323B">
            <w:pPr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562040" w:rsidRPr="00DF53DD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DF53DD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562040" w:rsidRPr="00DF53DD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62040" w:rsidRPr="00DF53DD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62040" w:rsidRPr="00DF53DD" w:rsidRDefault="00562040" w:rsidP="00ED323B">
            <w:pPr>
              <w:pStyle w:val="acctfourfigures"/>
              <w:tabs>
                <w:tab w:val="clear" w:pos="765"/>
                <w:tab w:val="left" w:pos="379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040" w:rsidRPr="000C6BC7" w:rsidTr="00FA61F9"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shd w:val="clear" w:color="auto" w:fill="FFFFFF"/>
          </w:tcPr>
          <w:p w:rsidR="00562040" w:rsidRPr="000C6BC7" w:rsidRDefault="00B3492F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109,697</w:t>
            </w: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103,716</w:t>
            </w: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562040" w:rsidRPr="000C6BC7" w:rsidRDefault="00F567EE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91,396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85,473</w:t>
            </w:r>
          </w:p>
        </w:tc>
      </w:tr>
      <w:tr w:rsidR="00562040" w:rsidRPr="000C6BC7" w:rsidTr="00FA61F9"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</w:rPr>
            </w:pPr>
          </w:p>
        </w:tc>
        <w:tc>
          <w:tcPr>
            <w:tcW w:w="1170" w:type="dxa"/>
            <w:shd w:val="clear" w:color="auto" w:fill="auto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62040" w:rsidRPr="000C6BC7" w:rsidRDefault="00562040" w:rsidP="00ED323B">
            <w:pPr>
              <w:tabs>
                <w:tab w:val="left" w:pos="306"/>
              </w:tabs>
              <w:spacing w:after="0" w:line="240" w:lineRule="auto"/>
              <w:ind w:right="-54"/>
              <w:jc w:val="right"/>
              <w:rPr>
                <w:rFonts w:ascii="Angsana New" w:hAnsi="Angsana New" w:cs="Angsana New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20"/>
              </w:rPr>
            </w:pPr>
          </w:p>
        </w:tc>
      </w:tr>
      <w:tr w:rsidR="00562040" w:rsidRPr="000C6BC7" w:rsidTr="00FA61F9"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รับรู้ในกำไร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170" w:type="dxa"/>
            <w:shd w:val="clear" w:color="auto" w:fill="FFFFFF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62040" w:rsidRPr="000C6BC7" w:rsidRDefault="00562040" w:rsidP="00ED323B">
            <w:pPr>
              <w:tabs>
                <w:tab w:val="left" w:pos="306"/>
              </w:tabs>
              <w:spacing w:after="0"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2040" w:rsidRPr="000C6BC7" w:rsidTr="00FA61F9">
        <w:tc>
          <w:tcPr>
            <w:tcW w:w="3870" w:type="dxa"/>
          </w:tcPr>
          <w:p w:rsidR="00562040" w:rsidRPr="000C6BC7" w:rsidRDefault="00562040" w:rsidP="00ED323B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ต้นทุนบริการปัจจุบัน</w:t>
            </w: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  <w:shd w:val="clear" w:color="auto" w:fill="auto"/>
          </w:tcPr>
          <w:p w:rsidR="00562040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B3492F" w:rsidRPr="000C6BC7" w:rsidRDefault="00D046AC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12,524</w:t>
            </w: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562040" w:rsidRPr="000C6BC7" w:rsidRDefault="0011632F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12,092</w:t>
            </w:r>
          </w:p>
        </w:tc>
        <w:tc>
          <w:tcPr>
            <w:tcW w:w="270" w:type="dxa"/>
            <w:shd w:val="clear" w:color="auto" w:fill="auto"/>
          </w:tcPr>
          <w:p w:rsidR="00562040" w:rsidRPr="000C6BC7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562040" w:rsidRPr="00AC6E7A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  <w:p w:rsidR="00F567EE" w:rsidRPr="00AC6E7A" w:rsidRDefault="00D046AC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 w:rsidRPr="00AC6E7A">
              <w:rPr>
                <w:rFonts w:ascii="Angsana New" w:hAnsi="Angsana New" w:cs="Angsana New"/>
                <w:sz w:val="30"/>
                <w:szCs w:val="30"/>
              </w:rPr>
              <w:t>10,971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</w:p>
          <w:p w:rsidR="00562040" w:rsidRPr="000C6BC7" w:rsidRDefault="00562040" w:rsidP="00ED323B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11,013</w:t>
            </w:r>
          </w:p>
        </w:tc>
      </w:tr>
      <w:tr w:rsidR="00562040" w:rsidRPr="00DF53DD" w:rsidTr="00DF53DD">
        <w:trPr>
          <w:trHeight w:val="308"/>
        </w:trPr>
        <w:tc>
          <w:tcPr>
            <w:tcW w:w="3870" w:type="dxa"/>
          </w:tcPr>
          <w:p w:rsidR="00562040" w:rsidRPr="00DF53DD" w:rsidRDefault="00562040" w:rsidP="00ED323B">
            <w:pPr>
              <w:spacing w:after="0" w:line="240" w:lineRule="auto"/>
              <w:ind w:left="342" w:hanging="34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562040" w:rsidRPr="00DF53DD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DF53DD" w:rsidRDefault="00562040" w:rsidP="00ED323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562040" w:rsidRPr="00DF53DD" w:rsidRDefault="00562040" w:rsidP="00ED323B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562040" w:rsidRPr="00DF53DD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562040" w:rsidRPr="00DF53DD" w:rsidRDefault="00562040" w:rsidP="00ED323B">
            <w:pPr>
              <w:tabs>
                <w:tab w:val="decimal" w:pos="882"/>
              </w:tabs>
              <w:spacing w:after="0" w:line="240" w:lineRule="auto"/>
              <w:ind w:right="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562040" w:rsidRPr="00DF53DD" w:rsidRDefault="00562040" w:rsidP="00ED323B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562040" w:rsidRPr="00DF53DD" w:rsidRDefault="00562040" w:rsidP="00ED323B">
            <w:pPr>
              <w:tabs>
                <w:tab w:val="decimal" w:pos="882"/>
              </w:tabs>
              <w:spacing w:after="0" w:line="240" w:lineRule="auto"/>
              <w:ind w:right="144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F567EE" w:rsidRPr="000C6BC7" w:rsidTr="00FA61F9">
        <w:tc>
          <w:tcPr>
            <w:tcW w:w="3870" w:type="dxa"/>
            <w:vAlign w:val="bottom"/>
          </w:tcPr>
          <w:p w:rsidR="00F567EE" w:rsidRPr="000C6BC7" w:rsidRDefault="00F567EE" w:rsidP="00C61FFB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C61FF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shd w:val="clear" w:color="auto" w:fill="FFFFFF"/>
          </w:tcPr>
          <w:p w:rsidR="00F567EE" w:rsidRPr="000C6BC7" w:rsidRDefault="00F567EE" w:rsidP="00F567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567EE" w:rsidRPr="000C6BC7" w:rsidRDefault="00F567EE" w:rsidP="00F567EE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F567EE" w:rsidRPr="000C6BC7" w:rsidRDefault="00F567EE" w:rsidP="00F567EE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567EE" w:rsidRPr="000C6BC7" w:rsidRDefault="00F567EE" w:rsidP="00F567EE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F567EE" w:rsidRPr="00AC6E7A" w:rsidRDefault="00F567EE" w:rsidP="00F567EE">
            <w:pPr>
              <w:tabs>
                <w:tab w:val="decimal" w:pos="882"/>
              </w:tabs>
              <w:spacing w:after="0" w:line="240" w:lineRule="auto"/>
              <w:ind w:right="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567EE" w:rsidRPr="000C6BC7" w:rsidRDefault="00F567EE" w:rsidP="00F567EE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F567EE" w:rsidRPr="000C6BC7" w:rsidRDefault="00F567EE" w:rsidP="00F567EE">
            <w:pPr>
              <w:tabs>
                <w:tab w:val="decimal" w:pos="882"/>
              </w:tabs>
              <w:spacing w:after="0" w:line="240" w:lineRule="auto"/>
              <w:ind w:right="14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67EE" w:rsidRPr="000C6BC7" w:rsidTr="00411D9C">
        <w:trPr>
          <w:trHeight w:val="848"/>
        </w:trPr>
        <w:tc>
          <w:tcPr>
            <w:tcW w:w="3870" w:type="dxa"/>
          </w:tcPr>
          <w:p w:rsidR="00F567EE" w:rsidRPr="000C6BC7" w:rsidRDefault="00F567EE" w:rsidP="00A218FA">
            <w:pPr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ขาดทุนจากการประมาณตามหลัก</w:t>
            </w:r>
            <w:r w:rsidR="00C61FFB">
              <w:rPr>
                <w:rFonts w:ascii="Angsana New" w:hAnsi="Angsana New" w:cs="Angsana New"/>
                <w:sz w:val="30"/>
                <w:szCs w:val="30"/>
              </w:rPr>
              <w:br/>
              <w:t xml:space="preserve">    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170" w:type="dxa"/>
            <w:shd w:val="clear" w:color="auto" w:fill="FFFFFF"/>
          </w:tcPr>
          <w:p w:rsidR="00F567EE" w:rsidRPr="00CE66F0" w:rsidRDefault="00F567EE" w:rsidP="00A218F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  <w:p w:rsidR="00F567EE" w:rsidRPr="00CE66F0" w:rsidRDefault="00B3492F" w:rsidP="00A218F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B3492F">
              <w:rPr>
                <w:rFonts w:ascii="Angsana New" w:hAnsi="Angsana New" w:cs="Angsana New"/>
                <w:sz w:val="30"/>
                <w:szCs w:val="30"/>
              </w:rPr>
              <w:t>46,852</w:t>
            </w:r>
          </w:p>
        </w:tc>
        <w:tc>
          <w:tcPr>
            <w:tcW w:w="270" w:type="dxa"/>
            <w:shd w:val="clear" w:color="auto" w:fill="auto"/>
          </w:tcPr>
          <w:p w:rsidR="00F567EE" w:rsidRPr="00CE66F0" w:rsidRDefault="00F567EE" w:rsidP="00A218F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F567EE" w:rsidRPr="00CE66F0" w:rsidRDefault="00F567EE" w:rsidP="00A218F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  <w:p w:rsidR="00F567EE" w:rsidRPr="00CE66F0" w:rsidRDefault="00F567EE" w:rsidP="00A218FA">
            <w:pPr>
              <w:tabs>
                <w:tab w:val="decimal" w:pos="61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E66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567EE" w:rsidRPr="00CE66F0" w:rsidRDefault="00F567EE" w:rsidP="00A218FA">
            <w:p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F567EE" w:rsidRPr="00AC6E7A" w:rsidRDefault="00F567EE" w:rsidP="00A218FA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</w:p>
          <w:p w:rsidR="00F567EE" w:rsidRPr="00AC6E7A" w:rsidRDefault="00F567EE" w:rsidP="00A218FA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  <w:r w:rsidRPr="00AC6E7A">
              <w:rPr>
                <w:rFonts w:ascii="Angsana New" w:hAnsi="Angsana New" w:cs="Angsana New"/>
                <w:sz w:val="30"/>
                <w:szCs w:val="30"/>
              </w:rPr>
              <w:t>38,937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567EE" w:rsidRPr="00CE66F0" w:rsidRDefault="00F567EE" w:rsidP="00A218FA">
            <w:p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F567EE" w:rsidRPr="00CE66F0" w:rsidRDefault="00F567EE" w:rsidP="00A218FA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</w:p>
          <w:p w:rsidR="00F567EE" w:rsidRPr="00CE66F0" w:rsidRDefault="00F567EE" w:rsidP="00A218FA">
            <w:pPr>
              <w:tabs>
                <w:tab w:val="decimal" w:pos="61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CE66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11D9C" w:rsidRPr="00DF53DD" w:rsidTr="00411D9C">
        <w:trPr>
          <w:trHeight w:val="60"/>
        </w:trPr>
        <w:tc>
          <w:tcPr>
            <w:tcW w:w="3870" w:type="dxa"/>
          </w:tcPr>
          <w:p w:rsidR="00411D9C" w:rsidRPr="00DF53DD" w:rsidRDefault="00411D9C" w:rsidP="00411D9C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:rsidR="00411D9C" w:rsidRPr="00DF53DD" w:rsidRDefault="00411D9C" w:rsidP="00A218F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11D9C" w:rsidRPr="00DF53DD" w:rsidRDefault="00411D9C" w:rsidP="00A218FA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411D9C" w:rsidRPr="00DF53DD" w:rsidRDefault="00411D9C" w:rsidP="00A218FA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11D9C" w:rsidRPr="00DF53DD" w:rsidRDefault="00411D9C" w:rsidP="00A218FA">
            <w:pPr>
              <w:spacing w:after="0"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411D9C" w:rsidRPr="00DF53DD" w:rsidRDefault="00411D9C" w:rsidP="00A218FA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11D9C" w:rsidRPr="00DF53DD" w:rsidRDefault="00411D9C" w:rsidP="00A218FA">
            <w:pPr>
              <w:spacing w:after="0" w:line="240" w:lineRule="auto"/>
              <w:ind w:right="-18"/>
              <w:rPr>
                <w:rFonts w:ascii="Angsana New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411D9C" w:rsidRPr="00DF53DD" w:rsidRDefault="00411D9C" w:rsidP="00A218FA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D9C" w:rsidRPr="000C6BC7" w:rsidTr="00411D9C">
        <w:trPr>
          <w:trHeight w:val="308"/>
        </w:trPr>
        <w:tc>
          <w:tcPr>
            <w:tcW w:w="3870" w:type="dxa"/>
          </w:tcPr>
          <w:p w:rsidR="00411D9C" w:rsidRPr="00411D9C" w:rsidRDefault="00411D9C" w:rsidP="00411D9C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11D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shd w:val="clear" w:color="auto" w:fill="FFFFFF"/>
          </w:tcPr>
          <w:p w:rsidR="00411D9C" w:rsidRPr="00CE66F0" w:rsidRDefault="00411D9C" w:rsidP="00411D9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11D9C" w:rsidRPr="00CE66F0" w:rsidRDefault="00411D9C" w:rsidP="00411D9C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:rsidR="00411D9C" w:rsidRPr="00CE66F0" w:rsidRDefault="00411D9C" w:rsidP="00411D9C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11D9C" w:rsidRPr="00CE66F0" w:rsidRDefault="00411D9C" w:rsidP="00411D9C">
            <w:p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:rsidR="00411D9C" w:rsidRPr="00AC6E7A" w:rsidRDefault="00411D9C" w:rsidP="00411D9C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11D9C" w:rsidRPr="00CE66F0" w:rsidRDefault="00411D9C" w:rsidP="00411D9C">
            <w:pPr>
              <w:spacing w:after="0" w:line="240" w:lineRule="auto"/>
              <w:ind w:right="-18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shd w:val="clear" w:color="auto" w:fill="auto"/>
          </w:tcPr>
          <w:p w:rsidR="00411D9C" w:rsidRPr="00CE66F0" w:rsidRDefault="00411D9C" w:rsidP="00411D9C">
            <w:pPr>
              <w:tabs>
                <w:tab w:val="decimal" w:pos="882"/>
              </w:tabs>
              <w:spacing w:after="0" w:line="240" w:lineRule="auto"/>
              <w:ind w:right="14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1D9C" w:rsidRPr="000C6BC7" w:rsidTr="00411D9C">
        <w:trPr>
          <w:trHeight w:val="334"/>
        </w:trPr>
        <w:tc>
          <w:tcPr>
            <w:tcW w:w="3870" w:type="dxa"/>
          </w:tcPr>
          <w:p w:rsidR="00411D9C" w:rsidRPr="000C6BC7" w:rsidRDefault="00411D9C" w:rsidP="00411D9C">
            <w:pPr>
              <w:spacing w:after="0" w:line="240" w:lineRule="auto"/>
              <w:ind w:left="342" w:hanging="34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:rsidR="00411D9C" w:rsidRPr="000C6BC7" w:rsidRDefault="00411D9C" w:rsidP="00411D9C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(3,123)</w:t>
            </w:r>
          </w:p>
        </w:tc>
        <w:tc>
          <w:tcPr>
            <w:tcW w:w="270" w:type="dxa"/>
            <w:shd w:val="clear" w:color="auto" w:fill="auto"/>
          </w:tcPr>
          <w:p w:rsidR="00411D9C" w:rsidRPr="000C6BC7" w:rsidRDefault="00411D9C" w:rsidP="00411D9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411D9C" w:rsidRPr="000C6BC7" w:rsidRDefault="0011632F" w:rsidP="00411D9C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(6,111</w:t>
            </w:r>
            <w:r w:rsidR="00411D9C" w:rsidRPr="000C6BC7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411D9C" w:rsidRPr="000C6BC7" w:rsidRDefault="00411D9C" w:rsidP="00411D9C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411D9C" w:rsidRPr="00AC6E7A" w:rsidRDefault="00AC6E7A" w:rsidP="00411D9C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C6E7A">
              <w:rPr>
                <w:rFonts w:ascii="Angsana New" w:hAnsi="Angsana New" w:cs="Angsana New"/>
                <w:sz w:val="30"/>
                <w:szCs w:val="30"/>
              </w:rPr>
              <w:t>(2,119</w:t>
            </w:r>
            <w:r w:rsidR="00411D9C" w:rsidRPr="00AC6E7A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11D9C" w:rsidRPr="000C6BC7" w:rsidRDefault="00411D9C" w:rsidP="00411D9C">
            <w:pPr>
              <w:tabs>
                <w:tab w:val="left" w:pos="306"/>
              </w:tabs>
              <w:spacing w:after="0" w:line="240" w:lineRule="auto"/>
              <w:ind w:right="-54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11D9C" w:rsidRPr="000C6BC7" w:rsidRDefault="00411D9C" w:rsidP="00411D9C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(5,090)</w:t>
            </w:r>
          </w:p>
        </w:tc>
      </w:tr>
      <w:tr w:rsidR="00411D9C" w:rsidRPr="00DF53DD" w:rsidTr="00A033C9">
        <w:tc>
          <w:tcPr>
            <w:tcW w:w="3870" w:type="dxa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11D9C" w:rsidRPr="00DF53DD" w:rsidRDefault="00411D9C" w:rsidP="00DF53DD">
            <w:pPr>
              <w:spacing w:after="0" w:line="240" w:lineRule="auto"/>
              <w:ind w:left="340" w:hanging="34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11D9C" w:rsidRPr="000C6BC7" w:rsidTr="00FA61F9">
        <w:tc>
          <w:tcPr>
            <w:tcW w:w="3870" w:type="dxa"/>
          </w:tcPr>
          <w:p w:rsidR="00411D9C" w:rsidRPr="000C6BC7" w:rsidRDefault="00411D9C" w:rsidP="00411D9C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FFFFFF"/>
          </w:tcPr>
          <w:p w:rsidR="00411D9C" w:rsidRPr="000C6BC7" w:rsidRDefault="00411D9C" w:rsidP="00411D9C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165,950</w:t>
            </w:r>
          </w:p>
        </w:tc>
        <w:tc>
          <w:tcPr>
            <w:tcW w:w="270" w:type="dxa"/>
            <w:shd w:val="clear" w:color="auto" w:fill="auto"/>
          </w:tcPr>
          <w:p w:rsidR="00411D9C" w:rsidRPr="000C6BC7" w:rsidRDefault="00411D9C" w:rsidP="00411D9C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11D9C" w:rsidRPr="000C6BC7" w:rsidRDefault="00411D9C" w:rsidP="00411D9C">
            <w:pPr>
              <w:tabs>
                <w:tab w:val="decimal" w:pos="882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109,697</w:t>
            </w:r>
          </w:p>
        </w:tc>
        <w:tc>
          <w:tcPr>
            <w:tcW w:w="270" w:type="dxa"/>
            <w:shd w:val="clear" w:color="auto" w:fill="auto"/>
          </w:tcPr>
          <w:p w:rsidR="00411D9C" w:rsidRPr="000C6BC7" w:rsidRDefault="00411D9C" w:rsidP="00411D9C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11D9C" w:rsidRPr="00AC6E7A" w:rsidRDefault="00411D9C" w:rsidP="00411D9C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C6E7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139,18</w:t>
            </w:r>
            <w:r w:rsidR="00053DA3" w:rsidRPr="00AC6E7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11D9C" w:rsidRPr="000C6BC7" w:rsidRDefault="00411D9C" w:rsidP="00411D9C">
            <w:pPr>
              <w:spacing w:after="0" w:line="240" w:lineRule="auto"/>
              <w:ind w:right="-18"/>
              <w:jc w:val="right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11D9C" w:rsidRPr="000C6BC7" w:rsidRDefault="00411D9C" w:rsidP="00411D9C">
            <w:pPr>
              <w:pStyle w:val="acctfourfigures"/>
              <w:tabs>
                <w:tab w:val="clear" w:pos="765"/>
                <w:tab w:val="decimal" w:pos="945"/>
              </w:tabs>
              <w:spacing w:after="0" w:line="240" w:lineRule="auto"/>
              <w:ind w:left="-72" w:right="-8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91,396</w:t>
            </w:r>
          </w:p>
        </w:tc>
      </w:tr>
    </w:tbl>
    <w:p w:rsidR="0055175A" w:rsidRDefault="0055175A" w:rsidP="005517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9287B" w:rsidRDefault="0039287B" w:rsidP="0055175A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E58A1">
        <w:rPr>
          <w:rFonts w:ascii="Angsana New" w:hAnsi="Angsana New" w:cs="Angsana New" w:hint="cs"/>
          <w:sz w:val="30"/>
          <w:szCs w:val="30"/>
          <w:cs/>
          <w:lang w:bidi="th-TH"/>
        </w:rPr>
        <w:t>เมื่อวันที่</w:t>
      </w:r>
      <w:r>
        <w:rPr>
          <w:rFonts w:ascii="Angsana New" w:hAnsi="Angsana New" w:cs="Angsana New"/>
          <w:sz w:val="30"/>
          <w:szCs w:val="30"/>
        </w:rPr>
        <w:t xml:space="preserve"> 13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ธันวาคม</w:t>
      </w:r>
      <w:r w:rsidRPr="007E58A1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7E58A1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สภานิติบัญญัติแห่งชาติได้พิจารณาปรับปรุงร่างพระราชบัญญัติคุ้มครองแรงงานให้นายจ้างต้อง</w:t>
      </w:r>
      <w:r w:rsidRPr="007B514B">
        <w:rPr>
          <w:rFonts w:ascii="Angsana New" w:hAnsi="Angsana New" w:cs="Angsana New" w:hint="cs"/>
          <w:sz w:val="30"/>
          <w:szCs w:val="30"/>
          <w:cs/>
          <w:lang w:bidi="th-TH"/>
        </w:rPr>
        <w:t>จ่ายค่าชดเชยให้ลูกจ้างที่ถูกเลิกจ้าง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เพิ่มเติม</w:t>
      </w:r>
      <w:r w:rsidRPr="007B51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หากลูกจ้างทำงานติดต่อกันครบ </w:t>
      </w:r>
      <w:r w:rsidRPr="007B514B">
        <w:rPr>
          <w:rFonts w:ascii="Angsana New" w:hAnsi="Angsana New" w:cs="Angsana New"/>
          <w:sz w:val="30"/>
          <w:szCs w:val="30"/>
        </w:rPr>
        <w:t>20</w:t>
      </w:r>
      <w:r w:rsidRPr="007B51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ปีขึ้นไป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7B51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ลูกจ้างมีสิทธิได้รับค่าชดเชยไม่น้อยกว่าค่าจ้างอัตราสุดท้าย </w:t>
      </w:r>
      <w:r w:rsidRPr="007B514B">
        <w:rPr>
          <w:rFonts w:ascii="Angsana New" w:hAnsi="Angsana New" w:cs="Angsana New"/>
          <w:sz w:val="30"/>
          <w:szCs w:val="30"/>
        </w:rPr>
        <w:t>400</w:t>
      </w:r>
      <w:r w:rsidRPr="007B514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วัน</w:t>
      </w:r>
      <w:r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Pr="0039287B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39287B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16005A">
        <w:rPr>
          <w:rFonts w:ascii="Angsana New" w:hAnsi="Angsana New" w:cs="Angsana New" w:hint="cs"/>
          <w:sz w:val="30"/>
          <w:szCs w:val="30"/>
          <w:cs/>
          <w:lang w:bidi="th-TH"/>
        </w:rPr>
        <w:t>จะ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ก้ไขโครงการผลประโยชน์เมื่อเกษียณแก่พนักงานในงวดที่ร่างปรับปรุงดังกล่าวถือเป็นกฎหมายและประกาศในราชกิจจานุเบกษา จากการแก้ไขโครงการดังกล่าวจะทำให้</w:t>
      </w:r>
      <w:r w:rsidRPr="0039287B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39287B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ับรู้ประมาณการหนี้สินสำหรับผลประโยชน์เมื่อเกษียณอายุในงวดที่มีการแก้ไขและรับรู้ต้นทุนบริการในอดีต</w:t>
      </w:r>
      <w:r w:rsidRPr="0039287B">
        <w:rPr>
          <w:rFonts w:ascii="Angsana New" w:hAnsi="Angsana New" w:cs="Angsana New" w:hint="cs"/>
          <w:sz w:val="30"/>
          <w:szCs w:val="30"/>
          <w:cs/>
          <w:lang w:bidi="th-TH"/>
        </w:rPr>
        <w:t>ในงบการเงินรวมและงบการเงินเฉพาะกิจการ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เพิ่มขึ้นโดยประมาณ</w:t>
      </w:r>
      <w:r w:rsidRPr="0039287B">
        <w:rPr>
          <w:rFonts w:ascii="Angsana New" w:hAnsi="Angsana New" w:cs="Angsana New"/>
          <w:sz w:val="30"/>
          <w:szCs w:val="30"/>
          <w:cs/>
          <w:lang w:bidi="th-TH"/>
        </w:rPr>
        <w:t>จำนวน</w:t>
      </w:r>
      <w:r w:rsidRPr="0039287B">
        <w:rPr>
          <w:rFonts w:ascii="Angsana New" w:hAnsi="Angsana New" w:cs="Angsana New"/>
          <w:sz w:val="30"/>
          <w:szCs w:val="30"/>
        </w:rPr>
        <w:t xml:space="preserve"> 49.79 </w:t>
      </w:r>
      <w:r w:rsidRPr="0039287B">
        <w:rPr>
          <w:rFonts w:ascii="Angsana New" w:hAnsi="Angsana New" w:cs="Angsana New"/>
          <w:sz w:val="30"/>
          <w:szCs w:val="30"/>
          <w:cs/>
          <w:lang w:bidi="th-TH"/>
        </w:rPr>
        <w:t>ล้านบาท</w:t>
      </w:r>
      <w:r w:rsidRPr="0039287B">
        <w:rPr>
          <w:rFonts w:ascii="Angsana New" w:hAnsi="Angsana New" w:cs="Angsana New"/>
          <w:sz w:val="30"/>
          <w:szCs w:val="30"/>
        </w:rPr>
        <w:t xml:space="preserve"> </w:t>
      </w:r>
      <w:r w:rsidRPr="0039287B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Pr="0039287B">
        <w:rPr>
          <w:rFonts w:ascii="Angsana New" w:hAnsi="Angsana New" w:cs="Angsana New"/>
          <w:sz w:val="30"/>
          <w:szCs w:val="30"/>
        </w:rPr>
        <w:t xml:space="preserve"> 41.25 </w:t>
      </w:r>
      <w:r w:rsidRPr="0039287B">
        <w:rPr>
          <w:rFonts w:ascii="Angsana New" w:hAnsi="Angsana New" w:cs="Angsana New"/>
          <w:sz w:val="30"/>
          <w:szCs w:val="30"/>
          <w:cs/>
          <w:lang w:bidi="th-TH"/>
        </w:rPr>
        <w:t>ล้านบาท ตามลำดับ</w:t>
      </w:r>
    </w:p>
    <w:p w:rsidR="009C676C" w:rsidRDefault="009C676C" w:rsidP="00562040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p w:rsidR="0097035B" w:rsidRPr="00F91FD3" w:rsidRDefault="00F91FD3" w:rsidP="00562040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  <w:r w:rsidRPr="00F91FD3">
        <w:rPr>
          <w:rFonts w:asciiTheme="majorBidi" w:eastAsia="Calibri" w:hAnsiTheme="majorBidi" w:cstheme="majorBidi"/>
          <w:sz w:val="30"/>
          <w:szCs w:val="30"/>
          <w:cs/>
        </w:rPr>
        <w:t>ขาดทุนจากการประมาณการตามหลักคณิตศาสตร์ประกันภัยที่รับรู้ในกำไรขาดทุนเบ็ดเสร็จอื่น</w:t>
      </w:r>
      <w:r w:rsidRPr="00F91FD3">
        <w:rPr>
          <w:rFonts w:asciiTheme="majorBidi" w:eastAsia="Calibri" w:hAnsiTheme="majorBidi" w:cstheme="majorBidi" w:hint="cs"/>
          <w:sz w:val="30"/>
          <w:szCs w:val="30"/>
          <w:cs/>
        </w:rPr>
        <w:t>เ</w:t>
      </w:r>
      <w:r w:rsidRPr="00F91FD3">
        <w:rPr>
          <w:rFonts w:asciiTheme="majorBidi" w:eastAsia="Calibri" w:hAnsiTheme="majorBidi" w:cstheme="majorBidi"/>
          <w:sz w:val="30"/>
          <w:szCs w:val="30"/>
          <w:cs/>
        </w:rPr>
        <w:t>กิดขึ้น</w:t>
      </w:r>
      <w:r w:rsidRPr="00F91FD3">
        <w:rPr>
          <w:rFonts w:asciiTheme="majorBidi" w:eastAsia="Calibri" w:hAnsiTheme="majorBidi" w:cstheme="majorBidi" w:hint="cs"/>
          <w:sz w:val="30"/>
          <w:szCs w:val="30"/>
          <w:cs/>
        </w:rPr>
        <w:t>จ</w:t>
      </w:r>
      <w:r w:rsidRPr="00F91FD3">
        <w:rPr>
          <w:rFonts w:asciiTheme="majorBidi" w:eastAsia="Calibri" w:hAnsiTheme="majorBidi" w:cstheme="majorBidi"/>
          <w:sz w:val="30"/>
          <w:szCs w:val="30"/>
          <w:cs/>
        </w:rPr>
        <w:t>าก</w:t>
      </w:r>
    </w:p>
    <w:p w:rsidR="00F91FD3" w:rsidRPr="00831363" w:rsidRDefault="00F91FD3" w:rsidP="00562040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457" w:type="dxa"/>
        <w:tblInd w:w="558" w:type="dxa"/>
        <w:tblLook w:val="01E0" w:firstRow="1" w:lastRow="1" w:firstColumn="1" w:lastColumn="1" w:noHBand="0" w:noVBand="0"/>
      </w:tblPr>
      <w:tblGrid>
        <w:gridCol w:w="3861"/>
        <w:gridCol w:w="1154"/>
        <w:gridCol w:w="72"/>
        <w:gridCol w:w="236"/>
        <w:gridCol w:w="1139"/>
        <w:gridCol w:w="331"/>
        <w:gridCol w:w="1233"/>
        <w:gridCol w:w="270"/>
        <w:gridCol w:w="1161"/>
      </w:tblGrid>
      <w:tr w:rsidR="00F91FD3" w:rsidRPr="00F91FD3" w:rsidTr="00CF66D2">
        <w:trPr>
          <w:trHeight w:val="315"/>
        </w:trPr>
        <w:tc>
          <w:tcPr>
            <w:tcW w:w="3861" w:type="dxa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01" w:type="dxa"/>
            <w:gridSpan w:val="4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1" w:type="dxa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664" w:type="dxa"/>
            <w:gridSpan w:val="3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FD3" w:rsidRPr="00F91FD3" w:rsidTr="00CF66D2">
        <w:tc>
          <w:tcPr>
            <w:tcW w:w="3861" w:type="dxa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39" w:type="dxa"/>
            <w:vAlign w:val="center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  <w:tc>
          <w:tcPr>
            <w:tcW w:w="331" w:type="dxa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233" w:type="dxa"/>
            <w:vAlign w:val="center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</w:tr>
      <w:tr w:rsidR="00F91FD3" w:rsidRPr="00F91FD3" w:rsidTr="00CF66D2">
        <w:tc>
          <w:tcPr>
            <w:tcW w:w="3861" w:type="dxa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96" w:type="dxa"/>
            <w:gridSpan w:val="8"/>
          </w:tcPr>
          <w:p w:rsidR="00F91FD3" w:rsidRPr="00F91FD3" w:rsidRDefault="00F91FD3" w:rsidP="00CF66D2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F91FD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91FD3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91FD3" w:rsidRPr="00F91FD3" w:rsidTr="00CF66D2">
        <w:tc>
          <w:tcPr>
            <w:tcW w:w="3861" w:type="dxa"/>
          </w:tcPr>
          <w:p w:rsidR="00F91FD3" w:rsidRPr="00F91FD3" w:rsidRDefault="00F91FD3" w:rsidP="00831363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54" w:type="dxa"/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29,696</w:t>
            </w:r>
          </w:p>
        </w:tc>
        <w:tc>
          <w:tcPr>
            <w:tcW w:w="308" w:type="dxa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31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24,676</w:t>
            </w:r>
          </w:p>
        </w:tc>
        <w:tc>
          <w:tcPr>
            <w:tcW w:w="270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1FD3" w:rsidRPr="00F91FD3" w:rsidTr="00CF66D2">
        <w:tc>
          <w:tcPr>
            <w:tcW w:w="3861" w:type="dxa"/>
          </w:tcPr>
          <w:p w:rsidR="00F91FD3" w:rsidRPr="00F91FD3" w:rsidRDefault="00F91FD3" w:rsidP="00831363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  <w:cs/>
              </w:rPr>
              <w:t>ข้อสมมติทางการเงิน</w:t>
            </w:r>
            <w:r w:rsidRPr="00F91FD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54" w:type="dxa"/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2,775</w:t>
            </w:r>
          </w:p>
        </w:tc>
        <w:tc>
          <w:tcPr>
            <w:tcW w:w="308" w:type="dxa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31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2,328</w:t>
            </w:r>
          </w:p>
        </w:tc>
        <w:tc>
          <w:tcPr>
            <w:tcW w:w="270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1FD3" w:rsidRPr="00F91FD3" w:rsidTr="00CF66D2">
        <w:tc>
          <w:tcPr>
            <w:tcW w:w="3861" w:type="dxa"/>
          </w:tcPr>
          <w:p w:rsidR="00F91FD3" w:rsidRPr="00F91FD3" w:rsidRDefault="00F91FD3" w:rsidP="00831363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14,381</w:t>
            </w:r>
          </w:p>
        </w:tc>
        <w:tc>
          <w:tcPr>
            <w:tcW w:w="308" w:type="dxa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31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11,933</w:t>
            </w:r>
          </w:p>
        </w:tc>
        <w:tc>
          <w:tcPr>
            <w:tcW w:w="270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91FD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91FD3" w:rsidRPr="00B47268" w:rsidTr="00CF66D2">
        <w:tc>
          <w:tcPr>
            <w:tcW w:w="3861" w:type="dxa"/>
          </w:tcPr>
          <w:p w:rsidR="00F91FD3" w:rsidRPr="00831363" w:rsidRDefault="00F91FD3" w:rsidP="00831363">
            <w:pPr>
              <w:spacing w:after="0" w:line="240" w:lineRule="auto"/>
              <w:ind w:left="-9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3136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46,852</w:t>
            </w:r>
          </w:p>
        </w:tc>
        <w:tc>
          <w:tcPr>
            <w:tcW w:w="308" w:type="dxa"/>
            <w:gridSpan w:val="2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F91FD3" w:rsidRPr="00F91FD3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31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F91FD3" w:rsidRPr="00F91FD3" w:rsidRDefault="00F91FD3" w:rsidP="00CF66D2">
            <w:pPr>
              <w:tabs>
                <w:tab w:val="decimal" w:pos="88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38,937</w:t>
            </w:r>
          </w:p>
        </w:tc>
        <w:tc>
          <w:tcPr>
            <w:tcW w:w="270" w:type="dxa"/>
          </w:tcPr>
          <w:p w:rsidR="00F91FD3" w:rsidRPr="00F91FD3" w:rsidRDefault="00F91FD3" w:rsidP="00CF66D2">
            <w:pPr>
              <w:spacing w:after="0" w:line="240" w:lineRule="auto"/>
              <w:ind w:left="340" w:hanging="34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F91FD3" w:rsidRPr="00C06657" w:rsidRDefault="00F91FD3" w:rsidP="00CF66D2">
            <w:pPr>
              <w:tabs>
                <w:tab w:val="decimal" w:pos="491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1F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753CD6" w:rsidRDefault="00753CD6" w:rsidP="00562040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</w:pPr>
    </w:p>
    <w:p w:rsidR="00562040" w:rsidRPr="000C6BC7" w:rsidRDefault="00562040" w:rsidP="00562040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0C6BC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:rsidR="00562040" w:rsidRPr="0039287B" w:rsidRDefault="00562040" w:rsidP="0039287B">
      <w:pPr>
        <w:tabs>
          <w:tab w:val="left" w:pos="7830"/>
          <w:tab w:val="left" w:pos="7920"/>
          <w:tab w:val="left" w:pos="8010"/>
          <w:tab w:val="left" w:pos="8100"/>
          <w:tab w:val="left" w:pos="8370"/>
          <w:tab w:val="left" w:pos="9450"/>
        </w:tabs>
        <w:spacing w:after="0" w:line="240" w:lineRule="auto"/>
        <w:ind w:left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</w:p>
    <w:p w:rsidR="00F91FD3" w:rsidRPr="0075543B" w:rsidRDefault="00562040" w:rsidP="0075543B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pPr w:leftFromText="180" w:rightFromText="180" w:vertAnchor="text" w:horzAnchor="margin" w:tblpX="540" w:tblpY="226"/>
        <w:tblW w:w="9209" w:type="dxa"/>
        <w:tblLook w:val="01E0" w:firstRow="1" w:lastRow="1" w:firstColumn="1" w:lastColumn="1" w:noHBand="0" w:noVBand="0"/>
      </w:tblPr>
      <w:tblGrid>
        <w:gridCol w:w="4115"/>
        <w:gridCol w:w="1048"/>
        <w:gridCol w:w="236"/>
        <w:gridCol w:w="1099"/>
        <w:gridCol w:w="270"/>
        <w:gridCol w:w="1080"/>
        <w:gridCol w:w="270"/>
        <w:gridCol w:w="1091"/>
      </w:tblGrid>
      <w:tr w:rsidR="0075543B" w:rsidRPr="000C6BC7" w:rsidTr="0075543B">
        <w:tc>
          <w:tcPr>
            <w:tcW w:w="4115" w:type="dxa"/>
          </w:tcPr>
          <w:p w:rsidR="0075543B" w:rsidRPr="000C6BC7" w:rsidRDefault="0075543B" w:rsidP="0075543B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83" w:type="dxa"/>
            <w:gridSpan w:val="3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543B" w:rsidRPr="000C6BC7" w:rsidTr="0075543B">
        <w:tc>
          <w:tcPr>
            <w:tcW w:w="4115" w:type="dxa"/>
          </w:tcPr>
          <w:p w:rsidR="0075543B" w:rsidRPr="000C6BC7" w:rsidRDefault="0075543B" w:rsidP="0075543B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8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:rsidR="0075543B" w:rsidRPr="000C6BC7" w:rsidRDefault="0075543B" w:rsidP="007554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75543B" w:rsidRPr="000C6BC7" w:rsidTr="0075543B">
        <w:trPr>
          <w:trHeight w:val="461"/>
        </w:trPr>
        <w:tc>
          <w:tcPr>
            <w:tcW w:w="4115" w:type="dxa"/>
          </w:tcPr>
          <w:p w:rsidR="0075543B" w:rsidRPr="000C6BC7" w:rsidRDefault="0075543B" w:rsidP="0075543B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อัตราคิดลด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48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  <w:tab w:val="decimal" w:pos="457"/>
              </w:tabs>
              <w:spacing w:after="0"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3.3</w:t>
            </w:r>
          </w:p>
        </w:tc>
        <w:tc>
          <w:tcPr>
            <w:tcW w:w="236" w:type="dxa"/>
          </w:tcPr>
          <w:p w:rsidR="0075543B" w:rsidRPr="000C6BC7" w:rsidRDefault="0075543B" w:rsidP="0075543B">
            <w:pPr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  <w:tab w:val="decimal" w:pos="523"/>
              </w:tabs>
              <w:spacing w:after="0"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  <w:tab w:val="decimal" w:pos="504"/>
              </w:tabs>
              <w:spacing w:after="0"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3.3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  <w:tab w:val="decimal" w:pos="504"/>
              </w:tabs>
              <w:spacing w:after="0"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3.1</w:t>
            </w:r>
          </w:p>
        </w:tc>
      </w:tr>
      <w:tr w:rsidR="0075543B" w:rsidRPr="000C6BC7" w:rsidTr="0075543B">
        <w:trPr>
          <w:trHeight w:val="344"/>
        </w:trPr>
        <w:tc>
          <w:tcPr>
            <w:tcW w:w="4115" w:type="dxa"/>
          </w:tcPr>
          <w:p w:rsidR="0075543B" w:rsidRPr="000C6BC7" w:rsidRDefault="0075543B" w:rsidP="0075543B">
            <w:pPr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048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4.0 - 8.0</w:t>
            </w:r>
          </w:p>
        </w:tc>
        <w:tc>
          <w:tcPr>
            <w:tcW w:w="236" w:type="dxa"/>
          </w:tcPr>
          <w:p w:rsidR="0075543B" w:rsidRPr="000C6BC7" w:rsidRDefault="0075543B" w:rsidP="0075543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4.0 - 8.0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4.0 - 8.0</w:t>
            </w:r>
          </w:p>
        </w:tc>
        <w:tc>
          <w:tcPr>
            <w:tcW w:w="270" w:type="dxa"/>
          </w:tcPr>
          <w:p w:rsidR="0075543B" w:rsidRPr="000C6BC7" w:rsidRDefault="0075543B" w:rsidP="0075543B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:rsidR="0075543B" w:rsidRPr="000C6BC7" w:rsidRDefault="0075543B" w:rsidP="007554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4.0 - 8.0</w:t>
            </w:r>
          </w:p>
        </w:tc>
      </w:tr>
    </w:tbl>
    <w:p w:rsidR="00F91FD3" w:rsidRDefault="00F91FD3" w:rsidP="0075543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562040" w:rsidRPr="000C6BC7" w:rsidRDefault="00562040" w:rsidP="009C676C">
      <w:pPr>
        <w:spacing w:after="0"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:rsidR="00562040" w:rsidRPr="000C6BC7" w:rsidRDefault="00562040" w:rsidP="00562040">
      <w:pPr>
        <w:spacing w:after="0" w:line="240" w:lineRule="auto"/>
        <w:ind w:left="540"/>
        <w:jc w:val="thaiDistribute"/>
        <w:rPr>
          <w:rFonts w:ascii="Angsana New" w:hAnsi="Angsana New" w:cs="Angsana New"/>
        </w:rPr>
      </w:pPr>
    </w:p>
    <w:p w:rsidR="00562040" w:rsidRPr="000C6BC7" w:rsidRDefault="00562040" w:rsidP="00562040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Calibri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</w:p>
    <w:p w:rsidR="00562040" w:rsidRPr="00831363" w:rsidRDefault="00562040" w:rsidP="00562040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</w:p>
    <w:p w:rsidR="00562040" w:rsidRPr="000C6BC7" w:rsidRDefault="00562040" w:rsidP="00860138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0C6BC7">
        <w:rPr>
          <w:rFonts w:ascii="Angsana New" w:hAnsi="Angsana New" w:cs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:rsidR="00831363" w:rsidRPr="00831363" w:rsidRDefault="00831363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65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05"/>
        <w:gridCol w:w="840"/>
        <w:gridCol w:w="848"/>
        <w:gridCol w:w="772"/>
        <w:gridCol w:w="854"/>
        <w:gridCol w:w="921"/>
        <w:gridCol w:w="745"/>
        <w:gridCol w:w="812"/>
      </w:tblGrid>
      <w:tr w:rsidR="00562040" w:rsidRPr="000C6BC7" w:rsidTr="0075543B">
        <w:tc>
          <w:tcPr>
            <w:tcW w:w="3060" w:type="dxa"/>
          </w:tcPr>
          <w:p w:rsidR="00562040" w:rsidRPr="000C6BC7" w:rsidRDefault="00831363" w:rsidP="00ED323B">
            <w:pPr>
              <w:spacing w:after="0" w:line="240" w:lineRule="auto"/>
              <w:ind w:left="185" w:hanging="28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column"/>
            </w:r>
          </w:p>
        </w:tc>
        <w:tc>
          <w:tcPr>
            <w:tcW w:w="3265" w:type="dxa"/>
            <w:gridSpan w:val="4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2" w:type="dxa"/>
            <w:gridSpan w:val="4"/>
          </w:tcPr>
          <w:p w:rsidR="00562040" w:rsidRPr="000C6BC7" w:rsidRDefault="00562040" w:rsidP="00ED323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040" w:rsidRPr="000C6BC7" w:rsidTr="0075543B">
        <w:tc>
          <w:tcPr>
            <w:tcW w:w="3060" w:type="dxa"/>
          </w:tcPr>
          <w:p w:rsidR="00562040" w:rsidRPr="000C6BC7" w:rsidRDefault="00562040" w:rsidP="00ED323B">
            <w:pPr>
              <w:spacing w:after="0" w:line="240" w:lineRule="auto"/>
              <w:ind w:left="185" w:hanging="18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45" w:type="dxa"/>
            <w:gridSpan w:val="2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620" w:type="dxa"/>
            <w:gridSpan w:val="2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  <w:tc>
          <w:tcPr>
            <w:tcW w:w="1775" w:type="dxa"/>
            <w:gridSpan w:val="2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557" w:type="dxa"/>
            <w:gridSpan w:val="2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bidi="th-TH"/>
              </w:rPr>
              <w:t>2560</w:t>
            </w:r>
          </w:p>
        </w:tc>
      </w:tr>
      <w:tr w:rsidR="00562040" w:rsidRPr="000C6BC7" w:rsidTr="0075543B">
        <w:tc>
          <w:tcPr>
            <w:tcW w:w="3060" w:type="dxa"/>
          </w:tcPr>
          <w:p w:rsidR="00562040" w:rsidRPr="000C6BC7" w:rsidRDefault="00562040" w:rsidP="00ED323B">
            <w:pPr>
              <w:spacing w:after="0" w:line="240" w:lineRule="auto"/>
              <w:ind w:left="185" w:hanging="18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805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840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848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772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854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921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  <w:tc>
          <w:tcPr>
            <w:tcW w:w="745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812" w:type="dxa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562040" w:rsidRPr="000C6BC7" w:rsidTr="0075543B">
        <w:tc>
          <w:tcPr>
            <w:tcW w:w="3060" w:type="dxa"/>
          </w:tcPr>
          <w:p w:rsidR="00562040" w:rsidRPr="000C6BC7" w:rsidRDefault="00562040" w:rsidP="00ED323B">
            <w:pPr>
              <w:spacing w:after="0" w:line="240" w:lineRule="auto"/>
              <w:ind w:left="185" w:hanging="18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97" w:type="dxa"/>
            <w:gridSpan w:val="8"/>
          </w:tcPr>
          <w:p w:rsidR="00562040" w:rsidRPr="000C6BC7" w:rsidRDefault="00562040" w:rsidP="00ED323B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0C6BC7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562040" w:rsidRPr="000C6BC7" w:rsidTr="0075543B">
        <w:tc>
          <w:tcPr>
            <w:tcW w:w="3060" w:type="dxa"/>
          </w:tcPr>
          <w:p w:rsidR="00562040" w:rsidRPr="000C6BC7" w:rsidRDefault="00562040" w:rsidP="00ED323B">
            <w:pPr>
              <w:spacing w:after="0" w:line="240" w:lineRule="auto"/>
              <w:ind w:left="185" w:hanging="185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อัตราคิดลด </w:t>
            </w:r>
            <w:r w:rsidRPr="000C6BC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0C6BC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05" w:type="dxa"/>
            <w:vAlign w:val="center"/>
          </w:tcPr>
          <w:p w:rsidR="00562040" w:rsidRPr="000C6BC7" w:rsidRDefault="00D37D1C" w:rsidP="00D37D1C">
            <w:pPr>
              <w:pStyle w:val="acctfourfigures"/>
              <w:tabs>
                <w:tab w:val="clear" w:pos="765"/>
                <w:tab w:val="decimal" w:pos="504"/>
              </w:tabs>
              <w:spacing w:after="0" w:line="240" w:lineRule="auto"/>
              <w:ind w:left="-79" w:right="-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8,370</w:t>
            </w:r>
            <w:r w:rsidR="00CE66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40" w:type="dxa"/>
            <w:vAlign w:val="center"/>
          </w:tcPr>
          <w:p w:rsidR="00562040" w:rsidRPr="000C6BC7" w:rsidRDefault="00D37D1C" w:rsidP="00D37D1C">
            <w:pPr>
              <w:pStyle w:val="acctfourfigures"/>
              <w:tabs>
                <w:tab w:val="clear" w:pos="765"/>
                <w:tab w:val="decimal" w:pos="599"/>
              </w:tabs>
              <w:spacing w:after="0" w:line="240" w:lineRule="auto"/>
              <w:ind w:left="-79"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21,321</w:t>
            </w:r>
          </w:p>
        </w:tc>
        <w:tc>
          <w:tcPr>
            <w:tcW w:w="848" w:type="dxa"/>
            <w:vAlign w:val="center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632"/>
              </w:tabs>
              <w:spacing w:after="0" w:line="240" w:lineRule="auto"/>
              <w:ind w:left="-79"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/>
              </w:rPr>
              <w:t>(10,744)</w:t>
            </w:r>
          </w:p>
        </w:tc>
        <w:tc>
          <w:tcPr>
            <w:tcW w:w="772" w:type="dxa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531"/>
              </w:tabs>
              <w:spacing w:after="0" w:line="240" w:lineRule="auto"/>
              <w:ind w:left="-79" w:right="-155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12,445</w:t>
            </w:r>
          </w:p>
        </w:tc>
        <w:tc>
          <w:tcPr>
            <w:tcW w:w="854" w:type="dxa"/>
          </w:tcPr>
          <w:p w:rsidR="00562040" w:rsidRPr="000C6BC7" w:rsidRDefault="006970A5" w:rsidP="00D37D1C">
            <w:pPr>
              <w:pStyle w:val="acctfourfigures"/>
              <w:tabs>
                <w:tab w:val="clear" w:pos="765"/>
                <w:tab w:val="decimal" w:pos="569"/>
              </w:tabs>
              <w:spacing w:after="0" w:line="240" w:lineRule="auto"/>
              <w:ind w:left="-79" w:right="-111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(15,223)</w:t>
            </w:r>
          </w:p>
        </w:tc>
        <w:tc>
          <w:tcPr>
            <w:tcW w:w="921" w:type="dxa"/>
            <w:vAlign w:val="center"/>
          </w:tcPr>
          <w:p w:rsidR="00562040" w:rsidRPr="000C6BC7" w:rsidRDefault="006970A5" w:rsidP="00D37D1C">
            <w:pPr>
              <w:pStyle w:val="acctfourfigures"/>
              <w:tabs>
                <w:tab w:val="clear" w:pos="765"/>
                <w:tab w:val="decimal" w:pos="705"/>
              </w:tabs>
              <w:spacing w:after="0" w:line="240" w:lineRule="auto"/>
              <w:ind w:left="-79" w:right="-90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17,668</w:t>
            </w:r>
          </w:p>
        </w:tc>
        <w:tc>
          <w:tcPr>
            <w:tcW w:w="745" w:type="dxa"/>
            <w:vAlign w:val="center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left="-79" w:right="-83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(9,002)</w:t>
            </w:r>
          </w:p>
        </w:tc>
        <w:tc>
          <w:tcPr>
            <w:tcW w:w="812" w:type="dxa"/>
            <w:vAlign w:val="center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569"/>
              </w:tabs>
              <w:spacing w:after="0" w:line="240" w:lineRule="auto"/>
              <w:ind w:left="-79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10,414</w:t>
            </w:r>
          </w:p>
        </w:tc>
      </w:tr>
      <w:tr w:rsidR="00562040" w:rsidRPr="000C6BC7" w:rsidTr="0075543B">
        <w:tc>
          <w:tcPr>
            <w:tcW w:w="3060" w:type="dxa"/>
          </w:tcPr>
          <w:p w:rsidR="00562040" w:rsidRPr="000C6BC7" w:rsidRDefault="00562040" w:rsidP="00ED323B">
            <w:pPr>
              <w:spacing w:after="0" w:line="240" w:lineRule="auto"/>
              <w:ind w:left="185" w:hanging="1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br/>
              <w:t xml:space="preserve">(เปลี่ยนแปลงร้อยละ </w:t>
            </w:r>
            <w:r w:rsidRPr="000C6BC7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0C6BC7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805" w:type="dxa"/>
            <w:vAlign w:val="bottom"/>
          </w:tcPr>
          <w:p w:rsidR="00562040" w:rsidRPr="000C6BC7" w:rsidRDefault="00D37D1C" w:rsidP="00D37D1C">
            <w:pPr>
              <w:pStyle w:val="acctfourfigures"/>
              <w:tabs>
                <w:tab w:val="clear" w:pos="765"/>
                <w:tab w:val="decimal" w:pos="504"/>
              </w:tabs>
              <w:spacing w:after="0" w:line="240" w:lineRule="auto"/>
              <w:ind w:left="-79" w:right="-185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20,602</w:t>
            </w:r>
          </w:p>
        </w:tc>
        <w:tc>
          <w:tcPr>
            <w:tcW w:w="840" w:type="dxa"/>
            <w:vAlign w:val="bottom"/>
          </w:tcPr>
          <w:p w:rsidR="00562040" w:rsidRPr="000C6BC7" w:rsidRDefault="00D37D1C" w:rsidP="00D37D1C">
            <w:pPr>
              <w:pStyle w:val="acctfourfigures"/>
              <w:tabs>
                <w:tab w:val="clear" w:pos="765"/>
                <w:tab w:val="decimal" w:pos="599"/>
              </w:tabs>
              <w:spacing w:after="0" w:line="240" w:lineRule="auto"/>
              <w:ind w:left="-79" w:right="-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(18,161</w:t>
            </w:r>
            <w:r w:rsidR="00CE66F0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848" w:type="dxa"/>
            <w:vAlign w:val="bottom"/>
          </w:tcPr>
          <w:p w:rsidR="00562040" w:rsidRPr="000C6BC7" w:rsidRDefault="00C61FFB" w:rsidP="00D37D1C">
            <w:pPr>
              <w:pStyle w:val="acctfourfigures"/>
              <w:tabs>
                <w:tab w:val="clear" w:pos="765"/>
                <w:tab w:val="decimal" w:pos="632"/>
              </w:tabs>
              <w:spacing w:after="0" w:line="240" w:lineRule="auto"/>
              <w:ind w:left="-79" w:right="3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  <w:r w:rsidR="00562040" w:rsidRPr="000C6BC7">
              <w:rPr>
                <w:rFonts w:ascii="Angsana New" w:hAnsi="Angsana New" w:cs="Angsana New"/>
                <w:sz w:val="28"/>
                <w:szCs w:val="28"/>
                <w:lang w:val="en-US"/>
              </w:rPr>
              <w:t>12,161</w:t>
            </w:r>
          </w:p>
        </w:tc>
        <w:tc>
          <w:tcPr>
            <w:tcW w:w="772" w:type="dxa"/>
            <w:vAlign w:val="bottom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531"/>
              </w:tabs>
              <w:spacing w:after="0" w:line="240" w:lineRule="auto"/>
              <w:ind w:left="-79" w:right="-15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bidi="th-TH"/>
              </w:rPr>
              <w:t>(10,334)</w:t>
            </w:r>
          </w:p>
        </w:tc>
        <w:tc>
          <w:tcPr>
            <w:tcW w:w="854" w:type="dxa"/>
            <w:vAlign w:val="bottom"/>
          </w:tcPr>
          <w:p w:rsidR="00562040" w:rsidRPr="00C61FFB" w:rsidRDefault="006970A5" w:rsidP="00D37D1C">
            <w:pPr>
              <w:pStyle w:val="acctfourfigures"/>
              <w:tabs>
                <w:tab w:val="clear" w:pos="765"/>
                <w:tab w:val="decimal" w:pos="569"/>
              </w:tabs>
              <w:spacing w:after="0" w:line="240" w:lineRule="auto"/>
              <w:ind w:left="-79" w:right="-1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C61FFB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17,071</w:t>
            </w:r>
          </w:p>
        </w:tc>
        <w:tc>
          <w:tcPr>
            <w:tcW w:w="921" w:type="dxa"/>
            <w:vAlign w:val="bottom"/>
          </w:tcPr>
          <w:p w:rsidR="00562040" w:rsidRPr="000C6BC7" w:rsidRDefault="006970A5" w:rsidP="00D37D1C">
            <w:pPr>
              <w:pStyle w:val="acctfourfigures"/>
              <w:tabs>
                <w:tab w:val="clear" w:pos="765"/>
                <w:tab w:val="decimal" w:pos="705"/>
              </w:tabs>
              <w:spacing w:after="0" w:line="240" w:lineRule="auto"/>
              <w:ind w:left="-79" w:right="-90"/>
              <w:rPr>
                <w:rFonts w:ascii="Angsana New" w:hAnsi="Angsana New" w:cs="Angsana New"/>
                <w:sz w:val="28"/>
                <w:szCs w:val="28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</w:rPr>
              <w:t>(15,049)</w:t>
            </w:r>
          </w:p>
        </w:tc>
        <w:tc>
          <w:tcPr>
            <w:tcW w:w="745" w:type="dxa"/>
            <w:vAlign w:val="bottom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594"/>
              </w:tabs>
              <w:spacing w:after="0" w:line="240" w:lineRule="auto"/>
              <w:ind w:left="-79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10,177</w:t>
            </w:r>
          </w:p>
        </w:tc>
        <w:tc>
          <w:tcPr>
            <w:tcW w:w="812" w:type="dxa"/>
            <w:vAlign w:val="bottom"/>
          </w:tcPr>
          <w:p w:rsidR="00562040" w:rsidRPr="000C6BC7" w:rsidRDefault="00562040" w:rsidP="00D37D1C">
            <w:pPr>
              <w:pStyle w:val="acctfourfigures"/>
              <w:tabs>
                <w:tab w:val="clear" w:pos="765"/>
                <w:tab w:val="decimal" w:pos="569"/>
              </w:tabs>
              <w:spacing w:after="0"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(8,986)</w:t>
            </w:r>
          </w:p>
        </w:tc>
      </w:tr>
    </w:tbl>
    <w:p w:rsidR="00562040" w:rsidRPr="0097035B" w:rsidRDefault="00562040" w:rsidP="0056204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1D471C" w:rsidRDefault="00562040" w:rsidP="0075543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6BC7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0C6BC7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0C6BC7">
        <w:rPr>
          <w:rFonts w:ascii="Angsana New" w:hAnsi="Angsana New" w:cs="Angsana New"/>
          <w:sz w:val="30"/>
          <w:szCs w:val="30"/>
          <w:cs/>
        </w:rPr>
        <w:t>ประมาณการความอ่อนไหวของข้อสมมติต่างๆ</w:t>
      </w:r>
    </w:p>
    <w:p w:rsidR="001D471C" w:rsidRDefault="001D471C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97075" w:rsidRPr="00542D86" w:rsidRDefault="00D97075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A11472">
        <w:rPr>
          <w:rFonts w:ascii="Angsana New" w:hAnsi="Angsana New" w:cs="Angsana New"/>
          <w:b/>
          <w:bCs/>
          <w:sz w:val="30"/>
          <w:szCs w:val="30"/>
          <w:cs/>
        </w:rPr>
        <w:t>ทุนเรือนหุ้น</w:t>
      </w:r>
    </w:p>
    <w:p w:rsidR="007C7FD4" w:rsidRPr="00831363" w:rsidRDefault="007C7FD4" w:rsidP="007C7FD4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6525AB" w:rsidRPr="000C6BC7" w:rsidRDefault="006525AB" w:rsidP="00D55D3F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6"/>
          <w:szCs w:val="6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120"/>
        <w:gridCol w:w="1161"/>
        <w:gridCol w:w="270"/>
        <w:gridCol w:w="1172"/>
        <w:gridCol w:w="270"/>
        <w:gridCol w:w="1172"/>
        <w:gridCol w:w="270"/>
        <w:gridCol w:w="1172"/>
      </w:tblGrid>
      <w:tr w:rsidR="007D0BC5" w:rsidRPr="000C6BC7" w:rsidTr="0042322D">
        <w:tc>
          <w:tcPr>
            <w:tcW w:w="2844" w:type="dxa"/>
          </w:tcPr>
          <w:p w:rsidR="007D0BC5" w:rsidRPr="000C6BC7" w:rsidRDefault="007D0BC5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7D0BC5" w:rsidRPr="000C6BC7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03" w:type="dxa"/>
            <w:gridSpan w:val="3"/>
            <w:tcBorders>
              <w:bottom w:val="single" w:sz="4" w:space="0" w:color="auto"/>
            </w:tcBorders>
          </w:tcPr>
          <w:p w:rsidR="007D0BC5" w:rsidRPr="000C6BC7" w:rsidRDefault="006C60FD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7D0BC5" w:rsidRPr="000C6BC7" w:rsidRDefault="007D0BC5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:rsidR="007D0BC5" w:rsidRPr="000C6BC7" w:rsidRDefault="006C60FD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>2560</w:t>
            </w:r>
          </w:p>
        </w:tc>
      </w:tr>
      <w:tr w:rsidR="007D0BC5" w:rsidRPr="000C6BC7" w:rsidTr="0042322D">
        <w:tc>
          <w:tcPr>
            <w:tcW w:w="2844" w:type="dxa"/>
          </w:tcPr>
          <w:p w:rsidR="007D0BC5" w:rsidRPr="000C6BC7" w:rsidRDefault="007D0BC5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7D0BC5" w:rsidRPr="000C6BC7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7D0BC5" w:rsidRPr="000C6BC7" w:rsidRDefault="007D0BC5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7D0BC5" w:rsidRPr="000C6BC7" w:rsidTr="0042322D">
        <w:tc>
          <w:tcPr>
            <w:tcW w:w="2844" w:type="dxa"/>
          </w:tcPr>
          <w:p w:rsidR="007D0BC5" w:rsidRPr="000C6BC7" w:rsidRDefault="007D0BC5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120" w:type="dxa"/>
          </w:tcPr>
          <w:p w:rsidR="007D0BC5" w:rsidRPr="000C6BC7" w:rsidRDefault="007D0BC5" w:rsidP="00D55D3F">
            <w:pPr>
              <w:pStyle w:val="Heading5"/>
              <w:spacing w:before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color w:val="auto"/>
                <w:sz w:val="30"/>
                <w:szCs w:val="30"/>
                <w:cs/>
              </w:rPr>
              <w:t>(บาท)</w:t>
            </w:r>
          </w:p>
        </w:tc>
        <w:tc>
          <w:tcPr>
            <w:tcW w:w="5487" w:type="dxa"/>
            <w:gridSpan w:val="7"/>
          </w:tcPr>
          <w:p w:rsidR="007D0BC5" w:rsidRPr="000C6BC7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7D0BC5" w:rsidRPr="000C6BC7" w:rsidTr="0042322D">
        <w:tc>
          <w:tcPr>
            <w:tcW w:w="2844" w:type="dxa"/>
          </w:tcPr>
          <w:p w:rsidR="007D0BC5" w:rsidRPr="000C6BC7" w:rsidRDefault="007D0BC5" w:rsidP="009A4B22">
            <w:pPr>
              <w:tabs>
                <w:tab w:val="left" w:pos="0"/>
              </w:tabs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120" w:type="dxa"/>
          </w:tcPr>
          <w:p w:rsidR="007D0BC5" w:rsidRPr="000C6BC7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D0BC5" w:rsidRPr="000C6BC7" w:rsidTr="0042322D">
        <w:tc>
          <w:tcPr>
            <w:tcW w:w="2844" w:type="dxa"/>
          </w:tcPr>
          <w:p w:rsidR="007D0BC5" w:rsidRPr="000C6BC7" w:rsidRDefault="007D0BC5" w:rsidP="00D55D3F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0" w:type="dxa"/>
          </w:tcPr>
          <w:p w:rsidR="007D0BC5" w:rsidRPr="000C6BC7" w:rsidRDefault="007D0BC5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7D0BC5" w:rsidRPr="000C6BC7" w:rsidRDefault="007D0BC5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60FD" w:rsidRPr="000C6BC7" w:rsidTr="0042322D">
        <w:tc>
          <w:tcPr>
            <w:tcW w:w="2844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</w:tcPr>
          <w:p w:rsidR="006C60FD" w:rsidRPr="000C6BC7" w:rsidRDefault="0083598C" w:rsidP="006C60FD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83598C" w:rsidP="006C60FD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</w:tr>
      <w:tr w:rsidR="006C60FD" w:rsidRPr="000C6BC7" w:rsidTr="0042322D">
        <w:tc>
          <w:tcPr>
            <w:tcW w:w="2844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0" w:type="dxa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C60FD" w:rsidRPr="000C6BC7" w:rsidTr="0042322D">
        <w:tc>
          <w:tcPr>
            <w:tcW w:w="2844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6C60FD" w:rsidRPr="000C6BC7" w:rsidRDefault="0083598C" w:rsidP="006C60FD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6C60FD" w:rsidRPr="000C6BC7" w:rsidRDefault="0083598C" w:rsidP="006C60FD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</w:tr>
      <w:tr w:rsidR="006C60FD" w:rsidRPr="000C6BC7" w:rsidTr="0042322D">
        <w:tc>
          <w:tcPr>
            <w:tcW w:w="2844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2"/>
                <w:szCs w:val="2"/>
                <w:cs/>
              </w:rPr>
            </w:pPr>
          </w:p>
        </w:tc>
        <w:tc>
          <w:tcPr>
            <w:tcW w:w="1120" w:type="dxa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6C60FD" w:rsidRPr="000C6BC7" w:rsidTr="0042322D">
        <w:tc>
          <w:tcPr>
            <w:tcW w:w="2844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120" w:type="dxa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C60FD" w:rsidRPr="000C6BC7" w:rsidTr="0042322D">
        <w:tc>
          <w:tcPr>
            <w:tcW w:w="2844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20" w:type="dxa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3598C" w:rsidRPr="000C6BC7" w:rsidTr="0042322D">
        <w:tc>
          <w:tcPr>
            <w:tcW w:w="2844" w:type="dxa"/>
          </w:tcPr>
          <w:p w:rsidR="0083598C" w:rsidRPr="000C6BC7" w:rsidRDefault="0083598C" w:rsidP="0083598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83598C" w:rsidRPr="000C6BC7" w:rsidRDefault="0083598C" w:rsidP="0083598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3,942,847</w:t>
            </w:r>
          </w:p>
        </w:tc>
      </w:tr>
      <w:tr w:rsidR="0083598C" w:rsidRPr="000C6BC7" w:rsidTr="0042322D">
        <w:tc>
          <w:tcPr>
            <w:tcW w:w="2844" w:type="dxa"/>
          </w:tcPr>
          <w:p w:rsidR="0083598C" w:rsidRPr="000C6BC7" w:rsidRDefault="0083598C" w:rsidP="0083598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20" w:type="dxa"/>
          </w:tcPr>
          <w:p w:rsidR="0083598C" w:rsidRPr="000C6BC7" w:rsidRDefault="0083598C" w:rsidP="0083598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83598C" w:rsidRPr="000C6BC7" w:rsidRDefault="0083598C" w:rsidP="0083598C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3598C" w:rsidRPr="000C6BC7" w:rsidRDefault="0083598C" w:rsidP="0083598C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3598C" w:rsidRPr="000C6BC7" w:rsidRDefault="0083598C" w:rsidP="0083598C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92"/>
              </w:tabs>
              <w:spacing w:after="0" w:line="240" w:lineRule="auto"/>
              <w:ind w:left="-108" w:right="-19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83598C" w:rsidRPr="000C6BC7" w:rsidRDefault="0083598C" w:rsidP="0083598C">
            <w:pPr>
              <w:tabs>
                <w:tab w:val="decimal" w:pos="954"/>
              </w:tabs>
              <w:spacing w:after="0" w:line="240" w:lineRule="auto"/>
              <w:ind w:right="-19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3598C" w:rsidRPr="000C6BC7" w:rsidTr="0042322D">
        <w:tc>
          <w:tcPr>
            <w:tcW w:w="2844" w:type="dxa"/>
          </w:tcPr>
          <w:p w:rsidR="0083598C" w:rsidRPr="000C6BC7" w:rsidRDefault="0083598C" w:rsidP="0083598C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120" w:type="dxa"/>
          </w:tcPr>
          <w:p w:rsidR="0083598C" w:rsidRPr="000C6BC7" w:rsidRDefault="0083598C" w:rsidP="0083598C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3.55</w:t>
            </w: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83598C" w:rsidRPr="000C6BC7" w:rsidRDefault="0083598C" w:rsidP="0083598C">
            <w:pPr>
              <w:tabs>
                <w:tab w:val="decimal" w:pos="77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83598C" w:rsidRPr="000C6BC7" w:rsidRDefault="0083598C" w:rsidP="0083598C">
            <w:pPr>
              <w:tabs>
                <w:tab w:val="decimal" w:pos="88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3,942,847</w:t>
            </w:r>
          </w:p>
        </w:tc>
      </w:tr>
    </w:tbl>
    <w:p w:rsidR="0055175A" w:rsidRDefault="0055175A" w:rsidP="00542D86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7479CA" w:rsidRPr="000C6BC7" w:rsidRDefault="009745FA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หุ้นทุนซื้อคืน</w:t>
      </w:r>
    </w:p>
    <w:p w:rsidR="009745FA" w:rsidRPr="000C6BC7" w:rsidRDefault="009745FA" w:rsidP="00D55D3F">
      <w:pPr>
        <w:tabs>
          <w:tab w:val="left" w:pos="540"/>
          <w:tab w:val="left" w:pos="900"/>
        </w:tabs>
        <w:spacing w:after="0" w:line="240" w:lineRule="auto"/>
        <w:rPr>
          <w:rFonts w:ascii="Angsana New" w:hAnsi="Angsana New" w:cs="Angsana New"/>
          <w:b/>
          <w:bCs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:rsidR="0097035B" w:rsidRDefault="009745FA" w:rsidP="0042322D">
      <w:pPr>
        <w:tabs>
          <w:tab w:val="left" w:pos="540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ในเดือน</w:t>
      </w:r>
      <w:r w:rsidR="005621FB"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 xml:space="preserve">2557 </w:t>
      </w:r>
      <w:r w:rsidRPr="000C6BC7">
        <w:rPr>
          <w:rFonts w:ascii="Angsana New" w:hAnsi="Angsana New" w:cs="Angsana New"/>
          <w:sz w:val="30"/>
          <w:szCs w:val="30"/>
          <w:cs/>
        </w:rPr>
        <w:t>คณะกรรมการบริษัทอนุมัติแผนหุ้นทุนซื้อคืน (</w:t>
      </w:r>
      <w:r w:rsidRPr="000C6BC7">
        <w:rPr>
          <w:rFonts w:ascii="Angsana New" w:hAnsi="Angsana New" w:cs="Angsana New"/>
          <w:sz w:val="30"/>
          <w:szCs w:val="30"/>
        </w:rPr>
        <w:t>“</w:t>
      </w:r>
      <w:r w:rsidRPr="000C6BC7">
        <w:rPr>
          <w:rFonts w:ascii="Angsana New" w:hAnsi="Angsana New" w:cs="Angsana New"/>
          <w:sz w:val="30"/>
          <w:szCs w:val="30"/>
          <w:cs/>
        </w:rPr>
        <w:t>แผน</w:t>
      </w:r>
      <w:r w:rsidRPr="000C6BC7">
        <w:rPr>
          <w:rFonts w:ascii="Angsana New" w:hAnsi="Angsana New" w:cs="Angsana New"/>
          <w:sz w:val="30"/>
          <w:szCs w:val="30"/>
        </w:rPr>
        <w:t>”</w:t>
      </w:r>
      <w:r w:rsidR="00C30AE9" w:rsidRPr="000C6BC7">
        <w:rPr>
          <w:rFonts w:ascii="Angsana New" w:hAnsi="Angsana New" w:cs="Angsana New"/>
          <w:sz w:val="30"/>
          <w:szCs w:val="30"/>
          <w:cs/>
        </w:rPr>
        <w:t>) โดยให้ซื้อหุ้น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คืนได้ ไม่เกิน </w:t>
      </w:r>
      <w:r w:rsidR="00805511" w:rsidRPr="000C6BC7">
        <w:rPr>
          <w:rFonts w:ascii="Angsana New" w:hAnsi="Angsana New" w:cs="Angsana New"/>
          <w:sz w:val="30"/>
          <w:szCs w:val="30"/>
        </w:rPr>
        <w:t>111,066,13</w:t>
      </w:r>
      <w:r w:rsidRPr="000C6BC7">
        <w:rPr>
          <w:rFonts w:ascii="Angsana New" w:hAnsi="Angsana New" w:cs="Angsana New"/>
          <w:sz w:val="30"/>
          <w:szCs w:val="30"/>
        </w:rPr>
        <w:t xml:space="preserve">3 </w:t>
      </w:r>
      <w:r w:rsidRPr="000C6BC7">
        <w:rPr>
          <w:rFonts w:ascii="Angsana New" w:hAnsi="Angsana New" w:cs="Angsana New"/>
          <w:sz w:val="30"/>
          <w:szCs w:val="30"/>
          <w:cs/>
        </w:rPr>
        <w:t>หุ้นหรือ</w:t>
      </w:r>
      <w:r w:rsidR="00C30AE9" w:rsidRPr="000C6BC7">
        <w:rPr>
          <w:rFonts w:ascii="Angsana New" w:hAnsi="Angsana New" w:cs="Angsana New"/>
          <w:sz w:val="30"/>
          <w:szCs w:val="30"/>
          <w:cs/>
        </w:rPr>
        <w:t>ไม่เกิน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0C6BC7">
        <w:rPr>
          <w:rFonts w:ascii="Angsana New" w:hAnsi="Angsana New" w:cs="Angsana New"/>
          <w:sz w:val="30"/>
          <w:szCs w:val="30"/>
        </w:rPr>
        <w:t xml:space="preserve">10 </w:t>
      </w:r>
      <w:r w:rsidRPr="000C6BC7">
        <w:rPr>
          <w:rFonts w:ascii="Angsana New" w:hAnsi="Angsana New" w:cs="Angsana New"/>
          <w:sz w:val="30"/>
          <w:szCs w:val="30"/>
          <w:cs/>
        </w:rPr>
        <w:t>ของหุ้นที่บริษัทออก แผนนี้มีวัตถ</w:t>
      </w:r>
      <w:r w:rsidR="00F55BF7" w:rsidRPr="000C6BC7">
        <w:rPr>
          <w:rFonts w:ascii="Angsana New" w:hAnsi="Angsana New" w:cs="Angsana New"/>
          <w:sz w:val="30"/>
          <w:szCs w:val="30"/>
          <w:cs/>
        </w:rPr>
        <w:t>ุ</w:t>
      </w:r>
      <w:r w:rsidRPr="000C6BC7">
        <w:rPr>
          <w:rFonts w:ascii="Angsana New" w:hAnsi="Angsana New" w:cs="Angsana New"/>
          <w:sz w:val="30"/>
          <w:szCs w:val="30"/>
          <w:cs/>
        </w:rPr>
        <w:t>ประสงค์ในการบริหารสภาพคล่องส่วนเกิน จำนวนเงินสูงสุดที่ได้รับอนุมัติสำหรับการซื้อหุ้นคืน</w:t>
      </w:r>
      <w:r w:rsidR="00C30AE9"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คือ </w:t>
      </w:r>
      <w:r w:rsidRPr="000C6BC7">
        <w:rPr>
          <w:rFonts w:ascii="Angsana New" w:hAnsi="Angsana New" w:cs="Angsana New"/>
          <w:sz w:val="30"/>
          <w:szCs w:val="30"/>
        </w:rPr>
        <w:t xml:space="preserve">100 </w:t>
      </w:r>
      <w:r w:rsidR="00C30AE9" w:rsidRPr="000C6BC7">
        <w:rPr>
          <w:rFonts w:ascii="Angsana New" w:hAnsi="Angsana New" w:cs="Angsana New"/>
          <w:sz w:val="30"/>
          <w:szCs w:val="30"/>
          <w:cs/>
        </w:rPr>
        <w:t>ล้านบาท และราคาในการจ่ายซื้อหุ้</w:t>
      </w:r>
      <w:r w:rsidRPr="000C6BC7">
        <w:rPr>
          <w:rFonts w:ascii="Angsana New" w:hAnsi="Angsana New" w:cs="Angsana New"/>
          <w:sz w:val="30"/>
          <w:szCs w:val="30"/>
          <w:cs/>
        </w:rPr>
        <w:t>นต้องไม่เกิน</w:t>
      </w:r>
      <w:r w:rsidR="002C1D9D" w:rsidRPr="000C6BC7">
        <w:rPr>
          <w:rFonts w:ascii="Angsana New" w:hAnsi="Angsana New" w:cs="Angsana New" w:hint="cs"/>
          <w:sz w:val="30"/>
          <w:szCs w:val="30"/>
          <w:cs/>
        </w:rPr>
        <w:t xml:space="preserve">          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Pr="000C6BC7">
        <w:rPr>
          <w:rFonts w:ascii="Angsana New" w:hAnsi="Angsana New" w:cs="Angsana New"/>
          <w:sz w:val="30"/>
          <w:szCs w:val="30"/>
        </w:rPr>
        <w:t xml:space="preserve">115 </w:t>
      </w:r>
      <w:r w:rsidRPr="000C6BC7">
        <w:rPr>
          <w:rFonts w:ascii="Angsana New" w:hAnsi="Angsana New" w:cs="Angsana New"/>
          <w:sz w:val="30"/>
          <w:szCs w:val="30"/>
          <w:cs/>
        </w:rPr>
        <w:t>ของราคาปลีก ถัวเฉลี่ยจากตลาดหลักทรัพย์แห่งประเทศไทย (</w:t>
      </w:r>
      <w:r w:rsidRPr="000C6BC7">
        <w:rPr>
          <w:rFonts w:ascii="Angsana New" w:hAnsi="Angsana New" w:cs="Angsana New"/>
          <w:sz w:val="30"/>
          <w:szCs w:val="30"/>
        </w:rPr>
        <w:t>“</w:t>
      </w:r>
      <w:r w:rsidRPr="000C6BC7">
        <w:rPr>
          <w:rFonts w:ascii="Angsana New" w:hAnsi="Angsana New" w:cs="Angsana New"/>
          <w:sz w:val="30"/>
          <w:szCs w:val="30"/>
          <w:cs/>
        </w:rPr>
        <w:t>ตลาดหลักทรัพย์ฯ</w:t>
      </w:r>
      <w:r w:rsidRPr="000C6BC7">
        <w:rPr>
          <w:rFonts w:ascii="Angsana New" w:hAnsi="Angsana New" w:cs="Angsana New"/>
          <w:sz w:val="30"/>
          <w:szCs w:val="30"/>
        </w:rPr>
        <w:t>”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) ในช่วงห้าวันซื้อขายก่อนที่จะมีการซื้อหุ้นแต่ละหุ้น บริษัทสามารถซื้อหุ้น ผ่านตลาดหลักทรัพย์ฯในช่วงระหว่างวันที่ </w:t>
      </w:r>
      <w:r w:rsidRPr="000C6BC7">
        <w:rPr>
          <w:rFonts w:ascii="Angsana New" w:hAnsi="Angsana New" w:cs="Angsana New"/>
          <w:sz w:val="30"/>
          <w:szCs w:val="30"/>
        </w:rPr>
        <w:t xml:space="preserve">26 </w:t>
      </w:r>
      <w:r w:rsidR="005621FB"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 xml:space="preserve">2557 </w:t>
      </w:r>
      <w:r w:rsidRPr="000C6BC7">
        <w:rPr>
          <w:rFonts w:ascii="Angsana New" w:hAnsi="Angsana New" w:cs="Angsana New"/>
          <w:sz w:val="30"/>
          <w:szCs w:val="30"/>
          <w:cs/>
        </w:rPr>
        <w:t>ถึง</w:t>
      </w:r>
      <w:r w:rsidR="006F6177" w:rsidRPr="000C6BC7">
        <w:rPr>
          <w:rFonts w:ascii="Angsana New" w:hAnsi="Angsana New" w:cs="Angsana New"/>
          <w:sz w:val="30"/>
          <w:szCs w:val="30"/>
        </w:rPr>
        <w:t xml:space="preserve"> </w:t>
      </w:r>
      <w:r w:rsidR="00F95EE2" w:rsidRPr="000C6BC7">
        <w:rPr>
          <w:rFonts w:ascii="Angsana New" w:hAnsi="Angsana New" w:cs="Angsana New"/>
          <w:sz w:val="30"/>
          <w:szCs w:val="30"/>
          <w:cs/>
        </w:rPr>
        <w:t>วันที่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z w:val="30"/>
          <w:szCs w:val="30"/>
        </w:rPr>
        <w:t xml:space="preserve">25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Pr="000C6BC7">
        <w:rPr>
          <w:rFonts w:ascii="Angsana New" w:hAnsi="Angsana New" w:cs="Angsana New"/>
          <w:sz w:val="30"/>
          <w:szCs w:val="30"/>
        </w:rPr>
        <w:t xml:space="preserve">2558 </w:t>
      </w:r>
      <w:r w:rsidRPr="000C6BC7">
        <w:rPr>
          <w:rFonts w:ascii="Angsana New" w:hAnsi="Angsana New" w:cs="Angsana New"/>
          <w:sz w:val="30"/>
          <w:szCs w:val="30"/>
          <w:cs/>
        </w:rPr>
        <w:t>หุ้นที่ซื้อ</w:t>
      </w:r>
      <w:r w:rsidR="00E27EC8">
        <w:rPr>
          <w:rFonts w:ascii="Angsana New" w:hAnsi="Angsana New" w:cs="Angsana New"/>
          <w:sz w:val="30"/>
          <w:szCs w:val="30"/>
          <w:cs/>
        </w:rPr>
        <w:t>นี้สามารถนำออกขายได้อีกครั้งหลัง</w:t>
      </w:r>
      <w:r w:rsidRPr="000C6BC7">
        <w:rPr>
          <w:rFonts w:ascii="Angsana New" w:hAnsi="Angsana New" w:cs="Angsana New"/>
          <w:sz w:val="30"/>
          <w:szCs w:val="30"/>
          <w:cs/>
        </w:rPr>
        <w:t>จากหกเดือน แต่ไม่เกิน สามปี นับจากวันที่ซื้อ</w:t>
      </w:r>
    </w:p>
    <w:p w:rsidR="0097035B" w:rsidRDefault="0097035B" w:rsidP="0042322D">
      <w:pPr>
        <w:tabs>
          <w:tab w:val="left" w:pos="540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3A1806" w:rsidRPr="000C6BC7" w:rsidRDefault="003A1806" w:rsidP="0042322D">
      <w:pPr>
        <w:tabs>
          <w:tab w:val="left" w:pos="540"/>
          <w:tab w:val="left" w:pos="900"/>
        </w:tabs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ส่วนเกินทุนหุ้นทุนซื้อคืน</w:t>
      </w:r>
    </w:p>
    <w:p w:rsidR="003A1806" w:rsidRPr="000C6BC7" w:rsidRDefault="003A1806" w:rsidP="0042322D">
      <w:pPr>
        <w:spacing w:after="0" w:line="240" w:lineRule="auto"/>
        <w:ind w:left="540" w:right="-25"/>
        <w:jc w:val="thaiDistribute"/>
        <w:rPr>
          <w:rFonts w:ascii="Angsana New" w:hAnsi="Angsana New" w:cs="Angsana New"/>
        </w:rPr>
      </w:pPr>
    </w:p>
    <w:p w:rsidR="003A1806" w:rsidRPr="000C6BC7" w:rsidRDefault="003A1806" w:rsidP="0042322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ส่วนเกินทุนหุ้นทุนซื้อคืนคือส่วนเกินสะสมจากการขายหุ้นทุนซื้อคืนสุทธิจากผลขาดทุนจากการขายหรือยกเลิกหุ้นทุนซื้อคืน  ส่วนเกินทุนหุ้นทุนซื้อคืนนี้จะนำไปจ่ายเป็นเงินปันผลไม่ได้</w:t>
      </w:r>
    </w:p>
    <w:p w:rsidR="0097035B" w:rsidRDefault="0097035B" w:rsidP="0042322D">
      <w:pPr>
        <w:spacing w:after="0" w:line="240" w:lineRule="auto"/>
        <w:ind w:left="540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:rsidR="00BE1FA1" w:rsidRPr="007C7FD4" w:rsidRDefault="00BE1FA1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สำรอง</w:t>
      </w:r>
    </w:p>
    <w:p w:rsidR="00835C2C" w:rsidRPr="00542D86" w:rsidRDefault="00835C2C" w:rsidP="00D55D3F">
      <w:pPr>
        <w:tabs>
          <w:tab w:val="left" w:pos="540"/>
        </w:tabs>
        <w:spacing w:after="0" w:line="240" w:lineRule="auto"/>
        <w:ind w:right="-25" w:firstLine="720"/>
        <w:rPr>
          <w:rFonts w:ascii="Angsana New" w:hAnsi="Angsana New" w:cs="Angsana New"/>
          <w:b/>
          <w:bCs/>
        </w:rPr>
      </w:pPr>
    </w:p>
    <w:p w:rsidR="00D161D4" w:rsidRPr="000C6BC7" w:rsidRDefault="00D161D4" w:rsidP="00C64570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สำรองประกอบด้วย</w:t>
      </w:r>
    </w:p>
    <w:p w:rsidR="00D161D4" w:rsidRPr="00542D86" w:rsidRDefault="00D161D4" w:rsidP="00C64570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</w:rPr>
      </w:pPr>
    </w:p>
    <w:p w:rsidR="00D161D4" w:rsidRPr="000C6BC7" w:rsidRDefault="00D161D4" w:rsidP="00C64570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การจัดสรรกำไร และ</w:t>
      </w:r>
      <w:r w:rsidRPr="000C6BC7">
        <w:rPr>
          <w:rFonts w:ascii="Angsana New" w:hAnsi="Angsana New" w:cs="Angsana New"/>
          <w:b/>
          <w:bCs/>
          <w:i/>
          <w:iCs/>
          <w:sz w:val="30"/>
          <w:szCs w:val="30"/>
        </w:rPr>
        <w:t>/</w:t>
      </w: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หรือ กำไรสะสม</w:t>
      </w:r>
    </w:p>
    <w:p w:rsidR="00542D86" w:rsidRPr="00542D86" w:rsidRDefault="00542D86" w:rsidP="00C64570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</w:rPr>
      </w:pPr>
    </w:p>
    <w:p w:rsidR="006C5002" w:rsidRPr="000C6BC7" w:rsidRDefault="006C5002" w:rsidP="00C64570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สำรองตามกฎหมาย</w:t>
      </w:r>
    </w:p>
    <w:p w:rsidR="00542D86" w:rsidRPr="00542D86" w:rsidRDefault="00542D86" w:rsidP="00C64570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</w:rPr>
      </w:pPr>
    </w:p>
    <w:p w:rsidR="00346FF9" w:rsidRPr="000C6BC7" w:rsidRDefault="00835C2C" w:rsidP="00C6457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C6BC7">
        <w:rPr>
          <w:rFonts w:ascii="Angsana New" w:hAnsi="Angsana New" w:cs="Angsana New"/>
          <w:sz w:val="30"/>
          <w:szCs w:val="30"/>
        </w:rPr>
        <w:t>2535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0C6BC7">
        <w:rPr>
          <w:rFonts w:ascii="Angsana New" w:hAnsi="Angsana New" w:cs="Angsana New"/>
          <w:sz w:val="30"/>
          <w:szCs w:val="30"/>
        </w:rPr>
        <w:t>116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</w:t>
      </w:r>
      <w:r w:rsidRPr="000C6BC7">
        <w:rPr>
          <w:rFonts w:ascii="Angsana New" w:hAnsi="Angsana New" w:cs="Angsana New"/>
          <w:sz w:val="30"/>
          <w:szCs w:val="30"/>
        </w:rPr>
        <w:t>“</w:t>
      </w:r>
      <w:r w:rsidRPr="000C6BC7">
        <w:rPr>
          <w:rFonts w:ascii="Angsana New" w:hAnsi="Angsana New" w:cs="Angsana New"/>
          <w:sz w:val="30"/>
          <w:szCs w:val="30"/>
          <w:cs/>
        </w:rPr>
        <w:t>สำรองตามกฎหมาย</w:t>
      </w:r>
      <w:r w:rsidRPr="000C6BC7">
        <w:rPr>
          <w:rFonts w:ascii="Angsana New" w:hAnsi="Angsana New" w:cs="Angsana New"/>
          <w:sz w:val="30"/>
          <w:szCs w:val="30"/>
        </w:rPr>
        <w:t>”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) อย่างน้อยร้อยละ </w:t>
      </w:r>
      <w:r w:rsidRPr="000C6BC7">
        <w:rPr>
          <w:rFonts w:ascii="Angsana New" w:hAnsi="Angsana New" w:cs="Angsana New"/>
          <w:sz w:val="30"/>
          <w:szCs w:val="30"/>
        </w:rPr>
        <w:t xml:space="preserve">5 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</w:t>
      </w:r>
      <w:r w:rsidRPr="000C6BC7">
        <w:rPr>
          <w:rFonts w:ascii="Angsana New" w:hAnsi="Angsana New" w:cs="Angsana New"/>
          <w:spacing w:val="8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Pr="000C6BC7">
        <w:rPr>
          <w:rFonts w:ascii="Angsana New" w:hAnsi="Angsana New" w:cs="Angsana New"/>
          <w:spacing w:val="8"/>
          <w:sz w:val="30"/>
          <w:szCs w:val="30"/>
        </w:rPr>
        <w:t xml:space="preserve">10 </w:t>
      </w:r>
      <w:r w:rsidRPr="000C6BC7">
        <w:rPr>
          <w:rFonts w:ascii="Angsana New" w:hAnsi="Angsana New" w:cs="Angsana New"/>
          <w:spacing w:val="8"/>
          <w:sz w:val="30"/>
          <w:szCs w:val="30"/>
          <w:cs/>
        </w:rPr>
        <w:t>ของทุนจดทะเบียน เงินสำรองนี้จะนำไปจ่ายเป็น</w:t>
      </w:r>
      <w:r w:rsidRPr="000C6BC7">
        <w:rPr>
          <w:rFonts w:ascii="Angsana New" w:hAnsi="Angsana New" w:cs="Angsana New"/>
          <w:sz w:val="30"/>
          <w:szCs w:val="30"/>
          <w:cs/>
        </w:rPr>
        <w:t>เงินปันผลไม่ได้</w:t>
      </w:r>
    </w:p>
    <w:p w:rsidR="002D4E2A" w:rsidRPr="00542D86" w:rsidRDefault="002D4E2A" w:rsidP="00542D86">
      <w:pPr>
        <w:spacing w:after="0" w:line="240" w:lineRule="auto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D161D4" w:rsidRPr="000C6BC7" w:rsidRDefault="00D161D4" w:rsidP="00C64570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:rsidR="00D161D4" w:rsidRPr="00542D86" w:rsidRDefault="00D161D4" w:rsidP="00C64570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i/>
          <w:iCs/>
        </w:rPr>
      </w:pPr>
    </w:p>
    <w:p w:rsidR="00C30AE9" w:rsidRPr="000C6BC7" w:rsidRDefault="00C30AE9" w:rsidP="00C64570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</w:t>
      </w:r>
      <w:r w:rsidR="009A7C73" w:rsidRPr="000C6BC7">
        <w:rPr>
          <w:rFonts w:ascii="Angsana New" w:hAnsi="Angsana New" w:cs="Angsana New"/>
          <w:b/>
          <w:bCs/>
          <w:sz w:val="30"/>
          <w:szCs w:val="30"/>
          <w:cs/>
        </w:rPr>
        <w:t>แปลงค่างบการเงิน</w:t>
      </w:r>
    </w:p>
    <w:p w:rsidR="009A7C73" w:rsidRPr="00542D86" w:rsidRDefault="009A7C73" w:rsidP="00542D86">
      <w:pPr>
        <w:spacing w:after="0" w:line="240" w:lineRule="auto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p w:rsidR="009A7C73" w:rsidRPr="000C6BC7" w:rsidRDefault="009A7C73" w:rsidP="00C64570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และการแปลงค่าหนี้สินจากการป้องกันความเสี่ยงในเงินลงทุนสุทธิของบริษัท</w:t>
      </w:r>
    </w:p>
    <w:p w:rsidR="00A92623" w:rsidRPr="00542D86" w:rsidRDefault="00A92623" w:rsidP="00542D86">
      <w:pPr>
        <w:spacing w:after="0" w:line="240" w:lineRule="auto"/>
        <w:rPr>
          <w:rFonts w:ascii="Angsana New" w:hAnsi="Angsana New" w:cs="Angsana New"/>
          <w:b/>
          <w:bCs/>
          <w:i/>
          <w:iCs/>
          <w:sz w:val="22"/>
          <w:szCs w:val="22"/>
          <w:cs/>
        </w:rPr>
      </w:pPr>
    </w:p>
    <w:p w:rsidR="00BE1FA1" w:rsidRPr="000C6BC7" w:rsidRDefault="00BE1FA1" w:rsidP="00C64570">
      <w:pPr>
        <w:spacing w:after="0" w:line="240" w:lineRule="auto"/>
        <w:ind w:left="54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ผลต่างจากการเปลี่ยนแปลงในมูลค่ายุติธรรม</w:t>
      </w:r>
      <w:r w:rsidR="00F878D3" w:rsidRPr="000C6BC7">
        <w:rPr>
          <w:rFonts w:ascii="Angsana New" w:hAnsi="Angsana New" w:cs="Angsana New" w:hint="cs"/>
          <w:b/>
          <w:bCs/>
          <w:sz w:val="30"/>
          <w:szCs w:val="30"/>
          <w:cs/>
        </w:rPr>
        <w:t>ของเงินลงทุนเผื่อขาย</w:t>
      </w:r>
    </w:p>
    <w:p w:rsidR="00111309" w:rsidRPr="00542D86" w:rsidRDefault="00111309" w:rsidP="00C6457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8"/>
        </w:rPr>
      </w:pPr>
    </w:p>
    <w:p w:rsidR="00BE1FA1" w:rsidRPr="000C6BC7" w:rsidRDefault="00BE1FA1" w:rsidP="00C6457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ผลต่างจากการเปลี่ยนแปลงในมูลค่ายุติธรรม</w:t>
      </w:r>
      <w:r w:rsidR="00F878D3" w:rsidRPr="000C6BC7">
        <w:rPr>
          <w:rFonts w:ascii="Angsana New" w:hAnsi="Angsana New" w:cs="Angsana New" w:hint="cs"/>
          <w:sz w:val="30"/>
          <w:szCs w:val="30"/>
          <w:cs/>
        </w:rPr>
        <w:t>ของเงินลงทุนเผื่อขาย</w:t>
      </w:r>
      <w:r w:rsidRPr="000C6BC7">
        <w:rPr>
          <w:rFonts w:ascii="Angsana New" w:hAnsi="Angsana New" w:cs="Angsana New"/>
          <w:sz w:val="30"/>
          <w:szCs w:val="30"/>
          <w:cs/>
        </w:rPr>
        <w:t>แสดงในส่วนของเจ้าของประกอบด้วยผลรวมการเปลี่ยนแปลงในมูลค่ายุติธรรมของ</w:t>
      </w:r>
      <w:r w:rsidR="00F878D3" w:rsidRPr="000C6BC7">
        <w:rPr>
          <w:rFonts w:ascii="Angsana New" w:hAnsi="Angsana New" w:cs="Angsana New" w:hint="cs"/>
          <w:sz w:val="30"/>
          <w:szCs w:val="30"/>
          <w:cs/>
        </w:rPr>
        <w:t>เงินลงทุน</w:t>
      </w:r>
      <w:r w:rsidRPr="000C6BC7">
        <w:rPr>
          <w:rFonts w:ascii="Angsana New" w:hAnsi="Angsana New" w:cs="Angsana New"/>
          <w:sz w:val="30"/>
          <w:szCs w:val="30"/>
          <w:cs/>
        </w:rPr>
        <w:t>เผื่อขายจนกระทั่งมีการตัดรายการหรือเกิดการด้อยค่า</w:t>
      </w:r>
    </w:p>
    <w:p w:rsidR="00D161D4" w:rsidRPr="00542D86" w:rsidRDefault="00D161D4" w:rsidP="00C64570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8"/>
          <w:sz w:val="22"/>
          <w:szCs w:val="22"/>
        </w:rPr>
      </w:pPr>
    </w:p>
    <w:p w:rsidR="00D161D4" w:rsidRPr="000C6BC7" w:rsidRDefault="00D161D4" w:rsidP="00C64570">
      <w:pPr>
        <w:spacing w:after="0" w:line="240" w:lineRule="auto"/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การเคลื่อนไหวในทุนสำรอง</w:t>
      </w:r>
    </w:p>
    <w:p w:rsidR="00107A19" w:rsidRPr="00542D86" w:rsidRDefault="00107A19" w:rsidP="00542D86">
      <w:pPr>
        <w:tabs>
          <w:tab w:val="left" w:pos="1223"/>
        </w:tabs>
        <w:spacing w:after="0" w:line="240" w:lineRule="auto"/>
        <w:ind w:right="-25"/>
        <w:rPr>
          <w:rFonts w:ascii="Angsana New" w:hAnsi="Angsana New" w:cs="Angsana New"/>
          <w:b/>
          <w:bCs/>
        </w:rPr>
      </w:pPr>
    </w:p>
    <w:p w:rsidR="00D161D4" w:rsidRDefault="00D161D4" w:rsidP="00C64570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การเคลื่อนไหวในทุนสำรองแสดงรายการในงบแสดงการเปลี่ยนแปลงส่วนของผู้ถือหุ้น</w:t>
      </w:r>
    </w:p>
    <w:p w:rsidR="0097035B" w:rsidRPr="00542D86" w:rsidRDefault="0097035B" w:rsidP="00C64570">
      <w:pPr>
        <w:spacing w:after="0" w:line="240" w:lineRule="auto"/>
        <w:ind w:left="540"/>
        <w:rPr>
          <w:rFonts w:ascii="Angsana New" w:hAnsi="Angsana New" w:cs="Angsana New"/>
        </w:rPr>
      </w:pPr>
    </w:p>
    <w:p w:rsidR="0014793A" w:rsidRPr="000C6BC7" w:rsidRDefault="0014793A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5C2876" w:rsidRPr="000C6BC7">
        <w:rPr>
          <w:rFonts w:ascii="Angsana New" w:hAnsi="Angsana New" w:cs="Angsana New"/>
          <w:b/>
          <w:bCs/>
          <w:sz w:val="30"/>
          <w:szCs w:val="30"/>
          <w:cs/>
        </w:rPr>
        <w:t>ดำเนินงาน</w:t>
      </w:r>
    </w:p>
    <w:p w:rsidR="0014793A" w:rsidRPr="00542D86" w:rsidRDefault="0014793A" w:rsidP="00D55D3F">
      <w:pPr>
        <w:tabs>
          <w:tab w:val="left" w:pos="1223"/>
        </w:tabs>
        <w:spacing w:after="0" w:line="240" w:lineRule="auto"/>
        <w:ind w:right="-25"/>
        <w:rPr>
          <w:rFonts w:ascii="Angsana New" w:hAnsi="Angsana New" w:cs="Angsana New"/>
          <w:b/>
          <w:bCs/>
        </w:rPr>
      </w:pPr>
    </w:p>
    <w:p w:rsidR="001461A1" w:rsidRPr="000C6BC7" w:rsidRDefault="00A82216" w:rsidP="00C64570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sz w:val="24"/>
          <w:szCs w:val="24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ผู้บริหารเห็นว่า</w:t>
      </w:r>
      <w:r w:rsidR="001461A1" w:rsidRPr="000C6BC7">
        <w:rPr>
          <w:rFonts w:ascii="Angsana New" w:hAnsi="Angsana New" w:cs="Angsana New"/>
          <w:sz w:val="30"/>
          <w:szCs w:val="30"/>
          <w:cs/>
        </w:rPr>
        <w:t>กลุ่มบริษัทดำเนินกิจการในส่วนงานธุ</w:t>
      </w:r>
      <w:r w:rsidR="005C4171" w:rsidRPr="000C6BC7">
        <w:rPr>
          <w:rFonts w:ascii="Angsana New" w:hAnsi="Angsana New" w:cs="Angsana New"/>
          <w:sz w:val="30"/>
          <w:szCs w:val="30"/>
          <w:cs/>
        </w:rPr>
        <w:t>รกิจเดียวคือธุรกิจ</w:t>
      </w:r>
      <w:r w:rsidR="001461A1" w:rsidRPr="000C6BC7">
        <w:rPr>
          <w:rFonts w:ascii="Angsana New" w:hAnsi="Angsana New" w:cs="Angsana New"/>
          <w:sz w:val="30"/>
          <w:szCs w:val="30"/>
          <w:cs/>
        </w:rPr>
        <w:t>ห้างสรรพสินค้า ดังนั้นฝ่ายบริหารจึงพิจารณาว่ากลุ่มบริษัทมีส่วนงานธุรกิจเพียงส่วนงานเดียว</w:t>
      </w:r>
      <w:r w:rsidR="001461A1" w:rsidRPr="000C6BC7">
        <w:rPr>
          <w:rFonts w:ascii="Angsana New" w:hAnsi="Angsana New" w:cs="Angsana New"/>
          <w:sz w:val="30"/>
          <w:szCs w:val="30"/>
        </w:rPr>
        <w:t xml:space="preserve"> </w:t>
      </w:r>
      <w:r w:rsidR="00400ABF" w:rsidRPr="000C6BC7">
        <w:rPr>
          <w:rFonts w:ascii="Angsana New" w:hAnsi="Angsana New" w:cs="Angsana New"/>
          <w:b/>
          <w:bCs/>
          <w:sz w:val="24"/>
          <w:szCs w:val="24"/>
        </w:rPr>
        <w:tab/>
      </w:r>
    </w:p>
    <w:p w:rsidR="0032546A" w:rsidRPr="0032546A" w:rsidRDefault="0032546A" w:rsidP="0032546A">
      <w:pPr>
        <w:shd w:val="clear" w:color="auto" w:fill="FFFFFF"/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A0251A" w:rsidRPr="009C676C" w:rsidRDefault="00A0251A" w:rsidP="009C676C">
      <w:pPr>
        <w:shd w:val="clear" w:color="auto" w:fill="FFFFFF"/>
        <w:spacing w:after="0" w:line="240" w:lineRule="auto"/>
        <w:ind w:left="450" w:right="-25" w:firstLine="9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9C676C">
        <w:rPr>
          <w:rFonts w:ascii="Angsana New" w:hAnsi="Angsana New" w:cs="Angsana New"/>
          <w:i/>
          <w:iCs/>
          <w:sz w:val="30"/>
          <w:szCs w:val="30"/>
          <w:cs/>
        </w:rPr>
        <w:t>ส่วนงานภูมิศาสตร์</w:t>
      </w:r>
      <w:r w:rsidRPr="009C676C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:rsidR="0097035B" w:rsidRPr="00542D86" w:rsidRDefault="0097035B" w:rsidP="00C64570">
      <w:pPr>
        <w:tabs>
          <w:tab w:val="left" w:pos="450"/>
        </w:tabs>
        <w:ind w:left="540"/>
        <w:rPr>
          <w:rFonts w:asciiTheme="majorBidi" w:hAnsiTheme="majorBidi" w:cstheme="majorBidi"/>
          <w:sz w:val="18"/>
          <w:szCs w:val="18"/>
        </w:rPr>
      </w:pPr>
    </w:p>
    <w:p w:rsidR="00A0251A" w:rsidRPr="000C6BC7" w:rsidRDefault="00A0251A" w:rsidP="00C64570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 w:cs="Angsana New"/>
          <w:snapToGrid w:val="0"/>
          <w:sz w:val="30"/>
          <w:szCs w:val="30"/>
          <w:lang w:eastAsia="th-TH"/>
        </w:rPr>
      </w:pPr>
      <w:r w:rsidRPr="000C6BC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:rsidR="00976F1E" w:rsidRPr="000C6BC7" w:rsidRDefault="00976F1E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รายได้อื่น</w:t>
      </w:r>
    </w:p>
    <w:p w:rsidR="00C37AFC" w:rsidRPr="00542D86" w:rsidRDefault="00C37AFC" w:rsidP="00542D86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990"/>
        <w:gridCol w:w="1008"/>
        <w:gridCol w:w="270"/>
        <w:gridCol w:w="1062"/>
        <w:gridCol w:w="270"/>
        <w:gridCol w:w="1080"/>
        <w:gridCol w:w="18"/>
        <w:gridCol w:w="252"/>
        <w:gridCol w:w="18"/>
        <w:gridCol w:w="1062"/>
      </w:tblGrid>
      <w:tr w:rsidR="007D3207" w:rsidRPr="000C6BC7" w:rsidTr="00C64570">
        <w:trPr>
          <w:tblHeader/>
        </w:trPr>
        <w:tc>
          <w:tcPr>
            <w:tcW w:w="3330" w:type="dxa"/>
          </w:tcPr>
          <w:p w:rsidR="007D3207" w:rsidRPr="000C6BC7" w:rsidRDefault="007D3207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3207" w:rsidRPr="000C6BC7" w:rsidRDefault="007D3207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:rsidR="007D3207" w:rsidRPr="000C6BC7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3207" w:rsidRPr="000C6BC7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5"/>
          </w:tcPr>
          <w:p w:rsidR="007D3207" w:rsidRPr="000C6BC7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C64570">
        <w:trPr>
          <w:tblHeader/>
        </w:trPr>
        <w:tc>
          <w:tcPr>
            <w:tcW w:w="3330" w:type="dxa"/>
          </w:tcPr>
          <w:p w:rsidR="002C3470" w:rsidRPr="000C6BC7" w:rsidRDefault="002C3470" w:rsidP="002C3470">
            <w:pPr>
              <w:spacing w:after="0" w:line="240" w:lineRule="auto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3470" w:rsidRPr="000C6BC7" w:rsidRDefault="002C3470" w:rsidP="002C3470">
            <w:pPr>
              <w:spacing w:after="0" w:line="240" w:lineRule="auto"/>
              <w:ind w:left="-11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615DA" w:rsidRPr="000C6BC7" w:rsidTr="00C64570">
        <w:trPr>
          <w:tblHeader/>
        </w:trPr>
        <w:tc>
          <w:tcPr>
            <w:tcW w:w="3330" w:type="dxa"/>
          </w:tcPr>
          <w:p w:rsidR="005615DA" w:rsidRPr="000C6BC7" w:rsidRDefault="005615DA" w:rsidP="00D55D3F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:rsidR="005615DA" w:rsidRPr="000C6BC7" w:rsidRDefault="005615DA" w:rsidP="00D55D3F">
            <w:pPr>
              <w:pStyle w:val="Heading5"/>
              <w:spacing w:before="0" w:line="240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9"/>
          </w:tcPr>
          <w:p w:rsidR="005615DA" w:rsidRPr="000C6BC7" w:rsidRDefault="005615DA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0FD" w:rsidRPr="000C6BC7" w:rsidTr="00C64570">
        <w:tc>
          <w:tcPr>
            <w:tcW w:w="333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0C6BC7">
              <w:rPr>
                <w:rFonts w:ascii="Angsana New" w:hAnsi="Angsana New" w:cs="Angsana New"/>
                <w:cs/>
              </w:rPr>
              <w:t>รายได้ค่าสาธารณูปโภค</w:t>
            </w:r>
          </w:p>
        </w:tc>
        <w:tc>
          <w:tcPr>
            <w:tcW w:w="990" w:type="dxa"/>
            <w:tcBorders>
              <w:left w:val="nil"/>
            </w:tcBorders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08" w:type="dxa"/>
            <w:shd w:val="clear" w:color="auto" w:fill="FFFFFF"/>
          </w:tcPr>
          <w:p w:rsidR="006C60FD" w:rsidRPr="00C32F81" w:rsidRDefault="00DF3218" w:rsidP="00B860A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2F81">
              <w:rPr>
                <w:rFonts w:ascii="Angsana New" w:hAnsi="Angsana New" w:cs="Angsana New"/>
                <w:sz w:val="30"/>
                <w:szCs w:val="30"/>
              </w:rPr>
              <w:t>467,253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432,329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6C60FD" w:rsidRPr="000C6BC7" w:rsidRDefault="006D4761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395,964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362,347</w:t>
            </w:r>
          </w:p>
        </w:tc>
      </w:tr>
      <w:tr w:rsidR="006C60FD" w:rsidRPr="000C6BC7" w:rsidTr="00C64570">
        <w:tc>
          <w:tcPr>
            <w:tcW w:w="3330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รายได้จากการโฆษณาประชาสัมพันธ์</w:t>
            </w:r>
          </w:p>
        </w:tc>
        <w:tc>
          <w:tcPr>
            <w:tcW w:w="990" w:type="dxa"/>
            <w:tcBorders>
              <w:left w:val="nil"/>
            </w:tcBorders>
          </w:tcPr>
          <w:p w:rsidR="006C60FD" w:rsidRPr="000C6BC7" w:rsidRDefault="006C60FD" w:rsidP="006C60FD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FFFFFF"/>
          </w:tcPr>
          <w:p w:rsidR="006C60FD" w:rsidRPr="00C32F81" w:rsidRDefault="0053546E" w:rsidP="00B860A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2F81">
              <w:rPr>
                <w:rFonts w:ascii="Angsana New" w:hAnsi="Angsana New" w:cs="Angsana New"/>
                <w:sz w:val="30"/>
                <w:szCs w:val="30"/>
              </w:rPr>
              <w:t>203,256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204,911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6C60FD" w:rsidRPr="000C6BC7" w:rsidRDefault="0053546E" w:rsidP="0053546E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186</w:t>
            </w:r>
            <w:r w:rsidR="006D4761" w:rsidRPr="000C6BC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837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185,590</w:t>
            </w:r>
          </w:p>
        </w:tc>
      </w:tr>
      <w:tr w:rsidR="006C60FD" w:rsidRPr="000C6BC7" w:rsidTr="00C64570">
        <w:tc>
          <w:tcPr>
            <w:tcW w:w="333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0C6BC7">
              <w:rPr>
                <w:rFonts w:ascii="Angsana New" w:hAnsi="Angsana New" w:cs="Angsana New"/>
                <w:cs/>
              </w:rPr>
              <w:t>รายได้</w:t>
            </w:r>
            <w:r w:rsidRPr="000C6BC7">
              <w:rPr>
                <w:rFonts w:ascii="Angsana New" w:hAnsi="Angsana New" w:cs="Angsana New"/>
                <w:cs/>
                <w:lang w:val="en-US"/>
              </w:rPr>
              <w:t>ค่าตอบแทน</w:t>
            </w:r>
            <w:r w:rsidRPr="000C6BC7">
              <w:rPr>
                <w:rFonts w:ascii="Angsana New" w:hAnsi="Angsana New" w:cs="Angsana New"/>
                <w:cs/>
              </w:rPr>
              <w:t>การบริหารงาน</w:t>
            </w:r>
          </w:p>
        </w:tc>
        <w:tc>
          <w:tcPr>
            <w:tcW w:w="990" w:type="dxa"/>
            <w:tcBorders>
              <w:left w:val="nil"/>
            </w:tcBorders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08" w:type="dxa"/>
            <w:shd w:val="clear" w:color="auto" w:fill="FFFFFF"/>
          </w:tcPr>
          <w:p w:rsidR="006C60FD" w:rsidRPr="00C32F81" w:rsidRDefault="0053546E" w:rsidP="00B860A1">
            <w:pPr>
              <w:tabs>
                <w:tab w:val="decimal" w:pos="79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2F81">
              <w:rPr>
                <w:rFonts w:ascii="Angsana New" w:hAnsi="Angsana New" w:cs="Angsana New"/>
                <w:sz w:val="30"/>
                <w:szCs w:val="30"/>
              </w:rPr>
              <w:t>34,277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43,297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954"/>
              </w:tabs>
              <w:spacing w:after="0" w:line="240" w:lineRule="auto"/>
              <w:ind w:left="-1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6C60FD" w:rsidRPr="000C6BC7" w:rsidRDefault="006D4761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166,865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180,520</w:t>
            </w:r>
          </w:p>
        </w:tc>
      </w:tr>
      <w:tr w:rsidR="006C60FD" w:rsidRPr="000C6BC7" w:rsidTr="00C64570">
        <w:tc>
          <w:tcPr>
            <w:tcW w:w="3330" w:type="dxa"/>
          </w:tcPr>
          <w:p w:rsidR="006C60FD" w:rsidRPr="00853663" w:rsidRDefault="00853663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990" w:type="dxa"/>
            <w:tcBorders>
              <w:left w:val="nil"/>
            </w:tcBorders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:rsidR="006C60FD" w:rsidRPr="00C32F81" w:rsidRDefault="0053546E" w:rsidP="00B860A1">
            <w:pPr>
              <w:tabs>
                <w:tab w:val="decimal" w:pos="52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2F8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24,695</w:t>
            </w:r>
          </w:p>
        </w:tc>
        <w:tc>
          <w:tcPr>
            <w:tcW w:w="270" w:type="dxa"/>
            <w:shd w:val="clear" w:color="auto" w:fill="FFFFFF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FFFFFF"/>
          </w:tcPr>
          <w:p w:rsidR="006C60FD" w:rsidRPr="008F5988" w:rsidRDefault="00550980" w:rsidP="000F44A4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5988">
              <w:rPr>
                <w:rFonts w:ascii="Angsana New" w:hAnsi="Angsana New" w:cs="Angsana New"/>
                <w:sz w:val="30"/>
                <w:szCs w:val="30"/>
              </w:rPr>
              <w:t>159,29</w:t>
            </w:r>
            <w:r w:rsidR="000F44A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:rsidR="006C60FD" w:rsidRPr="008F5988" w:rsidRDefault="006C60FD" w:rsidP="006C60FD">
            <w:pPr>
              <w:tabs>
                <w:tab w:val="decimal" w:pos="52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8,620</w:t>
            </w:r>
          </w:p>
        </w:tc>
      </w:tr>
      <w:tr w:rsidR="00934205" w:rsidRPr="000C6BC7" w:rsidTr="00C64570">
        <w:tc>
          <w:tcPr>
            <w:tcW w:w="3330" w:type="dxa"/>
          </w:tcPr>
          <w:p w:rsidR="00934205" w:rsidRPr="000C6BC7" w:rsidRDefault="00934205" w:rsidP="00934205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0C6BC7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</w:tcPr>
          <w:p w:rsidR="00934205" w:rsidRPr="000C6BC7" w:rsidRDefault="00934205" w:rsidP="00934205">
            <w:pPr>
              <w:pStyle w:val="a"/>
              <w:tabs>
                <w:tab w:val="clear" w:pos="1080"/>
              </w:tabs>
              <w:spacing w:after="0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934205" w:rsidRPr="00C32F81" w:rsidRDefault="00980377" w:rsidP="004B6A65">
            <w:pPr>
              <w:tabs>
                <w:tab w:val="decimal" w:pos="79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32F8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4B6A65" w:rsidRPr="00C32F81">
              <w:rPr>
                <w:rFonts w:ascii="Angsana New" w:hAnsi="Angsana New" w:cs="Angsana New"/>
                <w:sz w:val="30"/>
                <w:szCs w:val="30"/>
              </w:rPr>
              <w:t>8,38</w:t>
            </w:r>
            <w:r w:rsidR="00C32F81" w:rsidRPr="00C32F81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FFFFFF"/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FFFFFF"/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303,594</w:t>
            </w:r>
          </w:p>
        </w:tc>
        <w:tc>
          <w:tcPr>
            <w:tcW w:w="270" w:type="dxa"/>
            <w:shd w:val="clear" w:color="auto" w:fill="FFFFFF"/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934205" w:rsidRPr="008F5988" w:rsidRDefault="0053546E" w:rsidP="00934205">
            <w:pPr>
              <w:tabs>
                <w:tab w:val="decimal" w:pos="864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8F5988">
              <w:rPr>
                <w:rFonts w:ascii="Angsana New" w:hAnsi="Angsana New" w:cs="Angsana New"/>
                <w:sz w:val="30"/>
                <w:szCs w:val="30"/>
              </w:rPr>
              <w:t>273,987</w:t>
            </w:r>
          </w:p>
        </w:tc>
        <w:tc>
          <w:tcPr>
            <w:tcW w:w="270" w:type="dxa"/>
            <w:gridSpan w:val="2"/>
          </w:tcPr>
          <w:p w:rsidR="00934205" w:rsidRPr="008F5988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262,408</w:t>
            </w:r>
          </w:p>
        </w:tc>
      </w:tr>
      <w:tr w:rsidR="00934205" w:rsidRPr="000C6BC7" w:rsidTr="00976F26">
        <w:tc>
          <w:tcPr>
            <w:tcW w:w="3330" w:type="dxa"/>
          </w:tcPr>
          <w:p w:rsidR="00934205" w:rsidRPr="000C6BC7" w:rsidRDefault="00934205" w:rsidP="00934205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</w:tcPr>
          <w:p w:rsidR="00934205" w:rsidRPr="000C6BC7" w:rsidRDefault="00934205" w:rsidP="00934205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934205" w:rsidRPr="00B3492F" w:rsidRDefault="001C1D5B" w:rsidP="000F44A4">
            <w:pPr>
              <w:tabs>
                <w:tab w:val="decimal" w:pos="792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1,023,1</w:t>
            </w:r>
            <w:r w:rsidR="000F44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1,008,826</w:t>
            </w:r>
          </w:p>
        </w:tc>
        <w:tc>
          <w:tcPr>
            <w:tcW w:w="270" w:type="dxa"/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34205" w:rsidRPr="008F5988" w:rsidRDefault="00980377" w:rsidP="0093420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F59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1,182,94</w:t>
            </w:r>
            <w:r w:rsidR="000F44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:rsidR="00934205" w:rsidRPr="008F5988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934205" w:rsidRPr="000C6BC7" w:rsidRDefault="00934205" w:rsidP="0093420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999,485</w:t>
            </w:r>
          </w:p>
        </w:tc>
      </w:tr>
    </w:tbl>
    <w:p w:rsidR="00D228F4" w:rsidRDefault="00D228F4" w:rsidP="00D228F4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835C2C" w:rsidRPr="00FB5650" w:rsidRDefault="00835C2C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FB5650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ค่าใช้จ่ายในการขาย</w:t>
      </w:r>
    </w:p>
    <w:p w:rsidR="00C37AFC" w:rsidRPr="00542D86" w:rsidRDefault="00C37AFC" w:rsidP="00542D86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90"/>
        <w:gridCol w:w="1080"/>
        <w:gridCol w:w="270"/>
        <w:gridCol w:w="1080"/>
        <w:gridCol w:w="270"/>
        <w:gridCol w:w="1080"/>
        <w:gridCol w:w="270"/>
        <w:gridCol w:w="1080"/>
      </w:tblGrid>
      <w:tr w:rsidR="007D3207" w:rsidRPr="000C6BC7" w:rsidTr="00C64570">
        <w:tc>
          <w:tcPr>
            <w:tcW w:w="3168" w:type="dxa"/>
          </w:tcPr>
          <w:p w:rsidR="007D3207" w:rsidRPr="000C6BC7" w:rsidRDefault="007D3207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D3207" w:rsidRPr="000C6BC7" w:rsidRDefault="007D3207" w:rsidP="00D55D3F">
            <w:pPr>
              <w:spacing w:after="0" w:line="240" w:lineRule="auto"/>
              <w:ind w:left="-378" w:right="-25" w:firstLine="37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3207" w:rsidRPr="000C6BC7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D3207" w:rsidRPr="000C6BC7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D3207" w:rsidRPr="000C6BC7" w:rsidRDefault="007D320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C64570">
        <w:tc>
          <w:tcPr>
            <w:tcW w:w="3168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C3470" w:rsidRPr="000C6BC7" w:rsidTr="00C64570">
        <w:tc>
          <w:tcPr>
            <w:tcW w:w="3168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2C3470" w:rsidRPr="000C6BC7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:rsidR="006C60FD" w:rsidRPr="000C6BC7" w:rsidRDefault="00860138" w:rsidP="006C60F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  <w:r w:rsidR="00BE1330">
              <w:rPr>
                <w:rFonts w:ascii="Angsana New" w:hAnsi="Angsana New" w:cs="Angsana New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080" w:type="dxa"/>
          </w:tcPr>
          <w:p w:rsidR="006C60FD" w:rsidRPr="000C6BC7" w:rsidRDefault="00616FF9" w:rsidP="002C6145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6908B4">
              <w:rPr>
                <w:rFonts w:ascii="Angsana New" w:hAnsi="Angsana New" w:cs="Angsana New"/>
                <w:sz w:val="30"/>
                <w:szCs w:val="30"/>
              </w:rPr>
              <w:t>457,268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1,320,511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567ACE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1,186,743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1,052,510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BD5B5F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715,075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632,844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604,812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524,806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</w:rPr>
            </w:pPr>
            <w:r w:rsidRPr="000C6BC7">
              <w:rPr>
                <w:rFonts w:ascii="Angsana New" w:hAnsi="Angsana New" w:cs="Angsana New"/>
                <w:cs/>
              </w:rPr>
              <w:t>ค่าใช้จ่ายสาธารณูปโภค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:rsidR="006C60FD" w:rsidRPr="000C6BC7" w:rsidRDefault="00BD5B5F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1,270,264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1,161,374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1,076,506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968,811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BD5B5F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2,038,04</w:t>
            </w:r>
            <w:r w:rsidR="006908B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2,031,747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1,721,817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1,692,335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ค่าใช้จ่ายอาคาร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:rsidR="006C60FD" w:rsidRPr="000C6BC7" w:rsidRDefault="00BD5B5F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653,949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674,686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484,380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503,263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60FD" w:rsidRPr="000C6BC7" w:rsidRDefault="002C6145" w:rsidP="006908B4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605,</w:t>
            </w:r>
            <w:r w:rsidR="006908B4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577,145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475,508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448,740</w:t>
            </w:r>
          </w:p>
        </w:tc>
      </w:tr>
      <w:tr w:rsidR="006C60FD" w:rsidRPr="000C6BC7" w:rsidTr="00C64570">
        <w:tc>
          <w:tcPr>
            <w:tcW w:w="3168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567ACE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6,739,924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6,398,307</w:t>
            </w:r>
          </w:p>
        </w:tc>
        <w:tc>
          <w:tcPr>
            <w:tcW w:w="270" w:type="dxa"/>
            <w:shd w:val="clear" w:color="auto" w:fill="auto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0FD" w:rsidRPr="000C6BC7" w:rsidRDefault="00567ACE" w:rsidP="00754395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5,549,766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5,190,465</w:t>
            </w:r>
          </w:p>
        </w:tc>
      </w:tr>
    </w:tbl>
    <w:p w:rsidR="000C094B" w:rsidRDefault="000C094B" w:rsidP="00D228F4">
      <w:pPr>
        <w:tabs>
          <w:tab w:val="left" w:pos="540"/>
        </w:tabs>
        <w:spacing w:after="0" w:line="240" w:lineRule="auto"/>
        <w:ind w:right="-25"/>
        <w:rPr>
          <w:rFonts w:ascii="Angsana New" w:hAnsi="Angsana New" w:cs="Angsana New"/>
          <w:b/>
          <w:bCs/>
          <w:sz w:val="30"/>
          <w:szCs w:val="30"/>
        </w:rPr>
      </w:pPr>
    </w:p>
    <w:p w:rsidR="000C094B" w:rsidRDefault="000C094B">
      <w:p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:rsidR="00CC3BA4" w:rsidRPr="00542D86" w:rsidRDefault="00CC3BA4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D228F4">
        <w:rPr>
          <w:rFonts w:ascii="Angsana New" w:hAnsi="Angsana New" w:cs="Angsana New"/>
          <w:b/>
          <w:bCs/>
          <w:sz w:val="30"/>
          <w:szCs w:val="30"/>
          <w:cs/>
        </w:rPr>
        <w:t>ค่าใช้จ่ายในการบริหาร</w:t>
      </w:r>
      <w:r w:rsidR="00784782" w:rsidRPr="00D228F4">
        <w:rPr>
          <w:rFonts w:ascii="Angsana New" w:hAnsi="Angsana New" w:cs="Angsana New"/>
          <w:b/>
          <w:bCs/>
          <w:sz w:val="30"/>
          <w:szCs w:val="30"/>
        </w:rPr>
        <w:br/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90"/>
        <w:gridCol w:w="1080"/>
        <w:gridCol w:w="270"/>
        <w:gridCol w:w="1080"/>
        <w:gridCol w:w="270"/>
        <w:gridCol w:w="1170"/>
        <w:gridCol w:w="36"/>
        <w:gridCol w:w="234"/>
        <w:gridCol w:w="36"/>
        <w:gridCol w:w="1044"/>
      </w:tblGrid>
      <w:tr w:rsidR="00CC3BA4" w:rsidRPr="000C6BC7" w:rsidTr="00C64570">
        <w:tc>
          <w:tcPr>
            <w:tcW w:w="3042" w:type="dxa"/>
          </w:tcPr>
          <w:p w:rsidR="00CC3BA4" w:rsidRPr="000C6BC7" w:rsidRDefault="00CC3BA4" w:rsidP="00001FED">
            <w:pPr>
              <w:spacing w:after="0" w:line="240" w:lineRule="auto"/>
              <w:ind w:left="180" w:right="-25" w:hanging="1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CC3BA4" w:rsidRPr="000C6BC7" w:rsidRDefault="00CC3BA4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CC3BA4" w:rsidRPr="000C6BC7" w:rsidRDefault="00CC3BA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C3BA4" w:rsidRPr="000C6BC7" w:rsidRDefault="00CC3BA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5"/>
          </w:tcPr>
          <w:p w:rsidR="00CC3BA4" w:rsidRPr="000C6BC7" w:rsidRDefault="00CC3BA4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3470" w:rsidRPr="000C6BC7" w:rsidTr="00C64570">
        <w:tc>
          <w:tcPr>
            <w:tcW w:w="3042" w:type="dxa"/>
          </w:tcPr>
          <w:p w:rsidR="002C3470" w:rsidRPr="000C6BC7" w:rsidRDefault="002C3470" w:rsidP="002C3470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C3470" w:rsidRPr="000C6BC7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gridSpan w:val="2"/>
          </w:tcPr>
          <w:p w:rsidR="002C3470" w:rsidRPr="000C6BC7" w:rsidRDefault="002C3470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:rsidR="002C3470" w:rsidRPr="000C6BC7" w:rsidRDefault="006C60FD" w:rsidP="002C347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C3470" w:rsidRPr="000C6BC7" w:rsidTr="00C64570">
        <w:tc>
          <w:tcPr>
            <w:tcW w:w="3042" w:type="dxa"/>
          </w:tcPr>
          <w:p w:rsidR="002C3470" w:rsidRPr="000C6BC7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C3470" w:rsidRPr="000C6BC7" w:rsidRDefault="002C3470" w:rsidP="002C3470">
            <w:pPr>
              <w:pStyle w:val="Heading5"/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</w:tcPr>
          <w:p w:rsidR="002C3470" w:rsidRPr="000C6BC7" w:rsidRDefault="002C3470" w:rsidP="002C3470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6C60FD" w:rsidP="00C64570">
            <w:pPr>
              <w:pStyle w:val="a"/>
              <w:tabs>
                <w:tab w:val="clear" w:pos="1080"/>
              </w:tabs>
              <w:spacing w:after="0"/>
              <w:ind w:left="-18"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</w:tcPr>
          <w:p w:rsidR="006C60FD" w:rsidRPr="000C6BC7" w:rsidRDefault="00860138" w:rsidP="006C60FD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="00BE1330">
              <w:rPr>
                <w:rFonts w:ascii="Angsana New" w:hAnsi="Angsana New" w:cs="Angsana New"/>
                <w:i/>
                <w:iCs/>
                <w:lang w:val="en-US"/>
              </w:rPr>
              <w:t>0</w:t>
            </w:r>
          </w:p>
        </w:tc>
        <w:tc>
          <w:tcPr>
            <w:tcW w:w="1080" w:type="dxa"/>
            <w:shd w:val="clear" w:color="auto" w:fill="auto"/>
          </w:tcPr>
          <w:p w:rsidR="006C60FD" w:rsidRPr="000C6BC7" w:rsidRDefault="002C6145" w:rsidP="00567ACE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485,</w:t>
            </w:r>
            <w:r w:rsidR="006908B4">
              <w:rPr>
                <w:rFonts w:ascii="Angsana New" w:hAnsi="Angsana New" w:cs="Angsana New"/>
                <w:sz w:val="30"/>
                <w:szCs w:val="30"/>
              </w:rPr>
              <w:t>42</w:t>
            </w:r>
            <w:r w:rsidR="00071B7F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454,654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6C60FD" w:rsidRPr="000C6BC7" w:rsidRDefault="008979B1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484</w:t>
            </w:r>
            <w:r w:rsidR="00567ACE">
              <w:rPr>
                <w:rFonts w:ascii="Angsana New" w:hAnsi="Angsana New" w:cs="Angsana New"/>
                <w:sz w:val="30"/>
                <w:szCs w:val="30"/>
              </w:rPr>
              <w:t>,741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452,911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754395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ค่าบริหารงาน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60FD" w:rsidRPr="000C6BC7" w:rsidRDefault="00AD7B4B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216,220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194,877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197,697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172,984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</w:rPr>
              <w:t>ค่าใช้จ่ายภาษีโรงเรือน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60FD" w:rsidRPr="000C6BC7" w:rsidRDefault="00AD7B4B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148,201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157,247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6C60FD" w:rsidRPr="000C6BC7" w:rsidRDefault="00C67E7A" w:rsidP="000554E6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130,</w:t>
            </w:r>
            <w:r w:rsidR="000554E6" w:rsidRPr="000C6BC7">
              <w:rPr>
                <w:rFonts w:ascii="Angsana New" w:hAnsi="Angsana New" w:cs="Angsana New"/>
                <w:sz w:val="30"/>
                <w:szCs w:val="30"/>
              </w:rPr>
              <w:t>732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139,685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C60FD" w:rsidRPr="000C6BC7" w:rsidRDefault="00AD7B4B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36,644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41,373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6C60FD" w:rsidRPr="000C6BC7" w:rsidRDefault="00D53F57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  <w:r w:rsidR="00C67E7A" w:rsidRPr="000C6BC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40,217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ค่าใช้จ่ายบำรุงรักษา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6C60FD" w:rsidRPr="000C6BC7" w:rsidRDefault="00AD7B4B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77,876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70,218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</w:tcPr>
          <w:p w:rsidR="006C60FD" w:rsidRPr="000C6BC7" w:rsidRDefault="00C67E7A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64,404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55,262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  <w:r w:rsidRPr="000C6BC7">
              <w:rPr>
                <w:rFonts w:ascii="Angsana New" w:hAnsi="Angsana New" w:cs="Angsana New"/>
                <w:cs/>
                <w:lang w:val="en-US"/>
              </w:rPr>
              <w:t>อื่นๆ</w:t>
            </w:r>
          </w:p>
        </w:tc>
        <w:tc>
          <w:tcPr>
            <w:tcW w:w="990" w:type="dxa"/>
          </w:tcPr>
          <w:p w:rsidR="006C60FD" w:rsidRPr="000C6BC7" w:rsidRDefault="006C60FD" w:rsidP="006C60FD">
            <w:pPr>
              <w:pStyle w:val="a"/>
              <w:tabs>
                <w:tab w:val="clear" w:pos="1080"/>
              </w:tabs>
              <w:spacing w:after="0"/>
              <w:ind w:right="-2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C60FD" w:rsidRPr="000C6BC7" w:rsidRDefault="00805529" w:rsidP="00D046AC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6908B4">
              <w:rPr>
                <w:rFonts w:ascii="Angsana New" w:hAnsi="Angsana New" w:cs="Angsana New"/>
                <w:sz w:val="30"/>
                <w:szCs w:val="30"/>
              </w:rPr>
              <w:t>4,85</w:t>
            </w:r>
            <w:r w:rsidR="00071B7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510,959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:rsidR="006C60FD" w:rsidRPr="008F5988" w:rsidRDefault="008F5988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F5988">
              <w:rPr>
                <w:rFonts w:ascii="Angsana New" w:hAnsi="Angsana New" w:cs="Angsana New"/>
                <w:sz w:val="30"/>
                <w:szCs w:val="30"/>
              </w:rPr>
              <w:t>444,352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90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436,609</w:t>
            </w:r>
          </w:p>
        </w:tc>
      </w:tr>
      <w:tr w:rsidR="006C60FD" w:rsidRPr="000C6BC7" w:rsidTr="00C64570">
        <w:tc>
          <w:tcPr>
            <w:tcW w:w="3042" w:type="dxa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6C60FD" w:rsidRPr="00F75908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F75908" w:rsidRDefault="00567ACE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1,459,221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1,429,328</w:t>
            </w:r>
          </w:p>
        </w:tc>
        <w:tc>
          <w:tcPr>
            <w:tcW w:w="270" w:type="dxa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0FD" w:rsidRPr="008F5988" w:rsidRDefault="00567ACE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979B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1,357,491</w:t>
            </w:r>
          </w:p>
        </w:tc>
        <w:tc>
          <w:tcPr>
            <w:tcW w:w="270" w:type="dxa"/>
            <w:gridSpan w:val="2"/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6C60FD" w:rsidRPr="000C6BC7" w:rsidRDefault="006C60FD" w:rsidP="006C60FD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1,297,668</w:t>
            </w:r>
          </w:p>
        </w:tc>
      </w:tr>
    </w:tbl>
    <w:p w:rsidR="00A92623" w:rsidRPr="000C6BC7" w:rsidRDefault="00A92623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p w:rsidR="000C094B" w:rsidRDefault="000C094B" w:rsidP="000C094B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D161D4" w:rsidRPr="000C094B" w:rsidRDefault="00754395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094B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ค่าใช้จ่ายผลประโยชน์</w:t>
      </w:r>
      <w:r w:rsidR="00D161D4" w:rsidRPr="000C094B">
        <w:rPr>
          <w:rFonts w:ascii="Angsana New" w:hAnsi="Angsana New" w:cs="Angsana New"/>
          <w:b/>
          <w:bCs/>
          <w:sz w:val="30"/>
          <w:szCs w:val="30"/>
          <w:cs/>
        </w:rPr>
        <w:t>พนักงาน</w:t>
      </w:r>
    </w:p>
    <w:p w:rsidR="00632F11" w:rsidRPr="00542D86" w:rsidRDefault="00632F11" w:rsidP="00542D86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B141D5" w:rsidRPr="000C6BC7" w:rsidRDefault="00B141D5" w:rsidP="00D55D3F">
      <w:pPr>
        <w:tabs>
          <w:tab w:val="left" w:pos="540"/>
        </w:tabs>
        <w:spacing w:after="0" w:line="240" w:lineRule="auto"/>
        <w:ind w:right="-25"/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29"/>
        <w:gridCol w:w="1188"/>
        <w:gridCol w:w="236"/>
        <w:gridCol w:w="1009"/>
        <w:gridCol w:w="317"/>
        <w:gridCol w:w="1141"/>
        <w:gridCol w:w="253"/>
        <w:gridCol w:w="9"/>
        <w:gridCol w:w="1088"/>
      </w:tblGrid>
      <w:tr w:rsidR="00D161D4" w:rsidRPr="000C6BC7" w:rsidTr="00C64570">
        <w:tc>
          <w:tcPr>
            <w:tcW w:w="4029" w:type="dxa"/>
            <w:shd w:val="clear" w:color="auto" w:fill="auto"/>
          </w:tcPr>
          <w:p w:rsidR="00D161D4" w:rsidRPr="000C6BC7" w:rsidRDefault="00D161D4" w:rsidP="00D55D3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D161D4" w:rsidRPr="000C6BC7" w:rsidRDefault="00D161D4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7" w:type="dxa"/>
          </w:tcPr>
          <w:p w:rsidR="00D161D4" w:rsidRPr="000C6BC7" w:rsidRDefault="00D161D4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91" w:type="dxa"/>
            <w:gridSpan w:val="4"/>
          </w:tcPr>
          <w:p w:rsidR="00D161D4" w:rsidRPr="000C6BC7" w:rsidRDefault="00D161D4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0C6BC7" w:rsidTr="00C64570">
        <w:tc>
          <w:tcPr>
            <w:tcW w:w="4029" w:type="dxa"/>
          </w:tcPr>
          <w:p w:rsidR="003A35B6" w:rsidRPr="000C6BC7" w:rsidRDefault="003A35B6" w:rsidP="003A35B6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7" w:type="dxa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auto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2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D23DA" w:rsidRPr="000C6BC7" w:rsidTr="00C64570">
        <w:tc>
          <w:tcPr>
            <w:tcW w:w="4029" w:type="dxa"/>
          </w:tcPr>
          <w:p w:rsidR="00DD23DA" w:rsidRPr="000C6BC7" w:rsidRDefault="00DD23DA" w:rsidP="00D55D3F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41" w:type="dxa"/>
            <w:gridSpan w:val="8"/>
          </w:tcPr>
          <w:p w:rsidR="00DD23DA" w:rsidRPr="000C6BC7" w:rsidRDefault="00DD23DA" w:rsidP="00D55D3F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3DA" w:rsidRPr="000C6BC7" w:rsidTr="00C64570">
        <w:tc>
          <w:tcPr>
            <w:tcW w:w="4029" w:type="dxa"/>
          </w:tcPr>
          <w:p w:rsidR="00DD23DA" w:rsidRPr="000C6BC7" w:rsidRDefault="00DD23DA" w:rsidP="00D55D3F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88" w:type="dxa"/>
          </w:tcPr>
          <w:p w:rsidR="00DD23DA" w:rsidRPr="000C6BC7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D23DA" w:rsidRPr="000C6BC7" w:rsidRDefault="00DD23DA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DD23DA" w:rsidRPr="000C6BC7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dxa"/>
          </w:tcPr>
          <w:p w:rsidR="00DD23DA" w:rsidRPr="000C6BC7" w:rsidRDefault="00DD23DA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:rsidR="00DD23DA" w:rsidRPr="000C6BC7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:rsidR="00DD23DA" w:rsidRPr="000C6BC7" w:rsidRDefault="00DD23DA" w:rsidP="00D55D3F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DD23DA" w:rsidRPr="000C6BC7" w:rsidRDefault="00DD23DA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88" w:type="dxa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56,798</w:t>
            </w: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53,215</w:t>
            </w:r>
          </w:p>
        </w:tc>
        <w:tc>
          <w:tcPr>
            <w:tcW w:w="317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56,798</w:t>
            </w:r>
          </w:p>
        </w:tc>
        <w:tc>
          <w:tcPr>
            <w:tcW w:w="262" w:type="dxa"/>
            <w:gridSpan w:val="2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53,215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188" w:type="dxa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1,706</w:t>
            </w: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  <w:tc>
          <w:tcPr>
            <w:tcW w:w="317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1,706</w:t>
            </w:r>
          </w:p>
        </w:tc>
        <w:tc>
          <w:tcPr>
            <w:tcW w:w="262" w:type="dxa"/>
            <w:gridSpan w:val="2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1,877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ind w:right="-19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28,572</w:t>
            </w: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35,765</w:t>
            </w:r>
          </w:p>
        </w:tc>
        <w:tc>
          <w:tcPr>
            <w:tcW w:w="317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28,092</w:t>
            </w:r>
          </w:p>
        </w:tc>
        <w:tc>
          <w:tcPr>
            <w:tcW w:w="262" w:type="dxa"/>
            <w:gridSpan w:val="2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35,502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87,076</w:t>
            </w: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90,857</w:t>
            </w:r>
          </w:p>
        </w:tc>
        <w:tc>
          <w:tcPr>
            <w:tcW w:w="317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86,596</w:t>
            </w:r>
          </w:p>
        </w:tc>
        <w:tc>
          <w:tcPr>
            <w:tcW w:w="262" w:type="dxa"/>
            <w:gridSpan w:val="2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90,594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88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FFFFFF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9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17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41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53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1188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7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88" w:type="dxa"/>
            <w:shd w:val="clear" w:color="auto" w:fill="FFFFFF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1,2</w:t>
            </w:r>
            <w:r w:rsidR="00A63DBF">
              <w:rPr>
                <w:rFonts w:ascii="Angsana New" w:hAnsi="Angsana New" w:cs="Angsana New"/>
                <w:sz w:val="30"/>
                <w:szCs w:val="30"/>
              </w:rPr>
              <w:t>92,757</w:t>
            </w:r>
          </w:p>
        </w:tc>
        <w:tc>
          <w:tcPr>
            <w:tcW w:w="236" w:type="dxa"/>
            <w:shd w:val="clear" w:color="auto" w:fill="FFFFFF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1,217,119</w:t>
            </w:r>
          </w:p>
        </w:tc>
        <w:tc>
          <w:tcPr>
            <w:tcW w:w="317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1,099,830</w:t>
            </w:r>
          </w:p>
        </w:tc>
        <w:tc>
          <w:tcPr>
            <w:tcW w:w="253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1,026,911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188" w:type="dxa"/>
            <w:shd w:val="clear" w:color="auto" w:fill="FFFFFF"/>
          </w:tcPr>
          <w:p w:rsidR="006C60FD" w:rsidRPr="000C6BC7" w:rsidRDefault="004E2E60" w:rsidP="002C614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17,26</w:t>
            </w:r>
            <w:r w:rsidR="002C614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FFFFFF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16,648</w:t>
            </w:r>
          </w:p>
        </w:tc>
        <w:tc>
          <w:tcPr>
            <w:tcW w:w="317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6C60FD" w:rsidRPr="000C6BC7" w:rsidRDefault="004E2E60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15,458</w:t>
            </w:r>
          </w:p>
        </w:tc>
        <w:tc>
          <w:tcPr>
            <w:tcW w:w="253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14,827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  <w:cs/>
              </w:rPr>
              <w:t>อื่นๆ</w:t>
            </w:r>
          </w:p>
        </w:tc>
        <w:tc>
          <w:tcPr>
            <w:tcW w:w="1188" w:type="dxa"/>
            <w:shd w:val="clear" w:color="auto" w:fill="FFFFFF"/>
          </w:tcPr>
          <w:p w:rsidR="006C60FD" w:rsidRPr="000C6BC7" w:rsidRDefault="002C6145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545,594</w:t>
            </w:r>
          </w:p>
        </w:tc>
        <w:tc>
          <w:tcPr>
            <w:tcW w:w="236" w:type="dxa"/>
            <w:shd w:val="clear" w:color="auto" w:fill="FFFFFF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450,541</w:t>
            </w:r>
          </w:p>
        </w:tc>
        <w:tc>
          <w:tcPr>
            <w:tcW w:w="317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1" w:type="dxa"/>
            <w:shd w:val="clear" w:color="auto" w:fill="FFFFFF"/>
          </w:tcPr>
          <w:p w:rsidR="006C60FD" w:rsidRPr="000C6BC7" w:rsidRDefault="002C6145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469,60</w:t>
            </w:r>
            <w:r w:rsidR="004E2E60" w:rsidRPr="000C6BC7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53" w:type="dxa"/>
            <w:shd w:val="clear" w:color="auto" w:fill="FFFFFF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shd w:val="clear" w:color="auto" w:fill="FFFFFF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373,089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6C60FD" w:rsidRPr="000C6BC7" w:rsidRDefault="002C6145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1,855,614</w:t>
            </w: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1,684,308</w:t>
            </w:r>
          </w:p>
        </w:tc>
        <w:tc>
          <w:tcPr>
            <w:tcW w:w="317" w:type="dxa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6C60FD" w:rsidRPr="000C6BC7" w:rsidRDefault="004E2E60" w:rsidP="002C6145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</w:t>
            </w:r>
            <w:r w:rsidR="002C61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584,888</w:t>
            </w:r>
          </w:p>
        </w:tc>
        <w:tc>
          <w:tcPr>
            <w:tcW w:w="253" w:type="dxa"/>
            <w:shd w:val="clear" w:color="auto" w:fill="auto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1,414,827</w:t>
            </w: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ind w:left="162" w:hanging="162"/>
              <w:rPr>
                <w:rFonts w:ascii="Angsana New" w:hAnsi="Angsana New" w:cs="Angsana New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18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317" w:type="dxa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53" w:type="dxa"/>
            <w:shd w:val="clear" w:color="auto" w:fill="auto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2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6C60FD" w:rsidRPr="000C6BC7" w:rsidTr="00C64570">
        <w:tc>
          <w:tcPr>
            <w:tcW w:w="4029" w:type="dxa"/>
          </w:tcPr>
          <w:p w:rsidR="006C60FD" w:rsidRPr="000C6BC7" w:rsidRDefault="006C60FD" w:rsidP="006C60FD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:rsidR="006C60FD" w:rsidRPr="001D3FBD" w:rsidRDefault="004E2E60" w:rsidP="002C6145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1D3FBD">
              <w:rPr>
                <w:rFonts w:ascii="Angsana New" w:hAnsi="Angsana New" w:cs="Angsana New"/>
                <w:b/>
                <w:sz w:val="30"/>
                <w:szCs w:val="30"/>
              </w:rPr>
              <w:t>1,</w:t>
            </w:r>
            <w:r w:rsidR="002C6145">
              <w:rPr>
                <w:rFonts w:ascii="Angsana New" w:hAnsi="Angsana New" w:cs="Angsana New"/>
                <w:b/>
                <w:sz w:val="30"/>
                <w:szCs w:val="30"/>
              </w:rPr>
              <w:t>942,690</w:t>
            </w:r>
          </w:p>
        </w:tc>
        <w:tc>
          <w:tcPr>
            <w:tcW w:w="236" w:type="dxa"/>
          </w:tcPr>
          <w:p w:rsidR="006C60FD" w:rsidRPr="000C6BC7" w:rsidRDefault="006C60FD" w:rsidP="006C60FD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</w:rPr>
              <w:t>1,775,165</w:t>
            </w:r>
          </w:p>
        </w:tc>
        <w:tc>
          <w:tcPr>
            <w:tcW w:w="317" w:type="dxa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double" w:sz="4" w:space="0" w:color="auto"/>
            </w:tcBorders>
            <w:shd w:val="clear" w:color="auto" w:fill="auto"/>
          </w:tcPr>
          <w:p w:rsidR="006C60FD" w:rsidRPr="000C6BC7" w:rsidRDefault="004E2E60" w:rsidP="002C6145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</w:rPr>
              <w:t>1,</w:t>
            </w:r>
            <w:r w:rsidR="002C6145">
              <w:rPr>
                <w:rFonts w:ascii="Angsana New" w:hAnsi="Angsana New" w:cs="Angsana New"/>
                <w:b/>
                <w:sz w:val="30"/>
                <w:szCs w:val="30"/>
              </w:rPr>
              <w:t>671,484</w:t>
            </w:r>
          </w:p>
        </w:tc>
        <w:tc>
          <w:tcPr>
            <w:tcW w:w="253" w:type="dxa"/>
            <w:shd w:val="clear" w:color="auto" w:fill="auto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sz w:val="30"/>
                <w:szCs w:val="30"/>
              </w:rPr>
              <w:t>1,505,421</w:t>
            </w:r>
          </w:p>
        </w:tc>
      </w:tr>
    </w:tbl>
    <w:p w:rsidR="00DB3442" w:rsidRPr="000C6BC7" w:rsidRDefault="00DB3442" w:rsidP="004C6C18">
      <w:pPr>
        <w:spacing w:after="0" w:line="240" w:lineRule="auto"/>
        <w:ind w:left="540" w:right="-25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6BC7">
        <w:rPr>
          <w:rFonts w:ascii="Angsana New" w:hAnsi="Angsana New" w:cs="Angsana New" w:hint="cs"/>
          <w:i/>
          <w:iCs/>
          <w:sz w:val="30"/>
          <w:szCs w:val="30"/>
          <w:cs/>
        </w:rPr>
        <w:t>โครงการสมทบเงินที่กำหนดไว้</w:t>
      </w:r>
    </w:p>
    <w:p w:rsidR="00DB3442" w:rsidRPr="00187D0E" w:rsidRDefault="00DB344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4"/>
          <w:szCs w:val="14"/>
          <w:cs/>
        </w:rPr>
      </w:pPr>
    </w:p>
    <w:p w:rsidR="00675DCE" w:rsidRPr="000C6BC7" w:rsidRDefault="00675DC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0C6BC7">
        <w:rPr>
          <w:rFonts w:ascii="Angsana New" w:hAnsi="Angsana New" w:cs="Angsana New"/>
          <w:sz w:val="30"/>
          <w:szCs w:val="30"/>
        </w:rPr>
        <w:t xml:space="preserve"> 3 </w:t>
      </w:r>
      <w:r w:rsidRPr="000C6BC7">
        <w:rPr>
          <w:rFonts w:ascii="Angsana New" w:hAnsi="Angsana New" w:cs="Angsana New"/>
          <w:sz w:val="30"/>
          <w:szCs w:val="30"/>
          <w:cs/>
        </w:rPr>
        <w:t>และอัตราร้อยละ</w:t>
      </w:r>
      <w:r w:rsidRPr="000C6BC7">
        <w:rPr>
          <w:rFonts w:ascii="Angsana New" w:hAnsi="Angsana New" w:cs="Angsana New"/>
          <w:sz w:val="30"/>
          <w:szCs w:val="30"/>
        </w:rPr>
        <w:t xml:space="preserve"> 5 </w:t>
      </w:r>
      <w:r w:rsidRPr="000C6BC7">
        <w:rPr>
          <w:rFonts w:ascii="Angsana New" w:hAnsi="Angsana New" w:cs="Angsana New"/>
          <w:sz w:val="30"/>
          <w:szCs w:val="30"/>
          <w:cs/>
        </w:rPr>
        <w:t>ของเงินเดือนทุกเดือน และกลุ่มบริษัทจ่ายสมทบในอัตราร้อยละ</w:t>
      </w:r>
      <w:r w:rsidRPr="000C6BC7">
        <w:rPr>
          <w:rFonts w:ascii="Angsana New" w:hAnsi="Angsana New" w:cs="Angsana New"/>
          <w:sz w:val="30"/>
          <w:szCs w:val="30"/>
        </w:rPr>
        <w:t xml:space="preserve"> 3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และอัตราร้อยละ</w:t>
      </w:r>
      <w:r w:rsidRPr="000C6BC7">
        <w:rPr>
          <w:rFonts w:ascii="Angsana New" w:hAnsi="Angsana New" w:cs="Angsana New"/>
          <w:sz w:val="30"/>
          <w:szCs w:val="30"/>
        </w:rPr>
        <w:t xml:space="preserve"> 5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187D0E" w:rsidRPr="00187D0E" w:rsidRDefault="00187D0E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8E1D94" w:rsidRPr="000C6BC7" w:rsidRDefault="00441638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:rsidR="00332557" w:rsidRPr="000C6BC7" w:rsidRDefault="00332557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14"/>
          <w:szCs w:val="14"/>
        </w:rPr>
      </w:pPr>
    </w:p>
    <w:p w:rsidR="006E7985" w:rsidRPr="000C6BC7" w:rsidRDefault="00332557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332557" w:rsidRPr="000C6BC7" w:rsidRDefault="00332557" w:rsidP="00D55D3F">
      <w:pPr>
        <w:spacing w:after="0" w:line="240" w:lineRule="auto"/>
        <w:ind w:left="360" w:right="-25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39"/>
        <w:gridCol w:w="985"/>
        <w:gridCol w:w="1077"/>
        <w:gridCol w:w="270"/>
        <w:gridCol w:w="1077"/>
        <w:gridCol w:w="288"/>
        <w:gridCol w:w="1176"/>
        <w:gridCol w:w="267"/>
        <w:gridCol w:w="921"/>
      </w:tblGrid>
      <w:tr w:rsidR="00B860A1" w:rsidRPr="000C6BC7" w:rsidTr="00E8512E">
        <w:tc>
          <w:tcPr>
            <w:tcW w:w="2939" w:type="dxa"/>
          </w:tcPr>
          <w:p w:rsidR="00B860A1" w:rsidRPr="000C6BC7" w:rsidRDefault="00B860A1" w:rsidP="00D55D3F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</w:tcPr>
          <w:p w:rsidR="00B860A1" w:rsidRPr="000C6BC7" w:rsidRDefault="00B860A1" w:rsidP="00D55D3F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:rsidR="00B860A1" w:rsidRPr="000C6BC7" w:rsidRDefault="00B860A1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" w:type="dxa"/>
          </w:tcPr>
          <w:p w:rsidR="00B860A1" w:rsidRPr="000C6BC7" w:rsidRDefault="00B860A1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4" w:type="dxa"/>
            <w:gridSpan w:val="3"/>
          </w:tcPr>
          <w:p w:rsidR="00B860A1" w:rsidRPr="000C6BC7" w:rsidRDefault="00B860A1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5B6" w:rsidRPr="000C6BC7" w:rsidTr="00E8512E">
        <w:tc>
          <w:tcPr>
            <w:tcW w:w="2939" w:type="dxa"/>
          </w:tcPr>
          <w:p w:rsidR="003A35B6" w:rsidRPr="000C6BC7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</w:tcPr>
          <w:p w:rsidR="003A35B6" w:rsidRPr="000C6BC7" w:rsidRDefault="003A35B6" w:rsidP="003A35B6">
            <w:pPr>
              <w:tabs>
                <w:tab w:val="left" w:pos="342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7" w:type="dxa"/>
          </w:tcPr>
          <w:p w:rsidR="003A35B6" w:rsidRPr="000C6BC7" w:rsidRDefault="006C60FD" w:rsidP="00FB68BD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88" w:type="dxa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7" w:type="dxa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</w:tcPr>
          <w:p w:rsidR="003A35B6" w:rsidRPr="000C6BC7" w:rsidRDefault="006C60FD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3A35B6" w:rsidRPr="000C6BC7" w:rsidTr="00E8512E">
        <w:tc>
          <w:tcPr>
            <w:tcW w:w="2939" w:type="dxa"/>
          </w:tcPr>
          <w:p w:rsidR="003A35B6" w:rsidRPr="000C6BC7" w:rsidRDefault="003A35B6" w:rsidP="003A35B6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985" w:type="dxa"/>
          </w:tcPr>
          <w:p w:rsidR="003A35B6" w:rsidRPr="000C6BC7" w:rsidRDefault="003A35B6" w:rsidP="003A35B6">
            <w:pPr>
              <w:pStyle w:val="Heading5"/>
              <w:tabs>
                <w:tab w:val="left" w:pos="342"/>
              </w:tabs>
              <w:spacing w:before="0" w:line="240" w:lineRule="auto"/>
              <w:ind w:right="-25"/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</w:tcPr>
          <w:p w:rsidR="003A35B6" w:rsidRPr="000C6BC7" w:rsidRDefault="003A35B6" w:rsidP="003A35B6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60A1" w:rsidRPr="000C6BC7" w:rsidTr="00E8512E">
        <w:tc>
          <w:tcPr>
            <w:tcW w:w="2939" w:type="dxa"/>
          </w:tcPr>
          <w:p w:rsidR="00B860A1" w:rsidRPr="000C6BC7" w:rsidRDefault="00B860A1" w:rsidP="00B860A1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985" w:type="dxa"/>
          </w:tcPr>
          <w:p w:rsidR="00B860A1" w:rsidRPr="000C6BC7" w:rsidRDefault="00B860A1" w:rsidP="00B860A1">
            <w:pPr>
              <w:tabs>
                <w:tab w:val="left" w:pos="342"/>
              </w:tabs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</w:tcPr>
          <w:p w:rsidR="00B860A1" w:rsidRPr="000C6BC7" w:rsidRDefault="00B860A1" w:rsidP="00B860A1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C60FD" w:rsidRPr="000C6BC7" w:rsidTr="00E8512E">
        <w:tc>
          <w:tcPr>
            <w:tcW w:w="2939" w:type="dxa"/>
            <w:shd w:val="clear" w:color="auto" w:fill="auto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สำหรับปีปัจจุบัน</w:t>
            </w:r>
          </w:p>
        </w:tc>
        <w:tc>
          <w:tcPr>
            <w:tcW w:w="985" w:type="dxa"/>
            <w:shd w:val="clear" w:color="auto" w:fill="auto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C60FD" w:rsidRPr="000C6BC7" w:rsidRDefault="0011632F" w:rsidP="00A3145F">
            <w:pPr>
              <w:tabs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584,257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:rsidR="006C60FD" w:rsidRPr="000C6BC7" w:rsidRDefault="006C60FD" w:rsidP="00A01D0C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523,298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6C60FD" w:rsidRPr="000C6BC7" w:rsidRDefault="00267E0B" w:rsidP="00A3145F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11632F">
              <w:rPr>
                <w:rFonts w:ascii="Angsana New" w:hAnsi="Angsana New" w:cs="Angsana New"/>
                <w:sz w:val="30"/>
                <w:szCs w:val="30"/>
              </w:rPr>
              <w:t>23,858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:rsidR="006C60FD" w:rsidRPr="000C6BC7" w:rsidRDefault="006C60FD" w:rsidP="00FB68BD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374,433</w:t>
            </w:r>
          </w:p>
        </w:tc>
      </w:tr>
      <w:tr w:rsidR="006C60FD" w:rsidRPr="000C6BC7" w:rsidTr="00E8512E">
        <w:tc>
          <w:tcPr>
            <w:tcW w:w="2939" w:type="dxa"/>
            <w:shd w:val="clear" w:color="auto" w:fill="auto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ภาษีปีก่อนๆที่บันทึกสูงไป</w:t>
            </w:r>
          </w:p>
        </w:tc>
        <w:tc>
          <w:tcPr>
            <w:tcW w:w="985" w:type="dxa"/>
            <w:shd w:val="clear" w:color="auto" w:fill="auto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0FD" w:rsidRPr="000C6BC7" w:rsidRDefault="0011632F" w:rsidP="002C0552">
            <w:pPr>
              <w:tabs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(6,985</w:t>
            </w:r>
            <w:r w:rsidR="00CB66C2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0FD" w:rsidRPr="000C6BC7" w:rsidRDefault="006C60FD" w:rsidP="00A01D0C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(71)</w:t>
            </w:r>
          </w:p>
        </w:tc>
        <w:tc>
          <w:tcPr>
            <w:tcW w:w="288" w:type="dxa"/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0FD" w:rsidRPr="000C6BC7" w:rsidRDefault="0039386F" w:rsidP="00187D0E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(6,9</w:t>
            </w:r>
            <w:r w:rsidR="0011632F">
              <w:rPr>
                <w:rFonts w:ascii="Angsana New" w:hAnsi="Angsana New" w:cs="Angsana New"/>
                <w:sz w:val="30"/>
                <w:szCs w:val="30"/>
              </w:rPr>
              <w:t>85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C60FD" w:rsidRPr="000C6BC7" w:rsidRDefault="006C60FD" w:rsidP="00FB68BD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(71)</w:t>
            </w:r>
          </w:p>
        </w:tc>
      </w:tr>
      <w:tr w:rsidR="006C60FD" w:rsidRPr="000C6BC7" w:rsidTr="00E8512E">
        <w:trPr>
          <w:trHeight w:val="370"/>
        </w:trPr>
        <w:tc>
          <w:tcPr>
            <w:tcW w:w="2939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5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0FD" w:rsidRPr="000C6BC7" w:rsidRDefault="00A3145F" w:rsidP="002C0552">
            <w:pPr>
              <w:tabs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577,272</w:t>
            </w:r>
          </w:p>
        </w:tc>
        <w:tc>
          <w:tcPr>
            <w:tcW w:w="270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0FD" w:rsidRPr="006B296C" w:rsidRDefault="006C60FD" w:rsidP="00A01D0C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B29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523,227</w:t>
            </w:r>
          </w:p>
        </w:tc>
        <w:tc>
          <w:tcPr>
            <w:tcW w:w="288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C60FD" w:rsidRPr="000C6BC7" w:rsidRDefault="00267E0B" w:rsidP="0088238C">
            <w:pPr>
              <w:tabs>
                <w:tab w:val="decimal" w:pos="888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</w:t>
            </w:r>
            <w:r w:rsidR="00A3145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6,873</w:t>
            </w:r>
          </w:p>
        </w:tc>
        <w:tc>
          <w:tcPr>
            <w:tcW w:w="267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C60FD" w:rsidRPr="000C6BC7" w:rsidRDefault="006C60FD" w:rsidP="00FB68BD">
            <w:pPr>
              <w:tabs>
                <w:tab w:val="decimal" w:pos="795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374,362</w:t>
            </w:r>
          </w:p>
        </w:tc>
      </w:tr>
      <w:tr w:rsidR="006C60FD" w:rsidRPr="000C6BC7" w:rsidTr="00E8512E">
        <w:trPr>
          <w:trHeight w:val="370"/>
        </w:trPr>
        <w:tc>
          <w:tcPr>
            <w:tcW w:w="2939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5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6C60FD" w:rsidRPr="000C6BC7" w:rsidRDefault="006C60FD" w:rsidP="00FB68BD">
            <w:pPr>
              <w:tabs>
                <w:tab w:val="decimal" w:pos="861"/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:rsidR="006C60FD" w:rsidRPr="000C6BC7" w:rsidRDefault="006C60FD" w:rsidP="00FB68BD">
            <w:pPr>
              <w:tabs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88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:rsidR="006C60FD" w:rsidRPr="000C6BC7" w:rsidRDefault="006C60FD" w:rsidP="00FB68BD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7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:rsidR="006C60FD" w:rsidRPr="000C6BC7" w:rsidRDefault="006C60FD" w:rsidP="00FB68BD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6C60FD" w:rsidRPr="000C6BC7" w:rsidTr="00E8512E">
        <w:trPr>
          <w:trHeight w:val="370"/>
        </w:trPr>
        <w:tc>
          <w:tcPr>
            <w:tcW w:w="2939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85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vAlign w:val="bottom"/>
          </w:tcPr>
          <w:p w:rsidR="006C60FD" w:rsidRPr="000C6BC7" w:rsidRDefault="006C60FD" w:rsidP="00FB68BD">
            <w:pPr>
              <w:tabs>
                <w:tab w:val="decimal" w:pos="861"/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6C60FD" w:rsidRPr="000C6BC7" w:rsidRDefault="006C60FD" w:rsidP="00FB68BD">
            <w:pPr>
              <w:tabs>
                <w:tab w:val="decimal" w:pos="886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6C60FD" w:rsidRPr="000C6BC7" w:rsidRDefault="006C60FD" w:rsidP="00FB68BD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:rsidR="006C60FD" w:rsidRPr="000C6BC7" w:rsidRDefault="006C60FD" w:rsidP="00FB68BD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6C60FD" w:rsidRPr="000C6BC7" w:rsidTr="00217972">
        <w:trPr>
          <w:trHeight w:val="370"/>
        </w:trPr>
        <w:tc>
          <w:tcPr>
            <w:tcW w:w="2939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</w:p>
        </w:tc>
        <w:tc>
          <w:tcPr>
            <w:tcW w:w="985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1</w:t>
            </w:r>
            <w:r w:rsidR="003B5DE2">
              <w:rPr>
                <w:rFonts w:ascii="Angsana New" w:hAnsi="Angsana New" w:cs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77" w:type="dxa"/>
            <w:vAlign w:val="bottom"/>
          </w:tcPr>
          <w:p w:rsidR="006C60FD" w:rsidRPr="000C6BC7" w:rsidRDefault="005E0EAB" w:rsidP="005E0EAB">
            <w:pPr>
              <w:tabs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34,478</w:t>
            </w:r>
          </w:p>
        </w:tc>
        <w:tc>
          <w:tcPr>
            <w:tcW w:w="270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:rsidR="006C60FD" w:rsidRPr="000C6BC7" w:rsidRDefault="006C60FD" w:rsidP="00A01D0C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10,937</w:t>
            </w:r>
          </w:p>
        </w:tc>
        <w:tc>
          <w:tcPr>
            <w:tcW w:w="288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6" w:type="dxa"/>
            <w:vAlign w:val="bottom"/>
          </w:tcPr>
          <w:p w:rsidR="006C60FD" w:rsidRPr="000C6BC7" w:rsidRDefault="0039386F" w:rsidP="00FB68BD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32,606</w:t>
            </w:r>
          </w:p>
        </w:tc>
        <w:tc>
          <w:tcPr>
            <w:tcW w:w="267" w:type="dxa"/>
            <w:vAlign w:val="bottom"/>
          </w:tcPr>
          <w:p w:rsidR="006C60FD" w:rsidRPr="000C6BC7" w:rsidRDefault="006C60FD" w:rsidP="006C60FD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:rsidR="006C60FD" w:rsidRPr="000C6BC7" w:rsidRDefault="006C60FD" w:rsidP="00FB68BD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3,165</w:t>
            </w:r>
          </w:p>
        </w:tc>
      </w:tr>
      <w:tr w:rsidR="00C70C97" w:rsidRPr="000C6BC7" w:rsidTr="00E8512E">
        <w:trPr>
          <w:trHeight w:val="370"/>
        </w:trPr>
        <w:tc>
          <w:tcPr>
            <w:tcW w:w="2939" w:type="dxa"/>
          </w:tcPr>
          <w:p w:rsidR="00C70C97" w:rsidRPr="000C6BC7" w:rsidRDefault="00C70C97" w:rsidP="00C70C97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85" w:type="dxa"/>
          </w:tcPr>
          <w:p w:rsidR="00C70C97" w:rsidRPr="000C6BC7" w:rsidRDefault="00C70C97" w:rsidP="00C70C97">
            <w:pPr>
              <w:tabs>
                <w:tab w:val="left" w:pos="540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70C97" w:rsidRPr="000C6BC7" w:rsidRDefault="00C70C97" w:rsidP="00C70C97">
            <w:pPr>
              <w:tabs>
                <w:tab w:val="decimal" w:pos="900"/>
              </w:tabs>
              <w:spacing w:after="0" w:line="240" w:lineRule="auto"/>
              <w:ind w:left="-108" w:right="-12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611,750</w:t>
            </w:r>
          </w:p>
        </w:tc>
        <w:tc>
          <w:tcPr>
            <w:tcW w:w="270" w:type="dxa"/>
            <w:vAlign w:val="bottom"/>
          </w:tcPr>
          <w:p w:rsidR="00C70C97" w:rsidRPr="000C6BC7" w:rsidRDefault="00C70C97" w:rsidP="00C70C97">
            <w:pPr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0C97" w:rsidRPr="00A01D0C" w:rsidRDefault="00C70C97" w:rsidP="00C70C97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01D0C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534,164</w:t>
            </w:r>
          </w:p>
        </w:tc>
        <w:tc>
          <w:tcPr>
            <w:tcW w:w="288" w:type="dxa"/>
            <w:vAlign w:val="bottom"/>
          </w:tcPr>
          <w:p w:rsidR="00C70C97" w:rsidRPr="000C6BC7" w:rsidRDefault="00C70C97" w:rsidP="00C70C97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70C97" w:rsidRPr="000C6BC7" w:rsidRDefault="00C70C97" w:rsidP="00C70C97">
            <w:pPr>
              <w:tabs>
                <w:tab w:val="decimal" w:pos="88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449,479</w:t>
            </w:r>
          </w:p>
        </w:tc>
        <w:tc>
          <w:tcPr>
            <w:tcW w:w="267" w:type="dxa"/>
            <w:vAlign w:val="bottom"/>
          </w:tcPr>
          <w:p w:rsidR="00C70C97" w:rsidRPr="000C6BC7" w:rsidRDefault="00C70C97" w:rsidP="00C70C97">
            <w:pPr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70C97" w:rsidRPr="000C6BC7" w:rsidRDefault="00C70C97" w:rsidP="00C70C97">
            <w:pPr>
              <w:tabs>
                <w:tab w:val="decimal" w:pos="795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377,527</w:t>
            </w:r>
          </w:p>
        </w:tc>
      </w:tr>
    </w:tbl>
    <w:p w:rsidR="00187D0E" w:rsidRPr="00187D0E" w:rsidRDefault="00187D0E" w:rsidP="007C7FD4">
      <w:pPr>
        <w:pStyle w:val="BodyText"/>
        <w:spacing w:after="0" w:line="240" w:lineRule="auto"/>
        <w:ind w:firstLine="630"/>
        <w:rPr>
          <w:rFonts w:ascii="Angsana New" w:hAnsi="Angsana New" w:cs="Angsana New"/>
          <w:b/>
          <w:bCs/>
          <w:i/>
          <w:iCs/>
        </w:rPr>
      </w:pPr>
    </w:p>
    <w:p w:rsidR="00187D0E" w:rsidRDefault="00187D0E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435B5F" w:rsidRPr="000C6BC7" w:rsidRDefault="00435B5F" w:rsidP="00C64570">
      <w:pPr>
        <w:pStyle w:val="BodyText"/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:rsidR="00A82216" w:rsidRPr="00187D0E" w:rsidRDefault="00A82216" w:rsidP="00D55D3F">
      <w:pPr>
        <w:pStyle w:val="BodyText"/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</w:rPr>
      </w:pPr>
    </w:p>
    <w:tbl>
      <w:tblPr>
        <w:tblW w:w="9437" w:type="dxa"/>
        <w:tblInd w:w="54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99"/>
        <w:gridCol w:w="21"/>
        <w:gridCol w:w="159"/>
        <w:gridCol w:w="21"/>
        <w:gridCol w:w="879"/>
        <w:gridCol w:w="21"/>
        <w:gridCol w:w="159"/>
        <w:gridCol w:w="21"/>
        <w:gridCol w:w="990"/>
        <w:gridCol w:w="180"/>
        <w:gridCol w:w="900"/>
        <w:gridCol w:w="180"/>
        <w:gridCol w:w="902"/>
        <w:gridCol w:w="9"/>
        <w:gridCol w:w="178"/>
        <w:gridCol w:w="993"/>
        <w:gridCol w:w="31"/>
        <w:gridCol w:w="27"/>
        <w:gridCol w:w="14"/>
      </w:tblGrid>
      <w:tr w:rsidR="00435B5F" w:rsidRPr="000C6BC7" w:rsidTr="00F12187">
        <w:trPr>
          <w:gridAfter w:val="2"/>
          <w:wAfter w:w="41" w:type="dxa"/>
          <w:cantSplit/>
        </w:trPr>
        <w:tc>
          <w:tcPr>
            <w:tcW w:w="2853" w:type="dxa"/>
          </w:tcPr>
          <w:p w:rsidR="00435B5F" w:rsidRPr="000C6BC7" w:rsidRDefault="00435B5F" w:rsidP="00D55D3F">
            <w:pPr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6543" w:type="dxa"/>
            <w:gridSpan w:val="17"/>
            <w:vAlign w:val="bottom"/>
          </w:tcPr>
          <w:p w:rsidR="00435B5F" w:rsidRPr="000C6BC7" w:rsidRDefault="00A40A35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35B5F" w:rsidRPr="000C6BC7" w:rsidTr="00F12187">
        <w:trPr>
          <w:gridAfter w:val="3"/>
          <w:wAfter w:w="72" w:type="dxa"/>
          <w:cantSplit/>
        </w:trPr>
        <w:tc>
          <w:tcPr>
            <w:tcW w:w="2853" w:type="dxa"/>
          </w:tcPr>
          <w:p w:rsidR="00435B5F" w:rsidRPr="000C6BC7" w:rsidRDefault="00435B5F" w:rsidP="00D55D3F">
            <w:pPr>
              <w:spacing w:after="0" w:line="240" w:lineRule="auto"/>
              <w:ind w:left="360" w:hanging="36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70" w:type="dxa"/>
            <w:gridSpan w:val="9"/>
            <w:vAlign w:val="bottom"/>
          </w:tcPr>
          <w:p w:rsidR="00435B5F" w:rsidRPr="000C6BC7" w:rsidRDefault="006C60FD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435B5F" w:rsidRPr="000C6BC7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62" w:type="dxa"/>
            <w:gridSpan w:val="6"/>
            <w:vAlign w:val="bottom"/>
          </w:tcPr>
          <w:p w:rsidR="00435B5F" w:rsidRPr="000C6BC7" w:rsidRDefault="006C60FD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435B5F" w:rsidRPr="000C6BC7" w:rsidTr="00F12187">
        <w:trPr>
          <w:cantSplit/>
        </w:trPr>
        <w:tc>
          <w:tcPr>
            <w:tcW w:w="2853" w:type="dxa"/>
          </w:tcPr>
          <w:p w:rsidR="00435B5F" w:rsidRPr="000C6BC7" w:rsidRDefault="00435B5F" w:rsidP="00D55D3F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:rsidR="00435B5F" w:rsidRPr="000C6BC7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435B5F" w:rsidRPr="000C6BC7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435B5F" w:rsidRPr="000C6BC7" w:rsidRDefault="002D4A4F" w:rsidP="005663D5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435B5F"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435B5F" w:rsidRPr="000C6BC7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gridSpan w:val="2"/>
            <w:vAlign w:val="bottom"/>
          </w:tcPr>
          <w:p w:rsidR="00435B5F" w:rsidRPr="000C6BC7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435B5F" w:rsidRPr="000C6BC7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435B5F" w:rsidRPr="000C6BC7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435B5F" w:rsidRPr="000C6BC7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435B5F" w:rsidRPr="000C6BC7" w:rsidRDefault="002D4A4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</w:t>
            </w:r>
            <w:r w:rsidR="005663D5"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435B5F"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7" w:type="dxa"/>
            <w:gridSpan w:val="2"/>
            <w:vAlign w:val="bottom"/>
          </w:tcPr>
          <w:p w:rsidR="00435B5F" w:rsidRPr="000C6BC7" w:rsidRDefault="00435B5F" w:rsidP="00D55D3F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5" w:type="dxa"/>
            <w:gridSpan w:val="4"/>
            <w:vAlign w:val="bottom"/>
          </w:tcPr>
          <w:p w:rsidR="00435B5F" w:rsidRPr="000C6BC7" w:rsidRDefault="00435B5F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435B5F" w:rsidRPr="000C6BC7" w:rsidTr="00F12187">
        <w:trPr>
          <w:gridAfter w:val="2"/>
          <w:wAfter w:w="41" w:type="dxa"/>
          <w:cantSplit/>
        </w:trPr>
        <w:tc>
          <w:tcPr>
            <w:tcW w:w="2853" w:type="dxa"/>
          </w:tcPr>
          <w:p w:rsidR="00435B5F" w:rsidRPr="000C6BC7" w:rsidRDefault="00435B5F" w:rsidP="00D55D3F">
            <w:pPr>
              <w:tabs>
                <w:tab w:val="left" w:pos="540"/>
              </w:tabs>
              <w:spacing w:after="0" w:line="240" w:lineRule="auto"/>
              <w:ind w:left="270" w:right="-79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3" w:type="dxa"/>
            <w:gridSpan w:val="17"/>
            <w:vAlign w:val="bottom"/>
          </w:tcPr>
          <w:p w:rsidR="00435B5F" w:rsidRPr="000C6BC7" w:rsidRDefault="00435B5F" w:rsidP="00D55D3F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12187" w:rsidRPr="000C6BC7" w:rsidTr="00F12187">
        <w:trPr>
          <w:gridAfter w:val="1"/>
          <w:wAfter w:w="14" w:type="dxa"/>
          <w:cantSplit/>
        </w:trPr>
        <w:tc>
          <w:tcPr>
            <w:tcW w:w="2853" w:type="dxa"/>
          </w:tcPr>
          <w:p w:rsidR="00F12187" w:rsidRPr="00F12187" w:rsidRDefault="00F12187" w:rsidP="00F12187">
            <w:pPr>
              <w:tabs>
                <w:tab w:val="left" w:pos="274"/>
              </w:tabs>
              <w:spacing w:after="0" w:line="240" w:lineRule="auto"/>
              <w:ind w:left="270" w:right="-79" w:hanging="2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20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(46,852)</w:t>
            </w:r>
          </w:p>
        </w:tc>
        <w:tc>
          <w:tcPr>
            <w:tcW w:w="180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9,370</w:t>
            </w:r>
          </w:p>
        </w:tc>
        <w:tc>
          <w:tcPr>
            <w:tcW w:w="180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(37,482)</w:t>
            </w:r>
          </w:p>
        </w:tc>
        <w:tc>
          <w:tcPr>
            <w:tcW w:w="180" w:type="dxa"/>
            <w:vAlign w:val="bottom"/>
          </w:tcPr>
          <w:p w:rsidR="00F12187" w:rsidRPr="00F12187" w:rsidRDefault="00F12187" w:rsidP="00D55D3F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2" w:type="dxa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6C60FD" w:rsidRPr="000C6BC7" w:rsidTr="00F12187">
        <w:trPr>
          <w:gridAfter w:val="1"/>
          <w:wAfter w:w="14" w:type="dxa"/>
          <w:cantSplit/>
        </w:trPr>
        <w:tc>
          <w:tcPr>
            <w:tcW w:w="2853" w:type="dxa"/>
          </w:tcPr>
          <w:p w:rsidR="006C60FD" w:rsidRPr="000C6BC7" w:rsidRDefault="006C60FD" w:rsidP="006C60FD">
            <w:pPr>
              <w:tabs>
                <w:tab w:val="left" w:pos="540"/>
              </w:tabs>
              <w:spacing w:after="0" w:line="240" w:lineRule="auto"/>
              <w:ind w:left="270" w:right="-79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920" w:type="dxa"/>
            <w:gridSpan w:val="2"/>
            <w:vAlign w:val="bottom"/>
          </w:tcPr>
          <w:p w:rsidR="006C60FD" w:rsidRPr="00F84A19" w:rsidRDefault="00754395" w:rsidP="00F84A19">
            <w:pPr>
              <w:pStyle w:val="acctfourfigures"/>
              <w:tabs>
                <w:tab w:val="clear" w:pos="765"/>
                <w:tab w:val="decimal" w:pos="7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F84A19" w:rsidRPr="00F84A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6C60FD" w:rsidRPr="00F84A19" w:rsidRDefault="006C60FD" w:rsidP="00F12187">
            <w:pPr>
              <w:pStyle w:val="acctfourfigures"/>
              <w:tabs>
                <w:tab w:val="decimal" w:pos="391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6C60FD" w:rsidRPr="00F84A19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84A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6C60FD" w:rsidRPr="00F84A19" w:rsidRDefault="006C60FD" w:rsidP="00F12187">
            <w:pPr>
              <w:pStyle w:val="acctfourfigures"/>
              <w:tabs>
                <w:tab w:val="decimal" w:pos="391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6C60FD" w:rsidRPr="00F84A19" w:rsidRDefault="00754395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(33</w:t>
            </w:r>
            <w:r w:rsidR="00F84A19" w:rsidRPr="00F84A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6C60FD" w:rsidRPr="000C6BC7" w:rsidRDefault="006C60FD" w:rsidP="00EC5A69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(1,854)</w:t>
            </w:r>
          </w:p>
        </w:tc>
        <w:tc>
          <w:tcPr>
            <w:tcW w:w="180" w:type="dxa"/>
            <w:vAlign w:val="bottom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vAlign w:val="bottom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78" w:type="dxa"/>
            <w:vAlign w:val="bottom"/>
          </w:tcPr>
          <w:p w:rsidR="006C60FD" w:rsidRPr="000C6BC7" w:rsidRDefault="006C60FD" w:rsidP="006C60FD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(1,483)</w:t>
            </w:r>
          </w:p>
        </w:tc>
      </w:tr>
      <w:tr w:rsidR="00F12187" w:rsidRPr="000C6BC7" w:rsidTr="00957B48">
        <w:trPr>
          <w:gridAfter w:val="1"/>
          <w:wAfter w:w="14" w:type="dxa"/>
          <w:cantSplit/>
        </w:trPr>
        <w:tc>
          <w:tcPr>
            <w:tcW w:w="2853" w:type="dxa"/>
          </w:tcPr>
          <w:p w:rsidR="00F12187" w:rsidRPr="000C6BC7" w:rsidRDefault="00F12187" w:rsidP="00F12187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87" w:rsidRPr="00F12187" w:rsidRDefault="00754395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(46,894</w:t>
            </w:r>
            <w:r w:rsidR="00F12187" w:rsidRPr="00F1218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87" w:rsidRPr="00F12187" w:rsidRDefault="00F84A19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9,379</w:t>
            </w:r>
          </w:p>
        </w:tc>
        <w:tc>
          <w:tcPr>
            <w:tcW w:w="180" w:type="dxa"/>
            <w:gridSpan w:val="2"/>
            <w:vAlign w:val="bottom"/>
          </w:tcPr>
          <w:p w:rsidR="00F12187" w:rsidRPr="00F12187" w:rsidRDefault="00F12187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87" w:rsidRPr="00F12187" w:rsidRDefault="00754395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(37,515</w:t>
            </w:r>
            <w:r w:rsidR="00F12187" w:rsidRPr="00F1218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F12187" w:rsidRPr="000C6BC7" w:rsidRDefault="00F12187" w:rsidP="00F12187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87" w:rsidRPr="000C6BC7" w:rsidRDefault="00F12187" w:rsidP="00F12187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(1,854)</w:t>
            </w:r>
          </w:p>
        </w:tc>
        <w:tc>
          <w:tcPr>
            <w:tcW w:w="180" w:type="dxa"/>
            <w:vAlign w:val="bottom"/>
          </w:tcPr>
          <w:p w:rsidR="00F12187" w:rsidRPr="000C6BC7" w:rsidRDefault="00F12187" w:rsidP="00F12187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87" w:rsidRPr="000C6BC7" w:rsidRDefault="00F12187" w:rsidP="00F12187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78" w:type="dxa"/>
            <w:vAlign w:val="bottom"/>
          </w:tcPr>
          <w:p w:rsidR="00F12187" w:rsidRPr="000C6BC7" w:rsidRDefault="00F12187" w:rsidP="00F12187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2187" w:rsidRPr="000C6BC7" w:rsidRDefault="00F12187" w:rsidP="00F12187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(1,483)</w:t>
            </w:r>
          </w:p>
        </w:tc>
      </w:tr>
      <w:tr w:rsidR="002C0552" w:rsidRPr="000C6BC7" w:rsidTr="00957B48">
        <w:trPr>
          <w:gridAfter w:val="1"/>
          <w:wAfter w:w="14" w:type="dxa"/>
          <w:cantSplit/>
        </w:trPr>
        <w:tc>
          <w:tcPr>
            <w:tcW w:w="2853" w:type="dxa"/>
          </w:tcPr>
          <w:p w:rsidR="002C0552" w:rsidRPr="000C6BC7" w:rsidRDefault="002C0552" w:rsidP="00F12187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  <w:vAlign w:val="bottom"/>
          </w:tcPr>
          <w:p w:rsidR="002C0552" w:rsidRPr="00F12187" w:rsidRDefault="002C0552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2C0552" w:rsidRPr="00F12187" w:rsidRDefault="002C0552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2C0552" w:rsidRPr="00F12187" w:rsidRDefault="002C0552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2C0552" w:rsidRPr="00F12187" w:rsidRDefault="002C0552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2C0552" w:rsidRPr="00F12187" w:rsidRDefault="002C0552" w:rsidP="00F12187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C0552" w:rsidRPr="000C6BC7" w:rsidRDefault="002C0552" w:rsidP="00F12187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2C0552" w:rsidRPr="000C6BC7" w:rsidRDefault="002C0552" w:rsidP="00F12187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2C0552" w:rsidRPr="000C6BC7" w:rsidRDefault="002C0552" w:rsidP="00F12187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double" w:sz="4" w:space="0" w:color="auto"/>
            </w:tcBorders>
            <w:vAlign w:val="bottom"/>
          </w:tcPr>
          <w:p w:rsidR="002C0552" w:rsidRPr="000C6BC7" w:rsidRDefault="002C0552" w:rsidP="00F12187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2C0552" w:rsidRPr="000C6BC7" w:rsidRDefault="002C0552" w:rsidP="00F12187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double" w:sz="4" w:space="0" w:color="auto"/>
            </w:tcBorders>
            <w:vAlign w:val="bottom"/>
          </w:tcPr>
          <w:p w:rsidR="002C0552" w:rsidRPr="000C6BC7" w:rsidRDefault="002C0552" w:rsidP="00F12187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C0552" w:rsidRPr="000C6BC7" w:rsidTr="003139B5">
        <w:trPr>
          <w:gridAfter w:val="1"/>
          <w:wAfter w:w="14" w:type="dxa"/>
          <w:cantSplit/>
        </w:trPr>
        <w:tc>
          <w:tcPr>
            <w:tcW w:w="2853" w:type="dxa"/>
          </w:tcPr>
          <w:p w:rsidR="002C0552" w:rsidRPr="000C6BC7" w:rsidRDefault="002C0552" w:rsidP="002C0552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18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C0552" w:rsidRPr="000C6BC7" w:rsidTr="003139B5">
        <w:trPr>
          <w:gridAfter w:val="1"/>
          <w:wAfter w:w="14" w:type="dxa"/>
          <w:cantSplit/>
        </w:trPr>
        <w:tc>
          <w:tcPr>
            <w:tcW w:w="2853" w:type="dxa"/>
          </w:tcPr>
          <w:p w:rsidR="002C0552" w:rsidRPr="000C6BC7" w:rsidRDefault="002C0552" w:rsidP="002C0552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70" w:type="dxa"/>
            <w:gridSpan w:val="9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80" w:type="dxa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220" w:type="dxa"/>
            <w:gridSpan w:val="8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2C0552" w:rsidRPr="000C6BC7" w:rsidTr="002C0552">
        <w:trPr>
          <w:gridAfter w:val="1"/>
          <w:wAfter w:w="14" w:type="dxa"/>
          <w:cantSplit/>
        </w:trPr>
        <w:tc>
          <w:tcPr>
            <w:tcW w:w="2853" w:type="dxa"/>
          </w:tcPr>
          <w:p w:rsidR="002C0552" w:rsidRPr="000C6BC7" w:rsidRDefault="002C0552" w:rsidP="002C0552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  <w:gridSpan w:val="2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2C0552" w:rsidRPr="000C6BC7" w:rsidRDefault="002C0552" w:rsidP="002C0552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:rsidR="002C0552" w:rsidRPr="000C6BC7" w:rsidRDefault="002C0552" w:rsidP="002C0552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2C0552" w:rsidRPr="000C6BC7" w:rsidRDefault="002C0552" w:rsidP="002C0552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2C0552" w:rsidRPr="000C6BC7" w:rsidRDefault="002C0552" w:rsidP="002C0552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  ภาษีเงินได้</w:t>
            </w:r>
          </w:p>
        </w:tc>
        <w:tc>
          <w:tcPr>
            <w:tcW w:w="178" w:type="dxa"/>
            <w:vAlign w:val="bottom"/>
          </w:tcPr>
          <w:p w:rsidR="002C0552" w:rsidRPr="000C6BC7" w:rsidRDefault="002C0552" w:rsidP="002C0552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</w:tr>
      <w:tr w:rsidR="002C0552" w:rsidRPr="000C6BC7" w:rsidTr="003139B5">
        <w:trPr>
          <w:gridAfter w:val="1"/>
          <w:wAfter w:w="14" w:type="dxa"/>
          <w:cantSplit/>
        </w:trPr>
        <w:tc>
          <w:tcPr>
            <w:tcW w:w="2853" w:type="dxa"/>
          </w:tcPr>
          <w:p w:rsidR="002C0552" w:rsidRPr="000C6BC7" w:rsidRDefault="002C0552" w:rsidP="00F12187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18"/>
            <w:vAlign w:val="bottom"/>
          </w:tcPr>
          <w:p w:rsidR="002C0552" w:rsidRPr="000C6BC7" w:rsidRDefault="002C0552" w:rsidP="002C0552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745049" w:rsidRPr="000C6BC7" w:rsidTr="00413F33">
        <w:trPr>
          <w:gridAfter w:val="1"/>
          <w:wAfter w:w="14" w:type="dxa"/>
          <w:cantSplit/>
        </w:trPr>
        <w:tc>
          <w:tcPr>
            <w:tcW w:w="2853" w:type="dxa"/>
          </w:tcPr>
          <w:p w:rsidR="00745049" w:rsidRPr="00F12187" w:rsidRDefault="00745049" w:rsidP="00745049">
            <w:pPr>
              <w:tabs>
                <w:tab w:val="left" w:pos="274"/>
              </w:tabs>
              <w:spacing w:after="0" w:line="240" w:lineRule="auto"/>
              <w:ind w:left="270" w:right="-79" w:hanging="26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920" w:type="dxa"/>
            <w:gridSpan w:val="2"/>
            <w:vAlign w:val="bottom"/>
          </w:tcPr>
          <w:p w:rsidR="00745049" w:rsidRPr="00745049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5049">
              <w:rPr>
                <w:rFonts w:ascii="Angsana New" w:hAnsi="Angsana New" w:cs="Angsana New"/>
                <w:sz w:val="30"/>
                <w:szCs w:val="30"/>
                <w:lang w:bidi="th-TH"/>
              </w:rPr>
              <w:t>(38,937)</w:t>
            </w:r>
          </w:p>
        </w:tc>
        <w:tc>
          <w:tcPr>
            <w:tcW w:w="180" w:type="dxa"/>
            <w:gridSpan w:val="2"/>
            <w:vAlign w:val="bottom"/>
          </w:tcPr>
          <w:p w:rsidR="00745049" w:rsidRPr="00745049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745049" w:rsidRPr="00745049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45049">
              <w:rPr>
                <w:rFonts w:ascii="Angsana New" w:hAnsi="Angsana New" w:cs="Angsana New"/>
                <w:sz w:val="30"/>
                <w:szCs w:val="30"/>
                <w:lang w:bidi="th-TH"/>
              </w:rPr>
              <w:t>7,787</w:t>
            </w:r>
          </w:p>
        </w:tc>
        <w:tc>
          <w:tcPr>
            <w:tcW w:w="180" w:type="dxa"/>
            <w:gridSpan w:val="2"/>
            <w:vAlign w:val="bottom"/>
          </w:tcPr>
          <w:p w:rsidR="00745049" w:rsidRPr="00745049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745049" w:rsidRPr="00745049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(31,150)</w:t>
            </w:r>
          </w:p>
        </w:tc>
        <w:tc>
          <w:tcPr>
            <w:tcW w:w="180" w:type="dxa"/>
            <w:vAlign w:val="bottom"/>
          </w:tcPr>
          <w:p w:rsidR="00745049" w:rsidRPr="00745049" w:rsidRDefault="00745049" w:rsidP="00745049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745049" w:rsidRPr="00F12187" w:rsidRDefault="00745049" w:rsidP="00745049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745049" w:rsidRPr="00F12187" w:rsidRDefault="00745049" w:rsidP="00745049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11" w:type="dxa"/>
            <w:gridSpan w:val="2"/>
            <w:vAlign w:val="bottom"/>
          </w:tcPr>
          <w:p w:rsidR="00745049" w:rsidRPr="00F12187" w:rsidRDefault="00745049" w:rsidP="00745049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745049" w:rsidRPr="00F12187" w:rsidRDefault="00745049" w:rsidP="00745049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745049" w:rsidRPr="00F12187" w:rsidRDefault="00745049" w:rsidP="00745049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F84A19" w:rsidRPr="000C6BC7" w:rsidTr="00413F33">
        <w:trPr>
          <w:gridAfter w:val="1"/>
          <w:wAfter w:w="14" w:type="dxa"/>
          <w:cantSplit/>
        </w:trPr>
        <w:tc>
          <w:tcPr>
            <w:tcW w:w="2853" w:type="dxa"/>
          </w:tcPr>
          <w:p w:rsidR="00F84A19" w:rsidRPr="000C6BC7" w:rsidRDefault="00F84A19" w:rsidP="00F84A19">
            <w:pPr>
              <w:tabs>
                <w:tab w:val="left" w:pos="540"/>
              </w:tabs>
              <w:spacing w:after="0" w:line="240" w:lineRule="auto"/>
              <w:ind w:left="270" w:right="-79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การเปลี่ยนแปลงในมูลค่ายุติธรรมสุทธิของเงินลงทุนเผื่อขาย</w:t>
            </w:r>
          </w:p>
        </w:tc>
        <w:tc>
          <w:tcPr>
            <w:tcW w:w="920" w:type="dxa"/>
            <w:gridSpan w:val="2"/>
            <w:tcBorders>
              <w:bottom w:val="single" w:sz="4" w:space="0" w:color="auto"/>
            </w:tcBorders>
            <w:vAlign w:val="bottom"/>
          </w:tcPr>
          <w:p w:rsidR="00F84A19" w:rsidRPr="000C6BC7" w:rsidRDefault="00754395" w:rsidP="00F84A19">
            <w:pPr>
              <w:pStyle w:val="acctfourfigures"/>
              <w:tabs>
                <w:tab w:val="clear" w:pos="765"/>
                <w:tab w:val="decimal" w:pos="7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(42</w:t>
            </w:r>
            <w:r w:rsidR="00F84A1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decimal" w:pos="391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:rsidR="00F84A19" w:rsidRPr="00F84A19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decimal" w:pos="391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F84A19" w:rsidRPr="000C6BC7" w:rsidRDefault="00F84A19" w:rsidP="00754395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</w:t>
            </w:r>
            <w:r w:rsidR="0075439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(1,854)</w:t>
            </w:r>
          </w:p>
        </w:tc>
        <w:tc>
          <w:tcPr>
            <w:tcW w:w="180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bottom w:val="single" w:sz="4" w:space="0" w:color="auto"/>
            </w:tcBorders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371</w:t>
            </w:r>
          </w:p>
        </w:tc>
        <w:tc>
          <w:tcPr>
            <w:tcW w:w="178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bottom w:val="single" w:sz="4" w:space="0" w:color="auto"/>
            </w:tcBorders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(1,483)</w:t>
            </w:r>
          </w:p>
        </w:tc>
      </w:tr>
      <w:tr w:rsidR="00413F33" w:rsidRPr="000C6BC7" w:rsidTr="00957B48">
        <w:trPr>
          <w:gridAfter w:val="1"/>
          <w:wAfter w:w="14" w:type="dxa"/>
          <w:cantSplit/>
        </w:trPr>
        <w:tc>
          <w:tcPr>
            <w:tcW w:w="2853" w:type="dxa"/>
          </w:tcPr>
          <w:p w:rsidR="00413F33" w:rsidRPr="000C6BC7" w:rsidRDefault="00413F33" w:rsidP="00413F33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3F33" w:rsidRPr="00F12187" w:rsidRDefault="00745049" w:rsidP="00754395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(38</w:t>
            </w:r>
            <w:r w:rsidR="00413F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543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979</w:t>
            </w:r>
            <w:r w:rsidR="00413F33" w:rsidRPr="00F1218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gridSpan w:val="2"/>
            <w:vAlign w:val="bottom"/>
          </w:tcPr>
          <w:p w:rsidR="00413F33" w:rsidRPr="00F12187" w:rsidRDefault="00413F33" w:rsidP="00413F3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3F33" w:rsidRPr="00F12187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</w:t>
            </w:r>
            <w:r w:rsidR="00413F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796</w:t>
            </w:r>
          </w:p>
        </w:tc>
        <w:tc>
          <w:tcPr>
            <w:tcW w:w="180" w:type="dxa"/>
            <w:gridSpan w:val="2"/>
            <w:vAlign w:val="bottom"/>
          </w:tcPr>
          <w:p w:rsidR="00413F33" w:rsidRPr="00F12187" w:rsidRDefault="00413F33" w:rsidP="00413F33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3F33" w:rsidRPr="00F12187" w:rsidRDefault="00745049" w:rsidP="0074504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(31</w:t>
            </w:r>
            <w:r w:rsidR="00413F3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7543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183</w:t>
            </w:r>
            <w:r w:rsidR="00413F33" w:rsidRPr="00F1218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:rsidR="00413F33" w:rsidRPr="000C6BC7" w:rsidRDefault="00413F33" w:rsidP="00413F33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3F33" w:rsidRPr="000C6BC7" w:rsidRDefault="00413F33" w:rsidP="00413F33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(1,854)</w:t>
            </w:r>
          </w:p>
        </w:tc>
        <w:tc>
          <w:tcPr>
            <w:tcW w:w="180" w:type="dxa"/>
            <w:vAlign w:val="bottom"/>
          </w:tcPr>
          <w:p w:rsidR="00413F33" w:rsidRPr="000C6BC7" w:rsidRDefault="00413F33" w:rsidP="00413F33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3F33" w:rsidRPr="000C6BC7" w:rsidRDefault="00413F33" w:rsidP="00413F33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78" w:type="dxa"/>
            <w:vAlign w:val="bottom"/>
          </w:tcPr>
          <w:p w:rsidR="00413F33" w:rsidRPr="000C6BC7" w:rsidRDefault="00413F33" w:rsidP="00413F33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13F33" w:rsidRPr="000C6BC7" w:rsidRDefault="00413F33" w:rsidP="00413F33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(1,483)</w:t>
            </w:r>
          </w:p>
        </w:tc>
      </w:tr>
      <w:tr w:rsidR="00F84A19" w:rsidRPr="000C6BC7" w:rsidTr="00957B48">
        <w:trPr>
          <w:gridAfter w:val="1"/>
          <w:wAfter w:w="14" w:type="dxa"/>
          <w:cantSplit/>
        </w:trPr>
        <w:tc>
          <w:tcPr>
            <w:tcW w:w="2853" w:type="dxa"/>
          </w:tcPr>
          <w:p w:rsidR="00F84A19" w:rsidRPr="000C6BC7" w:rsidRDefault="00F84A19" w:rsidP="00F84A19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  <w:gridSpan w:val="2"/>
            <w:tcBorders>
              <w:top w:val="double" w:sz="4" w:space="0" w:color="auto"/>
            </w:tcBorders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tcBorders>
              <w:top w:val="double" w:sz="4" w:space="0" w:color="auto"/>
            </w:tcBorders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tcBorders>
              <w:top w:val="double" w:sz="4" w:space="0" w:color="auto"/>
            </w:tcBorders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84A19" w:rsidRPr="000C6BC7" w:rsidTr="002C0552">
        <w:trPr>
          <w:gridAfter w:val="1"/>
          <w:wAfter w:w="14" w:type="dxa"/>
          <w:cantSplit/>
        </w:trPr>
        <w:tc>
          <w:tcPr>
            <w:tcW w:w="2853" w:type="dxa"/>
          </w:tcPr>
          <w:p w:rsidR="00F84A19" w:rsidRPr="000C6BC7" w:rsidRDefault="00F84A19" w:rsidP="00F84A19">
            <w:pPr>
              <w:tabs>
                <w:tab w:val="left" w:pos="0"/>
              </w:tabs>
              <w:spacing w:after="0" w:line="240" w:lineRule="auto"/>
              <w:ind w:left="540" w:hanging="54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0" w:type="dxa"/>
            <w:gridSpan w:val="2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gridSpan w:val="2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:rsidR="00F84A19" w:rsidRPr="00F12187" w:rsidRDefault="00F84A19" w:rsidP="00F84A19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82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dxa"/>
            <w:gridSpan w:val="2"/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4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F84A19" w:rsidRPr="000C6BC7" w:rsidRDefault="00F84A19" w:rsidP="00F84A19">
            <w:pPr>
              <w:pStyle w:val="acctfourfigures"/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3"/>
            <w:vAlign w:val="bottom"/>
          </w:tcPr>
          <w:p w:rsidR="00F84A19" w:rsidRPr="000C6BC7" w:rsidRDefault="00F84A19" w:rsidP="00F84A19">
            <w:pPr>
              <w:pStyle w:val="acctfourfigures"/>
              <w:tabs>
                <w:tab w:val="clear" w:pos="765"/>
                <w:tab w:val="decimal" w:pos="673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745049" w:rsidRDefault="00745049" w:rsidP="002D4A4F">
      <w:pPr>
        <w:spacing w:after="0"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  <w:sectPr w:rsidR="00745049" w:rsidSect="00ED487B">
          <w:pgSz w:w="11909" w:h="16834" w:code="9"/>
          <w:pgMar w:top="691" w:right="929" w:bottom="720" w:left="1152" w:header="720" w:footer="720" w:gutter="0"/>
          <w:cols w:space="720"/>
        </w:sectPr>
      </w:pPr>
    </w:p>
    <w:p w:rsidR="00435B5F" w:rsidRDefault="00435B5F" w:rsidP="0042322D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:rsidR="00542D86" w:rsidRPr="000C6BC7" w:rsidRDefault="00542D86" w:rsidP="0042322D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435B5F" w:rsidRPr="000C6BC7" w:rsidRDefault="00435B5F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204" w:type="dxa"/>
        <w:tblInd w:w="558" w:type="dxa"/>
        <w:tblLook w:val="01E0" w:firstRow="1" w:lastRow="1" w:firstColumn="1" w:lastColumn="1" w:noHBand="0" w:noVBand="0"/>
      </w:tblPr>
      <w:tblGrid>
        <w:gridCol w:w="4360"/>
        <w:gridCol w:w="26"/>
        <w:gridCol w:w="853"/>
        <w:gridCol w:w="8"/>
        <w:gridCol w:w="228"/>
        <w:gridCol w:w="8"/>
        <w:gridCol w:w="1147"/>
        <w:gridCol w:w="8"/>
        <w:gridCol w:w="258"/>
        <w:gridCol w:w="8"/>
        <w:gridCol w:w="871"/>
        <w:gridCol w:w="8"/>
        <w:gridCol w:w="258"/>
        <w:gridCol w:w="8"/>
        <w:gridCol w:w="1147"/>
        <w:gridCol w:w="8"/>
      </w:tblGrid>
      <w:tr w:rsidR="0076436C" w:rsidRPr="000C6BC7" w:rsidTr="003139B5">
        <w:tc>
          <w:tcPr>
            <w:tcW w:w="4386" w:type="dxa"/>
            <w:gridSpan w:val="2"/>
            <w:shd w:val="clear" w:color="auto" w:fill="auto"/>
          </w:tcPr>
          <w:p w:rsidR="0076436C" w:rsidRPr="000C6BC7" w:rsidRDefault="0076436C" w:rsidP="00D55D3F">
            <w:pPr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18" w:type="dxa"/>
            <w:gridSpan w:val="14"/>
            <w:shd w:val="clear" w:color="auto" w:fill="auto"/>
          </w:tcPr>
          <w:p w:rsidR="0076436C" w:rsidRPr="000C6BC7" w:rsidRDefault="0076436C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0C6BC7" w:rsidTr="003139B5">
        <w:tc>
          <w:tcPr>
            <w:tcW w:w="438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6"/>
            <w:shd w:val="clear" w:color="auto" w:fill="auto"/>
            <w:vAlign w:val="bottom"/>
          </w:tcPr>
          <w:p w:rsidR="003A35B6" w:rsidRPr="000C6BC7" w:rsidRDefault="006C60FD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:rsidR="003A35B6" w:rsidRPr="000C6BC7" w:rsidRDefault="003A35B6" w:rsidP="003A35B6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0" w:type="dxa"/>
            <w:gridSpan w:val="6"/>
            <w:shd w:val="clear" w:color="auto" w:fill="auto"/>
            <w:vAlign w:val="bottom"/>
          </w:tcPr>
          <w:p w:rsidR="003A35B6" w:rsidRPr="000C6BC7" w:rsidRDefault="006C60FD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3A35B6" w:rsidRPr="000C6BC7" w:rsidTr="003139B5">
        <w:tc>
          <w:tcPr>
            <w:tcW w:w="438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A35B6" w:rsidRPr="000C6BC7" w:rsidTr="003139B5">
        <w:tc>
          <w:tcPr>
            <w:tcW w:w="438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3A35B6" w:rsidRPr="000C6BC7" w:rsidRDefault="003A35B6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C60FD" w:rsidRPr="000C6BC7" w:rsidTr="003139B5">
        <w:trPr>
          <w:trHeight w:val="80"/>
        </w:trPr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C60FD" w:rsidRPr="000C6BC7" w:rsidRDefault="00A3145F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3,707,959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3,431,100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F23C73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C60FD" w:rsidRPr="000C6BC7" w:rsidRDefault="00A3145F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741,592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686,220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ความแตกต่างในอัตราภาษีเงินได้ที่แท้จริงของส่วนแบ่งกำไรในเงินลงทุนตามวิธีส่วนได้เสีย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50F17" w:rsidRPr="000C6BC7" w:rsidRDefault="00CB66C2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(103,042</w:t>
            </w:r>
            <w:r w:rsidR="00450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(101,449)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8A7037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(1,136</w:t>
            </w:r>
            <w:r w:rsidR="00450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(1,401)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8A7037" w:rsidP="00F5051E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45,8</w:t>
            </w:r>
            <w:r w:rsidR="00C70C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</w:t>
            </w:r>
            <w:r w:rsidR="0007191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722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8A7037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(70,764</w:t>
            </w:r>
            <w:r w:rsidR="00450F1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(71,881)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เงินได้รอการตัดบัญชี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450F17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6,196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16,024</w:t>
            </w:r>
          </w:p>
        </w:tc>
      </w:tr>
      <w:tr w:rsidR="006C60FD" w:rsidRPr="000C6BC7" w:rsidTr="003139B5">
        <w:tc>
          <w:tcPr>
            <w:tcW w:w="4386" w:type="dxa"/>
            <w:gridSpan w:val="2"/>
            <w:shd w:val="clear" w:color="auto" w:fill="auto"/>
          </w:tcPr>
          <w:p w:rsidR="006C60FD" w:rsidRPr="000C6BC7" w:rsidRDefault="002C0552" w:rsidP="006C60FD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ภาษีปีก่อนๆที่บันทึกสูงไป</w:t>
            </w:r>
          </w:p>
        </w:tc>
        <w:tc>
          <w:tcPr>
            <w:tcW w:w="861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60FD" w:rsidRPr="000C6BC7" w:rsidRDefault="00C70C97" w:rsidP="002C0552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(6,985</w:t>
            </w:r>
            <w:r w:rsidR="00CB66C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</w:tr>
      <w:tr w:rsidR="006C60FD" w:rsidRPr="000C6BC7" w:rsidTr="00540012">
        <w:tc>
          <w:tcPr>
            <w:tcW w:w="438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C60FD" w:rsidRPr="000C6BC7" w:rsidRDefault="00450F17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16.</w:t>
            </w:r>
            <w:r w:rsidR="0012256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0FD" w:rsidRPr="000C6BC7" w:rsidRDefault="00A3145F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611,750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6C60FD" w:rsidRPr="000C6BC7" w:rsidRDefault="006C60FD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15.6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6C60FD" w:rsidRPr="000C6BC7" w:rsidRDefault="006C60FD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C60FD" w:rsidRPr="000C6BC7" w:rsidRDefault="00860138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534,164</w:t>
            </w:r>
          </w:p>
        </w:tc>
      </w:tr>
      <w:tr w:rsidR="00540012" w:rsidRPr="000C6BC7" w:rsidTr="00540012">
        <w:tc>
          <w:tcPr>
            <w:tcW w:w="4386" w:type="dxa"/>
            <w:gridSpan w:val="2"/>
            <w:shd w:val="clear" w:color="auto" w:fill="auto"/>
          </w:tcPr>
          <w:p w:rsidR="00540012" w:rsidRPr="000C6BC7" w:rsidRDefault="00540012" w:rsidP="006C60FD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1" w:type="dxa"/>
            <w:gridSpan w:val="2"/>
            <w:shd w:val="clear" w:color="auto" w:fill="auto"/>
          </w:tcPr>
          <w:p w:rsidR="00540012" w:rsidRDefault="00540012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540012" w:rsidRPr="000C6BC7" w:rsidRDefault="00540012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40012" w:rsidRDefault="00540012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540012" w:rsidRPr="000C6BC7" w:rsidRDefault="00540012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540012" w:rsidRPr="000C6BC7" w:rsidRDefault="00540012" w:rsidP="006C60FD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540012" w:rsidRPr="000C6BC7" w:rsidRDefault="00540012" w:rsidP="006C60FD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40012" w:rsidRDefault="00540012" w:rsidP="006C60FD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71B78" w:rsidRPr="000C6BC7" w:rsidTr="00540012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8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36" w:type="dxa"/>
            <w:gridSpan w:val="14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270" w:type="dxa"/>
            <w:gridSpan w:val="6"/>
            <w:shd w:val="clear" w:color="auto" w:fill="auto"/>
            <w:vAlign w:val="bottom"/>
          </w:tcPr>
          <w:p w:rsidR="003A35B6" w:rsidRPr="000C6BC7" w:rsidRDefault="004F41E8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6" w:type="dxa"/>
            <w:gridSpan w:val="2"/>
            <w:shd w:val="clear" w:color="auto" w:fill="auto"/>
            <w:vAlign w:val="bottom"/>
          </w:tcPr>
          <w:p w:rsidR="003A35B6" w:rsidRPr="000C6BC7" w:rsidRDefault="003A35B6" w:rsidP="003A35B6">
            <w:pPr>
              <w:pStyle w:val="acctfourfigures"/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0" w:type="dxa"/>
            <w:gridSpan w:val="6"/>
            <w:shd w:val="clear" w:color="auto" w:fill="auto"/>
            <w:vAlign w:val="bottom"/>
          </w:tcPr>
          <w:p w:rsidR="003A35B6" w:rsidRPr="000C6BC7" w:rsidRDefault="004F41E8" w:rsidP="003A35B6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B71B7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B71B78" w:rsidRPr="000C6BC7" w:rsidTr="003139B5">
        <w:trPr>
          <w:gridAfter w:val="1"/>
          <w:wAfter w:w="8" w:type="dxa"/>
          <w:trHeight w:val="515"/>
        </w:trPr>
        <w:tc>
          <w:tcPr>
            <w:tcW w:w="4360" w:type="dxa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B71B78" w:rsidRPr="000C6BC7" w:rsidRDefault="00B71B78" w:rsidP="00D55D3F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B71B78" w:rsidRPr="000C6BC7" w:rsidRDefault="00B71B78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41E8" w:rsidRPr="000C6BC7" w:rsidRDefault="000518D7" w:rsidP="00F33AC1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</w:t>
            </w:r>
            <w:r w:rsidR="00A3145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536,087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2,137,305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8099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F41E8" w:rsidRPr="000C6BC7" w:rsidRDefault="00A3145F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507,217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427,461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รายได้ที่ให้ถือเป็นรายได้ทางภาษี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8099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8099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(424)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(212)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1E4379" w:rsidRPr="000C6BC7" w:rsidRDefault="00C70C97" w:rsidP="00A3145F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4,194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4,279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15126F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126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A35F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54,536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(53,959)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6313FA" w:rsidP="004F41E8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ปี</w:t>
            </w:r>
            <w:r w:rsidR="004F41E8" w:rsidRPr="000C6BC7">
              <w:rPr>
                <w:rFonts w:ascii="Angsana New" w:hAnsi="Angsana New" w:cs="Angsana New"/>
                <w:sz w:val="30"/>
                <w:szCs w:val="30"/>
                <w:cs/>
              </w:rPr>
              <w:t>ก่อนๆที่บันทึกสูงไป</w:t>
            </w: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8A7037" w:rsidP="0088238C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</w:t>
            </w:r>
            <w:r w:rsidR="00C70C97">
              <w:rPr>
                <w:rFonts w:ascii="Angsana New" w:hAnsi="Angsana New" w:cs="Angsana New"/>
                <w:sz w:val="30"/>
                <w:szCs w:val="30"/>
              </w:rPr>
              <w:t>985</w:t>
            </w:r>
            <w:r w:rsidR="001E437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(71)</w:t>
            </w:r>
          </w:p>
        </w:tc>
      </w:tr>
      <w:tr w:rsidR="004F41E8" w:rsidRPr="000C6BC7" w:rsidTr="003139B5">
        <w:trPr>
          <w:gridAfter w:val="1"/>
          <w:wAfter w:w="8" w:type="dxa"/>
        </w:trPr>
        <w:tc>
          <w:tcPr>
            <w:tcW w:w="4360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left="162" w:right="-25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41E8" w:rsidRPr="000C6BC7" w:rsidRDefault="0048099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17.7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41E8" w:rsidRPr="000C6BC7" w:rsidRDefault="00A3145F" w:rsidP="0015126F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449,479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17.7</w:t>
            </w:r>
          </w:p>
        </w:tc>
        <w:tc>
          <w:tcPr>
            <w:tcW w:w="266" w:type="dxa"/>
            <w:gridSpan w:val="2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73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377,527</w:t>
            </w:r>
          </w:p>
        </w:tc>
      </w:tr>
    </w:tbl>
    <w:p w:rsidR="002C1D9D" w:rsidRPr="000C6BC7" w:rsidRDefault="002C1D9D" w:rsidP="0077292F">
      <w:pPr>
        <w:tabs>
          <w:tab w:val="left" w:pos="540"/>
        </w:tabs>
        <w:spacing w:after="0" w:line="240" w:lineRule="auto"/>
        <w:ind w:left="540" w:right="-1080"/>
        <w:rPr>
          <w:rFonts w:ascii="Angsana New" w:hAnsi="Angsana New" w:cs="Angsana New"/>
          <w:i/>
          <w:iCs/>
          <w:sz w:val="14"/>
          <w:szCs w:val="14"/>
        </w:rPr>
      </w:pPr>
    </w:p>
    <w:p w:rsidR="00976F1E" w:rsidRPr="00C55901" w:rsidRDefault="00976F1E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C55901">
        <w:rPr>
          <w:rFonts w:ascii="Angsana New" w:hAnsi="Angsana New" w:cs="Angsana New"/>
          <w:b/>
          <w:bCs/>
          <w:sz w:val="30"/>
          <w:szCs w:val="30"/>
          <w:cs/>
        </w:rPr>
        <w:t>กำไรต่อหุ้น</w:t>
      </w:r>
      <w:r w:rsidR="005C5A4E" w:rsidRPr="00C55901">
        <w:rPr>
          <w:rFonts w:ascii="Angsana New" w:hAnsi="Angsana New" w:cs="Angsana New"/>
          <w:b/>
          <w:bCs/>
          <w:sz w:val="30"/>
          <w:szCs w:val="30"/>
          <w:cs/>
        </w:rPr>
        <w:t>ขั้นพื้นฐาน</w:t>
      </w:r>
    </w:p>
    <w:p w:rsidR="00C9660D" w:rsidRPr="000C6BC7" w:rsidRDefault="00C9660D" w:rsidP="00D55D3F">
      <w:pPr>
        <w:pStyle w:val="a"/>
        <w:tabs>
          <w:tab w:val="clear" w:pos="1080"/>
        </w:tabs>
        <w:spacing w:after="0"/>
        <w:ind w:left="540" w:right="-25" w:hanging="540"/>
        <w:jc w:val="thaiDistribute"/>
        <w:rPr>
          <w:rFonts w:ascii="Angsana New" w:hAnsi="Angsana New" w:cs="Angsana New"/>
          <w:b/>
          <w:bCs/>
          <w:sz w:val="14"/>
          <w:szCs w:val="14"/>
          <w:lang w:val="en-US"/>
        </w:rPr>
      </w:pPr>
    </w:p>
    <w:p w:rsidR="00FA3B27" w:rsidRPr="000C6BC7" w:rsidRDefault="00925C9D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</w:rPr>
        <w:tab/>
      </w:r>
      <w:r w:rsidR="00FA3B27" w:rsidRPr="000C6BC7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กำไรต่อหุ้นขั้นพื้นฐานสำหรับแต่ละปีสิ้นสุดวันที่ </w:t>
      </w:r>
      <w:r w:rsidR="00FA3B27" w:rsidRPr="000C6BC7">
        <w:rPr>
          <w:rFonts w:ascii="Angsana New" w:hAnsi="Angsana New" w:cs="Angsana New"/>
          <w:sz w:val="30"/>
          <w:szCs w:val="30"/>
        </w:rPr>
        <w:t>31</w:t>
      </w:r>
      <w:r w:rsidR="002C1D9D" w:rsidRPr="000C6B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A3B27" w:rsidRPr="000C6BC7">
        <w:rPr>
          <w:rFonts w:ascii="Angsana New" w:hAnsi="Angsana New" w:cs="Angsana New"/>
          <w:sz w:val="30"/>
          <w:szCs w:val="30"/>
          <w:cs/>
        </w:rPr>
        <w:t>ธันวาคม</w:t>
      </w:r>
      <w:r w:rsidR="00FA3B27" w:rsidRPr="000C6BC7">
        <w:rPr>
          <w:rFonts w:ascii="Angsana New" w:hAnsi="Angsana New" w:cs="Angsana New"/>
          <w:sz w:val="30"/>
          <w:szCs w:val="30"/>
        </w:rPr>
        <w:t xml:space="preserve"> </w:t>
      </w:r>
      <w:r w:rsidR="00EF499D" w:rsidRPr="000C6BC7">
        <w:rPr>
          <w:rFonts w:ascii="Angsana New" w:hAnsi="Angsana New" w:cs="Angsana New"/>
          <w:sz w:val="30"/>
          <w:szCs w:val="30"/>
        </w:rPr>
        <w:t xml:space="preserve">2561 </w:t>
      </w:r>
      <w:r w:rsidR="00EF499D" w:rsidRPr="000C6BC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F499D" w:rsidRPr="000C6BC7">
        <w:rPr>
          <w:rFonts w:ascii="Angsana New" w:hAnsi="Angsana New" w:cs="Angsana New"/>
          <w:sz w:val="30"/>
          <w:szCs w:val="30"/>
        </w:rPr>
        <w:t>2560</w:t>
      </w:r>
      <w:r w:rsidR="004A1BE7" w:rsidRPr="000C6BC7">
        <w:rPr>
          <w:rFonts w:ascii="Angsana New" w:hAnsi="Angsana New" w:cs="Angsana New"/>
          <w:sz w:val="30"/>
          <w:szCs w:val="30"/>
        </w:rPr>
        <w:t xml:space="preserve"> </w:t>
      </w:r>
      <w:r w:rsidR="00FA3B27" w:rsidRPr="000C6BC7">
        <w:rPr>
          <w:rFonts w:ascii="Angsana New" w:hAnsi="Angsana New" w:cs="Angsana New"/>
          <w:sz w:val="30"/>
          <w:szCs w:val="30"/>
          <w:cs/>
        </w:rPr>
        <w:t>คำนวณจากกำไรสำหรับปีที่เป็นส่วนของผู้ถือหุ้น</w:t>
      </w:r>
      <w:r w:rsidR="00684423" w:rsidRPr="000C6BC7">
        <w:rPr>
          <w:rFonts w:ascii="Angsana New" w:hAnsi="Angsana New" w:cs="Angsana New"/>
          <w:sz w:val="30"/>
          <w:szCs w:val="30"/>
          <w:cs/>
        </w:rPr>
        <w:t>สามัญ</w:t>
      </w:r>
      <w:r w:rsidR="00FA3B27" w:rsidRPr="000C6BC7">
        <w:rPr>
          <w:rFonts w:ascii="Angsana New" w:hAnsi="Angsana New" w:cs="Angsana New"/>
          <w:sz w:val="30"/>
          <w:szCs w:val="30"/>
          <w:cs/>
        </w:rPr>
        <w:t>ของบริษัทและจำนวนหุ้นสามัญที่ออกจำหน่ายแล้วระหว่างปี</w:t>
      </w:r>
      <w:r w:rsidR="003E1037" w:rsidRPr="000C6BC7">
        <w:rPr>
          <w:rFonts w:ascii="Angsana New" w:hAnsi="Angsana New" w:cs="Angsana New"/>
          <w:sz w:val="30"/>
          <w:szCs w:val="30"/>
          <w:cs/>
        </w:rPr>
        <w:t>ในแต่ละปี</w:t>
      </w:r>
      <w:r w:rsidR="009E0388" w:rsidRPr="000C6BC7">
        <w:rPr>
          <w:rFonts w:ascii="Angsana New" w:hAnsi="Angsana New" w:cs="Angsana New"/>
          <w:sz w:val="30"/>
          <w:szCs w:val="30"/>
          <w:cs/>
        </w:rPr>
        <w:t xml:space="preserve"> </w:t>
      </w:r>
      <w:r w:rsidR="005C5A4E" w:rsidRPr="000C6BC7">
        <w:rPr>
          <w:rFonts w:ascii="Angsana New" w:hAnsi="Angsana New" w:cs="Angsana New"/>
          <w:sz w:val="30"/>
          <w:szCs w:val="30"/>
          <w:cs/>
        </w:rPr>
        <w:t>โดย</w:t>
      </w:r>
      <w:r w:rsidR="00FA3B27" w:rsidRPr="000C6BC7">
        <w:rPr>
          <w:rFonts w:ascii="Angsana New" w:hAnsi="Angsana New" w:cs="Angsana New"/>
          <w:sz w:val="30"/>
          <w:szCs w:val="30"/>
          <w:cs/>
        </w:rPr>
        <w:t>แสดงการคำนวณดังนี้</w:t>
      </w:r>
    </w:p>
    <w:p w:rsidR="00C81602" w:rsidRPr="000C6BC7" w:rsidRDefault="00C81602" w:rsidP="00D55D3F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sz w:val="14"/>
          <w:szCs w:val="14"/>
        </w:rPr>
      </w:pPr>
    </w:p>
    <w:p w:rsidR="00C63160" w:rsidRPr="000C6BC7" w:rsidRDefault="00C63160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391"/>
        <w:gridCol w:w="1009"/>
        <w:gridCol w:w="236"/>
        <w:gridCol w:w="1024"/>
        <w:gridCol w:w="270"/>
        <w:gridCol w:w="990"/>
        <w:gridCol w:w="270"/>
        <w:gridCol w:w="990"/>
      </w:tblGrid>
      <w:tr w:rsidR="00FA3B27" w:rsidRPr="000C6BC7" w:rsidTr="0042322D">
        <w:tc>
          <w:tcPr>
            <w:tcW w:w="4410" w:type="dxa"/>
            <w:shd w:val="clear" w:color="auto" w:fill="auto"/>
          </w:tcPr>
          <w:p w:rsidR="00FA3B27" w:rsidRPr="000C6BC7" w:rsidRDefault="00FA3B27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A3B27" w:rsidRPr="000C6BC7" w:rsidRDefault="00FA3B2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FA3B27" w:rsidRPr="000C6BC7" w:rsidRDefault="00FA3B27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:rsidR="00FA3B27" w:rsidRPr="000C6BC7" w:rsidRDefault="00FA3B27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0C6BC7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</w:tr>
      <w:tr w:rsidR="003A35B6" w:rsidRPr="000C6BC7" w:rsidTr="0042322D">
        <w:tc>
          <w:tcPr>
            <w:tcW w:w="4410" w:type="dxa"/>
          </w:tcPr>
          <w:p w:rsidR="003A35B6" w:rsidRPr="000C6BC7" w:rsidRDefault="003A35B6" w:rsidP="003A35B6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D23DA" w:rsidRPr="000C6BC7" w:rsidTr="0042322D">
        <w:tc>
          <w:tcPr>
            <w:tcW w:w="4410" w:type="dxa"/>
          </w:tcPr>
          <w:p w:rsidR="00DD23DA" w:rsidRPr="000C6BC7" w:rsidRDefault="00DD23DA" w:rsidP="00D55D3F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:rsidR="00DD23DA" w:rsidRPr="000C6BC7" w:rsidRDefault="00DD23DA" w:rsidP="00D55D3F">
            <w:pPr>
              <w:spacing w:after="0" w:line="240" w:lineRule="auto"/>
              <w:ind w:right="-25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0C6BC7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/ </w:t>
            </w:r>
            <w:r w:rsidRPr="000C6BC7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4F41E8" w:rsidRPr="000C6BC7" w:rsidTr="0042322D">
        <w:tc>
          <w:tcPr>
            <w:tcW w:w="4410" w:type="dxa"/>
          </w:tcPr>
          <w:p w:rsidR="004F41E8" w:rsidRPr="000C6BC7" w:rsidRDefault="004F41E8" w:rsidP="004F41E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กำไรสำหรับปีที่เป็นส่วนของผู้ถือหุ้นสามัญของ</w:t>
            </w:r>
          </w:p>
          <w:p w:rsidR="004F41E8" w:rsidRPr="000C6BC7" w:rsidRDefault="004F41E8" w:rsidP="004F41E8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บริษัท (ขั้นพื้นฐาน)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41E8" w:rsidRPr="000C6BC7" w:rsidRDefault="006975F0" w:rsidP="006975F0">
            <w:pPr>
              <w:pStyle w:val="acctfourfigures"/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2,936,691</w:t>
            </w:r>
          </w:p>
        </w:tc>
        <w:tc>
          <w:tcPr>
            <w:tcW w:w="236" w:type="dxa"/>
          </w:tcPr>
          <w:p w:rsidR="004F41E8" w:rsidRPr="000C6BC7" w:rsidRDefault="004F41E8" w:rsidP="004F41E8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:rsidR="004F41E8" w:rsidRPr="000C6BC7" w:rsidRDefault="004F41E8" w:rsidP="004F41E8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2,741,536</w:t>
            </w:r>
          </w:p>
        </w:tc>
        <w:tc>
          <w:tcPr>
            <w:tcW w:w="270" w:type="dxa"/>
          </w:tcPr>
          <w:p w:rsidR="004F41E8" w:rsidRPr="000C6BC7" w:rsidRDefault="004F41E8" w:rsidP="004F41E8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41E8" w:rsidRPr="000C6BC7" w:rsidRDefault="00864953" w:rsidP="00623474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623474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086,608</w:t>
            </w:r>
          </w:p>
        </w:tc>
        <w:tc>
          <w:tcPr>
            <w:tcW w:w="270" w:type="dxa"/>
          </w:tcPr>
          <w:p w:rsidR="004F41E8" w:rsidRPr="000C6BC7" w:rsidRDefault="004F41E8" w:rsidP="004F41E8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:rsidR="004F41E8" w:rsidRPr="000C6BC7" w:rsidRDefault="004F41E8" w:rsidP="004F41E8">
            <w:pPr>
              <w:pStyle w:val="acctfourfigures"/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1,759,777</w:t>
            </w:r>
          </w:p>
        </w:tc>
      </w:tr>
      <w:tr w:rsidR="005805D2" w:rsidRPr="000C6BC7" w:rsidTr="0042322D">
        <w:tc>
          <w:tcPr>
            <w:tcW w:w="4410" w:type="dxa"/>
          </w:tcPr>
          <w:p w:rsidR="005805D2" w:rsidRPr="000C6BC7" w:rsidRDefault="005805D2" w:rsidP="005805D2">
            <w:pPr>
              <w:tabs>
                <w:tab w:val="right" w:pos="410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36" w:type="dxa"/>
          </w:tcPr>
          <w:p w:rsidR="005805D2" w:rsidRPr="000C6BC7" w:rsidRDefault="005805D2" w:rsidP="005805D2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5805D2" w:rsidRPr="000C6BC7" w:rsidRDefault="005805D2" w:rsidP="005805D2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  <w:tc>
          <w:tcPr>
            <w:tcW w:w="270" w:type="dxa"/>
          </w:tcPr>
          <w:p w:rsidR="005805D2" w:rsidRPr="000C6BC7" w:rsidRDefault="005805D2" w:rsidP="005805D2">
            <w:pPr>
              <w:tabs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  <w:tab w:val="decimal" w:pos="774"/>
              </w:tabs>
              <w:spacing w:after="0"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1,110,661</w:t>
            </w:r>
          </w:p>
        </w:tc>
      </w:tr>
      <w:tr w:rsidR="005805D2" w:rsidRPr="000C6BC7" w:rsidTr="0042322D">
        <w:tc>
          <w:tcPr>
            <w:tcW w:w="4410" w:type="dxa"/>
          </w:tcPr>
          <w:p w:rsidR="005805D2" w:rsidRPr="000C6BC7" w:rsidRDefault="005805D2" w:rsidP="005805D2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2.6</w:t>
            </w:r>
            <w:r w:rsidR="006975F0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</w:tcPr>
          <w:p w:rsidR="005805D2" w:rsidRPr="000C6BC7" w:rsidRDefault="005805D2" w:rsidP="005805D2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2.47</w:t>
            </w:r>
          </w:p>
        </w:tc>
        <w:tc>
          <w:tcPr>
            <w:tcW w:w="270" w:type="dxa"/>
          </w:tcPr>
          <w:p w:rsidR="005805D2" w:rsidRPr="000C6BC7" w:rsidRDefault="005805D2" w:rsidP="005805D2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1.8</w:t>
            </w:r>
            <w:r w:rsidR="0062347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:rsidR="005805D2" w:rsidRPr="000C6BC7" w:rsidRDefault="005805D2" w:rsidP="005805D2">
            <w:pPr>
              <w:spacing w:after="0" w:line="240" w:lineRule="auto"/>
              <w:ind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5805D2" w:rsidRPr="000C6BC7" w:rsidRDefault="005805D2" w:rsidP="005805D2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1.58</w:t>
            </w:r>
          </w:p>
        </w:tc>
      </w:tr>
    </w:tbl>
    <w:p w:rsidR="007C7FD4" w:rsidRDefault="007C7FD4" w:rsidP="007C7FD4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976F1E" w:rsidRPr="00C55901" w:rsidRDefault="00976F1E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C55901">
        <w:rPr>
          <w:rFonts w:ascii="Angsana New" w:hAnsi="Angsana New" w:cs="Angsana New"/>
          <w:b/>
          <w:bCs/>
          <w:sz w:val="30"/>
          <w:szCs w:val="30"/>
          <w:cs/>
        </w:rPr>
        <w:t>เงินปันผล</w:t>
      </w:r>
    </w:p>
    <w:p w:rsidR="00C63160" w:rsidRPr="000C6BC7" w:rsidRDefault="00C63160" w:rsidP="00D55D3F">
      <w:pPr>
        <w:tabs>
          <w:tab w:val="left" w:pos="540"/>
        </w:tabs>
        <w:spacing w:after="0" w:line="240" w:lineRule="auto"/>
        <w:ind w:right="-25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0638F" w:rsidRPr="000C6BC7" w:rsidRDefault="0050638F" w:rsidP="0050638F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ในการ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ประชุมสามัญประจำปีผู้ถือหุ้นของบริษัทเมื่อวันที่</w:t>
      </w:r>
      <w:r w:rsidR="00245C2A"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482956">
        <w:rPr>
          <w:rFonts w:ascii="Angsana New" w:hAnsi="Angsana New" w:cs="Angsana New"/>
          <w:spacing w:val="2"/>
          <w:sz w:val="30"/>
          <w:szCs w:val="30"/>
        </w:rPr>
        <w:t>19</w:t>
      </w:r>
      <w:r w:rsidR="00133F3B"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133F3B" w:rsidRPr="000C6BC7">
        <w:rPr>
          <w:rFonts w:ascii="Angsana New" w:hAnsi="Angsana New" w:cs="Angsana New" w:hint="cs"/>
          <w:spacing w:val="2"/>
          <w:sz w:val="30"/>
          <w:szCs w:val="30"/>
          <w:cs/>
        </w:rPr>
        <w:t>เมษ</w:t>
      </w:r>
      <w:r w:rsidR="00841808" w:rsidRPr="000C6BC7">
        <w:rPr>
          <w:rFonts w:ascii="Angsana New" w:hAnsi="Angsana New" w:cs="Angsana New" w:hint="cs"/>
          <w:spacing w:val="2"/>
          <w:sz w:val="30"/>
          <w:szCs w:val="30"/>
          <w:cs/>
        </w:rPr>
        <w:t>ายน</w:t>
      </w:r>
      <w:r w:rsidR="00245C2A"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</w:rPr>
        <w:t>25</w:t>
      </w:r>
      <w:r w:rsidR="00245C2A" w:rsidRPr="000C6BC7">
        <w:rPr>
          <w:rFonts w:ascii="Angsana New" w:hAnsi="Angsana New" w:cs="Angsana New"/>
          <w:spacing w:val="2"/>
          <w:sz w:val="30"/>
          <w:szCs w:val="30"/>
        </w:rPr>
        <w:t>6</w:t>
      </w:r>
      <w:r w:rsidR="004F41E8" w:rsidRPr="000C6BC7">
        <w:rPr>
          <w:rFonts w:ascii="Angsana New" w:hAnsi="Angsana New" w:cs="Angsana New"/>
          <w:spacing w:val="2"/>
          <w:sz w:val="30"/>
          <w:szCs w:val="30"/>
        </w:rPr>
        <w:t>1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ผู้ถือหุ้นมีมติอนุมัติการจัดสรรกำไรเป็นเงินปันผล</w:t>
      </w:r>
      <w:r w:rsidRPr="000C6BC7">
        <w:rPr>
          <w:rFonts w:ascii="Angsana New" w:hAnsi="Angsana New" w:cs="Angsana New"/>
          <w:spacing w:val="8"/>
          <w:sz w:val="30"/>
          <w:szCs w:val="30"/>
          <w:cs/>
        </w:rPr>
        <w:t>ในอัตราหุ้น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ละ</w:t>
      </w:r>
      <w:r w:rsidR="009B2DD0" w:rsidRPr="000C6BC7">
        <w:rPr>
          <w:rFonts w:ascii="Angsana New" w:hAnsi="Angsana New" w:cs="Angsana New"/>
          <w:spacing w:val="2"/>
          <w:sz w:val="30"/>
          <w:szCs w:val="30"/>
        </w:rPr>
        <w:t xml:space="preserve"> 1.25</w:t>
      </w:r>
      <w:r w:rsidR="00841808" w:rsidRPr="000C6BC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บาท เป็นจำนวนเงิน</w:t>
      </w:r>
      <w:r w:rsidRPr="000C6BC7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ทั้งสิ้น </w:t>
      </w:r>
      <w:r w:rsidR="009B2DD0" w:rsidRPr="000C6BC7">
        <w:rPr>
          <w:rFonts w:ascii="Angsana New" w:hAnsi="Angsana New" w:cs="Angsana New"/>
          <w:spacing w:val="-4"/>
          <w:sz w:val="30"/>
          <w:szCs w:val="30"/>
        </w:rPr>
        <w:t>1,388.3</w:t>
      </w:r>
      <w:r w:rsidRPr="000C6B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0C6B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เงินปันผลดังกล่าว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ได้จ่าย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ให้แก่ผู้ถือหุ้น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ระหว่างปี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4F41E8" w:rsidRPr="000C6BC7">
        <w:rPr>
          <w:rFonts w:ascii="Angsana New" w:hAnsi="Angsana New" w:cs="Angsana New"/>
          <w:spacing w:val="2"/>
          <w:sz w:val="30"/>
          <w:szCs w:val="30"/>
        </w:rPr>
        <w:t>2561</w:t>
      </w:r>
    </w:p>
    <w:p w:rsidR="004F41E8" w:rsidRPr="000C6BC7" w:rsidRDefault="004F41E8" w:rsidP="004F41E8">
      <w:pPr>
        <w:tabs>
          <w:tab w:val="left" w:pos="540"/>
        </w:tabs>
        <w:spacing w:after="0" w:line="240" w:lineRule="auto"/>
        <w:ind w:right="-25" w:firstLine="72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4F41E8" w:rsidRPr="000C6BC7" w:rsidRDefault="004F41E8" w:rsidP="004F41E8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ในการ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ประชุมสามัญประจำปีผู้ถือหุ้นของบริษัทเมื่อวันที่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 28 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เมษายน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 2560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ผู้ถือหุ้นมีมติอนุมัติการจัดสรรกำไรเป็นเงินปันผล</w:t>
      </w:r>
      <w:r w:rsidRPr="000C6BC7">
        <w:rPr>
          <w:rFonts w:ascii="Angsana New" w:hAnsi="Angsana New" w:cs="Angsana New"/>
          <w:spacing w:val="8"/>
          <w:sz w:val="30"/>
          <w:szCs w:val="30"/>
          <w:cs/>
        </w:rPr>
        <w:t>ในอัตราหุ้น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ละ </w:t>
      </w:r>
      <w:r w:rsidRPr="000C6BC7">
        <w:rPr>
          <w:rFonts w:ascii="Angsana New" w:hAnsi="Angsana New" w:cs="Angsana New"/>
          <w:spacing w:val="2"/>
          <w:sz w:val="30"/>
          <w:szCs w:val="30"/>
        </w:rPr>
        <w:t xml:space="preserve">1.25 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บาท เป็นจำนวนเงิน</w:t>
      </w:r>
      <w:r w:rsidRPr="000C6BC7">
        <w:rPr>
          <w:rFonts w:ascii="Angsana New" w:hAnsi="Angsana New" w:cs="Angsana New"/>
          <w:spacing w:val="-4"/>
          <w:sz w:val="30"/>
          <w:szCs w:val="30"/>
          <w:cs/>
        </w:rPr>
        <w:t xml:space="preserve">ทั้งสิ้น </w:t>
      </w:r>
      <w:r w:rsidRPr="000C6BC7">
        <w:rPr>
          <w:rFonts w:ascii="Angsana New" w:hAnsi="Angsana New" w:cs="Angsana New"/>
          <w:spacing w:val="-4"/>
          <w:sz w:val="30"/>
          <w:szCs w:val="30"/>
        </w:rPr>
        <w:t xml:space="preserve">1,388.3 </w:t>
      </w:r>
      <w:r w:rsidRPr="000C6BC7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เงินปันผลดังกล่าว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ได้จ่าย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ให้แก่ผู้ถือหุ้น</w:t>
      </w:r>
      <w:r w:rsidRPr="000C6BC7">
        <w:rPr>
          <w:rFonts w:ascii="Angsana New" w:hAnsi="Angsana New" w:cs="Angsana New" w:hint="cs"/>
          <w:spacing w:val="2"/>
          <w:sz w:val="30"/>
          <w:szCs w:val="30"/>
          <w:cs/>
        </w:rPr>
        <w:t>ระหว่างปี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0C6BC7">
        <w:rPr>
          <w:rFonts w:ascii="Angsana New" w:hAnsi="Angsana New" w:cs="Angsana New"/>
          <w:spacing w:val="2"/>
          <w:sz w:val="30"/>
          <w:szCs w:val="30"/>
        </w:rPr>
        <w:t>2560</w:t>
      </w:r>
    </w:p>
    <w:p w:rsidR="00D3139C" w:rsidRPr="000C6BC7" w:rsidRDefault="00D3139C" w:rsidP="00D55D3F">
      <w:pPr>
        <w:tabs>
          <w:tab w:val="left" w:pos="540"/>
        </w:tabs>
        <w:spacing w:after="0" w:line="240" w:lineRule="auto"/>
        <w:ind w:right="-2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</w:p>
    <w:p w:rsidR="001606C8" w:rsidRDefault="001606C8" w:rsidP="00DC49DB">
      <w:pPr>
        <w:numPr>
          <w:ilvl w:val="0"/>
          <w:numId w:val="25"/>
        </w:numPr>
        <w:tabs>
          <w:tab w:val="left" w:pos="540"/>
        </w:tabs>
        <w:spacing w:after="0" w:line="240" w:lineRule="auto"/>
        <w:ind w:right="-25" w:hanging="720"/>
        <w:jc w:val="both"/>
        <w:rPr>
          <w:rFonts w:ascii="Angsana New" w:hAnsi="Angsana New" w:cs="Angsana New"/>
          <w:b/>
          <w:bCs/>
          <w:sz w:val="30"/>
          <w:szCs w:val="30"/>
          <w:cs/>
        </w:rPr>
        <w:sectPr w:rsidR="001606C8" w:rsidSect="00ED487B">
          <w:pgSz w:w="11909" w:h="16834" w:code="9"/>
          <w:pgMar w:top="691" w:right="929" w:bottom="720" w:left="1152" w:header="720" w:footer="720" w:gutter="0"/>
          <w:cols w:space="720"/>
        </w:sectPr>
      </w:pPr>
    </w:p>
    <w:p w:rsidR="00576472" w:rsidRPr="000C6BC7" w:rsidRDefault="00576472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เครื่องมือทางการเงิน</w:t>
      </w:r>
    </w:p>
    <w:p w:rsidR="00576472" w:rsidRPr="007C7FD4" w:rsidRDefault="00576472" w:rsidP="007C7FD4">
      <w:pPr>
        <w:tabs>
          <w:tab w:val="left" w:pos="540"/>
        </w:tabs>
        <w:spacing w:after="0" w:line="240" w:lineRule="auto"/>
        <w:ind w:left="720" w:right="-25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:rsidR="00576472" w:rsidRPr="000C6BC7" w:rsidRDefault="0057647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:rsidR="00576472" w:rsidRPr="000C6BC7" w:rsidRDefault="0057647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576472" w:rsidRPr="000C6BC7" w:rsidRDefault="00576472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ตามสัญญาของคู่สัญญา กลุ่มบริษัทไม่มีการ</w:t>
      </w:r>
      <w:r w:rsidR="00385B4D" w:rsidRPr="000C6BC7">
        <w:rPr>
          <w:rFonts w:ascii="Angsana New" w:hAnsi="Angsana New" w:cs="Angsana New"/>
          <w:sz w:val="30"/>
          <w:szCs w:val="30"/>
          <w:cs/>
        </w:rPr>
        <w:t>ถือหรือ</w:t>
      </w:r>
      <w:r w:rsidRPr="000C6BC7">
        <w:rPr>
          <w:rFonts w:ascii="Angsana New" w:hAnsi="Angsana New" w:cs="Angsana New"/>
          <w:sz w:val="30"/>
          <w:szCs w:val="30"/>
          <w:cs/>
        </w:rPr>
        <w:t>ออกเครื่องมือทางการ</w:t>
      </w:r>
      <w:r w:rsidR="004A569E" w:rsidRPr="000C6BC7">
        <w:rPr>
          <w:rFonts w:ascii="Angsana New" w:hAnsi="Angsana New" w:cs="Angsana New"/>
          <w:sz w:val="30"/>
          <w:szCs w:val="30"/>
          <w:cs/>
        </w:rPr>
        <w:t>เงิน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ที่เป็นตราสารอนุพันธ์ เพื่อการเก็งกำไรหรือการค้า </w:t>
      </w:r>
    </w:p>
    <w:p w:rsidR="0016654E" w:rsidRPr="000C6BC7" w:rsidRDefault="0016654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4D797E" w:rsidRPr="000C6BC7" w:rsidRDefault="001F30B5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9667C8" w:rsidRPr="000C6BC7" w:rsidRDefault="009667C8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18"/>
          <w:szCs w:val="18"/>
        </w:rPr>
      </w:pPr>
    </w:p>
    <w:p w:rsidR="004D797E" w:rsidRPr="000C6BC7" w:rsidRDefault="002045E3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การบริหารจัดการ</w:t>
      </w:r>
      <w:r w:rsidR="004D797E"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ทุน</w:t>
      </w:r>
    </w:p>
    <w:p w:rsidR="004D797E" w:rsidRPr="000C6BC7" w:rsidRDefault="004361AC" w:rsidP="00D55D3F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rPr>
          <w:rFonts w:ascii="Angsana New" w:eastAsia="Batang" w:hAnsi="Angsana New" w:cs="Angsana New"/>
          <w:sz w:val="18"/>
          <w:szCs w:val="18"/>
          <w:lang w:eastAsia="ko-KR"/>
        </w:rPr>
      </w:pPr>
      <w:r w:rsidRPr="000C6BC7">
        <w:rPr>
          <w:rFonts w:ascii="Angsana New" w:eastAsia="Batang" w:hAnsi="Angsana New" w:cs="Angsana New"/>
          <w:sz w:val="30"/>
          <w:szCs w:val="30"/>
          <w:lang w:eastAsia="ko-KR"/>
        </w:rPr>
        <w:tab/>
      </w:r>
    </w:p>
    <w:p w:rsidR="00576472" w:rsidRPr="000C6BC7" w:rsidRDefault="00FA760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="00A45906" w:rsidRPr="000C6BC7">
        <w:rPr>
          <w:rFonts w:ascii="Angsana New" w:hAnsi="Angsana New" w:cs="Angsana New"/>
          <w:sz w:val="30"/>
          <w:szCs w:val="30"/>
          <w:cs/>
        </w:rPr>
        <w:t>ผู้ถือหุ้น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:rsidR="00FA760E" w:rsidRPr="000C6BC7" w:rsidRDefault="00FA760E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B24064" w:rsidRPr="000C6BC7" w:rsidRDefault="00B24064" w:rsidP="00D55D3F">
      <w:pPr>
        <w:spacing w:after="0" w:line="240" w:lineRule="auto"/>
        <w:ind w:left="540" w:right="-25"/>
        <w:jc w:val="both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:rsidR="00B24064" w:rsidRPr="000C6BC7" w:rsidRDefault="00B24064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18"/>
          <w:szCs w:val="18"/>
        </w:rPr>
      </w:pPr>
    </w:p>
    <w:p w:rsidR="00EF12D1" w:rsidRPr="000C6BC7" w:rsidRDefault="001F30B5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pacing w:val="6"/>
          <w:sz w:val="30"/>
          <w:szCs w:val="30"/>
          <w:cs/>
        </w:rPr>
      </w:pPr>
      <w:r w:rsidRPr="000C6BC7">
        <w:rPr>
          <w:rFonts w:ascii="Angsana New" w:hAnsi="Angsana New" w:cs="Angsana New"/>
          <w:spacing w:val="6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</w:t>
      </w:r>
      <w:r w:rsidR="004B0A09">
        <w:rPr>
          <w:rFonts w:ascii="Angsana New" w:hAnsi="Angsana New" w:cs="Angsana New"/>
          <w:spacing w:val="6"/>
          <w:sz w:val="30"/>
          <w:szCs w:val="30"/>
          <w:cs/>
        </w:rPr>
        <w:t xml:space="preserve">ดในอนาคตของอัตราดอกเบี้ยในตลาด </w:t>
      </w:r>
      <w:r w:rsidRPr="000C6BC7">
        <w:rPr>
          <w:rFonts w:ascii="Angsana New" w:hAnsi="Angsana New" w:cs="Angsana New"/>
          <w:spacing w:val="6"/>
          <w:sz w:val="30"/>
          <w:szCs w:val="30"/>
          <w:cs/>
        </w:rPr>
        <w:t xml:space="preserve">ซึ่งส่งผลกระทบต่อการดำเนินงานและกระแสเงินสดของกลุ่มบริษัท </w:t>
      </w:r>
      <w:r w:rsidR="00EF12D1" w:rsidRPr="000C6BC7">
        <w:rPr>
          <w:rFonts w:ascii="Angsana New" w:hAnsi="Angsana New" w:cs="Angsana New"/>
          <w:sz w:val="30"/>
          <w:szCs w:val="30"/>
          <w:cs/>
        </w:rPr>
        <w:t>กลุ่มบริษัทมีความ</w:t>
      </w:r>
      <w:r w:rsidR="00EF12D1" w:rsidRPr="000C6BC7">
        <w:rPr>
          <w:rFonts w:ascii="Angsana New" w:hAnsi="Angsana New" w:cs="Angsana New"/>
          <w:spacing w:val="4"/>
          <w:sz w:val="30"/>
          <w:szCs w:val="30"/>
          <w:cs/>
        </w:rPr>
        <w:t>เสี่ยงด้านอัตราดอกเบี้ยที่เกิดจากหนี้สินที่มีภาระดอกเบี้ย (หมายเหตุ</w:t>
      </w:r>
      <w:r w:rsidR="00111309" w:rsidRPr="000C6BC7">
        <w:rPr>
          <w:rFonts w:ascii="Angsana New" w:hAnsi="Angsana New" w:cs="Angsana New"/>
          <w:spacing w:val="6"/>
          <w:sz w:val="30"/>
          <w:szCs w:val="30"/>
          <w:cs/>
        </w:rPr>
        <w:t xml:space="preserve">ข้อ </w:t>
      </w:r>
      <w:r w:rsidR="00A95E2E" w:rsidRPr="000C6BC7">
        <w:rPr>
          <w:rFonts w:ascii="Angsana New" w:hAnsi="Angsana New" w:cs="Angsana New"/>
          <w:spacing w:val="6"/>
          <w:sz w:val="30"/>
          <w:szCs w:val="30"/>
        </w:rPr>
        <w:t>1</w:t>
      </w:r>
      <w:r w:rsidR="00860138">
        <w:rPr>
          <w:rFonts w:ascii="Angsana New" w:hAnsi="Angsana New" w:cs="Angsana New"/>
          <w:spacing w:val="6"/>
          <w:sz w:val="30"/>
          <w:szCs w:val="30"/>
        </w:rPr>
        <w:t>9</w:t>
      </w:r>
      <w:r w:rsidR="00EF12D1" w:rsidRPr="000C6BC7">
        <w:rPr>
          <w:rFonts w:ascii="Angsana New" w:hAnsi="Angsana New" w:cs="Angsana New"/>
          <w:spacing w:val="6"/>
          <w:sz w:val="30"/>
          <w:szCs w:val="30"/>
          <w:cs/>
        </w:rPr>
        <w:t xml:space="preserve">) </w:t>
      </w:r>
    </w:p>
    <w:p w:rsidR="001606C8" w:rsidRDefault="001606C8" w:rsidP="005A04BD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  <w:sectPr w:rsidR="001606C8" w:rsidSect="00ED487B">
          <w:pgSz w:w="11909" w:h="16834" w:code="9"/>
          <w:pgMar w:top="691" w:right="929" w:bottom="720" w:left="1152" w:header="720" w:footer="720" w:gutter="0"/>
          <w:cols w:space="720"/>
        </w:sectPr>
      </w:pPr>
    </w:p>
    <w:p w:rsidR="00837289" w:rsidRPr="00241470" w:rsidRDefault="004361AC" w:rsidP="0042322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41470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อัตราดอกเบี้ยที่แท้จริงของหลักทรัพย์ที่เป็นเงินให้กู้ยืม ณ วันที่ </w:t>
      </w:r>
      <w:r w:rsidRPr="00241470">
        <w:rPr>
          <w:rFonts w:ascii="Angsana New" w:hAnsi="Angsana New" w:cs="Angsana New"/>
          <w:sz w:val="30"/>
          <w:szCs w:val="30"/>
        </w:rPr>
        <w:t xml:space="preserve">31 </w:t>
      </w:r>
      <w:r w:rsidRPr="00241470">
        <w:rPr>
          <w:rFonts w:ascii="Angsana New" w:hAnsi="Angsana New" w:cs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21019E" w:rsidRPr="00241470" w:rsidRDefault="0021019E" w:rsidP="0021019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2"/>
          <w:szCs w:val="22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270"/>
        <w:gridCol w:w="990"/>
        <w:gridCol w:w="270"/>
        <w:gridCol w:w="1170"/>
        <w:gridCol w:w="270"/>
        <w:gridCol w:w="990"/>
        <w:gridCol w:w="270"/>
        <w:gridCol w:w="990"/>
      </w:tblGrid>
      <w:tr w:rsidR="006837E4" w:rsidRPr="00241470" w:rsidTr="0042322D">
        <w:trPr>
          <w:tblHeader/>
        </w:trPr>
        <w:tc>
          <w:tcPr>
            <w:tcW w:w="2700" w:type="dxa"/>
          </w:tcPr>
          <w:p w:rsidR="006837E4" w:rsidRPr="00241470" w:rsidRDefault="00837289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480" w:type="dxa"/>
            <w:gridSpan w:val="9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37E4" w:rsidRPr="00241470" w:rsidTr="0042322D">
        <w:trPr>
          <w:tblHeader/>
        </w:trPr>
        <w:tc>
          <w:tcPr>
            <w:tcW w:w="270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241470" w:rsidRDefault="006837E4" w:rsidP="00D55D3F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ภายใน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7E4" w:rsidRPr="00241470" w:rsidRDefault="006837E4" w:rsidP="00214900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หลังจาก </w:t>
            </w:r>
            <w:r w:rsidRPr="002414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หลังจาก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837E4" w:rsidRPr="00241470" w:rsidTr="0042322D">
        <w:trPr>
          <w:tblHeader/>
        </w:trPr>
        <w:tc>
          <w:tcPr>
            <w:tcW w:w="270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ที่แท้จริง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837E4" w:rsidRPr="00241470" w:rsidRDefault="006837E4" w:rsidP="00214900">
            <w:pPr>
              <w:pStyle w:val="BodyText"/>
              <w:tabs>
                <w:tab w:val="left" w:pos="882"/>
              </w:tabs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แต่ภายใน </w:t>
            </w:r>
            <w:r w:rsidR="005A04BD" w:rsidRPr="0024147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A40A35" w:rsidRPr="0024147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6837E4" w:rsidRPr="00241470" w:rsidTr="0042322D">
        <w:trPr>
          <w:tblHeader/>
        </w:trPr>
        <w:tc>
          <w:tcPr>
            <w:tcW w:w="270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2414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4147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6837E4" w:rsidRPr="00241470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7FD4" w:rsidRPr="00241470" w:rsidTr="0042322D">
        <w:tc>
          <w:tcPr>
            <w:tcW w:w="270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24147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6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C7FD4" w:rsidRPr="00241470" w:rsidRDefault="007C7FD4" w:rsidP="007C7FD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7FD4" w:rsidRPr="00241470" w:rsidTr="0042322D">
        <w:tc>
          <w:tcPr>
            <w:tcW w:w="270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C7FD4" w:rsidRPr="00241470" w:rsidRDefault="007C7FD4" w:rsidP="007C7FD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7FD4" w:rsidRPr="00241470" w:rsidTr="0042322D">
        <w:tc>
          <w:tcPr>
            <w:tcW w:w="270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เงินให้กู้ยืมระยะสั้นแก่กิจการท</w:t>
            </w:r>
            <w:r w:rsidRPr="00241470">
              <w:rPr>
                <w:rFonts w:ascii="Angsana New" w:hAnsi="Angsana New" w:cs="Angsana New" w:hint="cs"/>
                <w:sz w:val="30"/>
                <w:szCs w:val="30"/>
                <w:cs/>
              </w:rPr>
              <w:t>ี่</w:t>
            </w:r>
            <w:r w:rsidRPr="00241470">
              <w:rPr>
                <w:rFonts w:ascii="Angsana New" w:hAnsi="Angsana New" w:cs="Angsana New"/>
                <w:sz w:val="30"/>
                <w:szCs w:val="30"/>
              </w:rPr>
              <w:br/>
              <w:t xml:space="preserve">   </w:t>
            </w: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60" w:type="dxa"/>
            <w:vAlign w:val="bottom"/>
          </w:tcPr>
          <w:p w:rsidR="007C7FD4" w:rsidRPr="00241470" w:rsidRDefault="007C7FD4" w:rsidP="007C7FD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43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159,350</w:t>
            </w:r>
          </w:p>
        </w:tc>
      </w:tr>
      <w:tr w:rsidR="007C7FD4" w:rsidRPr="00241470" w:rsidTr="0042322D">
        <w:tc>
          <w:tcPr>
            <w:tcW w:w="270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4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7FD4" w:rsidRPr="00241470" w:rsidRDefault="007C7FD4" w:rsidP="007C7FD4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62" w:hanging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7C7FD4" w:rsidRPr="00241470" w:rsidRDefault="007C7FD4" w:rsidP="007C7FD4">
            <w:pPr>
              <w:pStyle w:val="BodyText"/>
              <w:tabs>
                <w:tab w:val="left" w:pos="702"/>
                <w:tab w:val="decimal" w:pos="972"/>
              </w:tabs>
              <w:spacing w:after="0" w:line="240" w:lineRule="auto"/>
              <w:ind w:left="-108" w:right="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7FD4" w:rsidRPr="00241470" w:rsidTr="0042322D">
        <w:tc>
          <w:tcPr>
            <w:tcW w:w="270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>เงินให้กู้ยืมระยะยาวแก่กิจการที่</w:t>
            </w:r>
          </w:p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1260" w:type="dxa"/>
            <w:vAlign w:val="bottom"/>
          </w:tcPr>
          <w:p w:rsidR="007C7FD4" w:rsidRPr="00241470" w:rsidRDefault="007C7FD4" w:rsidP="007C7FD4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432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7C7FD4" w:rsidRPr="00241470" w:rsidRDefault="007C7FD4" w:rsidP="007C7FD4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spacing w:after="0" w:line="240" w:lineRule="auto"/>
              <w:ind w:right="-25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1306CD" w:rsidRPr="0024147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:rsidR="007C7FD4" w:rsidRPr="00241470" w:rsidRDefault="007C7FD4" w:rsidP="007C7FD4">
            <w:pPr>
              <w:pStyle w:val="BodyText"/>
              <w:tabs>
                <w:tab w:val="decimal" w:pos="70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sz w:val="30"/>
                <w:szCs w:val="30"/>
              </w:rPr>
              <w:t>61,22</w:t>
            </w:r>
            <w:r w:rsidR="001306CD" w:rsidRPr="00241470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C7FD4" w:rsidRPr="000C6BC7" w:rsidTr="0042322D">
        <w:tc>
          <w:tcPr>
            <w:tcW w:w="2700" w:type="dxa"/>
          </w:tcPr>
          <w:p w:rsidR="007C7FD4" w:rsidRPr="00241470" w:rsidRDefault="007C7FD4" w:rsidP="007C7FD4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:rsidR="007C7FD4" w:rsidRPr="00241470" w:rsidRDefault="007C7FD4" w:rsidP="007C7FD4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C7FD4" w:rsidRPr="00241470" w:rsidRDefault="007C7FD4" w:rsidP="007C7FD4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159,350</w:t>
            </w: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C7FD4" w:rsidRPr="00241470" w:rsidRDefault="007C7FD4" w:rsidP="007C7FD4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C7FD4" w:rsidRPr="00241470" w:rsidRDefault="007C7FD4" w:rsidP="007C7FD4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61,22</w:t>
            </w:r>
            <w:r w:rsidR="001306CD" w:rsidRPr="00241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7C7FD4" w:rsidRPr="00241470" w:rsidRDefault="007C7FD4" w:rsidP="007C7FD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7C7FD4" w:rsidRPr="000C6BC7" w:rsidRDefault="007C7FD4" w:rsidP="007C7FD4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41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220,57</w:t>
            </w:r>
            <w:r w:rsidR="001306CD" w:rsidRPr="002414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</w:tbl>
    <w:p w:rsidR="00560772" w:rsidRPr="000C6BC7" w:rsidRDefault="00560772" w:rsidP="00D55D3F">
      <w:pPr>
        <w:spacing w:after="0" w:line="240" w:lineRule="auto"/>
        <w:rPr>
          <w:rFonts w:ascii="Angsana New" w:hAnsi="Angsana New" w:cs="Angsana New"/>
          <w:sz w:val="2"/>
          <w:szCs w:val="2"/>
        </w:rPr>
      </w:pPr>
    </w:p>
    <w:p w:rsidR="000D66F4" w:rsidRPr="000C6BC7" w:rsidRDefault="000D66F4" w:rsidP="00830664">
      <w:pPr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860138" w:rsidRDefault="00F7006A" w:rsidP="0021019E">
      <w:pPr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อัตราดอกเบี้ยที่แท้จริงของหนี้สินทางการเงินที่มีภาระดอกเบี้ย ณ วันที่ </w:t>
      </w:r>
      <w:r w:rsidRPr="000C6BC7">
        <w:rPr>
          <w:rFonts w:ascii="Angsana New" w:hAnsi="Angsana New" w:cs="Angsana New"/>
          <w:sz w:val="30"/>
          <w:szCs w:val="30"/>
        </w:rPr>
        <w:t xml:space="preserve">31 </w:t>
      </w:r>
      <w:r w:rsidRPr="000C6BC7">
        <w:rPr>
          <w:rFonts w:ascii="Angsana New" w:hAnsi="Angsana New" w:cs="Angsana New"/>
          <w:sz w:val="30"/>
          <w:szCs w:val="30"/>
          <w:cs/>
        </w:rPr>
        <w:t>ธันวาคม และระยะที่ครบกำหนดชำระหรือกำหนดอัตราใหม่มีดังนี้</w:t>
      </w:r>
    </w:p>
    <w:p w:rsidR="00542D86" w:rsidRDefault="00542D86" w:rsidP="0021019E">
      <w:pPr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W w:w="96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4"/>
        <w:gridCol w:w="2799"/>
        <w:gridCol w:w="12"/>
        <w:gridCol w:w="1248"/>
        <w:gridCol w:w="12"/>
        <w:gridCol w:w="224"/>
        <w:gridCol w:w="12"/>
        <w:gridCol w:w="990"/>
        <w:gridCol w:w="31"/>
        <w:gridCol w:w="239"/>
        <w:gridCol w:w="31"/>
        <w:gridCol w:w="1182"/>
        <w:gridCol w:w="43"/>
        <w:gridCol w:w="227"/>
        <w:gridCol w:w="43"/>
        <w:gridCol w:w="947"/>
        <w:gridCol w:w="43"/>
        <w:gridCol w:w="227"/>
        <w:gridCol w:w="43"/>
        <w:gridCol w:w="978"/>
        <w:gridCol w:w="61"/>
        <w:gridCol w:w="209"/>
      </w:tblGrid>
      <w:tr w:rsidR="00830664" w:rsidRPr="0009775D" w:rsidTr="0009775D">
        <w:trPr>
          <w:gridBefore w:val="1"/>
          <w:gridAfter w:val="1"/>
          <w:wBefore w:w="24" w:type="dxa"/>
          <w:wAfter w:w="209" w:type="dxa"/>
          <w:tblHeader/>
        </w:trPr>
        <w:tc>
          <w:tcPr>
            <w:tcW w:w="2799" w:type="dxa"/>
          </w:tcPr>
          <w:p w:rsidR="00830664" w:rsidRPr="0009775D" w:rsidRDefault="00860138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6593" w:type="dxa"/>
            <w:gridSpan w:val="19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830664" w:rsidRPr="0009775D" w:rsidTr="0009775D">
        <w:trPr>
          <w:gridBefore w:val="1"/>
          <w:gridAfter w:val="1"/>
          <w:wBefore w:w="24" w:type="dxa"/>
          <w:wAfter w:w="209" w:type="dxa"/>
          <w:tblHeader/>
        </w:trPr>
        <w:tc>
          <w:tcPr>
            <w:tcW w:w="2799" w:type="dxa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36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</w:p>
        </w:tc>
        <w:tc>
          <w:tcPr>
            <w:tcW w:w="27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25" w:type="dxa"/>
            <w:gridSpan w:val="2"/>
          </w:tcPr>
          <w:p w:rsidR="00830664" w:rsidRPr="0009775D" w:rsidRDefault="00830664" w:rsidP="0015274A">
            <w:pPr>
              <w:pStyle w:val="BodyText"/>
              <w:tabs>
                <w:tab w:val="left" w:pos="540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หลังจาก </w:t>
            </w: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หลังจาก</w:t>
            </w:r>
          </w:p>
        </w:tc>
        <w:tc>
          <w:tcPr>
            <w:tcW w:w="27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9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30664" w:rsidRPr="0009775D" w:rsidTr="0009775D">
        <w:trPr>
          <w:gridBefore w:val="1"/>
          <w:gridAfter w:val="1"/>
          <w:wBefore w:w="24" w:type="dxa"/>
          <w:wAfter w:w="209" w:type="dxa"/>
          <w:tblHeader/>
        </w:trPr>
        <w:tc>
          <w:tcPr>
            <w:tcW w:w="2799" w:type="dxa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ที่แท้จริง</w:t>
            </w:r>
          </w:p>
        </w:tc>
        <w:tc>
          <w:tcPr>
            <w:tcW w:w="236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25" w:type="dxa"/>
            <w:gridSpan w:val="2"/>
          </w:tcPr>
          <w:p w:rsidR="00830664" w:rsidRPr="0009775D" w:rsidRDefault="00830664" w:rsidP="0015274A">
            <w:pPr>
              <w:pStyle w:val="BodyText"/>
              <w:tabs>
                <w:tab w:val="left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แต่ภายใน </w:t>
            </w: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5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270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9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830664" w:rsidRPr="0009775D" w:rsidTr="0009775D">
        <w:trPr>
          <w:gridBefore w:val="1"/>
          <w:gridAfter w:val="1"/>
          <w:wBefore w:w="24" w:type="dxa"/>
          <w:wAfter w:w="209" w:type="dxa"/>
          <w:tblHeader/>
        </w:trPr>
        <w:tc>
          <w:tcPr>
            <w:tcW w:w="2799" w:type="dxa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gridSpan w:val="2"/>
          </w:tcPr>
          <w:p w:rsidR="00830664" w:rsidRPr="0009775D" w:rsidRDefault="00830664" w:rsidP="0015274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ร้อยละต่อปี</w:t>
            </w: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36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97" w:type="dxa"/>
            <w:gridSpan w:val="15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30664" w:rsidRPr="0009775D" w:rsidTr="0009775D">
        <w:trPr>
          <w:gridBefore w:val="1"/>
          <w:gridAfter w:val="1"/>
          <w:wBefore w:w="24" w:type="dxa"/>
          <w:wAfter w:w="209" w:type="dxa"/>
        </w:trPr>
        <w:tc>
          <w:tcPr>
            <w:tcW w:w="2799" w:type="dxa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ปี </w:t>
            </w:r>
            <w:r w:rsidR="00A53CE8"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</w:t>
            </w:r>
            <w:r w:rsidR="003A35B6"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6</w:t>
            </w:r>
            <w:r w:rsidR="004F41E8"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1</w:t>
            </w:r>
          </w:p>
        </w:tc>
        <w:tc>
          <w:tcPr>
            <w:tcW w:w="1260" w:type="dxa"/>
            <w:gridSpan w:val="2"/>
          </w:tcPr>
          <w:p w:rsidR="00830664" w:rsidRPr="0009775D" w:rsidRDefault="00830664" w:rsidP="0015274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830664" w:rsidRPr="0009775D" w:rsidRDefault="00830664" w:rsidP="0015274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97" w:type="dxa"/>
            <w:gridSpan w:val="15"/>
          </w:tcPr>
          <w:p w:rsidR="00830664" w:rsidRPr="0009775D" w:rsidRDefault="00830664" w:rsidP="0015274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</w:tr>
      <w:tr w:rsidR="007858ED" w:rsidRPr="0009775D" w:rsidTr="0009775D">
        <w:trPr>
          <w:gridBefore w:val="1"/>
          <w:gridAfter w:val="1"/>
          <w:wBefore w:w="24" w:type="dxa"/>
          <w:wAfter w:w="209" w:type="dxa"/>
        </w:trPr>
        <w:tc>
          <w:tcPr>
            <w:tcW w:w="2799" w:type="dxa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26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52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</w:tcPr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25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9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7858ED" w:rsidRPr="0009775D" w:rsidTr="00D3139C">
        <w:trPr>
          <w:gridBefore w:val="1"/>
          <w:gridAfter w:val="1"/>
          <w:wBefore w:w="24" w:type="dxa"/>
          <w:wAfter w:w="209" w:type="dxa"/>
        </w:trPr>
        <w:tc>
          <w:tcPr>
            <w:tcW w:w="2799" w:type="dxa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</w:t>
            </w:r>
            <w:r w:rsidRPr="0009775D">
              <w:rPr>
                <w:rFonts w:ascii="Angsana New" w:hAnsi="Angsana New" w:cs="Angsana New" w:hint="cs"/>
                <w:sz w:val="29"/>
                <w:szCs w:val="29"/>
                <w:cs/>
              </w:rPr>
              <w:t>สั้น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</w:t>
            </w:r>
          </w:p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1260" w:type="dxa"/>
            <w:gridSpan w:val="2"/>
          </w:tcPr>
          <w:p w:rsidR="009C2B4E" w:rsidRPr="009C2B4E" w:rsidRDefault="009C2B4E" w:rsidP="009C2B4E">
            <w:pPr>
              <w:jc w:val="center"/>
              <w:rPr>
                <w:rFonts w:ascii="Angsana New" w:hAnsi="Angsana New" w:cs="Angsana New"/>
              </w:rPr>
            </w:pPr>
          </w:p>
          <w:p w:rsidR="007858ED" w:rsidRPr="0009775D" w:rsidRDefault="009A5463" w:rsidP="00A424D1">
            <w:pPr>
              <w:pStyle w:val="acctfourfigures"/>
              <w:tabs>
                <w:tab w:val="clear" w:pos="765"/>
                <w:tab w:val="decimal" w:pos="240"/>
              </w:tabs>
              <w:spacing w:after="0" w:line="240" w:lineRule="auto"/>
              <w:ind w:left="-297" w:right="3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lang w:bidi="th-TH"/>
              </w:rPr>
              <w:t>1.20 -</w:t>
            </w:r>
            <w:r w:rsidR="009C2B4E">
              <w:rPr>
                <w:rFonts w:ascii="Angsana New" w:hAnsi="Angsana New" w:cs="Angsana New"/>
                <w:sz w:val="29"/>
                <w:szCs w:val="29"/>
                <w:lang w:bidi="th-TH"/>
              </w:rPr>
              <w:t xml:space="preserve"> 1</w:t>
            </w:r>
            <w:r w:rsidR="009C2B4E" w:rsidRPr="009C2B4E">
              <w:rPr>
                <w:rFonts w:ascii="Angsana New" w:hAnsi="Angsana New" w:cs="Angsana New"/>
                <w:sz w:val="29"/>
                <w:szCs w:val="29"/>
                <w:lang w:bidi="th-TH"/>
              </w:rPr>
              <w:t>.</w:t>
            </w:r>
            <w:r w:rsidR="009C2B4E">
              <w:rPr>
                <w:rFonts w:ascii="Angsana New" w:hAnsi="Angsana New" w:cs="Angsana New"/>
                <w:sz w:val="29"/>
                <w:szCs w:val="29"/>
                <w:lang w:bidi="th-TH"/>
              </w:rPr>
              <w:t>87</w:t>
            </w:r>
          </w:p>
        </w:tc>
        <w:tc>
          <w:tcPr>
            <w:tcW w:w="236" w:type="dxa"/>
            <w:gridSpan w:val="2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</w:tcPr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517,989</w:t>
            </w: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25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7858ED" w:rsidRPr="0009775D" w:rsidRDefault="007858ED" w:rsidP="007858ED">
            <w:pPr>
              <w:pStyle w:val="BodyText"/>
              <w:spacing w:after="0" w:line="240" w:lineRule="auto"/>
              <w:ind w:left="404" w:right="-21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7858ED" w:rsidRPr="0009775D" w:rsidRDefault="007858ED" w:rsidP="00D3139C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7858ED" w:rsidRPr="0009775D" w:rsidRDefault="007858ED" w:rsidP="00D3139C">
            <w:pPr>
              <w:pStyle w:val="BodyText"/>
              <w:tabs>
                <w:tab w:val="decimal" w:pos="449"/>
              </w:tabs>
              <w:spacing w:after="0" w:line="240" w:lineRule="auto"/>
              <w:ind w:left="-91" w:right="-21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9" w:type="dxa"/>
            <w:gridSpan w:val="2"/>
          </w:tcPr>
          <w:p w:rsidR="0009775D" w:rsidRPr="0009775D" w:rsidRDefault="0009775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517,989</w:t>
            </w:r>
          </w:p>
        </w:tc>
      </w:tr>
      <w:tr w:rsidR="007858ED" w:rsidRPr="0009775D" w:rsidTr="00D3139C">
        <w:trPr>
          <w:gridBefore w:val="1"/>
          <w:gridAfter w:val="1"/>
          <w:wBefore w:w="24" w:type="dxa"/>
          <w:wAfter w:w="209" w:type="dxa"/>
        </w:trPr>
        <w:tc>
          <w:tcPr>
            <w:tcW w:w="2799" w:type="dxa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ไม่หมุนเวียน</w:t>
            </w:r>
          </w:p>
        </w:tc>
        <w:tc>
          <w:tcPr>
            <w:tcW w:w="126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52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</w:tcPr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25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7858ED" w:rsidRPr="0009775D" w:rsidRDefault="007858ED" w:rsidP="00D3139C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9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7858ED" w:rsidRPr="0009775D" w:rsidTr="00D3139C">
        <w:trPr>
          <w:gridBefore w:val="1"/>
          <w:gridAfter w:val="1"/>
          <w:wBefore w:w="24" w:type="dxa"/>
          <w:wAfter w:w="209" w:type="dxa"/>
          <w:trHeight w:val="848"/>
        </w:trPr>
        <w:tc>
          <w:tcPr>
            <w:tcW w:w="2799" w:type="dxa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เงินกู้ยืมระยะยาวจากสถาบัน</w:t>
            </w:r>
          </w:p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1260" w:type="dxa"/>
            <w:gridSpan w:val="2"/>
          </w:tcPr>
          <w:p w:rsidR="000861E8" w:rsidRDefault="000861E8" w:rsidP="000861E8">
            <w:pPr>
              <w:pStyle w:val="acctfourfigures"/>
              <w:tabs>
                <w:tab w:val="clear" w:pos="765"/>
                <w:tab w:val="decimal" w:pos="240"/>
              </w:tabs>
              <w:spacing w:after="0" w:line="240" w:lineRule="auto"/>
              <w:ind w:left="-297" w:right="3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7858ED" w:rsidRPr="00A424D1" w:rsidRDefault="009C2B4E" w:rsidP="000861E8">
            <w:pPr>
              <w:pStyle w:val="acctfourfigures"/>
              <w:tabs>
                <w:tab w:val="clear" w:pos="765"/>
                <w:tab w:val="decimal" w:pos="240"/>
              </w:tabs>
              <w:spacing w:after="0" w:line="240" w:lineRule="auto"/>
              <w:ind w:left="-297" w:right="3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A424D1">
              <w:rPr>
                <w:rFonts w:ascii="Angsana New" w:hAnsi="Angsana New" w:cs="Angsana New"/>
                <w:sz w:val="29"/>
                <w:szCs w:val="29"/>
                <w:lang w:bidi="th-TH"/>
              </w:rPr>
              <w:t>1.20 - 4.</w:t>
            </w:r>
            <w:r w:rsidR="0009775D" w:rsidRPr="00A424D1">
              <w:rPr>
                <w:rFonts w:ascii="Angsana New" w:hAnsi="Angsana New" w:cs="Angsana New"/>
                <w:sz w:val="29"/>
                <w:szCs w:val="29"/>
                <w:lang w:bidi="th-TH"/>
              </w:rPr>
              <w:t>65</w:t>
            </w:r>
          </w:p>
        </w:tc>
        <w:tc>
          <w:tcPr>
            <w:tcW w:w="236" w:type="dxa"/>
            <w:gridSpan w:val="2"/>
          </w:tcPr>
          <w:p w:rsidR="007858ED" w:rsidRPr="009C2B4E" w:rsidRDefault="007858ED" w:rsidP="000861E8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33" w:type="dxa"/>
            <w:gridSpan w:val="3"/>
            <w:tcBorders>
              <w:bottom w:val="single" w:sz="4" w:space="0" w:color="auto"/>
            </w:tcBorders>
          </w:tcPr>
          <w:p w:rsidR="000861E8" w:rsidRDefault="000861E8" w:rsidP="000861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09775D" w:rsidRPr="009C2B4E" w:rsidRDefault="0009775D" w:rsidP="000861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  <w:r w:rsidRPr="009C2B4E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B828AC" w:rsidRPr="009C2B4E">
              <w:rPr>
                <w:rFonts w:asciiTheme="majorBidi" w:hAnsiTheme="majorBidi" w:cstheme="majorBidi"/>
                <w:sz w:val="29"/>
                <w:szCs w:val="29"/>
              </w:rPr>
              <w:t>7,242</w:t>
            </w:r>
          </w:p>
        </w:tc>
        <w:tc>
          <w:tcPr>
            <w:tcW w:w="270" w:type="dxa"/>
            <w:gridSpan w:val="2"/>
          </w:tcPr>
          <w:p w:rsidR="007858ED" w:rsidRPr="009C2B4E" w:rsidRDefault="007858ED" w:rsidP="00086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:rsidR="000861E8" w:rsidRDefault="000861E8" w:rsidP="000861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7858ED" w:rsidRPr="009C2B4E" w:rsidRDefault="0009775D" w:rsidP="000861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  <w:r w:rsidRPr="009C2B4E"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B828AC" w:rsidRPr="009C2B4E">
              <w:rPr>
                <w:rFonts w:asciiTheme="majorBidi" w:hAnsiTheme="majorBidi" w:cstheme="majorBidi"/>
                <w:sz w:val="29"/>
                <w:szCs w:val="29"/>
              </w:rPr>
              <w:t>9,484</w:t>
            </w:r>
          </w:p>
        </w:tc>
        <w:tc>
          <w:tcPr>
            <w:tcW w:w="270" w:type="dxa"/>
            <w:gridSpan w:val="2"/>
          </w:tcPr>
          <w:p w:rsidR="007858ED" w:rsidRPr="009C2B4E" w:rsidRDefault="007858ED" w:rsidP="000861E8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:rsidR="000861E8" w:rsidRDefault="000861E8" w:rsidP="00D3139C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D3139C" w:rsidRPr="00D3139C" w:rsidRDefault="00D3139C" w:rsidP="00D3139C">
            <w:pPr>
              <w:pStyle w:val="BodyText"/>
              <w:tabs>
                <w:tab w:val="decimal" w:pos="449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:rsidR="007858ED" w:rsidRPr="009C2B4E" w:rsidRDefault="007858ED" w:rsidP="000861E8">
            <w:pPr>
              <w:spacing w:after="0" w:line="240" w:lineRule="auto"/>
              <w:ind w:right="-25"/>
              <w:rPr>
                <w:rFonts w:asciiTheme="majorBidi" w:hAnsiTheme="majorBidi" w:cstheme="majorBidi"/>
                <w:b/>
                <w:sz w:val="29"/>
                <w:szCs w:val="29"/>
              </w:rPr>
            </w:pPr>
          </w:p>
        </w:tc>
        <w:tc>
          <w:tcPr>
            <w:tcW w:w="1039" w:type="dxa"/>
            <w:gridSpan w:val="2"/>
            <w:tcBorders>
              <w:bottom w:val="single" w:sz="4" w:space="0" w:color="auto"/>
            </w:tcBorders>
          </w:tcPr>
          <w:p w:rsidR="000861E8" w:rsidRDefault="000861E8" w:rsidP="000861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</w:p>
          <w:p w:rsidR="007858ED" w:rsidRPr="009C2B4E" w:rsidRDefault="0009775D" w:rsidP="000861E8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Theme="majorBidi" w:hAnsiTheme="majorBidi" w:cstheme="majorBidi"/>
                <w:sz w:val="29"/>
                <w:szCs w:val="29"/>
              </w:rPr>
            </w:pPr>
            <w:r w:rsidRPr="009C2B4E">
              <w:rPr>
                <w:rFonts w:asciiTheme="majorBidi" w:hAnsiTheme="majorBidi" w:cstheme="majorBidi"/>
                <w:sz w:val="29"/>
                <w:szCs w:val="29"/>
              </w:rPr>
              <w:t>15</w:t>
            </w:r>
            <w:r w:rsidR="00B828AC" w:rsidRPr="009C2B4E">
              <w:rPr>
                <w:rFonts w:asciiTheme="majorBidi" w:hAnsiTheme="majorBidi" w:cstheme="majorBidi"/>
                <w:sz w:val="29"/>
                <w:szCs w:val="29"/>
              </w:rPr>
              <w:t>6,726</w:t>
            </w:r>
          </w:p>
        </w:tc>
      </w:tr>
      <w:tr w:rsidR="007858ED" w:rsidRPr="0009775D" w:rsidTr="00D3139C">
        <w:trPr>
          <w:gridBefore w:val="1"/>
          <w:gridAfter w:val="1"/>
          <w:wBefore w:w="24" w:type="dxa"/>
          <w:wAfter w:w="209" w:type="dxa"/>
        </w:trPr>
        <w:tc>
          <w:tcPr>
            <w:tcW w:w="2799" w:type="dxa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7858ED" w:rsidRPr="0009775D" w:rsidRDefault="0009775D" w:rsidP="0009775D">
            <w:pPr>
              <w:pStyle w:val="acctfourfigures"/>
              <w:tabs>
                <w:tab w:val="clear" w:pos="765"/>
                <w:tab w:val="left" w:pos="0"/>
                <w:tab w:val="left" w:pos="817"/>
              </w:tabs>
              <w:spacing w:after="0" w:line="240" w:lineRule="auto"/>
              <w:ind w:left="-297" w:right="-54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565,231</w:t>
            </w: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58ED" w:rsidRPr="0009775D" w:rsidRDefault="0009775D" w:rsidP="0009775D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57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109,484</w:t>
            </w: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58ED" w:rsidRPr="0009775D" w:rsidRDefault="0009775D" w:rsidP="00D3139C">
            <w:pPr>
              <w:pStyle w:val="acctfourfigures"/>
              <w:tabs>
                <w:tab w:val="clear" w:pos="765"/>
                <w:tab w:val="decimal" w:pos="449"/>
              </w:tabs>
              <w:spacing w:after="0" w:line="240" w:lineRule="auto"/>
              <w:ind w:left="-297" w:right="-288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3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858ED" w:rsidRPr="0009775D" w:rsidRDefault="0009775D" w:rsidP="0009775D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52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674,715</w:t>
            </w:r>
          </w:p>
        </w:tc>
      </w:tr>
      <w:tr w:rsidR="001606C8" w:rsidRPr="0009775D" w:rsidTr="001606C8">
        <w:trPr>
          <w:gridBefore w:val="1"/>
          <w:gridAfter w:val="1"/>
          <w:wBefore w:w="24" w:type="dxa"/>
          <w:wAfter w:w="209" w:type="dxa"/>
        </w:trPr>
        <w:tc>
          <w:tcPr>
            <w:tcW w:w="2799" w:type="dxa"/>
          </w:tcPr>
          <w:p w:rsidR="001606C8" w:rsidRPr="0009775D" w:rsidRDefault="001606C8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60" w:type="dxa"/>
            <w:gridSpan w:val="2"/>
          </w:tcPr>
          <w:p w:rsidR="001606C8" w:rsidRPr="0009775D" w:rsidRDefault="001606C8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1606C8" w:rsidRPr="0009775D" w:rsidRDefault="001606C8" w:rsidP="007858E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33" w:type="dxa"/>
            <w:gridSpan w:val="3"/>
            <w:tcBorders>
              <w:top w:val="double" w:sz="4" w:space="0" w:color="auto"/>
            </w:tcBorders>
          </w:tcPr>
          <w:p w:rsidR="001606C8" w:rsidRPr="0009775D" w:rsidRDefault="001606C8" w:rsidP="0009775D">
            <w:pPr>
              <w:pStyle w:val="acctfourfigures"/>
              <w:tabs>
                <w:tab w:val="clear" w:pos="765"/>
                <w:tab w:val="left" w:pos="0"/>
                <w:tab w:val="left" w:pos="817"/>
              </w:tabs>
              <w:spacing w:after="0" w:line="240" w:lineRule="auto"/>
              <w:ind w:left="-297" w:right="-54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606C8" w:rsidRPr="0009775D" w:rsidRDefault="001606C8" w:rsidP="007858ED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25" w:type="dxa"/>
            <w:gridSpan w:val="2"/>
            <w:tcBorders>
              <w:top w:val="double" w:sz="4" w:space="0" w:color="auto"/>
            </w:tcBorders>
          </w:tcPr>
          <w:p w:rsidR="001606C8" w:rsidRPr="0009775D" w:rsidRDefault="001606C8" w:rsidP="0009775D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57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606C8" w:rsidRPr="0009775D" w:rsidRDefault="001606C8" w:rsidP="007858ED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1606C8" w:rsidRPr="0009775D" w:rsidRDefault="001606C8" w:rsidP="007858ED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1606C8" w:rsidRPr="0009775D" w:rsidRDefault="001606C8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39" w:type="dxa"/>
            <w:gridSpan w:val="2"/>
            <w:tcBorders>
              <w:top w:val="double" w:sz="4" w:space="0" w:color="auto"/>
            </w:tcBorders>
          </w:tcPr>
          <w:p w:rsidR="001606C8" w:rsidRPr="0009775D" w:rsidRDefault="001606C8" w:rsidP="0009775D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526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</w:p>
        </w:tc>
      </w:tr>
      <w:tr w:rsidR="007858ED" w:rsidRPr="0009775D" w:rsidTr="0009775D">
        <w:trPr>
          <w:gridAfter w:val="2"/>
          <w:wAfter w:w="270" w:type="dxa"/>
        </w:trPr>
        <w:tc>
          <w:tcPr>
            <w:tcW w:w="2835" w:type="dxa"/>
            <w:gridSpan w:val="3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ปี </w:t>
            </w:r>
            <w:r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2560</w:t>
            </w:r>
          </w:p>
        </w:tc>
        <w:tc>
          <w:tcPr>
            <w:tcW w:w="1260" w:type="dxa"/>
            <w:gridSpan w:val="2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7858ED" w:rsidRPr="0009775D" w:rsidRDefault="007858ED" w:rsidP="007858E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24" w:type="dxa"/>
            <w:gridSpan w:val="13"/>
          </w:tcPr>
          <w:p w:rsidR="007858ED" w:rsidRPr="0009775D" w:rsidRDefault="007858ED" w:rsidP="007858E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</w:tr>
      <w:tr w:rsidR="0009775D" w:rsidRPr="0009775D" w:rsidTr="0009775D">
        <w:trPr>
          <w:gridAfter w:val="2"/>
          <w:wAfter w:w="270" w:type="dxa"/>
        </w:trPr>
        <w:tc>
          <w:tcPr>
            <w:tcW w:w="2835" w:type="dxa"/>
            <w:gridSpan w:val="3"/>
          </w:tcPr>
          <w:p w:rsidR="0009775D" w:rsidRPr="0009775D" w:rsidRDefault="0009775D" w:rsidP="0009775D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260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52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09775D" w:rsidRPr="0009775D" w:rsidRDefault="0009775D" w:rsidP="0009775D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09775D" w:rsidRPr="0009775D" w:rsidRDefault="0009775D" w:rsidP="0009775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3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1" w:type="dxa"/>
            <w:gridSpan w:val="2"/>
          </w:tcPr>
          <w:p w:rsidR="0009775D" w:rsidRPr="0009775D" w:rsidRDefault="0009775D" w:rsidP="0009775D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23C73" w:rsidRPr="0009775D" w:rsidTr="0009775D">
        <w:tc>
          <w:tcPr>
            <w:tcW w:w="2835" w:type="dxa"/>
            <w:gridSpan w:val="3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</w:t>
            </w:r>
            <w:r w:rsidRPr="0009775D">
              <w:rPr>
                <w:rFonts w:ascii="Angsana New" w:hAnsi="Angsana New" w:cs="Angsana New" w:hint="cs"/>
                <w:sz w:val="29"/>
                <w:szCs w:val="29"/>
                <w:cs/>
              </w:rPr>
              <w:t>สั้น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จากสถาบัน</w:t>
            </w:r>
          </w:p>
          <w:p w:rsidR="00F23C73" w:rsidRPr="0009775D" w:rsidRDefault="00F23C73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1260" w:type="dxa"/>
            <w:gridSpan w:val="2"/>
          </w:tcPr>
          <w:p w:rsidR="00F23C73" w:rsidRDefault="00F23C73" w:rsidP="00F23C73">
            <w:pPr>
              <w:pStyle w:val="BodyText"/>
              <w:tabs>
                <w:tab w:val="decimal" w:pos="52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decimal" w:pos="501"/>
              </w:tabs>
              <w:spacing w:after="0" w:line="240" w:lineRule="auto"/>
              <w:ind w:left="-108" w:right="-25" w:firstLine="339"/>
              <w:rPr>
                <w:rFonts w:ascii="Angsana New" w:hAnsi="Angsana New" w:cs="Angsana New"/>
                <w:sz w:val="29"/>
                <w:szCs w:val="29"/>
              </w:rPr>
            </w:pPr>
            <w:r w:rsidRPr="00A424D1">
              <w:rPr>
                <w:rFonts w:asciiTheme="majorBidi" w:hAnsiTheme="majorBidi" w:cstheme="majorBidi"/>
                <w:sz w:val="29"/>
                <w:szCs w:val="29"/>
                <w:lang w:val="en-GB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.20</w:t>
            </w:r>
          </w:p>
        </w:tc>
        <w:tc>
          <w:tcPr>
            <w:tcW w:w="236" w:type="dxa"/>
            <w:gridSpan w:val="2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F23C73" w:rsidRPr="0009775D" w:rsidRDefault="00F23C73" w:rsidP="00F23C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14,151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3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F23C73" w:rsidRPr="0009775D" w:rsidRDefault="00F23C73" w:rsidP="00F23C73">
            <w:pPr>
              <w:pStyle w:val="BodyText"/>
              <w:spacing w:after="0" w:line="240" w:lineRule="auto"/>
              <w:ind w:left="404" w:right="-21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decimal" w:pos="492"/>
              </w:tabs>
              <w:spacing w:after="0" w:line="240" w:lineRule="auto"/>
              <w:ind w:left="-108" w:right="62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1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14,151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23C73" w:rsidRPr="0009775D" w:rsidTr="0009775D">
        <w:trPr>
          <w:gridAfter w:val="2"/>
          <w:wAfter w:w="270" w:type="dxa"/>
        </w:trPr>
        <w:tc>
          <w:tcPr>
            <w:tcW w:w="2835" w:type="dxa"/>
            <w:gridSpan w:val="3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ไม่หมุนเวียน</w:t>
            </w:r>
          </w:p>
        </w:tc>
        <w:tc>
          <w:tcPr>
            <w:tcW w:w="126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522"/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</w:tcPr>
          <w:p w:rsidR="00F23C73" w:rsidRPr="0009775D" w:rsidRDefault="00F23C73" w:rsidP="00F23C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13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21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F23C73" w:rsidRPr="0009775D" w:rsidTr="0009775D">
        <w:trPr>
          <w:gridAfter w:val="2"/>
          <w:wAfter w:w="270" w:type="dxa"/>
        </w:trPr>
        <w:tc>
          <w:tcPr>
            <w:tcW w:w="2835" w:type="dxa"/>
            <w:gridSpan w:val="3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เงินกู้ยืมระยะยาวจากสถาบัน</w:t>
            </w:r>
          </w:p>
          <w:p w:rsidR="00F23C73" w:rsidRPr="0009775D" w:rsidRDefault="00F23C73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1260" w:type="dxa"/>
            <w:gridSpan w:val="2"/>
            <w:shd w:val="clear" w:color="auto" w:fill="auto"/>
          </w:tcPr>
          <w:p w:rsidR="00F23C73" w:rsidRPr="0009775D" w:rsidRDefault="00F23C73" w:rsidP="00F23C73">
            <w:pPr>
              <w:pStyle w:val="acctfourfigures"/>
              <w:tabs>
                <w:tab w:val="clear" w:pos="765"/>
                <w:tab w:val="decimal" w:pos="261"/>
              </w:tabs>
              <w:spacing w:after="0" w:line="240" w:lineRule="auto"/>
              <w:ind w:left="-297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</w:p>
          <w:p w:rsidR="00F23C73" w:rsidRPr="0009775D" w:rsidRDefault="00F23C73" w:rsidP="00F23C73">
            <w:pPr>
              <w:pStyle w:val="acctfourfigures"/>
              <w:tabs>
                <w:tab w:val="clear" w:pos="765"/>
                <w:tab w:val="decimal" w:pos="240"/>
              </w:tabs>
              <w:spacing w:after="0" w:line="240" w:lineRule="auto"/>
              <w:ind w:left="-297" w:right="3"/>
              <w:rPr>
                <w:rFonts w:ascii="Angsana New" w:hAnsi="Angsana New" w:cs="Angsana New"/>
                <w:sz w:val="29"/>
                <w:szCs w:val="29"/>
                <w:lang w:bidi="th-TH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lang w:bidi="th-TH"/>
              </w:rPr>
              <w:t>1.20 - 4.65</w:t>
            </w:r>
          </w:p>
        </w:tc>
        <w:tc>
          <w:tcPr>
            <w:tcW w:w="236" w:type="dxa"/>
            <w:gridSpan w:val="2"/>
          </w:tcPr>
          <w:p w:rsidR="00F23C73" w:rsidRPr="0009775D" w:rsidRDefault="00F23C73" w:rsidP="00F23C7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990" w:type="dxa"/>
          </w:tcPr>
          <w:p w:rsidR="00F23C73" w:rsidRPr="0009775D" w:rsidRDefault="00F23C73" w:rsidP="00F23C73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F23C73" w:rsidRPr="0009775D" w:rsidRDefault="00F23C73" w:rsidP="00F23C73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1,547,27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3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149,72</w:t>
            </w: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gridSpan w:val="2"/>
          </w:tcPr>
          <w:p w:rsidR="00F23C73" w:rsidRPr="0009775D" w:rsidRDefault="00F23C73" w:rsidP="00F23C73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57,090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21" w:type="dxa"/>
            <w:gridSpan w:val="2"/>
          </w:tcPr>
          <w:p w:rsidR="00F23C73" w:rsidRPr="0009775D" w:rsidRDefault="00F23C73" w:rsidP="00F23C73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1,754,090</w:t>
            </w:r>
          </w:p>
        </w:tc>
      </w:tr>
      <w:tr w:rsidR="00F23C73" w:rsidRPr="0009775D" w:rsidTr="009D4717">
        <w:trPr>
          <w:gridAfter w:val="2"/>
          <w:wAfter w:w="270" w:type="dxa"/>
        </w:trPr>
        <w:tc>
          <w:tcPr>
            <w:tcW w:w="2835" w:type="dxa"/>
            <w:gridSpan w:val="3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36" w:type="dxa"/>
            <w:gridSpan w:val="2"/>
          </w:tcPr>
          <w:p w:rsidR="00F23C73" w:rsidRPr="0009775D" w:rsidRDefault="00F23C73" w:rsidP="00F23C73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F23C73" w:rsidRPr="0009775D" w:rsidRDefault="00F23C73" w:rsidP="00F23C73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1,561,42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US" w:bidi="th-TH"/>
              </w:rPr>
              <w:t>4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  <w:t>149,72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  <w:t>7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  <w:t>57,090</w:t>
            </w:r>
          </w:p>
        </w:tc>
        <w:tc>
          <w:tcPr>
            <w:tcW w:w="270" w:type="dxa"/>
            <w:gridSpan w:val="2"/>
          </w:tcPr>
          <w:p w:rsidR="00F23C73" w:rsidRPr="0009775D" w:rsidRDefault="00F23C73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23C73" w:rsidRPr="0009775D" w:rsidRDefault="00F23C73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</w:rPr>
              <w:t>1,768,241</w:t>
            </w:r>
          </w:p>
        </w:tc>
      </w:tr>
      <w:tr w:rsidR="009D4717" w:rsidRPr="009D4717" w:rsidTr="009D4717">
        <w:trPr>
          <w:gridAfter w:val="2"/>
          <w:wAfter w:w="270" w:type="dxa"/>
        </w:trPr>
        <w:tc>
          <w:tcPr>
            <w:tcW w:w="2835" w:type="dxa"/>
            <w:gridSpan w:val="3"/>
          </w:tcPr>
          <w:p w:rsidR="009D4717" w:rsidRPr="00AC475C" w:rsidRDefault="009D4717" w:rsidP="00F23C73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2"/>
          </w:tcPr>
          <w:p w:rsidR="009D4717" w:rsidRPr="00AC475C" w:rsidRDefault="009D4717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:rsidR="009D4717" w:rsidRPr="00AC475C" w:rsidRDefault="009D4717" w:rsidP="00F23C73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:rsidR="009D4717" w:rsidRPr="00AC475C" w:rsidRDefault="009D4717" w:rsidP="00F23C73">
            <w:pPr>
              <w:pStyle w:val="acctfourfigures"/>
              <w:tabs>
                <w:tab w:val="clear" w:pos="765"/>
                <w:tab w:val="left" w:pos="0"/>
                <w:tab w:val="left" w:pos="522"/>
              </w:tabs>
              <w:spacing w:after="0" w:line="240" w:lineRule="auto"/>
              <w:ind w:left="-297" w:right="-288"/>
              <w:jc w:val="center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9D4717" w:rsidRPr="00AC475C" w:rsidRDefault="009D4717" w:rsidP="00F23C73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213" w:type="dxa"/>
            <w:gridSpan w:val="2"/>
            <w:tcBorders>
              <w:top w:val="double" w:sz="4" w:space="0" w:color="auto"/>
            </w:tcBorders>
          </w:tcPr>
          <w:p w:rsidR="009D4717" w:rsidRPr="00AC475C" w:rsidRDefault="009D4717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:rsidR="009D4717" w:rsidRPr="00AC475C" w:rsidRDefault="009D4717" w:rsidP="00F23C73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auto"/>
            </w:tcBorders>
          </w:tcPr>
          <w:p w:rsidR="009D4717" w:rsidRPr="00AC475C" w:rsidRDefault="009D4717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:rsidR="009D4717" w:rsidRPr="00AC475C" w:rsidRDefault="009D4717" w:rsidP="00F23C73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21" w:type="dxa"/>
            <w:gridSpan w:val="2"/>
            <w:tcBorders>
              <w:top w:val="double" w:sz="4" w:space="0" w:color="auto"/>
            </w:tcBorders>
          </w:tcPr>
          <w:p w:rsidR="009D4717" w:rsidRPr="00AC475C" w:rsidRDefault="009D4717" w:rsidP="00F23C73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</w:tbl>
    <w:p w:rsidR="00171250" w:rsidRPr="009D4717" w:rsidRDefault="00171250" w:rsidP="00830664">
      <w:pPr>
        <w:spacing w:after="0" w:line="240" w:lineRule="auto"/>
        <w:ind w:left="547" w:right="-25"/>
        <w:jc w:val="thaiDistribute"/>
        <w:rPr>
          <w:rFonts w:ascii="Angsana New" w:hAnsi="Angsana New" w:cs="Angsana New"/>
          <w:b/>
          <w:bCs/>
          <w:sz w:val="4"/>
          <w:szCs w:val="4"/>
        </w:rPr>
      </w:pPr>
    </w:p>
    <w:tbl>
      <w:tblPr>
        <w:tblW w:w="93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2811"/>
        <w:gridCol w:w="1259"/>
        <w:gridCol w:w="243"/>
        <w:gridCol w:w="989"/>
        <w:gridCol w:w="279"/>
        <w:gridCol w:w="1195"/>
        <w:gridCol w:w="270"/>
        <w:gridCol w:w="989"/>
        <w:gridCol w:w="270"/>
        <w:gridCol w:w="1047"/>
      </w:tblGrid>
      <w:tr w:rsidR="006837E4" w:rsidRPr="0009775D" w:rsidTr="00DF53DD">
        <w:trPr>
          <w:tblHeader/>
        </w:trPr>
        <w:tc>
          <w:tcPr>
            <w:tcW w:w="2811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6541" w:type="dxa"/>
            <w:gridSpan w:val="9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837E4" w:rsidRPr="0009775D" w:rsidTr="00DF53DD">
        <w:trPr>
          <w:tblHeader/>
        </w:trPr>
        <w:tc>
          <w:tcPr>
            <w:tcW w:w="2811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5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อัตราดอกเบี้ย</w:t>
            </w:r>
          </w:p>
        </w:tc>
        <w:tc>
          <w:tcPr>
            <w:tcW w:w="243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ภายใน</w:t>
            </w:r>
          </w:p>
        </w:tc>
        <w:tc>
          <w:tcPr>
            <w:tcW w:w="27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6837E4" w:rsidRPr="0009775D" w:rsidRDefault="006837E4" w:rsidP="00D55D3F">
            <w:pPr>
              <w:pStyle w:val="BodyText"/>
              <w:tabs>
                <w:tab w:val="left" w:pos="540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 xml:space="preserve">หลังจาก </w:t>
            </w: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หลังจาก</w:t>
            </w:r>
          </w:p>
        </w:tc>
        <w:tc>
          <w:tcPr>
            <w:tcW w:w="270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837E4" w:rsidRPr="0009775D" w:rsidTr="00DF53DD">
        <w:trPr>
          <w:tblHeader/>
        </w:trPr>
        <w:tc>
          <w:tcPr>
            <w:tcW w:w="2811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25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ที่แท้จริง</w:t>
            </w:r>
          </w:p>
        </w:tc>
        <w:tc>
          <w:tcPr>
            <w:tcW w:w="243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1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7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6837E4" w:rsidRPr="0009775D" w:rsidRDefault="006837E4" w:rsidP="00D55D3F">
            <w:pPr>
              <w:pStyle w:val="BodyText"/>
              <w:tabs>
                <w:tab w:val="left" w:pos="88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 xml:space="preserve">แต่ภายใน </w:t>
            </w: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5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ปี</w:t>
            </w:r>
          </w:p>
        </w:tc>
        <w:tc>
          <w:tcPr>
            <w:tcW w:w="270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 xml:space="preserve"> ปี</w:t>
            </w:r>
          </w:p>
        </w:tc>
        <w:tc>
          <w:tcPr>
            <w:tcW w:w="270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</w:tr>
      <w:tr w:rsidR="006837E4" w:rsidRPr="0009775D" w:rsidTr="00DF53DD">
        <w:trPr>
          <w:tblHeader/>
        </w:trPr>
        <w:tc>
          <w:tcPr>
            <w:tcW w:w="2811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59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</w:rPr>
              <w:t>(</w:t>
            </w: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ร้อยละต่อปี</w:t>
            </w: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243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39" w:type="dxa"/>
            <w:gridSpan w:val="7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837E4" w:rsidRPr="0009775D" w:rsidTr="00DF53DD">
        <w:tc>
          <w:tcPr>
            <w:tcW w:w="2811" w:type="dxa"/>
          </w:tcPr>
          <w:p w:rsidR="006837E4" w:rsidRPr="0009775D" w:rsidRDefault="006837E4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ปี </w:t>
            </w:r>
            <w:r w:rsidR="003A35B6"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4F41E8" w:rsidRPr="0009775D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1</w:t>
            </w:r>
          </w:p>
        </w:tc>
        <w:tc>
          <w:tcPr>
            <w:tcW w:w="1259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243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5039" w:type="dxa"/>
            <w:gridSpan w:val="7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</w:tr>
      <w:tr w:rsidR="006837E4" w:rsidRPr="0009775D" w:rsidTr="00DF53DD">
        <w:tc>
          <w:tcPr>
            <w:tcW w:w="2811" w:type="dxa"/>
          </w:tcPr>
          <w:p w:rsidR="006837E4" w:rsidRPr="0009775D" w:rsidRDefault="006837E4" w:rsidP="0016654E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หมุนเวียน</w:t>
            </w:r>
          </w:p>
        </w:tc>
        <w:tc>
          <w:tcPr>
            <w:tcW w:w="1259" w:type="dxa"/>
          </w:tcPr>
          <w:p w:rsidR="006837E4" w:rsidRPr="0009775D" w:rsidRDefault="006837E4" w:rsidP="008734DE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" w:type="dxa"/>
          </w:tcPr>
          <w:p w:rsidR="006837E4" w:rsidRPr="0009775D" w:rsidRDefault="006837E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837E4" w:rsidRPr="0009775D" w:rsidRDefault="006837E4" w:rsidP="00D55D3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9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6837E4" w:rsidRPr="0009775D" w:rsidRDefault="006837E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5C34" w:rsidRPr="0009775D" w:rsidTr="00DF53DD">
        <w:tc>
          <w:tcPr>
            <w:tcW w:w="2811" w:type="dxa"/>
          </w:tcPr>
          <w:p w:rsidR="00675C34" w:rsidRPr="0009775D" w:rsidRDefault="00675C34" w:rsidP="00675C34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 w:hint="cs"/>
                <w:sz w:val="29"/>
                <w:szCs w:val="29"/>
                <w:cs/>
              </w:rPr>
              <w:t>เงินกู้ยืมระยะสั้นจากสถาบัน</w:t>
            </w:r>
          </w:p>
        </w:tc>
        <w:tc>
          <w:tcPr>
            <w:tcW w:w="1259" w:type="dxa"/>
          </w:tcPr>
          <w:p w:rsidR="00675C34" w:rsidRPr="0009775D" w:rsidRDefault="00675C34" w:rsidP="008734DE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" w:type="dxa"/>
          </w:tcPr>
          <w:p w:rsidR="00675C34" w:rsidRPr="0009775D" w:rsidRDefault="00675C34" w:rsidP="00D55D3F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75C34" w:rsidRPr="0009775D" w:rsidRDefault="00675C34" w:rsidP="00D55D3F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9" w:type="dxa"/>
          </w:tcPr>
          <w:p w:rsidR="00675C34" w:rsidRPr="0009775D" w:rsidRDefault="00675C3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675C34" w:rsidRPr="0009775D" w:rsidRDefault="00675C3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75C34" w:rsidRPr="0009775D" w:rsidRDefault="00675C3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75C34" w:rsidRPr="0009775D" w:rsidRDefault="00675C3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675C34" w:rsidRPr="0009775D" w:rsidRDefault="00675C3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675C34" w:rsidRPr="0009775D" w:rsidRDefault="00675C34" w:rsidP="00D55D3F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675C34" w:rsidRPr="0009775D" w:rsidTr="00DF53DD">
        <w:tc>
          <w:tcPr>
            <w:tcW w:w="2811" w:type="dxa"/>
          </w:tcPr>
          <w:p w:rsidR="00675C34" w:rsidRPr="0009775D" w:rsidRDefault="00675C34" w:rsidP="00675C34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การเงิน</w:t>
            </w:r>
          </w:p>
        </w:tc>
        <w:tc>
          <w:tcPr>
            <w:tcW w:w="1259" w:type="dxa"/>
          </w:tcPr>
          <w:p w:rsidR="00675C34" w:rsidRPr="0009775D" w:rsidRDefault="00C32A11" w:rsidP="00591E0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1.87</w:t>
            </w:r>
          </w:p>
        </w:tc>
        <w:tc>
          <w:tcPr>
            <w:tcW w:w="243" w:type="dxa"/>
          </w:tcPr>
          <w:p w:rsidR="00675C34" w:rsidRPr="0009775D" w:rsidRDefault="00675C34" w:rsidP="00675C34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75C34" w:rsidRPr="0009775D" w:rsidRDefault="00675C34" w:rsidP="00675C34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500,000</w:t>
            </w:r>
          </w:p>
        </w:tc>
        <w:tc>
          <w:tcPr>
            <w:tcW w:w="279" w:type="dxa"/>
          </w:tcPr>
          <w:p w:rsidR="00675C34" w:rsidRPr="0009775D" w:rsidRDefault="00675C34" w:rsidP="00675C3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675C34" w:rsidRPr="0009775D" w:rsidRDefault="00675C34" w:rsidP="00675C34">
            <w:pPr>
              <w:pStyle w:val="acctfourfigures"/>
              <w:tabs>
                <w:tab w:val="clear" w:pos="765"/>
                <w:tab w:val="decimal" w:pos="46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675C34" w:rsidRPr="0009775D" w:rsidRDefault="00675C34" w:rsidP="00675C3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675C34" w:rsidRPr="0009775D" w:rsidRDefault="00675C34" w:rsidP="00675C34">
            <w:pPr>
              <w:pStyle w:val="acctfourfigures"/>
              <w:tabs>
                <w:tab w:val="clear" w:pos="765"/>
                <w:tab w:val="decimal" w:pos="46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675C34" w:rsidRPr="0009775D" w:rsidRDefault="00675C34" w:rsidP="00675C3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675C34" w:rsidRPr="0009775D" w:rsidRDefault="00675C34" w:rsidP="00675C34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500,000</w:t>
            </w:r>
          </w:p>
        </w:tc>
      </w:tr>
      <w:tr w:rsidR="00591E0A" w:rsidRPr="0009775D" w:rsidTr="00DF53DD">
        <w:tc>
          <w:tcPr>
            <w:tcW w:w="2811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เงินกู้ยืมระยะสั้นจากกิจการที่</w:t>
            </w:r>
          </w:p>
        </w:tc>
        <w:tc>
          <w:tcPr>
            <w:tcW w:w="1259" w:type="dxa"/>
          </w:tcPr>
          <w:p w:rsidR="00591E0A" w:rsidRPr="0009775D" w:rsidRDefault="00591E0A" w:rsidP="00591E0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</w:p>
        </w:tc>
        <w:tc>
          <w:tcPr>
            <w:tcW w:w="243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591E0A" w:rsidRPr="0009775D" w:rsidRDefault="00591E0A" w:rsidP="00591E0A">
            <w:pPr>
              <w:pStyle w:val="BodyText"/>
              <w:tabs>
                <w:tab w:val="decimal" w:pos="774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9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591E0A" w:rsidRPr="0009775D" w:rsidRDefault="00591E0A" w:rsidP="00591E0A">
            <w:pPr>
              <w:pStyle w:val="acctfourfigures"/>
              <w:tabs>
                <w:tab w:val="clear" w:pos="765"/>
                <w:tab w:val="decimal" w:pos="46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591E0A" w:rsidRPr="0009775D" w:rsidRDefault="00591E0A" w:rsidP="00591E0A">
            <w:pPr>
              <w:pStyle w:val="acctfourfigures"/>
              <w:tabs>
                <w:tab w:val="clear" w:pos="765"/>
                <w:tab w:val="decimal" w:pos="46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591E0A" w:rsidRPr="0009775D" w:rsidTr="00DF53DD">
        <w:tc>
          <w:tcPr>
            <w:tcW w:w="2811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 xml:space="preserve">   </w:t>
            </w:r>
            <w:r w:rsidRPr="0009775D">
              <w:rPr>
                <w:rFonts w:ascii="Angsana New" w:hAnsi="Angsana New" w:cs="Angsana New"/>
                <w:sz w:val="29"/>
                <w:szCs w:val="29"/>
                <w:cs/>
              </w:rPr>
              <w:t>เกี่ยวข้องกัน</w:t>
            </w:r>
          </w:p>
        </w:tc>
        <w:tc>
          <w:tcPr>
            <w:tcW w:w="1259" w:type="dxa"/>
          </w:tcPr>
          <w:p w:rsidR="00591E0A" w:rsidRPr="0009775D" w:rsidRDefault="00C211F1" w:rsidP="00C211F1">
            <w:pPr>
              <w:pStyle w:val="acctfourfigures"/>
              <w:tabs>
                <w:tab w:val="clear" w:pos="765"/>
                <w:tab w:val="decimal" w:pos="14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 xml:space="preserve">1.88 - </w:t>
            </w:r>
            <w:r w:rsidR="00C32A11" w:rsidRPr="0009775D"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2.</w:t>
            </w:r>
            <w:r>
              <w:rPr>
                <w:rFonts w:ascii="Angsana New" w:hAnsi="Angsana New" w:cs="Angsana New"/>
                <w:sz w:val="29"/>
                <w:szCs w:val="29"/>
                <w:lang w:val="en-US" w:bidi="th-TH"/>
              </w:rPr>
              <w:t>50</w:t>
            </w:r>
          </w:p>
        </w:tc>
        <w:tc>
          <w:tcPr>
            <w:tcW w:w="243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591E0A" w:rsidRPr="0009775D" w:rsidRDefault="00591E0A" w:rsidP="00591E0A">
            <w:pPr>
              <w:pStyle w:val="BodyText"/>
              <w:tabs>
                <w:tab w:val="decimal" w:pos="774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6,802,509</w:t>
            </w:r>
          </w:p>
        </w:tc>
        <w:tc>
          <w:tcPr>
            <w:tcW w:w="279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95" w:type="dxa"/>
          </w:tcPr>
          <w:p w:rsidR="00591E0A" w:rsidRPr="0009775D" w:rsidRDefault="00591E0A" w:rsidP="00591E0A">
            <w:pPr>
              <w:pStyle w:val="acctfourfigures"/>
              <w:tabs>
                <w:tab w:val="clear" w:pos="765"/>
                <w:tab w:val="decimal" w:pos="46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</w:tcPr>
          <w:p w:rsidR="00591E0A" w:rsidRPr="0009775D" w:rsidRDefault="00591E0A" w:rsidP="00591E0A">
            <w:pPr>
              <w:pStyle w:val="acctfourfigures"/>
              <w:tabs>
                <w:tab w:val="clear" w:pos="765"/>
                <w:tab w:val="decimal" w:pos="46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47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sz w:val="29"/>
                <w:szCs w:val="29"/>
              </w:rPr>
              <w:t>6,802,509</w:t>
            </w:r>
          </w:p>
        </w:tc>
      </w:tr>
      <w:tr w:rsidR="00591E0A" w:rsidRPr="0009775D" w:rsidTr="00DF53DD">
        <w:tc>
          <w:tcPr>
            <w:tcW w:w="2811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59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" w:type="dxa"/>
          </w:tcPr>
          <w:p w:rsidR="00591E0A" w:rsidRPr="0009775D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591E0A" w:rsidRPr="0009775D" w:rsidRDefault="00591E0A" w:rsidP="00A033C9">
            <w:pPr>
              <w:pStyle w:val="BodyText"/>
              <w:tabs>
                <w:tab w:val="decimal" w:pos="79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7,302,509</w:t>
            </w:r>
          </w:p>
        </w:tc>
        <w:tc>
          <w:tcPr>
            <w:tcW w:w="279" w:type="dxa"/>
          </w:tcPr>
          <w:p w:rsidR="00591E0A" w:rsidRPr="0009775D" w:rsidRDefault="00591E0A" w:rsidP="00591E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591E0A" w:rsidRPr="0009775D" w:rsidRDefault="00591E0A" w:rsidP="00591E0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591E0A" w:rsidRPr="0009775D" w:rsidRDefault="00591E0A" w:rsidP="00591E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591E0A" w:rsidRPr="0009775D" w:rsidRDefault="00591E0A" w:rsidP="00591E0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:rsidR="00591E0A" w:rsidRPr="0009775D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:rsidR="00591E0A" w:rsidRPr="0009775D" w:rsidRDefault="00591E0A" w:rsidP="00591E0A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09775D">
              <w:rPr>
                <w:rFonts w:ascii="Angsana New" w:hAnsi="Angsana New" w:cs="Angsana New"/>
                <w:b/>
                <w:bCs/>
                <w:sz w:val="29"/>
                <w:szCs w:val="29"/>
              </w:rPr>
              <w:t>7,302,509</w:t>
            </w:r>
          </w:p>
        </w:tc>
      </w:tr>
      <w:tr w:rsidR="009C2B4E" w:rsidRPr="0009775D" w:rsidTr="00DF53DD">
        <w:tc>
          <w:tcPr>
            <w:tcW w:w="2811" w:type="dxa"/>
          </w:tcPr>
          <w:p w:rsidR="009C2B4E" w:rsidRPr="0009775D" w:rsidRDefault="009C2B4E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259" w:type="dxa"/>
          </w:tcPr>
          <w:p w:rsidR="009C2B4E" w:rsidRPr="0009775D" w:rsidRDefault="009C2B4E" w:rsidP="00591E0A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43" w:type="dxa"/>
          </w:tcPr>
          <w:p w:rsidR="009C2B4E" w:rsidRPr="0009775D" w:rsidRDefault="009C2B4E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:rsidR="009C2B4E" w:rsidRPr="0009775D" w:rsidRDefault="009C2B4E" w:rsidP="00A033C9">
            <w:pPr>
              <w:pStyle w:val="BodyText"/>
              <w:tabs>
                <w:tab w:val="decimal" w:pos="798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9" w:type="dxa"/>
          </w:tcPr>
          <w:p w:rsidR="009C2B4E" w:rsidRPr="0009775D" w:rsidRDefault="009C2B4E" w:rsidP="00591E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</w:tcPr>
          <w:p w:rsidR="009C2B4E" w:rsidRPr="0009775D" w:rsidRDefault="009C2B4E" w:rsidP="00591E0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9C2B4E" w:rsidRPr="0009775D" w:rsidRDefault="009C2B4E" w:rsidP="00591E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:rsidR="009C2B4E" w:rsidRPr="0009775D" w:rsidRDefault="009C2B4E" w:rsidP="00591E0A">
            <w:pPr>
              <w:pStyle w:val="BodyText"/>
              <w:tabs>
                <w:tab w:val="decimal" w:pos="4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270" w:type="dxa"/>
          </w:tcPr>
          <w:p w:rsidR="009C2B4E" w:rsidRPr="0009775D" w:rsidRDefault="009C2B4E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</w:tcPr>
          <w:p w:rsidR="009C2B4E" w:rsidRPr="0009775D" w:rsidRDefault="009C2B4E" w:rsidP="00591E0A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</w:tr>
      <w:tr w:rsidR="00591E0A" w:rsidRPr="000C6BC7" w:rsidTr="00DF53DD">
        <w:tc>
          <w:tcPr>
            <w:tcW w:w="2810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259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39" w:type="dxa"/>
            <w:gridSpan w:val="7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591E0A" w:rsidRPr="000C6BC7" w:rsidTr="00DF53DD">
        <w:tc>
          <w:tcPr>
            <w:tcW w:w="2810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59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1E0A" w:rsidRPr="000C6BC7" w:rsidTr="00DF53DD">
        <w:tc>
          <w:tcPr>
            <w:tcW w:w="2810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1259" w:type="dxa"/>
          </w:tcPr>
          <w:p w:rsidR="00591E0A" w:rsidRPr="000C6BC7" w:rsidRDefault="00591E0A" w:rsidP="00591E0A">
            <w:pPr>
              <w:pStyle w:val="acctfourfigures"/>
              <w:tabs>
                <w:tab w:val="clear" w:pos="765"/>
                <w:tab w:val="decimal" w:pos="351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591E0A" w:rsidRPr="000C6BC7" w:rsidRDefault="00591E0A" w:rsidP="00591E0A">
            <w:pPr>
              <w:pStyle w:val="BodyText"/>
              <w:tabs>
                <w:tab w:val="decimal" w:pos="45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BodyText"/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91E0A" w:rsidRPr="000C6BC7" w:rsidTr="00DF53DD">
        <w:tc>
          <w:tcPr>
            <w:tcW w:w="2810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259" w:type="dxa"/>
          </w:tcPr>
          <w:p w:rsidR="00591E0A" w:rsidRPr="000C6BC7" w:rsidRDefault="00591E0A" w:rsidP="00DF53DD">
            <w:pPr>
              <w:pStyle w:val="acctfourfigures"/>
              <w:tabs>
                <w:tab w:val="clear" w:pos="765"/>
                <w:tab w:val="decimal" w:pos="41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3.33</w:t>
            </w:r>
          </w:p>
        </w:tc>
        <w:tc>
          <w:tcPr>
            <w:tcW w:w="243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  <w:tc>
          <w:tcPr>
            <w:tcW w:w="279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:rsidR="00591E0A" w:rsidRPr="000C6BC7" w:rsidRDefault="00591E0A" w:rsidP="00A341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BodyText"/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6,524,310</w:t>
            </w:r>
          </w:p>
        </w:tc>
      </w:tr>
      <w:tr w:rsidR="00591E0A" w:rsidRPr="000C6BC7" w:rsidTr="00DF53DD">
        <w:trPr>
          <w:trHeight w:val="407"/>
        </w:trPr>
        <w:tc>
          <w:tcPr>
            <w:tcW w:w="2810" w:type="dxa"/>
          </w:tcPr>
          <w:p w:rsidR="00591E0A" w:rsidRPr="000C6BC7" w:rsidRDefault="00591E0A" w:rsidP="00591E0A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</w:t>
            </w:r>
          </w:p>
        </w:tc>
        <w:tc>
          <w:tcPr>
            <w:tcW w:w="1259" w:type="dxa"/>
          </w:tcPr>
          <w:p w:rsidR="00591E0A" w:rsidRPr="000C6BC7" w:rsidRDefault="00591E0A" w:rsidP="00DF53DD">
            <w:pPr>
              <w:pStyle w:val="acctfourfigures"/>
              <w:tabs>
                <w:tab w:val="clear" w:pos="765"/>
                <w:tab w:val="decimal" w:pos="41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:rsidR="00591E0A" w:rsidRPr="000C6BC7" w:rsidRDefault="00591E0A" w:rsidP="00591E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591E0A" w:rsidRPr="000C6BC7" w:rsidRDefault="00591E0A" w:rsidP="00591E0A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:rsidR="00591E0A" w:rsidRPr="000C6BC7" w:rsidRDefault="00591E0A" w:rsidP="00591E0A">
            <w:pPr>
              <w:pStyle w:val="BodyText"/>
              <w:tabs>
                <w:tab w:val="decimal" w:pos="-108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1E0A" w:rsidRPr="000C6BC7" w:rsidRDefault="00591E0A" w:rsidP="00591E0A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:rsidR="00591E0A" w:rsidRPr="000C6BC7" w:rsidRDefault="00591E0A" w:rsidP="00591E0A">
            <w:pPr>
              <w:pStyle w:val="acctfourfigures"/>
              <w:tabs>
                <w:tab w:val="clear" w:pos="765"/>
                <w:tab w:val="decimal" w:pos="367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591E0A" w:rsidRPr="000C6BC7" w:rsidRDefault="00591E0A" w:rsidP="00591E0A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:rsidR="00591E0A" w:rsidRPr="000C6BC7" w:rsidRDefault="00591E0A" w:rsidP="00591E0A">
            <w:pPr>
              <w:pStyle w:val="acctfourfigures"/>
              <w:tabs>
                <w:tab w:val="clear" w:pos="765"/>
                <w:tab w:val="decimal" w:pos="-108"/>
              </w:tabs>
              <w:spacing w:after="0" w:line="240" w:lineRule="auto"/>
              <w:ind w:left="-297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412C" w:rsidRPr="000C6BC7" w:rsidTr="00DF53DD">
        <w:tc>
          <w:tcPr>
            <w:tcW w:w="2810" w:type="dxa"/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259" w:type="dxa"/>
          </w:tcPr>
          <w:p w:rsidR="00A3412C" w:rsidRPr="000C6BC7" w:rsidRDefault="00A3412C" w:rsidP="00DF53DD">
            <w:pPr>
              <w:pStyle w:val="acctfourfigures"/>
              <w:tabs>
                <w:tab w:val="clear" w:pos="765"/>
                <w:tab w:val="decimal" w:pos="412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2.34</w:t>
            </w:r>
          </w:p>
        </w:tc>
        <w:tc>
          <w:tcPr>
            <w:tcW w:w="243" w:type="dxa"/>
          </w:tcPr>
          <w:p w:rsidR="00A3412C" w:rsidRPr="000C6BC7" w:rsidRDefault="00A3412C" w:rsidP="00A3412C">
            <w:pPr>
              <w:spacing w:after="0" w:line="240" w:lineRule="auto"/>
              <w:ind w:right="-25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  <w:tc>
          <w:tcPr>
            <w:tcW w:w="279" w:type="dxa"/>
          </w:tcPr>
          <w:p w:rsidR="00A3412C" w:rsidRPr="000C6BC7" w:rsidRDefault="00A3412C" w:rsidP="00A3412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3412C" w:rsidRPr="000C6BC7" w:rsidRDefault="00A3412C" w:rsidP="00A3412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12C" w:rsidRPr="000C6BC7" w:rsidRDefault="00A3412C" w:rsidP="00A3412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:rsidR="00A3412C" w:rsidRPr="000C6BC7" w:rsidRDefault="00A3412C" w:rsidP="00A3412C">
            <w:pPr>
              <w:pStyle w:val="acctfourfigures"/>
              <w:tabs>
                <w:tab w:val="clear" w:pos="765"/>
                <w:tab w:val="decimal" w:pos="367"/>
              </w:tabs>
              <w:spacing w:after="0" w:line="240" w:lineRule="auto"/>
              <w:ind w:left="-297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1,500,000</w:t>
            </w:r>
          </w:p>
        </w:tc>
      </w:tr>
      <w:tr w:rsidR="00A3412C" w:rsidRPr="000C6BC7" w:rsidTr="00DF53DD">
        <w:tc>
          <w:tcPr>
            <w:tcW w:w="2810" w:type="dxa"/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9" w:type="dxa"/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-108"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A3412C" w:rsidRPr="000C6BC7" w:rsidRDefault="00656FD1" w:rsidP="00A3412C">
            <w:pPr>
              <w:pStyle w:val="BodyText"/>
              <w:tabs>
                <w:tab w:val="left" w:pos="762"/>
                <w:tab w:val="decimal" w:pos="1062"/>
              </w:tabs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  <w:tc>
          <w:tcPr>
            <w:tcW w:w="279" w:type="dxa"/>
          </w:tcPr>
          <w:p w:rsidR="00A3412C" w:rsidRPr="000C6BC7" w:rsidRDefault="00A3412C" w:rsidP="00A3412C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:rsidR="00A3412C" w:rsidRPr="000C6BC7" w:rsidRDefault="00A3412C" w:rsidP="00A3412C">
            <w:pPr>
              <w:tabs>
                <w:tab w:val="decimal" w:pos="52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12C" w:rsidRPr="000C6BC7" w:rsidRDefault="00A3412C" w:rsidP="00A3412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:rsidR="00A3412C" w:rsidRPr="000C6BC7" w:rsidRDefault="00A3412C" w:rsidP="00A3412C">
            <w:pPr>
              <w:tabs>
                <w:tab w:val="decimal" w:pos="367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A3412C" w:rsidRPr="000C6BC7" w:rsidRDefault="00A3412C" w:rsidP="00A3412C">
            <w:pPr>
              <w:pStyle w:val="BodyText"/>
              <w:tabs>
                <w:tab w:val="decimal" w:pos="1062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:rsidR="00A3412C" w:rsidRPr="000C6BC7" w:rsidRDefault="00A3412C" w:rsidP="00A3412C">
            <w:pPr>
              <w:pStyle w:val="BodyText"/>
              <w:spacing w:after="0" w:line="240" w:lineRule="auto"/>
              <w:ind w:left="-108" w:right="-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8,024,310</w:t>
            </w:r>
          </w:p>
        </w:tc>
      </w:tr>
    </w:tbl>
    <w:p w:rsidR="00A82216" w:rsidRPr="000C6BC7" w:rsidRDefault="00A82216" w:rsidP="00C64570">
      <w:pPr>
        <w:tabs>
          <w:tab w:val="left" w:pos="270"/>
        </w:tabs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:rsidR="00A82216" w:rsidRPr="000C6BC7" w:rsidRDefault="00A82216" w:rsidP="00C64570">
      <w:pPr>
        <w:tabs>
          <w:tab w:val="left" w:pos="450"/>
        </w:tabs>
        <w:spacing w:after="0" w:line="240" w:lineRule="auto"/>
        <w:ind w:left="450" w:firstLine="90"/>
        <w:jc w:val="thaiDistribute"/>
        <w:rPr>
          <w:rFonts w:ascii="Angsana New" w:hAnsi="Angsana New" w:cs="Angsana New"/>
          <w:sz w:val="30"/>
          <w:szCs w:val="30"/>
        </w:rPr>
      </w:pPr>
    </w:p>
    <w:p w:rsidR="00804720" w:rsidRPr="000C6BC7" w:rsidRDefault="00C81602" w:rsidP="00C64570">
      <w:pPr>
        <w:tabs>
          <w:tab w:val="left" w:pos="540"/>
          <w:tab w:val="left" w:pos="1260"/>
        </w:tabs>
        <w:spacing w:after="0"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0C6BC7">
        <w:rPr>
          <w:rFonts w:ascii="Angsana New" w:hAnsi="Angsana New" w:cs="Angsana New"/>
          <w:sz w:val="30"/>
          <w:szCs w:val="30"/>
        </w:rPr>
        <w:t xml:space="preserve">31 </w:t>
      </w:r>
      <w:r w:rsidRPr="000C6BC7">
        <w:rPr>
          <w:rFonts w:ascii="Angsana New" w:hAnsi="Angsana New" w:cs="Angsana New"/>
          <w:sz w:val="30"/>
          <w:szCs w:val="30"/>
          <w:cs/>
        </w:rPr>
        <w:t>ธันวาคม กลุ่มบริษัทมีความเสี่ยงจากอัตราแลกเปลี่ยนเงินตราต่างประเทศอันเป็นผลมาจากการมีหนี้สินที่</w:t>
      </w:r>
      <w:r w:rsidR="00FB10D0">
        <w:rPr>
          <w:rFonts w:ascii="Angsana New" w:hAnsi="Angsana New" w:cs="Angsana New"/>
          <w:sz w:val="30"/>
          <w:szCs w:val="30"/>
        </w:rPr>
        <w:br/>
      </w:r>
      <w:r w:rsidR="00FB10D0">
        <w:rPr>
          <w:rFonts w:ascii="Angsana New" w:hAnsi="Angsana New" w:cs="Angsana New" w:hint="cs"/>
          <w:sz w:val="30"/>
          <w:szCs w:val="30"/>
          <w:cs/>
        </w:rPr>
        <w:t>เ</w:t>
      </w:r>
      <w:r w:rsidRPr="000C6BC7">
        <w:rPr>
          <w:rFonts w:ascii="Angsana New" w:hAnsi="Angsana New" w:cs="Angsana New"/>
          <w:sz w:val="30"/>
          <w:szCs w:val="30"/>
          <w:cs/>
        </w:rPr>
        <w:t>ป็นเงินตราต่างประเทศดังนี้</w:t>
      </w:r>
    </w:p>
    <w:p w:rsidR="008734DE" w:rsidRPr="000C6BC7" w:rsidRDefault="008734DE" w:rsidP="00D55D3F">
      <w:pPr>
        <w:tabs>
          <w:tab w:val="left" w:pos="450"/>
        </w:tabs>
        <w:spacing w:after="0" w:line="240" w:lineRule="auto"/>
        <w:ind w:left="450"/>
        <w:rPr>
          <w:rFonts w:ascii="Angsana New" w:hAnsi="Angsana New" w:cs="Angsana New"/>
          <w:sz w:val="30"/>
          <w:szCs w:val="30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31"/>
        <w:gridCol w:w="1069"/>
        <w:gridCol w:w="191"/>
        <w:gridCol w:w="1170"/>
        <w:gridCol w:w="202"/>
        <w:gridCol w:w="1058"/>
        <w:gridCol w:w="270"/>
        <w:gridCol w:w="1080"/>
      </w:tblGrid>
      <w:tr w:rsidR="00934604" w:rsidRPr="000C6BC7" w:rsidTr="00C64570">
        <w:trPr>
          <w:cantSplit/>
          <w:trHeight w:val="385"/>
          <w:tblHeader/>
        </w:trPr>
        <w:tc>
          <w:tcPr>
            <w:tcW w:w="4331" w:type="dxa"/>
            <w:shd w:val="clear" w:color="auto" w:fill="auto"/>
          </w:tcPr>
          <w:p w:rsidR="00934604" w:rsidRPr="000C6BC7" w:rsidRDefault="00934604" w:rsidP="00934604">
            <w:pPr>
              <w:spacing w:after="0" w:line="240" w:lineRule="auto"/>
              <w:outlineLvl w:val="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934604" w:rsidRPr="00934604" w:rsidRDefault="00934604" w:rsidP="00934604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วม</w:t>
            </w: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02" w:type="dxa"/>
          </w:tcPr>
          <w:p w:rsidR="00934604" w:rsidRPr="00934604" w:rsidRDefault="00934604" w:rsidP="00934604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:rsidR="00934604" w:rsidRPr="000C6BC7" w:rsidRDefault="00934604" w:rsidP="00934604">
            <w:pPr>
              <w:pStyle w:val="acctmergecolhdg"/>
              <w:spacing w:after="0"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0C6BC7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934604" w:rsidRPr="000C6BC7" w:rsidTr="00122566">
        <w:trPr>
          <w:cantSplit/>
          <w:trHeight w:val="405"/>
          <w:tblHeader/>
        </w:trPr>
        <w:tc>
          <w:tcPr>
            <w:tcW w:w="4331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9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91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934604" w:rsidRPr="000C6BC7" w:rsidRDefault="00934604" w:rsidP="00934604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02" w:type="dxa"/>
          </w:tcPr>
          <w:p w:rsidR="00934604" w:rsidRPr="00934604" w:rsidRDefault="00934604" w:rsidP="00934604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tabs>
                <w:tab w:val="clear" w:pos="765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934604" w:rsidRPr="000C6BC7" w:rsidTr="00C64570">
        <w:trPr>
          <w:cantSplit/>
          <w:trHeight w:val="425"/>
        </w:trPr>
        <w:tc>
          <w:tcPr>
            <w:tcW w:w="4331" w:type="dxa"/>
            <w:shd w:val="clear" w:color="auto" w:fill="auto"/>
          </w:tcPr>
          <w:p w:rsidR="00934604" w:rsidRPr="0097035B" w:rsidRDefault="00934604" w:rsidP="00934604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035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934604" w:rsidRPr="00934604" w:rsidRDefault="00934604" w:rsidP="00934604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02" w:type="dxa"/>
          </w:tcPr>
          <w:p w:rsidR="00934604" w:rsidRPr="00934604" w:rsidRDefault="00934604" w:rsidP="00934604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8" w:type="dxa"/>
            <w:gridSpan w:val="3"/>
            <w:shd w:val="clear" w:color="auto" w:fill="auto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934604" w:rsidRPr="000C6BC7" w:rsidTr="00122566">
        <w:trPr>
          <w:cantSplit/>
          <w:trHeight w:val="470"/>
        </w:trPr>
        <w:tc>
          <w:tcPr>
            <w:tcW w:w="4331" w:type="dxa"/>
            <w:shd w:val="clear" w:color="auto" w:fill="auto"/>
            <w:vAlign w:val="bottom"/>
          </w:tcPr>
          <w:p w:rsidR="00C13797" w:rsidRPr="0097035B" w:rsidRDefault="00C13797" w:rsidP="00C13797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69" w:type="dxa"/>
            <w:shd w:val="clear" w:color="auto" w:fill="auto"/>
            <w:vAlign w:val="bottom"/>
          </w:tcPr>
          <w:p w:rsidR="00934604" w:rsidRPr="000C6BC7" w:rsidRDefault="00C13797" w:rsidP="0012256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9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934604" w:rsidRPr="000C6BC7" w:rsidRDefault="00934604" w:rsidP="00122566">
            <w:pPr>
              <w:pStyle w:val="acctfourfigures"/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934604" w:rsidRPr="000A7AD9" w:rsidRDefault="00C13797" w:rsidP="0012256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2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105,270</w:t>
            </w:r>
          </w:p>
        </w:tc>
        <w:tc>
          <w:tcPr>
            <w:tcW w:w="202" w:type="dxa"/>
          </w:tcPr>
          <w:p w:rsidR="00934604" w:rsidRPr="00934604" w:rsidRDefault="00934604" w:rsidP="00934604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934604" w:rsidRPr="000C6BC7" w:rsidRDefault="00C13797" w:rsidP="00C13797">
            <w:pPr>
              <w:pStyle w:val="acctfourfigures"/>
              <w:tabs>
                <w:tab w:val="clear" w:pos="765"/>
                <w:tab w:val="decimal" w:pos="608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934604" w:rsidRPr="000A7AD9" w:rsidRDefault="00C13797" w:rsidP="00C13797">
            <w:pPr>
              <w:pStyle w:val="acctfourfigures"/>
              <w:tabs>
                <w:tab w:val="clear" w:pos="765"/>
                <w:tab w:val="decimal" w:pos="540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3797" w:rsidRPr="000A7AD9" w:rsidTr="00122566">
        <w:trPr>
          <w:cantSplit/>
          <w:trHeight w:val="470"/>
        </w:trPr>
        <w:tc>
          <w:tcPr>
            <w:tcW w:w="4331" w:type="dxa"/>
            <w:shd w:val="clear" w:color="auto" w:fill="auto"/>
            <w:vAlign w:val="bottom"/>
          </w:tcPr>
          <w:p w:rsidR="00C13797" w:rsidRPr="0097035B" w:rsidRDefault="00C13797" w:rsidP="00A07036">
            <w:pPr>
              <w:pStyle w:val="BodyText"/>
              <w:spacing w:after="0" w:line="240" w:lineRule="auto"/>
              <w:ind w:left="11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</w:t>
            </w:r>
            <w:r w:rsidRPr="0097035B"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797" w:rsidRPr="000C6BC7" w:rsidRDefault="00122566" w:rsidP="00A0703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137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91" w:type="dxa"/>
            <w:shd w:val="clear" w:color="auto" w:fill="auto"/>
            <w:vAlign w:val="bottom"/>
          </w:tcPr>
          <w:p w:rsidR="00C13797" w:rsidRPr="000C6BC7" w:rsidRDefault="00C13797" w:rsidP="00A0703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C13797" w:rsidRPr="000A7AD9" w:rsidRDefault="00122566" w:rsidP="0012256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-6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13797" w:rsidRPr="000A7A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43,414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2" w:type="dxa"/>
          </w:tcPr>
          <w:p w:rsidR="00C13797" w:rsidRPr="00934604" w:rsidRDefault="00C13797" w:rsidP="00A0703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8" w:type="dxa"/>
            <w:shd w:val="clear" w:color="auto" w:fill="auto"/>
            <w:vAlign w:val="bottom"/>
          </w:tcPr>
          <w:p w:rsidR="00C13797" w:rsidRPr="000C6BC7" w:rsidRDefault="000F6C7D" w:rsidP="00A07036">
            <w:pPr>
              <w:pStyle w:val="acctfourfigures"/>
              <w:tabs>
                <w:tab w:val="clear" w:pos="765"/>
                <w:tab w:val="decimal" w:pos="889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137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32,723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C13797" w:rsidRPr="000C6BC7" w:rsidRDefault="00C13797" w:rsidP="00A07036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13797" w:rsidRPr="000A7AD9" w:rsidRDefault="000F6C7D" w:rsidP="00A07036">
            <w:pPr>
              <w:pStyle w:val="acctfourfigures"/>
              <w:tabs>
                <w:tab w:val="clear" w:pos="765"/>
                <w:tab w:val="decimal" w:pos="9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13797" w:rsidRPr="000A7AD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43,414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934604" w:rsidRPr="000C6BC7" w:rsidTr="00122566">
        <w:trPr>
          <w:cantSplit/>
          <w:trHeight w:val="425"/>
        </w:trPr>
        <w:tc>
          <w:tcPr>
            <w:tcW w:w="4331" w:type="dxa"/>
            <w:shd w:val="clear" w:color="auto" w:fill="auto"/>
          </w:tcPr>
          <w:p w:rsidR="00934604" w:rsidRPr="0017340B" w:rsidRDefault="00934604" w:rsidP="00934604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ยอดบัญชีในงบแสดงฐานะการเงินที่มีความเสี่ยง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4604" w:rsidRPr="000C6BC7" w:rsidRDefault="00122566" w:rsidP="00934604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(32,685)</w:t>
            </w:r>
          </w:p>
        </w:tc>
        <w:tc>
          <w:tcPr>
            <w:tcW w:w="191" w:type="dxa"/>
            <w:shd w:val="clear" w:color="auto" w:fill="auto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4604" w:rsidRPr="001306CD" w:rsidRDefault="00122566" w:rsidP="00122566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2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61,856</w:t>
            </w:r>
          </w:p>
        </w:tc>
        <w:tc>
          <w:tcPr>
            <w:tcW w:w="202" w:type="dxa"/>
          </w:tcPr>
          <w:p w:rsidR="00934604" w:rsidRPr="00934604" w:rsidRDefault="00934604" w:rsidP="00934604">
            <w:pPr>
              <w:pStyle w:val="acctfourfigures"/>
              <w:tabs>
                <w:tab w:val="clear" w:pos="765"/>
                <w:tab w:val="decimal" w:pos="145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4604" w:rsidRPr="000C6BC7" w:rsidRDefault="000F6C7D" w:rsidP="00FB10D0">
            <w:pPr>
              <w:pStyle w:val="acctfourfigures"/>
              <w:tabs>
                <w:tab w:val="clear" w:pos="765"/>
                <w:tab w:val="decimal" w:pos="889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3460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32,723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934604" w:rsidRPr="000C6BC7" w:rsidRDefault="00934604" w:rsidP="00934604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4604" w:rsidRPr="001306CD" w:rsidRDefault="000F6C7D" w:rsidP="00FB10D0">
            <w:pPr>
              <w:pStyle w:val="acctfourfigures"/>
              <w:tabs>
                <w:tab w:val="clear" w:pos="765"/>
                <w:tab w:val="decimal" w:pos="911"/>
              </w:tabs>
              <w:spacing w:after="0"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934604" w:rsidRPr="001306C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43,414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89451E" w:rsidRDefault="0089451E" w:rsidP="004F41E8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:rsidR="0077755C" w:rsidRPr="000C6BC7" w:rsidRDefault="0077755C" w:rsidP="00C64570">
      <w:pPr>
        <w:spacing w:after="0" w:line="240" w:lineRule="auto"/>
        <w:ind w:firstLine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:rsidR="00B24064" w:rsidRPr="000C6BC7" w:rsidRDefault="00B24064" w:rsidP="0042322D">
      <w:pPr>
        <w:tabs>
          <w:tab w:val="left" w:pos="270"/>
        </w:tabs>
        <w:spacing w:after="0" w:line="240" w:lineRule="auto"/>
        <w:ind w:left="540" w:right="-25" w:firstLine="450"/>
        <w:jc w:val="thaiDistribute"/>
        <w:rPr>
          <w:rFonts w:ascii="Angsana New" w:hAnsi="Angsana New" w:cs="Angsana New"/>
          <w:sz w:val="30"/>
          <w:szCs w:val="30"/>
        </w:rPr>
      </w:pPr>
    </w:p>
    <w:p w:rsidR="00294876" w:rsidRPr="000C6BC7" w:rsidRDefault="00294876" w:rsidP="0042322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 ตามเงื่อนไขที่ตกลงไว้เมื่อครบกำหนด</w:t>
      </w:r>
    </w:p>
    <w:p w:rsidR="00560772" w:rsidRPr="000C6BC7" w:rsidRDefault="00560772" w:rsidP="0042322D">
      <w:pPr>
        <w:tabs>
          <w:tab w:val="left" w:pos="270"/>
        </w:tabs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805068" w:rsidRPr="000C6BC7" w:rsidRDefault="00294876" w:rsidP="0042322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</w:t>
      </w:r>
      <w:r w:rsidR="00F7006A" w:rsidRPr="000C6BC7">
        <w:rPr>
          <w:rFonts w:ascii="Angsana New" w:hAnsi="Angsana New" w:cs="Angsana New"/>
          <w:sz w:val="30"/>
          <w:szCs w:val="30"/>
          <w:cs/>
        </w:rPr>
        <w:t>เสี่ยงทางด้านสินเชื่อดังกล่าวอย่าง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สม่ำเสมอ  โดยการวิเคราะห์ฐานะทางการเงินของลูกค้าทุกรายที่ขอวงเงินสินเชื่อในระดับหนึ่งๆ   ณ วันที่รายงานไม่พบว่ามีความเสี่ยงจากสินเชื่อที่เป็นสาระสำคัญ  </w:t>
      </w:r>
      <w:r w:rsidRPr="000C6BC7">
        <w:rPr>
          <w:rFonts w:ascii="Angsana New" w:hAnsi="Angsana New" w:cs="Angsana New"/>
          <w:spacing w:val="-6"/>
          <w:sz w:val="30"/>
          <w:szCs w:val="30"/>
          <w:cs/>
        </w:rPr>
        <w:t>ความเสี่ยงสูงสุดทางด้านสินเชื่อแสดงไว้ในราคาตามบัญชีของสินทรัพย์ทางการเงิน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>แต่ละรายการในงบ</w:t>
      </w:r>
      <w:r w:rsidR="003404EA" w:rsidRPr="000C6BC7">
        <w:rPr>
          <w:rFonts w:ascii="Angsana New" w:hAnsi="Angsana New" w:cs="Angsana New"/>
          <w:spacing w:val="2"/>
          <w:sz w:val="30"/>
          <w:szCs w:val="30"/>
          <w:cs/>
        </w:rPr>
        <w:t>แสดงฐานะการเงิน</w:t>
      </w:r>
      <w:r w:rsidRPr="000C6BC7">
        <w:rPr>
          <w:rFonts w:ascii="Angsana New" w:hAnsi="Angsana New" w:cs="Angsana New"/>
          <w:spacing w:val="2"/>
          <w:sz w:val="30"/>
          <w:szCs w:val="30"/>
          <w:cs/>
        </w:rPr>
        <w:t xml:space="preserve">  อย่างไรก็ตามเนื่องจากกลุ่มบริษัทมีฐานลูกค้าจำนวนมาก ฝ่ายบริหารไม่ได้คาดว่าจะเกิดผล</w:t>
      </w:r>
      <w:r w:rsidRPr="000C6BC7">
        <w:rPr>
          <w:rFonts w:ascii="Angsana New" w:hAnsi="Angsana New" w:cs="Angsana New"/>
          <w:sz w:val="30"/>
          <w:szCs w:val="30"/>
          <w:cs/>
        </w:rPr>
        <w:t>เสียหายที่มีสาระสำคัญจากการเก็บหนี้ไม่ได้</w:t>
      </w:r>
    </w:p>
    <w:p w:rsidR="005A04BD" w:rsidRPr="000C6BC7" w:rsidRDefault="005A04BD" w:rsidP="0042322D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B24064" w:rsidRPr="000C6BC7" w:rsidRDefault="00B24064" w:rsidP="0042322D">
      <w:pPr>
        <w:spacing w:after="0" w:line="240" w:lineRule="auto"/>
        <w:ind w:left="540" w:right="-2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ความเสี่ยงจากการขาดสภาพคล่อง</w:t>
      </w:r>
    </w:p>
    <w:p w:rsidR="00560772" w:rsidRPr="000C6BC7" w:rsidRDefault="00560772" w:rsidP="0042322D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</w:p>
    <w:p w:rsidR="001368F9" w:rsidRPr="000C6BC7" w:rsidRDefault="00152F31" w:rsidP="0042322D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</w:t>
      </w:r>
      <w:r w:rsidRPr="000C6BC7">
        <w:rPr>
          <w:rFonts w:ascii="Angsana New" w:hAnsi="Angsana New" w:cs="Angsana New"/>
          <w:sz w:val="30"/>
          <w:szCs w:val="30"/>
          <w:cs/>
        </w:rPr>
        <w:t>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:rsidR="005A04BD" w:rsidRPr="000C6BC7" w:rsidRDefault="005A04BD" w:rsidP="0042322D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606C8" w:rsidRDefault="001606C8" w:rsidP="004F41E8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1606C8" w:rsidRDefault="001606C8" w:rsidP="004F41E8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FB1C1B" w:rsidRDefault="00FB1C1B" w:rsidP="004F41E8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630DC4" w:rsidRPr="000C6BC7" w:rsidRDefault="00630DC4" w:rsidP="004F41E8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630DC4" w:rsidRPr="000C6BC7" w:rsidRDefault="00630DC4" w:rsidP="004F41E8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2"/>
          <w:szCs w:val="22"/>
        </w:rPr>
      </w:pPr>
    </w:p>
    <w:p w:rsidR="00630DC4" w:rsidRPr="000C6BC7" w:rsidRDefault="00630DC4" w:rsidP="004F41E8">
      <w:pPr>
        <w:tabs>
          <w:tab w:val="left" w:pos="45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0F6C7D">
        <w:rPr>
          <w:rFonts w:ascii="Angsana New" w:hAnsi="Angsana New" w:cs="Angsana New"/>
          <w:sz w:val="30"/>
          <w:szCs w:val="30"/>
          <w:cs/>
        </w:rPr>
        <w:t>รวมถึงลำดับชั้นมูลค่ายุติธรรม</w:t>
      </w:r>
      <w:r w:rsidR="000F6C7D">
        <w:rPr>
          <w:rFonts w:ascii="Angsana New" w:hAnsi="Angsana New" w:cs="Angsana New"/>
          <w:sz w:val="30"/>
          <w:szCs w:val="30"/>
        </w:rPr>
        <w:br/>
      </w:r>
      <w:r w:rsidRPr="000C6BC7">
        <w:rPr>
          <w:rFonts w:ascii="Angsana New" w:hAnsi="Angsana New" w:cs="Angsana New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E63D4A" w:rsidRDefault="00E63D4A">
      <w:pPr>
        <w:spacing w:after="0" w:line="240" w:lineRule="auto"/>
        <w:rPr>
          <w:rFonts w:ascii="Angsana New" w:hAnsi="Angsana New" w:cs="Angsana New"/>
          <w:sz w:val="22"/>
          <w:szCs w:val="22"/>
        </w:rPr>
      </w:pPr>
    </w:p>
    <w:tbl>
      <w:tblPr>
        <w:tblW w:w="91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36"/>
        <w:gridCol w:w="1170"/>
        <w:gridCol w:w="180"/>
        <w:gridCol w:w="990"/>
        <w:gridCol w:w="180"/>
        <w:gridCol w:w="1205"/>
        <w:gridCol w:w="180"/>
        <w:gridCol w:w="990"/>
        <w:gridCol w:w="180"/>
        <w:gridCol w:w="990"/>
      </w:tblGrid>
      <w:tr w:rsidR="00E26826" w:rsidRPr="000C6BC7" w:rsidTr="00542FF7">
        <w:trPr>
          <w:trHeight w:val="363"/>
          <w:tblHeader/>
        </w:trPr>
        <w:tc>
          <w:tcPr>
            <w:tcW w:w="3036" w:type="dxa"/>
            <w:vMerge w:val="restart"/>
            <w:shd w:val="clear" w:color="auto" w:fill="auto"/>
            <w:vAlign w:val="bottom"/>
          </w:tcPr>
          <w:p w:rsidR="00E26826" w:rsidRPr="000C6BC7" w:rsidRDefault="00E26826" w:rsidP="00723B80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6065" w:type="dxa"/>
            <w:gridSpan w:val="9"/>
          </w:tcPr>
          <w:p w:rsidR="00E26826" w:rsidRPr="000C6BC7" w:rsidRDefault="00E26826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/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E70D7" w:rsidRPr="000C6BC7" w:rsidTr="00DA3C00">
        <w:trPr>
          <w:trHeight w:val="363"/>
          <w:tblHeader/>
        </w:trPr>
        <w:tc>
          <w:tcPr>
            <w:tcW w:w="3036" w:type="dxa"/>
            <w:vMerge/>
            <w:shd w:val="clear" w:color="auto" w:fill="auto"/>
            <w:vAlign w:val="bottom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E70D7" w:rsidRPr="000C6BC7" w:rsidTr="00DA3C00">
        <w:trPr>
          <w:trHeight w:val="363"/>
          <w:tblHeader/>
        </w:trPr>
        <w:tc>
          <w:tcPr>
            <w:tcW w:w="3036" w:type="dxa"/>
            <w:shd w:val="clear" w:color="auto" w:fill="auto"/>
            <w:vAlign w:val="bottom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371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</w:tabs>
              <w:spacing w:after="0"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E70D7" w:rsidRPr="000C6BC7" w:rsidTr="00DA3C00">
        <w:trPr>
          <w:tblHeader/>
        </w:trPr>
        <w:tc>
          <w:tcPr>
            <w:tcW w:w="3036" w:type="dxa"/>
            <w:shd w:val="clear" w:color="auto" w:fill="auto"/>
          </w:tcPr>
          <w:p w:rsidR="006E70D7" w:rsidRPr="000C6BC7" w:rsidRDefault="006E70D7" w:rsidP="00723B80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715" w:type="dxa"/>
            <w:gridSpan w:val="7"/>
            <w:shd w:val="clear" w:color="auto" w:fill="auto"/>
          </w:tcPr>
          <w:p w:rsidR="006E70D7" w:rsidRPr="000C6BC7" w:rsidRDefault="006E70D7" w:rsidP="00723B80">
            <w:pPr>
              <w:pStyle w:val="acctfourfigures"/>
              <w:tabs>
                <w:tab w:val="clear" w:pos="765"/>
                <w:tab w:val="decimal" w:pos="731"/>
              </w:tabs>
              <w:spacing w:after="0" w:line="240" w:lineRule="auto"/>
              <w:ind w:right="-16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A3B29" w:rsidRPr="000C6BC7" w:rsidTr="00DA3C00">
        <w:trPr>
          <w:cantSplit/>
        </w:trPr>
        <w:tc>
          <w:tcPr>
            <w:tcW w:w="3036" w:type="dxa"/>
            <w:shd w:val="clear" w:color="auto" w:fill="auto"/>
          </w:tcPr>
          <w:p w:rsidR="009A3B29" w:rsidRPr="000C6BC7" w:rsidRDefault="009A3B29" w:rsidP="009A3B29">
            <w:pPr>
              <w:spacing w:after="0" w:line="240" w:lineRule="auto"/>
              <w:ind w:left="180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0C6B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4F41E8"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170" w:type="dxa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A3B29" w:rsidRPr="000C6BC7" w:rsidTr="00DA3C00">
        <w:trPr>
          <w:cantSplit/>
        </w:trPr>
        <w:tc>
          <w:tcPr>
            <w:tcW w:w="3036" w:type="dxa"/>
            <w:shd w:val="clear" w:color="auto" w:fill="auto"/>
          </w:tcPr>
          <w:p w:rsidR="009A3B29" w:rsidRPr="000C6BC7" w:rsidRDefault="009A3B29" w:rsidP="009A3B29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31516E"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31516E"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9A3B29" w:rsidRPr="000C6BC7" w:rsidRDefault="009A3B29" w:rsidP="009A3B29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41E8" w:rsidRPr="000C6BC7" w:rsidTr="00DA3C00">
        <w:trPr>
          <w:cantSplit/>
        </w:trPr>
        <w:tc>
          <w:tcPr>
            <w:tcW w:w="3036" w:type="dxa"/>
            <w:shd w:val="clear" w:color="auto" w:fill="auto"/>
          </w:tcPr>
          <w:p w:rsidR="004F41E8" w:rsidRPr="000C6BC7" w:rsidRDefault="004F41E8" w:rsidP="004F41E8">
            <w:pPr>
              <w:spacing w:after="0" w:line="240" w:lineRule="auto"/>
              <w:ind w:left="125" w:hanging="1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เงินลงทุนอื่น</w:t>
            </w: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170" w:type="dxa"/>
            <w:vAlign w:val="bottom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  <w:r w:rsidR="00AC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526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E8" w:rsidRPr="000C6BC7" w:rsidRDefault="004F41E8" w:rsidP="004F41E8">
            <w:pPr>
              <w:pStyle w:val="acctfourfigures"/>
              <w:spacing w:after="0"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4F41E8" w:rsidRPr="000C6BC7" w:rsidRDefault="004F41E8" w:rsidP="00AC74A2">
            <w:pPr>
              <w:pStyle w:val="acctfourfigures"/>
              <w:tabs>
                <w:tab w:val="clear" w:pos="765"/>
                <w:tab w:val="decimal" w:pos="892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AC74A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E8" w:rsidRPr="000C6BC7" w:rsidRDefault="004F41E8" w:rsidP="004F41E8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511"/>
              </w:tabs>
              <w:spacing w:after="0"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4F41E8" w:rsidRPr="000C6BC7" w:rsidRDefault="004F41E8" w:rsidP="004F41E8">
            <w:pPr>
              <w:pStyle w:val="acctfourfigures"/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4F41E8" w:rsidRPr="000C6BC7" w:rsidRDefault="004F41E8" w:rsidP="004F41E8">
            <w:pPr>
              <w:pStyle w:val="acctfourfigures"/>
              <w:tabs>
                <w:tab w:val="clear" w:pos="765"/>
                <w:tab w:val="decimal" w:pos="832"/>
              </w:tabs>
              <w:spacing w:after="0" w:line="240" w:lineRule="auto"/>
              <w:ind w:right="-162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61</w:t>
            </w:r>
            <w:r w:rsidR="00AC74A2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</w:tbl>
    <w:p w:rsidR="00AC475C" w:rsidRDefault="00AC475C" w:rsidP="009D3366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:rsidR="00EB78F5" w:rsidRPr="000C6BC7" w:rsidRDefault="00EB78F5" w:rsidP="009D3366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0C6BC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เ</w:t>
      </w:r>
      <w:r w:rsidRPr="000C6BC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0C6BC7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ที่วัดมูลค่า</w:t>
      </w:r>
      <w:r w:rsidRPr="000C6BC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77292F" w:rsidRPr="000C6BC7" w:rsidRDefault="0077292F" w:rsidP="00EB78F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</w:p>
    <w:p w:rsidR="00EB78F5" w:rsidRPr="000C6BC7" w:rsidRDefault="00EB78F5" w:rsidP="00EB78F5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0C6BC7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0C6BC7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</w:p>
    <w:p w:rsidR="00EB78F5" w:rsidRPr="000C6BC7" w:rsidRDefault="00EB78F5" w:rsidP="00630DC4">
      <w:pPr>
        <w:pStyle w:val="block"/>
        <w:spacing w:after="0" w:line="240" w:lineRule="atLeast"/>
        <w:ind w:left="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630DC4" w:rsidRPr="000C6BC7" w:rsidRDefault="00EB78F5" w:rsidP="00630DC4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C6BC7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0C6BC7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0C6BC7">
        <w:rPr>
          <w:rFonts w:ascii="Angsana New" w:hAnsi="Angsana New" w:cs="Angsana New"/>
          <w:sz w:val="30"/>
          <w:szCs w:val="30"/>
          <w:cs/>
          <w:lang w:bidi="th-TH"/>
        </w:rPr>
        <w:t>พิจารณามูลค่ายุติธรรมระดับ</w:t>
      </w:r>
      <w:r w:rsidRPr="000C6BC7">
        <w:rPr>
          <w:rFonts w:ascii="Angsana New" w:hAnsi="Angsana New" w:cs="Angsana New"/>
          <w:sz w:val="30"/>
          <w:szCs w:val="30"/>
          <w:lang w:bidi="th-TH"/>
        </w:rPr>
        <w:t xml:space="preserve"> 2 </w:t>
      </w:r>
      <w:r w:rsidRPr="000C6BC7">
        <w:rPr>
          <w:rFonts w:ascii="Angsana New" w:hAnsi="Angsana New" w:cs="Angsana New"/>
          <w:sz w:val="30"/>
          <w:szCs w:val="30"/>
          <w:cs/>
          <w:lang w:bidi="th-TH"/>
        </w:rPr>
        <w:t>สำหรับ</w:t>
      </w:r>
      <w:r w:rsidR="00F52B09" w:rsidRPr="000C6BC7">
        <w:rPr>
          <w:rFonts w:ascii="Angsana New" w:hAnsi="Angsana New" w:cs="Angsana New" w:hint="cs"/>
          <w:sz w:val="30"/>
          <w:szCs w:val="30"/>
          <w:cs/>
          <w:lang w:bidi="th-TH"/>
        </w:rPr>
        <w:t>หน่วยลงทุนในกองทุนรวมโดยอ้างอิงราคาจากมูลค่าของหน่วยลงทุนที่ประกาศโดยกองทุนนั้นๆ</w:t>
      </w:r>
    </w:p>
    <w:p w:rsidR="001606C8" w:rsidRDefault="001606C8" w:rsidP="004F41E8">
      <w:pPr>
        <w:spacing w:after="0" w:line="240" w:lineRule="auto"/>
        <w:ind w:left="540" w:right="-25" w:hanging="54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1606C8" w:rsidSect="00ED487B">
          <w:pgSz w:w="11909" w:h="16834" w:code="9"/>
          <w:pgMar w:top="691" w:right="929" w:bottom="720" w:left="1152" w:header="720" w:footer="720" w:gutter="0"/>
          <w:cols w:space="720"/>
        </w:sectPr>
      </w:pPr>
    </w:p>
    <w:p w:rsidR="002E5139" w:rsidRPr="00542D86" w:rsidRDefault="002E5139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  <w:cs/>
        </w:rPr>
      </w:pPr>
      <w:r w:rsidRPr="000C6BC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  <w:r w:rsidR="00B47D69" w:rsidRPr="000C6BC7">
        <w:rPr>
          <w:rFonts w:ascii="Angsana New" w:hAnsi="Angsana New" w:cs="Angsana New"/>
          <w:b/>
          <w:bCs/>
          <w:sz w:val="30"/>
          <w:szCs w:val="30"/>
          <w:cs/>
        </w:rPr>
        <w:t>ที่มีกับ</w:t>
      </w:r>
      <w:r w:rsidR="007A3ACC" w:rsidRPr="000C6BC7">
        <w:rPr>
          <w:rFonts w:ascii="Angsana New" w:hAnsi="Angsana New" w:cs="Angsana New"/>
          <w:b/>
          <w:bCs/>
          <w:sz w:val="30"/>
          <w:szCs w:val="30"/>
          <w:cs/>
        </w:rPr>
        <w:t>กิจการที่ไม่เกี่ยวข้องกัน</w:t>
      </w:r>
    </w:p>
    <w:p w:rsidR="00AA0727" w:rsidRPr="000C6BC7" w:rsidRDefault="00AA0727" w:rsidP="00D55D3F">
      <w:pPr>
        <w:spacing w:after="0" w:line="240" w:lineRule="auto"/>
        <w:ind w:left="547" w:right="-2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4"/>
        <w:gridCol w:w="1076"/>
        <w:gridCol w:w="269"/>
        <w:gridCol w:w="1076"/>
        <w:gridCol w:w="269"/>
        <w:gridCol w:w="1049"/>
        <w:gridCol w:w="9"/>
        <w:gridCol w:w="226"/>
        <w:gridCol w:w="61"/>
        <w:gridCol w:w="1051"/>
      </w:tblGrid>
      <w:tr w:rsidR="007A7282" w:rsidRPr="000C6BC7" w:rsidTr="001306CD">
        <w:trPr>
          <w:trHeight w:val="431"/>
          <w:tblHeader/>
        </w:trPr>
        <w:tc>
          <w:tcPr>
            <w:tcW w:w="4054" w:type="dxa"/>
          </w:tcPr>
          <w:p w:rsidR="007A7282" w:rsidRPr="000C6BC7" w:rsidRDefault="007A7282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7A7282" w:rsidRPr="000C6BC7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:rsidR="007A7282" w:rsidRPr="000C6BC7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6" w:type="dxa"/>
            <w:gridSpan w:val="5"/>
          </w:tcPr>
          <w:p w:rsidR="007A7282" w:rsidRPr="000C6BC7" w:rsidRDefault="007A7282" w:rsidP="00D55D3F">
            <w:pPr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5B6" w:rsidRPr="000C6BC7" w:rsidTr="001306CD">
        <w:trPr>
          <w:trHeight w:val="411"/>
          <w:tblHeader/>
        </w:trPr>
        <w:tc>
          <w:tcPr>
            <w:tcW w:w="4054" w:type="dxa"/>
          </w:tcPr>
          <w:p w:rsidR="003A35B6" w:rsidRPr="000C6BC7" w:rsidRDefault="003A35B6" w:rsidP="003A35B6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6" w:type="dxa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7" w:type="dxa"/>
            <w:gridSpan w:val="2"/>
          </w:tcPr>
          <w:p w:rsidR="003A35B6" w:rsidRPr="000C6BC7" w:rsidRDefault="003A35B6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3A35B6" w:rsidRPr="000C6BC7" w:rsidRDefault="004F41E8" w:rsidP="003A35B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D23DA" w:rsidRPr="000C6BC7" w:rsidTr="001306CD">
        <w:trPr>
          <w:trHeight w:val="411"/>
          <w:tblHeader/>
        </w:trPr>
        <w:tc>
          <w:tcPr>
            <w:tcW w:w="4054" w:type="dxa"/>
          </w:tcPr>
          <w:p w:rsidR="00DD23DA" w:rsidRPr="000C6BC7" w:rsidRDefault="00DD23DA" w:rsidP="00D55D3F">
            <w:pPr>
              <w:tabs>
                <w:tab w:val="left" w:pos="342"/>
              </w:tabs>
              <w:spacing w:after="0" w:line="240" w:lineRule="auto"/>
              <w:ind w:left="-108" w:right="-2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86" w:type="dxa"/>
            <w:gridSpan w:val="9"/>
          </w:tcPr>
          <w:p w:rsidR="00DD23DA" w:rsidRPr="000C6BC7" w:rsidRDefault="00DD23DA" w:rsidP="00D55D3F">
            <w:pPr>
              <w:spacing w:after="0" w:line="240" w:lineRule="auto"/>
              <w:ind w:left="-108" w:right="-8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23DA" w:rsidRPr="000C6BC7" w:rsidTr="001306CD">
        <w:trPr>
          <w:trHeight w:val="442"/>
        </w:trPr>
        <w:tc>
          <w:tcPr>
            <w:tcW w:w="4054" w:type="dxa"/>
          </w:tcPr>
          <w:p w:rsidR="00DD23DA" w:rsidRPr="000C6BC7" w:rsidRDefault="00DD23DA" w:rsidP="00F64F99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ก)    ภาระผูกพันรายจ่ายฝ่ายทุน</w:t>
            </w:r>
          </w:p>
        </w:tc>
        <w:tc>
          <w:tcPr>
            <w:tcW w:w="1076" w:type="dxa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gridSpan w:val="2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:rsidR="00DD23DA" w:rsidRPr="000C6BC7" w:rsidRDefault="00DD23DA" w:rsidP="00D55D3F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41E8" w:rsidRPr="000C6BC7" w:rsidTr="001306CD">
        <w:trPr>
          <w:trHeight w:val="41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สัญญาที่ยังไม่ได้รับรู้สำหรับสิทธิการเช่า</w:t>
            </w:r>
          </w:p>
        </w:tc>
        <w:tc>
          <w:tcPr>
            <w:tcW w:w="1076" w:type="dxa"/>
          </w:tcPr>
          <w:p w:rsidR="004F41E8" w:rsidRPr="000C6BC7" w:rsidRDefault="00C32F81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122,245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12,000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4F41E8" w:rsidRPr="000C6BC7" w:rsidRDefault="00C32F81" w:rsidP="004F41E8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111,246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:rsidR="004F41E8" w:rsidRPr="000C6BC7" w:rsidRDefault="004F41E8" w:rsidP="004F41E8">
            <w:pPr>
              <w:tabs>
                <w:tab w:val="decimal" w:pos="-108"/>
              </w:tabs>
              <w:spacing w:after="0" w:line="240" w:lineRule="auto"/>
              <w:ind w:left="-108" w:right="-36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4F41E8" w:rsidRPr="000C6BC7" w:rsidTr="001306CD">
        <w:trPr>
          <w:trHeight w:val="42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4F41E8" w:rsidRPr="000C6BC7" w:rsidRDefault="00C32F81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48,761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244,328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4F41E8" w:rsidRPr="000C6BC7" w:rsidRDefault="00C32F81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45,175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242,813</w:t>
            </w:r>
          </w:p>
        </w:tc>
      </w:tr>
      <w:tr w:rsidR="004F41E8" w:rsidRPr="000C6BC7" w:rsidTr="001306CD">
        <w:trPr>
          <w:trHeight w:val="42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171,006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256,328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156,421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242,813</w:t>
            </w:r>
          </w:p>
        </w:tc>
      </w:tr>
      <w:tr w:rsidR="004F41E8" w:rsidRPr="000C6BC7" w:rsidTr="001306CD">
        <w:trPr>
          <w:trHeight w:val="298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2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cs/>
              </w:rPr>
            </w:pPr>
          </w:p>
        </w:tc>
      </w:tr>
      <w:tr w:rsidR="004F41E8" w:rsidRPr="000C6BC7" w:rsidTr="001306CD">
        <w:trPr>
          <w:trHeight w:val="431"/>
        </w:trPr>
        <w:tc>
          <w:tcPr>
            <w:tcW w:w="4054" w:type="dxa"/>
          </w:tcPr>
          <w:p w:rsidR="004F41E8" w:rsidRPr="000C6BC7" w:rsidRDefault="004F41E8" w:rsidP="004F41E8">
            <w:pPr>
              <w:numPr>
                <w:ilvl w:val="0"/>
                <w:numId w:val="15"/>
              </w:numPr>
              <w:tabs>
                <w:tab w:val="left" w:pos="342"/>
              </w:tabs>
              <w:spacing w:after="0" w:line="240" w:lineRule="auto"/>
              <w:ind w:left="-99" w:right="-25" w:firstLine="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left="-108" w:right="-2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F41E8" w:rsidRPr="000C6BC7" w:rsidTr="001306CD">
        <w:trPr>
          <w:trHeight w:val="43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Pr="000C6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ดำเนินงานที่ยกเลิกไม่ได้</w:t>
            </w: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41E8" w:rsidRPr="000C6BC7" w:rsidTr="001306CD">
        <w:trPr>
          <w:trHeight w:val="42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076" w:type="dxa"/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255,309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248,131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203,477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194,077</w:t>
            </w:r>
          </w:p>
        </w:tc>
      </w:tr>
      <w:tr w:rsidR="004F41E8" w:rsidRPr="000C6BC7" w:rsidTr="001306CD">
        <w:trPr>
          <w:trHeight w:val="41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ระยะเวลามากกว่าหนึ่งปีถึงห้าปี</w:t>
            </w:r>
          </w:p>
        </w:tc>
        <w:tc>
          <w:tcPr>
            <w:tcW w:w="1076" w:type="dxa"/>
          </w:tcPr>
          <w:p w:rsidR="004F41E8" w:rsidRPr="000C6BC7" w:rsidRDefault="0085050B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928,083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976,891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731,229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757,000</w:t>
            </w:r>
          </w:p>
        </w:tc>
      </w:tr>
      <w:tr w:rsidR="004F41E8" w:rsidRPr="000C6BC7" w:rsidTr="001306CD">
        <w:trPr>
          <w:trHeight w:val="42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  <w:cs/>
              </w:rPr>
              <w:t>ระยะเวลามากกว่าห้าปี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1,725,962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1,705,681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1,276,903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bottom w:val="sing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sz w:val="30"/>
                <w:szCs w:val="30"/>
              </w:rPr>
              <w:t>1,178,946</w:t>
            </w:r>
          </w:p>
        </w:tc>
      </w:tr>
      <w:tr w:rsidR="004F41E8" w:rsidRPr="000C6BC7" w:rsidTr="001306CD">
        <w:trPr>
          <w:trHeight w:val="431"/>
        </w:trPr>
        <w:tc>
          <w:tcPr>
            <w:tcW w:w="4054" w:type="dxa"/>
          </w:tcPr>
          <w:p w:rsidR="004F41E8" w:rsidRPr="000C6BC7" w:rsidRDefault="004F41E8" w:rsidP="004F41E8">
            <w:pPr>
              <w:tabs>
                <w:tab w:val="left" w:pos="342"/>
              </w:tabs>
              <w:spacing w:after="0" w:line="240" w:lineRule="auto"/>
              <w:ind w:left="-99" w:right="-2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2,909,354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2,930,703</w:t>
            </w:r>
          </w:p>
        </w:tc>
        <w:tc>
          <w:tcPr>
            <w:tcW w:w="269" w:type="dxa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F71597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2,211,609</w:t>
            </w:r>
          </w:p>
        </w:tc>
        <w:tc>
          <w:tcPr>
            <w:tcW w:w="235" w:type="dxa"/>
            <w:gridSpan w:val="2"/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F41E8" w:rsidRPr="000C6BC7" w:rsidRDefault="004F41E8" w:rsidP="004F41E8">
            <w:pPr>
              <w:tabs>
                <w:tab w:val="decimal" w:pos="864"/>
              </w:tabs>
              <w:spacing w:after="0" w:line="240" w:lineRule="auto"/>
              <w:ind w:right="-2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C6BC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2,130,023</w:t>
            </w:r>
          </w:p>
        </w:tc>
      </w:tr>
    </w:tbl>
    <w:p w:rsidR="00833520" w:rsidRPr="000C6BC7" w:rsidRDefault="00833520" w:rsidP="00D55D3F">
      <w:pPr>
        <w:spacing w:after="0" w:line="240" w:lineRule="auto"/>
        <w:ind w:right="-25"/>
        <w:jc w:val="thaiDistribute"/>
        <w:rPr>
          <w:rFonts w:ascii="Angsana New" w:hAnsi="Angsana New" w:cs="Angsana New"/>
          <w:spacing w:val="-4"/>
        </w:rPr>
      </w:pPr>
    </w:p>
    <w:p w:rsidR="00294876" w:rsidRPr="000C6BC7" w:rsidRDefault="00294876" w:rsidP="00D55D3F">
      <w:pPr>
        <w:spacing w:after="0" w:line="240" w:lineRule="auto"/>
        <w:ind w:left="540" w:right="-25"/>
        <w:jc w:val="thaiDistribute"/>
        <w:rPr>
          <w:rFonts w:ascii="Angsana New" w:hAnsi="Angsana New" w:cs="Angsana New"/>
          <w:sz w:val="30"/>
          <w:szCs w:val="30"/>
        </w:rPr>
      </w:pPr>
      <w:r w:rsidRPr="000C6BC7">
        <w:rPr>
          <w:rFonts w:ascii="Angsana New" w:hAnsi="Angsana New" w:cs="Angsana New"/>
          <w:sz w:val="30"/>
          <w:szCs w:val="30"/>
          <w:cs/>
        </w:rPr>
        <w:t>กลุ่มบริษัทได้ทำสัญญาเช่า</w:t>
      </w:r>
      <w:r w:rsidR="007A6C13" w:rsidRPr="000C6BC7">
        <w:rPr>
          <w:rFonts w:ascii="Angsana New" w:hAnsi="Angsana New" w:cs="Angsana New" w:hint="cs"/>
          <w:sz w:val="30"/>
          <w:szCs w:val="30"/>
          <w:cs/>
        </w:rPr>
        <w:t>อาคาร</w:t>
      </w:r>
      <w:r w:rsidRPr="000C6BC7">
        <w:rPr>
          <w:rFonts w:ascii="Angsana New" w:hAnsi="Angsana New" w:cs="Angsana New"/>
          <w:sz w:val="30"/>
          <w:szCs w:val="30"/>
          <w:cs/>
        </w:rPr>
        <w:t>และเช่า</w:t>
      </w:r>
      <w:r w:rsidR="007A6C13" w:rsidRPr="000C6BC7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Pr="000C6BC7">
        <w:rPr>
          <w:rFonts w:ascii="Angsana New" w:hAnsi="Angsana New" w:cs="Angsana New"/>
          <w:sz w:val="30"/>
          <w:szCs w:val="30"/>
          <w:cs/>
        </w:rPr>
        <w:t xml:space="preserve">กับบริษัทในประเทศหลายแห่ง โดยมีกำหนดระยะเวลาในการเช่าจนถึงปี </w:t>
      </w:r>
      <w:r w:rsidR="00CD2C64" w:rsidRPr="000C6BC7">
        <w:rPr>
          <w:rFonts w:ascii="Angsana New" w:hAnsi="Angsana New" w:cs="Angsana New"/>
          <w:sz w:val="30"/>
          <w:szCs w:val="30"/>
        </w:rPr>
        <w:t>2588</w:t>
      </w:r>
    </w:p>
    <w:p w:rsidR="004C7775" w:rsidRPr="00A630C5" w:rsidRDefault="004C7775" w:rsidP="00D55D3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lang w:val="en-US"/>
        </w:rPr>
      </w:pPr>
    </w:p>
    <w:p w:rsidR="00AE6E12" w:rsidRPr="00542D86" w:rsidRDefault="00AE6E12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542D86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413FA3" w:rsidRPr="000C6BC7" w:rsidRDefault="00413FA3" w:rsidP="00FA7A44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20"/>
          <w:lang w:val="en-US"/>
        </w:rPr>
      </w:pPr>
    </w:p>
    <w:p w:rsidR="0077292F" w:rsidRDefault="00FA7A44" w:rsidP="008E038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C6BC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ที่ประชุมคณะกรรมการบริษัทเมื่อวันที่ </w:t>
      </w:r>
      <w:r w:rsidR="00241470">
        <w:rPr>
          <w:rFonts w:ascii="Angsana New" w:hAnsi="Angsana New" w:cs="Angsana New"/>
          <w:sz w:val="30"/>
          <w:szCs w:val="30"/>
          <w:lang w:val="en-US" w:bidi="th-TH"/>
        </w:rPr>
        <w:t>22</w:t>
      </w:r>
      <w:r w:rsidRPr="000C6BC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C6BC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กุมภาพันธ์ </w:t>
      </w:r>
      <w:r w:rsidR="00413FA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0C6BC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มีมติอนุมัติประกาศจ่ายเงินปันผล สำหรับผลการดำเนินงานประจำปี </w:t>
      </w:r>
      <w:r w:rsidR="00841808" w:rsidRPr="000C6BC7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4F41E8" w:rsidRPr="000C6BC7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AD4458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จำนวน</w:t>
      </w:r>
      <w:r w:rsidR="00931E94">
        <w:rPr>
          <w:rFonts w:ascii="Angsana New" w:hAnsi="Angsana New" w:cs="Angsana New"/>
          <w:sz w:val="30"/>
          <w:szCs w:val="30"/>
          <w:lang w:val="en-US" w:bidi="th-TH"/>
        </w:rPr>
        <w:t xml:space="preserve"> 1.3</w:t>
      </w:r>
      <w:r w:rsidR="00AD4458">
        <w:rPr>
          <w:rFonts w:ascii="Angsana New" w:hAnsi="Angsana New" w:cs="Angsana New"/>
          <w:sz w:val="30"/>
          <w:szCs w:val="30"/>
          <w:lang w:val="en-US" w:bidi="th-TH"/>
        </w:rPr>
        <w:t xml:space="preserve">5 </w:t>
      </w:r>
      <w:r w:rsidRPr="000C6BC7">
        <w:rPr>
          <w:rFonts w:ascii="Angsana New" w:hAnsi="Angsana New" w:cs="Angsana New" w:hint="cs"/>
          <w:sz w:val="30"/>
          <w:szCs w:val="30"/>
          <w:cs/>
          <w:lang w:val="en-US" w:bidi="th-TH"/>
        </w:rPr>
        <w:t>บาทต่อหุ้น รวมเป็นเงินทั้งสิ้น</w:t>
      </w:r>
      <w:r w:rsidR="008139F3">
        <w:rPr>
          <w:rFonts w:ascii="Angsana New" w:hAnsi="Angsana New" w:cs="Angsana New"/>
          <w:sz w:val="30"/>
          <w:szCs w:val="30"/>
          <w:lang w:val="en-US" w:bidi="th-TH"/>
        </w:rPr>
        <w:t xml:space="preserve"> 1,</w:t>
      </w:r>
      <w:r w:rsidR="00931E94">
        <w:rPr>
          <w:rFonts w:ascii="Angsana New" w:hAnsi="Angsana New" w:cs="Angsana New"/>
          <w:sz w:val="30"/>
          <w:szCs w:val="30"/>
          <w:lang w:val="en-US" w:bidi="th-TH"/>
        </w:rPr>
        <w:t>499.39</w:t>
      </w:r>
      <w:r w:rsidR="00841808" w:rsidRPr="000C6BC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0C6BC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ล้านบาท</w:t>
      </w:r>
    </w:p>
    <w:p w:rsidR="00413FA3" w:rsidRPr="00AB7222" w:rsidRDefault="00413FA3" w:rsidP="008E0381">
      <w:pPr>
        <w:pStyle w:val="block"/>
        <w:spacing w:after="0" w:line="240" w:lineRule="auto"/>
        <w:ind w:left="540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013B3B" w:rsidRPr="00542D86" w:rsidRDefault="00225C2D" w:rsidP="00542D86">
      <w:pPr>
        <w:pStyle w:val="Heading2"/>
        <w:numPr>
          <w:ilvl w:val="0"/>
          <w:numId w:val="26"/>
        </w:numPr>
        <w:tabs>
          <w:tab w:val="decimal" w:pos="630"/>
        </w:tabs>
        <w:ind w:left="540" w:hanging="540"/>
        <w:rPr>
          <w:rFonts w:ascii="Angsana New" w:hAnsi="Angsana New" w:cs="Angsana New"/>
          <w:b/>
          <w:bCs/>
          <w:sz w:val="30"/>
          <w:szCs w:val="30"/>
        </w:rPr>
      </w:pPr>
      <w:r w:rsidRPr="000C6BC7">
        <w:rPr>
          <w:rFonts w:ascii="Angsana New" w:hAnsi="Angsana New" w:cs="Angsana New"/>
          <w:b/>
          <w:bCs/>
          <w:cs/>
        </w:rPr>
        <w:br w:type="page"/>
      </w:r>
      <w:r w:rsidR="00013B3B" w:rsidRPr="00542D86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:rsidR="00013B3B" w:rsidRDefault="00013B3B" w:rsidP="00013B3B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lang w:val="en-US"/>
        </w:rPr>
      </w:pPr>
    </w:p>
    <w:p w:rsidR="00013B3B" w:rsidRPr="00F94B14" w:rsidRDefault="00013B3B" w:rsidP="00013B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F94B14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F94B14">
        <w:rPr>
          <w:rFonts w:ascii="Angsana New" w:hAnsi="Angsana New" w:cs="Angsana New" w:hint="cs"/>
          <w:sz w:val="30"/>
          <w:szCs w:val="30"/>
          <w:cs/>
          <w:lang w:bidi="th-TH"/>
        </w:rPr>
        <w:t>ที่ออกและปรับปรุงใหม่ที่เกี่ยวกับการดำเนินงานของกลุ่มบริษัท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F94B14">
        <w:rPr>
          <w:rFonts w:ascii="Angsana New" w:hAnsi="Angsana New" w:cs="Angsana New" w:hint="cs"/>
          <w:sz w:val="30"/>
          <w:szCs w:val="30"/>
          <w:cs/>
          <w:lang w:val="en-US" w:bidi="th-TH"/>
        </w:rPr>
        <w:t>คาดว่าจะมีผลกระทบที่มีสาระสำคัญต่องบการเงินรวมหรืองบการเงินเฉพาะกิจการ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F94B14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94B14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F94B14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F94B14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F94B14">
        <w:rPr>
          <w:rFonts w:ascii="Angsana New" w:hAnsi="Angsana New" w:cs="Angsana New"/>
          <w:sz w:val="30"/>
          <w:szCs w:val="30"/>
        </w:rPr>
        <w:t xml:space="preserve"> 1</w:t>
      </w:r>
      <w:r w:rsidRPr="00F94B14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F94B14">
        <w:rPr>
          <w:rFonts w:ascii="Angsana New" w:hAnsi="Angsana New" w:cs="Angsana New" w:hint="cs"/>
          <w:sz w:val="30"/>
          <w:szCs w:val="30"/>
          <w:cs/>
          <w:lang w:bidi="th-TH"/>
        </w:rPr>
        <w:t>ในปีดังต่อไปนี้</w:t>
      </w:r>
      <w:r w:rsidRPr="00F94B14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013B3B" w:rsidRPr="00F94B14" w:rsidRDefault="00013B3B" w:rsidP="00013B3B">
      <w:pPr>
        <w:ind w:left="540"/>
        <w:jc w:val="thaiDistribute"/>
        <w:rPr>
          <w:rFonts w:ascii="Angsana New" w:hAnsi="Angsana New" w:cs="Angsana New"/>
          <w:sz w:val="24"/>
          <w:szCs w:val="24"/>
          <w:shd w:val="clear" w:color="auto" w:fill="D9D9D9"/>
        </w:rPr>
      </w:pPr>
    </w:p>
    <w:tbl>
      <w:tblPr>
        <w:tblW w:w="9648" w:type="dxa"/>
        <w:tblInd w:w="450" w:type="dxa"/>
        <w:tblLook w:val="04A0" w:firstRow="1" w:lastRow="0" w:firstColumn="1" w:lastColumn="0" w:noHBand="0" w:noVBand="1"/>
      </w:tblPr>
      <w:tblGrid>
        <w:gridCol w:w="3708"/>
        <w:gridCol w:w="4410"/>
        <w:gridCol w:w="1530"/>
      </w:tblGrid>
      <w:tr w:rsidR="00013B3B" w:rsidRPr="007D527D" w:rsidTr="008B24F8">
        <w:trPr>
          <w:tblHeader/>
        </w:trPr>
        <w:tc>
          <w:tcPr>
            <w:tcW w:w="3708" w:type="dxa"/>
            <w:shd w:val="clear" w:color="auto" w:fill="auto"/>
            <w:vAlign w:val="bottom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5161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vAlign w:val="bottom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013B3B" w:rsidRPr="004A797F" w:rsidTr="008B24F8">
        <w:tc>
          <w:tcPr>
            <w:tcW w:w="3708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013B3B" w:rsidRPr="004A797F" w:rsidTr="008B24F8">
        <w:tc>
          <w:tcPr>
            <w:tcW w:w="3708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51614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013B3B" w:rsidRPr="004A797F" w:rsidTr="008B24F8">
        <w:tc>
          <w:tcPr>
            <w:tcW w:w="3708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161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15</w:t>
            </w:r>
          </w:p>
        </w:tc>
        <w:tc>
          <w:tcPr>
            <w:tcW w:w="441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2562</w:t>
            </w:r>
          </w:p>
        </w:tc>
      </w:tr>
      <w:tr w:rsidR="00013B3B" w:rsidTr="008B24F8">
        <w:tc>
          <w:tcPr>
            <w:tcW w:w="3708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05161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051614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013B3B" w:rsidTr="008B24F8">
        <w:trPr>
          <w:trHeight w:val="407"/>
        </w:trPr>
        <w:tc>
          <w:tcPr>
            <w:tcW w:w="3708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51614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1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201" w:hanging="201"/>
              <w:rPr>
                <w:rFonts w:ascii="Angsana New" w:hAnsi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013B3B" w:rsidTr="008B24F8">
        <w:trPr>
          <w:trHeight w:val="470"/>
        </w:trPr>
        <w:tc>
          <w:tcPr>
            <w:tcW w:w="3708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051614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1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530" w:type="dxa"/>
            <w:shd w:val="clear" w:color="auto" w:fill="auto"/>
          </w:tcPr>
          <w:p w:rsidR="00013B3B" w:rsidRPr="00051614" w:rsidRDefault="00013B3B" w:rsidP="008B24F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051614"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  <w:tr w:rsidR="00A47A38" w:rsidTr="008B24F8">
        <w:trPr>
          <w:trHeight w:val="470"/>
        </w:trPr>
        <w:tc>
          <w:tcPr>
            <w:tcW w:w="3708" w:type="dxa"/>
            <w:shd w:val="clear" w:color="auto" w:fill="auto"/>
          </w:tcPr>
          <w:p w:rsidR="005D59AE" w:rsidRPr="00051614" w:rsidRDefault="00A47A38" w:rsidP="005D59AE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5161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4410" w:type="dxa"/>
            <w:shd w:val="clear" w:color="auto" w:fill="auto"/>
          </w:tcPr>
          <w:p w:rsidR="00A47A38" w:rsidRPr="00051614" w:rsidRDefault="00A47A38" w:rsidP="00096F3C">
            <w:pPr>
              <w:spacing w:line="240" w:lineRule="auto"/>
              <w:ind w:left="201" w:hanging="2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7A38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รายการที่เป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็นเงินตราต่างประเทศและสิ่งตอบแท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Pr="00A47A38">
              <w:rPr>
                <w:rFonts w:ascii="Angsana New" w:hAnsi="Angsana New" w:cs="Angsana New"/>
                <w:sz w:val="30"/>
                <w:szCs w:val="30"/>
                <w:cs/>
              </w:rPr>
              <w:t>จ่ายล่วงหน้า</w:t>
            </w:r>
          </w:p>
        </w:tc>
        <w:tc>
          <w:tcPr>
            <w:tcW w:w="1530" w:type="dxa"/>
            <w:shd w:val="clear" w:color="auto" w:fill="auto"/>
          </w:tcPr>
          <w:p w:rsidR="00A47A38" w:rsidRPr="00051614" w:rsidRDefault="00A47A38" w:rsidP="00A47A38">
            <w:pPr>
              <w:spacing w:line="240" w:lineRule="auto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</w:rPr>
              <w:t>2563</w:t>
            </w:r>
          </w:p>
        </w:tc>
      </w:tr>
    </w:tbl>
    <w:p w:rsidR="00013B3B" w:rsidRPr="005D3984" w:rsidRDefault="00013B3B" w:rsidP="00013B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:rsidR="00013B3B" w:rsidRPr="0074450C" w:rsidRDefault="00013B3B" w:rsidP="00013B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4450C">
        <w:rPr>
          <w:rFonts w:ascii="Angsana New" w:hAnsi="Angsana New" w:cs="Angsana New"/>
          <w:sz w:val="30"/>
          <w:szCs w:val="30"/>
          <w:lang w:bidi="th-TH"/>
        </w:rPr>
        <w:t xml:space="preserve">* </w:t>
      </w:r>
      <w:r w:rsidRPr="0074450C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มาตรฐานการรายงานทางการเงินกลุ่มเครื่องมือทางการเงิน</w:t>
      </w:r>
    </w:p>
    <w:p w:rsidR="00013B3B" w:rsidRPr="0074450C" w:rsidRDefault="00013B3B" w:rsidP="00013B3B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013B3B" w:rsidRPr="00051614" w:rsidRDefault="00013B3B" w:rsidP="00DC49DB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05161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5161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  <w:t>15</w:t>
      </w:r>
      <w:r w:rsidRPr="0005161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013B3B" w:rsidRPr="00051614" w:rsidRDefault="00013B3B" w:rsidP="00013B3B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</w:p>
    <w:p w:rsidR="00013B3B" w:rsidRPr="00051614" w:rsidRDefault="00013B3B" w:rsidP="00013B3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51614">
        <w:rPr>
          <w:rFonts w:ascii="Angsana New" w:hAnsi="Angsana New" w:cs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51614">
        <w:rPr>
          <w:rFonts w:ascii="Angsana New" w:hAnsi="Angsana New" w:cs="Angsana New"/>
          <w:color w:val="000000"/>
          <w:sz w:val="30"/>
          <w:szCs w:val="30"/>
        </w:rPr>
        <w:t>15</w:t>
      </w:r>
      <w:r w:rsidRPr="00051614">
        <w:rPr>
          <w:rFonts w:ascii="Angsana New" w:hAnsi="Angsana New" w:cs="Angsana New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:rsidR="00013B3B" w:rsidRPr="00051614" w:rsidRDefault="00013B3B" w:rsidP="00013B3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F24123" w:rsidRPr="00F24123" w:rsidRDefault="00F24123" w:rsidP="00F24123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F24123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กลุ่มบริษัทได้ประเมินผลกระทบ</w:t>
      </w:r>
      <w:r w:rsidR="00864807">
        <w:rPr>
          <w:rFonts w:ascii="Angsana New" w:hAnsi="Angsana New" w:cs="Angsana New" w:hint="cs"/>
          <w:color w:val="000000"/>
          <w:sz w:val="30"/>
          <w:szCs w:val="30"/>
          <w:cs/>
        </w:rPr>
        <w:t>เบื้องต้น</w:t>
      </w:r>
      <w:r w:rsidRPr="00F24123">
        <w:rPr>
          <w:rFonts w:ascii="Angsana New" w:hAnsi="Angsana New" w:cs="Angsana New"/>
          <w:color w:val="000000"/>
          <w:sz w:val="30"/>
          <w:szCs w:val="30"/>
          <w:cs/>
        </w:rPr>
        <w:t xml:space="preserve">อันเนื่องจากการนำมาตรฐานรายงานทางการเงิน </w:t>
      </w:r>
      <w:r w:rsidR="00864807">
        <w:rPr>
          <w:rFonts w:ascii="Angsana New" w:hAnsi="Angsana New" w:cs="Angsana New"/>
          <w:color w:val="000000"/>
          <w:sz w:val="30"/>
          <w:szCs w:val="30"/>
          <w:cs/>
        </w:rPr>
        <w:t>ฉบับที่ 15 มาถือปฏิบัติ</w:t>
      </w:r>
      <w:r w:rsidRPr="00F24123">
        <w:rPr>
          <w:rFonts w:ascii="Angsana New" w:hAnsi="Angsana New" w:cs="Angsana New"/>
          <w:color w:val="000000"/>
          <w:sz w:val="30"/>
          <w:szCs w:val="30"/>
          <w:cs/>
        </w:rPr>
        <w:t>แล้ว พบว่าไม่มีผลกระทบที่มีสาระสำคัญต่องบการเงินรวมและงบการเงินเฉพาะกิจการของบริษัท</w:t>
      </w:r>
    </w:p>
    <w:p w:rsidR="00013B3B" w:rsidRPr="00051614" w:rsidRDefault="00013B3B" w:rsidP="00DC49DB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i/>
          <w:iCs/>
          <w:color w:val="000000"/>
          <w:sz w:val="30"/>
          <w:szCs w:val="30"/>
        </w:rPr>
      </w:pPr>
      <w:r w:rsidRPr="00051614">
        <w:rPr>
          <w:rFonts w:ascii="Angsana New" w:hAnsi="Angsana New" w:cs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013B3B" w:rsidRPr="00051614" w:rsidRDefault="00013B3B" w:rsidP="00013B3B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013B3B" w:rsidRPr="00051614" w:rsidRDefault="00013B3B" w:rsidP="00013B3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051614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</w:t>
      </w:r>
      <w:r w:rsidR="004C24C4">
        <w:rPr>
          <w:rFonts w:ascii="Angsana New" w:hAnsi="Angsana New" w:cs="Angsana New"/>
          <w:sz w:val="30"/>
          <w:szCs w:val="30"/>
          <w:cs/>
        </w:rPr>
        <w:t>หนี้สินทาง</w:t>
      </w:r>
      <w:r w:rsidRPr="00051614">
        <w:rPr>
          <w:rFonts w:ascii="Angsana New" w:hAnsi="Angsana New" w:cs="Angsana New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013B3B" w:rsidRPr="00051614" w:rsidRDefault="00013B3B" w:rsidP="00013B3B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:rsidR="00013B3B" w:rsidRPr="00051614" w:rsidRDefault="00013B3B" w:rsidP="00013B3B">
      <w:pPr>
        <w:pStyle w:val="block"/>
        <w:spacing w:after="0" w:line="240" w:lineRule="auto"/>
        <w:ind w:left="90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051614">
        <w:rPr>
          <w:rFonts w:ascii="Angsana New" w:hAnsi="Angsana New" w:cs="Angsana New"/>
          <w:sz w:val="30"/>
          <w:szCs w:val="30"/>
          <w:cs/>
          <w:lang w:bidi="th-TH"/>
        </w:rPr>
        <w:t>ขณะนี้ผู้บริหาร</w:t>
      </w:r>
      <w:r w:rsidRPr="00051614">
        <w:rPr>
          <w:rFonts w:ascii="Angsana New" w:hAnsi="Angsana New" w:cs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</w:t>
      </w:r>
      <w:r w:rsidRPr="00051614">
        <w:rPr>
          <w:rFonts w:ascii="Angsana New" w:hAnsi="Angsana New" w:cs="Angsana New" w:hint="cs"/>
          <w:sz w:val="30"/>
          <w:szCs w:val="30"/>
          <w:cs/>
          <w:lang w:val="en-US" w:bidi="th-TH"/>
        </w:rPr>
        <w:t>และ</w:t>
      </w:r>
      <w:r w:rsidRPr="00051614">
        <w:rPr>
          <w:rFonts w:ascii="Angsana New" w:hAnsi="Angsana New" w:cs="Angsana New"/>
          <w:sz w:val="30"/>
          <w:szCs w:val="30"/>
          <w:cs/>
          <w:lang w:val="en-US" w:bidi="th-TH"/>
        </w:rPr>
        <w:t>งบการเงินเฉพาะกิจการ</w:t>
      </w:r>
    </w:p>
    <w:p w:rsidR="002732AF" w:rsidRPr="0090364A" w:rsidRDefault="002732AF" w:rsidP="002732AF">
      <w:pPr>
        <w:pStyle w:val="a"/>
        <w:tabs>
          <w:tab w:val="clear" w:pos="1080"/>
          <w:tab w:val="left" w:pos="540"/>
        </w:tabs>
        <w:spacing w:after="0"/>
        <w:rPr>
          <w:rFonts w:ascii="Angsana New" w:hAnsi="Angsana New" w:cs="Angsana New"/>
          <w:b/>
          <w:bCs/>
          <w:sz w:val="20"/>
          <w:szCs w:val="20"/>
          <w:cs/>
          <w:lang w:val="en-US"/>
        </w:rPr>
      </w:pPr>
    </w:p>
    <w:sectPr w:rsidR="002732AF" w:rsidRPr="0090364A" w:rsidSect="00ED487B">
      <w:pgSz w:w="11909" w:h="16834" w:code="9"/>
      <w:pgMar w:top="691" w:right="929" w:bottom="72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E72" w:rsidRDefault="00E15E72">
      <w:r>
        <w:separator/>
      </w:r>
    </w:p>
  </w:endnote>
  <w:endnote w:type="continuationSeparator" w:id="0">
    <w:p w:rsidR="00E15E72" w:rsidRDefault="00E15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20B0403020202020204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Pr="00F80AD2" w:rsidRDefault="008A7037" w:rsidP="005B52B1">
    <w:pPr>
      <w:pStyle w:val="Footer"/>
      <w:framePr w:wrap="around" w:vAnchor="text" w:hAnchor="margin" w:xAlign="center" w:y="1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F80AD2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7B7DD7">
      <w:rPr>
        <w:rStyle w:val="PageNumber"/>
        <w:rFonts w:ascii="Angsana New" w:hAnsi="Angsana New" w:cs="Angsana New"/>
        <w:noProof/>
        <w:sz w:val="30"/>
        <w:szCs w:val="30"/>
        <w:cs/>
      </w:rPr>
      <w:t>18</w:t>
    </w:r>
    <w:r w:rsidRPr="00F80AD2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8A7037" w:rsidRPr="003771EB" w:rsidRDefault="008A7037" w:rsidP="003771EB">
    <w:pPr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Pr="001C3E91" w:rsidRDefault="008A7037" w:rsidP="009D60C0">
    <w:pPr>
      <w:tabs>
        <w:tab w:val="left" w:pos="4500"/>
        <w:tab w:val="left" w:pos="4860"/>
        <w:tab w:val="left" w:pos="6300"/>
        <w:tab w:val="left" w:pos="6750"/>
        <w:tab w:val="center" w:pos="7783"/>
      </w:tabs>
      <w:ind w:right="360"/>
      <w:jc w:val="center"/>
      <w:rPr>
        <w:rFonts w:ascii="Angsana New" w:hAnsi="Angsana New"/>
        <w:i/>
        <w:iCs/>
        <w:color w:val="0000FF"/>
        <w:sz w:val="30"/>
        <w:szCs w:val="30"/>
        <w:lang w:val="fr-FR"/>
      </w:rPr>
    </w:pPr>
    <w:r w:rsidRPr="001C3E91">
      <w:rPr>
        <w:rFonts w:ascii="Angsana New" w:hAnsi="Angsana New" w:cs="Angsana New"/>
        <w:sz w:val="30"/>
        <w:szCs w:val="30"/>
        <w:cs/>
      </w:rPr>
      <w:fldChar w:fldCharType="begin"/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</w:rPr>
      <w:instrText>PAGE  \* Arabic  \* MERGEFORMAT</w:instrText>
    </w:r>
    <w:r w:rsidRPr="001C3E91">
      <w:rPr>
        <w:rFonts w:ascii="Angsana New" w:hAnsi="Angsana New" w:cs="Angsana New"/>
        <w:sz w:val="30"/>
        <w:szCs w:val="30"/>
        <w:cs/>
      </w:rPr>
      <w:instrText xml:space="preserve"> </w:instrText>
    </w:r>
    <w:r w:rsidRPr="001C3E91">
      <w:rPr>
        <w:rFonts w:ascii="Angsana New" w:hAnsi="Angsana New" w:cs="Angsana New"/>
        <w:sz w:val="30"/>
        <w:szCs w:val="30"/>
        <w:cs/>
      </w:rPr>
      <w:fldChar w:fldCharType="separate"/>
    </w:r>
    <w:r w:rsidR="00931E94">
      <w:rPr>
        <w:rFonts w:ascii="Angsana New" w:hAnsi="Angsana New" w:cs="Angsana New"/>
        <w:noProof/>
        <w:sz w:val="30"/>
        <w:szCs w:val="30"/>
        <w:cs/>
      </w:rPr>
      <w:t>63</w:t>
    </w:r>
    <w:r w:rsidRPr="001C3E91">
      <w:rPr>
        <w:rFonts w:ascii="Angsana New" w:hAnsi="Angsana New" w:cs="Angsana New"/>
        <w:sz w:val="30"/>
        <w:szCs w:val="30"/>
        <w: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Pr="00B710FE" w:rsidRDefault="008A7037" w:rsidP="00182D76">
    <w:pPr>
      <w:pStyle w:val="Footer"/>
      <w:framePr w:w="406" w:h="841" w:hRule="exact" w:wrap="around" w:vAnchor="text" w:hAnchor="page" w:x="5686" w:y="-126"/>
      <w:tabs>
        <w:tab w:val="clear" w:pos="4536"/>
        <w:tab w:val="clear" w:pos="9072"/>
      </w:tabs>
      <w:ind w:right="60"/>
      <w:rPr>
        <w:rStyle w:val="PageNumber"/>
        <w:rFonts w:ascii="Angsana New" w:hAnsi="Angsana New" w:cs="Angsana New"/>
        <w:sz w:val="30"/>
        <w:szCs w:val="30"/>
      </w:rPr>
    </w:pPr>
    <w:r w:rsidRPr="00B710FE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B710FE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710FE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="00931E94">
      <w:rPr>
        <w:rStyle w:val="PageNumber"/>
        <w:rFonts w:ascii="Angsana New" w:hAnsi="Angsana New" w:cs="Angsana New"/>
        <w:noProof/>
        <w:sz w:val="30"/>
        <w:szCs w:val="30"/>
        <w:cs/>
      </w:rPr>
      <w:t>64</w:t>
    </w:r>
    <w:r w:rsidRPr="00B710FE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:rsidR="008A7037" w:rsidRPr="00B710FE" w:rsidRDefault="008A7037" w:rsidP="003771EB">
    <w:pPr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Pr="00770317" w:rsidRDefault="008A7037">
    <w:pPr>
      <w:pStyle w:val="Footer"/>
      <w:jc w:val="center"/>
      <w:rPr>
        <w:rFonts w:ascii="Angsana New" w:hAnsi="Angsana New"/>
        <w:sz w:val="30"/>
        <w:szCs w:val="30"/>
      </w:rPr>
    </w:pPr>
    <w:r w:rsidRPr="00770317">
      <w:rPr>
        <w:rFonts w:ascii="Angsana New" w:hAnsi="Angsana New"/>
        <w:sz w:val="30"/>
        <w:szCs w:val="30"/>
      </w:rPr>
      <w:fldChar w:fldCharType="begin"/>
    </w:r>
    <w:r w:rsidRPr="00770317">
      <w:rPr>
        <w:rFonts w:ascii="Angsana New" w:hAnsi="Angsana New"/>
        <w:sz w:val="30"/>
        <w:szCs w:val="30"/>
      </w:rPr>
      <w:instrText xml:space="preserve"> PAGE   \* MERGEFORMAT </w:instrText>
    </w:r>
    <w:r w:rsidRPr="00770317">
      <w:rPr>
        <w:rFonts w:ascii="Angsana New" w:hAnsi="Angsana New"/>
        <w:sz w:val="30"/>
        <w:szCs w:val="30"/>
      </w:rPr>
      <w:fldChar w:fldCharType="separate"/>
    </w:r>
    <w:r w:rsidR="00931E94">
      <w:rPr>
        <w:rFonts w:ascii="Angsana New" w:hAnsi="Angsana New"/>
        <w:noProof/>
        <w:sz w:val="30"/>
        <w:szCs w:val="30"/>
      </w:rPr>
      <w:t>75</w:t>
    </w:r>
    <w:r w:rsidRPr="0077031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E72" w:rsidRDefault="00E15E72">
      <w:r>
        <w:separator/>
      </w:r>
    </w:p>
  </w:footnote>
  <w:footnote w:type="continuationSeparator" w:id="0">
    <w:p w:rsidR="00E15E72" w:rsidRDefault="00E15E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Default="008A7037" w:rsidP="002A351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 xml:space="preserve">บริษัท โรบินสัน จำกัด </w:t>
    </w:r>
    <w:r w:rsidRPr="00DD4A4E">
      <w:rPr>
        <w:rFonts w:ascii="Angsana New" w:hAnsi="Angsana New" w:cs="Angsana New"/>
        <w:b/>
        <w:bCs/>
        <w:sz w:val="32"/>
        <w:szCs w:val="32"/>
      </w:rPr>
      <w:t>(</w:t>
    </w:r>
    <w:r w:rsidRPr="00DD4A4E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DD4A4E">
      <w:rPr>
        <w:rFonts w:ascii="Angsana New" w:hAnsi="Angsana New" w:cs="Angsana New"/>
        <w:b/>
        <w:bCs/>
        <w:sz w:val="32"/>
        <w:szCs w:val="32"/>
      </w:rPr>
      <w:t xml:space="preserve">) </w:t>
    </w:r>
    <w:r w:rsidRPr="00DD4A4E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8A7037" w:rsidRDefault="008A7037" w:rsidP="002A351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DD4A4E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A7037" w:rsidRDefault="008A7037" w:rsidP="002A351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2561</w:t>
    </w:r>
  </w:p>
  <w:p w:rsidR="008A7037" w:rsidRPr="009E41AF" w:rsidRDefault="008A7037" w:rsidP="002A3512">
    <w:pPr>
      <w:spacing w:after="0" w:line="240" w:lineRule="auto"/>
      <w:rPr>
        <w:rFonts w:ascii="Angsana New" w:hAnsi="Angsana New" w:cs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7037" w:rsidRDefault="008A7037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1C3E91">
      <w:rPr>
        <w:rFonts w:ascii="Angsana New" w:hAnsi="Angsana New" w:cs="Angsana New"/>
        <w:b/>
        <w:bCs/>
        <w:sz w:val="32"/>
        <w:szCs w:val="32"/>
        <w:cs/>
      </w:rPr>
      <w:t>บริษัท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1C3E91">
      <w:rPr>
        <w:rFonts w:ascii="Angsana New" w:hAnsi="Angsana New" w:cs="Angsana New"/>
        <w:b/>
        <w:bCs/>
        <w:sz w:val="32"/>
        <w:szCs w:val="32"/>
        <w:cs/>
      </w:rPr>
      <w:t xml:space="preserve">โรบินสัน จำกัด </w:t>
    </w:r>
    <w:r w:rsidRPr="001C3E91">
      <w:rPr>
        <w:rFonts w:ascii="Angsana New" w:hAnsi="Angsana New" w:cs="Angsana New"/>
        <w:b/>
        <w:bCs/>
        <w:sz w:val="32"/>
        <w:szCs w:val="32"/>
      </w:rPr>
      <w:t>(</w:t>
    </w:r>
    <w:r w:rsidRPr="001C3E91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1C3E91">
      <w:rPr>
        <w:rFonts w:ascii="Angsana New" w:hAnsi="Angsana New" w:cs="Angsana New"/>
        <w:b/>
        <w:bCs/>
        <w:sz w:val="32"/>
        <w:szCs w:val="32"/>
      </w:rPr>
      <w:t xml:space="preserve">) </w:t>
    </w:r>
    <w:r w:rsidRPr="001C3E91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:rsidR="008A7037" w:rsidRPr="001C3E91" w:rsidRDefault="008A7037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1C3E9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</w:p>
  <w:p w:rsidR="008A7037" w:rsidRDefault="008A7037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 w:hint="cs"/>
        <w:b/>
        <w:bCs/>
        <w:sz w:val="32"/>
        <w:szCs w:val="32"/>
        <w:cs/>
      </w:rPr>
      <w:t>1</w:t>
    </w:r>
  </w:p>
  <w:p w:rsidR="008A7037" w:rsidRDefault="008A7037" w:rsidP="00016362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6018E0"/>
    <w:multiLevelType w:val="hybridMultilevel"/>
    <w:tmpl w:val="458A22C0"/>
    <w:lvl w:ilvl="0" w:tplc="9FB0D19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28102E"/>
    <w:multiLevelType w:val="hybridMultilevel"/>
    <w:tmpl w:val="BDE21B2C"/>
    <w:lvl w:ilvl="0" w:tplc="DF9AC84C">
      <w:start w:val="2"/>
      <w:numFmt w:val="bullet"/>
      <w:lvlText w:val="-"/>
      <w:lvlJc w:val="left"/>
      <w:pPr>
        <w:ind w:left="147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6" w:hanging="360"/>
      </w:pPr>
      <w:rPr>
        <w:rFonts w:ascii="Wingdings" w:hAnsi="Wingdings" w:hint="default"/>
      </w:rPr>
    </w:lvl>
  </w:abstractNum>
  <w:abstractNum w:abstractNumId="12">
    <w:nsid w:val="054150F1"/>
    <w:multiLevelType w:val="hybridMultilevel"/>
    <w:tmpl w:val="D75C6190"/>
    <w:lvl w:ilvl="0" w:tplc="28A814D6">
      <w:start w:val="2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5DC0631"/>
    <w:multiLevelType w:val="hybridMultilevel"/>
    <w:tmpl w:val="BCC8CD94"/>
    <w:lvl w:ilvl="0" w:tplc="639A630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170" w:hanging="360"/>
      </w:pPr>
    </w:lvl>
    <w:lvl w:ilvl="2" w:tplc="FFFFFFFF" w:tentative="1">
      <w:start w:val="1"/>
      <w:numFmt w:val="lowerRoman"/>
      <w:lvlText w:val="%3."/>
      <w:lvlJc w:val="right"/>
      <w:pPr>
        <w:ind w:left="1890" w:hanging="180"/>
      </w:pPr>
    </w:lvl>
    <w:lvl w:ilvl="3" w:tplc="FFFFFFFF" w:tentative="1">
      <w:start w:val="1"/>
      <w:numFmt w:val="decimal"/>
      <w:lvlText w:val="%4."/>
      <w:lvlJc w:val="left"/>
      <w:pPr>
        <w:ind w:left="2610" w:hanging="360"/>
      </w:pPr>
    </w:lvl>
    <w:lvl w:ilvl="4" w:tplc="FFFFFFFF" w:tentative="1">
      <w:start w:val="1"/>
      <w:numFmt w:val="lowerLetter"/>
      <w:lvlText w:val="%5."/>
      <w:lvlJc w:val="left"/>
      <w:pPr>
        <w:ind w:left="3330" w:hanging="360"/>
      </w:pPr>
    </w:lvl>
    <w:lvl w:ilvl="5" w:tplc="FFFFFFFF" w:tentative="1">
      <w:start w:val="1"/>
      <w:numFmt w:val="lowerRoman"/>
      <w:lvlText w:val="%6."/>
      <w:lvlJc w:val="right"/>
      <w:pPr>
        <w:ind w:left="4050" w:hanging="180"/>
      </w:pPr>
    </w:lvl>
    <w:lvl w:ilvl="6" w:tplc="FFFFFFFF" w:tentative="1">
      <w:start w:val="1"/>
      <w:numFmt w:val="decimal"/>
      <w:lvlText w:val="%7."/>
      <w:lvlJc w:val="left"/>
      <w:pPr>
        <w:ind w:left="4770" w:hanging="360"/>
      </w:pPr>
    </w:lvl>
    <w:lvl w:ilvl="7" w:tplc="FFFFFFFF" w:tentative="1">
      <w:start w:val="1"/>
      <w:numFmt w:val="lowerLetter"/>
      <w:lvlText w:val="%8."/>
      <w:lvlJc w:val="left"/>
      <w:pPr>
        <w:ind w:left="5490" w:hanging="360"/>
      </w:pPr>
    </w:lvl>
    <w:lvl w:ilvl="8" w:tplc="FFFFFFFF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F720516"/>
    <w:multiLevelType w:val="hybridMultilevel"/>
    <w:tmpl w:val="BA3C3A38"/>
    <w:lvl w:ilvl="0" w:tplc="0240BE1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789642B"/>
    <w:multiLevelType w:val="hybridMultilevel"/>
    <w:tmpl w:val="A31043CA"/>
    <w:lvl w:ilvl="0" w:tplc="05A4CAD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75CE"/>
    <w:multiLevelType w:val="hybridMultilevel"/>
    <w:tmpl w:val="40F2183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2F626DCD"/>
    <w:multiLevelType w:val="hybridMultilevel"/>
    <w:tmpl w:val="F0B6F68E"/>
    <w:lvl w:ilvl="0" w:tplc="46082A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635CFE"/>
    <w:multiLevelType w:val="hybridMultilevel"/>
    <w:tmpl w:val="7032CD6C"/>
    <w:lvl w:ilvl="0" w:tplc="6DEC89D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547A5"/>
    <w:multiLevelType w:val="hybridMultilevel"/>
    <w:tmpl w:val="BE3EF954"/>
    <w:lvl w:ilvl="0" w:tplc="C290AFBA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4FD63600"/>
    <w:lvl w:ilvl="0" w:tplc="EC369504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26">
    <w:nsid w:val="4C6D2CAA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6B0D3231"/>
    <w:multiLevelType w:val="hybridMultilevel"/>
    <w:tmpl w:val="1372712E"/>
    <w:lvl w:ilvl="0" w:tplc="502AF0FE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9">
    <w:nsid w:val="709254CC"/>
    <w:multiLevelType w:val="singleLevel"/>
    <w:tmpl w:val="F550B3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27"/>
  </w:num>
  <w:num w:numId="14">
    <w:abstractNumId w:val="24"/>
  </w:num>
  <w:num w:numId="15">
    <w:abstractNumId w:val="12"/>
  </w:num>
  <w:num w:numId="16">
    <w:abstractNumId w:val="13"/>
  </w:num>
  <w:num w:numId="17">
    <w:abstractNumId w:val="25"/>
  </w:num>
  <w:num w:numId="18">
    <w:abstractNumId w:val="19"/>
  </w:num>
  <w:num w:numId="19">
    <w:abstractNumId w:val="15"/>
  </w:num>
  <w:num w:numId="20">
    <w:abstractNumId w:val="20"/>
  </w:num>
  <w:num w:numId="21">
    <w:abstractNumId w:val="29"/>
  </w:num>
  <w:num w:numId="22">
    <w:abstractNumId w:val="11"/>
  </w:num>
  <w:num w:numId="23">
    <w:abstractNumId w:val="22"/>
  </w:num>
  <w:num w:numId="24">
    <w:abstractNumId w:val="14"/>
  </w:num>
  <w:num w:numId="25">
    <w:abstractNumId w:val="10"/>
  </w:num>
  <w:num w:numId="26">
    <w:abstractNumId w:val="28"/>
  </w:num>
  <w:num w:numId="27">
    <w:abstractNumId w:val="26"/>
  </w:num>
  <w:num w:numId="28">
    <w:abstractNumId w:val="18"/>
  </w:num>
  <w:num w:numId="29">
    <w:abstractNumId w:val="16"/>
  </w:num>
  <w:num w:numId="30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8AA"/>
    <w:rsid w:val="00000120"/>
    <w:rsid w:val="000008BA"/>
    <w:rsid w:val="000008C6"/>
    <w:rsid w:val="000010BB"/>
    <w:rsid w:val="00001424"/>
    <w:rsid w:val="00001FC7"/>
    <w:rsid w:val="00001FE4"/>
    <w:rsid w:val="00001FED"/>
    <w:rsid w:val="00002E13"/>
    <w:rsid w:val="00003970"/>
    <w:rsid w:val="0000470A"/>
    <w:rsid w:val="000047A5"/>
    <w:rsid w:val="00004CF7"/>
    <w:rsid w:val="00005BC6"/>
    <w:rsid w:val="00005CF3"/>
    <w:rsid w:val="000064FA"/>
    <w:rsid w:val="00006644"/>
    <w:rsid w:val="00006828"/>
    <w:rsid w:val="00006A6E"/>
    <w:rsid w:val="000070FF"/>
    <w:rsid w:val="0000743B"/>
    <w:rsid w:val="00007F4D"/>
    <w:rsid w:val="00010F27"/>
    <w:rsid w:val="00010FFA"/>
    <w:rsid w:val="000112E7"/>
    <w:rsid w:val="00011653"/>
    <w:rsid w:val="00011C73"/>
    <w:rsid w:val="000121DE"/>
    <w:rsid w:val="0001238B"/>
    <w:rsid w:val="00012A60"/>
    <w:rsid w:val="00013B3B"/>
    <w:rsid w:val="00013B8A"/>
    <w:rsid w:val="000140AE"/>
    <w:rsid w:val="0001498C"/>
    <w:rsid w:val="00014BB3"/>
    <w:rsid w:val="000150C3"/>
    <w:rsid w:val="000155E1"/>
    <w:rsid w:val="00015E48"/>
    <w:rsid w:val="00016203"/>
    <w:rsid w:val="00016362"/>
    <w:rsid w:val="00016688"/>
    <w:rsid w:val="000166E2"/>
    <w:rsid w:val="00016AB4"/>
    <w:rsid w:val="00016E0A"/>
    <w:rsid w:val="00017231"/>
    <w:rsid w:val="00017245"/>
    <w:rsid w:val="000177DB"/>
    <w:rsid w:val="00017AD8"/>
    <w:rsid w:val="00017B3F"/>
    <w:rsid w:val="00017C28"/>
    <w:rsid w:val="0002085A"/>
    <w:rsid w:val="00020D30"/>
    <w:rsid w:val="000217C1"/>
    <w:rsid w:val="00021BC8"/>
    <w:rsid w:val="00021F87"/>
    <w:rsid w:val="000220CB"/>
    <w:rsid w:val="000225A2"/>
    <w:rsid w:val="000228FE"/>
    <w:rsid w:val="00022C49"/>
    <w:rsid w:val="00022E75"/>
    <w:rsid w:val="00022F5F"/>
    <w:rsid w:val="00022F64"/>
    <w:rsid w:val="000239E2"/>
    <w:rsid w:val="00023DF8"/>
    <w:rsid w:val="00024262"/>
    <w:rsid w:val="00024399"/>
    <w:rsid w:val="00024576"/>
    <w:rsid w:val="00024B4B"/>
    <w:rsid w:val="00025606"/>
    <w:rsid w:val="00025792"/>
    <w:rsid w:val="00025D9D"/>
    <w:rsid w:val="0002601E"/>
    <w:rsid w:val="000261F6"/>
    <w:rsid w:val="00026361"/>
    <w:rsid w:val="000265F1"/>
    <w:rsid w:val="00026B15"/>
    <w:rsid w:val="0002717B"/>
    <w:rsid w:val="00027362"/>
    <w:rsid w:val="000273E7"/>
    <w:rsid w:val="000278CC"/>
    <w:rsid w:val="00027D6C"/>
    <w:rsid w:val="00030417"/>
    <w:rsid w:val="00030A6B"/>
    <w:rsid w:val="00030B7E"/>
    <w:rsid w:val="00030BBC"/>
    <w:rsid w:val="00031240"/>
    <w:rsid w:val="00031B45"/>
    <w:rsid w:val="00031C7E"/>
    <w:rsid w:val="0003212D"/>
    <w:rsid w:val="0003242D"/>
    <w:rsid w:val="00032551"/>
    <w:rsid w:val="00032B16"/>
    <w:rsid w:val="000336AA"/>
    <w:rsid w:val="000339D4"/>
    <w:rsid w:val="0003402F"/>
    <w:rsid w:val="000345FB"/>
    <w:rsid w:val="00035110"/>
    <w:rsid w:val="00035A14"/>
    <w:rsid w:val="00035C52"/>
    <w:rsid w:val="00035C97"/>
    <w:rsid w:val="00035CF4"/>
    <w:rsid w:val="000361D1"/>
    <w:rsid w:val="00036256"/>
    <w:rsid w:val="0003716C"/>
    <w:rsid w:val="00037255"/>
    <w:rsid w:val="00037264"/>
    <w:rsid w:val="0003741C"/>
    <w:rsid w:val="0004015B"/>
    <w:rsid w:val="0004076C"/>
    <w:rsid w:val="0004091F"/>
    <w:rsid w:val="00040F5B"/>
    <w:rsid w:val="00041ACE"/>
    <w:rsid w:val="00041D71"/>
    <w:rsid w:val="00041F1F"/>
    <w:rsid w:val="00042620"/>
    <w:rsid w:val="00042B37"/>
    <w:rsid w:val="00043425"/>
    <w:rsid w:val="00043819"/>
    <w:rsid w:val="00043E97"/>
    <w:rsid w:val="00043FE1"/>
    <w:rsid w:val="0004402A"/>
    <w:rsid w:val="00044151"/>
    <w:rsid w:val="000441DA"/>
    <w:rsid w:val="00044233"/>
    <w:rsid w:val="00044490"/>
    <w:rsid w:val="0004464A"/>
    <w:rsid w:val="00044960"/>
    <w:rsid w:val="00044C36"/>
    <w:rsid w:val="00045260"/>
    <w:rsid w:val="00045879"/>
    <w:rsid w:val="00046DFF"/>
    <w:rsid w:val="00046E91"/>
    <w:rsid w:val="00046EDB"/>
    <w:rsid w:val="00050781"/>
    <w:rsid w:val="00050AC1"/>
    <w:rsid w:val="000512EF"/>
    <w:rsid w:val="00051541"/>
    <w:rsid w:val="000518D7"/>
    <w:rsid w:val="00052077"/>
    <w:rsid w:val="00052396"/>
    <w:rsid w:val="00052411"/>
    <w:rsid w:val="000525BF"/>
    <w:rsid w:val="000527A5"/>
    <w:rsid w:val="00052EB2"/>
    <w:rsid w:val="00053069"/>
    <w:rsid w:val="00053186"/>
    <w:rsid w:val="0005321E"/>
    <w:rsid w:val="000532C3"/>
    <w:rsid w:val="000537F3"/>
    <w:rsid w:val="00053C57"/>
    <w:rsid w:val="00053DA3"/>
    <w:rsid w:val="00053E52"/>
    <w:rsid w:val="00054043"/>
    <w:rsid w:val="000549F2"/>
    <w:rsid w:val="00054CF7"/>
    <w:rsid w:val="00054D7D"/>
    <w:rsid w:val="00054E19"/>
    <w:rsid w:val="000550E3"/>
    <w:rsid w:val="00055376"/>
    <w:rsid w:val="000554E6"/>
    <w:rsid w:val="00055BC0"/>
    <w:rsid w:val="0005604F"/>
    <w:rsid w:val="00056605"/>
    <w:rsid w:val="00060185"/>
    <w:rsid w:val="000602F2"/>
    <w:rsid w:val="000604CF"/>
    <w:rsid w:val="00060511"/>
    <w:rsid w:val="00060916"/>
    <w:rsid w:val="00060DC9"/>
    <w:rsid w:val="00061227"/>
    <w:rsid w:val="00061904"/>
    <w:rsid w:val="0006196F"/>
    <w:rsid w:val="00061A41"/>
    <w:rsid w:val="00061BB0"/>
    <w:rsid w:val="000629EB"/>
    <w:rsid w:val="00063126"/>
    <w:rsid w:val="000632BA"/>
    <w:rsid w:val="00063A4E"/>
    <w:rsid w:val="00063FA8"/>
    <w:rsid w:val="000640C7"/>
    <w:rsid w:val="0006502D"/>
    <w:rsid w:val="00065064"/>
    <w:rsid w:val="000650B6"/>
    <w:rsid w:val="00065903"/>
    <w:rsid w:val="000659B8"/>
    <w:rsid w:val="00067203"/>
    <w:rsid w:val="00067C87"/>
    <w:rsid w:val="00070147"/>
    <w:rsid w:val="00070317"/>
    <w:rsid w:val="000706C3"/>
    <w:rsid w:val="00070A53"/>
    <w:rsid w:val="00070E51"/>
    <w:rsid w:val="00070E8A"/>
    <w:rsid w:val="00071458"/>
    <w:rsid w:val="000714F4"/>
    <w:rsid w:val="00071802"/>
    <w:rsid w:val="00071916"/>
    <w:rsid w:val="00071B7F"/>
    <w:rsid w:val="000721F9"/>
    <w:rsid w:val="00072266"/>
    <w:rsid w:val="000726BF"/>
    <w:rsid w:val="000729EA"/>
    <w:rsid w:val="00072BD2"/>
    <w:rsid w:val="00072DFC"/>
    <w:rsid w:val="00073819"/>
    <w:rsid w:val="00073CBD"/>
    <w:rsid w:val="00073E8E"/>
    <w:rsid w:val="00073F9A"/>
    <w:rsid w:val="00074372"/>
    <w:rsid w:val="0007467F"/>
    <w:rsid w:val="00074D34"/>
    <w:rsid w:val="00075286"/>
    <w:rsid w:val="000772BF"/>
    <w:rsid w:val="00077521"/>
    <w:rsid w:val="000775A5"/>
    <w:rsid w:val="000777C8"/>
    <w:rsid w:val="00077835"/>
    <w:rsid w:val="00077C1E"/>
    <w:rsid w:val="00077DA1"/>
    <w:rsid w:val="000800E1"/>
    <w:rsid w:val="000802BD"/>
    <w:rsid w:val="0008042F"/>
    <w:rsid w:val="00080B25"/>
    <w:rsid w:val="00080B69"/>
    <w:rsid w:val="00080FEE"/>
    <w:rsid w:val="0008186F"/>
    <w:rsid w:val="00081AC9"/>
    <w:rsid w:val="00081FA4"/>
    <w:rsid w:val="0008276C"/>
    <w:rsid w:val="00082C10"/>
    <w:rsid w:val="000837B7"/>
    <w:rsid w:val="00083B36"/>
    <w:rsid w:val="00084C5D"/>
    <w:rsid w:val="0008527F"/>
    <w:rsid w:val="000853C7"/>
    <w:rsid w:val="000854CF"/>
    <w:rsid w:val="00085E9A"/>
    <w:rsid w:val="00085FFB"/>
    <w:rsid w:val="000861E8"/>
    <w:rsid w:val="000866CF"/>
    <w:rsid w:val="0008693A"/>
    <w:rsid w:val="00086A81"/>
    <w:rsid w:val="00086D91"/>
    <w:rsid w:val="000874AB"/>
    <w:rsid w:val="00087700"/>
    <w:rsid w:val="00090089"/>
    <w:rsid w:val="000902BB"/>
    <w:rsid w:val="00090335"/>
    <w:rsid w:val="0009063E"/>
    <w:rsid w:val="00090986"/>
    <w:rsid w:val="00090C07"/>
    <w:rsid w:val="00091262"/>
    <w:rsid w:val="0009129B"/>
    <w:rsid w:val="0009189A"/>
    <w:rsid w:val="000918C2"/>
    <w:rsid w:val="000919CA"/>
    <w:rsid w:val="00091A97"/>
    <w:rsid w:val="00091BD6"/>
    <w:rsid w:val="00091E63"/>
    <w:rsid w:val="00092309"/>
    <w:rsid w:val="0009260E"/>
    <w:rsid w:val="00092643"/>
    <w:rsid w:val="000926E3"/>
    <w:rsid w:val="00092C02"/>
    <w:rsid w:val="00092CF8"/>
    <w:rsid w:val="0009305C"/>
    <w:rsid w:val="000935E3"/>
    <w:rsid w:val="000937C4"/>
    <w:rsid w:val="00093934"/>
    <w:rsid w:val="00093F55"/>
    <w:rsid w:val="000945DB"/>
    <w:rsid w:val="000948E4"/>
    <w:rsid w:val="00094E36"/>
    <w:rsid w:val="00094E91"/>
    <w:rsid w:val="00094F4D"/>
    <w:rsid w:val="0009508A"/>
    <w:rsid w:val="000954A5"/>
    <w:rsid w:val="00095853"/>
    <w:rsid w:val="000959B4"/>
    <w:rsid w:val="00095B29"/>
    <w:rsid w:val="00096349"/>
    <w:rsid w:val="00096A5B"/>
    <w:rsid w:val="00096D1D"/>
    <w:rsid w:val="00096F3C"/>
    <w:rsid w:val="000975B2"/>
    <w:rsid w:val="000976F9"/>
    <w:rsid w:val="0009775D"/>
    <w:rsid w:val="00097AA9"/>
    <w:rsid w:val="00097B05"/>
    <w:rsid w:val="00097C3E"/>
    <w:rsid w:val="000A000F"/>
    <w:rsid w:val="000A0209"/>
    <w:rsid w:val="000A03B6"/>
    <w:rsid w:val="000A0F74"/>
    <w:rsid w:val="000A10F3"/>
    <w:rsid w:val="000A1ADA"/>
    <w:rsid w:val="000A1D9D"/>
    <w:rsid w:val="000A28EC"/>
    <w:rsid w:val="000A2FBD"/>
    <w:rsid w:val="000A3591"/>
    <w:rsid w:val="000A3762"/>
    <w:rsid w:val="000A3C75"/>
    <w:rsid w:val="000A41FE"/>
    <w:rsid w:val="000A42AD"/>
    <w:rsid w:val="000A4C0D"/>
    <w:rsid w:val="000A4F83"/>
    <w:rsid w:val="000A5366"/>
    <w:rsid w:val="000A55CD"/>
    <w:rsid w:val="000A5815"/>
    <w:rsid w:val="000A5974"/>
    <w:rsid w:val="000A59D0"/>
    <w:rsid w:val="000A5E51"/>
    <w:rsid w:val="000A60C6"/>
    <w:rsid w:val="000A6526"/>
    <w:rsid w:val="000A674B"/>
    <w:rsid w:val="000A674C"/>
    <w:rsid w:val="000A6825"/>
    <w:rsid w:val="000A6A8E"/>
    <w:rsid w:val="000A7768"/>
    <w:rsid w:val="000A7849"/>
    <w:rsid w:val="000A7AD9"/>
    <w:rsid w:val="000B0849"/>
    <w:rsid w:val="000B08D1"/>
    <w:rsid w:val="000B0A42"/>
    <w:rsid w:val="000B112F"/>
    <w:rsid w:val="000B1F39"/>
    <w:rsid w:val="000B2706"/>
    <w:rsid w:val="000B2911"/>
    <w:rsid w:val="000B2E08"/>
    <w:rsid w:val="000B2EEF"/>
    <w:rsid w:val="000B3372"/>
    <w:rsid w:val="000B4134"/>
    <w:rsid w:val="000B4D02"/>
    <w:rsid w:val="000B51D9"/>
    <w:rsid w:val="000B577E"/>
    <w:rsid w:val="000B5A47"/>
    <w:rsid w:val="000B6A76"/>
    <w:rsid w:val="000B707D"/>
    <w:rsid w:val="000B7184"/>
    <w:rsid w:val="000B7222"/>
    <w:rsid w:val="000B795D"/>
    <w:rsid w:val="000B7A98"/>
    <w:rsid w:val="000B7B67"/>
    <w:rsid w:val="000B7E09"/>
    <w:rsid w:val="000B7F87"/>
    <w:rsid w:val="000C00C3"/>
    <w:rsid w:val="000C094B"/>
    <w:rsid w:val="000C0A52"/>
    <w:rsid w:val="000C0B42"/>
    <w:rsid w:val="000C0BB2"/>
    <w:rsid w:val="000C0E28"/>
    <w:rsid w:val="000C128D"/>
    <w:rsid w:val="000C1C7E"/>
    <w:rsid w:val="000C2312"/>
    <w:rsid w:val="000C23B2"/>
    <w:rsid w:val="000C23BB"/>
    <w:rsid w:val="000C2FAA"/>
    <w:rsid w:val="000C30F5"/>
    <w:rsid w:val="000C31A9"/>
    <w:rsid w:val="000C383A"/>
    <w:rsid w:val="000C3A1A"/>
    <w:rsid w:val="000C4233"/>
    <w:rsid w:val="000C4740"/>
    <w:rsid w:val="000C4917"/>
    <w:rsid w:val="000C49DF"/>
    <w:rsid w:val="000C4C87"/>
    <w:rsid w:val="000C4E1A"/>
    <w:rsid w:val="000C4F5A"/>
    <w:rsid w:val="000C5102"/>
    <w:rsid w:val="000C66CD"/>
    <w:rsid w:val="000C6BC7"/>
    <w:rsid w:val="000C7120"/>
    <w:rsid w:val="000C7613"/>
    <w:rsid w:val="000C7BF9"/>
    <w:rsid w:val="000C7C39"/>
    <w:rsid w:val="000C7E1A"/>
    <w:rsid w:val="000D05BA"/>
    <w:rsid w:val="000D06C8"/>
    <w:rsid w:val="000D0C75"/>
    <w:rsid w:val="000D0FDD"/>
    <w:rsid w:val="000D1265"/>
    <w:rsid w:val="000D16ED"/>
    <w:rsid w:val="000D1818"/>
    <w:rsid w:val="000D1BC2"/>
    <w:rsid w:val="000D1FD1"/>
    <w:rsid w:val="000D20D9"/>
    <w:rsid w:val="000D2370"/>
    <w:rsid w:val="000D25A2"/>
    <w:rsid w:val="000D2E14"/>
    <w:rsid w:val="000D3187"/>
    <w:rsid w:val="000D3CF3"/>
    <w:rsid w:val="000D41EE"/>
    <w:rsid w:val="000D42AE"/>
    <w:rsid w:val="000D4452"/>
    <w:rsid w:val="000D463F"/>
    <w:rsid w:val="000D46BF"/>
    <w:rsid w:val="000D475B"/>
    <w:rsid w:val="000D47AA"/>
    <w:rsid w:val="000D51C3"/>
    <w:rsid w:val="000D64AF"/>
    <w:rsid w:val="000D66F4"/>
    <w:rsid w:val="000D681C"/>
    <w:rsid w:val="000D6E2B"/>
    <w:rsid w:val="000D6EA4"/>
    <w:rsid w:val="000D6EE0"/>
    <w:rsid w:val="000D70E9"/>
    <w:rsid w:val="000D751C"/>
    <w:rsid w:val="000D7732"/>
    <w:rsid w:val="000D7E34"/>
    <w:rsid w:val="000D7E5A"/>
    <w:rsid w:val="000E0051"/>
    <w:rsid w:val="000E07B8"/>
    <w:rsid w:val="000E09C4"/>
    <w:rsid w:val="000E0C1E"/>
    <w:rsid w:val="000E19CE"/>
    <w:rsid w:val="000E1E16"/>
    <w:rsid w:val="000E1EC5"/>
    <w:rsid w:val="000E1F73"/>
    <w:rsid w:val="000E2023"/>
    <w:rsid w:val="000E2103"/>
    <w:rsid w:val="000E27A7"/>
    <w:rsid w:val="000E2F12"/>
    <w:rsid w:val="000E2F28"/>
    <w:rsid w:val="000E307E"/>
    <w:rsid w:val="000E32ED"/>
    <w:rsid w:val="000E35C3"/>
    <w:rsid w:val="000E36A9"/>
    <w:rsid w:val="000E39BC"/>
    <w:rsid w:val="000E3A1B"/>
    <w:rsid w:val="000E3D01"/>
    <w:rsid w:val="000E4592"/>
    <w:rsid w:val="000E4637"/>
    <w:rsid w:val="000E582E"/>
    <w:rsid w:val="000E5A65"/>
    <w:rsid w:val="000E5C3E"/>
    <w:rsid w:val="000E73DD"/>
    <w:rsid w:val="000E7769"/>
    <w:rsid w:val="000E7A84"/>
    <w:rsid w:val="000E7BCD"/>
    <w:rsid w:val="000E7DD5"/>
    <w:rsid w:val="000F00C6"/>
    <w:rsid w:val="000F04EB"/>
    <w:rsid w:val="000F0859"/>
    <w:rsid w:val="000F0D5E"/>
    <w:rsid w:val="000F117D"/>
    <w:rsid w:val="000F16AF"/>
    <w:rsid w:val="000F1937"/>
    <w:rsid w:val="000F1D9C"/>
    <w:rsid w:val="000F1F73"/>
    <w:rsid w:val="000F2207"/>
    <w:rsid w:val="000F26E9"/>
    <w:rsid w:val="000F2A66"/>
    <w:rsid w:val="000F2D07"/>
    <w:rsid w:val="000F324D"/>
    <w:rsid w:val="000F3B79"/>
    <w:rsid w:val="000F3C64"/>
    <w:rsid w:val="000F3F2A"/>
    <w:rsid w:val="000F41D6"/>
    <w:rsid w:val="000F44A4"/>
    <w:rsid w:val="000F4EE3"/>
    <w:rsid w:val="000F5510"/>
    <w:rsid w:val="000F58E3"/>
    <w:rsid w:val="000F6BB3"/>
    <w:rsid w:val="000F6C7D"/>
    <w:rsid w:val="000F72C3"/>
    <w:rsid w:val="000F79E8"/>
    <w:rsid w:val="000F7D09"/>
    <w:rsid w:val="000F7E36"/>
    <w:rsid w:val="000F7EEF"/>
    <w:rsid w:val="0010033D"/>
    <w:rsid w:val="00100956"/>
    <w:rsid w:val="00100E77"/>
    <w:rsid w:val="00101027"/>
    <w:rsid w:val="0010103B"/>
    <w:rsid w:val="00101342"/>
    <w:rsid w:val="00101FC6"/>
    <w:rsid w:val="0010206F"/>
    <w:rsid w:val="0010231D"/>
    <w:rsid w:val="00102346"/>
    <w:rsid w:val="0010241E"/>
    <w:rsid w:val="00102B7A"/>
    <w:rsid w:val="001031E1"/>
    <w:rsid w:val="00103261"/>
    <w:rsid w:val="0010331E"/>
    <w:rsid w:val="001033F1"/>
    <w:rsid w:val="0010345A"/>
    <w:rsid w:val="001039AD"/>
    <w:rsid w:val="00104153"/>
    <w:rsid w:val="001046D3"/>
    <w:rsid w:val="001047BB"/>
    <w:rsid w:val="00104D3C"/>
    <w:rsid w:val="0010583C"/>
    <w:rsid w:val="00105D62"/>
    <w:rsid w:val="001063BB"/>
    <w:rsid w:val="00106C99"/>
    <w:rsid w:val="00107276"/>
    <w:rsid w:val="001075F0"/>
    <w:rsid w:val="00107A19"/>
    <w:rsid w:val="00107D5F"/>
    <w:rsid w:val="001104F6"/>
    <w:rsid w:val="001104FC"/>
    <w:rsid w:val="00110503"/>
    <w:rsid w:val="001107A1"/>
    <w:rsid w:val="001109C6"/>
    <w:rsid w:val="00110AFA"/>
    <w:rsid w:val="00110FC3"/>
    <w:rsid w:val="00111309"/>
    <w:rsid w:val="00111732"/>
    <w:rsid w:val="00112068"/>
    <w:rsid w:val="00112274"/>
    <w:rsid w:val="001127E7"/>
    <w:rsid w:val="00112CCF"/>
    <w:rsid w:val="00113064"/>
    <w:rsid w:val="001139F6"/>
    <w:rsid w:val="00113E0B"/>
    <w:rsid w:val="00114976"/>
    <w:rsid w:val="00114FF7"/>
    <w:rsid w:val="00115011"/>
    <w:rsid w:val="0011526D"/>
    <w:rsid w:val="00115652"/>
    <w:rsid w:val="00115804"/>
    <w:rsid w:val="0011588E"/>
    <w:rsid w:val="0011591F"/>
    <w:rsid w:val="0011599C"/>
    <w:rsid w:val="00115C3D"/>
    <w:rsid w:val="00115D8D"/>
    <w:rsid w:val="001162BB"/>
    <w:rsid w:val="001162F1"/>
    <w:rsid w:val="0011632F"/>
    <w:rsid w:val="00116558"/>
    <w:rsid w:val="001165BB"/>
    <w:rsid w:val="001169A2"/>
    <w:rsid w:val="00116CBF"/>
    <w:rsid w:val="00117470"/>
    <w:rsid w:val="001208E6"/>
    <w:rsid w:val="00120CF1"/>
    <w:rsid w:val="00121194"/>
    <w:rsid w:val="001216DF"/>
    <w:rsid w:val="0012173C"/>
    <w:rsid w:val="00122566"/>
    <w:rsid w:val="0012317C"/>
    <w:rsid w:val="001232DA"/>
    <w:rsid w:val="001233A1"/>
    <w:rsid w:val="00123B78"/>
    <w:rsid w:val="00123E5D"/>
    <w:rsid w:val="00124513"/>
    <w:rsid w:val="0012473B"/>
    <w:rsid w:val="0012489A"/>
    <w:rsid w:val="001249AC"/>
    <w:rsid w:val="00124BC9"/>
    <w:rsid w:val="00124C2C"/>
    <w:rsid w:val="00125071"/>
    <w:rsid w:val="001251C6"/>
    <w:rsid w:val="00125369"/>
    <w:rsid w:val="0012548A"/>
    <w:rsid w:val="00125CBF"/>
    <w:rsid w:val="001260E7"/>
    <w:rsid w:val="00126383"/>
    <w:rsid w:val="00126919"/>
    <w:rsid w:val="001269CD"/>
    <w:rsid w:val="00126CDD"/>
    <w:rsid w:val="00126DDF"/>
    <w:rsid w:val="001274C0"/>
    <w:rsid w:val="00127691"/>
    <w:rsid w:val="0012778B"/>
    <w:rsid w:val="0013025A"/>
    <w:rsid w:val="001302DF"/>
    <w:rsid w:val="001306CD"/>
    <w:rsid w:val="001308A4"/>
    <w:rsid w:val="00130CA9"/>
    <w:rsid w:val="00130D9A"/>
    <w:rsid w:val="0013169A"/>
    <w:rsid w:val="0013226F"/>
    <w:rsid w:val="001322B0"/>
    <w:rsid w:val="00132304"/>
    <w:rsid w:val="001323EF"/>
    <w:rsid w:val="0013246A"/>
    <w:rsid w:val="0013263F"/>
    <w:rsid w:val="001329DA"/>
    <w:rsid w:val="00132BD3"/>
    <w:rsid w:val="00132BE5"/>
    <w:rsid w:val="00132E81"/>
    <w:rsid w:val="00132F69"/>
    <w:rsid w:val="001330A3"/>
    <w:rsid w:val="0013371F"/>
    <w:rsid w:val="00133A17"/>
    <w:rsid w:val="00133A49"/>
    <w:rsid w:val="00133F3B"/>
    <w:rsid w:val="001344C5"/>
    <w:rsid w:val="00134561"/>
    <w:rsid w:val="00134CB9"/>
    <w:rsid w:val="001350B3"/>
    <w:rsid w:val="00135E3F"/>
    <w:rsid w:val="001368F9"/>
    <w:rsid w:val="001377C6"/>
    <w:rsid w:val="001377D0"/>
    <w:rsid w:val="00140448"/>
    <w:rsid w:val="001406C1"/>
    <w:rsid w:val="001406E8"/>
    <w:rsid w:val="00141B92"/>
    <w:rsid w:val="00142608"/>
    <w:rsid w:val="00142B76"/>
    <w:rsid w:val="00142B8F"/>
    <w:rsid w:val="00142C10"/>
    <w:rsid w:val="0014322B"/>
    <w:rsid w:val="00143506"/>
    <w:rsid w:val="00143567"/>
    <w:rsid w:val="00143E1B"/>
    <w:rsid w:val="0014431F"/>
    <w:rsid w:val="001461A1"/>
    <w:rsid w:val="0014671F"/>
    <w:rsid w:val="00146B9D"/>
    <w:rsid w:val="00146BE1"/>
    <w:rsid w:val="0014715B"/>
    <w:rsid w:val="0014793A"/>
    <w:rsid w:val="00147DA7"/>
    <w:rsid w:val="00147EF2"/>
    <w:rsid w:val="0015025B"/>
    <w:rsid w:val="00150662"/>
    <w:rsid w:val="00150A4F"/>
    <w:rsid w:val="0015126F"/>
    <w:rsid w:val="001518FC"/>
    <w:rsid w:val="00151A06"/>
    <w:rsid w:val="00152289"/>
    <w:rsid w:val="001525DF"/>
    <w:rsid w:val="001526A9"/>
    <w:rsid w:val="00152717"/>
    <w:rsid w:val="0015274A"/>
    <w:rsid w:val="00152A7A"/>
    <w:rsid w:val="00152F31"/>
    <w:rsid w:val="00153694"/>
    <w:rsid w:val="00153812"/>
    <w:rsid w:val="00153BFD"/>
    <w:rsid w:val="00153CDD"/>
    <w:rsid w:val="00153E28"/>
    <w:rsid w:val="001544E1"/>
    <w:rsid w:val="0015492F"/>
    <w:rsid w:val="00155089"/>
    <w:rsid w:val="001551C1"/>
    <w:rsid w:val="001556CE"/>
    <w:rsid w:val="00155C39"/>
    <w:rsid w:val="00155CBE"/>
    <w:rsid w:val="0015636C"/>
    <w:rsid w:val="001563A9"/>
    <w:rsid w:val="0015666B"/>
    <w:rsid w:val="00156768"/>
    <w:rsid w:val="00156F7E"/>
    <w:rsid w:val="00157277"/>
    <w:rsid w:val="001572CA"/>
    <w:rsid w:val="00157455"/>
    <w:rsid w:val="00157505"/>
    <w:rsid w:val="00157663"/>
    <w:rsid w:val="00157669"/>
    <w:rsid w:val="0015790B"/>
    <w:rsid w:val="00157B99"/>
    <w:rsid w:val="00157ED4"/>
    <w:rsid w:val="001605A8"/>
    <w:rsid w:val="001606C8"/>
    <w:rsid w:val="00160704"/>
    <w:rsid w:val="00160921"/>
    <w:rsid w:val="001611DD"/>
    <w:rsid w:val="001612EB"/>
    <w:rsid w:val="00161951"/>
    <w:rsid w:val="00161A66"/>
    <w:rsid w:val="001621D7"/>
    <w:rsid w:val="001624F8"/>
    <w:rsid w:val="0016281B"/>
    <w:rsid w:val="00162F58"/>
    <w:rsid w:val="001631DB"/>
    <w:rsid w:val="00163669"/>
    <w:rsid w:val="001649CE"/>
    <w:rsid w:val="001649FF"/>
    <w:rsid w:val="0016533A"/>
    <w:rsid w:val="0016552D"/>
    <w:rsid w:val="0016578B"/>
    <w:rsid w:val="001659DC"/>
    <w:rsid w:val="0016607B"/>
    <w:rsid w:val="00166257"/>
    <w:rsid w:val="0016654E"/>
    <w:rsid w:val="001666EC"/>
    <w:rsid w:val="00166D34"/>
    <w:rsid w:val="00167BE8"/>
    <w:rsid w:val="00167EAB"/>
    <w:rsid w:val="001702C9"/>
    <w:rsid w:val="001707D4"/>
    <w:rsid w:val="00170CFD"/>
    <w:rsid w:val="00171250"/>
    <w:rsid w:val="00171355"/>
    <w:rsid w:val="00171594"/>
    <w:rsid w:val="001723C3"/>
    <w:rsid w:val="0017280E"/>
    <w:rsid w:val="00172CBC"/>
    <w:rsid w:val="00172CF8"/>
    <w:rsid w:val="0017340B"/>
    <w:rsid w:val="00173443"/>
    <w:rsid w:val="00173808"/>
    <w:rsid w:val="00173C25"/>
    <w:rsid w:val="0017419C"/>
    <w:rsid w:val="00175220"/>
    <w:rsid w:val="0017594B"/>
    <w:rsid w:val="0017633B"/>
    <w:rsid w:val="001769D5"/>
    <w:rsid w:val="00176C9A"/>
    <w:rsid w:val="00177038"/>
    <w:rsid w:val="00180046"/>
    <w:rsid w:val="001808F2"/>
    <w:rsid w:val="00180BE9"/>
    <w:rsid w:val="001813E5"/>
    <w:rsid w:val="00181A74"/>
    <w:rsid w:val="00181CBF"/>
    <w:rsid w:val="00181DEE"/>
    <w:rsid w:val="0018202D"/>
    <w:rsid w:val="001820A9"/>
    <w:rsid w:val="0018230C"/>
    <w:rsid w:val="00182525"/>
    <w:rsid w:val="001826C4"/>
    <w:rsid w:val="00182994"/>
    <w:rsid w:val="00182D5E"/>
    <w:rsid w:val="00182D76"/>
    <w:rsid w:val="00182EB7"/>
    <w:rsid w:val="00182F83"/>
    <w:rsid w:val="00183600"/>
    <w:rsid w:val="00183676"/>
    <w:rsid w:val="00183CC3"/>
    <w:rsid w:val="00183F41"/>
    <w:rsid w:val="00184137"/>
    <w:rsid w:val="0018413B"/>
    <w:rsid w:val="001846DB"/>
    <w:rsid w:val="001848E4"/>
    <w:rsid w:val="0018512C"/>
    <w:rsid w:val="00185191"/>
    <w:rsid w:val="001858FF"/>
    <w:rsid w:val="0018599F"/>
    <w:rsid w:val="00186167"/>
    <w:rsid w:val="001864DE"/>
    <w:rsid w:val="00187D0E"/>
    <w:rsid w:val="001901FE"/>
    <w:rsid w:val="00190449"/>
    <w:rsid w:val="0019089F"/>
    <w:rsid w:val="00190F65"/>
    <w:rsid w:val="001912C6"/>
    <w:rsid w:val="0019137B"/>
    <w:rsid w:val="001916E2"/>
    <w:rsid w:val="0019208B"/>
    <w:rsid w:val="00192226"/>
    <w:rsid w:val="00192BCC"/>
    <w:rsid w:val="00192F20"/>
    <w:rsid w:val="001934B6"/>
    <w:rsid w:val="0019351F"/>
    <w:rsid w:val="00193A75"/>
    <w:rsid w:val="00193FA4"/>
    <w:rsid w:val="00194F2E"/>
    <w:rsid w:val="0019502E"/>
    <w:rsid w:val="001950C6"/>
    <w:rsid w:val="00195221"/>
    <w:rsid w:val="001952CB"/>
    <w:rsid w:val="00195972"/>
    <w:rsid w:val="001961C2"/>
    <w:rsid w:val="00196731"/>
    <w:rsid w:val="001967DB"/>
    <w:rsid w:val="001967E0"/>
    <w:rsid w:val="00196BEF"/>
    <w:rsid w:val="0019739C"/>
    <w:rsid w:val="00197A40"/>
    <w:rsid w:val="00197B67"/>
    <w:rsid w:val="00197ED3"/>
    <w:rsid w:val="001A0602"/>
    <w:rsid w:val="001A0743"/>
    <w:rsid w:val="001A0EAD"/>
    <w:rsid w:val="001A0F6B"/>
    <w:rsid w:val="001A1029"/>
    <w:rsid w:val="001A15B2"/>
    <w:rsid w:val="001A1DC9"/>
    <w:rsid w:val="001A26AC"/>
    <w:rsid w:val="001A2BF1"/>
    <w:rsid w:val="001A2E5D"/>
    <w:rsid w:val="001A3023"/>
    <w:rsid w:val="001A31C0"/>
    <w:rsid w:val="001A32DD"/>
    <w:rsid w:val="001A346D"/>
    <w:rsid w:val="001A369A"/>
    <w:rsid w:val="001A37E4"/>
    <w:rsid w:val="001A38C8"/>
    <w:rsid w:val="001A41EE"/>
    <w:rsid w:val="001A4A9E"/>
    <w:rsid w:val="001A4C0A"/>
    <w:rsid w:val="001A4DF3"/>
    <w:rsid w:val="001A5306"/>
    <w:rsid w:val="001A5329"/>
    <w:rsid w:val="001A5556"/>
    <w:rsid w:val="001A6614"/>
    <w:rsid w:val="001A679F"/>
    <w:rsid w:val="001A682B"/>
    <w:rsid w:val="001A6BFF"/>
    <w:rsid w:val="001A71E9"/>
    <w:rsid w:val="001A72C2"/>
    <w:rsid w:val="001A738D"/>
    <w:rsid w:val="001A756D"/>
    <w:rsid w:val="001A784D"/>
    <w:rsid w:val="001B11B4"/>
    <w:rsid w:val="001B11EC"/>
    <w:rsid w:val="001B13BC"/>
    <w:rsid w:val="001B1627"/>
    <w:rsid w:val="001B1FF0"/>
    <w:rsid w:val="001B2075"/>
    <w:rsid w:val="001B20D5"/>
    <w:rsid w:val="001B2A37"/>
    <w:rsid w:val="001B3173"/>
    <w:rsid w:val="001B417B"/>
    <w:rsid w:val="001B42C0"/>
    <w:rsid w:val="001B440E"/>
    <w:rsid w:val="001B4570"/>
    <w:rsid w:val="001B462A"/>
    <w:rsid w:val="001B4693"/>
    <w:rsid w:val="001B4947"/>
    <w:rsid w:val="001B57A2"/>
    <w:rsid w:val="001B5BF2"/>
    <w:rsid w:val="001B6BA0"/>
    <w:rsid w:val="001B6FD4"/>
    <w:rsid w:val="001B7133"/>
    <w:rsid w:val="001C020B"/>
    <w:rsid w:val="001C0613"/>
    <w:rsid w:val="001C082A"/>
    <w:rsid w:val="001C0B74"/>
    <w:rsid w:val="001C0BD8"/>
    <w:rsid w:val="001C10A6"/>
    <w:rsid w:val="001C124A"/>
    <w:rsid w:val="001C1887"/>
    <w:rsid w:val="001C1D33"/>
    <w:rsid w:val="001C1D5B"/>
    <w:rsid w:val="001C1D64"/>
    <w:rsid w:val="001C22F5"/>
    <w:rsid w:val="001C2561"/>
    <w:rsid w:val="001C2713"/>
    <w:rsid w:val="001C2968"/>
    <w:rsid w:val="001C2995"/>
    <w:rsid w:val="001C2AE2"/>
    <w:rsid w:val="001C3002"/>
    <w:rsid w:val="001C3542"/>
    <w:rsid w:val="001C3842"/>
    <w:rsid w:val="001C3D4C"/>
    <w:rsid w:val="001C3DF2"/>
    <w:rsid w:val="001C3E91"/>
    <w:rsid w:val="001C3FD2"/>
    <w:rsid w:val="001C41B1"/>
    <w:rsid w:val="001C4692"/>
    <w:rsid w:val="001C49B3"/>
    <w:rsid w:val="001C4E47"/>
    <w:rsid w:val="001C5792"/>
    <w:rsid w:val="001C5A2A"/>
    <w:rsid w:val="001C5CC7"/>
    <w:rsid w:val="001C5F47"/>
    <w:rsid w:val="001C655D"/>
    <w:rsid w:val="001C6818"/>
    <w:rsid w:val="001C77EE"/>
    <w:rsid w:val="001C7955"/>
    <w:rsid w:val="001C7CBC"/>
    <w:rsid w:val="001D06E5"/>
    <w:rsid w:val="001D0875"/>
    <w:rsid w:val="001D0D54"/>
    <w:rsid w:val="001D0EC0"/>
    <w:rsid w:val="001D1303"/>
    <w:rsid w:val="001D14CB"/>
    <w:rsid w:val="001D16DB"/>
    <w:rsid w:val="001D1C15"/>
    <w:rsid w:val="001D233A"/>
    <w:rsid w:val="001D248E"/>
    <w:rsid w:val="001D28BE"/>
    <w:rsid w:val="001D2EEC"/>
    <w:rsid w:val="001D3C55"/>
    <w:rsid w:val="001D3FA0"/>
    <w:rsid w:val="001D3FBD"/>
    <w:rsid w:val="001D4398"/>
    <w:rsid w:val="001D471C"/>
    <w:rsid w:val="001D4B46"/>
    <w:rsid w:val="001D5385"/>
    <w:rsid w:val="001D58A7"/>
    <w:rsid w:val="001D5960"/>
    <w:rsid w:val="001D5EF0"/>
    <w:rsid w:val="001D5FF3"/>
    <w:rsid w:val="001D6675"/>
    <w:rsid w:val="001D6CFD"/>
    <w:rsid w:val="001D705B"/>
    <w:rsid w:val="001D7C3D"/>
    <w:rsid w:val="001D7E20"/>
    <w:rsid w:val="001D7EB4"/>
    <w:rsid w:val="001E02D8"/>
    <w:rsid w:val="001E03D2"/>
    <w:rsid w:val="001E0B72"/>
    <w:rsid w:val="001E0EF9"/>
    <w:rsid w:val="001E151D"/>
    <w:rsid w:val="001E1F1D"/>
    <w:rsid w:val="001E201C"/>
    <w:rsid w:val="001E2030"/>
    <w:rsid w:val="001E2587"/>
    <w:rsid w:val="001E29AA"/>
    <w:rsid w:val="001E2C8C"/>
    <w:rsid w:val="001E3410"/>
    <w:rsid w:val="001E3437"/>
    <w:rsid w:val="001E3DB3"/>
    <w:rsid w:val="001E4379"/>
    <w:rsid w:val="001E4388"/>
    <w:rsid w:val="001E43C0"/>
    <w:rsid w:val="001E45E7"/>
    <w:rsid w:val="001E49F8"/>
    <w:rsid w:val="001E4C79"/>
    <w:rsid w:val="001E5340"/>
    <w:rsid w:val="001E58B4"/>
    <w:rsid w:val="001E5BDD"/>
    <w:rsid w:val="001E5DA7"/>
    <w:rsid w:val="001E6799"/>
    <w:rsid w:val="001E7554"/>
    <w:rsid w:val="001E7B38"/>
    <w:rsid w:val="001F000B"/>
    <w:rsid w:val="001F0BCA"/>
    <w:rsid w:val="001F0D5A"/>
    <w:rsid w:val="001F15CB"/>
    <w:rsid w:val="001F234A"/>
    <w:rsid w:val="001F2B4A"/>
    <w:rsid w:val="001F2D23"/>
    <w:rsid w:val="001F30B5"/>
    <w:rsid w:val="001F30BE"/>
    <w:rsid w:val="001F30FC"/>
    <w:rsid w:val="001F3D67"/>
    <w:rsid w:val="001F4142"/>
    <w:rsid w:val="001F4166"/>
    <w:rsid w:val="001F4495"/>
    <w:rsid w:val="001F45B1"/>
    <w:rsid w:val="001F47A7"/>
    <w:rsid w:val="001F4886"/>
    <w:rsid w:val="001F4B36"/>
    <w:rsid w:val="001F4B69"/>
    <w:rsid w:val="001F5564"/>
    <w:rsid w:val="001F71D4"/>
    <w:rsid w:val="001F752E"/>
    <w:rsid w:val="002003F0"/>
    <w:rsid w:val="00200407"/>
    <w:rsid w:val="00200CA3"/>
    <w:rsid w:val="00201085"/>
    <w:rsid w:val="00201B82"/>
    <w:rsid w:val="002020C0"/>
    <w:rsid w:val="00202AAA"/>
    <w:rsid w:val="00202B94"/>
    <w:rsid w:val="00202C6B"/>
    <w:rsid w:val="00202F59"/>
    <w:rsid w:val="00202F67"/>
    <w:rsid w:val="002040C5"/>
    <w:rsid w:val="002045E3"/>
    <w:rsid w:val="00204BBC"/>
    <w:rsid w:val="00205742"/>
    <w:rsid w:val="00205EA6"/>
    <w:rsid w:val="00205F0D"/>
    <w:rsid w:val="002064DB"/>
    <w:rsid w:val="00206A4E"/>
    <w:rsid w:val="00206A9D"/>
    <w:rsid w:val="00206AEF"/>
    <w:rsid w:val="00206B31"/>
    <w:rsid w:val="00206B41"/>
    <w:rsid w:val="00206BDB"/>
    <w:rsid w:val="00206DED"/>
    <w:rsid w:val="00207006"/>
    <w:rsid w:val="00207B90"/>
    <w:rsid w:val="0021017F"/>
    <w:rsid w:val="0021019E"/>
    <w:rsid w:val="0021069C"/>
    <w:rsid w:val="00210823"/>
    <w:rsid w:val="00210AE4"/>
    <w:rsid w:val="00210E54"/>
    <w:rsid w:val="002113F8"/>
    <w:rsid w:val="002115E6"/>
    <w:rsid w:val="00211CDB"/>
    <w:rsid w:val="00211D15"/>
    <w:rsid w:val="00211E86"/>
    <w:rsid w:val="00212020"/>
    <w:rsid w:val="002121B4"/>
    <w:rsid w:val="00212977"/>
    <w:rsid w:val="002139C8"/>
    <w:rsid w:val="00213AD1"/>
    <w:rsid w:val="00213D78"/>
    <w:rsid w:val="00214900"/>
    <w:rsid w:val="00214948"/>
    <w:rsid w:val="0021495C"/>
    <w:rsid w:val="002150E5"/>
    <w:rsid w:val="0021520A"/>
    <w:rsid w:val="00215AD8"/>
    <w:rsid w:val="00215BE7"/>
    <w:rsid w:val="00215D6B"/>
    <w:rsid w:val="00215DCF"/>
    <w:rsid w:val="002163C4"/>
    <w:rsid w:val="0021648F"/>
    <w:rsid w:val="00216739"/>
    <w:rsid w:val="00217182"/>
    <w:rsid w:val="002171F1"/>
    <w:rsid w:val="0021731B"/>
    <w:rsid w:val="00217972"/>
    <w:rsid w:val="00217AB0"/>
    <w:rsid w:val="00217D43"/>
    <w:rsid w:val="002205C6"/>
    <w:rsid w:val="00220670"/>
    <w:rsid w:val="002208AE"/>
    <w:rsid w:val="00221C75"/>
    <w:rsid w:val="00222802"/>
    <w:rsid w:val="00222D30"/>
    <w:rsid w:val="00223121"/>
    <w:rsid w:val="002232D7"/>
    <w:rsid w:val="00223B8A"/>
    <w:rsid w:val="002244E6"/>
    <w:rsid w:val="0022471F"/>
    <w:rsid w:val="00224CFE"/>
    <w:rsid w:val="00224D40"/>
    <w:rsid w:val="00224D7E"/>
    <w:rsid w:val="00224F53"/>
    <w:rsid w:val="002251B6"/>
    <w:rsid w:val="00225252"/>
    <w:rsid w:val="00225608"/>
    <w:rsid w:val="00225C2D"/>
    <w:rsid w:val="00225F99"/>
    <w:rsid w:val="002267AA"/>
    <w:rsid w:val="0022687D"/>
    <w:rsid w:val="00226A23"/>
    <w:rsid w:val="00226BFD"/>
    <w:rsid w:val="00226E12"/>
    <w:rsid w:val="00226F9D"/>
    <w:rsid w:val="00227DA1"/>
    <w:rsid w:val="0023016C"/>
    <w:rsid w:val="00230307"/>
    <w:rsid w:val="002305DB"/>
    <w:rsid w:val="00230827"/>
    <w:rsid w:val="0023084F"/>
    <w:rsid w:val="00230968"/>
    <w:rsid w:val="00230CD3"/>
    <w:rsid w:val="00231518"/>
    <w:rsid w:val="00231668"/>
    <w:rsid w:val="002317AD"/>
    <w:rsid w:val="00231E70"/>
    <w:rsid w:val="00231F32"/>
    <w:rsid w:val="00232C50"/>
    <w:rsid w:val="00233122"/>
    <w:rsid w:val="0023398A"/>
    <w:rsid w:val="00233C1E"/>
    <w:rsid w:val="00233F05"/>
    <w:rsid w:val="00233F7D"/>
    <w:rsid w:val="00233FD3"/>
    <w:rsid w:val="002341DD"/>
    <w:rsid w:val="00234A0F"/>
    <w:rsid w:val="00235146"/>
    <w:rsid w:val="002351AF"/>
    <w:rsid w:val="00235F17"/>
    <w:rsid w:val="00235FB7"/>
    <w:rsid w:val="002361A0"/>
    <w:rsid w:val="002364C9"/>
    <w:rsid w:val="00236CE1"/>
    <w:rsid w:val="00236D43"/>
    <w:rsid w:val="00237A9B"/>
    <w:rsid w:val="00240227"/>
    <w:rsid w:val="002402B4"/>
    <w:rsid w:val="002404C3"/>
    <w:rsid w:val="00240A9E"/>
    <w:rsid w:val="00240C1A"/>
    <w:rsid w:val="00241470"/>
    <w:rsid w:val="00242ADF"/>
    <w:rsid w:val="00242DB2"/>
    <w:rsid w:val="0024339B"/>
    <w:rsid w:val="00243599"/>
    <w:rsid w:val="002439FC"/>
    <w:rsid w:val="0024415E"/>
    <w:rsid w:val="00244660"/>
    <w:rsid w:val="00244DCF"/>
    <w:rsid w:val="00244EB0"/>
    <w:rsid w:val="00244F62"/>
    <w:rsid w:val="00245706"/>
    <w:rsid w:val="00245C2A"/>
    <w:rsid w:val="002460B4"/>
    <w:rsid w:val="00246346"/>
    <w:rsid w:val="00246C5D"/>
    <w:rsid w:val="00246CE8"/>
    <w:rsid w:val="00246DAF"/>
    <w:rsid w:val="00246E92"/>
    <w:rsid w:val="0024774D"/>
    <w:rsid w:val="00247B2C"/>
    <w:rsid w:val="0025048B"/>
    <w:rsid w:val="00250818"/>
    <w:rsid w:val="00250977"/>
    <w:rsid w:val="002509A5"/>
    <w:rsid w:val="00250C9B"/>
    <w:rsid w:val="00250E03"/>
    <w:rsid w:val="002512B1"/>
    <w:rsid w:val="002513BF"/>
    <w:rsid w:val="0025287F"/>
    <w:rsid w:val="00252DBD"/>
    <w:rsid w:val="00252E88"/>
    <w:rsid w:val="002533A7"/>
    <w:rsid w:val="00253542"/>
    <w:rsid w:val="00253F8B"/>
    <w:rsid w:val="002544CA"/>
    <w:rsid w:val="0025450A"/>
    <w:rsid w:val="00254A3D"/>
    <w:rsid w:val="00254D26"/>
    <w:rsid w:val="00254FC4"/>
    <w:rsid w:val="0025564D"/>
    <w:rsid w:val="00255BEB"/>
    <w:rsid w:val="0025616A"/>
    <w:rsid w:val="00256A39"/>
    <w:rsid w:val="0025723B"/>
    <w:rsid w:val="00260C84"/>
    <w:rsid w:val="00260C92"/>
    <w:rsid w:val="0026142D"/>
    <w:rsid w:val="00261705"/>
    <w:rsid w:val="00261AAF"/>
    <w:rsid w:val="00262012"/>
    <w:rsid w:val="002628C9"/>
    <w:rsid w:val="00262DAF"/>
    <w:rsid w:val="00263099"/>
    <w:rsid w:val="00263912"/>
    <w:rsid w:val="0026397F"/>
    <w:rsid w:val="00264578"/>
    <w:rsid w:val="002648B2"/>
    <w:rsid w:val="002649F6"/>
    <w:rsid w:val="00264BA5"/>
    <w:rsid w:val="00264C03"/>
    <w:rsid w:val="00264F84"/>
    <w:rsid w:val="00265792"/>
    <w:rsid w:val="002660F7"/>
    <w:rsid w:val="002661AE"/>
    <w:rsid w:val="002667F3"/>
    <w:rsid w:val="00266D05"/>
    <w:rsid w:val="0026744C"/>
    <w:rsid w:val="00267E0B"/>
    <w:rsid w:val="00267E46"/>
    <w:rsid w:val="002703B6"/>
    <w:rsid w:val="00270641"/>
    <w:rsid w:val="00270FE2"/>
    <w:rsid w:val="00271162"/>
    <w:rsid w:val="00271A64"/>
    <w:rsid w:val="00271E7F"/>
    <w:rsid w:val="0027261D"/>
    <w:rsid w:val="00272B83"/>
    <w:rsid w:val="00272D89"/>
    <w:rsid w:val="00272E8E"/>
    <w:rsid w:val="00272FCB"/>
    <w:rsid w:val="002730BA"/>
    <w:rsid w:val="002732AF"/>
    <w:rsid w:val="002734CB"/>
    <w:rsid w:val="00273610"/>
    <w:rsid w:val="002740D7"/>
    <w:rsid w:val="00274157"/>
    <w:rsid w:val="00274866"/>
    <w:rsid w:val="00274CC1"/>
    <w:rsid w:val="00274D7C"/>
    <w:rsid w:val="00274EF7"/>
    <w:rsid w:val="002752CF"/>
    <w:rsid w:val="00275597"/>
    <w:rsid w:val="00275B68"/>
    <w:rsid w:val="00275FAC"/>
    <w:rsid w:val="00276427"/>
    <w:rsid w:val="0027678D"/>
    <w:rsid w:val="00276B05"/>
    <w:rsid w:val="00276D85"/>
    <w:rsid w:val="002772B5"/>
    <w:rsid w:val="00277366"/>
    <w:rsid w:val="00277842"/>
    <w:rsid w:val="00277BB9"/>
    <w:rsid w:val="00277D8C"/>
    <w:rsid w:val="00277EC6"/>
    <w:rsid w:val="00280105"/>
    <w:rsid w:val="00280261"/>
    <w:rsid w:val="00280691"/>
    <w:rsid w:val="00280948"/>
    <w:rsid w:val="00281623"/>
    <w:rsid w:val="00281837"/>
    <w:rsid w:val="00281841"/>
    <w:rsid w:val="00282368"/>
    <w:rsid w:val="002827E3"/>
    <w:rsid w:val="002832EC"/>
    <w:rsid w:val="00284040"/>
    <w:rsid w:val="002842C4"/>
    <w:rsid w:val="0028481D"/>
    <w:rsid w:val="00284ED1"/>
    <w:rsid w:val="002851A6"/>
    <w:rsid w:val="002851FA"/>
    <w:rsid w:val="0028520D"/>
    <w:rsid w:val="0028553E"/>
    <w:rsid w:val="00285576"/>
    <w:rsid w:val="002857D8"/>
    <w:rsid w:val="00285E2D"/>
    <w:rsid w:val="00286046"/>
    <w:rsid w:val="002861F6"/>
    <w:rsid w:val="002867A3"/>
    <w:rsid w:val="002868C5"/>
    <w:rsid w:val="00286FF7"/>
    <w:rsid w:val="002871FB"/>
    <w:rsid w:val="0028775E"/>
    <w:rsid w:val="00287967"/>
    <w:rsid w:val="0029026E"/>
    <w:rsid w:val="00290271"/>
    <w:rsid w:val="002903B9"/>
    <w:rsid w:val="002903F5"/>
    <w:rsid w:val="002904CC"/>
    <w:rsid w:val="00290A79"/>
    <w:rsid w:val="00290F48"/>
    <w:rsid w:val="0029120B"/>
    <w:rsid w:val="00291590"/>
    <w:rsid w:val="00291AC8"/>
    <w:rsid w:val="00291C25"/>
    <w:rsid w:val="0029256D"/>
    <w:rsid w:val="002929A9"/>
    <w:rsid w:val="002932CD"/>
    <w:rsid w:val="00293332"/>
    <w:rsid w:val="00293C6E"/>
    <w:rsid w:val="00293E4F"/>
    <w:rsid w:val="002945BE"/>
    <w:rsid w:val="00294876"/>
    <w:rsid w:val="00294D05"/>
    <w:rsid w:val="00294D58"/>
    <w:rsid w:val="00294F3A"/>
    <w:rsid w:val="00295071"/>
    <w:rsid w:val="002950BE"/>
    <w:rsid w:val="002953E9"/>
    <w:rsid w:val="00295447"/>
    <w:rsid w:val="002957AB"/>
    <w:rsid w:val="002957B2"/>
    <w:rsid w:val="00295B4E"/>
    <w:rsid w:val="00296122"/>
    <w:rsid w:val="002967F4"/>
    <w:rsid w:val="00296826"/>
    <w:rsid w:val="00296E3E"/>
    <w:rsid w:val="00296FB7"/>
    <w:rsid w:val="00297246"/>
    <w:rsid w:val="00297917"/>
    <w:rsid w:val="0029791F"/>
    <w:rsid w:val="00297F4B"/>
    <w:rsid w:val="002A014F"/>
    <w:rsid w:val="002A032F"/>
    <w:rsid w:val="002A0576"/>
    <w:rsid w:val="002A06DC"/>
    <w:rsid w:val="002A07AE"/>
    <w:rsid w:val="002A1AB7"/>
    <w:rsid w:val="002A1D07"/>
    <w:rsid w:val="002A23C7"/>
    <w:rsid w:val="002A2A2E"/>
    <w:rsid w:val="002A2A8D"/>
    <w:rsid w:val="002A326E"/>
    <w:rsid w:val="002A3512"/>
    <w:rsid w:val="002A3BD6"/>
    <w:rsid w:val="002A3C58"/>
    <w:rsid w:val="002A3D59"/>
    <w:rsid w:val="002A42DA"/>
    <w:rsid w:val="002A44E7"/>
    <w:rsid w:val="002A5070"/>
    <w:rsid w:val="002A516A"/>
    <w:rsid w:val="002A579A"/>
    <w:rsid w:val="002A588B"/>
    <w:rsid w:val="002A64BF"/>
    <w:rsid w:val="002A6717"/>
    <w:rsid w:val="002A673F"/>
    <w:rsid w:val="002A68B3"/>
    <w:rsid w:val="002A697E"/>
    <w:rsid w:val="002A6CF0"/>
    <w:rsid w:val="002A6DB0"/>
    <w:rsid w:val="002A7556"/>
    <w:rsid w:val="002A7B28"/>
    <w:rsid w:val="002A7DD6"/>
    <w:rsid w:val="002A7E60"/>
    <w:rsid w:val="002B0C15"/>
    <w:rsid w:val="002B130A"/>
    <w:rsid w:val="002B260A"/>
    <w:rsid w:val="002B2880"/>
    <w:rsid w:val="002B31B3"/>
    <w:rsid w:val="002B342C"/>
    <w:rsid w:val="002B38AA"/>
    <w:rsid w:val="002B38E5"/>
    <w:rsid w:val="002B3A0F"/>
    <w:rsid w:val="002B425D"/>
    <w:rsid w:val="002B433A"/>
    <w:rsid w:val="002B44FC"/>
    <w:rsid w:val="002B4A07"/>
    <w:rsid w:val="002B4F34"/>
    <w:rsid w:val="002B526B"/>
    <w:rsid w:val="002B53C6"/>
    <w:rsid w:val="002B5462"/>
    <w:rsid w:val="002B5B48"/>
    <w:rsid w:val="002B5B92"/>
    <w:rsid w:val="002B5E22"/>
    <w:rsid w:val="002B609A"/>
    <w:rsid w:val="002B6870"/>
    <w:rsid w:val="002B6987"/>
    <w:rsid w:val="002B69D8"/>
    <w:rsid w:val="002B6BBA"/>
    <w:rsid w:val="002C0552"/>
    <w:rsid w:val="002C05B7"/>
    <w:rsid w:val="002C06AC"/>
    <w:rsid w:val="002C0B2C"/>
    <w:rsid w:val="002C0C91"/>
    <w:rsid w:val="002C1139"/>
    <w:rsid w:val="002C145A"/>
    <w:rsid w:val="002C1BE1"/>
    <w:rsid w:val="002C1D9D"/>
    <w:rsid w:val="002C21B1"/>
    <w:rsid w:val="002C2CD5"/>
    <w:rsid w:val="002C2D2F"/>
    <w:rsid w:val="002C3470"/>
    <w:rsid w:val="002C3631"/>
    <w:rsid w:val="002C369A"/>
    <w:rsid w:val="002C43D2"/>
    <w:rsid w:val="002C4520"/>
    <w:rsid w:val="002C473E"/>
    <w:rsid w:val="002C482D"/>
    <w:rsid w:val="002C4856"/>
    <w:rsid w:val="002C4A77"/>
    <w:rsid w:val="002C4AF6"/>
    <w:rsid w:val="002C4B34"/>
    <w:rsid w:val="002C4CE9"/>
    <w:rsid w:val="002C52C4"/>
    <w:rsid w:val="002C5898"/>
    <w:rsid w:val="002C58B7"/>
    <w:rsid w:val="002C6145"/>
    <w:rsid w:val="002C6B0D"/>
    <w:rsid w:val="002C6F0D"/>
    <w:rsid w:val="002C6FA1"/>
    <w:rsid w:val="002C7A05"/>
    <w:rsid w:val="002C7CBC"/>
    <w:rsid w:val="002D0509"/>
    <w:rsid w:val="002D062E"/>
    <w:rsid w:val="002D0EF7"/>
    <w:rsid w:val="002D0F1C"/>
    <w:rsid w:val="002D10C4"/>
    <w:rsid w:val="002D12EB"/>
    <w:rsid w:val="002D178A"/>
    <w:rsid w:val="002D1AE7"/>
    <w:rsid w:val="002D27C6"/>
    <w:rsid w:val="002D2870"/>
    <w:rsid w:val="002D2B1B"/>
    <w:rsid w:val="002D30AB"/>
    <w:rsid w:val="002D3596"/>
    <w:rsid w:val="002D3B6F"/>
    <w:rsid w:val="002D3BD6"/>
    <w:rsid w:val="002D4176"/>
    <w:rsid w:val="002D4330"/>
    <w:rsid w:val="002D47D3"/>
    <w:rsid w:val="002D4A4F"/>
    <w:rsid w:val="002D4BEB"/>
    <w:rsid w:val="002D4E2A"/>
    <w:rsid w:val="002D55D9"/>
    <w:rsid w:val="002D5ADA"/>
    <w:rsid w:val="002D5D3A"/>
    <w:rsid w:val="002D5E23"/>
    <w:rsid w:val="002D6258"/>
    <w:rsid w:val="002D62F7"/>
    <w:rsid w:val="002D6357"/>
    <w:rsid w:val="002D67E6"/>
    <w:rsid w:val="002D6F09"/>
    <w:rsid w:val="002D76DD"/>
    <w:rsid w:val="002D7EAC"/>
    <w:rsid w:val="002E0010"/>
    <w:rsid w:val="002E01C6"/>
    <w:rsid w:val="002E14E2"/>
    <w:rsid w:val="002E156E"/>
    <w:rsid w:val="002E1959"/>
    <w:rsid w:val="002E2023"/>
    <w:rsid w:val="002E2254"/>
    <w:rsid w:val="002E23E2"/>
    <w:rsid w:val="002E24A4"/>
    <w:rsid w:val="002E25A8"/>
    <w:rsid w:val="002E25BB"/>
    <w:rsid w:val="002E2E1D"/>
    <w:rsid w:val="002E2FE4"/>
    <w:rsid w:val="002E3256"/>
    <w:rsid w:val="002E346A"/>
    <w:rsid w:val="002E411B"/>
    <w:rsid w:val="002E49EF"/>
    <w:rsid w:val="002E4AB6"/>
    <w:rsid w:val="002E5139"/>
    <w:rsid w:val="002E53C4"/>
    <w:rsid w:val="002E5603"/>
    <w:rsid w:val="002E5855"/>
    <w:rsid w:val="002E59CE"/>
    <w:rsid w:val="002E64F8"/>
    <w:rsid w:val="002E64FC"/>
    <w:rsid w:val="002E6599"/>
    <w:rsid w:val="002E6BEF"/>
    <w:rsid w:val="002E6DEC"/>
    <w:rsid w:val="002E742A"/>
    <w:rsid w:val="002E76B3"/>
    <w:rsid w:val="002E7861"/>
    <w:rsid w:val="002E7887"/>
    <w:rsid w:val="002E7EFF"/>
    <w:rsid w:val="002F001F"/>
    <w:rsid w:val="002F0365"/>
    <w:rsid w:val="002F0404"/>
    <w:rsid w:val="002F0496"/>
    <w:rsid w:val="002F06D8"/>
    <w:rsid w:val="002F087E"/>
    <w:rsid w:val="002F0CEF"/>
    <w:rsid w:val="002F1A0C"/>
    <w:rsid w:val="002F247C"/>
    <w:rsid w:val="002F2C23"/>
    <w:rsid w:val="002F2D56"/>
    <w:rsid w:val="002F39E7"/>
    <w:rsid w:val="002F3CFC"/>
    <w:rsid w:val="002F447F"/>
    <w:rsid w:val="002F5478"/>
    <w:rsid w:val="002F5A9F"/>
    <w:rsid w:val="002F5B93"/>
    <w:rsid w:val="002F65F3"/>
    <w:rsid w:val="002F67FA"/>
    <w:rsid w:val="002F6F56"/>
    <w:rsid w:val="002F75A1"/>
    <w:rsid w:val="002F7BA7"/>
    <w:rsid w:val="00300069"/>
    <w:rsid w:val="003000F9"/>
    <w:rsid w:val="00300119"/>
    <w:rsid w:val="00300454"/>
    <w:rsid w:val="00301192"/>
    <w:rsid w:val="0030148B"/>
    <w:rsid w:val="00301609"/>
    <w:rsid w:val="00301FA1"/>
    <w:rsid w:val="003022A4"/>
    <w:rsid w:val="00302390"/>
    <w:rsid w:val="003023B9"/>
    <w:rsid w:val="00302A7D"/>
    <w:rsid w:val="00302D68"/>
    <w:rsid w:val="00302DDF"/>
    <w:rsid w:val="00302E89"/>
    <w:rsid w:val="00303513"/>
    <w:rsid w:val="00303D92"/>
    <w:rsid w:val="003040C7"/>
    <w:rsid w:val="0030451C"/>
    <w:rsid w:val="003045D2"/>
    <w:rsid w:val="003045EF"/>
    <w:rsid w:val="00304B04"/>
    <w:rsid w:val="00304C54"/>
    <w:rsid w:val="00304DA2"/>
    <w:rsid w:val="00304FB7"/>
    <w:rsid w:val="00304FDF"/>
    <w:rsid w:val="00305006"/>
    <w:rsid w:val="00305084"/>
    <w:rsid w:val="00305B61"/>
    <w:rsid w:val="00306BAC"/>
    <w:rsid w:val="00306F2D"/>
    <w:rsid w:val="00307457"/>
    <w:rsid w:val="00307707"/>
    <w:rsid w:val="003102E4"/>
    <w:rsid w:val="00310A1D"/>
    <w:rsid w:val="00310C88"/>
    <w:rsid w:val="00310E97"/>
    <w:rsid w:val="003111E2"/>
    <w:rsid w:val="00311487"/>
    <w:rsid w:val="00311903"/>
    <w:rsid w:val="00311ADD"/>
    <w:rsid w:val="00311F44"/>
    <w:rsid w:val="003121CA"/>
    <w:rsid w:val="0031232E"/>
    <w:rsid w:val="003123FC"/>
    <w:rsid w:val="003127A5"/>
    <w:rsid w:val="00312A02"/>
    <w:rsid w:val="00312A31"/>
    <w:rsid w:val="00312A50"/>
    <w:rsid w:val="00312B85"/>
    <w:rsid w:val="00312FCC"/>
    <w:rsid w:val="00313040"/>
    <w:rsid w:val="003139B5"/>
    <w:rsid w:val="00313DD9"/>
    <w:rsid w:val="00313E76"/>
    <w:rsid w:val="0031414C"/>
    <w:rsid w:val="0031425E"/>
    <w:rsid w:val="00314D6C"/>
    <w:rsid w:val="00314FD2"/>
    <w:rsid w:val="0031516E"/>
    <w:rsid w:val="003151AC"/>
    <w:rsid w:val="00315493"/>
    <w:rsid w:val="00316017"/>
    <w:rsid w:val="00316C72"/>
    <w:rsid w:val="00317136"/>
    <w:rsid w:val="003175F3"/>
    <w:rsid w:val="00317DDF"/>
    <w:rsid w:val="00320152"/>
    <w:rsid w:val="00320197"/>
    <w:rsid w:val="00320708"/>
    <w:rsid w:val="00320FD7"/>
    <w:rsid w:val="00321600"/>
    <w:rsid w:val="0032188B"/>
    <w:rsid w:val="0032238A"/>
    <w:rsid w:val="003227C5"/>
    <w:rsid w:val="003229B2"/>
    <w:rsid w:val="003229CD"/>
    <w:rsid w:val="0032322A"/>
    <w:rsid w:val="003233E2"/>
    <w:rsid w:val="0032373E"/>
    <w:rsid w:val="00323B23"/>
    <w:rsid w:val="00323BDE"/>
    <w:rsid w:val="003240AB"/>
    <w:rsid w:val="0032477A"/>
    <w:rsid w:val="0032546A"/>
    <w:rsid w:val="003255C0"/>
    <w:rsid w:val="00325C57"/>
    <w:rsid w:val="00325CF1"/>
    <w:rsid w:val="00325F5B"/>
    <w:rsid w:val="00325FB0"/>
    <w:rsid w:val="00326315"/>
    <w:rsid w:val="00327027"/>
    <w:rsid w:val="003303CD"/>
    <w:rsid w:val="00330A07"/>
    <w:rsid w:val="00330F59"/>
    <w:rsid w:val="00332557"/>
    <w:rsid w:val="00332893"/>
    <w:rsid w:val="00332AF9"/>
    <w:rsid w:val="00332C1E"/>
    <w:rsid w:val="00332D07"/>
    <w:rsid w:val="00332E09"/>
    <w:rsid w:val="00334137"/>
    <w:rsid w:val="0033453D"/>
    <w:rsid w:val="00334D21"/>
    <w:rsid w:val="003350DB"/>
    <w:rsid w:val="003353CE"/>
    <w:rsid w:val="003355C4"/>
    <w:rsid w:val="003356D8"/>
    <w:rsid w:val="00335D41"/>
    <w:rsid w:val="0033602D"/>
    <w:rsid w:val="003362A7"/>
    <w:rsid w:val="00336777"/>
    <w:rsid w:val="00336848"/>
    <w:rsid w:val="00336949"/>
    <w:rsid w:val="003369FB"/>
    <w:rsid w:val="00337243"/>
    <w:rsid w:val="0033731B"/>
    <w:rsid w:val="003375B3"/>
    <w:rsid w:val="00337689"/>
    <w:rsid w:val="003376AD"/>
    <w:rsid w:val="00337A15"/>
    <w:rsid w:val="00337BEA"/>
    <w:rsid w:val="00340278"/>
    <w:rsid w:val="003402A9"/>
    <w:rsid w:val="003404EA"/>
    <w:rsid w:val="003408E0"/>
    <w:rsid w:val="00340D55"/>
    <w:rsid w:val="003416EA"/>
    <w:rsid w:val="003417D6"/>
    <w:rsid w:val="003421FD"/>
    <w:rsid w:val="003427E4"/>
    <w:rsid w:val="00343210"/>
    <w:rsid w:val="00343589"/>
    <w:rsid w:val="0034361B"/>
    <w:rsid w:val="00343E1F"/>
    <w:rsid w:val="00343E7A"/>
    <w:rsid w:val="00344046"/>
    <w:rsid w:val="003445CA"/>
    <w:rsid w:val="003449A5"/>
    <w:rsid w:val="00344A1E"/>
    <w:rsid w:val="00344B8E"/>
    <w:rsid w:val="00345DE0"/>
    <w:rsid w:val="003461C7"/>
    <w:rsid w:val="003461F2"/>
    <w:rsid w:val="00346457"/>
    <w:rsid w:val="00346520"/>
    <w:rsid w:val="00346572"/>
    <w:rsid w:val="00346D6A"/>
    <w:rsid w:val="00346F27"/>
    <w:rsid w:val="00346FF9"/>
    <w:rsid w:val="003476DE"/>
    <w:rsid w:val="00347A82"/>
    <w:rsid w:val="00347D94"/>
    <w:rsid w:val="00347E9C"/>
    <w:rsid w:val="003502F5"/>
    <w:rsid w:val="00350403"/>
    <w:rsid w:val="003505F8"/>
    <w:rsid w:val="00350CE7"/>
    <w:rsid w:val="0035119B"/>
    <w:rsid w:val="003511A5"/>
    <w:rsid w:val="00351A2E"/>
    <w:rsid w:val="00351E27"/>
    <w:rsid w:val="00351EAE"/>
    <w:rsid w:val="00352100"/>
    <w:rsid w:val="00352212"/>
    <w:rsid w:val="003525B1"/>
    <w:rsid w:val="00352B95"/>
    <w:rsid w:val="00353A74"/>
    <w:rsid w:val="00353CD4"/>
    <w:rsid w:val="00353DDF"/>
    <w:rsid w:val="0035425B"/>
    <w:rsid w:val="003543BC"/>
    <w:rsid w:val="003546DA"/>
    <w:rsid w:val="003548C6"/>
    <w:rsid w:val="00354F28"/>
    <w:rsid w:val="00354F7B"/>
    <w:rsid w:val="00355856"/>
    <w:rsid w:val="00356129"/>
    <w:rsid w:val="003564D8"/>
    <w:rsid w:val="003568D0"/>
    <w:rsid w:val="00356C26"/>
    <w:rsid w:val="00357BB4"/>
    <w:rsid w:val="00357C64"/>
    <w:rsid w:val="003601F1"/>
    <w:rsid w:val="003602BB"/>
    <w:rsid w:val="00361328"/>
    <w:rsid w:val="00361665"/>
    <w:rsid w:val="003617F7"/>
    <w:rsid w:val="00361844"/>
    <w:rsid w:val="00361C20"/>
    <w:rsid w:val="00361CEC"/>
    <w:rsid w:val="00361E79"/>
    <w:rsid w:val="00362099"/>
    <w:rsid w:val="00362153"/>
    <w:rsid w:val="00363423"/>
    <w:rsid w:val="00363505"/>
    <w:rsid w:val="0036392C"/>
    <w:rsid w:val="00363AAD"/>
    <w:rsid w:val="00364584"/>
    <w:rsid w:val="00364611"/>
    <w:rsid w:val="003649BE"/>
    <w:rsid w:val="003649DC"/>
    <w:rsid w:val="00364C26"/>
    <w:rsid w:val="003658AB"/>
    <w:rsid w:val="003659AD"/>
    <w:rsid w:val="00365E44"/>
    <w:rsid w:val="00365E75"/>
    <w:rsid w:val="00365F1F"/>
    <w:rsid w:val="00366180"/>
    <w:rsid w:val="00366709"/>
    <w:rsid w:val="0036683C"/>
    <w:rsid w:val="00366D3E"/>
    <w:rsid w:val="00367070"/>
    <w:rsid w:val="003672BF"/>
    <w:rsid w:val="0036738F"/>
    <w:rsid w:val="0036798B"/>
    <w:rsid w:val="00367F48"/>
    <w:rsid w:val="0037080F"/>
    <w:rsid w:val="00370C1D"/>
    <w:rsid w:val="003715AA"/>
    <w:rsid w:val="00371637"/>
    <w:rsid w:val="00371696"/>
    <w:rsid w:val="00371806"/>
    <w:rsid w:val="00371B9F"/>
    <w:rsid w:val="00371D9A"/>
    <w:rsid w:val="003729B4"/>
    <w:rsid w:val="00372A25"/>
    <w:rsid w:val="00372BB9"/>
    <w:rsid w:val="00372BEA"/>
    <w:rsid w:val="00373183"/>
    <w:rsid w:val="00373660"/>
    <w:rsid w:val="00373B4B"/>
    <w:rsid w:val="0037401B"/>
    <w:rsid w:val="00374479"/>
    <w:rsid w:val="00374735"/>
    <w:rsid w:val="00374A15"/>
    <w:rsid w:val="00374ED6"/>
    <w:rsid w:val="00375691"/>
    <w:rsid w:val="00375A21"/>
    <w:rsid w:val="00375D63"/>
    <w:rsid w:val="00376717"/>
    <w:rsid w:val="00376AA7"/>
    <w:rsid w:val="0037715A"/>
    <w:rsid w:val="003771EB"/>
    <w:rsid w:val="00377287"/>
    <w:rsid w:val="00380344"/>
    <w:rsid w:val="00380C9B"/>
    <w:rsid w:val="00380D55"/>
    <w:rsid w:val="003811E2"/>
    <w:rsid w:val="00382391"/>
    <w:rsid w:val="003831B4"/>
    <w:rsid w:val="003831D2"/>
    <w:rsid w:val="00383474"/>
    <w:rsid w:val="003851D0"/>
    <w:rsid w:val="003854CF"/>
    <w:rsid w:val="003856DD"/>
    <w:rsid w:val="003859CA"/>
    <w:rsid w:val="00385B4D"/>
    <w:rsid w:val="00385BCF"/>
    <w:rsid w:val="00385DE3"/>
    <w:rsid w:val="0038625C"/>
    <w:rsid w:val="0038636E"/>
    <w:rsid w:val="00387685"/>
    <w:rsid w:val="003877B2"/>
    <w:rsid w:val="00387892"/>
    <w:rsid w:val="003904C7"/>
    <w:rsid w:val="00390AD5"/>
    <w:rsid w:val="00390DCB"/>
    <w:rsid w:val="00390EF6"/>
    <w:rsid w:val="0039115F"/>
    <w:rsid w:val="00391341"/>
    <w:rsid w:val="00391522"/>
    <w:rsid w:val="00391618"/>
    <w:rsid w:val="00391A15"/>
    <w:rsid w:val="00391A1D"/>
    <w:rsid w:val="00391B9B"/>
    <w:rsid w:val="00391CCD"/>
    <w:rsid w:val="0039287B"/>
    <w:rsid w:val="00392D2C"/>
    <w:rsid w:val="00392E18"/>
    <w:rsid w:val="00393378"/>
    <w:rsid w:val="0039386F"/>
    <w:rsid w:val="0039387E"/>
    <w:rsid w:val="00393AF8"/>
    <w:rsid w:val="00393B6E"/>
    <w:rsid w:val="00393B9B"/>
    <w:rsid w:val="00394542"/>
    <w:rsid w:val="0039456D"/>
    <w:rsid w:val="00394DA8"/>
    <w:rsid w:val="00395365"/>
    <w:rsid w:val="0039547C"/>
    <w:rsid w:val="00395494"/>
    <w:rsid w:val="00395E49"/>
    <w:rsid w:val="00396487"/>
    <w:rsid w:val="00396B14"/>
    <w:rsid w:val="00396B5E"/>
    <w:rsid w:val="00396DE7"/>
    <w:rsid w:val="00396FC5"/>
    <w:rsid w:val="00397A08"/>
    <w:rsid w:val="00397E1F"/>
    <w:rsid w:val="003A0843"/>
    <w:rsid w:val="003A0E6A"/>
    <w:rsid w:val="003A1600"/>
    <w:rsid w:val="003A1806"/>
    <w:rsid w:val="003A2706"/>
    <w:rsid w:val="003A28F5"/>
    <w:rsid w:val="003A35B6"/>
    <w:rsid w:val="003A3823"/>
    <w:rsid w:val="003A3F25"/>
    <w:rsid w:val="003A4820"/>
    <w:rsid w:val="003A49CA"/>
    <w:rsid w:val="003A4ED1"/>
    <w:rsid w:val="003A4FC3"/>
    <w:rsid w:val="003A50D9"/>
    <w:rsid w:val="003A5508"/>
    <w:rsid w:val="003A5CFF"/>
    <w:rsid w:val="003A616B"/>
    <w:rsid w:val="003A6963"/>
    <w:rsid w:val="003A6E9C"/>
    <w:rsid w:val="003A78CC"/>
    <w:rsid w:val="003A7D78"/>
    <w:rsid w:val="003B01AE"/>
    <w:rsid w:val="003B0263"/>
    <w:rsid w:val="003B0B50"/>
    <w:rsid w:val="003B0CC4"/>
    <w:rsid w:val="003B15CF"/>
    <w:rsid w:val="003B1BAE"/>
    <w:rsid w:val="003B1F4A"/>
    <w:rsid w:val="003B213E"/>
    <w:rsid w:val="003B217D"/>
    <w:rsid w:val="003B23B3"/>
    <w:rsid w:val="003B27CC"/>
    <w:rsid w:val="003B2B22"/>
    <w:rsid w:val="003B3095"/>
    <w:rsid w:val="003B3399"/>
    <w:rsid w:val="003B34AA"/>
    <w:rsid w:val="003B34C8"/>
    <w:rsid w:val="003B3FC6"/>
    <w:rsid w:val="003B41D0"/>
    <w:rsid w:val="003B4235"/>
    <w:rsid w:val="003B4761"/>
    <w:rsid w:val="003B4D20"/>
    <w:rsid w:val="003B4D3F"/>
    <w:rsid w:val="003B50EB"/>
    <w:rsid w:val="003B529E"/>
    <w:rsid w:val="003B52CC"/>
    <w:rsid w:val="003B5CDD"/>
    <w:rsid w:val="003B5DE2"/>
    <w:rsid w:val="003B650C"/>
    <w:rsid w:val="003B665F"/>
    <w:rsid w:val="003B6843"/>
    <w:rsid w:val="003B6864"/>
    <w:rsid w:val="003B7191"/>
    <w:rsid w:val="003B7349"/>
    <w:rsid w:val="003B7516"/>
    <w:rsid w:val="003B797E"/>
    <w:rsid w:val="003C010C"/>
    <w:rsid w:val="003C0AE1"/>
    <w:rsid w:val="003C0B90"/>
    <w:rsid w:val="003C0CAD"/>
    <w:rsid w:val="003C0D1E"/>
    <w:rsid w:val="003C105F"/>
    <w:rsid w:val="003C178B"/>
    <w:rsid w:val="003C1CB0"/>
    <w:rsid w:val="003C21DE"/>
    <w:rsid w:val="003C23FC"/>
    <w:rsid w:val="003C26DF"/>
    <w:rsid w:val="003C28E6"/>
    <w:rsid w:val="003C33E6"/>
    <w:rsid w:val="003C34C6"/>
    <w:rsid w:val="003C3911"/>
    <w:rsid w:val="003C3AFA"/>
    <w:rsid w:val="003C3CC6"/>
    <w:rsid w:val="003C4008"/>
    <w:rsid w:val="003C4022"/>
    <w:rsid w:val="003C411E"/>
    <w:rsid w:val="003C4674"/>
    <w:rsid w:val="003C47D7"/>
    <w:rsid w:val="003C59AE"/>
    <w:rsid w:val="003C5DE4"/>
    <w:rsid w:val="003C60DD"/>
    <w:rsid w:val="003C644A"/>
    <w:rsid w:val="003C6609"/>
    <w:rsid w:val="003C776E"/>
    <w:rsid w:val="003C77F0"/>
    <w:rsid w:val="003C7A7E"/>
    <w:rsid w:val="003C7ED0"/>
    <w:rsid w:val="003C7F17"/>
    <w:rsid w:val="003D0B00"/>
    <w:rsid w:val="003D0C9A"/>
    <w:rsid w:val="003D0D93"/>
    <w:rsid w:val="003D141C"/>
    <w:rsid w:val="003D1736"/>
    <w:rsid w:val="003D19AE"/>
    <w:rsid w:val="003D1DC3"/>
    <w:rsid w:val="003D2730"/>
    <w:rsid w:val="003D2E94"/>
    <w:rsid w:val="003D405C"/>
    <w:rsid w:val="003D4792"/>
    <w:rsid w:val="003D522F"/>
    <w:rsid w:val="003D5C62"/>
    <w:rsid w:val="003D5CAF"/>
    <w:rsid w:val="003D5F17"/>
    <w:rsid w:val="003D6DD5"/>
    <w:rsid w:val="003D7170"/>
    <w:rsid w:val="003D7186"/>
    <w:rsid w:val="003D72D2"/>
    <w:rsid w:val="003D7586"/>
    <w:rsid w:val="003E02D3"/>
    <w:rsid w:val="003E049E"/>
    <w:rsid w:val="003E0692"/>
    <w:rsid w:val="003E0952"/>
    <w:rsid w:val="003E0AA7"/>
    <w:rsid w:val="003E0ACC"/>
    <w:rsid w:val="003E0E43"/>
    <w:rsid w:val="003E1037"/>
    <w:rsid w:val="003E120F"/>
    <w:rsid w:val="003E12D4"/>
    <w:rsid w:val="003E167E"/>
    <w:rsid w:val="003E1B9B"/>
    <w:rsid w:val="003E1C0E"/>
    <w:rsid w:val="003E1C10"/>
    <w:rsid w:val="003E22B0"/>
    <w:rsid w:val="003E27CB"/>
    <w:rsid w:val="003E3014"/>
    <w:rsid w:val="003E3024"/>
    <w:rsid w:val="003E3078"/>
    <w:rsid w:val="003E3448"/>
    <w:rsid w:val="003E3A79"/>
    <w:rsid w:val="003E3C89"/>
    <w:rsid w:val="003E3E87"/>
    <w:rsid w:val="003E406F"/>
    <w:rsid w:val="003E4328"/>
    <w:rsid w:val="003E4AE5"/>
    <w:rsid w:val="003E4B06"/>
    <w:rsid w:val="003E4DB6"/>
    <w:rsid w:val="003E51A3"/>
    <w:rsid w:val="003E5806"/>
    <w:rsid w:val="003E5EC5"/>
    <w:rsid w:val="003E5EC7"/>
    <w:rsid w:val="003E5FA0"/>
    <w:rsid w:val="003E645D"/>
    <w:rsid w:val="003E6EC9"/>
    <w:rsid w:val="003E758B"/>
    <w:rsid w:val="003E75DF"/>
    <w:rsid w:val="003E7A4C"/>
    <w:rsid w:val="003E7C6B"/>
    <w:rsid w:val="003F01DA"/>
    <w:rsid w:val="003F0EA5"/>
    <w:rsid w:val="003F1279"/>
    <w:rsid w:val="003F152D"/>
    <w:rsid w:val="003F15E8"/>
    <w:rsid w:val="003F2461"/>
    <w:rsid w:val="003F2CCE"/>
    <w:rsid w:val="003F2E2E"/>
    <w:rsid w:val="003F314F"/>
    <w:rsid w:val="003F3413"/>
    <w:rsid w:val="003F34CE"/>
    <w:rsid w:val="003F36B5"/>
    <w:rsid w:val="003F3F32"/>
    <w:rsid w:val="003F402B"/>
    <w:rsid w:val="003F46C3"/>
    <w:rsid w:val="003F4999"/>
    <w:rsid w:val="003F4B79"/>
    <w:rsid w:val="003F4D46"/>
    <w:rsid w:val="003F50BE"/>
    <w:rsid w:val="003F551B"/>
    <w:rsid w:val="003F575B"/>
    <w:rsid w:val="003F58E4"/>
    <w:rsid w:val="003F5FB7"/>
    <w:rsid w:val="003F6429"/>
    <w:rsid w:val="003F6E0C"/>
    <w:rsid w:val="003F70A7"/>
    <w:rsid w:val="003F77D8"/>
    <w:rsid w:val="003F7A12"/>
    <w:rsid w:val="003F7BF1"/>
    <w:rsid w:val="003F7F5F"/>
    <w:rsid w:val="00400241"/>
    <w:rsid w:val="00400777"/>
    <w:rsid w:val="00400ABF"/>
    <w:rsid w:val="00400F20"/>
    <w:rsid w:val="0040114B"/>
    <w:rsid w:val="0040136E"/>
    <w:rsid w:val="0040164B"/>
    <w:rsid w:val="00402317"/>
    <w:rsid w:val="004028F1"/>
    <w:rsid w:val="004028FB"/>
    <w:rsid w:val="00402F32"/>
    <w:rsid w:val="0040382E"/>
    <w:rsid w:val="00404351"/>
    <w:rsid w:val="004048B0"/>
    <w:rsid w:val="004049B3"/>
    <w:rsid w:val="00404C86"/>
    <w:rsid w:val="00405B1C"/>
    <w:rsid w:val="00405DBD"/>
    <w:rsid w:val="00406254"/>
    <w:rsid w:val="00406695"/>
    <w:rsid w:val="0040675D"/>
    <w:rsid w:val="0041079F"/>
    <w:rsid w:val="0041101B"/>
    <w:rsid w:val="004114D5"/>
    <w:rsid w:val="00411A74"/>
    <w:rsid w:val="00411D9C"/>
    <w:rsid w:val="004129D0"/>
    <w:rsid w:val="00412A2C"/>
    <w:rsid w:val="00412EF4"/>
    <w:rsid w:val="004132EC"/>
    <w:rsid w:val="00413535"/>
    <w:rsid w:val="00413907"/>
    <w:rsid w:val="00413B3C"/>
    <w:rsid w:val="00413BFF"/>
    <w:rsid w:val="00413F33"/>
    <w:rsid w:val="00413FA3"/>
    <w:rsid w:val="0041411D"/>
    <w:rsid w:val="004145BC"/>
    <w:rsid w:val="00414732"/>
    <w:rsid w:val="00414AA6"/>
    <w:rsid w:val="00414EB7"/>
    <w:rsid w:val="00414FC9"/>
    <w:rsid w:val="004150F8"/>
    <w:rsid w:val="0041514C"/>
    <w:rsid w:val="00415805"/>
    <w:rsid w:val="0041592A"/>
    <w:rsid w:val="00416176"/>
    <w:rsid w:val="00416232"/>
    <w:rsid w:val="00416924"/>
    <w:rsid w:val="00416B51"/>
    <w:rsid w:val="00416E49"/>
    <w:rsid w:val="00417429"/>
    <w:rsid w:val="0041776B"/>
    <w:rsid w:val="00417B96"/>
    <w:rsid w:val="00417CC9"/>
    <w:rsid w:val="00417F00"/>
    <w:rsid w:val="00420DCF"/>
    <w:rsid w:val="00420DD4"/>
    <w:rsid w:val="00420F71"/>
    <w:rsid w:val="00420FE1"/>
    <w:rsid w:val="00422619"/>
    <w:rsid w:val="0042292B"/>
    <w:rsid w:val="0042293B"/>
    <w:rsid w:val="00423012"/>
    <w:rsid w:val="0042322D"/>
    <w:rsid w:val="0042327C"/>
    <w:rsid w:val="00423626"/>
    <w:rsid w:val="004239CC"/>
    <w:rsid w:val="00424273"/>
    <w:rsid w:val="0042495D"/>
    <w:rsid w:val="00424B90"/>
    <w:rsid w:val="004250E1"/>
    <w:rsid w:val="004251B5"/>
    <w:rsid w:val="004256A2"/>
    <w:rsid w:val="00425B8B"/>
    <w:rsid w:val="004260B0"/>
    <w:rsid w:val="004269DD"/>
    <w:rsid w:val="00426C79"/>
    <w:rsid w:val="00426D8C"/>
    <w:rsid w:val="00426E28"/>
    <w:rsid w:val="0042715C"/>
    <w:rsid w:val="004276F1"/>
    <w:rsid w:val="00427CF3"/>
    <w:rsid w:val="00430123"/>
    <w:rsid w:val="0043026B"/>
    <w:rsid w:val="00430C24"/>
    <w:rsid w:val="00430DBE"/>
    <w:rsid w:val="00430ED2"/>
    <w:rsid w:val="00431145"/>
    <w:rsid w:val="004315A4"/>
    <w:rsid w:val="00431845"/>
    <w:rsid w:val="00431DC0"/>
    <w:rsid w:val="004321A0"/>
    <w:rsid w:val="004321CA"/>
    <w:rsid w:val="00432AE5"/>
    <w:rsid w:val="00432BFD"/>
    <w:rsid w:val="004330C5"/>
    <w:rsid w:val="00433447"/>
    <w:rsid w:val="004334CA"/>
    <w:rsid w:val="004344E9"/>
    <w:rsid w:val="00434BA4"/>
    <w:rsid w:val="004350F9"/>
    <w:rsid w:val="004351B9"/>
    <w:rsid w:val="004353D7"/>
    <w:rsid w:val="00435B5F"/>
    <w:rsid w:val="004361AC"/>
    <w:rsid w:val="004366C6"/>
    <w:rsid w:val="004369F0"/>
    <w:rsid w:val="00436B6C"/>
    <w:rsid w:val="00436BFF"/>
    <w:rsid w:val="00437003"/>
    <w:rsid w:val="0043749D"/>
    <w:rsid w:val="00437B9C"/>
    <w:rsid w:val="00437D29"/>
    <w:rsid w:val="00440674"/>
    <w:rsid w:val="0044088C"/>
    <w:rsid w:val="00440F03"/>
    <w:rsid w:val="004415C7"/>
    <w:rsid w:val="00441613"/>
    <w:rsid w:val="00441638"/>
    <w:rsid w:val="00441B94"/>
    <w:rsid w:val="00441DB8"/>
    <w:rsid w:val="004421BD"/>
    <w:rsid w:val="004423D4"/>
    <w:rsid w:val="0044291A"/>
    <w:rsid w:val="004429E5"/>
    <w:rsid w:val="00443610"/>
    <w:rsid w:val="00443BD4"/>
    <w:rsid w:val="00443D5B"/>
    <w:rsid w:val="00443D74"/>
    <w:rsid w:val="00443EEE"/>
    <w:rsid w:val="00443F2D"/>
    <w:rsid w:val="00444123"/>
    <w:rsid w:val="00444965"/>
    <w:rsid w:val="00445ABC"/>
    <w:rsid w:val="004462BE"/>
    <w:rsid w:val="00446662"/>
    <w:rsid w:val="0044727A"/>
    <w:rsid w:val="00447531"/>
    <w:rsid w:val="004475FF"/>
    <w:rsid w:val="00447692"/>
    <w:rsid w:val="004476B7"/>
    <w:rsid w:val="00447BEB"/>
    <w:rsid w:val="0045018A"/>
    <w:rsid w:val="004501E9"/>
    <w:rsid w:val="0045068E"/>
    <w:rsid w:val="00450982"/>
    <w:rsid w:val="00450D82"/>
    <w:rsid w:val="00450F17"/>
    <w:rsid w:val="00451300"/>
    <w:rsid w:val="0045151A"/>
    <w:rsid w:val="00451B86"/>
    <w:rsid w:val="00451F05"/>
    <w:rsid w:val="00452029"/>
    <w:rsid w:val="00452714"/>
    <w:rsid w:val="00452D1E"/>
    <w:rsid w:val="00452E58"/>
    <w:rsid w:val="0045389E"/>
    <w:rsid w:val="00453C50"/>
    <w:rsid w:val="0045438C"/>
    <w:rsid w:val="0045468A"/>
    <w:rsid w:val="00455A6A"/>
    <w:rsid w:val="00455C0B"/>
    <w:rsid w:val="00455CE2"/>
    <w:rsid w:val="00455D42"/>
    <w:rsid w:val="00455E73"/>
    <w:rsid w:val="0045614E"/>
    <w:rsid w:val="00456239"/>
    <w:rsid w:val="00456989"/>
    <w:rsid w:val="00456BCB"/>
    <w:rsid w:val="00456D1B"/>
    <w:rsid w:val="00456D96"/>
    <w:rsid w:val="00457455"/>
    <w:rsid w:val="004576C5"/>
    <w:rsid w:val="00457B2D"/>
    <w:rsid w:val="00460F98"/>
    <w:rsid w:val="0046121C"/>
    <w:rsid w:val="00461998"/>
    <w:rsid w:val="0046242E"/>
    <w:rsid w:val="00462882"/>
    <w:rsid w:val="00463044"/>
    <w:rsid w:val="004636F5"/>
    <w:rsid w:val="00463709"/>
    <w:rsid w:val="00463EE9"/>
    <w:rsid w:val="0046413B"/>
    <w:rsid w:val="00464399"/>
    <w:rsid w:val="00465599"/>
    <w:rsid w:val="004670B7"/>
    <w:rsid w:val="004672F9"/>
    <w:rsid w:val="00467D0F"/>
    <w:rsid w:val="00467E73"/>
    <w:rsid w:val="00470365"/>
    <w:rsid w:val="00470AD3"/>
    <w:rsid w:val="00470DC8"/>
    <w:rsid w:val="00470EB3"/>
    <w:rsid w:val="0047115B"/>
    <w:rsid w:val="004714EA"/>
    <w:rsid w:val="004715A3"/>
    <w:rsid w:val="004715EA"/>
    <w:rsid w:val="00471A1C"/>
    <w:rsid w:val="00471EC9"/>
    <w:rsid w:val="00472A29"/>
    <w:rsid w:val="00472A5F"/>
    <w:rsid w:val="00472DD5"/>
    <w:rsid w:val="00473059"/>
    <w:rsid w:val="004741D0"/>
    <w:rsid w:val="00474704"/>
    <w:rsid w:val="004747E7"/>
    <w:rsid w:val="00475476"/>
    <w:rsid w:val="004755DD"/>
    <w:rsid w:val="00475805"/>
    <w:rsid w:val="00475821"/>
    <w:rsid w:val="00475A8E"/>
    <w:rsid w:val="00476370"/>
    <w:rsid w:val="00476847"/>
    <w:rsid w:val="0047769D"/>
    <w:rsid w:val="004777F9"/>
    <w:rsid w:val="00477B50"/>
    <w:rsid w:val="00477BC5"/>
    <w:rsid w:val="00477D49"/>
    <w:rsid w:val="00477F4C"/>
    <w:rsid w:val="004801B6"/>
    <w:rsid w:val="004803E3"/>
    <w:rsid w:val="00480517"/>
    <w:rsid w:val="00480998"/>
    <w:rsid w:val="004814FD"/>
    <w:rsid w:val="00481884"/>
    <w:rsid w:val="00481E49"/>
    <w:rsid w:val="00481F8B"/>
    <w:rsid w:val="0048203E"/>
    <w:rsid w:val="00482956"/>
    <w:rsid w:val="00482EC5"/>
    <w:rsid w:val="00483530"/>
    <w:rsid w:val="004841D1"/>
    <w:rsid w:val="00484949"/>
    <w:rsid w:val="00484EB0"/>
    <w:rsid w:val="00485193"/>
    <w:rsid w:val="00485635"/>
    <w:rsid w:val="0048565E"/>
    <w:rsid w:val="004858D0"/>
    <w:rsid w:val="004860A1"/>
    <w:rsid w:val="00486D09"/>
    <w:rsid w:val="004870B4"/>
    <w:rsid w:val="004872DE"/>
    <w:rsid w:val="0048752A"/>
    <w:rsid w:val="00487BD1"/>
    <w:rsid w:val="00487E91"/>
    <w:rsid w:val="004902AD"/>
    <w:rsid w:val="00490F06"/>
    <w:rsid w:val="0049145D"/>
    <w:rsid w:val="004918CF"/>
    <w:rsid w:val="00491BAD"/>
    <w:rsid w:val="00492059"/>
    <w:rsid w:val="0049212E"/>
    <w:rsid w:val="0049245C"/>
    <w:rsid w:val="004925F5"/>
    <w:rsid w:val="004929ED"/>
    <w:rsid w:val="0049383E"/>
    <w:rsid w:val="00493C67"/>
    <w:rsid w:val="00494020"/>
    <w:rsid w:val="00494712"/>
    <w:rsid w:val="004947FC"/>
    <w:rsid w:val="004949B5"/>
    <w:rsid w:val="00495292"/>
    <w:rsid w:val="004956E0"/>
    <w:rsid w:val="00495BD6"/>
    <w:rsid w:val="00495C0B"/>
    <w:rsid w:val="004960E7"/>
    <w:rsid w:val="004962E1"/>
    <w:rsid w:val="00496409"/>
    <w:rsid w:val="004969B2"/>
    <w:rsid w:val="00496F83"/>
    <w:rsid w:val="004972D5"/>
    <w:rsid w:val="004A0295"/>
    <w:rsid w:val="004A1769"/>
    <w:rsid w:val="004A1BE7"/>
    <w:rsid w:val="004A268B"/>
    <w:rsid w:val="004A29FB"/>
    <w:rsid w:val="004A30E8"/>
    <w:rsid w:val="004A330A"/>
    <w:rsid w:val="004A3314"/>
    <w:rsid w:val="004A353E"/>
    <w:rsid w:val="004A3676"/>
    <w:rsid w:val="004A38C9"/>
    <w:rsid w:val="004A51CD"/>
    <w:rsid w:val="004A5661"/>
    <w:rsid w:val="004A569E"/>
    <w:rsid w:val="004A5B1C"/>
    <w:rsid w:val="004A61D9"/>
    <w:rsid w:val="004A6407"/>
    <w:rsid w:val="004A6AC7"/>
    <w:rsid w:val="004A6BB0"/>
    <w:rsid w:val="004A6BBC"/>
    <w:rsid w:val="004A6D51"/>
    <w:rsid w:val="004A7155"/>
    <w:rsid w:val="004A72DE"/>
    <w:rsid w:val="004A73BB"/>
    <w:rsid w:val="004B0346"/>
    <w:rsid w:val="004B0A09"/>
    <w:rsid w:val="004B0C8D"/>
    <w:rsid w:val="004B0E27"/>
    <w:rsid w:val="004B1043"/>
    <w:rsid w:val="004B18B1"/>
    <w:rsid w:val="004B2187"/>
    <w:rsid w:val="004B2357"/>
    <w:rsid w:val="004B3342"/>
    <w:rsid w:val="004B39E2"/>
    <w:rsid w:val="004B3C96"/>
    <w:rsid w:val="004B3FCB"/>
    <w:rsid w:val="004B43CF"/>
    <w:rsid w:val="004B471E"/>
    <w:rsid w:val="004B4BCB"/>
    <w:rsid w:val="004B4CB0"/>
    <w:rsid w:val="004B4DBA"/>
    <w:rsid w:val="004B50FE"/>
    <w:rsid w:val="004B51F9"/>
    <w:rsid w:val="004B564E"/>
    <w:rsid w:val="004B58F1"/>
    <w:rsid w:val="004B5953"/>
    <w:rsid w:val="004B5B13"/>
    <w:rsid w:val="004B5D39"/>
    <w:rsid w:val="004B643D"/>
    <w:rsid w:val="004B67AB"/>
    <w:rsid w:val="004B6A65"/>
    <w:rsid w:val="004B7415"/>
    <w:rsid w:val="004B7582"/>
    <w:rsid w:val="004B78B2"/>
    <w:rsid w:val="004B7DD0"/>
    <w:rsid w:val="004C034B"/>
    <w:rsid w:val="004C03CB"/>
    <w:rsid w:val="004C0EE8"/>
    <w:rsid w:val="004C1163"/>
    <w:rsid w:val="004C1BFA"/>
    <w:rsid w:val="004C1CCB"/>
    <w:rsid w:val="004C232C"/>
    <w:rsid w:val="004C24C4"/>
    <w:rsid w:val="004C2684"/>
    <w:rsid w:val="004C26B4"/>
    <w:rsid w:val="004C27D7"/>
    <w:rsid w:val="004C2EAD"/>
    <w:rsid w:val="004C323A"/>
    <w:rsid w:val="004C34FE"/>
    <w:rsid w:val="004C389E"/>
    <w:rsid w:val="004C3B81"/>
    <w:rsid w:val="004C3BC8"/>
    <w:rsid w:val="004C47AE"/>
    <w:rsid w:val="004C517C"/>
    <w:rsid w:val="004C588B"/>
    <w:rsid w:val="004C5A67"/>
    <w:rsid w:val="004C64B7"/>
    <w:rsid w:val="004C6527"/>
    <w:rsid w:val="004C65A0"/>
    <w:rsid w:val="004C6913"/>
    <w:rsid w:val="004C6C18"/>
    <w:rsid w:val="004C705F"/>
    <w:rsid w:val="004C72E6"/>
    <w:rsid w:val="004C7775"/>
    <w:rsid w:val="004C7989"/>
    <w:rsid w:val="004D0396"/>
    <w:rsid w:val="004D0558"/>
    <w:rsid w:val="004D0BA2"/>
    <w:rsid w:val="004D1D13"/>
    <w:rsid w:val="004D1EE1"/>
    <w:rsid w:val="004D2A2A"/>
    <w:rsid w:val="004D2C3B"/>
    <w:rsid w:val="004D2EA6"/>
    <w:rsid w:val="004D3021"/>
    <w:rsid w:val="004D3234"/>
    <w:rsid w:val="004D3407"/>
    <w:rsid w:val="004D34D6"/>
    <w:rsid w:val="004D371B"/>
    <w:rsid w:val="004D38E3"/>
    <w:rsid w:val="004D412A"/>
    <w:rsid w:val="004D4B4F"/>
    <w:rsid w:val="004D5560"/>
    <w:rsid w:val="004D57AA"/>
    <w:rsid w:val="004D599C"/>
    <w:rsid w:val="004D5DE2"/>
    <w:rsid w:val="004D5F3D"/>
    <w:rsid w:val="004D6889"/>
    <w:rsid w:val="004D797E"/>
    <w:rsid w:val="004D7BDC"/>
    <w:rsid w:val="004D7FA7"/>
    <w:rsid w:val="004D7FCB"/>
    <w:rsid w:val="004E0156"/>
    <w:rsid w:val="004E01D2"/>
    <w:rsid w:val="004E06FF"/>
    <w:rsid w:val="004E1200"/>
    <w:rsid w:val="004E1230"/>
    <w:rsid w:val="004E130E"/>
    <w:rsid w:val="004E1387"/>
    <w:rsid w:val="004E1392"/>
    <w:rsid w:val="004E1B07"/>
    <w:rsid w:val="004E1FEC"/>
    <w:rsid w:val="004E2299"/>
    <w:rsid w:val="004E23F0"/>
    <w:rsid w:val="004E27DE"/>
    <w:rsid w:val="004E2E60"/>
    <w:rsid w:val="004E32E8"/>
    <w:rsid w:val="004E3316"/>
    <w:rsid w:val="004E3428"/>
    <w:rsid w:val="004E3683"/>
    <w:rsid w:val="004E3C6E"/>
    <w:rsid w:val="004E4429"/>
    <w:rsid w:val="004E447B"/>
    <w:rsid w:val="004E4C9E"/>
    <w:rsid w:val="004E4CA7"/>
    <w:rsid w:val="004E4F9F"/>
    <w:rsid w:val="004E510C"/>
    <w:rsid w:val="004E5444"/>
    <w:rsid w:val="004E5A37"/>
    <w:rsid w:val="004E5A6B"/>
    <w:rsid w:val="004E5BF2"/>
    <w:rsid w:val="004E5D48"/>
    <w:rsid w:val="004E61A0"/>
    <w:rsid w:val="004E69AF"/>
    <w:rsid w:val="004E6B40"/>
    <w:rsid w:val="004E6B46"/>
    <w:rsid w:val="004E6B94"/>
    <w:rsid w:val="004E7AD2"/>
    <w:rsid w:val="004E7B62"/>
    <w:rsid w:val="004E7E0B"/>
    <w:rsid w:val="004F00A0"/>
    <w:rsid w:val="004F0380"/>
    <w:rsid w:val="004F06D4"/>
    <w:rsid w:val="004F0F12"/>
    <w:rsid w:val="004F15EC"/>
    <w:rsid w:val="004F1B5E"/>
    <w:rsid w:val="004F1F4F"/>
    <w:rsid w:val="004F1FA2"/>
    <w:rsid w:val="004F27DB"/>
    <w:rsid w:val="004F3477"/>
    <w:rsid w:val="004F3CF4"/>
    <w:rsid w:val="004F3F8C"/>
    <w:rsid w:val="004F41E8"/>
    <w:rsid w:val="004F438D"/>
    <w:rsid w:val="004F4BB1"/>
    <w:rsid w:val="004F52FF"/>
    <w:rsid w:val="004F53B3"/>
    <w:rsid w:val="004F5F38"/>
    <w:rsid w:val="004F64A3"/>
    <w:rsid w:val="004F65BB"/>
    <w:rsid w:val="004F6D6D"/>
    <w:rsid w:val="004F714C"/>
    <w:rsid w:val="004F73F3"/>
    <w:rsid w:val="004F742A"/>
    <w:rsid w:val="004F7C1C"/>
    <w:rsid w:val="004F7F2E"/>
    <w:rsid w:val="00500BC9"/>
    <w:rsid w:val="00500E6E"/>
    <w:rsid w:val="00500ED5"/>
    <w:rsid w:val="00501048"/>
    <w:rsid w:val="00501394"/>
    <w:rsid w:val="00501466"/>
    <w:rsid w:val="00501469"/>
    <w:rsid w:val="0050157A"/>
    <w:rsid w:val="0050170F"/>
    <w:rsid w:val="00501774"/>
    <w:rsid w:val="005017AB"/>
    <w:rsid w:val="00501FCF"/>
    <w:rsid w:val="00502787"/>
    <w:rsid w:val="00502A9E"/>
    <w:rsid w:val="00503612"/>
    <w:rsid w:val="00503AE1"/>
    <w:rsid w:val="00503B1D"/>
    <w:rsid w:val="005043C6"/>
    <w:rsid w:val="005045C6"/>
    <w:rsid w:val="00504AA7"/>
    <w:rsid w:val="00505519"/>
    <w:rsid w:val="0050638F"/>
    <w:rsid w:val="0050681F"/>
    <w:rsid w:val="00506F2B"/>
    <w:rsid w:val="005070C9"/>
    <w:rsid w:val="00507E1F"/>
    <w:rsid w:val="00507E34"/>
    <w:rsid w:val="005103FF"/>
    <w:rsid w:val="00510A14"/>
    <w:rsid w:val="00510A2F"/>
    <w:rsid w:val="00510E52"/>
    <w:rsid w:val="00510FE0"/>
    <w:rsid w:val="00511014"/>
    <w:rsid w:val="0051166F"/>
    <w:rsid w:val="0051173D"/>
    <w:rsid w:val="0051176B"/>
    <w:rsid w:val="00511AF8"/>
    <w:rsid w:val="00511F11"/>
    <w:rsid w:val="00513DEE"/>
    <w:rsid w:val="0051423E"/>
    <w:rsid w:val="005143A6"/>
    <w:rsid w:val="00514702"/>
    <w:rsid w:val="00514979"/>
    <w:rsid w:val="00514B7F"/>
    <w:rsid w:val="00515384"/>
    <w:rsid w:val="005154F0"/>
    <w:rsid w:val="005157D1"/>
    <w:rsid w:val="0051583A"/>
    <w:rsid w:val="00515F18"/>
    <w:rsid w:val="00516139"/>
    <w:rsid w:val="005167BF"/>
    <w:rsid w:val="00516894"/>
    <w:rsid w:val="0051689C"/>
    <w:rsid w:val="00516FC4"/>
    <w:rsid w:val="00517065"/>
    <w:rsid w:val="005175BA"/>
    <w:rsid w:val="0052038A"/>
    <w:rsid w:val="005209D5"/>
    <w:rsid w:val="005217F4"/>
    <w:rsid w:val="00521812"/>
    <w:rsid w:val="00521843"/>
    <w:rsid w:val="00521ACE"/>
    <w:rsid w:val="00521FB0"/>
    <w:rsid w:val="0052211E"/>
    <w:rsid w:val="005224D2"/>
    <w:rsid w:val="00522AB1"/>
    <w:rsid w:val="00522C45"/>
    <w:rsid w:val="0052324A"/>
    <w:rsid w:val="00523F67"/>
    <w:rsid w:val="0052408E"/>
    <w:rsid w:val="0052483C"/>
    <w:rsid w:val="00524A4D"/>
    <w:rsid w:val="005250C1"/>
    <w:rsid w:val="0052516E"/>
    <w:rsid w:val="005252AF"/>
    <w:rsid w:val="00525602"/>
    <w:rsid w:val="00525908"/>
    <w:rsid w:val="005263CD"/>
    <w:rsid w:val="005268CA"/>
    <w:rsid w:val="00526C35"/>
    <w:rsid w:val="005279E8"/>
    <w:rsid w:val="00527B8D"/>
    <w:rsid w:val="0053000A"/>
    <w:rsid w:val="00530143"/>
    <w:rsid w:val="0053038E"/>
    <w:rsid w:val="00530424"/>
    <w:rsid w:val="00530C38"/>
    <w:rsid w:val="00530CCC"/>
    <w:rsid w:val="00531339"/>
    <w:rsid w:val="00531609"/>
    <w:rsid w:val="00531B4F"/>
    <w:rsid w:val="00531C30"/>
    <w:rsid w:val="00532084"/>
    <w:rsid w:val="005322F8"/>
    <w:rsid w:val="00532608"/>
    <w:rsid w:val="00532852"/>
    <w:rsid w:val="0053289A"/>
    <w:rsid w:val="00532A54"/>
    <w:rsid w:val="00532B88"/>
    <w:rsid w:val="00532CA3"/>
    <w:rsid w:val="00532D40"/>
    <w:rsid w:val="00532D66"/>
    <w:rsid w:val="00533596"/>
    <w:rsid w:val="00533672"/>
    <w:rsid w:val="00533D1D"/>
    <w:rsid w:val="00534096"/>
    <w:rsid w:val="0053450D"/>
    <w:rsid w:val="005345FD"/>
    <w:rsid w:val="00534FC5"/>
    <w:rsid w:val="00535032"/>
    <w:rsid w:val="00535371"/>
    <w:rsid w:val="0053546E"/>
    <w:rsid w:val="00535D46"/>
    <w:rsid w:val="00536A53"/>
    <w:rsid w:val="00537064"/>
    <w:rsid w:val="005370B1"/>
    <w:rsid w:val="00537287"/>
    <w:rsid w:val="00537E17"/>
    <w:rsid w:val="00540012"/>
    <w:rsid w:val="005401C3"/>
    <w:rsid w:val="0054032B"/>
    <w:rsid w:val="0054050B"/>
    <w:rsid w:val="00540896"/>
    <w:rsid w:val="00540B62"/>
    <w:rsid w:val="00540C1E"/>
    <w:rsid w:val="00540DFC"/>
    <w:rsid w:val="00541AD6"/>
    <w:rsid w:val="005422DE"/>
    <w:rsid w:val="00542685"/>
    <w:rsid w:val="005429B9"/>
    <w:rsid w:val="00542B56"/>
    <w:rsid w:val="00542D86"/>
    <w:rsid w:val="00542FF7"/>
    <w:rsid w:val="00543281"/>
    <w:rsid w:val="005433B9"/>
    <w:rsid w:val="005433F1"/>
    <w:rsid w:val="0054350B"/>
    <w:rsid w:val="00543626"/>
    <w:rsid w:val="00543FD2"/>
    <w:rsid w:val="00544726"/>
    <w:rsid w:val="0054473D"/>
    <w:rsid w:val="00544905"/>
    <w:rsid w:val="00544FFD"/>
    <w:rsid w:val="005454AE"/>
    <w:rsid w:val="00545741"/>
    <w:rsid w:val="0054638A"/>
    <w:rsid w:val="00546549"/>
    <w:rsid w:val="005466C7"/>
    <w:rsid w:val="00546F0B"/>
    <w:rsid w:val="00546FAA"/>
    <w:rsid w:val="00546FBB"/>
    <w:rsid w:val="00547265"/>
    <w:rsid w:val="005473F7"/>
    <w:rsid w:val="00547645"/>
    <w:rsid w:val="005478A4"/>
    <w:rsid w:val="00547B36"/>
    <w:rsid w:val="00547B5B"/>
    <w:rsid w:val="00547CA2"/>
    <w:rsid w:val="00547E99"/>
    <w:rsid w:val="00550522"/>
    <w:rsid w:val="00550980"/>
    <w:rsid w:val="00550A30"/>
    <w:rsid w:val="00550A39"/>
    <w:rsid w:val="00551212"/>
    <w:rsid w:val="0055175A"/>
    <w:rsid w:val="00551C1E"/>
    <w:rsid w:val="00551C24"/>
    <w:rsid w:val="005520C4"/>
    <w:rsid w:val="0055213C"/>
    <w:rsid w:val="005525B9"/>
    <w:rsid w:val="00552B86"/>
    <w:rsid w:val="00554572"/>
    <w:rsid w:val="00554E8F"/>
    <w:rsid w:val="00555560"/>
    <w:rsid w:val="0055564E"/>
    <w:rsid w:val="005556BC"/>
    <w:rsid w:val="005556CC"/>
    <w:rsid w:val="00555A16"/>
    <w:rsid w:val="00555D76"/>
    <w:rsid w:val="00555E11"/>
    <w:rsid w:val="00555ED7"/>
    <w:rsid w:val="00556146"/>
    <w:rsid w:val="0055665B"/>
    <w:rsid w:val="00557AAD"/>
    <w:rsid w:val="00557C88"/>
    <w:rsid w:val="00557F1E"/>
    <w:rsid w:val="00560485"/>
    <w:rsid w:val="00560772"/>
    <w:rsid w:val="0056082B"/>
    <w:rsid w:val="0056083D"/>
    <w:rsid w:val="005615DA"/>
    <w:rsid w:val="005619E0"/>
    <w:rsid w:val="00561A94"/>
    <w:rsid w:val="00561F1B"/>
    <w:rsid w:val="00562040"/>
    <w:rsid w:val="005621FB"/>
    <w:rsid w:val="0056271B"/>
    <w:rsid w:val="00562808"/>
    <w:rsid w:val="0056286C"/>
    <w:rsid w:val="00562A32"/>
    <w:rsid w:val="00562B85"/>
    <w:rsid w:val="00562E79"/>
    <w:rsid w:val="0056321E"/>
    <w:rsid w:val="005635DB"/>
    <w:rsid w:val="0056363F"/>
    <w:rsid w:val="00563CB2"/>
    <w:rsid w:val="00564823"/>
    <w:rsid w:val="0056511A"/>
    <w:rsid w:val="005651D8"/>
    <w:rsid w:val="005654CE"/>
    <w:rsid w:val="00565666"/>
    <w:rsid w:val="005659C7"/>
    <w:rsid w:val="00566175"/>
    <w:rsid w:val="005663D5"/>
    <w:rsid w:val="00566697"/>
    <w:rsid w:val="00566781"/>
    <w:rsid w:val="0056701F"/>
    <w:rsid w:val="005672E3"/>
    <w:rsid w:val="0056754B"/>
    <w:rsid w:val="00567ACE"/>
    <w:rsid w:val="00567B68"/>
    <w:rsid w:val="00570913"/>
    <w:rsid w:val="0057096E"/>
    <w:rsid w:val="00570A10"/>
    <w:rsid w:val="00570D2E"/>
    <w:rsid w:val="00570E18"/>
    <w:rsid w:val="00570E5F"/>
    <w:rsid w:val="00572177"/>
    <w:rsid w:val="00573900"/>
    <w:rsid w:val="00573DB4"/>
    <w:rsid w:val="00574C16"/>
    <w:rsid w:val="0057558E"/>
    <w:rsid w:val="00575CC8"/>
    <w:rsid w:val="005760FC"/>
    <w:rsid w:val="005760FF"/>
    <w:rsid w:val="00576415"/>
    <w:rsid w:val="00576472"/>
    <w:rsid w:val="00576F44"/>
    <w:rsid w:val="00577216"/>
    <w:rsid w:val="005772A9"/>
    <w:rsid w:val="00577556"/>
    <w:rsid w:val="00577E85"/>
    <w:rsid w:val="00577EF6"/>
    <w:rsid w:val="00580455"/>
    <w:rsid w:val="005805D2"/>
    <w:rsid w:val="005813E1"/>
    <w:rsid w:val="0058158F"/>
    <w:rsid w:val="005815A9"/>
    <w:rsid w:val="0058177F"/>
    <w:rsid w:val="00581881"/>
    <w:rsid w:val="00581A81"/>
    <w:rsid w:val="00581ECA"/>
    <w:rsid w:val="005820A8"/>
    <w:rsid w:val="00583121"/>
    <w:rsid w:val="0058380E"/>
    <w:rsid w:val="005838C6"/>
    <w:rsid w:val="005838F3"/>
    <w:rsid w:val="00583C39"/>
    <w:rsid w:val="00583E27"/>
    <w:rsid w:val="00583ECF"/>
    <w:rsid w:val="0058418F"/>
    <w:rsid w:val="00584357"/>
    <w:rsid w:val="00584636"/>
    <w:rsid w:val="00584754"/>
    <w:rsid w:val="00584D7D"/>
    <w:rsid w:val="005855D6"/>
    <w:rsid w:val="005864C2"/>
    <w:rsid w:val="005870E9"/>
    <w:rsid w:val="00587444"/>
    <w:rsid w:val="00587C06"/>
    <w:rsid w:val="00587C65"/>
    <w:rsid w:val="005903B3"/>
    <w:rsid w:val="00590818"/>
    <w:rsid w:val="00590F6C"/>
    <w:rsid w:val="005910E5"/>
    <w:rsid w:val="0059117C"/>
    <w:rsid w:val="005911E8"/>
    <w:rsid w:val="005919AD"/>
    <w:rsid w:val="00591E0A"/>
    <w:rsid w:val="00591EEF"/>
    <w:rsid w:val="00591FBA"/>
    <w:rsid w:val="00591FF6"/>
    <w:rsid w:val="00592133"/>
    <w:rsid w:val="00592664"/>
    <w:rsid w:val="00592C70"/>
    <w:rsid w:val="00592C9F"/>
    <w:rsid w:val="00592CE5"/>
    <w:rsid w:val="00592F62"/>
    <w:rsid w:val="0059435A"/>
    <w:rsid w:val="0059443D"/>
    <w:rsid w:val="00594553"/>
    <w:rsid w:val="00594BEF"/>
    <w:rsid w:val="0059507B"/>
    <w:rsid w:val="0059520B"/>
    <w:rsid w:val="0059528D"/>
    <w:rsid w:val="00595315"/>
    <w:rsid w:val="00595BCF"/>
    <w:rsid w:val="005967CE"/>
    <w:rsid w:val="00596A76"/>
    <w:rsid w:val="00596D8E"/>
    <w:rsid w:val="00596EC9"/>
    <w:rsid w:val="00597170"/>
    <w:rsid w:val="00597351"/>
    <w:rsid w:val="00597DEE"/>
    <w:rsid w:val="005A04BD"/>
    <w:rsid w:val="005A0880"/>
    <w:rsid w:val="005A0946"/>
    <w:rsid w:val="005A09A3"/>
    <w:rsid w:val="005A0CF3"/>
    <w:rsid w:val="005A0DF0"/>
    <w:rsid w:val="005A1151"/>
    <w:rsid w:val="005A1506"/>
    <w:rsid w:val="005A2B8A"/>
    <w:rsid w:val="005A2EED"/>
    <w:rsid w:val="005A3B82"/>
    <w:rsid w:val="005A3E0C"/>
    <w:rsid w:val="005A42CB"/>
    <w:rsid w:val="005A45C3"/>
    <w:rsid w:val="005A4861"/>
    <w:rsid w:val="005A4892"/>
    <w:rsid w:val="005A4B34"/>
    <w:rsid w:val="005A4E64"/>
    <w:rsid w:val="005A53E0"/>
    <w:rsid w:val="005A54B3"/>
    <w:rsid w:val="005A5C05"/>
    <w:rsid w:val="005A5D30"/>
    <w:rsid w:val="005A6CFE"/>
    <w:rsid w:val="005A7062"/>
    <w:rsid w:val="005A729D"/>
    <w:rsid w:val="005A78E1"/>
    <w:rsid w:val="005B0202"/>
    <w:rsid w:val="005B0337"/>
    <w:rsid w:val="005B0773"/>
    <w:rsid w:val="005B0FE5"/>
    <w:rsid w:val="005B12B3"/>
    <w:rsid w:val="005B167E"/>
    <w:rsid w:val="005B17D8"/>
    <w:rsid w:val="005B1D60"/>
    <w:rsid w:val="005B22E2"/>
    <w:rsid w:val="005B2493"/>
    <w:rsid w:val="005B275F"/>
    <w:rsid w:val="005B2976"/>
    <w:rsid w:val="005B2C20"/>
    <w:rsid w:val="005B30B4"/>
    <w:rsid w:val="005B33F5"/>
    <w:rsid w:val="005B3591"/>
    <w:rsid w:val="005B3735"/>
    <w:rsid w:val="005B464B"/>
    <w:rsid w:val="005B5170"/>
    <w:rsid w:val="005B5177"/>
    <w:rsid w:val="005B52B1"/>
    <w:rsid w:val="005B586E"/>
    <w:rsid w:val="005B5D40"/>
    <w:rsid w:val="005B5D4F"/>
    <w:rsid w:val="005B6735"/>
    <w:rsid w:val="005C01CE"/>
    <w:rsid w:val="005C0262"/>
    <w:rsid w:val="005C02BD"/>
    <w:rsid w:val="005C1295"/>
    <w:rsid w:val="005C199A"/>
    <w:rsid w:val="005C1A00"/>
    <w:rsid w:val="005C2876"/>
    <w:rsid w:val="005C2D75"/>
    <w:rsid w:val="005C3839"/>
    <w:rsid w:val="005C3FC5"/>
    <w:rsid w:val="005C4171"/>
    <w:rsid w:val="005C4318"/>
    <w:rsid w:val="005C4FF3"/>
    <w:rsid w:val="005C566D"/>
    <w:rsid w:val="005C5807"/>
    <w:rsid w:val="005C5990"/>
    <w:rsid w:val="005C5A4E"/>
    <w:rsid w:val="005C5AA9"/>
    <w:rsid w:val="005C5BDC"/>
    <w:rsid w:val="005C64A9"/>
    <w:rsid w:val="005C72C0"/>
    <w:rsid w:val="005C799C"/>
    <w:rsid w:val="005C7FDE"/>
    <w:rsid w:val="005D0B0A"/>
    <w:rsid w:val="005D17C4"/>
    <w:rsid w:val="005D1AF0"/>
    <w:rsid w:val="005D1E47"/>
    <w:rsid w:val="005D1E9C"/>
    <w:rsid w:val="005D244D"/>
    <w:rsid w:val="005D245A"/>
    <w:rsid w:val="005D2F8E"/>
    <w:rsid w:val="005D33CB"/>
    <w:rsid w:val="005D38FF"/>
    <w:rsid w:val="005D3984"/>
    <w:rsid w:val="005D3D9C"/>
    <w:rsid w:val="005D3E9A"/>
    <w:rsid w:val="005D41C3"/>
    <w:rsid w:val="005D43A3"/>
    <w:rsid w:val="005D466A"/>
    <w:rsid w:val="005D4989"/>
    <w:rsid w:val="005D49E3"/>
    <w:rsid w:val="005D4A77"/>
    <w:rsid w:val="005D4E0F"/>
    <w:rsid w:val="005D5133"/>
    <w:rsid w:val="005D552E"/>
    <w:rsid w:val="005D56DE"/>
    <w:rsid w:val="005D573F"/>
    <w:rsid w:val="005D57FA"/>
    <w:rsid w:val="005D59AE"/>
    <w:rsid w:val="005D5D3C"/>
    <w:rsid w:val="005D69A1"/>
    <w:rsid w:val="005D6CC2"/>
    <w:rsid w:val="005D7249"/>
    <w:rsid w:val="005D767A"/>
    <w:rsid w:val="005D7A4F"/>
    <w:rsid w:val="005E0163"/>
    <w:rsid w:val="005E0805"/>
    <w:rsid w:val="005E080E"/>
    <w:rsid w:val="005E0EAB"/>
    <w:rsid w:val="005E1507"/>
    <w:rsid w:val="005E1A9D"/>
    <w:rsid w:val="005E1F6F"/>
    <w:rsid w:val="005E2253"/>
    <w:rsid w:val="005E25D5"/>
    <w:rsid w:val="005E28AA"/>
    <w:rsid w:val="005E3049"/>
    <w:rsid w:val="005E3458"/>
    <w:rsid w:val="005E3526"/>
    <w:rsid w:val="005E3548"/>
    <w:rsid w:val="005E3583"/>
    <w:rsid w:val="005E35AF"/>
    <w:rsid w:val="005E35E0"/>
    <w:rsid w:val="005E3673"/>
    <w:rsid w:val="005E38C5"/>
    <w:rsid w:val="005E394D"/>
    <w:rsid w:val="005E3BFA"/>
    <w:rsid w:val="005E4561"/>
    <w:rsid w:val="005E47D8"/>
    <w:rsid w:val="005E4AB9"/>
    <w:rsid w:val="005E4EA0"/>
    <w:rsid w:val="005E4F94"/>
    <w:rsid w:val="005E5092"/>
    <w:rsid w:val="005E53B1"/>
    <w:rsid w:val="005E567C"/>
    <w:rsid w:val="005E5B7D"/>
    <w:rsid w:val="005E5C6D"/>
    <w:rsid w:val="005E7553"/>
    <w:rsid w:val="005E7E2C"/>
    <w:rsid w:val="005F02DD"/>
    <w:rsid w:val="005F04BC"/>
    <w:rsid w:val="005F0C66"/>
    <w:rsid w:val="005F134E"/>
    <w:rsid w:val="005F1463"/>
    <w:rsid w:val="005F161B"/>
    <w:rsid w:val="005F1F1F"/>
    <w:rsid w:val="005F22FA"/>
    <w:rsid w:val="005F2B64"/>
    <w:rsid w:val="005F314B"/>
    <w:rsid w:val="005F31ED"/>
    <w:rsid w:val="005F38C8"/>
    <w:rsid w:val="005F3A27"/>
    <w:rsid w:val="005F3AFF"/>
    <w:rsid w:val="005F433E"/>
    <w:rsid w:val="005F4665"/>
    <w:rsid w:val="005F4D2A"/>
    <w:rsid w:val="005F4EB7"/>
    <w:rsid w:val="005F556F"/>
    <w:rsid w:val="005F5728"/>
    <w:rsid w:val="005F5DD0"/>
    <w:rsid w:val="005F6056"/>
    <w:rsid w:val="005F66E1"/>
    <w:rsid w:val="005F69FE"/>
    <w:rsid w:val="005F7AF5"/>
    <w:rsid w:val="005F7D7F"/>
    <w:rsid w:val="006002EE"/>
    <w:rsid w:val="00600CC2"/>
    <w:rsid w:val="00600F49"/>
    <w:rsid w:val="006011BD"/>
    <w:rsid w:val="0060154F"/>
    <w:rsid w:val="00601BC9"/>
    <w:rsid w:val="00602018"/>
    <w:rsid w:val="006026A4"/>
    <w:rsid w:val="006028B3"/>
    <w:rsid w:val="00602A8E"/>
    <w:rsid w:val="00603290"/>
    <w:rsid w:val="006033DF"/>
    <w:rsid w:val="00603AF6"/>
    <w:rsid w:val="00603B82"/>
    <w:rsid w:val="00603F56"/>
    <w:rsid w:val="00604129"/>
    <w:rsid w:val="006046A0"/>
    <w:rsid w:val="0060470C"/>
    <w:rsid w:val="00604987"/>
    <w:rsid w:val="00605850"/>
    <w:rsid w:val="0060641F"/>
    <w:rsid w:val="00606584"/>
    <w:rsid w:val="0060659A"/>
    <w:rsid w:val="0060667F"/>
    <w:rsid w:val="0060680D"/>
    <w:rsid w:val="00606E13"/>
    <w:rsid w:val="00606ED1"/>
    <w:rsid w:val="00606F03"/>
    <w:rsid w:val="006071B1"/>
    <w:rsid w:val="0060781E"/>
    <w:rsid w:val="0060797F"/>
    <w:rsid w:val="00607ED0"/>
    <w:rsid w:val="006104FE"/>
    <w:rsid w:val="00610A41"/>
    <w:rsid w:val="006110E6"/>
    <w:rsid w:val="00611A9F"/>
    <w:rsid w:val="0061226A"/>
    <w:rsid w:val="006123BB"/>
    <w:rsid w:val="00612723"/>
    <w:rsid w:val="00613447"/>
    <w:rsid w:val="0061380B"/>
    <w:rsid w:val="00613A24"/>
    <w:rsid w:val="00613EC1"/>
    <w:rsid w:val="0061460A"/>
    <w:rsid w:val="00615198"/>
    <w:rsid w:val="00615684"/>
    <w:rsid w:val="0061577E"/>
    <w:rsid w:val="00615FBC"/>
    <w:rsid w:val="0061640B"/>
    <w:rsid w:val="00616546"/>
    <w:rsid w:val="00616BF7"/>
    <w:rsid w:val="00616D16"/>
    <w:rsid w:val="00616FF9"/>
    <w:rsid w:val="00617605"/>
    <w:rsid w:val="00617F80"/>
    <w:rsid w:val="0062102B"/>
    <w:rsid w:val="006213BC"/>
    <w:rsid w:val="00621438"/>
    <w:rsid w:val="00621448"/>
    <w:rsid w:val="00621557"/>
    <w:rsid w:val="00621904"/>
    <w:rsid w:val="00621B9E"/>
    <w:rsid w:val="00621C5E"/>
    <w:rsid w:val="00621F8E"/>
    <w:rsid w:val="00622E8B"/>
    <w:rsid w:val="00623474"/>
    <w:rsid w:val="00623776"/>
    <w:rsid w:val="00623A84"/>
    <w:rsid w:val="00623AD1"/>
    <w:rsid w:val="00623B5C"/>
    <w:rsid w:val="00623E90"/>
    <w:rsid w:val="00624050"/>
    <w:rsid w:val="006243F7"/>
    <w:rsid w:val="006244A3"/>
    <w:rsid w:val="0062450E"/>
    <w:rsid w:val="00624784"/>
    <w:rsid w:val="006248A8"/>
    <w:rsid w:val="00624CB2"/>
    <w:rsid w:val="0062515C"/>
    <w:rsid w:val="00626231"/>
    <w:rsid w:val="0062643A"/>
    <w:rsid w:val="00626516"/>
    <w:rsid w:val="00626AA5"/>
    <w:rsid w:val="00626E64"/>
    <w:rsid w:val="00626FDB"/>
    <w:rsid w:val="0062705F"/>
    <w:rsid w:val="0062764E"/>
    <w:rsid w:val="00627A74"/>
    <w:rsid w:val="00627AAF"/>
    <w:rsid w:val="00627E20"/>
    <w:rsid w:val="006302BB"/>
    <w:rsid w:val="00630AF3"/>
    <w:rsid w:val="00630DC4"/>
    <w:rsid w:val="006311EA"/>
    <w:rsid w:val="006313FA"/>
    <w:rsid w:val="0063148F"/>
    <w:rsid w:val="00631800"/>
    <w:rsid w:val="00631DE2"/>
    <w:rsid w:val="00632166"/>
    <w:rsid w:val="00632844"/>
    <w:rsid w:val="00632F11"/>
    <w:rsid w:val="0063305D"/>
    <w:rsid w:val="00633620"/>
    <w:rsid w:val="00633718"/>
    <w:rsid w:val="00633881"/>
    <w:rsid w:val="0063389E"/>
    <w:rsid w:val="006338F8"/>
    <w:rsid w:val="00633C18"/>
    <w:rsid w:val="006345CB"/>
    <w:rsid w:val="0063467E"/>
    <w:rsid w:val="00634735"/>
    <w:rsid w:val="00634AB6"/>
    <w:rsid w:val="00634BDE"/>
    <w:rsid w:val="00634FE2"/>
    <w:rsid w:val="00635341"/>
    <w:rsid w:val="00635C17"/>
    <w:rsid w:val="0063652B"/>
    <w:rsid w:val="006368E5"/>
    <w:rsid w:val="00636ECA"/>
    <w:rsid w:val="00636F37"/>
    <w:rsid w:val="00637260"/>
    <w:rsid w:val="006373FA"/>
    <w:rsid w:val="00637FBD"/>
    <w:rsid w:val="00641756"/>
    <w:rsid w:val="00641ACE"/>
    <w:rsid w:val="00642039"/>
    <w:rsid w:val="00642398"/>
    <w:rsid w:val="00642726"/>
    <w:rsid w:val="00642B30"/>
    <w:rsid w:val="0064316A"/>
    <w:rsid w:val="006438E4"/>
    <w:rsid w:val="00644009"/>
    <w:rsid w:val="006449AC"/>
    <w:rsid w:val="00645375"/>
    <w:rsid w:val="00646096"/>
    <w:rsid w:val="0064639E"/>
    <w:rsid w:val="006466F0"/>
    <w:rsid w:val="00646FFD"/>
    <w:rsid w:val="0064758E"/>
    <w:rsid w:val="006475A7"/>
    <w:rsid w:val="006475B9"/>
    <w:rsid w:val="00650BA4"/>
    <w:rsid w:val="006521D0"/>
    <w:rsid w:val="0065222F"/>
    <w:rsid w:val="00652391"/>
    <w:rsid w:val="006523AB"/>
    <w:rsid w:val="006525AB"/>
    <w:rsid w:val="00652840"/>
    <w:rsid w:val="00652E4B"/>
    <w:rsid w:val="0065312B"/>
    <w:rsid w:val="00653DA8"/>
    <w:rsid w:val="0065452D"/>
    <w:rsid w:val="0065491B"/>
    <w:rsid w:val="00654A7C"/>
    <w:rsid w:val="00654D41"/>
    <w:rsid w:val="00655838"/>
    <w:rsid w:val="00656015"/>
    <w:rsid w:val="00656441"/>
    <w:rsid w:val="00656493"/>
    <w:rsid w:val="00656A6C"/>
    <w:rsid w:val="00656D34"/>
    <w:rsid w:val="00656DE5"/>
    <w:rsid w:val="00656FD1"/>
    <w:rsid w:val="00657082"/>
    <w:rsid w:val="00657731"/>
    <w:rsid w:val="00657813"/>
    <w:rsid w:val="00657A14"/>
    <w:rsid w:val="00657E37"/>
    <w:rsid w:val="006602A8"/>
    <w:rsid w:val="00660330"/>
    <w:rsid w:val="00660D88"/>
    <w:rsid w:val="006613E6"/>
    <w:rsid w:val="00661463"/>
    <w:rsid w:val="00661B10"/>
    <w:rsid w:val="00661D0D"/>
    <w:rsid w:val="0066239F"/>
    <w:rsid w:val="00662579"/>
    <w:rsid w:val="00662858"/>
    <w:rsid w:val="0066317F"/>
    <w:rsid w:val="006639CA"/>
    <w:rsid w:val="006642CC"/>
    <w:rsid w:val="00664812"/>
    <w:rsid w:val="0066489F"/>
    <w:rsid w:val="006648B3"/>
    <w:rsid w:val="0066494B"/>
    <w:rsid w:val="00664AE8"/>
    <w:rsid w:val="00664F20"/>
    <w:rsid w:val="006653F5"/>
    <w:rsid w:val="00665650"/>
    <w:rsid w:val="006657E2"/>
    <w:rsid w:val="00665B6A"/>
    <w:rsid w:val="00665CF5"/>
    <w:rsid w:val="006662B4"/>
    <w:rsid w:val="00666446"/>
    <w:rsid w:val="00666628"/>
    <w:rsid w:val="00667311"/>
    <w:rsid w:val="0066734B"/>
    <w:rsid w:val="00667380"/>
    <w:rsid w:val="00670654"/>
    <w:rsid w:val="00670746"/>
    <w:rsid w:val="00670F3D"/>
    <w:rsid w:val="00671140"/>
    <w:rsid w:val="00671332"/>
    <w:rsid w:val="0067133B"/>
    <w:rsid w:val="00671993"/>
    <w:rsid w:val="006728BD"/>
    <w:rsid w:val="00673AA8"/>
    <w:rsid w:val="00673E88"/>
    <w:rsid w:val="00673F81"/>
    <w:rsid w:val="006742B8"/>
    <w:rsid w:val="00674406"/>
    <w:rsid w:val="00674428"/>
    <w:rsid w:val="0067444A"/>
    <w:rsid w:val="00674776"/>
    <w:rsid w:val="006748DB"/>
    <w:rsid w:val="00674E9B"/>
    <w:rsid w:val="006753D4"/>
    <w:rsid w:val="00675529"/>
    <w:rsid w:val="00675624"/>
    <w:rsid w:val="0067598C"/>
    <w:rsid w:val="00675C34"/>
    <w:rsid w:val="00675DCE"/>
    <w:rsid w:val="006761A5"/>
    <w:rsid w:val="006763FF"/>
    <w:rsid w:val="00676CA3"/>
    <w:rsid w:val="0067709E"/>
    <w:rsid w:val="00677984"/>
    <w:rsid w:val="00677CF8"/>
    <w:rsid w:val="006802B0"/>
    <w:rsid w:val="00680B8D"/>
    <w:rsid w:val="006813D3"/>
    <w:rsid w:val="0068151D"/>
    <w:rsid w:val="0068159D"/>
    <w:rsid w:val="006815AB"/>
    <w:rsid w:val="00681F7A"/>
    <w:rsid w:val="0068201B"/>
    <w:rsid w:val="0068293F"/>
    <w:rsid w:val="00682F28"/>
    <w:rsid w:val="00683706"/>
    <w:rsid w:val="006837E4"/>
    <w:rsid w:val="00683B10"/>
    <w:rsid w:val="00684073"/>
    <w:rsid w:val="00684423"/>
    <w:rsid w:val="00684B06"/>
    <w:rsid w:val="00684F81"/>
    <w:rsid w:val="0068500C"/>
    <w:rsid w:val="00685279"/>
    <w:rsid w:val="00685412"/>
    <w:rsid w:val="0068541B"/>
    <w:rsid w:val="0068595A"/>
    <w:rsid w:val="00686247"/>
    <w:rsid w:val="006863FE"/>
    <w:rsid w:val="00686ABE"/>
    <w:rsid w:val="00686C64"/>
    <w:rsid w:val="0068718B"/>
    <w:rsid w:val="0068721B"/>
    <w:rsid w:val="00687581"/>
    <w:rsid w:val="0068763E"/>
    <w:rsid w:val="006879EB"/>
    <w:rsid w:val="00687ABE"/>
    <w:rsid w:val="00687FEE"/>
    <w:rsid w:val="006908B4"/>
    <w:rsid w:val="0069269E"/>
    <w:rsid w:val="00692794"/>
    <w:rsid w:val="00692DAF"/>
    <w:rsid w:val="00692E99"/>
    <w:rsid w:val="00693108"/>
    <w:rsid w:val="0069312C"/>
    <w:rsid w:val="00693190"/>
    <w:rsid w:val="00693958"/>
    <w:rsid w:val="00693A2E"/>
    <w:rsid w:val="00693A76"/>
    <w:rsid w:val="006944DD"/>
    <w:rsid w:val="00694914"/>
    <w:rsid w:val="00694E5B"/>
    <w:rsid w:val="0069515F"/>
    <w:rsid w:val="00695863"/>
    <w:rsid w:val="00695EBA"/>
    <w:rsid w:val="00696861"/>
    <w:rsid w:val="0069693C"/>
    <w:rsid w:val="00696B9C"/>
    <w:rsid w:val="00696BD5"/>
    <w:rsid w:val="00696E2B"/>
    <w:rsid w:val="00696E7E"/>
    <w:rsid w:val="00697021"/>
    <w:rsid w:val="00697029"/>
    <w:rsid w:val="006970A5"/>
    <w:rsid w:val="006975F0"/>
    <w:rsid w:val="0069789C"/>
    <w:rsid w:val="00697C97"/>
    <w:rsid w:val="00697D66"/>
    <w:rsid w:val="006A0C88"/>
    <w:rsid w:val="006A0E20"/>
    <w:rsid w:val="006A0E50"/>
    <w:rsid w:val="006A1249"/>
    <w:rsid w:val="006A1361"/>
    <w:rsid w:val="006A1B09"/>
    <w:rsid w:val="006A1B22"/>
    <w:rsid w:val="006A2013"/>
    <w:rsid w:val="006A309B"/>
    <w:rsid w:val="006A3792"/>
    <w:rsid w:val="006A3E75"/>
    <w:rsid w:val="006A48E7"/>
    <w:rsid w:val="006A4F7C"/>
    <w:rsid w:val="006A5146"/>
    <w:rsid w:val="006A52A6"/>
    <w:rsid w:val="006A578F"/>
    <w:rsid w:val="006A5B45"/>
    <w:rsid w:val="006A5E3B"/>
    <w:rsid w:val="006A5E5A"/>
    <w:rsid w:val="006A5FD3"/>
    <w:rsid w:val="006A65FB"/>
    <w:rsid w:val="006A671F"/>
    <w:rsid w:val="006A6B39"/>
    <w:rsid w:val="006A6FA1"/>
    <w:rsid w:val="006A7018"/>
    <w:rsid w:val="006A71C0"/>
    <w:rsid w:val="006A726A"/>
    <w:rsid w:val="006A7914"/>
    <w:rsid w:val="006A7C90"/>
    <w:rsid w:val="006A7E7E"/>
    <w:rsid w:val="006B0005"/>
    <w:rsid w:val="006B04B7"/>
    <w:rsid w:val="006B06E6"/>
    <w:rsid w:val="006B0745"/>
    <w:rsid w:val="006B0981"/>
    <w:rsid w:val="006B09A0"/>
    <w:rsid w:val="006B0A9E"/>
    <w:rsid w:val="006B0DF2"/>
    <w:rsid w:val="006B11EB"/>
    <w:rsid w:val="006B145F"/>
    <w:rsid w:val="006B24E7"/>
    <w:rsid w:val="006B26D9"/>
    <w:rsid w:val="006B2736"/>
    <w:rsid w:val="006B296C"/>
    <w:rsid w:val="006B2C29"/>
    <w:rsid w:val="006B2EFE"/>
    <w:rsid w:val="006B30AE"/>
    <w:rsid w:val="006B31CF"/>
    <w:rsid w:val="006B38E6"/>
    <w:rsid w:val="006B3F07"/>
    <w:rsid w:val="006B4116"/>
    <w:rsid w:val="006B4E20"/>
    <w:rsid w:val="006B581F"/>
    <w:rsid w:val="006B58E2"/>
    <w:rsid w:val="006B5A48"/>
    <w:rsid w:val="006B5D55"/>
    <w:rsid w:val="006B60C5"/>
    <w:rsid w:val="006B658F"/>
    <w:rsid w:val="006B659A"/>
    <w:rsid w:val="006B6749"/>
    <w:rsid w:val="006B693A"/>
    <w:rsid w:val="006B77B3"/>
    <w:rsid w:val="006B7936"/>
    <w:rsid w:val="006B7967"/>
    <w:rsid w:val="006C0120"/>
    <w:rsid w:val="006C0203"/>
    <w:rsid w:val="006C046D"/>
    <w:rsid w:val="006C070B"/>
    <w:rsid w:val="006C0CA4"/>
    <w:rsid w:val="006C12BC"/>
    <w:rsid w:val="006C1872"/>
    <w:rsid w:val="006C1A04"/>
    <w:rsid w:val="006C1B78"/>
    <w:rsid w:val="006C2104"/>
    <w:rsid w:val="006C2A07"/>
    <w:rsid w:val="006C2ABA"/>
    <w:rsid w:val="006C2C0A"/>
    <w:rsid w:val="006C3321"/>
    <w:rsid w:val="006C3A4C"/>
    <w:rsid w:val="006C3F81"/>
    <w:rsid w:val="006C42CA"/>
    <w:rsid w:val="006C43E3"/>
    <w:rsid w:val="006C4523"/>
    <w:rsid w:val="006C4D39"/>
    <w:rsid w:val="006C4F4C"/>
    <w:rsid w:val="006C5002"/>
    <w:rsid w:val="006C57A4"/>
    <w:rsid w:val="006C5847"/>
    <w:rsid w:val="006C5880"/>
    <w:rsid w:val="006C5F27"/>
    <w:rsid w:val="006C60FD"/>
    <w:rsid w:val="006C650A"/>
    <w:rsid w:val="006C6ACA"/>
    <w:rsid w:val="006C6BB7"/>
    <w:rsid w:val="006C7124"/>
    <w:rsid w:val="006C7681"/>
    <w:rsid w:val="006C77F3"/>
    <w:rsid w:val="006D0C15"/>
    <w:rsid w:val="006D0D2B"/>
    <w:rsid w:val="006D1128"/>
    <w:rsid w:val="006D1489"/>
    <w:rsid w:val="006D16A9"/>
    <w:rsid w:val="006D17F5"/>
    <w:rsid w:val="006D1B6B"/>
    <w:rsid w:val="006D1EA4"/>
    <w:rsid w:val="006D2145"/>
    <w:rsid w:val="006D25E2"/>
    <w:rsid w:val="006D27DA"/>
    <w:rsid w:val="006D291E"/>
    <w:rsid w:val="006D2A5A"/>
    <w:rsid w:val="006D2ADB"/>
    <w:rsid w:val="006D2D63"/>
    <w:rsid w:val="006D2ED4"/>
    <w:rsid w:val="006D399A"/>
    <w:rsid w:val="006D3D0E"/>
    <w:rsid w:val="006D4761"/>
    <w:rsid w:val="006D4F86"/>
    <w:rsid w:val="006D4FB8"/>
    <w:rsid w:val="006D527F"/>
    <w:rsid w:val="006D5550"/>
    <w:rsid w:val="006D55B2"/>
    <w:rsid w:val="006D5DDA"/>
    <w:rsid w:val="006D5DE0"/>
    <w:rsid w:val="006D5E6D"/>
    <w:rsid w:val="006D6184"/>
    <w:rsid w:val="006D62AC"/>
    <w:rsid w:val="006D66B4"/>
    <w:rsid w:val="006D673C"/>
    <w:rsid w:val="006D67AC"/>
    <w:rsid w:val="006D67B6"/>
    <w:rsid w:val="006D7080"/>
    <w:rsid w:val="006D758B"/>
    <w:rsid w:val="006D7C62"/>
    <w:rsid w:val="006D7CFA"/>
    <w:rsid w:val="006D7DC8"/>
    <w:rsid w:val="006E0599"/>
    <w:rsid w:val="006E06DD"/>
    <w:rsid w:val="006E1180"/>
    <w:rsid w:val="006E13C1"/>
    <w:rsid w:val="006E1635"/>
    <w:rsid w:val="006E183B"/>
    <w:rsid w:val="006E18E3"/>
    <w:rsid w:val="006E1E23"/>
    <w:rsid w:val="006E2208"/>
    <w:rsid w:val="006E2A32"/>
    <w:rsid w:val="006E2B32"/>
    <w:rsid w:val="006E2EEC"/>
    <w:rsid w:val="006E36AF"/>
    <w:rsid w:val="006E3D47"/>
    <w:rsid w:val="006E4A38"/>
    <w:rsid w:val="006E4D2E"/>
    <w:rsid w:val="006E53B5"/>
    <w:rsid w:val="006E5615"/>
    <w:rsid w:val="006E6571"/>
    <w:rsid w:val="006E65C5"/>
    <w:rsid w:val="006E6CFE"/>
    <w:rsid w:val="006E6D83"/>
    <w:rsid w:val="006E6FC1"/>
    <w:rsid w:val="006E70AC"/>
    <w:rsid w:val="006E70D7"/>
    <w:rsid w:val="006E7591"/>
    <w:rsid w:val="006E777F"/>
    <w:rsid w:val="006E7985"/>
    <w:rsid w:val="006E7BC6"/>
    <w:rsid w:val="006F0FD2"/>
    <w:rsid w:val="006F12CC"/>
    <w:rsid w:val="006F1667"/>
    <w:rsid w:val="006F1690"/>
    <w:rsid w:val="006F2709"/>
    <w:rsid w:val="006F2AB1"/>
    <w:rsid w:val="006F2FA5"/>
    <w:rsid w:val="006F34A0"/>
    <w:rsid w:val="006F35B1"/>
    <w:rsid w:val="006F407F"/>
    <w:rsid w:val="006F420A"/>
    <w:rsid w:val="006F4294"/>
    <w:rsid w:val="006F4296"/>
    <w:rsid w:val="006F48E2"/>
    <w:rsid w:val="006F4F54"/>
    <w:rsid w:val="006F572F"/>
    <w:rsid w:val="006F585B"/>
    <w:rsid w:val="006F6177"/>
    <w:rsid w:val="006F659F"/>
    <w:rsid w:val="006F67D9"/>
    <w:rsid w:val="006F6B74"/>
    <w:rsid w:val="00700273"/>
    <w:rsid w:val="007003B1"/>
    <w:rsid w:val="00700A9B"/>
    <w:rsid w:val="00701F2C"/>
    <w:rsid w:val="007022B1"/>
    <w:rsid w:val="0070294C"/>
    <w:rsid w:val="007029CB"/>
    <w:rsid w:val="00702E5C"/>
    <w:rsid w:val="00702FF4"/>
    <w:rsid w:val="00703EFC"/>
    <w:rsid w:val="00704E2E"/>
    <w:rsid w:val="00704E38"/>
    <w:rsid w:val="007054D0"/>
    <w:rsid w:val="00705537"/>
    <w:rsid w:val="00705BA8"/>
    <w:rsid w:val="00705D87"/>
    <w:rsid w:val="00706E81"/>
    <w:rsid w:val="00707143"/>
    <w:rsid w:val="007071E6"/>
    <w:rsid w:val="007074E2"/>
    <w:rsid w:val="0070754E"/>
    <w:rsid w:val="00707650"/>
    <w:rsid w:val="007076D8"/>
    <w:rsid w:val="00710CBA"/>
    <w:rsid w:val="00710E46"/>
    <w:rsid w:val="00710FFB"/>
    <w:rsid w:val="00711ABD"/>
    <w:rsid w:val="00711CAC"/>
    <w:rsid w:val="0071274C"/>
    <w:rsid w:val="00712E88"/>
    <w:rsid w:val="00713184"/>
    <w:rsid w:val="00714C40"/>
    <w:rsid w:val="00714D93"/>
    <w:rsid w:val="00715209"/>
    <w:rsid w:val="00715964"/>
    <w:rsid w:val="00716DCA"/>
    <w:rsid w:val="0071757F"/>
    <w:rsid w:val="00717E27"/>
    <w:rsid w:val="0072014C"/>
    <w:rsid w:val="00720547"/>
    <w:rsid w:val="00721D07"/>
    <w:rsid w:val="00723A15"/>
    <w:rsid w:val="00723B05"/>
    <w:rsid w:val="00723B80"/>
    <w:rsid w:val="00723CD9"/>
    <w:rsid w:val="00723F2E"/>
    <w:rsid w:val="00725409"/>
    <w:rsid w:val="00725CDC"/>
    <w:rsid w:val="00725CEE"/>
    <w:rsid w:val="00725E5E"/>
    <w:rsid w:val="00726B5E"/>
    <w:rsid w:val="00726E85"/>
    <w:rsid w:val="00726F63"/>
    <w:rsid w:val="00726FAB"/>
    <w:rsid w:val="007272D1"/>
    <w:rsid w:val="007272F8"/>
    <w:rsid w:val="00727B7C"/>
    <w:rsid w:val="00730930"/>
    <w:rsid w:val="00730CB3"/>
    <w:rsid w:val="007316BD"/>
    <w:rsid w:val="007317DC"/>
    <w:rsid w:val="0073184F"/>
    <w:rsid w:val="00731D35"/>
    <w:rsid w:val="00731FB6"/>
    <w:rsid w:val="00732151"/>
    <w:rsid w:val="0073226E"/>
    <w:rsid w:val="007324FC"/>
    <w:rsid w:val="007325ED"/>
    <w:rsid w:val="00732A3A"/>
    <w:rsid w:val="00733181"/>
    <w:rsid w:val="007336B5"/>
    <w:rsid w:val="00733AEB"/>
    <w:rsid w:val="0073461C"/>
    <w:rsid w:val="00734DEE"/>
    <w:rsid w:val="00735810"/>
    <w:rsid w:val="00736769"/>
    <w:rsid w:val="0073680E"/>
    <w:rsid w:val="00736BCB"/>
    <w:rsid w:val="00736D1F"/>
    <w:rsid w:val="007375DB"/>
    <w:rsid w:val="00737BCF"/>
    <w:rsid w:val="00737D8B"/>
    <w:rsid w:val="00740312"/>
    <w:rsid w:val="00740410"/>
    <w:rsid w:val="00740678"/>
    <w:rsid w:val="0074076C"/>
    <w:rsid w:val="007410B5"/>
    <w:rsid w:val="00741802"/>
    <w:rsid w:val="00742988"/>
    <w:rsid w:val="00742B54"/>
    <w:rsid w:val="00742E16"/>
    <w:rsid w:val="00742E2B"/>
    <w:rsid w:val="00742F7C"/>
    <w:rsid w:val="00743145"/>
    <w:rsid w:val="00743169"/>
    <w:rsid w:val="007432B7"/>
    <w:rsid w:val="00743570"/>
    <w:rsid w:val="007442D9"/>
    <w:rsid w:val="007445A6"/>
    <w:rsid w:val="0074463D"/>
    <w:rsid w:val="00744AEB"/>
    <w:rsid w:val="00744E34"/>
    <w:rsid w:val="00745049"/>
    <w:rsid w:val="007453EF"/>
    <w:rsid w:val="007455B4"/>
    <w:rsid w:val="00745D7F"/>
    <w:rsid w:val="00746597"/>
    <w:rsid w:val="007467C5"/>
    <w:rsid w:val="007468F6"/>
    <w:rsid w:val="00746C7D"/>
    <w:rsid w:val="00746DC9"/>
    <w:rsid w:val="00746E95"/>
    <w:rsid w:val="00746ED4"/>
    <w:rsid w:val="00747825"/>
    <w:rsid w:val="007478FB"/>
    <w:rsid w:val="007479CA"/>
    <w:rsid w:val="00747E93"/>
    <w:rsid w:val="0075040A"/>
    <w:rsid w:val="007512B9"/>
    <w:rsid w:val="00751A10"/>
    <w:rsid w:val="00751CD8"/>
    <w:rsid w:val="0075219B"/>
    <w:rsid w:val="007523FC"/>
    <w:rsid w:val="00752440"/>
    <w:rsid w:val="0075247F"/>
    <w:rsid w:val="007527EA"/>
    <w:rsid w:val="00752C87"/>
    <w:rsid w:val="00752FFF"/>
    <w:rsid w:val="00753029"/>
    <w:rsid w:val="00753CD6"/>
    <w:rsid w:val="007541FE"/>
    <w:rsid w:val="00754395"/>
    <w:rsid w:val="00754A2C"/>
    <w:rsid w:val="00754AE1"/>
    <w:rsid w:val="00755236"/>
    <w:rsid w:val="00755266"/>
    <w:rsid w:val="0075543B"/>
    <w:rsid w:val="00755A62"/>
    <w:rsid w:val="00755A90"/>
    <w:rsid w:val="00755D44"/>
    <w:rsid w:val="007560D8"/>
    <w:rsid w:val="00756B89"/>
    <w:rsid w:val="00756D05"/>
    <w:rsid w:val="00756D62"/>
    <w:rsid w:val="00756F90"/>
    <w:rsid w:val="0075787E"/>
    <w:rsid w:val="007578D9"/>
    <w:rsid w:val="00760072"/>
    <w:rsid w:val="0076049E"/>
    <w:rsid w:val="007604EC"/>
    <w:rsid w:val="007614C5"/>
    <w:rsid w:val="0076177F"/>
    <w:rsid w:val="00761BAE"/>
    <w:rsid w:val="00761F7F"/>
    <w:rsid w:val="00762050"/>
    <w:rsid w:val="00762A86"/>
    <w:rsid w:val="00762B64"/>
    <w:rsid w:val="00762D86"/>
    <w:rsid w:val="00762E0D"/>
    <w:rsid w:val="00762EE0"/>
    <w:rsid w:val="007631E0"/>
    <w:rsid w:val="007636A1"/>
    <w:rsid w:val="0076436C"/>
    <w:rsid w:val="007648B9"/>
    <w:rsid w:val="00764A96"/>
    <w:rsid w:val="00765721"/>
    <w:rsid w:val="00765830"/>
    <w:rsid w:val="007659DC"/>
    <w:rsid w:val="00765E5C"/>
    <w:rsid w:val="007666A9"/>
    <w:rsid w:val="00766792"/>
    <w:rsid w:val="00767107"/>
    <w:rsid w:val="00767863"/>
    <w:rsid w:val="00770317"/>
    <w:rsid w:val="007703B5"/>
    <w:rsid w:val="0077079C"/>
    <w:rsid w:val="007709BA"/>
    <w:rsid w:val="00770C9D"/>
    <w:rsid w:val="00770D68"/>
    <w:rsid w:val="00771096"/>
    <w:rsid w:val="007714B0"/>
    <w:rsid w:val="007716C6"/>
    <w:rsid w:val="00772481"/>
    <w:rsid w:val="0077292F"/>
    <w:rsid w:val="00772CB1"/>
    <w:rsid w:val="00773162"/>
    <w:rsid w:val="00773506"/>
    <w:rsid w:val="007736D5"/>
    <w:rsid w:val="00773DBB"/>
    <w:rsid w:val="00774279"/>
    <w:rsid w:val="0077480B"/>
    <w:rsid w:val="007748C4"/>
    <w:rsid w:val="00774DB7"/>
    <w:rsid w:val="00775117"/>
    <w:rsid w:val="00775681"/>
    <w:rsid w:val="007756F3"/>
    <w:rsid w:val="00775D35"/>
    <w:rsid w:val="00776941"/>
    <w:rsid w:val="00776C79"/>
    <w:rsid w:val="00776E13"/>
    <w:rsid w:val="00776EFF"/>
    <w:rsid w:val="00777423"/>
    <w:rsid w:val="0077755C"/>
    <w:rsid w:val="00777708"/>
    <w:rsid w:val="0077792A"/>
    <w:rsid w:val="00777A75"/>
    <w:rsid w:val="00777FDE"/>
    <w:rsid w:val="00777FE5"/>
    <w:rsid w:val="007802C7"/>
    <w:rsid w:val="00780F90"/>
    <w:rsid w:val="0078121B"/>
    <w:rsid w:val="0078283B"/>
    <w:rsid w:val="00782CC1"/>
    <w:rsid w:val="00782F94"/>
    <w:rsid w:val="0078337E"/>
    <w:rsid w:val="00783D0C"/>
    <w:rsid w:val="00784782"/>
    <w:rsid w:val="007847EF"/>
    <w:rsid w:val="00784A17"/>
    <w:rsid w:val="00784A98"/>
    <w:rsid w:val="00784BE5"/>
    <w:rsid w:val="00784BF5"/>
    <w:rsid w:val="00785511"/>
    <w:rsid w:val="00785567"/>
    <w:rsid w:val="007858ED"/>
    <w:rsid w:val="007858F9"/>
    <w:rsid w:val="00785AE8"/>
    <w:rsid w:val="00785D33"/>
    <w:rsid w:val="0078609A"/>
    <w:rsid w:val="00786132"/>
    <w:rsid w:val="00786858"/>
    <w:rsid w:val="00786F09"/>
    <w:rsid w:val="00787278"/>
    <w:rsid w:val="007877A1"/>
    <w:rsid w:val="007878AB"/>
    <w:rsid w:val="0079008D"/>
    <w:rsid w:val="007901A3"/>
    <w:rsid w:val="00790593"/>
    <w:rsid w:val="007906CA"/>
    <w:rsid w:val="00790AEA"/>
    <w:rsid w:val="00790F57"/>
    <w:rsid w:val="0079121A"/>
    <w:rsid w:val="00791E44"/>
    <w:rsid w:val="00791ED6"/>
    <w:rsid w:val="00792265"/>
    <w:rsid w:val="007925D4"/>
    <w:rsid w:val="00792FD8"/>
    <w:rsid w:val="007932C2"/>
    <w:rsid w:val="00793387"/>
    <w:rsid w:val="007934AC"/>
    <w:rsid w:val="0079385C"/>
    <w:rsid w:val="00793905"/>
    <w:rsid w:val="0079403C"/>
    <w:rsid w:val="0079409A"/>
    <w:rsid w:val="007941FB"/>
    <w:rsid w:val="0079439C"/>
    <w:rsid w:val="007943C7"/>
    <w:rsid w:val="00794D49"/>
    <w:rsid w:val="00795000"/>
    <w:rsid w:val="007952D8"/>
    <w:rsid w:val="00796A68"/>
    <w:rsid w:val="00796EE4"/>
    <w:rsid w:val="00797681"/>
    <w:rsid w:val="007A08E7"/>
    <w:rsid w:val="007A09AE"/>
    <w:rsid w:val="007A0B00"/>
    <w:rsid w:val="007A0F8E"/>
    <w:rsid w:val="007A14ED"/>
    <w:rsid w:val="007A16C7"/>
    <w:rsid w:val="007A1D8A"/>
    <w:rsid w:val="007A2A1C"/>
    <w:rsid w:val="007A2B02"/>
    <w:rsid w:val="007A321E"/>
    <w:rsid w:val="007A348C"/>
    <w:rsid w:val="007A3837"/>
    <w:rsid w:val="007A3ACC"/>
    <w:rsid w:val="007A3E44"/>
    <w:rsid w:val="007A3F46"/>
    <w:rsid w:val="007A41DA"/>
    <w:rsid w:val="007A428E"/>
    <w:rsid w:val="007A4413"/>
    <w:rsid w:val="007A4AF7"/>
    <w:rsid w:val="007A4D9B"/>
    <w:rsid w:val="007A4E3B"/>
    <w:rsid w:val="007A4E8D"/>
    <w:rsid w:val="007A6060"/>
    <w:rsid w:val="007A686E"/>
    <w:rsid w:val="007A68A9"/>
    <w:rsid w:val="007A6C13"/>
    <w:rsid w:val="007A6C8D"/>
    <w:rsid w:val="007A6DB7"/>
    <w:rsid w:val="007A703B"/>
    <w:rsid w:val="007A7282"/>
    <w:rsid w:val="007B0664"/>
    <w:rsid w:val="007B0A99"/>
    <w:rsid w:val="007B0AEF"/>
    <w:rsid w:val="007B0B2B"/>
    <w:rsid w:val="007B0BF1"/>
    <w:rsid w:val="007B0ECA"/>
    <w:rsid w:val="007B11B6"/>
    <w:rsid w:val="007B1517"/>
    <w:rsid w:val="007B15A1"/>
    <w:rsid w:val="007B1896"/>
    <w:rsid w:val="007B1C34"/>
    <w:rsid w:val="007B1D45"/>
    <w:rsid w:val="007B2129"/>
    <w:rsid w:val="007B215C"/>
    <w:rsid w:val="007B2490"/>
    <w:rsid w:val="007B26C0"/>
    <w:rsid w:val="007B2811"/>
    <w:rsid w:val="007B2D81"/>
    <w:rsid w:val="007B316B"/>
    <w:rsid w:val="007B32E0"/>
    <w:rsid w:val="007B3D38"/>
    <w:rsid w:val="007B3E54"/>
    <w:rsid w:val="007B43E9"/>
    <w:rsid w:val="007B4668"/>
    <w:rsid w:val="007B485A"/>
    <w:rsid w:val="007B4BD9"/>
    <w:rsid w:val="007B4CF1"/>
    <w:rsid w:val="007B5046"/>
    <w:rsid w:val="007B538D"/>
    <w:rsid w:val="007B5816"/>
    <w:rsid w:val="007B5CB2"/>
    <w:rsid w:val="007B5D26"/>
    <w:rsid w:val="007B5F43"/>
    <w:rsid w:val="007B6261"/>
    <w:rsid w:val="007B6FF7"/>
    <w:rsid w:val="007B7187"/>
    <w:rsid w:val="007B71B7"/>
    <w:rsid w:val="007B7612"/>
    <w:rsid w:val="007B7907"/>
    <w:rsid w:val="007B79B2"/>
    <w:rsid w:val="007B7CD0"/>
    <w:rsid w:val="007B7DD7"/>
    <w:rsid w:val="007C0390"/>
    <w:rsid w:val="007C0584"/>
    <w:rsid w:val="007C0801"/>
    <w:rsid w:val="007C0B1C"/>
    <w:rsid w:val="007C0C60"/>
    <w:rsid w:val="007C0EF0"/>
    <w:rsid w:val="007C0F95"/>
    <w:rsid w:val="007C1947"/>
    <w:rsid w:val="007C1982"/>
    <w:rsid w:val="007C1AB3"/>
    <w:rsid w:val="007C2037"/>
    <w:rsid w:val="007C20E5"/>
    <w:rsid w:val="007C2452"/>
    <w:rsid w:val="007C282D"/>
    <w:rsid w:val="007C2E10"/>
    <w:rsid w:val="007C2E9B"/>
    <w:rsid w:val="007C39DC"/>
    <w:rsid w:val="007C3B34"/>
    <w:rsid w:val="007C3B70"/>
    <w:rsid w:val="007C3CBA"/>
    <w:rsid w:val="007C480D"/>
    <w:rsid w:val="007C49A9"/>
    <w:rsid w:val="007C4CFF"/>
    <w:rsid w:val="007C54EE"/>
    <w:rsid w:val="007C57BA"/>
    <w:rsid w:val="007C5A2E"/>
    <w:rsid w:val="007C5AA4"/>
    <w:rsid w:val="007C5F64"/>
    <w:rsid w:val="007C609D"/>
    <w:rsid w:val="007C6271"/>
    <w:rsid w:val="007C62D0"/>
    <w:rsid w:val="007C66D3"/>
    <w:rsid w:val="007C68C7"/>
    <w:rsid w:val="007C6B12"/>
    <w:rsid w:val="007C6E16"/>
    <w:rsid w:val="007C712F"/>
    <w:rsid w:val="007C74AB"/>
    <w:rsid w:val="007C767E"/>
    <w:rsid w:val="007C7DBD"/>
    <w:rsid w:val="007C7DFF"/>
    <w:rsid w:val="007C7F68"/>
    <w:rsid w:val="007C7FD4"/>
    <w:rsid w:val="007D019A"/>
    <w:rsid w:val="007D0BC5"/>
    <w:rsid w:val="007D0E1D"/>
    <w:rsid w:val="007D128C"/>
    <w:rsid w:val="007D1793"/>
    <w:rsid w:val="007D192A"/>
    <w:rsid w:val="007D1B95"/>
    <w:rsid w:val="007D27D8"/>
    <w:rsid w:val="007D2F2D"/>
    <w:rsid w:val="007D3207"/>
    <w:rsid w:val="007D33E8"/>
    <w:rsid w:val="007D35F4"/>
    <w:rsid w:val="007D4380"/>
    <w:rsid w:val="007D4476"/>
    <w:rsid w:val="007D4C97"/>
    <w:rsid w:val="007D506E"/>
    <w:rsid w:val="007D5982"/>
    <w:rsid w:val="007D6161"/>
    <w:rsid w:val="007D6D0D"/>
    <w:rsid w:val="007D6EC3"/>
    <w:rsid w:val="007D714C"/>
    <w:rsid w:val="007D71C7"/>
    <w:rsid w:val="007D76CC"/>
    <w:rsid w:val="007D7886"/>
    <w:rsid w:val="007D7EC7"/>
    <w:rsid w:val="007E0383"/>
    <w:rsid w:val="007E0F26"/>
    <w:rsid w:val="007E136C"/>
    <w:rsid w:val="007E16D9"/>
    <w:rsid w:val="007E1A0F"/>
    <w:rsid w:val="007E1E4C"/>
    <w:rsid w:val="007E221D"/>
    <w:rsid w:val="007E281B"/>
    <w:rsid w:val="007E2AE3"/>
    <w:rsid w:val="007E2C68"/>
    <w:rsid w:val="007E3142"/>
    <w:rsid w:val="007E35F9"/>
    <w:rsid w:val="007E38B3"/>
    <w:rsid w:val="007E442A"/>
    <w:rsid w:val="007E46C0"/>
    <w:rsid w:val="007E4B40"/>
    <w:rsid w:val="007E4DC7"/>
    <w:rsid w:val="007E5D93"/>
    <w:rsid w:val="007E605F"/>
    <w:rsid w:val="007E62D6"/>
    <w:rsid w:val="007E6939"/>
    <w:rsid w:val="007E7A41"/>
    <w:rsid w:val="007E7F22"/>
    <w:rsid w:val="007F0F20"/>
    <w:rsid w:val="007F1063"/>
    <w:rsid w:val="007F1D18"/>
    <w:rsid w:val="007F1DF3"/>
    <w:rsid w:val="007F1F3E"/>
    <w:rsid w:val="007F1FB0"/>
    <w:rsid w:val="007F2441"/>
    <w:rsid w:val="007F278B"/>
    <w:rsid w:val="007F27FD"/>
    <w:rsid w:val="007F29B7"/>
    <w:rsid w:val="007F2EE7"/>
    <w:rsid w:val="007F364D"/>
    <w:rsid w:val="007F3976"/>
    <w:rsid w:val="007F3D09"/>
    <w:rsid w:val="007F448F"/>
    <w:rsid w:val="007F46CF"/>
    <w:rsid w:val="007F4B81"/>
    <w:rsid w:val="007F4BF1"/>
    <w:rsid w:val="007F4E9B"/>
    <w:rsid w:val="007F5070"/>
    <w:rsid w:val="007F5803"/>
    <w:rsid w:val="007F598C"/>
    <w:rsid w:val="007F5A3D"/>
    <w:rsid w:val="007F5B94"/>
    <w:rsid w:val="007F6183"/>
    <w:rsid w:val="007F654C"/>
    <w:rsid w:val="007F6CCF"/>
    <w:rsid w:val="007F73AE"/>
    <w:rsid w:val="007F781C"/>
    <w:rsid w:val="008008EF"/>
    <w:rsid w:val="00800B26"/>
    <w:rsid w:val="00800E03"/>
    <w:rsid w:val="0080145D"/>
    <w:rsid w:val="00801ECC"/>
    <w:rsid w:val="00801F6E"/>
    <w:rsid w:val="00802147"/>
    <w:rsid w:val="008024D9"/>
    <w:rsid w:val="00802FB0"/>
    <w:rsid w:val="008031AC"/>
    <w:rsid w:val="00803CFB"/>
    <w:rsid w:val="00803D7D"/>
    <w:rsid w:val="0080417F"/>
    <w:rsid w:val="00804720"/>
    <w:rsid w:val="00804C41"/>
    <w:rsid w:val="00805068"/>
    <w:rsid w:val="00805366"/>
    <w:rsid w:val="008054CC"/>
    <w:rsid w:val="00805511"/>
    <w:rsid w:val="00805529"/>
    <w:rsid w:val="008056AB"/>
    <w:rsid w:val="00805733"/>
    <w:rsid w:val="00805BF6"/>
    <w:rsid w:val="00806261"/>
    <w:rsid w:val="0080677E"/>
    <w:rsid w:val="00806A8C"/>
    <w:rsid w:val="00806C2C"/>
    <w:rsid w:val="008071A5"/>
    <w:rsid w:val="008072A6"/>
    <w:rsid w:val="00807C9F"/>
    <w:rsid w:val="00810BAE"/>
    <w:rsid w:val="00810E54"/>
    <w:rsid w:val="00810FCA"/>
    <w:rsid w:val="0081163F"/>
    <w:rsid w:val="00811DD2"/>
    <w:rsid w:val="008122E7"/>
    <w:rsid w:val="00812441"/>
    <w:rsid w:val="008125EE"/>
    <w:rsid w:val="00813588"/>
    <w:rsid w:val="008139F3"/>
    <w:rsid w:val="00813D6E"/>
    <w:rsid w:val="00813DB0"/>
    <w:rsid w:val="00813F89"/>
    <w:rsid w:val="00814279"/>
    <w:rsid w:val="008144DA"/>
    <w:rsid w:val="0081466C"/>
    <w:rsid w:val="00814713"/>
    <w:rsid w:val="00814946"/>
    <w:rsid w:val="008150B1"/>
    <w:rsid w:val="00815577"/>
    <w:rsid w:val="008155D5"/>
    <w:rsid w:val="00815A44"/>
    <w:rsid w:val="00815C4F"/>
    <w:rsid w:val="00815F27"/>
    <w:rsid w:val="0081623A"/>
    <w:rsid w:val="00816584"/>
    <w:rsid w:val="00816667"/>
    <w:rsid w:val="00816AC1"/>
    <w:rsid w:val="008173EC"/>
    <w:rsid w:val="0081744E"/>
    <w:rsid w:val="00817EFD"/>
    <w:rsid w:val="0082000C"/>
    <w:rsid w:val="008201F8"/>
    <w:rsid w:val="008206E9"/>
    <w:rsid w:val="00820953"/>
    <w:rsid w:val="00820A23"/>
    <w:rsid w:val="00820A35"/>
    <w:rsid w:val="00820D9D"/>
    <w:rsid w:val="00820DEA"/>
    <w:rsid w:val="00820DF3"/>
    <w:rsid w:val="00821675"/>
    <w:rsid w:val="00821A23"/>
    <w:rsid w:val="0082269D"/>
    <w:rsid w:val="00822B7F"/>
    <w:rsid w:val="00822D08"/>
    <w:rsid w:val="00822E1B"/>
    <w:rsid w:val="00822E67"/>
    <w:rsid w:val="00823BDE"/>
    <w:rsid w:val="00823FD9"/>
    <w:rsid w:val="008249C3"/>
    <w:rsid w:val="00824A18"/>
    <w:rsid w:val="00824F58"/>
    <w:rsid w:val="00825438"/>
    <w:rsid w:val="00825CAB"/>
    <w:rsid w:val="00825CB2"/>
    <w:rsid w:val="0082611B"/>
    <w:rsid w:val="0082631D"/>
    <w:rsid w:val="00826766"/>
    <w:rsid w:val="008268A9"/>
    <w:rsid w:val="008268BE"/>
    <w:rsid w:val="00826BDA"/>
    <w:rsid w:val="00826C83"/>
    <w:rsid w:val="008275C0"/>
    <w:rsid w:val="008275DB"/>
    <w:rsid w:val="00827721"/>
    <w:rsid w:val="00827B55"/>
    <w:rsid w:val="00827E89"/>
    <w:rsid w:val="008302DB"/>
    <w:rsid w:val="00830664"/>
    <w:rsid w:val="008307FF"/>
    <w:rsid w:val="00830A41"/>
    <w:rsid w:val="00830F6E"/>
    <w:rsid w:val="00831122"/>
    <w:rsid w:val="00831363"/>
    <w:rsid w:val="00831BEB"/>
    <w:rsid w:val="00831D53"/>
    <w:rsid w:val="00831DC8"/>
    <w:rsid w:val="00832270"/>
    <w:rsid w:val="008329E7"/>
    <w:rsid w:val="00832CDA"/>
    <w:rsid w:val="0083309A"/>
    <w:rsid w:val="00833438"/>
    <w:rsid w:val="00833520"/>
    <w:rsid w:val="00834211"/>
    <w:rsid w:val="0083450D"/>
    <w:rsid w:val="0083598C"/>
    <w:rsid w:val="00835C2C"/>
    <w:rsid w:val="00837289"/>
    <w:rsid w:val="008379C7"/>
    <w:rsid w:val="00837E4B"/>
    <w:rsid w:val="008403E0"/>
    <w:rsid w:val="0084132D"/>
    <w:rsid w:val="0084154C"/>
    <w:rsid w:val="00841808"/>
    <w:rsid w:val="0084190E"/>
    <w:rsid w:val="00841BF0"/>
    <w:rsid w:val="00842323"/>
    <w:rsid w:val="00842C02"/>
    <w:rsid w:val="00843276"/>
    <w:rsid w:val="0084349C"/>
    <w:rsid w:val="0084424C"/>
    <w:rsid w:val="00844425"/>
    <w:rsid w:val="00845A18"/>
    <w:rsid w:val="00846255"/>
    <w:rsid w:val="00846583"/>
    <w:rsid w:val="00846836"/>
    <w:rsid w:val="00846B89"/>
    <w:rsid w:val="008477B9"/>
    <w:rsid w:val="00847840"/>
    <w:rsid w:val="00847989"/>
    <w:rsid w:val="00847B49"/>
    <w:rsid w:val="00847F6E"/>
    <w:rsid w:val="00850027"/>
    <w:rsid w:val="0085050B"/>
    <w:rsid w:val="008523E0"/>
    <w:rsid w:val="008527EB"/>
    <w:rsid w:val="00852BF3"/>
    <w:rsid w:val="00852CB7"/>
    <w:rsid w:val="00852EF4"/>
    <w:rsid w:val="00853663"/>
    <w:rsid w:val="00853759"/>
    <w:rsid w:val="008542B5"/>
    <w:rsid w:val="00854893"/>
    <w:rsid w:val="00855155"/>
    <w:rsid w:val="008555AF"/>
    <w:rsid w:val="00855A65"/>
    <w:rsid w:val="00855F95"/>
    <w:rsid w:val="00856042"/>
    <w:rsid w:val="00856058"/>
    <w:rsid w:val="0085646A"/>
    <w:rsid w:val="00856727"/>
    <w:rsid w:val="00856760"/>
    <w:rsid w:val="00856873"/>
    <w:rsid w:val="0085720A"/>
    <w:rsid w:val="0085763A"/>
    <w:rsid w:val="008576DE"/>
    <w:rsid w:val="008579CF"/>
    <w:rsid w:val="00860138"/>
    <w:rsid w:val="00860194"/>
    <w:rsid w:val="00860473"/>
    <w:rsid w:val="008605E7"/>
    <w:rsid w:val="00860A9B"/>
    <w:rsid w:val="00860E8A"/>
    <w:rsid w:val="00860EB4"/>
    <w:rsid w:val="008614A4"/>
    <w:rsid w:val="00861570"/>
    <w:rsid w:val="008617FA"/>
    <w:rsid w:val="00861840"/>
    <w:rsid w:val="00861E9B"/>
    <w:rsid w:val="00862019"/>
    <w:rsid w:val="00862458"/>
    <w:rsid w:val="0086261F"/>
    <w:rsid w:val="008627CA"/>
    <w:rsid w:val="0086287C"/>
    <w:rsid w:val="00862F58"/>
    <w:rsid w:val="008635C5"/>
    <w:rsid w:val="008640A9"/>
    <w:rsid w:val="0086410C"/>
    <w:rsid w:val="00864539"/>
    <w:rsid w:val="008645F2"/>
    <w:rsid w:val="0086468E"/>
    <w:rsid w:val="00864738"/>
    <w:rsid w:val="008647B2"/>
    <w:rsid w:val="00864807"/>
    <w:rsid w:val="00864953"/>
    <w:rsid w:val="00864A70"/>
    <w:rsid w:val="00865055"/>
    <w:rsid w:val="008656F0"/>
    <w:rsid w:val="0086589F"/>
    <w:rsid w:val="00865EDE"/>
    <w:rsid w:val="00865F34"/>
    <w:rsid w:val="0086681F"/>
    <w:rsid w:val="00866A1E"/>
    <w:rsid w:val="00866B49"/>
    <w:rsid w:val="00866DC1"/>
    <w:rsid w:val="00866F45"/>
    <w:rsid w:val="00867105"/>
    <w:rsid w:val="00867556"/>
    <w:rsid w:val="008675A9"/>
    <w:rsid w:val="00867A41"/>
    <w:rsid w:val="00867AD6"/>
    <w:rsid w:val="008700E8"/>
    <w:rsid w:val="008715F0"/>
    <w:rsid w:val="008718C6"/>
    <w:rsid w:val="0087245F"/>
    <w:rsid w:val="00872E2C"/>
    <w:rsid w:val="008734DE"/>
    <w:rsid w:val="00873EDF"/>
    <w:rsid w:val="0087425B"/>
    <w:rsid w:val="008742E5"/>
    <w:rsid w:val="0087457A"/>
    <w:rsid w:val="008745FC"/>
    <w:rsid w:val="00874B6D"/>
    <w:rsid w:val="00874ED0"/>
    <w:rsid w:val="008752D2"/>
    <w:rsid w:val="00875318"/>
    <w:rsid w:val="00875CD4"/>
    <w:rsid w:val="00875DD1"/>
    <w:rsid w:val="00875E68"/>
    <w:rsid w:val="00876A71"/>
    <w:rsid w:val="00877093"/>
    <w:rsid w:val="00877534"/>
    <w:rsid w:val="00877825"/>
    <w:rsid w:val="00877923"/>
    <w:rsid w:val="00877FF6"/>
    <w:rsid w:val="0088018B"/>
    <w:rsid w:val="00880A9B"/>
    <w:rsid w:val="008810B2"/>
    <w:rsid w:val="008810FA"/>
    <w:rsid w:val="008816FB"/>
    <w:rsid w:val="008817F4"/>
    <w:rsid w:val="00881801"/>
    <w:rsid w:val="0088238C"/>
    <w:rsid w:val="0088243C"/>
    <w:rsid w:val="00882747"/>
    <w:rsid w:val="00883638"/>
    <w:rsid w:val="0088436D"/>
    <w:rsid w:val="00884A5F"/>
    <w:rsid w:val="00884AF8"/>
    <w:rsid w:val="00884C68"/>
    <w:rsid w:val="008856B9"/>
    <w:rsid w:val="008858FB"/>
    <w:rsid w:val="00885915"/>
    <w:rsid w:val="00885D6E"/>
    <w:rsid w:val="008862C5"/>
    <w:rsid w:val="008863F5"/>
    <w:rsid w:val="008864FF"/>
    <w:rsid w:val="008865A3"/>
    <w:rsid w:val="00886D2B"/>
    <w:rsid w:val="00887113"/>
    <w:rsid w:val="0088718E"/>
    <w:rsid w:val="00887483"/>
    <w:rsid w:val="008879E8"/>
    <w:rsid w:val="008903FA"/>
    <w:rsid w:val="00890C75"/>
    <w:rsid w:val="00890DA3"/>
    <w:rsid w:val="0089121B"/>
    <w:rsid w:val="008914BA"/>
    <w:rsid w:val="00891A9F"/>
    <w:rsid w:val="00891C7D"/>
    <w:rsid w:val="0089224C"/>
    <w:rsid w:val="00892268"/>
    <w:rsid w:val="00892BC0"/>
    <w:rsid w:val="00892CF1"/>
    <w:rsid w:val="00893AC9"/>
    <w:rsid w:val="00893BD7"/>
    <w:rsid w:val="008940ED"/>
    <w:rsid w:val="0089419E"/>
    <w:rsid w:val="008941CD"/>
    <w:rsid w:val="0089451E"/>
    <w:rsid w:val="00894790"/>
    <w:rsid w:val="008947D3"/>
    <w:rsid w:val="008949EA"/>
    <w:rsid w:val="00894BC7"/>
    <w:rsid w:val="00894CB1"/>
    <w:rsid w:val="00894FA7"/>
    <w:rsid w:val="00896CDD"/>
    <w:rsid w:val="00896DBF"/>
    <w:rsid w:val="0089719D"/>
    <w:rsid w:val="008979B1"/>
    <w:rsid w:val="00897DF2"/>
    <w:rsid w:val="008A06E8"/>
    <w:rsid w:val="008A0ECD"/>
    <w:rsid w:val="008A0F7C"/>
    <w:rsid w:val="008A0FB2"/>
    <w:rsid w:val="008A15E5"/>
    <w:rsid w:val="008A168D"/>
    <w:rsid w:val="008A199C"/>
    <w:rsid w:val="008A1A83"/>
    <w:rsid w:val="008A1EC9"/>
    <w:rsid w:val="008A2830"/>
    <w:rsid w:val="008A2E03"/>
    <w:rsid w:val="008A3389"/>
    <w:rsid w:val="008A35DA"/>
    <w:rsid w:val="008A3C03"/>
    <w:rsid w:val="008A42DB"/>
    <w:rsid w:val="008A45DE"/>
    <w:rsid w:val="008A4979"/>
    <w:rsid w:val="008A5267"/>
    <w:rsid w:val="008A5389"/>
    <w:rsid w:val="008A5730"/>
    <w:rsid w:val="008A605E"/>
    <w:rsid w:val="008A6770"/>
    <w:rsid w:val="008A6897"/>
    <w:rsid w:val="008A6DF8"/>
    <w:rsid w:val="008A7037"/>
    <w:rsid w:val="008A74B5"/>
    <w:rsid w:val="008A7BC8"/>
    <w:rsid w:val="008A7F15"/>
    <w:rsid w:val="008B0723"/>
    <w:rsid w:val="008B08E5"/>
    <w:rsid w:val="008B0B52"/>
    <w:rsid w:val="008B0BD9"/>
    <w:rsid w:val="008B1415"/>
    <w:rsid w:val="008B167D"/>
    <w:rsid w:val="008B1755"/>
    <w:rsid w:val="008B1EE9"/>
    <w:rsid w:val="008B2212"/>
    <w:rsid w:val="008B2328"/>
    <w:rsid w:val="008B24F8"/>
    <w:rsid w:val="008B2DC8"/>
    <w:rsid w:val="008B2EF6"/>
    <w:rsid w:val="008B377C"/>
    <w:rsid w:val="008B4003"/>
    <w:rsid w:val="008B41F9"/>
    <w:rsid w:val="008B4991"/>
    <w:rsid w:val="008B4A14"/>
    <w:rsid w:val="008B4DE9"/>
    <w:rsid w:val="008B4EDD"/>
    <w:rsid w:val="008B606B"/>
    <w:rsid w:val="008B66B4"/>
    <w:rsid w:val="008B68E1"/>
    <w:rsid w:val="008B6CE1"/>
    <w:rsid w:val="008B6E37"/>
    <w:rsid w:val="008B6EB2"/>
    <w:rsid w:val="008B6F10"/>
    <w:rsid w:val="008B701A"/>
    <w:rsid w:val="008B72EC"/>
    <w:rsid w:val="008B73D5"/>
    <w:rsid w:val="008B78DB"/>
    <w:rsid w:val="008B7C6B"/>
    <w:rsid w:val="008C03B9"/>
    <w:rsid w:val="008C0656"/>
    <w:rsid w:val="008C082A"/>
    <w:rsid w:val="008C0F5D"/>
    <w:rsid w:val="008C1071"/>
    <w:rsid w:val="008C13DB"/>
    <w:rsid w:val="008C1541"/>
    <w:rsid w:val="008C1D2D"/>
    <w:rsid w:val="008C21A2"/>
    <w:rsid w:val="008C32EF"/>
    <w:rsid w:val="008C36A7"/>
    <w:rsid w:val="008C3B26"/>
    <w:rsid w:val="008C3E96"/>
    <w:rsid w:val="008C3ECA"/>
    <w:rsid w:val="008C4F1D"/>
    <w:rsid w:val="008C5088"/>
    <w:rsid w:val="008C5C92"/>
    <w:rsid w:val="008C605C"/>
    <w:rsid w:val="008C6BE3"/>
    <w:rsid w:val="008C7491"/>
    <w:rsid w:val="008C7755"/>
    <w:rsid w:val="008C7BF8"/>
    <w:rsid w:val="008D0520"/>
    <w:rsid w:val="008D09AD"/>
    <w:rsid w:val="008D09B7"/>
    <w:rsid w:val="008D0C1C"/>
    <w:rsid w:val="008D0D89"/>
    <w:rsid w:val="008D115E"/>
    <w:rsid w:val="008D1443"/>
    <w:rsid w:val="008D14FF"/>
    <w:rsid w:val="008D1515"/>
    <w:rsid w:val="008D1A28"/>
    <w:rsid w:val="008D1A62"/>
    <w:rsid w:val="008D1C99"/>
    <w:rsid w:val="008D2A3C"/>
    <w:rsid w:val="008D3336"/>
    <w:rsid w:val="008D34BD"/>
    <w:rsid w:val="008D34C5"/>
    <w:rsid w:val="008D37F5"/>
    <w:rsid w:val="008D3803"/>
    <w:rsid w:val="008D3A5B"/>
    <w:rsid w:val="008D3B7A"/>
    <w:rsid w:val="008D5592"/>
    <w:rsid w:val="008D5CA6"/>
    <w:rsid w:val="008D6437"/>
    <w:rsid w:val="008D6E09"/>
    <w:rsid w:val="008D6F61"/>
    <w:rsid w:val="008D7220"/>
    <w:rsid w:val="008D74E8"/>
    <w:rsid w:val="008E0033"/>
    <w:rsid w:val="008E010E"/>
    <w:rsid w:val="008E0381"/>
    <w:rsid w:val="008E048A"/>
    <w:rsid w:val="008E06B7"/>
    <w:rsid w:val="008E087A"/>
    <w:rsid w:val="008E0ACD"/>
    <w:rsid w:val="008E132A"/>
    <w:rsid w:val="008E19A7"/>
    <w:rsid w:val="008E1ABE"/>
    <w:rsid w:val="008E1D94"/>
    <w:rsid w:val="008E2111"/>
    <w:rsid w:val="008E2422"/>
    <w:rsid w:val="008E28B9"/>
    <w:rsid w:val="008E28EB"/>
    <w:rsid w:val="008E29B2"/>
    <w:rsid w:val="008E36AF"/>
    <w:rsid w:val="008E36FB"/>
    <w:rsid w:val="008E3CBF"/>
    <w:rsid w:val="008E3DEC"/>
    <w:rsid w:val="008E3FCC"/>
    <w:rsid w:val="008E40A0"/>
    <w:rsid w:val="008E4932"/>
    <w:rsid w:val="008E499E"/>
    <w:rsid w:val="008E4C81"/>
    <w:rsid w:val="008E4C86"/>
    <w:rsid w:val="008E5B01"/>
    <w:rsid w:val="008E5F72"/>
    <w:rsid w:val="008E5F74"/>
    <w:rsid w:val="008E60DC"/>
    <w:rsid w:val="008E6352"/>
    <w:rsid w:val="008E675A"/>
    <w:rsid w:val="008E7293"/>
    <w:rsid w:val="008F07EB"/>
    <w:rsid w:val="008F0A00"/>
    <w:rsid w:val="008F0CAC"/>
    <w:rsid w:val="008F13D2"/>
    <w:rsid w:val="008F26EB"/>
    <w:rsid w:val="008F2866"/>
    <w:rsid w:val="008F2FD3"/>
    <w:rsid w:val="008F398A"/>
    <w:rsid w:val="008F40BE"/>
    <w:rsid w:val="008F41E7"/>
    <w:rsid w:val="008F4491"/>
    <w:rsid w:val="008F4518"/>
    <w:rsid w:val="008F4536"/>
    <w:rsid w:val="008F484A"/>
    <w:rsid w:val="008F53AB"/>
    <w:rsid w:val="008F5988"/>
    <w:rsid w:val="008F6EB5"/>
    <w:rsid w:val="008F70E0"/>
    <w:rsid w:val="008F7306"/>
    <w:rsid w:val="008F7DC8"/>
    <w:rsid w:val="008F7F6D"/>
    <w:rsid w:val="00900540"/>
    <w:rsid w:val="009009A4"/>
    <w:rsid w:val="00900AA8"/>
    <w:rsid w:val="00900BF3"/>
    <w:rsid w:val="009013FB"/>
    <w:rsid w:val="009018B9"/>
    <w:rsid w:val="00901C3B"/>
    <w:rsid w:val="00901D57"/>
    <w:rsid w:val="0090211E"/>
    <w:rsid w:val="00902831"/>
    <w:rsid w:val="00902B4D"/>
    <w:rsid w:val="00902D62"/>
    <w:rsid w:val="0090364A"/>
    <w:rsid w:val="00903E4C"/>
    <w:rsid w:val="00903FCA"/>
    <w:rsid w:val="00904264"/>
    <w:rsid w:val="00904D4E"/>
    <w:rsid w:val="009051AE"/>
    <w:rsid w:val="00905385"/>
    <w:rsid w:val="00905413"/>
    <w:rsid w:val="009054C1"/>
    <w:rsid w:val="00905625"/>
    <w:rsid w:val="00905E77"/>
    <w:rsid w:val="00905F30"/>
    <w:rsid w:val="00906337"/>
    <w:rsid w:val="00906C63"/>
    <w:rsid w:val="00907217"/>
    <w:rsid w:val="00907815"/>
    <w:rsid w:val="00907A4A"/>
    <w:rsid w:val="00907BA9"/>
    <w:rsid w:val="00907D86"/>
    <w:rsid w:val="0091010E"/>
    <w:rsid w:val="009106EF"/>
    <w:rsid w:val="0091083B"/>
    <w:rsid w:val="00911293"/>
    <w:rsid w:val="009117C1"/>
    <w:rsid w:val="00911F2F"/>
    <w:rsid w:val="00911FED"/>
    <w:rsid w:val="00912310"/>
    <w:rsid w:val="00912AD9"/>
    <w:rsid w:val="00912FA1"/>
    <w:rsid w:val="0091309F"/>
    <w:rsid w:val="009142A1"/>
    <w:rsid w:val="0091433F"/>
    <w:rsid w:val="00914CE7"/>
    <w:rsid w:val="00914F13"/>
    <w:rsid w:val="00916FE9"/>
    <w:rsid w:val="009170B0"/>
    <w:rsid w:val="009173B6"/>
    <w:rsid w:val="0091762F"/>
    <w:rsid w:val="0091765B"/>
    <w:rsid w:val="00917AC5"/>
    <w:rsid w:val="00917C21"/>
    <w:rsid w:val="00920BE1"/>
    <w:rsid w:val="00920DCB"/>
    <w:rsid w:val="00920E03"/>
    <w:rsid w:val="00921149"/>
    <w:rsid w:val="009213BB"/>
    <w:rsid w:val="00921D1F"/>
    <w:rsid w:val="00921D67"/>
    <w:rsid w:val="0092209F"/>
    <w:rsid w:val="009223B6"/>
    <w:rsid w:val="0092249B"/>
    <w:rsid w:val="00922680"/>
    <w:rsid w:val="00922D8F"/>
    <w:rsid w:val="00923306"/>
    <w:rsid w:val="00923D22"/>
    <w:rsid w:val="00923DA6"/>
    <w:rsid w:val="009240D5"/>
    <w:rsid w:val="00924475"/>
    <w:rsid w:val="00924477"/>
    <w:rsid w:val="009245EE"/>
    <w:rsid w:val="009248D1"/>
    <w:rsid w:val="00925952"/>
    <w:rsid w:val="00925BD7"/>
    <w:rsid w:val="00925C9D"/>
    <w:rsid w:val="00925E14"/>
    <w:rsid w:val="00925EE7"/>
    <w:rsid w:val="009263B9"/>
    <w:rsid w:val="0092693A"/>
    <w:rsid w:val="00926C24"/>
    <w:rsid w:val="00926E7F"/>
    <w:rsid w:val="00926F2F"/>
    <w:rsid w:val="009275FB"/>
    <w:rsid w:val="00927C1F"/>
    <w:rsid w:val="0093068F"/>
    <w:rsid w:val="00930696"/>
    <w:rsid w:val="009306D9"/>
    <w:rsid w:val="009306ED"/>
    <w:rsid w:val="00930FF8"/>
    <w:rsid w:val="00930FFD"/>
    <w:rsid w:val="00931C6D"/>
    <w:rsid w:val="00931E94"/>
    <w:rsid w:val="00931FF4"/>
    <w:rsid w:val="0093204C"/>
    <w:rsid w:val="009327A6"/>
    <w:rsid w:val="009329B2"/>
    <w:rsid w:val="00933065"/>
    <w:rsid w:val="009330E5"/>
    <w:rsid w:val="00933268"/>
    <w:rsid w:val="00933B9C"/>
    <w:rsid w:val="00933EEA"/>
    <w:rsid w:val="00933F18"/>
    <w:rsid w:val="00934205"/>
    <w:rsid w:val="00934604"/>
    <w:rsid w:val="0093562B"/>
    <w:rsid w:val="009358AC"/>
    <w:rsid w:val="009364A1"/>
    <w:rsid w:val="009369FD"/>
    <w:rsid w:val="00936B2F"/>
    <w:rsid w:val="00936BE6"/>
    <w:rsid w:val="00936C40"/>
    <w:rsid w:val="00936CFC"/>
    <w:rsid w:val="00937642"/>
    <w:rsid w:val="00937BF9"/>
    <w:rsid w:val="009401C2"/>
    <w:rsid w:val="00940283"/>
    <w:rsid w:val="0094092C"/>
    <w:rsid w:val="00940AB5"/>
    <w:rsid w:val="00940EAC"/>
    <w:rsid w:val="00940EF8"/>
    <w:rsid w:val="00941047"/>
    <w:rsid w:val="009416B0"/>
    <w:rsid w:val="00941A18"/>
    <w:rsid w:val="00941A5B"/>
    <w:rsid w:val="00941DDE"/>
    <w:rsid w:val="00942506"/>
    <w:rsid w:val="00942A03"/>
    <w:rsid w:val="009440AB"/>
    <w:rsid w:val="00944243"/>
    <w:rsid w:val="009443B8"/>
    <w:rsid w:val="0094440B"/>
    <w:rsid w:val="00944791"/>
    <w:rsid w:val="00944E20"/>
    <w:rsid w:val="00945897"/>
    <w:rsid w:val="00945942"/>
    <w:rsid w:val="00945ACB"/>
    <w:rsid w:val="00945B78"/>
    <w:rsid w:val="00946131"/>
    <w:rsid w:val="00946154"/>
    <w:rsid w:val="00946252"/>
    <w:rsid w:val="0094667B"/>
    <w:rsid w:val="00946BAC"/>
    <w:rsid w:val="0094737D"/>
    <w:rsid w:val="009478FA"/>
    <w:rsid w:val="00947AA7"/>
    <w:rsid w:val="00947E65"/>
    <w:rsid w:val="00947F4F"/>
    <w:rsid w:val="00950D58"/>
    <w:rsid w:val="00950FAD"/>
    <w:rsid w:val="00951488"/>
    <w:rsid w:val="00951ADB"/>
    <w:rsid w:val="00951BF5"/>
    <w:rsid w:val="00951DD5"/>
    <w:rsid w:val="009521D1"/>
    <w:rsid w:val="009521DA"/>
    <w:rsid w:val="009523E2"/>
    <w:rsid w:val="009529A2"/>
    <w:rsid w:val="00952A71"/>
    <w:rsid w:val="00952DFA"/>
    <w:rsid w:val="009531FC"/>
    <w:rsid w:val="009533F2"/>
    <w:rsid w:val="00954208"/>
    <w:rsid w:val="009545EB"/>
    <w:rsid w:val="00954CBE"/>
    <w:rsid w:val="00955160"/>
    <w:rsid w:val="009552E1"/>
    <w:rsid w:val="009553E6"/>
    <w:rsid w:val="009563FF"/>
    <w:rsid w:val="00956D09"/>
    <w:rsid w:val="009573AD"/>
    <w:rsid w:val="009577C0"/>
    <w:rsid w:val="00957888"/>
    <w:rsid w:val="009578BB"/>
    <w:rsid w:val="009579E8"/>
    <w:rsid w:val="00957B48"/>
    <w:rsid w:val="00957D26"/>
    <w:rsid w:val="00957F54"/>
    <w:rsid w:val="00960781"/>
    <w:rsid w:val="009609E6"/>
    <w:rsid w:val="00960CEA"/>
    <w:rsid w:val="00960D48"/>
    <w:rsid w:val="009610F9"/>
    <w:rsid w:val="00961293"/>
    <w:rsid w:val="009614A9"/>
    <w:rsid w:val="009618DB"/>
    <w:rsid w:val="00961D71"/>
    <w:rsid w:val="00961F37"/>
    <w:rsid w:val="00961F48"/>
    <w:rsid w:val="0096205F"/>
    <w:rsid w:val="00962387"/>
    <w:rsid w:val="00962924"/>
    <w:rsid w:val="00962C88"/>
    <w:rsid w:val="0096341F"/>
    <w:rsid w:val="009643D0"/>
    <w:rsid w:val="0096456B"/>
    <w:rsid w:val="0096472D"/>
    <w:rsid w:val="009647F3"/>
    <w:rsid w:val="00964801"/>
    <w:rsid w:val="009648EA"/>
    <w:rsid w:val="00964B7C"/>
    <w:rsid w:val="009652CF"/>
    <w:rsid w:val="0096596E"/>
    <w:rsid w:val="00965B91"/>
    <w:rsid w:val="009667C8"/>
    <w:rsid w:val="00966A37"/>
    <w:rsid w:val="00967247"/>
    <w:rsid w:val="00967313"/>
    <w:rsid w:val="00967555"/>
    <w:rsid w:val="009677EA"/>
    <w:rsid w:val="00970288"/>
    <w:rsid w:val="0097035B"/>
    <w:rsid w:val="0097067F"/>
    <w:rsid w:val="00970A5C"/>
    <w:rsid w:val="00970EA8"/>
    <w:rsid w:val="009712EC"/>
    <w:rsid w:val="009715B4"/>
    <w:rsid w:val="009715C7"/>
    <w:rsid w:val="009719D2"/>
    <w:rsid w:val="00972352"/>
    <w:rsid w:val="0097275A"/>
    <w:rsid w:val="00972935"/>
    <w:rsid w:val="00972AD7"/>
    <w:rsid w:val="0097324C"/>
    <w:rsid w:val="009736DE"/>
    <w:rsid w:val="009739B4"/>
    <w:rsid w:val="00973C4B"/>
    <w:rsid w:val="00973C9A"/>
    <w:rsid w:val="009740A0"/>
    <w:rsid w:val="009741E7"/>
    <w:rsid w:val="009742D8"/>
    <w:rsid w:val="00974472"/>
    <w:rsid w:val="009745FA"/>
    <w:rsid w:val="009748BA"/>
    <w:rsid w:val="00974B3D"/>
    <w:rsid w:val="00974EC6"/>
    <w:rsid w:val="00974EDB"/>
    <w:rsid w:val="0097511E"/>
    <w:rsid w:val="00975670"/>
    <w:rsid w:val="00976734"/>
    <w:rsid w:val="00976F1E"/>
    <w:rsid w:val="00976F26"/>
    <w:rsid w:val="00977D3A"/>
    <w:rsid w:val="00980377"/>
    <w:rsid w:val="00980692"/>
    <w:rsid w:val="009806B9"/>
    <w:rsid w:val="00980962"/>
    <w:rsid w:val="00980A7F"/>
    <w:rsid w:val="0098109A"/>
    <w:rsid w:val="009811E1"/>
    <w:rsid w:val="00981493"/>
    <w:rsid w:val="009816B7"/>
    <w:rsid w:val="00981727"/>
    <w:rsid w:val="0098172F"/>
    <w:rsid w:val="00981D41"/>
    <w:rsid w:val="00982259"/>
    <w:rsid w:val="0098263A"/>
    <w:rsid w:val="0098267D"/>
    <w:rsid w:val="0098293B"/>
    <w:rsid w:val="00982948"/>
    <w:rsid w:val="00982DB4"/>
    <w:rsid w:val="00983F1F"/>
    <w:rsid w:val="00983F27"/>
    <w:rsid w:val="009849DB"/>
    <w:rsid w:val="00984A54"/>
    <w:rsid w:val="00984D54"/>
    <w:rsid w:val="00984EA8"/>
    <w:rsid w:val="00985401"/>
    <w:rsid w:val="009857F1"/>
    <w:rsid w:val="00985B32"/>
    <w:rsid w:val="009867D8"/>
    <w:rsid w:val="00987531"/>
    <w:rsid w:val="009875BA"/>
    <w:rsid w:val="00987927"/>
    <w:rsid w:val="00990405"/>
    <w:rsid w:val="00990859"/>
    <w:rsid w:val="009908D7"/>
    <w:rsid w:val="00990C95"/>
    <w:rsid w:val="009915C2"/>
    <w:rsid w:val="00991A37"/>
    <w:rsid w:val="00992225"/>
    <w:rsid w:val="009924B4"/>
    <w:rsid w:val="009926A7"/>
    <w:rsid w:val="00992BD3"/>
    <w:rsid w:val="0099307D"/>
    <w:rsid w:val="0099309B"/>
    <w:rsid w:val="00993121"/>
    <w:rsid w:val="009931A4"/>
    <w:rsid w:val="009934E6"/>
    <w:rsid w:val="009941B3"/>
    <w:rsid w:val="009945FD"/>
    <w:rsid w:val="00994669"/>
    <w:rsid w:val="00994AB2"/>
    <w:rsid w:val="009953FE"/>
    <w:rsid w:val="0099543C"/>
    <w:rsid w:val="0099573D"/>
    <w:rsid w:val="00995764"/>
    <w:rsid w:val="00995928"/>
    <w:rsid w:val="00995FC8"/>
    <w:rsid w:val="00996328"/>
    <w:rsid w:val="00996ADB"/>
    <w:rsid w:val="009973BE"/>
    <w:rsid w:val="009974A4"/>
    <w:rsid w:val="00997969"/>
    <w:rsid w:val="00997B52"/>
    <w:rsid w:val="00997D92"/>
    <w:rsid w:val="00997F52"/>
    <w:rsid w:val="009A0ADC"/>
    <w:rsid w:val="009A1162"/>
    <w:rsid w:val="009A15E1"/>
    <w:rsid w:val="009A1743"/>
    <w:rsid w:val="009A1E23"/>
    <w:rsid w:val="009A2C64"/>
    <w:rsid w:val="009A308E"/>
    <w:rsid w:val="009A3B29"/>
    <w:rsid w:val="009A3B95"/>
    <w:rsid w:val="009A3D66"/>
    <w:rsid w:val="009A3E12"/>
    <w:rsid w:val="009A41D2"/>
    <w:rsid w:val="009A4236"/>
    <w:rsid w:val="009A4502"/>
    <w:rsid w:val="009A4811"/>
    <w:rsid w:val="009A4B22"/>
    <w:rsid w:val="009A4C52"/>
    <w:rsid w:val="009A4CAE"/>
    <w:rsid w:val="009A4CD5"/>
    <w:rsid w:val="009A5463"/>
    <w:rsid w:val="009A5B92"/>
    <w:rsid w:val="009A6071"/>
    <w:rsid w:val="009A63F4"/>
    <w:rsid w:val="009A689E"/>
    <w:rsid w:val="009A6C92"/>
    <w:rsid w:val="009A789C"/>
    <w:rsid w:val="009A7984"/>
    <w:rsid w:val="009A7B7B"/>
    <w:rsid w:val="009A7C73"/>
    <w:rsid w:val="009A7ED9"/>
    <w:rsid w:val="009A7F7F"/>
    <w:rsid w:val="009B019C"/>
    <w:rsid w:val="009B06B1"/>
    <w:rsid w:val="009B0C7B"/>
    <w:rsid w:val="009B1537"/>
    <w:rsid w:val="009B15D6"/>
    <w:rsid w:val="009B1A2F"/>
    <w:rsid w:val="009B21E6"/>
    <w:rsid w:val="009B27D6"/>
    <w:rsid w:val="009B286F"/>
    <w:rsid w:val="009B2AEF"/>
    <w:rsid w:val="009B2C89"/>
    <w:rsid w:val="009B2D9B"/>
    <w:rsid w:val="009B2DD0"/>
    <w:rsid w:val="009B33ED"/>
    <w:rsid w:val="009B3FA4"/>
    <w:rsid w:val="009B4132"/>
    <w:rsid w:val="009B4373"/>
    <w:rsid w:val="009B471D"/>
    <w:rsid w:val="009B4B27"/>
    <w:rsid w:val="009B4F87"/>
    <w:rsid w:val="009B564D"/>
    <w:rsid w:val="009B5BB6"/>
    <w:rsid w:val="009B5BC0"/>
    <w:rsid w:val="009B5F9B"/>
    <w:rsid w:val="009B603D"/>
    <w:rsid w:val="009B684A"/>
    <w:rsid w:val="009B6D5C"/>
    <w:rsid w:val="009B6F6D"/>
    <w:rsid w:val="009B7004"/>
    <w:rsid w:val="009B71A7"/>
    <w:rsid w:val="009B7217"/>
    <w:rsid w:val="009B7F7F"/>
    <w:rsid w:val="009C01CC"/>
    <w:rsid w:val="009C1009"/>
    <w:rsid w:val="009C170F"/>
    <w:rsid w:val="009C18BD"/>
    <w:rsid w:val="009C1B20"/>
    <w:rsid w:val="009C2107"/>
    <w:rsid w:val="009C21D9"/>
    <w:rsid w:val="009C2522"/>
    <w:rsid w:val="009C27EB"/>
    <w:rsid w:val="009C28B5"/>
    <w:rsid w:val="009C2B4E"/>
    <w:rsid w:val="009C2BAA"/>
    <w:rsid w:val="009C2D73"/>
    <w:rsid w:val="009C31EB"/>
    <w:rsid w:val="009C35D4"/>
    <w:rsid w:val="009C3A7F"/>
    <w:rsid w:val="009C474E"/>
    <w:rsid w:val="009C4914"/>
    <w:rsid w:val="009C4B69"/>
    <w:rsid w:val="009C4E14"/>
    <w:rsid w:val="009C51E9"/>
    <w:rsid w:val="009C5351"/>
    <w:rsid w:val="009C5634"/>
    <w:rsid w:val="009C583F"/>
    <w:rsid w:val="009C58EA"/>
    <w:rsid w:val="009C5D61"/>
    <w:rsid w:val="009C5D6A"/>
    <w:rsid w:val="009C669C"/>
    <w:rsid w:val="009C676C"/>
    <w:rsid w:val="009C68A0"/>
    <w:rsid w:val="009C7F18"/>
    <w:rsid w:val="009C7FDB"/>
    <w:rsid w:val="009D008E"/>
    <w:rsid w:val="009D00B4"/>
    <w:rsid w:val="009D027A"/>
    <w:rsid w:val="009D05C1"/>
    <w:rsid w:val="009D0658"/>
    <w:rsid w:val="009D1216"/>
    <w:rsid w:val="009D15D2"/>
    <w:rsid w:val="009D18DA"/>
    <w:rsid w:val="009D199C"/>
    <w:rsid w:val="009D1B82"/>
    <w:rsid w:val="009D2599"/>
    <w:rsid w:val="009D25A0"/>
    <w:rsid w:val="009D30EE"/>
    <w:rsid w:val="009D3366"/>
    <w:rsid w:val="009D34C7"/>
    <w:rsid w:val="009D3A06"/>
    <w:rsid w:val="009D3F0E"/>
    <w:rsid w:val="009D402D"/>
    <w:rsid w:val="009D45EE"/>
    <w:rsid w:val="009D4717"/>
    <w:rsid w:val="009D4DDA"/>
    <w:rsid w:val="009D4FAD"/>
    <w:rsid w:val="009D531B"/>
    <w:rsid w:val="009D5D31"/>
    <w:rsid w:val="009D60C0"/>
    <w:rsid w:val="009D61D6"/>
    <w:rsid w:val="009D635B"/>
    <w:rsid w:val="009D63B7"/>
    <w:rsid w:val="009D6E6B"/>
    <w:rsid w:val="009D72B0"/>
    <w:rsid w:val="009D7C90"/>
    <w:rsid w:val="009E02E7"/>
    <w:rsid w:val="009E0388"/>
    <w:rsid w:val="009E0745"/>
    <w:rsid w:val="009E0879"/>
    <w:rsid w:val="009E0A4C"/>
    <w:rsid w:val="009E0C03"/>
    <w:rsid w:val="009E0E49"/>
    <w:rsid w:val="009E1328"/>
    <w:rsid w:val="009E14EC"/>
    <w:rsid w:val="009E1788"/>
    <w:rsid w:val="009E1B94"/>
    <w:rsid w:val="009E1EC1"/>
    <w:rsid w:val="009E2007"/>
    <w:rsid w:val="009E220B"/>
    <w:rsid w:val="009E26EB"/>
    <w:rsid w:val="009E2BC5"/>
    <w:rsid w:val="009E3018"/>
    <w:rsid w:val="009E3982"/>
    <w:rsid w:val="009E39E5"/>
    <w:rsid w:val="009E3A43"/>
    <w:rsid w:val="009E3A5A"/>
    <w:rsid w:val="009E3C23"/>
    <w:rsid w:val="009E3DC4"/>
    <w:rsid w:val="009E41AF"/>
    <w:rsid w:val="009E4BFB"/>
    <w:rsid w:val="009E5A6C"/>
    <w:rsid w:val="009E5CF9"/>
    <w:rsid w:val="009E5D8C"/>
    <w:rsid w:val="009E637D"/>
    <w:rsid w:val="009E6511"/>
    <w:rsid w:val="009E6AC8"/>
    <w:rsid w:val="009E6BA6"/>
    <w:rsid w:val="009E6CEC"/>
    <w:rsid w:val="009E6DBA"/>
    <w:rsid w:val="009E7370"/>
    <w:rsid w:val="009E76E2"/>
    <w:rsid w:val="009E7825"/>
    <w:rsid w:val="009F0882"/>
    <w:rsid w:val="009F0C88"/>
    <w:rsid w:val="009F104E"/>
    <w:rsid w:val="009F17EB"/>
    <w:rsid w:val="009F1A08"/>
    <w:rsid w:val="009F1B89"/>
    <w:rsid w:val="009F1D2B"/>
    <w:rsid w:val="009F1F08"/>
    <w:rsid w:val="009F20A4"/>
    <w:rsid w:val="009F21DF"/>
    <w:rsid w:val="009F23A0"/>
    <w:rsid w:val="009F2561"/>
    <w:rsid w:val="009F28B9"/>
    <w:rsid w:val="009F2FB0"/>
    <w:rsid w:val="009F33CE"/>
    <w:rsid w:val="009F353A"/>
    <w:rsid w:val="009F3A92"/>
    <w:rsid w:val="009F3C7D"/>
    <w:rsid w:val="009F3E2C"/>
    <w:rsid w:val="009F444B"/>
    <w:rsid w:val="009F47F5"/>
    <w:rsid w:val="009F4D33"/>
    <w:rsid w:val="009F50DF"/>
    <w:rsid w:val="009F5B82"/>
    <w:rsid w:val="009F5C1F"/>
    <w:rsid w:val="009F5E63"/>
    <w:rsid w:val="009F627F"/>
    <w:rsid w:val="009F6503"/>
    <w:rsid w:val="009F6B20"/>
    <w:rsid w:val="009F742E"/>
    <w:rsid w:val="009F7545"/>
    <w:rsid w:val="00A00195"/>
    <w:rsid w:val="00A00E6F"/>
    <w:rsid w:val="00A01913"/>
    <w:rsid w:val="00A01B39"/>
    <w:rsid w:val="00A01D0C"/>
    <w:rsid w:val="00A01E1E"/>
    <w:rsid w:val="00A020B8"/>
    <w:rsid w:val="00A020BD"/>
    <w:rsid w:val="00A02319"/>
    <w:rsid w:val="00A0251A"/>
    <w:rsid w:val="00A027EC"/>
    <w:rsid w:val="00A02A77"/>
    <w:rsid w:val="00A02C30"/>
    <w:rsid w:val="00A02CE9"/>
    <w:rsid w:val="00A03312"/>
    <w:rsid w:val="00A033C9"/>
    <w:rsid w:val="00A03615"/>
    <w:rsid w:val="00A03BC1"/>
    <w:rsid w:val="00A03CB9"/>
    <w:rsid w:val="00A03CC9"/>
    <w:rsid w:val="00A040BB"/>
    <w:rsid w:val="00A04767"/>
    <w:rsid w:val="00A04CB3"/>
    <w:rsid w:val="00A04DB8"/>
    <w:rsid w:val="00A05418"/>
    <w:rsid w:val="00A05739"/>
    <w:rsid w:val="00A059F3"/>
    <w:rsid w:val="00A05EB7"/>
    <w:rsid w:val="00A065E1"/>
    <w:rsid w:val="00A06D8F"/>
    <w:rsid w:val="00A07019"/>
    <w:rsid w:val="00A07036"/>
    <w:rsid w:val="00A0709F"/>
    <w:rsid w:val="00A074DD"/>
    <w:rsid w:val="00A07A89"/>
    <w:rsid w:val="00A07EBD"/>
    <w:rsid w:val="00A10AED"/>
    <w:rsid w:val="00A10B6D"/>
    <w:rsid w:val="00A10F5C"/>
    <w:rsid w:val="00A11149"/>
    <w:rsid w:val="00A11472"/>
    <w:rsid w:val="00A11627"/>
    <w:rsid w:val="00A118DA"/>
    <w:rsid w:val="00A12233"/>
    <w:rsid w:val="00A12DC4"/>
    <w:rsid w:val="00A1347D"/>
    <w:rsid w:val="00A137EC"/>
    <w:rsid w:val="00A13D51"/>
    <w:rsid w:val="00A13E49"/>
    <w:rsid w:val="00A143B9"/>
    <w:rsid w:val="00A14568"/>
    <w:rsid w:val="00A145E4"/>
    <w:rsid w:val="00A146B0"/>
    <w:rsid w:val="00A14769"/>
    <w:rsid w:val="00A14B97"/>
    <w:rsid w:val="00A14DEF"/>
    <w:rsid w:val="00A15217"/>
    <w:rsid w:val="00A152CD"/>
    <w:rsid w:val="00A1535F"/>
    <w:rsid w:val="00A156AB"/>
    <w:rsid w:val="00A15BC1"/>
    <w:rsid w:val="00A15D9A"/>
    <w:rsid w:val="00A15FE2"/>
    <w:rsid w:val="00A17155"/>
    <w:rsid w:val="00A1770B"/>
    <w:rsid w:val="00A178E5"/>
    <w:rsid w:val="00A17FBD"/>
    <w:rsid w:val="00A201C3"/>
    <w:rsid w:val="00A20806"/>
    <w:rsid w:val="00A209E8"/>
    <w:rsid w:val="00A20AF2"/>
    <w:rsid w:val="00A20C0A"/>
    <w:rsid w:val="00A20E63"/>
    <w:rsid w:val="00A218FA"/>
    <w:rsid w:val="00A21EE5"/>
    <w:rsid w:val="00A22171"/>
    <w:rsid w:val="00A22203"/>
    <w:rsid w:val="00A22817"/>
    <w:rsid w:val="00A228D4"/>
    <w:rsid w:val="00A22C1A"/>
    <w:rsid w:val="00A22FAE"/>
    <w:rsid w:val="00A2328C"/>
    <w:rsid w:val="00A2394A"/>
    <w:rsid w:val="00A23E7D"/>
    <w:rsid w:val="00A23E8D"/>
    <w:rsid w:val="00A2422E"/>
    <w:rsid w:val="00A242E7"/>
    <w:rsid w:val="00A2449C"/>
    <w:rsid w:val="00A247A1"/>
    <w:rsid w:val="00A24AE6"/>
    <w:rsid w:val="00A24FBC"/>
    <w:rsid w:val="00A25BA4"/>
    <w:rsid w:val="00A25D9B"/>
    <w:rsid w:val="00A271C1"/>
    <w:rsid w:val="00A2725D"/>
    <w:rsid w:val="00A27D2F"/>
    <w:rsid w:val="00A30195"/>
    <w:rsid w:val="00A301E9"/>
    <w:rsid w:val="00A306C8"/>
    <w:rsid w:val="00A3078A"/>
    <w:rsid w:val="00A3137B"/>
    <w:rsid w:val="00A3145F"/>
    <w:rsid w:val="00A31D29"/>
    <w:rsid w:val="00A31F32"/>
    <w:rsid w:val="00A320F6"/>
    <w:rsid w:val="00A32276"/>
    <w:rsid w:val="00A32382"/>
    <w:rsid w:val="00A32A47"/>
    <w:rsid w:val="00A32D6D"/>
    <w:rsid w:val="00A32F65"/>
    <w:rsid w:val="00A3399F"/>
    <w:rsid w:val="00A33A49"/>
    <w:rsid w:val="00A3412C"/>
    <w:rsid w:val="00A3477E"/>
    <w:rsid w:val="00A34E2F"/>
    <w:rsid w:val="00A3562C"/>
    <w:rsid w:val="00A357F3"/>
    <w:rsid w:val="00A3602B"/>
    <w:rsid w:val="00A3649E"/>
    <w:rsid w:val="00A3654D"/>
    <w:rsid w:val="00A36869"/>
    <w:rsid w:val="00A36C08"/>
    <w:rsid w:val="00A36C6E"/>
    <w:rsid w:val="00A3739E"/>
    <w:rsid w:val="00A37606"/>
    <w:rsid w:val="00A377F4"/>
    <w:rsid w:val="00A37895"/>
    <w:rsid w:val="00A37CAB"/>
    <w:rsid w:val="00A37E13"/>
    <w:rsid w:val="00A4024F"/>
    <w:rsid w:val="00A40A35"/>
    <w:rsid w:val="00A40F3C"/>
    <w:rsid w:val="00A40FA3"/>
    <w:rsid w:val="00A41291"/>
    <w:rsid w:val="00A414F0"/>
    <w:rsid w:val="00A41E37"/>
    <w:rsid w:val="00A41F8A"/>
    <w:rsid w:val="00A422C5"/>
    <w:rsid w:val="00A424D1"/>
    <w:rsid w:val="00A42667"/>
    <w:rsid w:val="00A426BC"/>
    <w:rsid w:val="00A426D8"/>
    <w:rsid w:val="00A4280B"/>
    <w:rsid w:val="00A42A06"/>
    <w:rsid w:val="00A43887"/>
    <w:rsid w:val="00A43C91"/>
    <w:rsid w:val="00A43DA1"/>
    <w:rsid w:val="00A43DF0"/>
    <w:rsid w:val="00A43E58"/>
    <w:rsid w:val="00A4410E"/>
    <w:rsid w:val="00A4490E"/>
    <w:rsid w:val="00A44A80"/>
    <w:rsid w:val="00A44AAA"/>
    <w:rsid w:val="00A44DE1"/>
    <w:rsid w:val="00A45906"/>
    <w:rsid w:val="00A45C50"/>
    <w:rsid w:val="00A463C2"/>
    <w:rsid w:val="00A4696C"/>
    <w:rsid w:val="00A46F88"/>
    <w:rsid w:val="00A46FC4"/>
    <w:rsid w:val="00A471DF"/>
    <w:rsid w:val="00A47652"/>
    <w:rsid w:val="00A47A20"/>
    <w:rsid w:val="00A47A38"/>
    <w:rsid w:val="00A504AE"/>
    <w:rsid w:val="00A50801"/>
    <w:rsid w:val="00A50A04"/>
    <w:rsid w:val="00A50CC5"/>
    <w:rsid w:val="00A50FA8"/>
    <w:rsid w:val="00A515E0"/>
    <w:rsid w:val="00A516D2"/>
    <w:rsid w:val="00A52A10"/>
    <w:rsid w:val="00A535C9"/>
    <w:rsid w:val="00A537FB"/>
    <w:rsid w:val="00A538AF"/>
    <w:rsid w:val="00A53CE8"/>
    <w:rsid w:val="00A53D7D"/>
    <w:rsid w:val="00A54119"/>
    <w:rsid w:val="00A54271"/>
    <w:rsid w:val="00A54886"/>
    <w:rsid w:val="00A54E26"/>
    <w:rsid w:val="00A551C0"/>
    <w:rsid w:val="00A558DD"/>
    <w:rsid w:val="00A5628B"/>
    <w:rsid w:val="00A56832"/>
    <w:rsid w:val="00A5710A"/>
    <w:rsid w:val="00A571EA"/>
    <w:rsid w:val="00A576EE"/>
    <w:rsid w:val="00A5794A"/>
    <w:rsid w:val="00A57A16"/>
    <w:rsid w:val="00A604BD"/>
    <w:rsid w:val="00A608BB"/>
    <w:rsid w:val="00A6136B"/>
    <w:rsid w:val="00A620F9"/>
    <w:rsid w:val="00A627A1"/>
    <w:rsid w:val="00A629AB"/>
    <w:rsid w:val="00A630C5"/>
    <w:rsid w:val="00A63B68"/>
    <w:rsid w:val="00A63DBF"/>
    <w:rsid w:val="00A6415D"/>
    <w:rsid w:val="00A643CA"/>
    <w:rsid w:val="00A6477D"/>
    <w:rsid w:val="00A647CD"/>
    <w:rsid w:val="00A64AFE"/>
    <w:rsid w:val="00A64D6D"/>
    <w:rsid w:val="00A64EA5"/>
    <w:rsid w:val="00A64ED0"/>
    <w:rsid w:val="00A650EE"/>
    <w:rsid w:val="00A6618B"/>
    <w:rsid w:val="00A669D0"/>
    <w:rsid w:val="00A66FDC"/>
    <w:rsid w:val="00A670ED"/>
    <w:rsid w:val="00A67478"/>
    <w:rsid w:val="00A67635"/>
    <w:rsid w:val="00A67B12"/>
    <w:rsid w:val="00A67FE8"/>
    <w:rsid w:val="00A708AA"/>
    <w:rsid w:val="00A70D98"/>
    <w:rsid w:val="00A70DAB"/>
    <w:rsid w:val="00A71100"/>
    <w:rsid w:val="00A7126F"/>
    <w:rsid w:val="00A71930"/>
    <w:rsid w:val="00A72334"/>
    <w:rsid w:val="00A72FD9"/>
    <w:rsid w:val="00A73059"/>
    <w:rsid w:val="00A733CF"/>
    <w:rsid w:val="00A73993"/>
    <w:rsid w:val="00A73D93"/>
    <w:rsid w:val="00A73F84"/>
    <w:rsid w:val="00A7437B"/>
    <w:rsid w:val="00A7475F"/>
    <w:rsid w:val="00A7478F"/>
    <w:rsid w:val="00A748BE"/>
    <w:rsid w:val="00A74B1E"/>
    <w:rsid w:val="00A75C42"/>
    <w:rsid w:val="00A75D95"/>
    <w:rsid w:val="00A768EE"/>
    <w:rsid w:val="00A76C99"/>
    <w:rsid w:val="00A76D21"/>
    <w:rsid w:val="00A77995"/>
    <w:rsid w:val="00A779CC"/>
    <w:rsid w:val="00A77AA6"/>
    <w:rsid w:val="00A77B76"/>
    <w:rsid w:val="00A77BF7"/>
    <w:rsid w:val="00A77C10"/>
    <w:rsid w:val="00A803D9"/>
    <w:rsid w:val="00A8041F"/>
    <w:rsid w:val="00A80610"/>
    <w:rsid w:val="00A806D5"/>
    <w:rsid w:val="00A80AD7"/>
    <w:rsid w:val="00A8110A"/>
    <w:rsid w:val="00A81117"/>
    <w:rsid w:val="00A8133C"/>
    <w:rsid w:val="00A82216"/>
    <w:rsid w:val="00A824D6"/>
    <w:rsid w:val="00A829A8"/>
    <w:rsid w:val="00A82C62"/>
    <w:rsid w:val="00A82FED"/>
    <w:rsid w:val="00A8380F"/>
    <w:rsid w:val="00A84A74"/>
    <w:rsid w:val="00A84CE3"/>
    <w:rsid w:val="00A85399"/>
    <w:rsid w:val="00A858A3"/>
    <w:rsid w:val="00A858BA"/>
    <w:rsid w:val="00A8599B"/>
    <w:rsid w:val="00A85BA8"/>
    <w:rsid w:val="00A85D31"/>
    <w:rsid w:val="00A85E54"/>
    <w:rsid w:val="00A8667F"/>
    <w:rsid w:val="00A866B6"/>
    <w:rsid w:val="00A86C9F"/>
    <w:rsid w:val="00A86EA0"/>
    <w:rsid w:val="00A86ED5"/>
    <w:rsid w:val="00A871E4"/>
    <w:rsid w:val="00A872C3"/>
    <w:rsid w:val="00A872D0"/>
    <w:rsid w:val="00A874B5"/>
    <w:rsid w:val="00A8771A"/>
    <w:rsid w:val="00A87D2B"/>
    <w:rsid w:val="00A90094"/>
    <w:rsid w:val="00A9026F"/>
    <w:rsid w:val="00A91656"/>
    <w:rsid w:val="00A91A35"/>
    <w:rsid w:val="00A91A91"/>
    <w:rsid w:val="00A91EEE"/>
    <w:rsid w:val="00A91F60"/>
    <w:rsid w:val="00A920DD"/>
    <w:rsid w:val="00A922A6"/>
    <w:rsid w:val="00A923F9"/>
    <w:rsid w:val="00A92623"/>
    <w:rsid w:val="00A9274B"/>
    <w:rsid w:val="00A92803"/>
    <w:rsid w:val="00A92A4C"/>
    <w:rsid w:val="00A92C5D"/>
    <w:rsid w:val="00A93323"/>
    <w:rsid w:val="00A93568"/>
    <w:rsid w:val="00A93B69"/>
    <w:rsid w:val="00A93D1D"/>
    <w:rsid w:val="00A93E69"/>
    <w:rsid w:val="00A94C75"/>
    <w:rsid w:val="00A94E56"/>
    <w:rsid w:val="00A94E8E"/>
    <w:rsid w:val="00A94EA5"/>
    <w:rsid w:val="00A95193"/>
    <w:rsid w:val="00A952C0"/>
    <w:rsid w:val="00A952EF"/>
    <w:rsid w:val="00A95E2E"/>
    <w:rsid w:val="00A96CF1"/>
    <w:rsid w:val="00A96D12"/>
    <w:rsid w:val="00A9768A"/>
    <w:rsid w:val="00A97777"/>
    <w:rsid w:val="00A97A04"/>
    <w:rsid w:val="00A97A75"/>
    <w:rsid w:val="00AA0727"/>
    <w:rsid w:val="00AA0878"/>
    <w:rsid w:val="00AA0D7A"/>
    <w:rsid w:val="00AA168B"/>
    <w:rsid w:val="00AA1CF7"/>
    <w:rsid w:val="00AA2E79"/>
    <w:rsid w:val="00AA2ED1"/>
    <w:rsid w:val="00AA31EF"/>
    <w:rsid w:val="00AA3576"/>
    <w:rsid w:val="00AA3BB0"/>
    <w:rsid w:val="00AA3C02"/>
    <w:rsid w:val="00AA47DF"/>
    <w:rsid w:val="00AA4957"/>
    <w:rsid w:val="00AA5537"/>
    <w:rsid w:val="00AA5D9D"/>
    <w:rsid w:val="00AA5DA7"/>
    <w:rsid w:val="00AA5DAB"/>
    <w:rsid w:val="00AA690D"/>
    <w:rsid w:val="00AA6C51"/>
    <w:rsid w:val="00AA6C7E"/>
    <w:rsid w:val="00AA707A"/>
    <w:rsid w:val="00AA718F"/>
    <w:rsid w:val="00AA735D"/>
    <w:rsid w:val="00AA7428"/>
    <w:rsid w:val="00AA7E35"/>
    <w:rsid w:val="00AA7F14"/>
    <w:rsid w:val="00AB0B3F"/>
    <w:rsid w:val="00AB1227"/>
    <w:rsid w:val="00AB1534"/>
    <w:rsid w:val="00AB1684"/>
    <w:rsid w:val="00AB1BC5"/>
    <w:rsid w:val="00AB23CE"/>
    <w:rsid w:val="00AB268E"/>
    <w:rsid w:val="00AB27BA"/>
    <w:rsid w:val="00AB2ABB"/>
    <w:rsid w:val="00AB2CD0"/>
    <w:rsid w:val="00AB3329"/>
    <w:rsid w:val="00AB3A49"/>
    <w:rsid w:val="00AB3CD9"/>
    <w:rsid w:val="00AB3E57"/>
    <w:rsid w:val="00AB415F"/>
    <w:rsid w:val="00AB423F"/>
    <w:rsid w:val="00AB4380"/>
    <w:rsid w:val="00AB464E"/>
    <w:rsid w:val="00AB46F8"/>
    <w:rsid w:val="00AB4DE7"/>
    <w:rsid w:val="00AB4EE4"/>
    <w:rsid w:val="00AB5598"/>
    <w:rsid w:val="00AB59ED"/>
    <w:rsid w:val="00AB6CFF"/>
    <w:rsid w:val="00AB6E59"/>
    <w:rsid w:val="00AB6F20"/>
    <w:rsid w:val="00AB7222"/>
    <w:rsid w:val="00AC02EF"/>
    <w:rsid w:val="00AC0EE1"/>
    <w:rsid w:val="00AC175F"/>
    <w:rsid w:val="00AC1883"/>
    <w:rsid w:val="00AC194A"/>
    <w:rsid w:val="00AC1B4F"/>
    <w:rsid w:val="00AC21A8"/>
    <w:rsid w:val="00AC2B25"/>
    <w:rsid w:val="00AC307C"/>
    <w:rsid w:val="00AC31C4"/>
    <w:rsid w:val="00AC3C8A"/>
    <w:rsid w:val="00AC4398"/>
    <w:rsid w:val="00AC43D9"/>
    <w:rsid w:val="00AC443A"/>
    <w:rsid w:val="00AC4459"/>
    <w:rsid w:val="00AC475C"/>
    <w:rsid w:val="00AC4AD9"/>
    <w:rsid w:val="00AC4B51"/>
    <w:rsid w:val="00AC4E79"/>
    <w:rsid w:val="00AC50A3"/>
    <w:rsid w:val="00AC52DD"/>
    <w:rsid w:val="00AC55EF"/>
    <w:rsid w:val="00AC5E3C"/>
    <w:rsid w:val="00AC66CB"/>
    <w:rsid w:val="00AC67CD"/>
    <w:rsid w:val="00AC6E7A"/>
    <w:rsid w:val="00AC74A2"/>
    <w:rsid w:val="00AD01EB"/>
    <w:rsid w:val="00AD0995"/>
    <w:rsid w:val="00AD0D0C"/>
    <w:rsid w:val="00AD1044"/>
    <w:rsid w:val="00AD11D5"/>
    <w:rsid w:val="00AD13AD"/>
    <w:rsid w:val="00AD190A"/>
    <w:rsid w:val="00AD1A16"/>
    <w:rsid w:val="00AD2097"/>
    <w:rsid w:val="00AD254D"/>
    <w:rsid w:val="00AD2D6A"/>
    <w:rsid w:val="00AD2F90"/>
    <w:rsid w:val="00AD33E4"/>
    <w:rsid w:val="00AD3E85"/>
    <w:rsid w:val="00AD4458"/>
    <w:rsid w:val="00AD5552"/>
    <w:rsid w:val="00AD562D"/>
    <w:rsid w:val="00AD5751"/>
    <w:rsid w:val="00AD5917"/>
    <w:rsid w:val="00AD597F"/>
    <w:rsid w:val="00AD59B1"/>
    <w:rsid w:val="00AD5C50"/>
    <w:rsid w:val="00AD5D3B"/>
    <w:rsid w:val="00AD5FE6"/>
    <w:rsid w:val="00AD613D"/>
    <w:rsid w:val="00AD680A"/>
    <w:rsid w:val="00AD6E42"/>
    <w:rsid w:val="00AD755D"/>
    <w:rsid w:val="00AD788A"/>
    <w:rsid w:val="00AD7B4B"/>
    <w:rsid w:val="00AE0275"/>
    <w:rsid w:val="00AE06A7"/>
    <w:rsid w:val="00AE0753"/>
    <w:rsid w:val="00AE0EC1"/>
    <w:rsid w:val="00AE20B2"/>
    <w:rsid w:val="00AE284C"/>
    <w:rsid w:val="00AE327F"/>
    <w:rsid w:val="00AE3AB8"/>
    <w:rsid w:val="00AE3AC7"/>
    <w:rsid w:val="00AE410D"/>
    <w:rsid w:val="00AE4497"/>
    <w:rsid w:val="00AE46F5"/>
    <w:rsid w:val="00AE4B17"/>
    <w:rsid w:val="00AE5003"/>
    <w:rsid w:val="00AE522B"/>
    <w:rsid w:val="00AE5BBE"/>
    <w:rsid w:val="00AE653B"/>
    <w:rsid w:val="00AE65D1"/>
    <w:rsid w:val="00AE65F1"/>
    <w:rsid w:val="00AE67FB"/>
    <w:rsid w:val="00AE6BD1"/>
    <w:rsid w:val="00AE6E12"/>
    <w:rsid w:val="00AE7D06"/>
    <w:rsid w:val="00AF073F"/>
    <w:rsid w:val="00AF080D"/>
    <w:rsid w:val="00AF0E8B"/>
    <w:rsid w:val="00AF19B7"/>
    <w:rsid w:val="00AF1F94"/>
    <w:rsid w:val="00AF2115"/>
    <w:rsid w:val="00AF211D"/>
    <w:rsid w:val="00AF290F"/>
    <w:rsid w:val="00AF315F"/>
    <w:rsid w:val="00AF359D"/>
    <w:rsid w:val="00AF3F9E"/>
    <w:rsid w:val="00AF4222"/>
    <w:rsid w:val="00AF4C08"/>
    <w:rsid w:val="00AF4C79"/>
    <w:rsid w:val="00AF550A"/>
    <w:rsid w:val="00AF576A"/>
    <w:rsid w:val="00AF5D00"/>
    <w:rsid w:val="00AF5F58"/>
    <w:rsid w:val="00AF61A3"/>
    <w:rsid w:val="00AF657F"/>
    <w:rsid w:val="00AF6805"/>
    <w:rsid w:val="00AF6F63"/>
    <w:rsid w:val="00AF739B"/>
    <w:rsid w:val="00AF7DD4"/>
    <w:rsid w:val="00B00075"/>
    <w:rsid w:val="00B003E1"/>
    <w:rsid w:val="00B004B6"/>
    <w:rsid w:val="00B0096F"/>
    <w:rsid w:val="00B00DC3"/>
    <w:rsid w:val="00B00EAE"/>
    <w:rsid w:val="00B00FF8"/>
    <w:rsid w:val="00B011EC"/>
    <w:rsid w:val="00B0126E"/>
    <w:rsid w:val="00B01417"/>
    <w:rsid w:val="00B017E6"/>
    <w:rsid w:val="00B01B10"/>
    <w:rsid w:val="00B01C12"/>
    <w:rsid w:val="00B022DD"/>
    <w:rsid w:val="00B023AF"/>
    <w:rsid w:val="00B02BB7"/>
    <w:rsid w:val="00B02D4E"/>
    <w:rsid w:val="00B033D4"/>
    <w:rsid w:val="00B0367C"/>
    <w:rsid w:val="00B03AD6"/>
    <w:rsid w:val="00B0498F"/>
    <w:rsid w:val="00B049EE"/>
    <w:rsid w:val="00B04FDB"/>
    <w:rsid w:val="00B051A5"/>
    <w:rsid w:val="00B05585"/>
    <w:rsid w:val="00B05BA1"/>
    <w:rsid w:val="00B05BDC"/>
    <w:rsid w:val="00B06070"/>
    <w:rsid w:val="00B06327"/>
    <w:rsid w:val="00B06427"/>
    <w:rsid w:val="00B06435"/>
    <w:rsid w:val="00B0655E"/>
    <w:rsid w:val="00B06CBE"/>
    <w:rsid w:val="00B07666"/>
    <w:rsid w:val="00B07E82"/>
    <w:rsid w:val="00B10068"/>
    <w:rsid w:val="00B104B1"/>
    <w:rsid w:val="00B10643"/>
    <w:rsid w:val="00B10A4F"/>
    <w:rsid w:val="00B110C9"/>
    <w:rsid w:val="00B112E4"/>
    <w:rsid w:val="00B11A5C"/>
    <w:rsid w:val="00B11F6F"/>
    <w:rsid w:val="00B12303"/>
    <w:rsid w:val="00B12592"/>
    <w:rsid w:val="00B1264A"/>
    <w:rsid w:val="00B12C25"/>
    <w:rsid w:val="00B12E13"/>
    <w:rsid w:val="00B13056"/>
    <w:rsid w:val="00B131E4"/>
    <w:rsid w:val="00B13DD2"/>
    <w:rsid w:val="00B141B7"/>
    <w:rsid w:val="00B141D5"/>
    <w:rsid w:val="00B14684"/>
    <w:rsid w:val="00B14809"/>
    <w:rsid w:val="00B14B66"/>
    <w:rsid w:val="00B151C2"/>
    <w:rsid w:val="00B156C6"/>
    <w:rsid w:val="00B15942"/>
    <w:rsid w:val="00B15BF1"/>
    <w:rsid w:val="00B15E94"/>
    <w:rsid w:val="00B160C2"/>
    <w:rsid w:val="00B16142"/>
    <w:rsid w:val="00B16166"/>
    <w:rsid w:val="00B16F38"/>
    <w:rsid w:val="00B16F7A"/>
    <w:rsid w:val="00B17E95"/>
    <w:rsid w:val="00B20353"/>
    <w:rsid w:val="00B215F5"/>
    <w:rsid w:val="00B217E3"/>
    <w:rsid w:val="00B22875"/>
    <w:rsid w:val="00B229D6"/>
    <w:rsid w:val="00B22C83"/>
    <w:rsid w:val="00B237CF"/>
    <w:rsid w:val="00B23839"/>
    <w:rsid w:val="00B239FC"/>
    <w:rsid w:val="00B23C1F"/>
    <w:rsid w:val="00B23EEF"/>
    <w:rsid w:val="00B2402D"/>
    <w:rsid w:val="00B24064"/>
    <w:rsid w:val="00B243AC"/>
    <w:rsid w:val="00B2440D"/>
    <w:rsid w:val="00B244E3"/>
    <w:rsid w:val="00B24A3A"/>
    <w:rsid w:val="00B25040"/>
    <w:rsid w:val="00B25660"/>
    <w:rsid w:val="00B2577F"/>
    <w:rsid w:val="00B25AAD"/>
    <w:rsid w:val="00B25E51"/>
    <w:rsid w:val="00B264A2"/>
    <w:rsid w:val="00B26908"/>
    <w:rsid w:val="00B30751"/>
    <w:rsid w:val="00B30999"/>
    <w:rsid w:val="00B30A26"/>
    <w:rsid w:val="00B30E60"/>
    <w:rsid w:val="00B30F8B"/>
    <w:rsid w:val="00B31264"/>
    <w:rsid w:val="00B31D73"/>
    <w:rsid w:val="00B31F00"/>
    <w:rsid w:val="00B326F6"/>
    <w:rsid w:val="00B3342C"/>
    <w:rsid w:val="00B33E7E"/>
    <w:rsid w:val="00B3492F"/>
    <w:rsid w:val="00B34BC7"/>
    <w:rsid w:val="00B34CC9"/>
    <w:rsid w:val="00B34D4C"/>
    <w:rsid w:val="00B35233"/>
    <w:rsid w:val="00B356B3"/>
    <w:rsid w:val="00B360D6"/>
    <w:rsid w:val="00B361BC"/>
    <w:rsid w:val="00B36485"/>
    <w:rsid w:val="00B37219"/>
    <w:rsid w:val="00B372FC"/>
    <w:rsid w:val="00B373C8"/>
    <w:rsid w:val="00B376C6"/>
    <w:rsid w:val="00B378C7"/>
    <w:rsid w:val="00B3797C"/>
    <w:rsid w:val="00B4033A"/>
    <w:rsid w:val="00B40349"/>
    <w:rsid w:val="00B40A8E"/>
    <w:rsid w:val="00B40C18"/>
    <w:rsid w:val="00B4121A"/>
    <w:rsid w:val="00B41986"/>
    <w:rsid w:val="00B41E07"/>
    <w:rsid w:val="00B42334"/>
    <w:rsid w:val="00B42735"/>
    <w:rsid w:val="00B43351"/>
    <w:rsid w:val="00B43426"/>
    <w:rsid w:val="00B435E8"/>
    <w:rsid w:val="00B43894"/>
    <w:rsid w:val="00B43976"/>
    <w:rsid w:val="00B439B5"/>
    <w:rsid w:val="00B43CF6"/>
    <w:rsid w:val="00B43D86"/>
    <w:rsid w:val="00B43F18"/>
    <w:rsid w:val="00B446DC"/>
    <w:rsid w:val="00B447B7"/>
    <w:rsid w:val="00B44A5A"/>
    <w:rsid w:val="00B45AB8"/>
    <w:rsid w:val="00B4713B"/>
    <w:rsid w:val="00B4721E"/>
    <w:rsid w:val="00B472E0"/>
    <w:rsid w:val="00B475B3"/>
    <w:rsid w:val="00B47A31"/>
    <w:rsid w:val="00B47D0A"/>
    <w:rsid w:val="00B47D69"/>
    <w:rsid w:val="00B50522"/>
    <w:rsid w:val="00B50792"/>
    <w:rsid w:val="00B50FF9"/>
    <w:rsid w:val="00B51610"/>
    <w:rsid w:val="00B51ACA"/>
    <w:rsid w:val="00B51B6B"/>
    <w:rsid w:val="00B52080"/>
    <w:rsid w:val="00B523C7"/>
    <w:rsid w:val="00B524B2"/>
    <w:rsid w:val="00B524B9"/>
    <w:rsid w:val="00B530CF"/>
    <w:rsid w:val="00B532BF"/>
    <w:rsid w:val="00B532F7"/>
    <w:rsid w:val="00B53323"/>
    <w:rsid w:val="00B534FC"/>
    <w:rsid w:val="00B5396B"/>
    <w:rsid w:val="00B53A19"/>
    <w:rsid w:val="00B53C7B"/>
    <w:rsid w:val="00B542E3"/>
    <w:rsid w:val="00B54A1C"/>
    <w:rsid w:val="00B557D0"/>
    <w:rsid w:val="00B55C48"/>
    <w:rsid w:val="00B55F3C"/>
    <w:rsid w:val="00B5600A"/>
    <w:rsid w:val="00B565EA"/>
    <w:rsid w:val="00B56677"/>
    <w:rsid w:val="00B57CB3"/>
    <w:rsid w:val="00B57F8E"/>
    <w:rsid w:val="00B602DA"/>
    <w:rsid w:val="00B6040A"/>
    <w:rsid w:val="00B6085B"/>
    <w:rsid w:val="00B60A4D"/>
    <w:rsid w:val="00B60F10"/>
    <w:rsid w:val="00B60FF4"/>
    <w:rsid w:val="00B611E5"/>
    <w:rsid w:val="00B61C79"/>
    <w:rsid w:val="00B61FF5"/>
    <w:rsid w:val="00B6307A"/>
    <w:rsid w:val="00B63174"/>
    <w:rsid w:val="00B637E9"/>
    <w:rsid w:val="00B641B5"/>
    <w:rsid w:val="00B64748"/>
    <w:rsid w:val="00B65043"/>
    <w:rsid w:val="00B654D6"/>
    <w:rsid w:val="00B65E27"/>
    <w:rsid w:val="00B66098"/>
    <w:rsid w:val="00B6624D"/>
    <w:rsid w:val="00B6647B"/>
    <w:rsid w:val="00B6649A"/>
    <w:rsid w:val="00B664CB"/>
    <w:rsid w:val="00B66F13"/>
    <w:rsid w:val="00B6742A"/>
    <w:rsid w:val="00B676DA"/>
    <w:rsid w:val="00B67891"/>
    <w:rsid w:val="00B67BF5"/>
    <w:rsid w:val="00B67F22"/>
    <w:rsid w:val="00B70002"/>
    <w:rsid w:val="00B70B6C"/>
    <w:rsid w:val="00B710FE"/>
    <w:rsid w:val="00B71222"/>
    <w:rsid w:val="00B712D6"/>
    <w:rsid w:val="00B714E0"/>
    <w:rsid w:val="00B71B78"/>
    <w:rsid w:val="00B71DEA"/>
    <w:rsid w:val="00B72190"/>
    <w:rsid w:val="00B723FE"/>
    <w:rsid w:val="00B724F1"/>
    <w:rsid w:val="00B726D2"/>
    <w:rsid w:val="00B7276A"/>
    <w:rsid w:val="00B728B8"/>
    <w:rsid w:val="00B7292C"/>
    <w:rsid w:val="00B72DC9"/>
    <w:rsid w:val="00B72F34"/>
    <w:rsid w:val="00B737BC"/>
    <w:rsid w:val="00B737FD"/>
    <w:rsid w:val="00B73859"/>
    <w:rsid w:val="00B739F1"/>
    <w:rsid w:val="00B73A07"/>
    <w:rsid w:val="00B73BBE"/>
    <w:rsid w:val="00B7438D"/>
    <w:rsid w:val="00B74B43"/>
    <w:rsid w:val="00B74CEE"/>
    <w:rsid w:val="00B7503F"/>
    <w:rsid w:val="00B751F7"/>
    <w:rsid w:val="00B755B3"/>
    <w:rsid w:val="00B7560F"/>
    <w:rsid w:val="00B75865"/>
    <w:rsid w:val="00B75BE5"/>
    <w:rsid w:val="00B75FAF"/>
    <w:rsid w:val="00B761F4"/>
    <w:rsid w:val="00B76736"/>
    <w:rsid w:val="00B76B88"/>
    <w:rsid w:val="00B772B3"/>
    <w:rsid w:val="00B77AA3"/>
    <w:rsid w:val="00B77ABB"/>
    <w:rsid w:val="00B77F56"/>
    <w:rsid w:val="00B807CB"/>
    <w:rsid w:val="00B80AE0"/>
    <w:rsid w:val="00B80BA3"/>
    <w:rsid w:val="00B81624"/>
    <w:rsid w:val="00B81788"/>
    <w:rsid w:val="00B81B4D"/>
    <w:rsid w:val="00B81B4E"/>
    <w:rsid w:val="00B82134"/>
    <w:rsid w:val="00B822E8"/>
    <w:rsid w:val="00B82450"/>
    <w:rsid w:val="00B8252F"/>
    <w:rsid w:val="00B826F1"/>
    <w:rsid w:val="00B828AC"/>
    <w:rsid w:val="00B82990"/>
    <w:rsid w:val="00B82A0D"/>
    <w:rsid w:val="00B82B7F"/>
    <w:rsid w:val="00B82EAE"/>
    <w:rsid w:val="00B839BA"/>
    <w:rsid w:val="00B83D4F"/>
    <w:rsid w:val="00B83DB0"/>
    <w:rsid w:val="00B843B0"/>
    <w:rsid w:val="00B8449D"/>
    <w:rsid w:val="00B8498E"/>
    <w:rsid w:val="00B84CB5"/>
    <w:rsid w:val="00B855C6"/>
    <w:rsid w:val="00B860A1"/>
    <w:rsid w:val="00B860E3"/>
    <w:rsid w:val="00B8660A"/>
    <w:rsid w:val="00B86984"/>
    <w:rsid w:val="00B86C75"/>
    <w:rsid w:val="00B86D1A"/>
    <w:rsid w:val="00B86DDA"/>
    <w:rsid w:val="00B87C1C"/>
    <w:rsid w:val="00B9015B"/>
    <w:rsid w:val="00B902CC"/>
    <w:rsid w:val="00B904C4"/>
    <w:rsid w:val="00B909A7"/>
    <w:rsid w:val="00B909F5"/>
    <w:rsid w:val="00B90D95"/>
    <w:rsid w:val="00B911F7"/>
    <w:rsid w:val="00B91383"/>
    <w:rsid w:val="00B917B4"/>
    <w:rsid w:val="00B91EEC"/>
    <w:rsid w:val="00B91F8C"/>
    <w:rsid w:val="00B91FB3"/>
    <w:rsid w:val="00B92C1F"/>
    <w:rsid w:val="00B92F7C"/>
    <w:rsid w:val="00B93623"/>
    <w:rsid w:val="00B936C9"/>
    <w:rsid w:val="00B93954"/>
    <w:rsid w:val="00B93C1D"/>
    <w:rsid w:val="00B93E62"/>
    <w:rsid w:val="00B94570"/>
    <w:rsid w:val="00B945B7"/>
    <w:rsid w:val="00B94B55"/>
    <w:rsid w:val="00B94F63"/>
    <w:rsid w:val="00B95738"/>
    <w:rsid w:val="00B95863"/>
    <w:rsid w:val="00B95D5F"/>
    <w:rsid w:val="00B963E9"/>
    <w:rsid w:val="00B96DDD"/>
    <w:rsid w:val="00B9707E"/>
    <w:rsid w:val="00B979E3"/>
    <w:rsid w:val="00B97CF7"/>
    <w:rsid w:val="00BA024C"/>
    <w:rsid w:val="00BA11FE"/>
    <w:rsid w:val="00BA1E7F"/>
    <w:rsid w:val="00BA248C"/>
    <w:rsid w:val="00BA2B3C"/>
    <w:rsid w:val="00BA2CB2"/>
    <w:rsid w:val="00BA317E"/>
    <w:rsid w:val="00BA33C5"/>
    <w:rsid w:val="00BA3838"/>
    <w:rsid w:val="00BA3A2C"/>
    <w:rsid w:val="00BA3ED2"/>
    <w:rsid w:val="00BA4628"/>
    <w:rsid w:val="00BA4974"/>
    <w:rsid w:val="00BA5A6B"/>
    <w:rsid w:val="00BA6235"/>
    <w:rsid w:val="00BA65FE"/>
    <w:rsid w:val="00BA6CC4"/>
    <w:rsid w:val="00BA70AC"/>
    <w:rsid w:val="00BA7785"/>
    <w:rsid w:val="00BA79FA"/>
    <w:rsid w:val="00BA7A6D"/>
    <w:rsid w:val="00BA7D38"/>
    <w:rsid w:val="00BB0381"/>
    <w:rsid w:val="00BB06C1"/>
    <w:rsid w:val="00BB0B1C"/>
    <w:rsid w:val="00BB0DFC"/>
    <w:rsid w:val="00BB179F"/>
    <w:rsid w:val="00BB19E1"/>
    <w:rsid w:val="00BB1A7F"/>
    <w:rsid w:val="00BB1A83"/>
    <w:rsid w:val="00BB1D51"/>
    <w:rsid w:val="00BB20CE"/>
    <w:rsid w:val="00BB256A"/>
    <w:rsid w:val="00BB3054"/>
    <w:rsid w:val="00BB30AF"/>
    <w:rsid w:val="00BB3939"/>
    <w:rsid w:val="00BB3C2B"/>
    <w:rsid w:val="00BB4085"/>
    <w:rsid w:val="00BB4091"/>
    <w:rsid w:val="00BB430B"/>
    <w:rsid w:val="00BB4663"/>
    <w:rsid w:val="00BB4AB4"/>
    <w:rsid w:val="00BB5149"/>
    <w:rsid w:val="00BB55A9"/>
    <w:rsid w:val="00BB5687"/>
    <w:rsid w:val="00BB5BD5"/>
    <w:rsid w:val="00BB5C50"/>
    <w:rsid w:val="00BB5EBD"/>
    <w:rsid w:val="00BB5FBE"/>
    <w:rsid w:val="00BB6239"/>
    <w:rsid w:val="00BB627B"/>
    <w:rsid w:val="00BB6394"/>
    <w:rsid w:val="00BB6C6F"/>
    <w:rsid w:val="00BB6EB8"/>
    <w:rsid w:val="00BB70E6"/>
    <w:rsid w:val="00BB719B"/>
    <w:rsid w:val="00BB782A"/>
    <w:rsid w:val="00BB7B44"/>
    <w:rsid w:val="00BB7C6B"/>
    <w:rsid w:val="00BB7D66"/>
    <w:rsid w:val="00BB7FEE"/>
    <w:rsid w:val="00BC00E0"/>
    <w:rsid w:val="00BC06C0"/>
    <w:rsid w:val="00BC0E13"/>
    <w:rsid w:val="00BC0F26"/>
    <w:rsid w:val="00BC124C"/>
    <w:rsid w:val="00BC12F4"/>
    <w:rsid w:val="00BC173D"/>
    <w:rsid w:val="00BC1950"/>
    <w:rsid w:val="00BC1EF0"/>
    <w:rsid w:val="00BC23BB"/>
    <w:rsid w:val="00BC251B"/>
    <w:rsid w:val="00BC27C9"/>
    <w:rsid w:val="00BC2A01"/>
    <w:rsid w:val="00BC2F57"/>
    <w:rsid w:val="00BC2F88"/>
    <w:rsid w:val="00BC368C"/>
    <w:rsid w:val="00BC399E"/>
    <w:rsid w:val="00BC3B87"/>
    <w:rsid w:val="00BC3F90"/>
    <w:rsid w:val="00BC3FEA"/>
    <w:rsid w:val="00BC4905"/>
    <w:rsid w:val="00BC4BB4"/>
    <w:rsid w:val="00BC4D4B"/>
    <w:rsid w:val="00BC54E1"/>
    <w:rsid w:val="00BC562E"/>
    <w:rsid w:val="00BC5F2D"/>
    <w:rsid w:val="00BC612C"/>
    <w:rsid w:val="00BC64A3"/>
    <w:rsid w:val="00BC6777"/>
    <w:rsid w:val="00BC67F8"/>
    <w:rsid w:val="00BC6DDC"/>
    <w:rsid w:val="00BC6FD0"/>
    <w:rsid w:val="00BC705F"/>
    <w:rsid w:val="00BC7317"/>
    <w:rsid w:val="00BC77F9"/>
    <w:rsid w:val="00BC77FE"/>
    <w:rsid w:val="00BD04D9"/>
    <w:rsid w:val="00BD09CB"/>
    <w:rsid w:val="00BD0A50"/>
    <w:rsid w:val="00BD0D28"/>
    <w:rsid w:val="00BD0E2E"/>
    <w:rsid w:val="00BD13CD"/>
    <w:rsid w:val="00BD1A6E"/>
    <w:rsid w:val="00BD1AD5"/>
    <w:rsid w:val="00BD1C49"/>
    <w:rsid w:val="00BD1CBD"/>
    <w:rsid w:val="00BD1EA6"/>
    <w:rsid w:val="00BD2072"/>
    <w:rsid w:val="00BD224C"/>
    <w:rsid w:val="00BD22B9"/>
    <w:rsid w:val="00BD259E"/>
    <w:rsid w:val="00BD2779"/>
    <w:rsid w:val="00BD3636"/>
    <w:rsid w:val="00BD3827"/>
    <w:rsid w:val="00BD3B0C"/>
    <w:rsid w:val="00BD3D5F"/>
    <w:rsid w:val="00BD3E54"/>
    <w:rsid w:val="00BD45EC"/>
    <w:rsid w:val="00BD49A9"/>
    <w:rsid w:val="00BD49C7"/>
    <w:rsid w:val="00BD4E3B"/>
    <w:rsid w:val="00BD59F6"/>
    <w:rsid w:val="00BD5B5F"/>
    <w:rsid w:val="00BD5BC1"/>
    <w:rsid w:val="00BD61FB"/>
    <w:rsid w:val="00BD683B"/>
    <w:rsid w:val="00BD68A2"/>
    <w:rsid w:val="00BD69B2"/>
    <w:rsid w:val="00BD6E03"/>
    <w:rsid w:val="00BD6E0D"/>
    <w:rsid w:val="00BD725B"/>
    <w:rsid w:val="00BD728A"/>
    <w:rsid w:val="00BD773E"/>
    <w:rsid w:val="00BD785B"/>
    <w:rsid w:val="00BD7D54"/>
    <w:rsid w:val="00BD7DD3"/>
    <w:rsid w:val="00BE005E"/>
    <w:rsid w:val="00BE0E13"/>
    <w:rsid w:val="00BE1330"/>
    <w:rsid w:val="00BE1FA1"/>
    <w:rsid w:val="00BE2009"/>
    <w:rsid w:val="00BE2E5E"/>
    <w:rsid w:val="00BE302A"/>
    <w:rsid w:val="00BE31DA"/>
    <w:rsid w:val="00BE377F"/>
    <w:rsid w:val="00BE3DE9"/>
    <w:rsid w:val="00BE40A4"/>
    <w:rsid w:val="00BE468A"/>
    <w:rsid w:val="00BE48DE"/>
    <w:rsid w:val="00BE4D5B"/>
    <w:rsid w:val="00BE5003"/>
    <w:rsid w:val="00BE55C4"/>
    <w:rsid w:val="00BE59C0"/>
    <w:rsid w:val="00BE604C"/>
    <w:rsid w:val="00BE67EA"/>
    <w:rsid w:val="00BE7547"/>
    <w:rsid w:val="00BE7920"/>
    <w:rsid w:val="00BE7D8E"/>
    <w:rsid w:val="00BE7E9D"/>
    <w:rsid w:val="00BF0146"/>
    <w:rsid w:val="00BF03CF"/>
    <w:rsid w:val="00BF05EA"/>
    <w:rsid w:val="00BF06E0"/>
    <w:rsid w:val="00BF163E"/>
    <w:rsid w:val="00BF17C7"/>
    <w:rsid w:val="00BF1A43"/>
    <w:rsid w:val="00BF2136"/>
    <w:rsid w:val="00BF22BA"/>
    <w:rsid w:val="00BF23DB"/>
    <w:rsid w:val="00BF25AA"/>
    <w:rsid w:val="00BF281C"/>
    <w:rsid w:val="00BF28E4"/>
    <w:rsid w:val="00BF299A"/>
    <w:rsid w:val="00BF315C"/>
    <w:rsid w:val="00BF327A"/>
    <w:rsid w:val="00BF33E3"/>
    <w:rsid w:val="00BF34AE"/>
    <w:rsid w:val="00BF3543"/>
    <w:rsid w:val="00BF3695"/>
    <w:rsid w:val="00BF377E"/>
    <w:rsid w:val="00BF4844"/>
    <w:rsid w:val="00BF49EF"/>
    <w:rsid w:val="00BF4ACE"/>
    <w:rsid w:val="00BF58B1"/>
    <w:rsid w:val="00BF5AB9"/>
    <w:rsid w:val="00BF5E81"/>
    <w:rsid w:val="00BF5F61"/>
    <w:rsid w:val="00BF6031"/>
    <w:rsid w:val="00BF69D2"/>
    <w:rsid w:val="00BF7816"/>
    <w:rsid w:val="00C0029F"/>
    <w:rsid w:val="00C002AF"/>
    <w:rsid w:val="00C0107E"/>
    <w:rsid w:val="00C0116C"/>
    <w:rsid w:val="00C0167A"/>
    <w:rsid w:val="00C01F0B"/>
    <w:rsid w:val="00C01F95"/>
    <w:rsid w:val="00C0239B"/>
    <w:rsid w:val="00C0279A"/>
    <w:rsid w:val="00C027A9"/>
    <w:rsid w:val="00C0302A"/>
    <w:rsid w:val="00C03B10"/>
    <w:rsid w:val="00C03C40"/>
    <w:rsid w:val="00C045F1"/>
    <w:rsid w:val="00C048F6"/>
    <w:rsid w:val="00C04F53"/>
    <w:rsid w:val="00C05227"/>
    <w:rsid w:val="00C05666"/>
    <w:rsid w:val="00C05FD8"/>
    <w:rsid w:val="00C0628B"/>
    <w:rsid w:val="00C064D1"/>
    <w:rsid w:val="00C06527"/>
    <w:rsid w:val="00C0670D"/>
    <w:rsid w:val="00C068DA"/>
    <w:rsid w:val="00C07252"/>
    <w:rsid w:val="00C07310"/>
    <w:rsid w:val="00C07F2D"/>
    <w:rsid w:val="00C102D6"/>
    <w:rsid w:val="00C10396"/>
    <w:rsid w:val="00C1048A"/>
    <w:rsid w:val="00C1129B"/>
    <w:rsid w:val="00C11790"/>
    <w:rsid w:val="00C11FDF"/>
    <w:rsid w:val="00C12643"/>
    <w:rsid w:val="00C1331B"/>
    <w:rsid w:val="00C135FF"/>
    <w:rsid w:val="00C136FC"/>
    <w:rsid w:val="00C13797"/>
    <w:rsid w:val="00C1382B"/>
    <w:rsid w:val="00C1416C"/>
    <w:rsid w:val="00C1511E"/>
    <w:rsid w:val="00C15DAA"/>
    <w:rsid w:val="00C15FAA"/>
    <w:rsid w:val="00C16107"/>
    <w:rsid w:val="00C16255"/>
    <w:rsid w:val="00C1665C"/>
    <w:rsid w:val="00C16951"/>
    <w:rsid w:val="00C174C5"/>
    <w:rsid w:val="00C17CC0"/>
    <w:rsid w:val="00C17FA4"/>
    <w:rsid w:val="00C201C6"/>
    <w:rsid w:val="00C202DC"/>
    <w:rsid w:val="00C20B1F"/>
    <w:rsid w:val="00C20D08"/>
    <w:rsid w:val="00C20DA3"/>
    <w:rsid w:val="00C20FB7"/>
    <w:rsid w:val="00C211F1"/>
    <w:rsid w:val="00C21D32"/>
    <w:rsid w:val="00C21FDF"/>
    <w:rsid w:val="00C2212D"/>
    <w:rsid w:val="00C221CA"/>
    <w:rsid w:val="00C22372"/>
    <w:rsid w:val="00C235A7"/>
    <w:rsid w:val="00C237B7"/>
    <w:rsid w:val="00C237F4"/>
    <w:rsid w:val="00C243B0"/>
    <w:rsid w:val="00C244D2"/>
    <w:rsid w:val="00C2479D"/>
    <w:rsid w:val="00C24C44"/>
    <w:rsid w:val="00C24D25"/>
    <w:rsid w:val="00C24D52"/>
    <w:rsid w:val="00C24E43"/>
    <w:rsid w:val="00C250C9"/>
    <w:rsid w:val="00C25115"/>
    <w:rsid w:val="00C252AA"/>
    <w:rsid w:val="00C2595D"/>
    <w:rsid w:val="00C25DD9"/>
    <w:rsid w:val="00C26AD6"/>
    <w:rsid w:val="00C26EED"/>
    <w:rsid w:val="00C2754E"/>
    <w:rsid w:val="00C27580"/>
    <w:rsid w:val="00C279F3"/>
    <w:rsid w:val="00C27A68"/>
    <w:rsid w:val="00C27D24"/>
    <w:rsid w:val="00C302B1"/>
    <w:rsid w:val="00C30493"/>
    <w:rsid w:val="00C30ABD"/>
    <w:rsid w:val="00C30AE9"/>
    <w:rsid w:val="00C313B9"/>
    <w:rsid w:val="00C31C27"/>
    <w:rsid w:val="00C31C5A"/>
    <w:rsid w:val="00C31CA8"/>
    <w:rsid w:val="00C3297C"/>
    <w:rsid w:val="00C32A11"/>
    <w:rsid w:val="00C32D42"/>
    <w:rsid w:val="00C32F81"/>
    <w:rsid w:val="00C33240"/>
    <w:rsid w:val="00C3392C"/>
    <w:rsid w:val="00C33A34"/>
    <w:rsid w:val="00C33D36"/>
    <w:rsid w:val="00C34152"/>
    <w:rsid w:val="00C34281"/>
    <w:rsid w:val="00C34761"/>
    <w:rsid w:val="00C34977"/>
    <w:rsid w:val="00C34B0A"/>
    <w:rsid w:val="00C35518"/>
    <w:rsid w:val="00C355E8"/>
    <w:rsid w:val="00C36379"/>
    <w:rsid w:val="00C363B3"/>
    <w:rsid w:val="00C36672"/>
    <w:rsid w:val="00C3678A"/>
    <w:rsid w:val="00C376B7"/>
    <w:rsid w:val="00C37AD3"/>
    <w:rsid w:val="00C37AFC"/>
    <w:rsid w:val="00C4012C"/>
    <w:rsid w:val="00C406F3"/>
    <w:rsid w:val="00C4087B"/>
    <w:rsid w:val="00C4109E"/>
    <w:rsid w:val="00C41703"/>
    <w:rsid w:val="00C41E7D"/>
    <w:rsid w:val="00C420C5"/>
    <w:rsid w:val="00C4233D"/>
    <w:rsid w:val="00C42B89"/>
    <w:rsid w:val="00C43009"/>
    <w:rsid w:val="00C43359"/>
    <w:rsid w:val="00C43490"/>
    <w:rsid w:val="00C43908"/>
    <w:rsid w:val="00C44209"/>
    <w:rsid w:val="00C45040"/>
    <w:rsid w:val="00C45927"/>
    <w:rsid w:val="00C45990"/>
    <w:rsid w:val="00C45BBD"/>
    <w:rsid w:val="00C4656C"/>
    <w:rsid w:val="00C46F3F"/>
    <w:rsid w:val="00C47081"/>
    <w:rsid w:val="00C47B9E"/>
    <w:rsid w:val="00C47F36"/>
    <w:rsid w:val="00C50B12"/>
    <w:rsid w:val="00C513BE"/>
    <w:rsid w:val="00C518CA"/>
    <w:rsid w:val="00C52101"/>
    <w:rsid w:val="00C529CA"/>
    <w:rsid w:val="00C52B7E"/>
    <w:rsid w:val="00C52CF7"/>
    <w:rsid w:val="00C52DEB"/>
    <w:rsid w:val="00C52E1B"/>
    <w:rsid w:val="00C532CF"/>
    <w:rsid w:val="00C5387B"/>
    <w:rsid w:val="00C54909"/>
    <w:rsid w:val="00C55448"/>
    <w:rsid w:val="00C555F1"/>
    <w:rsid w:val="00C556EB"/>
    <w:rsid w:val="00C5587F"/>
    <w:rsid w:val="00C55901"/>
    <w:rsid w:val="00C55B1E"/>
    <w:rsid w:val="00C55CFC"/>
    <w:rsid w:val="00C55D1C"/>
    <w:rsid w:val="00C55FAA"/>
    <w:rsid w:val="00C560BD"/>
    <w:rsid w:val="00C57222"/>
    <w:rsid w:val="00C57EFD"/>
    <w:rsid w:val="00C60260"/>
    <w:rsid w:val="00C605D0"/>
    <w:rsid w:val="00C607E2"/>
    <w:rsid w:val="00C60A68"/>
    <w:rsid w:val="00C60A9D"/>
    <w:rsid w:val="00C60AC1"/>
    <w:rsid w:val="00C6126A"/>
    <w:rsid w:val="00C61B6C"/>
    <w:rsid w:val="00C61FFB"/>
    <w:rsid w:val="00C6263A"/>
    <w:rsid w:val="00C626E5"/>
    <w:rsid w:val="00C62EFB"/>
    <w:rsid w:val="00C62F4C"/>
    <w:rsid w:val="00C63160"/>
    <w:rsid w:val="00C633D8"/>
    <w:rsid w:val="00C63411"/>
    <w:rsid w:val="00C63E65"/>
    <w:rsid w:val="00C64570"/>
    <w:rsid w:val="00C64D1E"/>
    <w:rsid w:val="00C653B2"/>
    <w:rsid w:val="00C65478"/>
    <w:rsid w:val="00C65753"/>
    <w:rsid w:val="00C660D0"/>
    <w:rsid w:val="00C660F7"/>
    <w:rsid w:val="00C6644C"/>
    <w:rsid w:val="00C664BB"/>
    <w:rsid w:val="00C66D1B"/>
    <w:rsid w:val="00C66D89"/>
    <w:rsid w:val="00C67207"/>
    <w:rsid w:val="00C672C8"/>
    <w:rsid w:val="00C6750D"/>
    <w:rsid w:val="00C67585"/>
    <w:rsid w:val="00C677DE"/>
    <w:rsid w:val="00C67E7A"/>
    <w:rsid w:val="00C705A8"/>
    <w:rsid w:val="00C70AF3"/>
    <w:rsid w:val="00C70C97"/>
    <w:rsid w:val="00C70D6F"/>
    <w:rsid w:val="00C70D92"/>
    <w:rsid w:val="00C70DA4"/>
    <w:rsid w:val="00C70ED1"/>
    <w:rsid w:val="00C71564"/>
    <w:rsid w:val="00C71E57"/>
    <w:rsid w:val="00C71F19"/>
    <w:rsid w:val="00C7206F"/>
    <w:rsid w:val="00C72078"/>
    <w:rsid w:val="00C720AE"/>
    <w:rsid w:val="00C728BC"/>
    <w:rsid w:val="00C7293E"/>
    <w:rsid w:val="00C72D16"/>
    <w:rsid w:val="00C72D28"/>
    <w:rsid w:val="00C72E8C"/>
    <w:rsid w:val="00C72F67"/>
    <w:rsid w:val="00C7363B"/>
    <w:rsid w:val="00C738D3"/>
    <w:rsid w:val="00C738D4"/>
    <w:rsid w:val="00C74220"/>
    <w:rsid w:val="00C74395"/>
    <w:rsid w:val="00C74622"/>
    <w:rsid w:val="00C74ABA"/>
    <w:rsid w:val="00C74EB8"/>
    <w:rsid w:val="00C753EA"/>
    <w:rsid w:val="00C75A8E"/>
    <w:rsid w:val="00C75C3A"/>
    <w:rsid w:val="00C7661F"/>
    <w:rsid w:val="00C7707B"/>
    <w:rsid w:val="00C77195"/>
    <w:rsid w:val="00C77506"/>
    <w:rsid w:val="00C80455"/>
    <w:rsid w:val="00C805CF"/>
    <w:rsid w:val="00C80A16"/>
    <w:rsid w:val="00C812D0"/>
    <w:rsid w:val="00C81602"/>
    <w:rsid w:val="00C817DD"/>
    <w:rsid w:val="00C82146"/>
    <w:rsid w:val="00C827C2"/>
    <w:rsid w:val="00C82E67"/>
    <w:rsid w:val="00C832B5"/>
    <w:rsid w:val="00C83365"/>
    <w:rsid w:val="00C83755"/>
    <w:rsid w:val="00C83B13"/>
    <w:rsid w:val="00C847B3"/>
    <w:rsid w:val="00C84901"/>
    <w:rsid w:val="00C84AA8"/>
    <w:rsid w:val="00C84F71"/>
    <w:rsid w:val="00C85536"/>
    <w:rsid w:val="00C85546"/>
    <w:rsid w:val="00C85D97"/>
    <w:rsid w:val="00C8703C"/>
    <w:rsid w:val="00C8722A"/>
    <w:rsid w:val="00C872C4"/>
    <w:rsid w:val="00C876D0"/>
    <w:rsid w:val="00C8772E"/>
    <w:rsid w:val="00C87B48"/>
    <w:rsid w:val="00C87CC7"/>
    <w:rsid w:val="00C87FAE"/>
    <w:rsid w:val="00C900EC"/>
    <w:rsid w:val="00C90190"/>
    <w:rsid w:val="00C90CB6"/>
    <w:rsid w:val="00C90E87"/>
    <w:rsid w:val="00C91028"/>
    <w:rsid w:val="00C9110F"/>
    <w:rsid w:val="00C9170B"/>
    <w:rsid w:val="00C91AFE"/>
    <w:rsid w:val="00C9230B"/>
    <w:rsid w:val="00C92657"/>
    <w:rsid w:val="00C92795"/>
    <w:rsid w:val="00C92A6C"/>
    <w:rsid w:val="00C92B18"/>
    <w:rsid w:val="00C92CB2"/>
    <w:rsid w:val="00C9347E"/>
    <w:rsid w:val="00C9350C"/>
    <w:rsid w:val="00C93749"/>
    <w:rsid w:val="00C94FB3"/>
    <w:rsid w:val="00C95043"/>
    <w:rsid w:val="00C95399"/>
    <w:rsid w:val="00C9567F"/>
    <w:rsid w:val="00C95D92"/>
    <w:rsid w:val="00C95FA8"/>
    <w:rsid w:val="00C9645E"/>
    <w:rsid w:val="00C9660D"/>
    <w:rsid w:val="00C96C10"/>
    <w:rsid w:val="00C9766D"/>
    <w:rsid w:val="00C977DA"/>
    <w:rsid w:val="00C97DA4"/>
    <w:rsid w:val="00CA0371"/>
    <w:rsid w:val="00CA0630"/>
    <w:rsid w:val="00CA0B85"/>
    <w:rsid w:val="00CA15A9"/>
    <w:rsid w:val="00CA16B5"/>
    <w:rsid w:val="00CA1EA0"/>
    <w:rsid w:val="00CA36E5"/>
    <w:rsid w:val="00CA37F6"/>
    <w:rsid w:val="00CA3A1A"/>
    <w:rsid w:val="00CA3E28"/>
    <w:rsid w:val="00CA4059"/>
    <w:rsid w:val="00CA4202"/>
    <w:rsid w:val="00CA4340"/>
    <w:rsid w:val="00CA484F"/>
    <w:rsid w:val="00CA4CA8"/>
    <w:rsid w:val="00CA4FEB"/>
    <w:rsid w:val="00CA5A70"/>
    <w:rsid w:val="00CA5C0F"/>
    <w:rsid w:val="00CA5D2E"/>
    <w:rsid w:val="00CA68EE"/>
    <w:rsid w:val="00CA71A5"/>
    <w:rsid w:val="00CA770F"/>
    <w:rsid w:val="00CA7D35"/>
    <w:rsid w:val="00CA7EBF"/>
    <w:rsid w:val="00CB00E9"/>
    <w:rsid w:val="00CB03D6"/>
    <w:rsid w:val="00CB0409"/>
    <w:rsid w:val="00CB08F7"/>
    <w:rsid w:val="00CB1224"/>
    <w:rsid w:val="00CB14C6"/>
    <w:rsid w:val="00CB1800"/>
    <w:rsid w:val="00CB196D"/>
    <w:rsid w:val="00CB1D93"/>
    <w:rsid w:val="00CB1DA7"/>
    <w:rsid w:val="00CB1ECB"/>
    <w:rsid w:val="00CB2421"/>
    <w:rsid w:val="00CB2675"/>
    <w:rsid w:val="00CB2813"/>
    <w:rsid w:val="00CB2CDD"/>
    <w:rsid w:val="00CB36D6"/>
    <w:rsid w:val="00CB4112"/>
    <w:rsid w:val="00CB4E8F"/>
    <w:rsid w:val="00CB50E7"/>
    <w:rsid w:val="00CB5389"/>
    <w:rsid w:val="00CB53D5"/>
    <w:rsid w:val="00CB57F8"/>
    <w:rsid w:val="00CB64E5"/>
    <w:rsid w:val="00CB66C2"/>
    <w:rsid w:val="00CB6E9B"/>
    <w:rsid w:val="00CB731C"/>
    <w:rsid w:val="00CB7322"/>
    <w:rsid w:val="00CB7350"/>
    <w:rsid w:val="00CB737F"/>
    <w:rsid w:val="00CB774E"/>
    <w:rsid w:val="00CB7B9F"/>
    <w:rsid w:val="00CC054E"/>
    <w:rsid w:val="00CC0BDA"/>
    <w:rsid w:val="00CC182A"/>
    <w:rsid w:val="00CC1C6F"/>
    <w:rsid w:val="00CC256B"/>
    <w:rsid w:val="00CC2D89"/>
    <w:rsid w:val="00CC2FDB"/>
    <w:rsid w:val="00CC347E"/>
    <w:rsid w:val="00CC3BA4"/>
    <w:rsid w:val="00CC3F8A"/>
    <w:rsid w:val="00CC40EA"/>
    <w:rsid w:val="00CC46D3"/>
    <w:rsid w:val="00CC4AAC"/>
    <w:rsid w:val="00CC4BA8"/>
    <w:rsid w:val="00CC5294"/>
    <w:rsid w:val="00CC5454"/>
    <w:rsid w:val="00CC5C77"/>
    <w:rsid w:val="00CC5EE9"/>
    <w:rsid w:val="00CC6257"/>
    <w:rsid w:val="00CC62A1"/>
    <w:rsid w:val="00CC6633"/>
    <w:rsid w:val="00CC6648"/>
    <w:rsid w:val="00CC6FE4"/>
    <w:rsid w:val="00CC7D91"/>
    <w:rsid w:val="00CC7D94"/>
    <w:rsid w:val="00CD08EF"/>
    <w:rsid w:val="00CD0B47"/>
    <w:rsid w:val="00CD145F"/>
    <w:rsid w:val="00CD1897"/>
    <w:rsid w:val="00CD1C20"/>
    <w:rsid w:val="00CD1CB0"/>
    <w:rsid w:val="00CD1E3D"/>
    <w:rsid w:val="00CD1E44"/>
    <w:rsid w:val="00CD2085"/>
    <w:rsid w:val="00CD2328"/>
    <w:rsid w:val="00CD2334"/>
    <w:rsid w:val="00CD2B68"/>
    <w:rsid w:val="00CD2C4A"/>
    <w:rsid w:val="00CD2C64"/>
    <w:rsid w:val="00CD2EEC"/>
    <w:rsid w:val="00CD3729"/>
    <w:rsid w:val="00CD391C"/>
    <w:rsid w:val="00CD3FEB"/>
    <w:rsid w:val="00CD414E"/>
    <w:rsid w:val="00CD4318"/>
    <w:rsid w:val="00CD46F9"/>
    <w:rsid w:val="00CD484C"/>
    <w:rsid w:val="00CD4B42"/>
    <w:rsid w:val="00CD4FCE"/>
    <w:rsid w:val="00CD50DA"/>
    <w:rsid w:val="00CD55C9"/>
    <w:rsid w:val="00CD58E5"/>
    <w:rsid w:val="00CD5E92"/>
    <w:rsid w:val="00CD65F9"/>
    <w:rsid w:val="00CD6871"/>
    <w:rsid w:val="00CD6B3A"/>
    <w:rsid w:val="00CD6D9C"/>
    <w:rsid w:val="00CD6DC8"/>
    <w:rsid w:val="00CD71F1"/>
    <w:rsid w:val="00CD79A3"/>
    <w:rsid w:val="00CD7DB4"/>
    <w:rsid w:val="00CD7E48"/>
    <w:rsid w:val="00CD7F18"/>
    <w:rsid w:val="00CE040E"/>
    <w:rsid w:val="00CE04B0"/>
    <w:rsid w:val="00CE0BFD"/>
    <w:rsid w:val="00CE0D01"/>
    <w:rsid w:val="00CE1059"/>
    <w:rsid w:val="00CE1AFA"/>
    <w:rsid w:val="00CE1C8A"/>
    <w:rsid w:val="00CE1D4E"/>
    <w:rsid w:val="00CE1D93"/>
    <w:rsid w:val="00CE2177"/>
    <w:rsid w:val="00CE232E"/>
    <w:rsid w:val="00CE25F9"/>
    <w:rsid w:val="00CE25FF"/>
    <w:rsid w:val="00CE28DF"/>
    <w:rsid w:val="00CE2D31"/>
    <w:rsid w:val="00CE3A82"/>
    <w:rsid w:val="00CE3BFC"/>
    <w:rsid w:val="00CE3CB4"/>
    <w:rsid w:val="00CE3CEB"/>
    <w:rsid w:val="00CE3D7C"/>
    <w:rsid w:val="00CE3DBA"/>
    <w:rsid w:val="00CE47CF"/>
    <w:rsid w:val="00CE4FDC"/>
    <w:rsid w:val="00CE51B5"/>
    <w:rsid w:val="00CE56C1"/>
    <w:rsid w:val="00CE583D"/>
    <w:rsid w:val="00CE5F21"/>
    <w:rsid w:val="00CE65C7"/>
    <w:rsid w:val="00CE66F0"/>
    <w:rsid w:val="00CF00DB"/>
    <w:rsid w:val="00CF03C5"/>
    <w:rsid w:val="00CF0C09"/>
    <w:rsid w:val="00CF0D13"/>
    <w:rsid w:val="00CF186A"/>
    <w:rsid w:val="00CF1E2D"/>
    <w:rsid w:val="00CF1E72"/>
    <w:rsid w:val="00CF222C"/>
    <w:rsid w:val="00CF22A0"/>
    <w:rsid w:val="00CF2404"/>
    <w:rsid w:val="00CF2687"/>
    <w:rsid w:val="00CF27D2"/>
    <w:rsid w:val="00CF2AF7"/>
    <w:rsid w:val="00CF2FD9"/>
    <w:rsid w:val="00CF30D1"/>
    <w:rsid w:val="00CF407B"/>
    <w:rsid w:val="00CF445D"/>
    <w:rsid w:val="00CF4AA0"/>
    <w:rsid w:val="00CF52D2"/>
    <w:rsid w:val="00CF544D"/>
    <w:rsid w:val="00CF59EA"/>
    <w:rsid w:val="00CF647B"/>
    <w:rsid w:val="00CF65E1"/>
    <w:rsid w:val="00CF66D2"/>
    <w:rsid w:val="00CF6891"/>
    <w:rsid w:val="00CF6898"/>
    <w:rsid w:val="00CF6EE8"/>
    <w:rsid w:val="00CF6F85"/>
    <w:rsid w:val="00CF73DC"/>
    <w:rsid w:val="00CF7643"/>
    <w:rsid w:val="00CF7C68"/>
    <w:rsid w:val="00D00F09"/>
    <w:rsid w:val="00D017A4"/>
    <w:rsid w:val="00D02010"/>
    <w:rsid w:val="00D0272B"/>
    <w:rsid w:val="00D0284E"/>
    <w:rsid w:val="00D02AF2"/>
    <w:rsid w:val="00D02B0C"/>
    <w:rsid w:val="00D02C81"/>
    <w:rsid w:val="00D033A1"/>
    <w:rsid w:val="00D0394C"/>
    <w:rsid w:val="00D04004"/>
    <w:rsid w:val="00D0420F"/>
    <w:rsid w:val="00D046AC"/>
    <w:rsid w:val="00D04BDA"/>
    <w:rsid w:val="00D04E69"/>
    <w:rsid w:val="00D05330"/>
    <w:rsid w:val="00D054A2"/>
    <w:rsid w:val="00D05AFD"/>
    <w:rsid w:val="00D05DFE"/>
    <w:rsid w:val="00D05EA7"/>
    <w:rsid w:val="00D06E86"/>
    <w:rsid w:val="00D072D5"/>
    <w:rsid w:val="00D0774D"/>
    <w:rsid w:val="00D077BF"/>
    <w:rsid w:val="00D0796E"/>
    <w:rsid w:val="00D07F29"/>
    <w:rsid w:val="00D1130E"/>
    <w:rsid w:val="00D113B4"/>
    <w:rsid w:val="00D1164E"/>
    <w:rsid w:val="00D121AD"/>
    <w:rsid w:val="00D128FB"/>
    <w:rsid w:val="00D12D3B"/>
    <w:rsid w:val="00D1333E"/>
    <w:rsid w:val="00D1340D"/>
    <w:rsid w:val="00D139CF"/>
    <w:rsid w:val="00D141A9"/>
    <w:rsid w:val="00D1446E"/>
    <w:rsid w:val="00D14E12"/>
    <w:rsid w:val="00D14EFC"/>
    <w:rsid w:val="00D1558B"/>
    <w:rsid w:val="00D15CA0"/>
    <w:rsid w:val="00D15FAB"/>
    <w:rsid w:val="00D161D4"/>
    <w:rsid w:val="00D165E1"/>
    <w:rsid w:val="00D165FC"/>
    <w:rsid w:val="00D166A5"/>
    <w:rsid w:val="00D1671E"/>
    <w:rsid w:val="00D16BCA"/>
    <w:rsid w:val="00D16BDE"/>
    <w:rsid w:val="00D16BEB"/>
    <w:rsid w:val="00D16D36"/>
    <w:rsid w:val="00D17893"/>
    <w:rsid w:val="00D1790C"/>
    <w:rsid w:val="00D17A7E"/>
    <w:rsid w:val="00D17F4F"/>
    <w:rsid w:val="00D20A6E"/>
    <w:rsid w:val="00D20BD0"/>
    <w:rsid w:val="00D213E6"/>
    <w:rsid w:val="00D2163B"/>
    <w:rsid w:val="00D21845"/>
    <w:rsid w:val="00D21974"/>
    <w:rsid w:val="00D223D7"/>
    <w:rsid w:val="00D228F4"/>
    <w:rsid w:val="00D22D8F"/>
    <w:rsid w:val="00D2315E"/>
    <w:rsid w:val="00D2322F"/>
    <w:rsid w:val="00D235DE"/>
    <w:rsid w:val="00D23757"/>
    <w:rsid w:val="00D2377B"/>
    <w:rsid w:val="00D23AB7"/>
    <w:rsid w:val="00D244D3"/>
    <w:rsid w:val="00D24CA4"/>
    <w:rsid w:val="00D24DF8"/>
    <w:rsid w:val="00D259F7"/>
    <w:rsid w:val="00D25BF7"/>
    <w:rsid w:val="00D25C30"/>
    <w:rsid w:val="00D264E4"/>
    <w:rsid w:val="00D26E54"/>
    <w:rsid w:val="00D270BC"/>
    <w:rsid w:val="00D27616"/>
    <w:rsid w:val="00D2781E"/>
    <w:rsid w:val="00D2798E"/>
    <w:rsid w:val="00D27E40"/>
    <w:rsid w:val="00D30561"/>
    <w:rsid w:val="00D306CC"/>
    <w:rsid w:val="00D308BA"/>
    <w:rsid w:val="00D30C4D"/>
    <w:rsid w:val="00D30F94"/>
    <w:rsid w:val="00D3115B"/>
    <w:rsid w:val="00D3139C"/>
    <w:rsid w:val="00D31DF5"/>
    <w:rsid w:val="00D328B9"/>
    <w:rsid w:val="00D32B56"/>
    <w:rsid w:val="00D339AA"/>
    <w:rsid w:val="00D33DD1"/>
    <w:rsid w:val="00D33F97"/>
    <w:rsid w:val="00D34644"/>
    <w:rsid w:val="00D348B0"/>
    <w:rsid w:val="00D35276"/>
    <w:rsid w:val="00D3557D"/>
    <w:rsid w:val="00D3559A"/>
    <w:rsid w:val="00D3574F"/>
    <w:rsid w:val="00D35924"/>
    <w:rsid w:val="00D35E8F"/>
    <w:rsid w:val="00D35F25"/>
    <w:rsid w:val="00D3642F"/>
    <w:rsid w:val="00D365B0"/>
    <w:rsid w:val="00D36B7E"/>
    <w:rsid w:val="00D36C49"/>
    <w:rsid w:val="00D36D09"/>
    <w:rsid w:val="00D36D8E"/>
    <w:rsid w:val="00D3762E"/>
    <w:rsid w:val="00D378DF"/>
    <w:rsid w:val="00D37AFF"/>
    <w:rsid w:val="00D37D1C"/>
    <w:rsid w:val="00D37EA9"/>
    <w:rsid w:val="00D408FE"/>
    <w:rsid w:val="00D40DA3"/>
    <w:rsid w:val="00D410D2"/>
    <w:rsid w:val="00D41231"/>
    <w:rsid w:val="00D4125E"/>
    <w:rsid w:val="00D41482"/>
    <w:rsid w:val="00D41484"/>
    <w:rsid w:val="00D41B1A"/>
    <w:rsid w:val="00D41E4C"/>
    <w:rsid w:val="00D42206"/>
    <w:rsid w:val="00D4245F"/>
    <w:rsid w:val="00D4273B"/>
    <w:rsid w:val="00D42941"/>
    <w:rsid w:val="00D42AE1"/>
    <w:rsid w:val="00D43C82"/>
    <w:rsid w:val="00D44452"/>
    <w:rsid w:val="00D44A05"/>
    <w:rsid w:val="00D45286"/>
    <w:rsid w:val="00D452E6"/>
    <w:rsid w:val="00D4533A"/>
    <w:rsid w:val="00D45712"/>
    <w:rsid w:val="00D45A7C"/>
    <w:rsid w:val="00D46109"/>
    <w:rsid w:val="00D46357"/>
    <w:rsid w:val="00D46817"/>
    <w:rsid w:val="00D46B57"/>
    <w:rsid w:val="00D46C28"/>
    <w:rsid w:val="00D46FA1"/>
    <w:rsid w:val="00D47020"/>
    <w:rsid w:val="00D470D8"/>
    <w:rsid w:val="00D4765E"/>
    <w:rsid w:val="00D4787C"/>
    <w:rsid w:val="00D47B53"/>
    <w:rsid w:val="00D47CD5"/>
    <w:rsid w:val="00D51B6A"/>
    <w:rsid w:val="00D52458"/>
    <w:rsid w:val="00D528B8"/>
    <w:rsid w:val="00D52A0B"/>
    <w:rsid w:val="00D53779"/>
    <w:rsid w:val="00D539B4"/>
    <w:rsid w:val="00D53C97"/>
    <w:rsid w:val="00D53ECF"/>
    <w:rsid w:val="00D53EEE"/>
    <w:rsid w:val="00D53F57"/>
    <w:rsid w:val="00D54378"/>
    <w:rsid w:val="00D54977"/>
    <w:rsid w:val="00D549BF"/>
    <w:rsid w:val="00D54CCF"/>
    <w:rsid w:val="00D55156"/>
    <w:rsid w:val="00D55727"/>
    <w:rsid w:val="00D5572A"/>
    <w:rsid w:val="00D55775"/>
    <w:rsid w:val="00D5593A"/>
    <w:rsid w:val="00D55C7B"/>
    <w:rsid w:val="00D55D3F"/>
    <w:rsid w:val="00D5656A"/>
    <w:rsid w:val="00D567E8"/>
    <w:rsid w:val="00D57528"/>
    <w:rsid w:val="00D57B27"/>
    <w:rsid w:val="00D60208"/>
    <w:rsid w:val="00D602A8"/>
    <w:rsid w:val="00D60533"/>
    <w:rsid w:val="00D60826"/>
    <w:rsid w:val="00D60881"/>
    <w:rsid w:val="00D60EBC"/>
    <w:rsid w:val="00D610C8"/>
    <w:rsid w:val="00D61497"/>
    <w:rsid w:val="00D61A6E"/>
    <w:rsid w:val="00D61F4D"/>
    <w:rsid w:val="00D62564"/>
    <w:rsid w:val="00D62735"/>
    <w:rsid w:val="00D629A7"/>
    <w:rsid w:val="00D63003"/>
    <w:rsid w:val="00D63041"/>
    <w:rsid w:val="00D6346A"/>
    <w:rsid w:val="00D63D5C"/>
    <w:rsid w:val="00D644D1"/>
    <w:rsid w:val="00D6539A"/>
    <w:rsid w:val="00D65449"/>
    <w:rsid w:val="00D657EF"/>
    <w:rsid w:val="00D658A8"/>
    <w:rsid w:val="00D65A41"/>
    <w:rsid w:val="00D65E42"/>
    <w:rsid w:val="00D65F9A"/>
    <w:rsid w:val="00D664BD"/>
    <w:rsid w:val="00D66622"/>
    <w:rsid w:val="00D66668"/>
    <w:rsid w:val="00D66D67"/>
    <w:rsid w:val="00D6741A"/>
    <w:rsid w:val="00D6766D"/>
    <w:rsid w:val="00D67A95"/>
    <w:rsid w:val="00D704CB"/>
    <w:rsid w:val="00D706E1"/>
    <w:rsid w:val="00D70EBA"/>
    <w:rsid w:val="00D712E2"/>
    <w:rsid w:val="00D715F6"/>
    <w:rsid w:val="00D7247E"/>
    <w:rsid w:val="00D72697"/>
    <w:rsid w:val="00D7285E"/>
    <w:rsid w:val="00D72A65"/>
    <w:rsid w:val="00D72E7F"/>
    <w:rsid w:val="00D730B0"/>
    <w:rsid w:val="00D738E1"/>
    <w:rsid w:val="00D73E13"/>
    <w:rsid w:val="00D73E14"/>
    <w:rsid w:val="00D74121"/>
    <w:rsid w:val="00D74345"/>
    <w:rsid w:val="00D74C33"/>
    <w:rsid w:val="00D74F7A"/>
    <w:rsid w:val="00D75199"/>
    <w:rsid w:val="00D75474"/>
    <w:rsid w:val="00D75D13"/>
    <w:rsid w:val="00D76ADF"/>
    <w:rsid w:val="00D76C19"/>
    <w:rsid w:val="00D773B6"/>
    <w:rsid w:val="00D777BC"/>
    <w:rsid w:val="00D77B50"/>
    <w:rsid w:val="00D808BB"/>
    <w:rsid w:val="00D809A3"/>
    <w:rsid w:val="00D80B92"/>
    <w:rsid w:val="00D80CDB"/>
    <w:rsid w:val="00D81298"/>
    <w:rsid w:val="00D818A2"/>
    <w:rsid w:val="00D81928"/>
    <w:rsid w:val="00D819A4"/>
    <w:rsid w:val="00D81D55"/>
    <w:rsid w:val="00D81EF8"/>
    <w:rsid w:val="00D82B09"/>
    <w:rsid w:val="00D82D03"/>
    <w:rsid w:val="00D82F98"/>
    <w:rsid w:val="00D83934"/>
    <w:rsid w:val="00D8395B"/>
    <w:rsid w:val="00D84697"/>
    <w:rsid w:val="00D84C6B"/>
    <w:rsid w:val="00D851F2"/>
    <w:rsid w:val="00D853F0"/>
    <w:rsid w:val="00D86255"/>
    <w:rsid w:val="00D862E4"/>
    <w:rsid w:val="00D863D4"/>
    <w:rsid w:val="00D86A75"/>
    <w:rsid w:val="00D86AE4"/>
    <w:rsid w:val="00D86D98"/>
    <w:rsid w:val="00D87063"/>
    <w:rsid w:val="00D9063C"/>
    <w:rsid w:val="00D90994"/>
    <w:rsid w:val="00D90AFB"/>
    <w:rsid w:val="00D91101"/>
    <w:rsid w:val="00D911FD"/>
    <w:rsid w:val="00D91416"/>
    <w:rsid w:val="00D91C36"/>
    <w:rsid w:val="00D92752"/>
    <w:rsid w:val="00D92CB7"/>
    <w:rsid w:val="00D933ED"/>
    <w:rsid w:val="00D94A0B"/>
    <w:rsid w:val="00D9551A"/>
    <w:rsid w:val="00D95520"/>
    <w:rsid w:val="00D95554"/>
    <w:rsid w:val="00D9625F"/>
    <w:rsid w:val="00D963F6"/>
    <w:rsid w:val="00D9661E"/>
    <w:rsid w:val="00D967ED"/>
    <w:rsid w:val="00D96ECA"/>
    <w:rsid w:val="00D97075"/>
    <w:rsid w:val="00D97A3A"/>
    <w:rsid w:val="00D97C46"/>
    <w:rsid w:val="00D97C4E"/>
    <w:rsid w:val="00DA005B"/>
    <w:rsid w:val="00DA16C6"/>
    <w:rsid w:val="00DA1740"/>
    <w:rsid w:val="00DA1851"/>
    <w:rsid w:val="00DA1D3A"/>
    <w:rsid w:val="00DA1D4A"/>
    <w:rsid w:val="00DA2803"/>
    <w:rsid w:val="00DA290A"/>
    <w:rsid w:val="00DA2D39"/>
    <w:rsid w:val="00DA2D41"/>
    <w:rsid w:val="00DA344F"/>
    <w:rsid w:val="00DA3C00"/>
    <w:rsid w:val="00DA3D13"/>
    <w:rsid w:val="00DA3F73"/>
    <w:rsid w:val="00DA41D6"/>
    <w:rsid w:val="00DA4A68"/>
    <w:rsid w:val="00DA5054"/>
    <w:rsid w:val="00DA6537"/>
    <w:rsid w:val="00DA7113"/>
    <w:rsid w:val="00DA7118"/>
    <w:rsid w:val="00DA7248"/>
    <w:rsid w:val="00DA76CF"/>
    <w:rsid w:val="00DA79D1"/>
    <w:rsid w:val="00DA7BCD"/>
    <w:rsid w:val="00DB0139"/>
    <w:rsid w:val="00DB01F5"/>
    <w:rsid w:val="00DB03F4"/>
    <w:rsid w:val="00DB05FD"/>
    <w:rsid w:val="00DB0A4C"/>
    <w:rsid w:val="00DB0C5F"/>
    <w:rsid w:val="00DB0DF8"/>
    <w:rsid w:val="00DB0E50"/>
    <w:rsid w:val="00DB11C1"/>
    <w:rsid w:val="00DB19EB"/>
    <w:rsid w:val="00DB1B8E"/>
    <w:rsid w:val="00DB1C84"/>
    <w:rsid w:val="00DB2BBF"/>
    <w:rsid w:val="00DB3442"/>
    <w:rsid w:val="00DB41E9"/>
    <w:rsid w:val="00DB4952"/>
    <w:rsid w:val="00DB4D9D"/>
    <w:rsid w:val="00DB5137"/>
    <w:rsid w:val="00DB51B0"/>
    <w:rsid w:val="00DB5C54"/>
    <w:rsid w:val="00DB5F5B"/>
    <w:rsid w:val="00DB6036"/>
    <w:rsid w:val="00DB630F"/>
    <w:rsid w:val="00DB649A"/>
    <w:rsid w:val="00DB64BB"/>
    <w:rsid w:val="00DB65BF"/>
    <w:rsid w:val="00DB7170"/>
    <w:rsid w:val="00DB750E"/>
    <w:rsid w:val="00DB75E7"/>
    <w:rsid w:val="00DB7831"/>
    <w:rsid w:val="00DB7886"/>
    <w:rsid w:val="00DB7F97"/>
    <w:rsid w:val="00DC01B0"/>
    <w:rsid w:val="00DC0407"/>
    <w:rsid w:val="00DC0966"/>
    <w:rsid w:val="00DC0A8B"/>
    <w:rsid w:val="00DC0B9A"/>
    <w:rsid w:val="00DC0D09"/>
    <w:rsid w:val="00DC1475"/>
    <w:rsid w:val="00DC1598"/>
    <w:rsid w:val="00DC15E9"/>
    <w:rsid w:val="00DC181E"/>
    <w:rsid w:val="00DC1947"/>
    <w:rsid w:val="00DC21EF"/>
    <w:rsid w:val="00DC2346"/>
    <w:rsid w:val="00DC297E"/>
    <w:rsid w:val="00DC307C"/>
    <w:rsid w:val="00DC31C1"/>
    <w:rsid w:val="00DC3222"/>
    <w:rsid w:val="00DC3AEE"/>
    <w:rsid w:val="00DC4157"/>
    <w:rsid w:val="00DC4747"/>
    <w:rsid w:val="00DC49DB"/>
    <w:rsid w:val="00DC4FB8"/>
    <w:rsid w:val="00DC540D"/>
    <w:rsid w:val="00DC56E0"/>
    <w:rsid w:val="00DC57C3"/>
    <w:rsid w:val="00DC58BD"/>
    <w:rsid w:val="00DC5B1F"/>
    <w:rsid w:val="00DC6245"/>
    <w:rsid w:val="00DC6308"/>
    <w:rsid w:val="00DC7D79"/>
    <w:rsid w:val="00DC7E0C"/>
    <w:rsid w:val="00DD0230"/>
    <w:rsid w:val="00DD0AB2"/>
    <w:rsid w:val="00DD0AF9"/>
    <w:rsid w:val="00DD0B9A"/>
    <w:rsid w:val="00DD23DA"/>
    <w:rsid w:val="00DD2B1A"/>
    <w:rsid w:val="00DD2D98"/>
    <w:rsid w:val="00DD3A29"/>
    <w:rsid w:val="00DD3BFF"/>
    <w:rsid w:val="00DD3FA4"/>
    <w:rsid w:val="00DD40A1"/>
    <w:rsid w:val="00DD46E0"/>
    <w:rsid w:val="00DD4A4E"/>
    <w:rsid w:val="00DD4CA8"/>
    <w:rsid w:val="00DD6641"/>
    <w:rsid w:val="00DD6899"/>
    <w:rsid w:val="00DD6961"/>
    <w:rsid w:val="00DD6BAB"/>
    <w:rsid w:val="00DD6CBB"/>
    <w:rsid w:val="00DD6DB4"/>
    <w:rsid w:val="00DD716E"/>
    <w:rsid w:val="00DD7A77"/>
    <w:rsid w:val="00DD7DF8"/>
    <w:rsid w:val="00DE0313"/>
    <w:rsid w:val="00DE047F"/>
    <w:rsid w:val="00DE089D"/>
    <w:rsid w:val="00DE0A83"/>
    <w:rsid w:val="00DE19BA"/>
    <w:rsid w:val="00DE25AC"/>
    <w:rsid w:val="00DE332F"/>
    <w:rsid w:val="00DE3CF6"/>
    <w:rsid w:val="00DE3D2E"/>
    <w:rsid w:val="00DE3FF2"/>
    <w:rsid w:val="00DE4A08"/>
    <w:rsid w:val="00DE4FCF"/>
    <w:rsid w:val="00DE5123"/>
    <w:rsid w:val="00DE53C4"/>
    <w:rsid w:val="00DE5725"/>
    <w:rsid w:val="00DE5AA6"/>
    <w:rsid w:val="00DE7170"/>
    <w:rsid w:val="00DE7278"/>
    <w:rsid w:val="00DE75C7"/>
    <w:rsid w:val="00DE76B4"/>
    <w:rsid w:val="00DE7868"/>
    <w:rsid w:val="00DE7DE6"/>
    <w:rsid w:val="00DE7FE4"/>
    <w:rsid w:val="00DF017C"/>
    <w:rsid w:val="00DF06BD"/>
    <w:rsid w:val="00DF06E8"/>
    <w:rsid w:val="00DF10D3"/>
    <w:rsid w:val="00DF129A"/>
    <w:rsid w:val="00DF1331"/>
    <w:rsid w:val="00DF133F"/>
    <w:rsid w:val="00DF175B"/>
    <w:rsid w:val="00DF24A1"/>
    <w:rsid w:val="00DF2602"/>
    <w:rsid w:val="00DF2C21"/>
    <w:rsid w:val="00DF3218"/>
    <w:rsid w:val="00DF3C65"/>
    <w:rsid w:val="00DF3CDF"/>
    <w:rsid w:val="00DF3F6F"/>
    <w:rsid w:val="00DF42C0"/>
    <w:rsid w:val="00DF4BF5"/>
    <w:rsid w:val="00DF53DD"/>
    <w:rsid w:val="00DF56BE"/>
    <w:rsid w:val="00DF59AF"/>
    <w:rsid w:val="00DF5D49"/>
    <w:rsid w:val="00DF62AA"/>
    <w:rsid w:val="00DF64E2"/>
    <w:rsid w:val="00DF683B"/>
    <w:rsid w:val="00DF68E3"/>
    <w:rsid w:val="00DF6981"/>
    <w:rsid w:val="00DF6FCA"/>
    <w:rsid w:val="00DF7192"/>
    <w:rsid w:val="00DF77FE"/>
    <w:rsid w:val="00DF78B9"/>
    <w:rsid w:val="00DF79CA"/>
    <w:rsid w:val="00DF7CA7"/>
    <w:rsid w:val="00E00205"/>
    <w:rsid w:val="00E00672"/>
    <w:rsid w:val="00E0087B"/>
    <w:rsid w:val="00E00E7E"/>
    <w:rsid w:val="00E0154B"/>
    <w:rsid w:val="00E01737"/>
    <w:rsid w:val="00E01C36"/>
    <w:rsid w:val="00E01CAC"/>
    <w:rsid w:val="00E01DE7"/>
    <w:rsid w:val="00E0227D"/>
    <w:rsid w:val="00E02797"/>
    <w:rsid w:val="00E027D0"/>
    <w:rsid w:val="00E02989"/>
    <w:rsid w:val="00E029FA"/>
    <w:rsid w:val="00E02D0C"/>
    <w:rsid w:val="00E032D5"/>
    <w:rsid w:val="00E03F60"/>
    <w:rsid w:val="00E04055"/>
    <w:rsid w:val="00E052BD"/>
    <w:rsid w:val="00E05483"/>
    <w:rsid w:val="00E058B3"/>
    <w:rsid w:val="00E05913"/>
    <w:rsid w:val="00E05988"/>
    <w:rsid w:val="00E06EC1"/>
    <w:rsid w:val="00E07063"/>
    <w:rsid w:val="00E070AD"/>
    <w:rsid w:val="00E07406"/>
    <w:rsid w:val="00E07B1A"/>
    <w:rsid w:val="00E07EA3"/>
    <w:rsid w:val="00E100C7"/>
    <w:rsid w:val="00E10761"/>
    <w:rsid w:val="00E1076D"/>
    <w:rsid w:val="00E1076F"/>
    <w:rsid w:val="00E1094A"/>
    <w:rsid w:val="00E10F77"/>
    <w:rsid w:val="00E10FCA"/>
    <w:rsid w:val="00E11AA1"/>
    <w:rsid w:val="00E11E30"/>
    <w:rsid w:val="00E126CE"/>
    <w:rsid w:val="00E12857"/>
    <w:rsid w:val="00E12AFA"/>
    <w:rsid w:val="00E12D43"/>
    <w:rsid w:val="00E12ECA"/>
    <w:rsid w:val="00E12EE6"/>
    <w:rsid w:val="00E1304C"/>
    <w:rsid w:val="00E135A9"/>
    <w:rsid w:val="00E13656"/>
    <w:rsid w:val="00E13770"/>
    <w:rsid w:val="00E142D0"/>
    <w:rsid w:val="00E14842"/>
    <w:rsid w:val="00E14D2A"/>
    <w:rsid w:val="00E15A8F"/>
    <w:rsid w:val="00E15D04"/>
    <w:rsid w:val="00E15E72"/>
    <w:rsid w:val="00E15FEE"/>
    <w:rsid w:val="00E1643B"/>
    <w:rsid w:val="00E17026"/>
    <w:rsid w:val="00E17C2A"/>
    <w:rsid w:val="00E17E6B"/>
    <w:rsid w:val="00E17F15"/>
    <w:rsid w:val="00E2033C"/>
    <w:rsid w:val="00E216B1"/>
    <w:rsid w:val="00E21976"/>
    <w:rsid w:val="00E21AD5"/>
    <w:rsid w:val="00E21B24"/>
    <w:rsid w:val="00E22FF2"/>
    <w:rsid w:val="00E232EB"/>
    <w:rsid w:val="00E23832"/>
    <w:rsid w:val="00E239B8"/>
    <w:rsid w:val="00E23B23"/>
    <w:rsid w:val="00E241E0"/>
    <w:rsid w:val="00E242A6"/>
    <w:rsid w:val="00E244F8"/>
    <w:rsid w:val="00E24DC9"/>
    <w:rsid w:val="00E24F9F"/>
    <w:rsid w:val="00E25063"/>
    <w:rsid w:val="00E250D3"/>
    <w:rsid w:val="00E25B8E"/>
    <w:rsid w:val="00E26826"/>
    <w:rsid w:val="00E26861"/>
    <w:rsid w:val="00E26A8C"/>
    <w:rsid w:val="00E273CD"/>
    <w:rsid w:val="00E27EC8"/>
    <w:rsid w:val="00E30204"/>
    <w:rsid w:val="00E307D9"/>
    <w:rsid w:val="00E31515"/>
    <w:rsid w:val="00E31C15"/>
    <w:rsid w:val="00E31C4D"/>
    <w:rsid w:val="00E320A5"/>
    <w:rsid w:val="00E3210A"/>
    <w:rsid w:val="00E32EA0"/>
    <w:rsid w:val="00E32FDE"/>
    <w:rsid w:val="00E33307"/>
    <w:rsid w:val="00E33995"/>
    <w:rsid w:val="00E3419E"/>
    <w:rsid w:val="00E344CF"/>
    <w:rsid w:val="00E34A90"/>
    <w:rsid w:val="00E34F3C"/>
    <w:rsid w:val="00E34F51"/>
    <w:rsid w:val="00E35489"/>
    <w:rsid w:val="00E3579F"/>
    <w:rsid w:val="00E35C83"/>
    <w:rsid w:val="00E35FD6"/>
    <w:rsid w:val="00E36790"/>
    <w:rsid w:val="00E36C1B"/>
    <w:rsid w:val="00E3767D"/>
    <w:rsid w:val="00E377AE"/>
    <w:rsid w:val="00E377C5"/>
    <w:rsid w:val="00E37A2E"/>
    <w:rsid w:val="00E37A60"/>
    <w:rsid w:val="00E40BE8"/>
    <w:rsid w:val="00E41F24"/>
    <w:rsid w:val="00E42393"/>
    <w:rsid w:val="00E427B5"/>
    <w:rsid w:val="00E43701"/>
    <w:rsid w:val="00E442BD"/>
    <w:rsid w:val="00E44A12"/>
    <w:rsid w:val="00E4517E"/>
    <w:rsid w:val="00E451CB"/>
    <w:rsid w:val="00E451F9"/>
    <w:rsid w:val="00E453BF"/>
    <w:rsid w:val="00E455B4"/>
    <w:rsid w:val="00E457AD"/>
    <w:rsid w:val="00E459BF"/>
    <w:rsid w:val="00E45B30"/>
    <w:rsid w:val="00E460C3"/>
    <w:rsid w:val="00E460FD"/>
    <w:rsid w:val="00E4616B"/>
    <w:rsid w:val="00E4647E"/>
    <w:rsid w:val="00E47EA8"/>
    <w:rsid w:val="00E47EDA"/>
    <w:rsid w:val="00E505DC"/>
    <w:rsid w:val="00E50E48"/>
    <w:rsid w:val="00E50F96"/>
    <w:rsid w:val="00E5114E"/>
    <w:rsid w:val="00E51340"/>
    <w:rsid w:val="00E51390"/>
    <w:rsid w:val="00E5157A"/>
    <w:rsid w:val="00E51A0B"/>
    <w:rsid w:val="00E51C03"/>
    <w:rsid w:val="00E51ED9"/>
    <w:rsid w:val="00E5226A"/>
    <w:rsid w:val="00E52788"/>
    <w:rsid w:val="00E529CE"/>
    <w:rsid w:val="00E52E35"/>
    <w:rsid w:val="00E52FE6"/>
    <w:rsid w:val="00E540CB"/>
    <w:rsid w:val="00E558D7"/>
    <w:rsid w:val="00E55DD7"/>
    <w:rsid w:val="00E55F2A"/>
    <w:rsid w:val="00E565DE"/>
    <w:rsid w:val="00E56F67"/>
    <w:rsid w:val="00E57000"/>
    <w:rsid w:val="00E57227"/>
    <w:rsid w:val="00E576ED"/>
    <w:rsid w:val="00E577E3"/>
    <w:rsid w:val="00E57994"/>
    <w:rsid w:val="00E6001C"/>
    <w:rsid w:val="00E60794"/>
    <w:rsid w:val="00E60A27"/>
    <w:rsid w:val="00E60B95"/>
    <w:rsid w:val="00E6155E"/>
    <w:rsid w:val="00E619E4"/>
    <w:rsid w:val="00E62850"/>
    <w:rsid w:val="00E62B32"/>
    <w:rsid w:val="00E631B9"/>
    <w:rsid w:val="00E63D4A"/>
    <w:rsid w:val="00E6476B"/>
    <w:rsid w:val="00E656AF"/>
    <w:rsid w:val="00E657E3"/>
    <w:rsid w:val="00E65840"/>
    <w:rsid w:val="00E65B60"/>
    <w:rsid w:val="00E66A91"/>
    <w:rsid w:val="00E66F62"/>
    <w:rsid w:val="00E67595"/>
    <w:rsid w:val="00E67671"/>
    <w:rsid w:val="00E677B9"/>
    <w:rsid w:val="00E67F1E"/>
    <w:rsid w:val="00E704F3"/>
    <w:rsid w:val="00E70551"/>
    <w:rsid w:val="00E706E5"/>
    <w:rsid w:val="00E70B1A"/>
    <w:rsid w:val="00E70E31"/>
    <w:rsid w:val="00E717B7"/>
    <w:rsid w:val="00E717C4"/>
    <w:rsid w:val="00E71B94"/>
    <w:rsid w:val="00E71C67"/>
    <w:rsid w:val="00E72080"/>
    <w:rsid w:val="00E72160"/>
    <w:rsid w:val="00E72E5F"/>
    <w:rsid w:val="00E73A45"/>
    <w:rsid w:val="00E73C67"/>
    <w:rsid w:val="00E745CD"/>
    <w:rsid w:val="00E745DD"/>
    <w:rsid w:val="00E75AFD"/>
    <w:rsid w:val="00E75B58"/>
    <w:rsid w:val="00E75CAF"/>
    <w:rsid w:val="00E761AC"/>
    <w:rsid w:val="00E763D1"/>
    <w:rsid w:val="00E7746E"/>
    <w:rsid w:val="00E77513"/>
    <w:rsid w:val="00E77921"/>
    <w:rsid w:val="00E77EA7"/>
    <w:rsid w:val="00E8007B"/>
    <w:rsid w:val="00E80181"/>
    <w:rsid w:val="00E80BE3"/>
    <w:rsid w:val="00E81CA3"/>
    <w:rsid w:val="00E8212D"/>
    <w:rsid w:val="00E82353"/>
    <w:rsid w:val="00E825A7"/>
    <w:rsid w:val="00E8286C"/>
    <w:rsid w:val="00E83A1C"/>
    <w:rsid w:val="00E83D41"/>
    <w:rsid w:val="00E841BA"/>
    <w:rsid w:val="00E844E9"/>
    <w:rsid w:val="00E845B4"/>
    <w:rsid w:val="00E846E1"/>
    <w:rsid w:val="00E847D2"/>
    <w:rsid w:val="00E84A12"/>
    <w:rsid w:val="00E84E4F"/>
    <w:rsid w:val="00E8504F"/>
    <w:rsid w:val="00E8512E"/>
    <w:rsid w:val="00E85270"/>
    <w:rsid w:val="00E90591"/>
    <w:rsid w:val="00E9080B"/>
    <w:rsid w:val="00E90E96"/>
    <w:rsid w:val="00E91410"/>
    <w:rsid w:val="00E9158A"/>
    <w:rsid w:val="00E91BEB"/>
    <w:rsid w:val="00E92565"/>
    <w:rsid w:val="00E92718"/>
    <w:rsid w:val="00E93122"/>
    <w:rsid w:val="00E9339B"/>
    <w:rsid w:val="00E95C0F"/>
    <w:rsid w:val="00E96019"/>
    <w:rsid w:val="00E96860"/>
    <w:rsid w:val="00E96931"/>
    <w:rsid w:val="00E96AB0"/>
    <w:rsid w:val="00E96BD4"/>
    <w:rsid w:val="00E96D1A"/>
    <w:rsid w:val="00E9738A"/>
    <w:rsid w:val="00E9741F"/>
    <w:rsid w:val="00E9796B"/>
    <w:rsid w:val="00EA01AE"/>
    <w:rsid w:val="00EA0315"/>
    <w:rsid w:val="00EA03A9"/>
    <w:rsid w:val="00EA0544"/>
    <w:rsid w:val="00EA05CA"/>
    <w:rsid w:val="00EA0C8C"/>
    <w:rsid w:val="00EA0FC2"/>
    <w:rsid w:val="00EA1107"/>
    <w:rsid w:val="00EA1150"/>
    <w:rsid w:val="00EA2008"/>
    <w:rsid w:val="00EA2396"/>
    <w:rsid w:val="00EA29D1"/>
    <w:rsid w:val="00EA2C80"/>
    <w:rsid w:val="00EA30B3"/>
    <w:rsid w:val="00EA3126"/>
    <w:rsid w:val="00EA4191"/>
    <w:rsid w:val="00EA4520"/>
    <w:rsid w:val="00EA491A"/>
    <w:rsid w:val="00EA4B35"/>
    <w:rsid w:val="00EA4C34"/>
    <w:rsid w:val="00EA4E8D"/>
    <w:rsid w:val="00EA4FB7"/>
    <w:rsid w:val="00EA52CB"/>
    <w:rsid w:val="00EA55CF"/>
    <w:rsid w:val="00EA5ED8"/>
    <w:rsid w:val="00EA617B"/>
    <w:rsid w:val="00EA63A2"/>
    <w:rsid w:val="00EA6487"/>
    <w:rsid w:val="00EA64C5"/>
    <w:rsid w:val="00EA655D"/>
    <w:rsid w:val="00EA6CBF"/>
    <w:rsid w:val="00EA7707"/>
    <w:rsid w:val="00EA7935"/>
    <w:rsid w:val="00EA79EA"/>
    <w:rsid w:val="00EA7B1B"/>
    <w:rsid w:val="00EA7C41"/>
    <w:rsid w:val="00EA7EF5"/>
    <w:rsid w:val="00EB0369"/>
    <w:rsid w:val="00EB0381"/>
    <w:rsid w:val="00EB05CF"/>
    <w:rsid w:val="00EB0B44"/>
    <w:rsid w:val="00EB0EFD"/>
    <w:rsid w:val="00EB1086"/>
    <w:rsid w:val="00EB1807"/>
    <w:rsid w:val="00EB1963"/>
    <w:rsid w:val="00EB1A3A"/>
    <w:rsid w:val="00EB1D7F"/>
    <w:rsid w:val="00EB21BD"/>
    <w:rsid w:val="00EB24DE"/>
    <w:rsid w:val="00EB2AFA"/>
    <w:rsid w:val="00EB2B1E"/>
    <w:rsid w:val="00EB2C17"/>
    <w:rsid w:val="00EB2C22"/>
    <w:rsid w:val="00EB2D5A"/>
    <w:rsid w:val="00EB302A"/>
    <w:rsid w:val="00EB31E7"/>
    <w:rsid w:val="00EB3563"/>
    <w:rsid w:val="00EB36B6"/>
    <w:rsid w:val="00EB372E"/>
    <w:rsid w:val="00EB3784"/>
    <w:rsid w:val="00EB3DD2"/>
    <w:rsid w:val="00EB4014"/>
    <w:rsid w:val="00EB42EF"/>
    <w:rsid w:val="00EB4515"/>
    <w:rsid w:val="00EB4692"/>
    <w:rsid w:val="00EB470D"/>
    <w:rsid w:val="00EB4965"/>
    <w:rsid w:val="00EB514F"/>
    <w:rsid w:val="00EB51E4"/>
    <w:rsid w:val="00EB57E5"/>
    <w:rsid w:val="00EB5B7D"/>
    <w:rsid w:val="00EB635D"/>
    <w:rsid w:val="00EB66F3"/>
    <w:rsid w:val="00EB67FC"/>
    <w:rsid w:val="00EB6A0A"/>
    <w:rsid w:val="00EB6A9E"/>
    <w:rsid w:val="00EB6DBF"/>
    <w:rsid w:val="00EB7305"/>
    <w:rsid w:val="00EB7507"/>
    <w:rsid w:val="00EB78F5"/>
    <w:rsid w:val="00EB7F67"/>
    <w:rsid w:val="00EC0396"/>
    <w:rsid w:val="00EC05B5"/>
    <w:rsid w:val="00EC0BC8"/>
    <w:rsid w:val="00EC0D7C"/>
    <w:rsid w:val="00EC142D"/>
    <w:rsid w:val="00EC1499"/>
    <w:rsid w:val="00EC14C9"/>
    <w:rsid w:val="00EC2B11"/>
    <w:rsid w:val="00EC340D"/>
    <w:rsid w:val="00EC3461"/>
    <w:rsid w:val="00EC34BE"/>
    <w:rsid w:val="00EC3565"/>
    <w:rsid w:val="00EC3833"/>
    <w:rsid w:val="00EC44F9"/>
    <w:rsid w:val="00EC4697"/>
    <w:rsid w:val="00EC4A19"/>
    <w:rsid w:val="00EC4BBA"/>
    <w:rsid w:val="00EC4FE2"/>
    <w:rsid w:val="00EC55F6"/>
    <w:rsid w:val="00EC5699"/>
    <w:rsid w:val="00EC56C9"/>
    <w:rsid w:val="00EC5729"/>
    <w:rsid w:val="00EC57F4"/>
    <w:rsid w:val="00EC5A69"/>
    <w:rsid w:val="00EC60AA"/>
    <w:rsid w:val="00EC62EA"/>
    <w:rsid w:val="00EC662D"/>
    <w:rsid w:val="00EC68ED"/>
    <w:rsid w:val="00EC6923"/>
    <w:rsid w:val="00EC6BE3"/>
    <w:rsid w:val="00EC702F"/>
    <w:rsid w:val="00EC74B3"/>
    <w:rsid w:val="00EC77D1"/>
    <w:rsid w:val="00EC77EF"/>
    <w:rsid w:val="00EC79CB"/>
    <w:rsid w:val="00EC7B35"/>
    <w:rsid w:val="00EC7E25"/>
    <w:rsid w:val="00ED02B9"/>
    <w:rsid w:val="00ED0853"/>
    <w:rsid w:val="00ED0912"/>
    <w:rsid w:val="00ED0FB3"/>
    <w:rsid w:val="00ED1882"/>
    <w:rsid w:val="00ED19E9"/>
    <w:rsid w:val="00ED1E91"/>
    <w:rsid w:val="00ED323B"/>
    <w:rsid w:val="00ED3975"/>
    <w:rsid w:val="00ED42F2"/>
    <w:rsid w:val="00ED463F"/>
    <w:rsid w:val="00ED487B"/>
    <w:rsid w:val="00ED48D7"/>
    <w:rsid w:val="00ED4D6D"/>
    <w:rsid w:val="00ED4EE2"/>
    <w:rsid w:val="00ED515A"/>
    <w:rsid w:val="00ED5677"/>
    <w:rsid w:val="00ED6207"/>
    <w:rsid w:val="00ED6279"/>
    <w:rsid w:val="00ED67A0"/>
    <w:rsid w:val="00ED67A6"/>
    <w:rsid w:val="00ED67BB"/>
    <w:rsid w:val="00ED6A03"/>
    <w:rsid w:val="00ED6B0D"/>
    <w:rsid w:val="00ED6F63"/>
    <w:rsid w:val="00ED7009"/>
    <w:rsid w:val="00ED719C"/>
    <w:rsid w:val="00ED72D6"/>
    <w:rsid w:val="00ED756D"/>
    <w:rsid w:val="00ED7664"/>
    <w:rsid w:val="00ED7897"/>
    <w:rsid w:val="00ED7926"/>
    <w:rsid w:val="00EE00D5"/>
    <w:rsid w:val="00EE0B0A"/>
    <w:rsid w:val="00EE0BBF"/>
    <w:rsid w:val="00EE0CD6"/>
    <w:rsid w:val="00EE0D7E"/>
    <w:rsid w:val="00EE0FEF"/>
    <w:rsid w:val="00EE12A7"/>
    <w:rsid w:val="00EE1334"/>
    <w:rsid w:val="00EE14CF"/>
    <w:rsid w:val="00EE1739"/>
    <w:rsid w:val="00EE180F"/>
    <w:rsid w:val="00EE18AB"/>
    <w:rsid w:val="00EE1A38"/>
    <w:rsid w:val="00EE24E0"/>
    <w:rsid w:val="00EE2762"/>
    <w:rsid w:val="00EE2F7D"/>
    <w:rsid w:val="00EE304D"/>
    <w:rsid w:val="00EE3139"/>
    <w:rsid w:val="00EE366A"/>
    <w:rsid w:val="00EE37D4"/>
    <w:rsid w:val="00EE4526"/>
    <w:rsid w:val="00EE4CDF"/>
    <w:rsid w:val="00EE4DE9"/>
    <w:rsid w:val="00EE5289"/>
    <w:rsid w:val="00EE57D4"/>
    <w:rsid w:val="00EE5829"/>
    <w:rsid w:val="00EE5F8C"/>
    <w:rsid w:val="00EE6263"/>
    <w:rsid w:val="00EE6BA7"/>
    <w:rsid w:val="00EE7095"/>
    <w:rsid w:val="00EE789A"/>
    <w:rsid w:val="00EF00B4"/>
    <w:rsid w:val="00EF03A0"/>
    <w:rsid w:val="00EF04F4"/>
    <w:rsid w:val="00EF0998"/>
    <w:rsid w:val="00EF0C59"/>
    <w:rsid w:val="00EF0DD4"/>
    <w:rsid w:val="00EF12D1"/>
    <w:rsid w:val="00EF132B"/>
    <w:rsid w:val="00EF2189"/>
    <w:rsid w:val="00EF2C2E"/>
    <w:rsid w:val="00EF387B"/>
    <w:rsid w:val="00EF43DC"/>
    <w:rsid w:val="00EF48BB"/>
    <w:rsid w:val="00EF499D"/>
    <w:rsid w:val="00EF4D28"/>
    <w:rsid w:val="00EF56EE"/>
    <w:rsid w:val="00EF56F2"/>
    <w:rsid w:val="00EF5FC2"/>
    <w:rsid w:val="00EF604C"/>
    <w:rsid w:val="00EF779B"/>
    <w:rsid w:val="00F00768"/>
    <w:rsid w:val="00F009EC"/>
    <w:rsid w:val="00F00A0D"/>
    <w:rsid w:val="00F0103C"/>
    <w:rsid w:val="00F011F8"/>
    <w:rsid w:val="00F01F38"/>
    <w:rsid w:val="00F02B73"/>
    <w:rsid w:val="00F033EA"/>
    <w:rsid w:val="00F03530"/>
    <w:rsid w:val="00F035A1"/>
    <w:rsid w:val="00F035D9"/>
    <w:rsid w:val="00F03D08"/>
    <w:rsid w:val="00F04BF5"/>
    <w:rsid w:val="00F04C43"/>
    <w:rsid w:val="00F051DD"/>
    <w:rsid w:val="00F056B6"/>
    <w:rsid w:val="00F05711"/>
    <w:rsid w:val="00F05B9B"/>
    <w:rsid w:val="00F0674F"/>
    <w:rsid w:val="00F06FCB"/>
    <w:rsid w:val="00F0753E"/>
    <w:rsid w:val="00F075C2"/>
    <w:rsid w:val="00F07A80"/>
    <w:rsid w:val="00F07C9B"/>
    <w:rsid w:val="00F07DC1"/>
    <w:rsid w:val="00F07E64"/>
    <w:rsid w:val="00F07FA5"/>
    <w:rsid w:val="00F10861"/>
    <w:rsid w:val="00F10A58"/>
    <w:rsid w:val="00F10A82"/>
    <w:rsid w:val="00F1100F"/>
    <w:rsid w:val="00F11C60"/>
    <w:rsid w:val="00F11EAC"/>
    <w:rsid w:val="00F12187"/>
    <w:rsid w:val="00F127D6"/>
    <w:rsid w:val="00F12CD6"/>
    <w:rsid w:val="00F13357"/>
    <w:rsid w:val="00F136A1"/>
    <w:rsid w:val="00F1377D"/>
    <w:rsid w:val="00F138C9"/>
    <w:rsid w:val="00F13BEB"/>
    <w:rsid w:val="00F13D01"/>
    <w:rsid w:val="00F13D64"/>
    <w:rsid w:val="00F14B95"/>
    <w:rsid w:val="00F161E8"/>
    <w:rsid w:val="00F162E9"/>
    <w:rsid w:val="00F16318"/>
    <w:rsid w:val="00F16718"/>
    <w:rsid w:val="00F16F33"/>
    <w:rsid w:val="00F17040"/>
    <w:rsid w:val="00F17362"/>
    <w:rsid w:val="00F17E3D"/>
    <w:rsid w:val="00F17FD0"/>
    <w:rsid w:val="00F2050E"/>
    <w:rsid w:val="00F207E0"/>
    <w:rsid w:val="00F20D95"/>
    <w:rsid w:val="00F21681"/>
    <w:rsid w:val="00F21B11"/>
    <w:rsid w:val="00F21F3A"/>
    <w:rsid w:val="00F22389"/>
    <w:rsid w:val="00F22438"/>
    <w:rsid w:val="00F224A3"/>
    <w:rsid w:val="00F226E4"/>
    <w:rsid w:val="00F227E6"/>
    <w:rsid w:val="00F2293E"/>
    <w:rsid w:val="00F23586"/>
    <w:rsid w:val="00F238C9"/>
    <w:rsid w:val="00F239D3"/>
    <w:rsid w:val="00F23B94"/>
    <w:rsid w:val="00F23C73"/>
    <w:rsid w:val="00F23E59"/>
    <w:rsid w:val="00F24123"/>
    <w:rsid w:val="00F24EA7"/>
    <w:rsid w:val="00F2522E"/>
    <w:rsid w:val="00F25AAF"/>
    <w:rsid w:val="00F25DB0"/>
    <w:rsid w:val="00F25E76"/>
    <w:rsid w:val="00F26325"/>
    <w:rsid w:val="00F26918"/>
    <w:rsid w:val="00F269F7"/>
    <w:rsid w:val="00F2715E"/>
    <w:rsid w:val="00F30105"/>
    <w:rsid w:val="00F302B2"/>
    <w:rsid w:val="00F30384"/>
    <w:rsid w:val="00F30390"/>
    <w:rsid w:val="00F30680"/>
    <w:rsid w:val="00F30DA4"/>
    <w:rsid w:val="00F310A9"/>
    <w:rsid w:val="00F31362"/>
    <w:rsid w:val="00F3180A"/>
    <w:rsid w:val="00F31A49"/>
    <w:rsid w:val="00F31AA5"/>
    <w:rsid w:val="00F3269D"/>
    <w:rsid w:val="00F326AA"/>
    <w:rsid w:val="00F32E06"/>
    <w:rsid w:val="00F33588"/>
    <w:rsid w:val="00F335DB"/>
    <w:rsid w:val="00F33AC1"/>
    <w:rsid w:val="00F34336"/>
    <w:rsid w:val="00F34F69"/>
    <w:rsid w:val="00F3517E"/>
    <w:rsid w:val="00F35A98"/>
    <w:rsid w:val="00F35AD1"/>
    <w:rsid w:val="00F368D7"/>
    <w:rsid w:val="00F36AD1"/>
    <w:rsid w:val="00F36C0B"/>
    <w:rsid w:val="00F376D0"/>
    <w:rsid w:val="00F377D0"/>
    <w:rsid w:val="00F37B2D"/>
    <w:rsid w:val="00F37C78"/>
    <w:rsid w:val="00F405C5"/>
    <w:rsid w:val="00F405FA"/>
    <w:rsid w:val="00F40B0D"/>
    <w:rsid w:val="00F40FC1"/>
    <w:rsid w:val="00F410CC"/>
    <w:rsid w:val="00F4120F"/>
    <w:rsid w:val="00F416E3"/>
    <w:rsid w:val="00F421E9"/>
    <w:rsid w:val="00F42B04"/>
    <w:rsid w:val="00F42F7F"/>
    <w:rsid w:val="00F4344C"/>
    <w:rsid w:val="00F43A80"/>
    <w:rsid w:val="00F43A98"/>
    <w:rsid w:val="00F43AE5"/>
    <w:rsid w:val="00F43CAB"/>
    <w:rsid w:val="00F44183"/>
    <w:rsid w:val="00F44F01"/>
    <w:rsid w:val="00F45430"/>
    <w:rsid w:val="00F454A3"/>
    <w:rsid w:val="00F45E5A"/>
    <w:rsid w:val="00F45F5D"/>
    <w:rsid w:val="00F4602E"/>
    <w:rsid w:val="00F462F1"/>
    <w:rsid w:val="00F464D5"/>
    <w:rsid w:val="00F4675F"/>
    <w:rsid w:val="00F46D96"/>
    <w:rsid w:val="00F470E3"/>
    <w:rsid w:val="00F47501"/>
    <w:rsid w:val="00F476D0"/>
    <w:rsid w:val="00F47730"/>
    <w:rsid w:val="00F47B1B"/>
    <w:rsid w:val="00F47DBF"/>
    <w:rsid w:val="00F500FA"/>
    <w:rsid w:val="00F5051E"/>
    <w:rsid w:val="00F505CE"/>
    <w:rsid w:val="00F51280"/>
    <w:rsid w:val="00F516A7"/>
    <w:rsid w:val="00F51823"/>
    <w:rsid w:val="00F5225F"/>
    <w:rsid w:val="00F52B09"/>
    <w:rsid w:val="00F53298"/>
    <w:rsid w:val="00F532FE"/>
    <w:rsid w:val="00F53459"/>
    <w:rsid w:val="00F535B9"/>
    <w:rsid w:val="00F53A34"/>
    <w:rsid w:val="00F5406C"/>
    <w:rsid w:val="00F540A2"/>
    <w:rsid w:val="00F544AD"/>
    <w:rsid w:val="00F54A87"/>
    <w:rsid w:val="00F5533A"/>
    <w:rsid w:val="00F55BF7"/>
    <w:rsid w:val="00F55E88"/>
    <w:rsid w:val="00F562BA"/>
    <w:rsid w:val="00F5663D"/>
    <w:rsid w:val="00F567EE"/>
    <w:rsid w:val="00F56A28"/>
    <w:rsid w:val="00F56BA2"/>
    <w:rsid w:val="00F56D85"/>
    <w:rsid w:val="00F57589"/>
    <w:rsid w:val="00F60029"/>
    <w:rsid w:val="00F6054D"/>
    <w:rsid w:val="00F60590"/>
    <w:rsid w:val="00F6076E"/>
    <w:rsid w:val="00F608E3"/>
    <w:rsid w:val="00F60A0E"/>
    <w:rsid w:val="00F60E32"/>
    <w:rsid w:val="00F61A40"/>
    <w:rsid w:val="00F61B18"/>
    <w:rsid w:val="00F61DA8"/>
    <w:rsid w:val="00F62069"/>
    <w:rsid w:val="00F621BE"/>
    <w:rsid w:val="00F6254A"/>
    <w:rsid w:val="00F6255A"/>
    <w:rsid w:val="00F629EE"/>
    <w:rsid w:val="00F62D84"/>
    <w:rsid w:val="00F63942"/>
    <w:rsid w:val="00F64356"/>
    <w:rsid w:val="00F64F99"/>
    <w:rsid w:val="00F6516F"/>
    <w:rsid w:val="00F652D8"/>
    <w:rsid w:val="00F660A1"/>
    <w:rsid w:val="00F6630F"/>
    <w:rsid w:val="00F66D9B"/>
    <w:rsid w:val="00F67691"/>
    <w:rsid w:val="00F67A29"/>
    <w:rsid w:val="00F67B66"/>
    <w:rsid w:val="00F67E72"/>
    <w:rsid w:val="00F7006A"/>
    <w:rsid w:val="00F703FA"/>
    <w:rsid w:val="00F7048E"/>
    <w:rsid w:val="00F70916"/>
    <w:rsid w:val="00F71040"/>
    <w:rsid w:val="00F71597"/>
    <w:rsid w:val="00F71708"/>
    <w:rsid w:val="00F72F94"/>
    <w:rsid w:val="00F73A99"/>
    <w:rsid w:val="00F73BBA"/>
    <w:rsid w:val="00F73F47"/>
    <w:rsid w:val="00F74437"/>
    <w:rsid w:val="00F74600"/>
    <w:rsid w:val="00F74958"/>
    <w:rsid w:val="00F74AEB"/>
    <w:rsid w:val="00F74B1B"/>
    <w:rsid w:val="00F74B76"/>
    <w:rsid w:val="00F74EB4"/>
    <w:rsid w:val="00F75087"/>
    <w:rsid w:val="00F754E1"/>
    <w:rsid w:val="00F754F0"/>
    <w:rsid w:val="00F75908"/>
    <w:rsid w:val="00F75AAF"/>
    <w:rsid w:val="00F76000"/>
    <w:rsid w:val="00F76A41"/>
    <w:rsid w:val="00F76F37"/>
    <w:rsid w:val="00F76F72"/>
    <w:rsid w:val="00F773EC"/>
    <w:rsid w:val="00F77F84"/>
    <w:rsid w:val="00F80157"/>
    <w:rsid w:val="00F80429"/>
    <w:rsid w:val="00F804C5"/>
    <w:rsid w:val="00F80828"/>
    <w:rsid w:val="00F80AD2"/>
    <w:rsid w:val="00F8110D"/>
    <w:rsid w:val="00F812F4"/>
    <w:rsid w:val="00F81478"/>
    <w:rsid w:val="00F81DDD"/>
    <w:rsid w:val="00F821E4"/>
    <w:rsid w:val="00F82A72"/>
    <w:rsid w:val="00F83154"/>
    <w:rsid w:val="00F83415"/>
    <w:rsid w:val="00F835C6"/>
    <w:rsid w:val="00F838A7"/>
    <w:rsid w:val="00F83918"/>
    <w:rsid w:val="00F84A19"/>
    <w:rsid w:val="00F84C86"/>
    <w:rsid w:val="00F84F80"/>
    <w:rsid w:val="00F8501B"/>
    <w:rsid w:val="00F85CB0"/>
    <w:rsid w:val="00F85D30"/>
    <w:rsid w:val="00F85E5A"/>
    <w:rsid w:val="00F861BF"/>
    <w:rsid w:val="00F86323"/>
    <w:rsid w:val="00F864AD"/>
    <w:rsid w:val="00F87105"/>
    <w:rsid w:val="00F87821"/>
    <w:rsid w:val="00F878D3"/>
    <w:rsid w:val="00F87F57"/>
    <w:rsid w:val="00F904AB"/>
    <w:rsid w:val="00F9074C"/>
    <w:rsid w:val="00F909E4"/>
    <w:rsid w:val="00F90F6E"/>
    <w:rsid w:val="00F9104D"/>
    <w:rsid w:val="00F91200"/>
    <w:rsid w:val="00F915E1"/>
    <w:rsid w:val="00F91FD3"/>
    <w:rsid w:val="00F9249E"/>
    <w:rsid w:val="00F92766"/>
    <w:rsid w:val="00F9294C"/>
    <w:rsid w:val="00F92CA6"/>
    <w:rsid w:val="00F92EA1"/>
    <w:rsid w:val="00F931E1"/>
    <w:rsid w:val="00F932AD"/>
    <w:rsid w:val="00F9431C"/>
    <w:rsid w:val="00F9438C"/>
    <w:rsid w:val="00F94A31"/>
    <w:rsid w:val="00F94C12"/>
    <w:rsid w:val="00F95166"/>
    <w:rsid w:val="00F9584F"/>
    <w:rsid w:val="00F95A19"/>
    <w:rsid w:val="00F95D90"/>
    <w:rsid w:val="00F95EE2"/>
    <w:rsid w:val="00F960FD"/>
    <w:rsid w:val="00F96432"/>
    <w:rsid w:val="00F96598"/>
    <w:rsid w:val="00F974A3"/>
    <w:rsid w:val="00F9787D"/>
    <w:rsid w:val="00F97E81"/>
    <w:rsid w:val="00F97F70"/>
    <w:rsid w:val="00FA02DF"/>
    <w:rsid w:val="00FA057C"/>
    <w:rsid w:val="00FA0765"/>
    <w:rsid w:val="00FA0E78"/>
    <w:rsid w:val="00FA13D9"/>
    <w:rsid w:val="00FA14DB"/>
    <w:rsid w:val="00FA1A9C"/>
    <w:rsid w:val="00FA1E72"/>
    <w:rsid w:val="00FA270C"/>
    <w:rsid w:val="00FA2E89"/>
    <w:rsid w:val="00FA300A"/>
    <w:rsid w:val="00FA3065"/>
    <w:rsid w:val="00FA3104"/>
    <w:rsid w:val="00FA35F6"/>
    <w:rsid w:val="00FA3B06"/>
    <w:rsid w:val="00FA3B27"/>
    <w:rsid w:val="00FA3B5E"/>
    <w:rsid w:val="00FA3FA4"/>
    <w:rsid w:val="00FA450C"/>
    <w:rsid w:val="00FA4AA7"/>
    <w:rsid w:val="00FA4BF0"/>
    <w:rsid w:val="00FA4D0E"/>
    <w:rsid w:val="00FA4F44"/>
    <w:rsid w:val="00FA5584"/>
    <w:rsid w:val="00FA5AD8"/>
    <w:rsid w:val="00FA5F81"/>
    <w:rsid w:val="00FA6095"/>
    <w:rsid w:val="00FA61F9"/>
    <w:rsid w:val="00FA75E8"/>
    <w:rsid w:val="00FA760E"/>
    <w:rsid w:val="00FA775B"/>
    <w:rsid w:val="00FA7A44"/>
    <w:rsid w:val="00FA7ACA"/>
    <w:rsid w:val="00FA7C2E"/>
    <w:rsid w:val="00FA7DC0"/>
    <w:rsid w:val="00FB00A2"/>
    <w:rsid w:val="00FB077D"/>
    <w:rsid w:val="00FB0C55"/>
    <w:rsid w:val="00FB10D0"/>
    <w:rsid w:val="00FB150F"/>
    <w:rsid w:val="00FB1AB3"/>
    <w:rsid w:val="00FB1C1B"/>
    <w:rsid w:val="00FB2A0B"/>
    <w:rsid w:val="00FB2D52"/>
    <w:rsid w:val="00FB33A4"/>
    <w:rsid w:val="00FB3E19"/>
    <w:rsid w:val="00FB44A3"/>
    <w:rsid w:val="00FB4698"/>
    <w:rsid w:val="00FB471D"/>
    <w:rsid w:val="00FB4DD1"/>
    <w:rsid w:val="00FB5241"/>
    <w:rsid w:val="00FB5650"/>
    <w:rsid w:val="00FB5F0A"/>
    <w:rsid w:val="00FB5FE1"/>
    <w:rsid w:val="00FB60C3"/>
    <w:rsid w:val="00FB6618"/>
    <w:rsid w:val="00FB68BD"/>
    <w:rsid w:val="00FB744F"/>
    <w:rsid w:val="00FB75A8"/>
    <w:rsid w:val="00FB7B8F"/>
    <w:rsid w:val="00FB7CCD"/>
    <w:rsid w:val="00FB7E64"/>
    <w:rsid w:val="00FC019D"/>
    <w:rsid w:val="00FC0689"/>
    <w:rsid w:val="00FC0790"/>
    <w:rsid w:val="00FC0A9E"/>
    <w:rsid w:val="00FC0FAE"/>
    <w:rsid w:val="00FC1458"/>
    <w:rsid w:val="00FC1622"/>
    <w:rsid w:val="00FC2555"/>
    <w:rsid w:val="00FC29A6"/>
    <w:rsid w:val="00FC2A4A"/>
    <w:rsid w:val="00FC2ABE"/>
    <w:rsid w:val="00FC325B"/>
    <w:rsid w:val="00FC34F8"/>
    <w:rsid w:val="00FC39FE"/>
    <w:rsid w:val="00FC41E8"/>
    <w:rsid w:val="00FC4361"/>
    <w:rsid w:val="00FC5C69"/>
    <w:rsid w:val="00FC65E7"/>
    <w:rsid w:val="00FC6D93"/>
    <w:rsid w:val="00FC709B"/>
    <w:rsid w:val="00FC716C"/>
    <w:rsid w:val="00FC71B0"/>
    <w:rsid w:val="00FC77AA"/>
    <w:rsid w:val="00FC7D05"/>
    <w:rsid w:val="00FC7F2D"/>
    <w:rsid w:val="00FD0117"/>
    <w:rsid w:val="00FD0586"/>
    <w:rsid w:val="00FD1100"/>
    <w:rsid w:val="00FD1376"/>
    <w:rsid w:val="00FD1E1F"/>
    <w:rsid w:val="00FD2151"/>
    <w:rsid w:val="00FD2185"/>
    <w:rsid w:val="00FD2189"/>
    <w:rsid w:val="00FD2D10"/>
    <w:rsid w:val="00FD32D2"/>
    <w:rsid w:val="00FD331A"/>
    <w:rsid w:val="00FD490D"/>
    <w:rsid w:val="00FD4A77"/>
    <w:rsid w:val="00FD50FA"/>
    <w:rsid w:val="00FD53E9"/>
    <w:rsid w:val="00FD5B39"/>
    <w:rsid w:val="00FD5E76"/>
    <w:rsid w:val="00FD61D1"/>
    <w:rsid w:val="00FD706B"/>
    <w:rsid w:val="00FD7328"/>
    <w:rsid w:val="00FD73A4"/>
    <w:rsid w:val="00FD752F"/>
    <w:rsid w:val="00FD7AC0"/>
    <w:rsid w:val="00FD7E5B"/>
    <w:rsid w:val="00FD7F23"/>
    <w:rsid w:val="00FE0732"/>
    <w:rsid w:val="00FE08A0"/>
    <w:rsid w:val="00FE0938"/>
    <w:rsid w:val="00FE0940"/>
    <w:rsid w:val="00FE0BB1"/>
    <w:rsid w:val="00FE0C65"/>
    <w:rsid w:val="00FE0DC7"/>
    <w:rsid w:val="00FE16BB"/>
    <w:rsid w:val="00FE16E6"/>
    <w:rsid w:val="00FE1FA8"/>
    <w:rsid w:val="00FE3238"/>
    <w:rsid w:val="00FE3C71"/>
    <w:rsid w:val="00FE505D"/>
    <w:rsid w:val="00FE544A"/>
    <w:rsid w:val="00FE71A4"/>
    <w:rsid w:val="00FE71EE"/>
    <w:rsid w:val="00FE737C"/>
    <w:rsid w:val="00FE7899"/>
    <w:rsid w:val="00FE79A2"/>
    <w:rsid w:val="00FE7B80"/>
    <w:rsid w:val="00FF0101"/>
    <w:rsid w:val="00FF032E"/>
    <w:rsid w:val="00FF0785"/>
    <w:rsid w:val="00FF07F5"/>
    <w:rsid w:val="00FF1162"/>
    <w:rsid w:val="00FF1276"/>
    <w:rsid w:val="00FF1F43"/>
    <w:rsid w:val="00FF2157"/>
    <w:rsid w:val="00FF2BD6"/>
    <w:rsid w:val="00FF2E67"/>
    <w:rsid w:val="00FF32BA"/>
    <w:rsid w:val="00FF368B"/>
    <w:rsid w:val="00FF392C"/>
    <w:rsid w:val="00FF3FED"/>
    <w:rsid w:val="00FF4D41"/>
    <w:rsid w:val="00FF5F43"/>
    <w:rsid w:val="00FF6166"/>
    <w:rsid w:val="00FF6E62"/>
    <w:rsid w:val="00FF70FD"/>
    <w:rsid w:val="00FF79DC"/>
    <w:rsid w:val="00FF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C46CD52-4D3E-4A82-9AEC-495AC65E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uiPriority="35" w:qFormat="1"/>
    <w:lsdException w:name="footnote reference" w:uiPriority="99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FEC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92766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92766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2766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92766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2766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92766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F92766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92766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92766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35"/>
    <w:unhideWhenUsed/>
    <w:qFormat/>
    <w:rsid w:val="00F92766"/>
    <w:pPr>
      <w:spacing w:line="240" w:lineRule="auto"/>
    </w:pPr>
    <w:rPr>
      <w:b/>
      <w:bCs/>
      <w:smallCaps/>
      <w:color w:val="595959"/>
      <w:spacing w:val="6"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</w:style>
  <w:style w:type="paragraph" w:styleId="BodyTextFirstIndent">
    <w:name w:val="Body Text First Indent"/>
    <w:basedOn w:val="BodyText"/>
    <w:link w:val="BodyTextFirstIndentChar"/>
    <w:pPr>
      <w:ind w:firstLine="284"/>
    </w:pPr>
  </w:style>
  <w:style w:type="paragraph" w:styleId="BodyTextIndent">
    <w:name w:val="Body Text Indent"/>
    <w:basedOn w:val="Normal"/>
    <w:pPr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sid w:val="00F92766"/>
    <w:rPr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left" w:pos="227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Åº"/>
    <w:basedOn w:val="Normal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pPr>
      <w:spacing w:line="240" w:lineRule="auto"/>
      <w:jc w:val="thaiDistribute"/>
    </w:pPr>
    <w:rPr>
      <w:rFonts w:ascii="Book Antiqua" w:hAnsi="Book Antiqua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60881"/>
    <w:pPr>
      <w:spacing w:after="0" w:line="240" w:lineRule="auto"/>
      <w:ind w:left="547" w:right="-25" w:hanging="7"/>
      <w:jc w:val="thaiDistribute"/>
    </w:pPr>
    <w:rPr>
      <w:rFonts w:ascii="Angsana New" w:hAnsi="Angsana New"/>
      <w:b/>
      <w:bCs/>
      <w:i/>
      <w:sz w:val="30"/>
      <w:szCs w:val="30"/>
    </w:rPr>
  </w:style>
  <w:style w:type="character" w:customStyle="1" w:styleId="AccPolicyHeadingChar">
    <w:name w:val="Acc Policy Heading Char"/>
    <w:link w:val="AccPolicyHeading"/>
    <w:rsid w:val="00D60881"/>
    <w:rPr>
      <w:rFonts w:ascii="Angsana New" w:hAnsi="Angsana New"/>
      <w:b/>
      <w:bCs/>
      <w:i/>
      <w:sz w:val="30"/>
      <w:szCs w:val="30"/>
    </w:rPr>
  </w:style>
  <w:style w:type="table" w:styleId="TableGrid">
    <w:name w:val="Table Grid"/>
    <w:basedOn w:val="TableNormal"/>
    <w:uiPriority w:val="39"/>
    <w:rsid w:val="00804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"/>
    <w:basedOn w:val="BodyText"/>
    <w:rsid w:val="007B215C"/>
    <w:pPr>
      <w:spacing w:after="260" w:line="260" w:lineRule="atLeast"/>
      <w:ind w:left="567"/>
    </w:pPr>
    <w:rPr>
      <w:rFonts w:ascii="Times New Roman" w:hAnsi="Times New Roman" w:cs="Times New Roman"/>
      <w:sz w:val="22"/>
      <w:lang w:val="en-GB" w:bidi="ar-SA"/>
    </w:rPr>
  </w:style>
  <w:style w:type="character" w:customStyle="1" w:styleId="Heading2Char">
    <w:name w:val="Heading 2 Char"/>
    <w:link w:val="Heading2"/>
    <w:uiPriority w:val="9"/>
    <w:rsid w:val="00F92766"/>
    <w:rPr>
      <w:rFonts w:ascii="Calibri Light" w:eastAsia="SimSun" w:hAnsi="Calibri Light" w:cs="Times New Roman"/>
      <w:color w:val="404040"/>
      <w:sz w:val="28"/>
      <w:szCs w:val="28"/>
    </w:rPr>
  </w:style>
  <w:style w:type="paragraph" w:styleId="BalloonText">
    <w:name w:val="Balloon Text"/>
    <w:basedOn w:val="Normal"/>
    <w:semiHidden/>
    <w:rsid w:val="001A5556"/>
    <w:rPr>
      <w:rFonts w:ascii="Tahoma" w:hAnsi="Tahoma" w:cs="Tahoma"/>
      <w:sz w:val="16"/>
      <w:szCs w:val="16"/>
    </w:rPr>
  </w:style>
  <w:style w:type="paragraph" w:customStyle="1" w:styleId="acctfourfigures">
    <w:name w:val="acct four figures"/>
    <w:aliases w:val="a4"/>
    <w:basedOn w:val="Normal"/>
    <w:rsid w:val="00BE31DA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DocumentMap">
    <w:name w:val="Document Map"/>
    <w:basedOn w:val="Normal"/>
    <w:semiHidden/>
    <w:rsid w:val="00623AD1"/>
    <w:pPr>
      <w:shd w:val="clear" w:color="auto" w:fill="000080"/>
    </w:pPr>
    <w:rPr>
      <w:rFonts w:ascii="Tahoma" w:hAnsi="Tahoma" w:cs="Tahoma"/>
    </w:rPr>
  </w:style>
  <w:style w:type="paragraph" w:customStyle="1" w:styleId="a1">
    <w:name w:val="???????"/>
    <w:basedOn w:val="Normal"/>
    <w:rsid w:val="00CA4059"/>
    <w:pPr>
      <w:tabs>
        <w:tab w:val="left" w:pos="1080"/>
      </w:tabs>
      <w:spacing w:line="240" w:lineRule="auto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045260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576F44"/>
    <w:pPr>
      <w:spacing w:line="260" w:lineRule="atLeast"/>
      <w:jc w:val="center"/>
    </w:pPr>
    <w:rPr>
      <w:rFonts w:ascii="Times New Roman" w:hAnsi="Times New Roman" w:cs="Times New Roman"/>
      <w:b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BD49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neptnormalitalicheading">
    <w:name w:val="nine pt normal italic heading"/>
    <w:aliases w:val="9nith"/>
    <w:basedOn w:val="Normal"/>
    <w:rsid w:val="00E44A12"/>
    <w:pPr>
      <w:spacing w:line="220" w:lineRule="atLeast"/>
    </w:pPr>
    <w:rPr>
      <w:rFonts w:ascii="Times New Roman" w:hAnsi="Times New Roman" w:cs="Times New Roman"/>
      <w:b/>
      <w:i/>
      <w:iCs/>
      <w:lang w:val="en-GB" w:bidi="ar-SA"/>
    </w:rPr>
  </w:style>
  <w:style w:type="paragraph" w:customStyle="1" w:styleId="Default">
    <w:name w:val="Default"/>
    <w:rsid w:val="00981D41"/>
    <w:pPr>
      <w:autoSpaceDE w:val="0"/>
      <w:autoSpaceDN w:val="0"/>
      <w:adjustRightInd w:val="0"/>
      <w:spacing w:after="120" w:line="264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38C9"/>
    <w:pPr>
      <w:ind w:left="720"/>
      <w:contextualSpacing/>
    </w:pPr>
    <w:rPr>
      <w:szCs w:val="25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06327"/>
    <w:pPr>
      <w:tabs>
        <w:tab w:val="left" w:pos="540"/>
      </w:tabs>
      <w:spacing w:after="0" w:line="240" w:lineRule="auto"/>
      <w:ind w:left="540" w:right="-43"/>
      <w:jc w:val="thaiDistribute"/>
    </w:pPr>
    <w:rPr>
      <w:rFonts w:ascii="Angsana New" w:eastAsia="Calibri" w:hAnsi="Angsana New"/>
      <w:spacing w:val="-2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06327"/>
    <w:rPr>
      <w:rFonts w:ascii="Angsana New" w:eastAsia="Calibri" w:hAnsi="Angsana New"/>
      <w:spacing w:val="-2"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078A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3078A"/>
    <w:rPr>
      <w:rFonts w:ascii="Angsana New" w:eastAsia="Calibri" w:hAnsi="Angsana New"/>
      <w:i/>
      <w:iCs/>
      <w:sz w:val="30"/>
      <w:szCs w:val="30"/>
    </w:rPr>
  </w:style>
  <w:style w:type="paragraph" w:customStyle="1" w:styleId="a2">
    <w:name w:val="ºÇ¡"/>
    <w:basedOn w:val="Normal"/>
    <w:rsid w:val="005422DE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D22D8F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673AA8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353DDF"/>
  </w:style>
  <w:style w:type="character" w:styleId="Emphasis">
    <w:name w:val="Emphasis"/>
    <w:uiPriority w:val="20"/>
    <w:qFormat/>
    <w:rsid w:val="00F92766"/>
    <w:rPr>
      <w:i/>
      <w:iCs/>
    </w:rPr>
  </w:style>
  <w:style w:type="character" w:customStyle="1" w:styleId="Heading1Char">
    <w:name w:val="Heading 1 Char"/>
    <w:link w:val="Heading1"/>
    <w:uiPriority w:val="9"/>
    <w:rsid w:val="00F92766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3Char">
    <w:name w:val="Heading 3 Char"/>
    <w:link w:val="Heading3"/>
    <w:uiPriority w:val="9"/>
    <w:rsid w:val="00F92766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link w:val="Heading4"/>
    <w:uiPriority w:val="9"/>
    <w:rsid w:val="00F92766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"/>
    <w:rsid w:val="00F92766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"/>
    <w:rsid w:val="00F92766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"/>
    <w:rsid w:val="00F92766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"/>
    <w:rsid w:val="00F92766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"/>
    <w:rsid w:val="00F92766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F92766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F92766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92766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F92766"/>
    <w:rPr>
      <w:rFonts w:ascii="Calibri Light" w:eastAsia="SimSun" w:hAnsi="Calibri Light" w:cs="Times New Roman"/>
      <w:sz w:val="24"/>
      <w:szCs w:val="24"/>
    </w:rPr>
  </w:style>
  <w:style w:type="paragraph" w:styleId="NoSpacing">
    <w:name w:val="No Spacing"/>
    <w:uiPriority w:val="1"/>
    <w:qFormat/>
    <w:rsid w:val="00F92766"/>
  </w:style>
  <w:style w:type="paragraph" w:styleId="Quote">
    <w:name w:val="Quote"/>
    <w:basedOn w:val="Normal"/>
    <w:next w:val="Normal"/>
    <w:link w:val="QuoteChar"/>
    <w:uiPriority w:val="29"/>
    <w:qFormat/>
    <w:rsid w:val="00F92766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92766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92766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F92766"/>
    <w:rPr>
      <w:rFonts w:ascii="Calibri Light" w:eastAsia="SimSun" w:hAnsi="Calibri Light" w:cs="Times New Roman"/>
      <w:color w:val="5B9BD5"/>
      <w:sz w:val="28"/>
      <w:szCs w:val="28"/>
    </w:rPr>
  </w:style>
  <w:style w:type="character" w:styleId="SubtleEmphasis">
    <w:name w:val="Subtle Emphasis"/>
    <w:uiPriority w:val="19"/>
    <w:qFormat/>
    <w:rsid w:val="00F92766"/>
    <w:rPr>
      <w:i/>
      <w:iCs/>
      <w:color w:val="404040"/>
    </w:rPr>
  </w:style>
  <w:style w:type="character" w:styleId="IntenseEmphasis">
    <w:name w:val="Intense Emphasis"/>
    <w:uiPriority w:val="21"/>
    <w:qFormat/>
    <w:rsid w:val="00F92766"/>
    <w:rPr>
      <w:b/>
      <w:bCs/>
      <w:i/>
      <w:iCs/>
    </w:rPr>
  </w:style>
  <w:style w:type="character" w:styleId="SubtleReference">
    <w:name w:val="Subtle Reference"/>
    <w:uiPriority w:val="31"/>
    <w:qFormat/>
    <w:rsid w:val="00F92766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F92766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F9276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92766"/>
    <w:pPr>
      <w:outlineLvl w:val="9"/>
    </w:pPr>
  </w:style>
  <w:style w:type="paragraph" w:customStyle="1" w:styleId="AccountingPolicy">
    <w:name w:val="Accounting Policy"/>
    <w:basedOn w:val="Normal"/>
    <w:link w:val="AccountingPolicyChar1"/>
    <w:rsid w:val="00343589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43589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085E9A"/>
    <w:rPr>
      <w:rFonts w:eastAsia="Calibri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136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8F9"/>
    <w:rPr>
      <w:szCs w:val="25"/>
    </w:rPr>
  </w:style>
  <w:style w:type="character" w:customStyle="1" w:styleId="CommentTextChar">
    <w:name w:val="Comment Text Char"/>
    <w:link w:val="CommentText"/>
    <w:rsid w:val="001368F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368F9"/>
    <w:rPr>
      <w:b/>
      <w:bCs/>
    </w:rPr>
  </w:style>
  <w:style w:type="character" w:customStyle="1" w:styleId="CommentSubjectChar">
    <w:name w:val="Comment Subject Char"/>
    <w:link w:val="CommentSubject"/>
    <w:rsid w:val="001368F9"/>
    <w:rPr>
      <w:b/>
      <w:bCs/>
      <w:szCs w:val="25"/>
    </w:rPr>
  </w:style>
  <w:style w:type="paragraph" w:styleId="Revision">
    <w:name w:val="Revision"/>
    <w:hidden/>
    <w:uiPriority w:val="99"/>
    <w:semiHidden/>
    <w:rsid w:val="001368F9"/>
    <w:rPr>
      <w:szCs w:val="25"/>
    </w:rPr>
  </w:style>
  <w:style w:type="paragraph" w:styleId="FootnoteText">
    <w:name w:val="footnote text"/>
    <w:aliases w:val="ft"/>
    <w:basedOn w:val="Normal"/>
    <w:link w:val="FootnoteTextChar"/>
    <w:rsid w:val="004F0380"/>
    <w:pPr>
      <w:spacing w:after="0" w:line="260" w:lineRule="atLeast"/>
    </w:pPr>
    <w:rPr>
      <w:rFonts w:ascii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4F0380"/>
    <w:rPr>
      <w:rFonts w:ascii="Times New Roman" w:hAnsi="Times New Roman"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4F0380"/>
    <w:rPr>
      <w:vertAlign w:val="superscript"/>
    </w:rPr>
  </w:style>
  <w:style w:type="character" w:customStyle="1" w:styleId="BodyTextFirstIndentChar">
    <w:name w:val="Body Text First Indent Char"/>
    <w:link w:val="BodyTextFirstIndent"/>
    <w:rsid w:val="008D0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.th/search?q=%E0%B8%9A%E0%B8%A3%E0%B8%B4%E0%B8%A9%E0%B8%B1%E0%B8%97+%E0%B9%80%E0%B8%8B%E0%B9%87%E0%B8%99%E0%B8%97%E0%B8%A3%E0%B8%B1%E0%B8%A5+%E0%B9%80%E0%B8%9E%E0%B8%A2%E0%B9%8C%E0%B9%80%E0%B8%A1%E0%B8%99%E0%B8%97%E0%B9%8C+%E0%B8%88%E0%B8%B3%E0%B8%81%E0%B8%B1%E0%B8%94&amp;spell=1&amp;sa=X&amp;ved=0ahUKEwiarbOl0r3gAhUKpY8KHbZ1Bc4QkeECCC4oAA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23C5BE-2630-4713-835B-DD701C245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41</Pages>
  <Words>14739</Words>
  <Characters>84018</Characters>
  <Application>Microsoft Office Word</Application>
  <DocSecurity>0</DocSecurity>
  <Lines>700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ห้างสรรพสินค้าโรบินสัน จำกัด (มหาชน)</vt:lpstr>
    </vt:vector>
  </TitlesOfParts>
  <Company>KPMG</Company>
  <LinksUpToDate>false</LinksUpToDate>
  <CharactersWithSpaces>98560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ห้างสรรพสินค้าโรบินสัน จำกัด (มหาชน)</dc:title>
  <dc:subject/>
  <dc:creator>AA</dc:creator>
  <cp:keywords/>
  <dc:description/>
  <cp:lastModifiedBy>Phannita Kojaranusart</cp:lastModifiedBy>
  <cp:revision>2</cp:revision>
  <cp:lastPrinted>2019-02-22T08:00:00Z</cp:lastPrinted>
  <dcterms:created xsi:type="dcterms:W3CDTF">2019-02-22T12:12:00Z</dcterms:created>
  <dcterms:modified xsi:type="dcterms:W3CDTF">2019-02-22T12:12:00Z</dcterms:modified>
</cp:coreProperties>
</file>