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6E3B1" w14:textId="77777777" w:rsidR="00DB308D" w:rsidRPr="004C4023" w:rsidRDefault="00DB308D" w:rsidP="004C2111">
      <w:pPr>
        <w:pStyle w:val="Reference"/>
        <w:rPr>
          <w:rFonts w:cstheme="minorBidi"/>
          <w:cs/>
          <w:lang w:bidi="th-TH"/>
        </w:rPr>
      </w:pPr>
    </w:p>
    <w:p w14:paraId="1B69BEA4" w14:textId="77777777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42C35C0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AEC9E4" w14:textId="77777777" w:rsidR="00D15EA5" w:rsidRDefault="00D15EA5" w:rsidP="00D15EA5">
      <w:pPr>
        <w:pStyle w:val="BodyText"/>
      </w:pPr>
    </w:p>
    <w:p w14:paraId="5B841CFF" w14:textId="77777777" w:rsidR="00734D83" w:rsidRPr="003F16DE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p w14:paraId="7659556D" w14:textId="77777777" w:rsidR="00AD3B26" w:rsidRPr="00FD65A0" w:rsidRDefault="00AD3B26" w:rsidP="0002311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</w:t>
      </w:r>
      <w:r w:rsidR="00020F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FD65A0"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เอนเนอร์ยี่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C2F1AED" w14:textId="77777777" w:rsidR="00AD3B26" w:rsidRPr="00AD3B26" w:rsidRDefault="00734D83" w:rsidP="0002311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1628D855" w14:textId="77777777" w:rsidR="003F16DE" w:rsidRPr="003F16DE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37FFED60" w14:textId="77777777" w:rsidR="003F16DE" w:rsidRPr="00023113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425410" w14:textId="50F95379" w:rsidR="00280186" w:rsidRPr="00280186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คิวทีซี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เอนเนอร์ยี่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(“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Pr="002210D3">
        <w:rPr>
          <w:rFonts w:ascii="Browallia New" w:hAnsi="Browallia New" w:cs="Browallia New" w:hint="eastAsia"/>
          <w:spacing w:val="-4"/>
          <w:sz w:val="28"/>
          <w:szCs w:val="28"/>
          <w:cs/>
          <w:lang w:bidi="th-TH"/>
        </w:rPr>
        <w:t>”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02F40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</w:t>
      </w:r>
      <w:r w:rsidR="00461BBB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เอนเนอร์ยี่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>) (“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2210D3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02F40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3B9FE200" w14:textId="77777777" w:rsidR="00280186" w:rsidRPr="00023113" w:rsidRDefault="0028018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ADDAF6" w14:textId="08042546" w:rsidR="00CD4D4E" w:rsidRPr="007C2D3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งบการเงินรวมและงบการเงินเฉพาะของบริษัทข้างต้นแสดงฐานะการเงินรวมของกลุ่มบริษัท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02F40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และกระแสเงินสดรวมสำหรับปีสิ้นสุดวันเดียวกัน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และฐานะการเงินเฉพาะของบริษัท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02F40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4BB5FBB7" w14:textId="77777777" w:rsidR="00CD4D4E" w:rsidRPr="00023113" w:rsidRDefault="00CD4D4E" w:rsidP="00461BB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866822" w14:textId="77777777" w:rsidR="003F16DE" w:rsidRPr="003F16DE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255B33A" w14:textId="77777777" w:rsidR="003F16DE" w:rsidRPr="00023113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CC96780" w14:textId="15D6A1FA" w:rsidR="00CD4D4E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</w:t>
      </w:r>
      <w:r w:rsidR="00D64CA2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610A51F" w14:textId="279B8409" w:rsidR="00177A66" w:rsidRDefault="00177A6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2504B8" w14:textId="6B32CA34" w:rsidR="00177A66" w:rsidRDefault="00177A6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84120C" w14:textId="63B5123A" w:rsidR="00177A66" w:rsidRDefault="00177A6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8919EE" w14:textId="77777777" w:rsidR="00177A66" w:rsidRDefault="00177A6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FA1AB3" w14:textId="77777777" w:rsidR="00CD4D4E" w:rsidRPr="00165155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17DF42AF" w14:textId="77777777" w:rsidR="00CD4D4E" w:rsidRPr="00023113" w:rsidRDefault="00CD4D4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0DFE93" w14:textId="1BCBF839" w:rsidR="00165155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</w:t>
      </w:r>
      <w:r w:rsidR="000810A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สำหรับงวดปัจจุบัน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="000810A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258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12EC46CA" w14:textId="77777777" w:rsidR="00023113" w:rsidRDefault="0002311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165155" w:rsidRPr="00023113" w14:paraId="600C552D" w14:textId="77777777" w:rsidTr="00165155">
        <w:trPr>
          <w:trHeight w:hRule="exact" w:val="360"/>
        </w:trPr>
        <w:tc>
          <w:tcPr>
            <w:tcW w:w="4608" w:type="dxa"/>
          </w:tcPr>
          <w:p w14:paraId="0D6470C1" w14:textId="77777777" w:rsidR="00165155" w:rsidRPr="00023113" w:rsidRDefault="00165155" w:rsidP="001651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050" w:type="dxa"/>
          </w:tcPr>
          <w:p w14:paraId="61464685" w14:textId="640D7636" w:rsidR="00165155" w:rsidRPr="00023113" w:rsidRDefault="0089178A" w:rsidP="001651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178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165155" w:rsidRPr="00023113" w14:paraId="1DC7181D" w14:textId="77777777" w:rsidTr="00165155">
        <w:trPr>
          <w:trHeight w:val="360"/>
        </w:trPr>
        <w:tc>
          <w:tcPr>
            <w:tcW w:w="4608" w:type="dxa"/>
          </w:tcPr>
          <w:p w14:paraId="542C78A9" w14:textId="77777777" w:rsidR="00165155" w:rsidRPr="00023113" w:rsidRDefault="00165155" w:rsidP="002210D3">
            <w:pPr>
              <w:spacing w:after="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</w:p>
          <w:p w14:paraId="491DD904" w14:textId="6EE0D9E2" w:rsidR="002210D3" w:rsidRPr="00023113" w:rsidRDefault="002210D3" w:rsidP="00020F4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  <w:p w14:paraId="191B3E54" w14:textId="77777777" w:rsidR="002210D3" w:rsidRPr="00023113" w:rsidRDefault="002210D3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32E81E" w14:textId="27379E98" w:rsidR="002210D3" w:rsidRPr="00BA6330" w:rsidRDefault="002210D3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</w:t>
            </w:r>
            <w:r w:rsidR="00602F40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บริษัทมีสินทรัพย์ภาษีเงินได้รอการตัดบัญชีจำนวน </w:t>
            </w:r>
            <w:r w:rsidR="003F4B6B">
              <w:rPr>
                <w:rFonts w:ascii="Browallia New" w:hAnsi="Browallia New" w:cs="Browallia New"/>
                <w:sz w:val="26"/>
                <w:szCs w:val="26"/>
                <w:lang w:bidi="th-TH"/>
              </w:rPr>
              <w:t>15.95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และ </w:t>
            </w:r>
            <w:r w:rsidR="003F4B6B">
              <w:rPr>
                <w:rFonts w:ascii="Browallia New" w:hAnsi="Browallia New" w:cs="Browallia New"/>
                <w:sz w:val="26"/>
                <w:szCs w:val="26"/>
                <w:lang w:bidi="th-TH"/>
              </w:rPr>
              <w:t>13.27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</w:t>
            </w:r>
            <w:r w:rsidR="00461BB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</w:t>
            </w:r>
            <w:r w:rsidR="004902DB"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มีส่วนที่ยังไม่ได้รับรู้เป็นสินทรัพย์ภาษีเงินได้รอการตัดบัญชีจำนวน</w:t>
            </w:r>
            <w:r w:rsidR="004902DB"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41100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135.07</w:t>
            </w:r>
            <w:r w:rsidR="004902DB"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4902DB"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="00F2584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A9572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72.30</w:t>
            </w:r>
            <w:r w:rsidR="004902D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ล้านบาท ตามลำดับ</w:t>
            </w:r>
            <w:r w:rsidR="004902DB"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4902DB"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จากผลขาดทุนสะสมทางภาษี</w:t>
            </w:r>
            <w:r w:rsidR="004902DB"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4902DB"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ซึ่งกลุ่</w:t>
            </w:r>
            <w:r w:rsid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มบริษัทและบริษัท</w:t>
            </w:r>
            <w:r w:rsidR="004902DB"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รับรู้สินทรัพย์ภาษีเงินได้รอการตัดบัญชีสำหรับผลขาดทุนสะสมทางภาษีเมื่อมีความเป็นไปได้ค่อนข้างแน่ว่าจะมีกำไรทางภาษีในอนาคตที่สามารถนำผลขาดทุนทางภาษีดังกล่าวมาใช้ประโยชน์ทางภาษีได้แน่นอน</w:t>
            </w:r>
          </w:p>
          <w:p w14:paraId="4CFFAB4D" w14:textId="77777777" w:rsidR="00020F4A" w:rsidRPr="00023113" w:rsidRDefault="00020F4A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F4C8A4C" w14:textId="77777777" w:rsidR="004902DB" w:rsidRPr="004902DB" w:rsidRDefault="004902DB" w:rsidP="004902DB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ในการคำนวณมูลค่าของสินทรัพย์ภาษีเงินได้รอการตัดบัญชีที่รับรู้จากผลขาดทุนสะสมทางภาษี</w:t>
            </w:r>
            <w:r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ผู้บริหารต้องใช้ดุลยพินิจที่เกี่ยวข้องกับจัดทำประมาณการกำไรทางภาษีในอนาคตให้มีความน่าเชื่อถือ</w:t>
            </w:r>
            <w:r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ซึ่งปัจจัยดังกล่าวสามารถเปลี่ยนแปลงตามสภาวะทางเศรษฐกิจและสถานการณ์ตลาดในอนาคต</w:t>
            </w:r>
            <w:r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76625DB9" w14:textId="77777777" w:rsidR="004902DB" w:rsidRPr="004902DB" w:rsidRDefault="004902DB" w:rsidP="004902DB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009CDA" w14:textId="7A755A20" w:rsidR="002210D3" w:rsidRDefault="004902DB" w:rsidP="004902DB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ข้าพเจ้าให้ความสำคัญในประเด็นนี้</w:t>
            </w:r>
            <w:r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นื่องจากการตรวจสอบรายการดังกล่าวต้องใช้ดุลยพินิจในการพิจารณาเป็นอย่างมากเพราะผลที่จะเกิดขึ้นจริง</w:t>
            </w:r>
            <w:r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ขึ้นอยู่กับความไม่แน่นอนทางเศรษฐกิจและการตลาดในอนาคตอย่างมาก</w:t>
            </w:r>
          </w:p>
          <w:p w14:paraId="030F785D" w14:textId="77777777" w:rsidR="004902DB" w:rsidRPr="00023113" w:rsidRDefault="004902DB" w:rsidP="004902DB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58E33E2" w14:textId="69D30E78" w:rsidR="00394037" w:rsidRPr="00023113" w:rsidRDefault="00020F4A" w:rsidP="00020F4A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ตามที่บริษัทเปิดเผยรายละเอียดในหมายเหตุข้อ </w:t>
            </w:r>
            <w:r w:rsidR="003F4B6B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B348B2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และนโยบายการบัญชีที่สำคัญ</w:t>
            </w:r>
          </w:p>
          <w:p w14:paraId="4C02207B" w14:textId="77777777" w:rsidR="00BF5F02" w:rsidRPr="00023113" w:rsidRDefault="00BF5F02" w:rsidP="002210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50" w:type="dxa"/>
          </w:tcPr>
          <w:p w14:paraId="08A4EE39" w14:textId="77777777" w:rsidR="00165155" w:rsidRPr="00023113" w:rsidRDefault="00165155" w:rsidP="00165155">
            <w:pPr>
              <w:spacing w:after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A53A486" w14:textId="77777777" w:rsidR="002210D3" w:rsidRPr="00023113" w:rsidRDefault="002210D3" w:rsidP="0016515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5DB7BC7" w14:textId="77777777" w:rsidR="002210D3" w:rsidRPr="00023113" w:rsidRDefault="002210D3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ABBC18D" w14:textId="77777777" w:rsidR="000810A2" w:rsidRPr="000810A2" w:rsidRDefault="000810A2" w:rsidP="000810A2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ข้าพเจ้าได้ประเมินความเพียงพอและความเหมาะสมของหลักฐานการสอบบัญชี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โดยประเมินวิธีการที่ผู้บริหารใช้ในการจัดทำประมาณการรายได้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ค่าใช้จ่ายและผลการดำเนินงานในอนาคต</w:t>
            </w:r>
          </w:p>
          <w:p w14:paraId="19D8DC27" w14:textId="77777777" w:rsidR="000810A2" w:rsidRDefault="000810A2" w:rsidP="000810A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BF7EFF1" w14:textId="77777777" w:rsidR="000810A2" w:rsidRDefault="000810A2" w:rsidP="000810A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หารือกับผู้บริหารเพื่อให้เข้าใจถึงแผนการดำเนินธุรกิจและสมมติฐานที่ผู้บริหารใช้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ประเมินความสมเหตุสมผลของสมมติฐานที่ผู้บริหารใช้ในการจัดทำประมาณการ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โดยการเปรียบเทียบผลของการจัดทำงบประมาณในอดีต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และอัตราการเจริญเติบโตของกลุ่มธุรกิจในสภาวะการณ์ปกติ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รวมถึงการวิเคราะห์แนวโน้มของตลาดและธุรกิจที่อยู่ในกลุ่มเดียวกัน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75C96C2C" w14:textId="77777777" w:rsidR="000810A2" w:rsidRDefault="000810A2" w:rsidP="000810A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C33B4C0" w14:textId="597BB031" w:rsidR="000810A2" w:rsidRDefault="000810A2" w:rsidP="000810A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ทดสอบความถูกต้องของวิธีการคำนวณประมาณการทางธุรกิจ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ทดสอบความเหมาะสมในการคำนวณสินทรัพย์ภาษีเงินได้รอการตัดบัญชี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โดยเปรียบเทียบผลประโยชน์ทางภาษีท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จะได้รับในอนาคตกับประมาณการดังกล่าว</w:t>
            </w:r>
          </w:p>
          <w:p w14:paraId="2F47F858" w14:textId="77777777" w:rsidR="000810A2" w:rsidRDefault="000810A2" w:rsidP="000810A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8F9D9A7" w14:textId="36A9E877" w:rsidR="008B2E90" w:rsidRDefault="008B2E90" w:rsidP="000810A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</w:t>
            </w:r>
            <w:r w:rsidR="00D051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ความเพียงพอและเหมาะสมของการเปิดเผยข้อมูลในหมายเหตุประกอบงบการเงิน</w:t>
            </w:r>
          </w:p>
          <w:p w14:paraId="3F438EB9" w14:textId="50D6BC12" w:rsidR="008504B2" w:rsidRPr="00023113" w:rsidRDefault="008504B2" w:rsidP="006F335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</w:tbl>
    <w:p w14:paraId="79F4E041" w14:textId="627246C9" w:rsidR="002210D3" w:rsidRDefault="002210D3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5127190" w14:textId="0AB497A8" w:rsidR="006F3358" w:rsidRDefault="006F3358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D2AB37D" w14:textId="7A34A9BC" w:rsidR="00177A66" w:rsidRDefault="00177A66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1607DA4" w14:textId="77777777" w:rsidR="00177A66" w:rsidRDefault="00177A66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020F4A" w:rsidRPr="00023113" w14:paraId="524B21CA" w14:textId="77777777" w:rsidTr="00020F4A">
        <w:trPr>
          <w:trHeight w:hRule="exact" w:val="360"/>
        </w:trPr>
        <w:tc>
          <w:tcPr>
            <w:tcW w:w="4608" w:type="dxa"/>
          </w:tcPr>
          <w:p w14:paraId="27091E4D" w14:textId="77777777" w:rsidR="00020F4A" w:rsidRPr="00023113" w:rsidRDefault="00020F4A" w:rsidP="0076150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050" w:type="dxa"/>
          </w:tcPr>
          <w:p w14:paraId="23DC3788" w14:textId="5AF9F32E" w:rsidR="00020F4A" w:rsidRPr="00023113" w:rsidRDefault="0089178A" w:rsidP="0076150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178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020F4A" w:rsidRPr="00023113" w14:paraId="03FDED84" w14:textId="77777777" w:rsidTr="00020F4A">
        <w:trPr>
          <w:trHeight w:val="360"/>
        </w:trPr>
        <w:tc>
          <w:tcPr>
            <w:tcW w:w="4608" w:type="dxa"/>
          </w:tcPr>
          <w:p w14:paraId="275C23DE" w14:textId="77777777" w:rsidR="00CA7A10" w:rsidRPr="00023113" w:rsidRDefault="00CA7A1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</w:p>
          <w:p w14:paraId="14D8BB31" w14:textId="3FB5CE50" w:rsidR="00020F4A" w:rsidRPr="00023113" w:rsidRDefault="00217BF4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rtl/>
                <w:cs/>
              </w:rPr>
            </w:pPr>
            <w:r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การด้อยค่า</w:t>
            </w:r>
            <w:r w:rsidR="00020F4A"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ของ</w:t>
            </w:r>
            <w:r w:rsidR="00325B07"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6F3358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 xml:space="preserve">และบริษัทร่วม </w:t>
            </w:r>
          </w:p>
          <w:p w14:paraId="5991FB79" w14:textId="77777777" w:rsidR="00185980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266AB09A" w14:textId="621C6FEA" w:rsidR="00A65F5D" w:rsidRPr="007E5AE9" w:rsidRDefault="00A65F5D" w:rsidP="00A65F5D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ธันวาคม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2561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บริษัทมีเงินลงทุนในบริษัทย่อยและบริษัทร่วมตามวิธีราคาทุน จำนวน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718.66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และ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0.50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ตามลำดับ </w:t>
            </w:r>
            <w:r w:rsidR="0080163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ค่าเผื่อการด้อยค่าของเงินลงทุนในบริษัทย่อยและบริษัทร่วม จำนวน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150.36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ล้านบาท และ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0.50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ตามลำดับ</w:t>
            </w:r>
          </w:p>
          <w:p w14:paraId="5C6B961D" w14:textId="77777777" w:rsidR="00A65F5D" w:rsidRDefault="00A65F5D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0694565" w14:textId="3AC616F5" w:rsidR="00020F4A" w:rsidRPr="00023113" w:rsidRDefault="00020F4A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การทดสอบการด้อยค่า</w:t>
            </w:r>
            <w:r w:rsidR="00492D4B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6F335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นั้นต้องใช้ดุลยพินิจที่สำคัญและข้อสมมติฐานของผู้บริหารที่มีความซับซ้อน โดยเฉพาะข้อสมมติฐานสำหรับการประมาณการกระแสเงินสดของธุรกิจ 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</w:t>
            </w:r>
            <w:r w:rsidR="00EB46D4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B46D4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ภาว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การณ์ตลาดปัจจุบันและความเสี่ยงที่เฉพาะเจาะจงของสินทรัพย์</w:t>
            </w:r>
            <w:r w:rsidR="00185980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</w:p>
          <w:p w14:paraId="719817DE" w14:textId="77777777" w:rsidR="00185980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72D89A3A" w14:textId="09077507" w:rsidR="00020F4A" w:rsidRDefault="00020F4A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ตามที่บริษัทเปิดเผยรายละเอียดในหมายเหตุข้อ</w:t>
            </w:r>
            <w:r w:rsidR="003F4B6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11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0453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00453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และนโยบายการบัญชีที่สำคัญ</w:t>
            </w:r>
          </w:p>
          <w:p w14:paraId="1B6D5AF7" w14:textId="77777777" w:rsidR="00B220C3" w:rsidRDefault="00B220C3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6F2FB51" w14:textId="4D476F20" w:rsidR="000810A2" w:rsidRPr="000810A2" w:rsidRDefault="000810A2" w:rsidP="000810A2">
            <w:pPr>
              <w:tabs>
                <w:tab w:val="left" w:pos="907"/>
              </w:tabs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4050" w:type="dxa"/>
          </w:tcPr>
          <w:p w14:paraId="52A00B98" w14:textId="77777777" w:rsidR="00185980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0E9B6C2" w14:textId="77777777" w:rsidR="004552D8" w:rsidRPr="00023113" w:rsidRDefault="004552D8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11529F1" w14:textId="77777777" w:rsidR="00CA7A10" w:rsidRPr="00023113" w:rsidRDefault="00CA7A1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5D81DD3" w14:textId="4426FC69" w:rsidR="000810A2" w:rsidRDefault="00CA7A10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="000810A2"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</w:t>
            </w:r>
            <w:r w:rsidR="000810A2"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810A2"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ตรวจสอบกับผลการดำเนินงานในปัจจุบันและในอดีต</w:t>
            </w:r>
          </w:p>
          <w:p w14:paraId="26AE3385" w14:textId="77777777" w:rsidR="000810A2" w:rsidRP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EFD14D2" w14:textId="03FB33F6" w:rsid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พื่อให้เข้าใจถึงสมมติฐานที่ผู้บริหารใช้และแผนการดำเนินธุรกิจในอนาคตและตรวจสอบความถูกต้องของเอกสารประกอบ</w:t>
            </w:r>
          </w:p>
          <w:p w14:paraId="57051226" w14:textId="77777777" w:rsidR="000810A2" w:rsidRP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E14AF15" w14:textId="47F9FC57" w:rsid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ประเมินความสมเหตุสมผลของอัตราคิดลดที่ผู้บริหารใช้เพื่อคิดลดกระแสเงินสดในอนาคต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โดยทดสอบการคำนวณมูลค่าที่คาดว่าจะได้รับคืนจากการ</w:t>
            </w:r>
            <w:r w:rsidR="00942A2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275034FA" w14:textId="77777777" w:rsidR="000810A2" w:rsidRP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3F6A086" w14:textId="73470D89" w:rsidR="00020F4A" w:rsidRPr="00023113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ทดสอบความถูกต้องของวิธีการคำนวณแบบจำลองและตรวจสอบข้อมูลกับเอกสารประกอบ</w:t>
            </w:r>
          </w:p>
          <w:p w14:paraId="47790155" w14:textId="77777777" w:rsidR="005571F7" w:rsidRPr="00023113" w:rsidRDefault="005571F7" w:rsidP="005571F7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EAB7D98" w14:textId="4695F963" w:rsidR="00020F4A" w:rsidRPr="00023113" w:rsidRDefault="008B2E90" w:rsidP="005571F7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</w:t>
            </w:r>
            <w:r w:rsidR="00D051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ความเพียงพอและเหมาะสมของการเปิดเผยข้อมูลในหมายเหตุประกอบงบการเงิน</w:t>
            </w:r>
          </w:p>
        </w:tc>
      </w:tr>
    </w:tbl>
    <w:p w14:paraId="3F8D8465" w14:textId="77777777" w:rsidR="00020F4A" w:rsidRPr="00020F4A" w:rsidRDefault="00020F4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31CED4F" w14:textId="77777777" w:rsidR="00020F4A" w:rsidRDefault="00020F4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7C8C8A3" w14:textId="7154538B" w:rsidR="005571F7" w:rsidRDefault="005571F7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B1601B1" w14:textId="264BC96E" w:rsidR="00B220C3" w:rsidRDefault="00B220C3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47B4A8A" w14:textId="48E77835" w:rsidR="00B220C3" w:rsidRDefault="00B220C3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2FB6E8E" w14:textId="32CD2D9B" w:rsidR="00B220C3" w:rsidRDefault="00B220C3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45B5C11" w14:textId="4F69B416" w:rsidR="00B220C3" w:rsidRDefault="00B220C3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52E8197" w14:textId="042E5048" w:rsidR="0089178A" w:rsidRDefault="0089178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FCA8623" w14:textId="7AFE75B9" w:rsidR="0089178A" w:rsidRDefault="0089178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EF7444E" w14:textId="7DC0EF97" w:rsidR="00F2584B" w:rsidRDefault="00F2584B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DB46D16" w14:textId="3DC9E14C" w:rsidR="00177A66" w:rsidRDefault="00177A66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4D507A4" w14:textId="7B92C8AF" w:rsidR="00177A66" w:rsidRDefault="00177A66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929E4EC" w14:textId="77777777" w:rsidR="00177A66" w:rsidRDefault="00177A66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8CAFE26" w14:textId="77777777" w:rsidR="0089178A" w:rsidRDefault="0089178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5571F7" w:rsidRPr="00023113" w14:paraId="4C1FC955" w14:textId="77777777" w:rsidTr="0076150D">
        <w:trPr>
          <w:trHeight w:hRule="exact" w:val="360"/>
        </w:trPr>
        <w:tc>
          <w:tcPr>
            <w:tcW w:w="4608" w:type="dxa"/>
          </w:tcPr>
          <w:p w14:paraId="77BCF8AD" w14:textId="77777777" w:rsidR="005571F7" w:rsidRPr="00023113" w:rsidRDefault="005571F7" w:rsidP="0076150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050" w:type="dxa"/>
          </w:tcPr>
          <w:p w14:paraId="279CF996" w14:textId="607A505C" w:rsidR="005571F7" w:rsidRPr="00023113" w:rsidRDefault="0089178A" w:rsidP="0076150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178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5571F7" w:rsidRPr="00023113" w14:paraId="5B7C0F0A" w14:textId="77777777" w:rsidTr="0076150D">
        <w:trPr>
          <w:trHeight w:val="360"/>
        </w:trPr>
        <w:tc>
          <w:tcPr>
            <w:tcW w:w="4608" w:type="dxa"/>
          </w:tcPr>
          <w:p w14:paraId="7A7B938C" w14:textId="77777777" w:rsidR="00CA7A10" w:rsidRPr="00023113" w:rsidRDefault="00CA7A10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1D8619C" w14:textId="77777777" w:rsidR="00E65F5F" w:rsidRPr="00023113" w:rsidRDefault="00CA7A10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ค่าเผื่อการลด</w:t>
            </w:r>
            <w:r w:rsidR="005571F7"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มูลค่าของสินค้าคงเหลือ</w:t>
            </w:r>
          </w:p>
          <w:p w14:paraId="15259257" w14:textId="77777777" w:rsidR="00CA7A10" w:rsidRPr="00023113" w:rsidRDefault="00CA7A10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D6BC009" w14:textId="53F40653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31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</w:t>
            </w:r>
            <w:r w:rsidR="00602F40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บริษัทมีสินค้าคงเหลือจำนวน </w:t>
            </w:r>
            <w:r w:rsidR="00B348B2" w:rsidRPr="003F4B6B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F4B6B" w:rsidRPr="003F4B6B">
              <w:rPr>
                <w:rFonts w:ascii="Browallia New" w:hAnsi="Browallia New" w:cs="Browallia New"/>
                <w:sz w:val="26"/>
                <w:szCs w:val="26"/>
                <w:lang w:bidi="th-TH"/>
              </w:rPr>
              <w:t>75</w:t>
            </w:r>
            <w:r w:rsidR="00B348B2" w:rsidRPr="003F4B6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3F4B6B" w:rsidRPr="003F4B6B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B348B2" w:rsidRPr="003F4B6B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3F4B6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F4B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บาท ซึ่งประกอบด้วยวัตถุดิบ สินค้าระหว่างผลิต และสินค้าสำเร็จรูป  </w:t>
            </w:r>
            <w:r w:rsidR="00E65F5F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โดยสินค้าสำเร็จรูปของบริษัทเป็นสินค้าที่ผลิตตามคำสั่งซื้อและสินค้าที่ผลิต</w:t>
            </w:r>
            <w:r w:rsidR="00CA7A10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ตามแบบมาตรฐาน</w:t>
            </w:r>
            <w:r w:rsidR="00E65F5F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เพื่อจำหน่าย</w:t>
            </w:r>
            <w:r w:rsidR="00CA7A10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ให้ลูกค้า</w:t>
            </w:r>
            <w:r w:rsidR="00E65F5F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ทั่วไป</w:t>
            </w:r>
          </w:p>
          <w:p w14:paraId="09B30E76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53E7BA4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สินค้าคงเหลือแสดงมูลค่าด้วยราคาทุนหรือมูลค่าสุทธิที่คาดว่าจะได้รับแล้วแต่ราคาใดจะต่ำกว่า การประมาณค่าเผื่อการลดมูลค่าของสินค้าคงเหลือ ต้องอาศัยดุลยพินิจของฝ่ายบริหาร ในการพิจารณารายการหมุนเวียนและการเสื่อมสภาพของสินค้าคงเหลือแต่ละประเภท และการเปลี่ยนแปลงของราคาขายสินค้าที่ขึ้นอยู่กับภาวการณ์แข่งขันของตลาด </w:t>
            </w:r>
          </w:p>
          <w:p w14:paraId="391A13F3" w14:textId="77777777" w:rsidR="004552D8" w:rsidRPr="00023113" w:rsidRDefault="004552D8" w:rsidP="004552D8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87C3528" w14:textId="77777777" w:rsidR="004552D8" w:rsidRPr="00023113" w:rsidRDefault="004552D8" w:rsidP="004552D8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ตามที่บริษัทเปิดเผยรายละเอียดในหมายเหตุข้อ </w:t>
            </w:r>
            <w:r w:rsidR="00B348B2" w:rsidRPr="003F4B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</w:t>
            </w:r>
            <w:r w:rsidR="00B348B2" w:rsidRPr="000231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และนโยบายการบัญชีที่สำคัญ</w:t>
            </w:r>
          </w:p>
          <w:p w14:paraId="10101E3E" w14:textId="77777777" w:rsidR="004552D8" w:rsidRPr="00023113" w:rsidRDefault="004552D8" w:rsidP="0076150D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50" w:type="dxa"/>
          </w:tcPr>
          <w:p w14:paraId="5564FAC7" w14:textId="77777777" w:rsidR="005571F7" w:rsidRPr="00023113" w:rsidRDefault="005571F7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DF57E5C" w14:textId="77777777" w:rsidR="00CA7A10" w:rsidRPr="00023113" w:rsidRDefault="00CA7A10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DFD4FA2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9E4ED3E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ข้าพเจ้าได้สอบถามผู้บริหาร เพื่อให้ได้มาซึ่งความเข้าใจเกี่ยวกับวิธีการประมาณการมูลค่าสุทธิที่คาดว่าจะได้รับของสินค้าคงเหลือ และได้ประเมินว่ามีความสมเหตุสมผล และสอดคล้องกับนโยบายของบริษัทหรือไม่</w:t>
            </w:r>
          </w:p>
          <w:p w14:paraId="4E6E32DF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4A27C8F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ข้อมูลอายุสินค้าคงเหลือและประเมินความสมเหตุสมผลในการพิจารณาค่าเผื่อการลดลงของมูลค่าสินค้าคงเหลือที่กำหนดโดยผู้บริหาร ข้าพเจ้าพิจารณาข้อมูลการหมุนเวียนของสินค้าคงเหลือและทดสอบการคำนวณค่าเผื่อการลดลงของมูลค่าสินค้าคงเหลือตามนโยบายของบริษัท</w:t>
            </w:r>
          </w:p>
          <w:p w14:paraId="18917B34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0303A1B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ข้าพเจ้าได้ทดสอบความถูกต้องของประมาณการมูลค่าสุทธิที่คาดว่าจะได้รับของสินค้าคงเหลือ โดยสุ่มตัวอย่างเปรียบเทียบต้นทุนของสินค้าคงเหลือกับมูลค่าสุทธิที่คาดว่าจะได้รับของสินค้าคงเหลือดังกล่าว ซึ่งคำนวณจากราคาขายสินค้าคงเหลือภายหลังวันที่ในรายงานหรือราคาตามใบสั</w:t>
            </w:r>
            <w:r w:rsidR="00092C61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่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งซื้อของลูกค้า หักด้วยค่าใช้จ่ายที่จำเป็นเพื่อให้สินค้านั้นขายได้ </w:t>
            </w:r>
          </w:p>
          <w:p w14:paraId="7531EAD5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70AE318" w14:textId="26119A22" w:rsidR="004552D8" w:rsidRPr="00023113" w:rsidRDefault="008B2E90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</w:t>
            </w:r>
            <w:r w:rsidR="00D051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ความเพียงพอและเหมาะสมของการเปิดเผยข้อมูลในหมายเหตุประกอบงบการเงิน</w:t>
            </w:r>
          </w:p>
          <w:p w14:paraId="17B6D0FC" w14:textId="77777777" w:rsidR="005571F7" w:rsidRPr="00023113" w:rsidRDefault="005571F7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4159D504" w14:textId="77777777" w:rsidR="002210D3" w:rsidRPr="005571F7" w:rsidRDefault="002210D3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307C86A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ข้อมูลอื่น</w:t>
      </w:r>
    </w:p>
    <w:p w14:paraId="0CA06F24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1D46976" w14:textId="77777777" w:rsidR="00165155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แต่ไม่รวมถึงงบการเงินรวมและงบการเงินเฉพาะของบริษัทและรายงานของผู้สอบบัญชีที่อยู่ในรายงานนั้น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CDE7BE1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95FFBB" w14:textId="77777777" w:rsidR="000810A2" w:rsidRDefault="000810A2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80C2FC8" w14:textId="67401B9B" w:rsidR="000810A2" w:rsidRDefault="000810A2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6FFC67" w14:textId="6032AEE4" w:rsidR="00177A66" w:rsidRDefault="00177A6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6C58DE" w14:textId="3E99EFAD" w:rsidR="00177A66" w:rsidRDefault="00177A6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8C8E13" w14:textId="77777777" w:rsidR="00177A66" w:rsidRDefault="00177A6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9B967C2" w14:textId="77777777" w:rsidR="00F2584B" w:rsidRDefault="00F2584B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43406F" w14:textId="06920EC9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ความเห็นของข้าพเจ้าต่องบการเงินรวมและงบการเงินเฉพาะ</w:t>
      </w:r>
      <w:r w:rsidR="00B130DF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ไม่ครอบคลุมถึงข้อมูลอื่น และข้าพเจ้าไม่ได้ให้ความเชื่อมั่นต่อข้อมูลอื่น</w:t>
      </w:r>
    </w:p>
    <w:p w14:paraId="450B96B3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A12997" w14:textId="77777777" w:rsidR="00165155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ความรับผิดชอบของข้าพเจ้าที่เกี่ยวเนื่องกับการตรวจสอบงบการเงินรวมและงบการเงินเฉพาะของบริษัท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6515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9C57A86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FA1309" w14:textId="77777777" w:rsidR="00165155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FB92E7D" w14:textId="77777777" w:rsidR="00823C08" w:rsidRPr="00023113" w:rsidRDefault="00823C08" w:rsidP="00602F4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3952BF" w14:textId="77777777" w:rsidR="004C77BF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2311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ความรับผิดชอบของผู้บริหารและผู้มีหน้าที่กำกับดูแลต่องบการเงินรวมและงบการเงินเฉพาะของบริษัท</w:t>
      </w:r>
    </w:p>
    <w:p w14:paraId="48281AFD" w14:textId="77777777" w:rsidR="004C77BF" w:rsidRPr="00023113" w:rsidRDefault="004C77BF" w:rsidP="00023113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5A03F31" w14:textId="20F781C6" w:rsidR="004C77BF" w:rsidRPr="00023113" w:rsidRDefault="002210D3" w:rsidP="00215F02">
      <w:pPr>
        <w:tabs>
          <w:tab w:val="left" w:pos="9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FA50821" w14:textId="77777777" w:rsidR="00204418" w:rsidRPr="00023113" w:rsidRDefault="00204418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359ED8" w14:textId="6A1E212F" w:rsidR="002210D3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ในการจัดทำงบการเงินรวมและงบการเงินเฉพาะของบริษัท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กลุ่ม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>บริษัท หรือหยุดดำเนินงานหรือไม่สามารถดำเนินงานต่อเนื่องต่อไปได้</w:t>
      </w:r>
    </w:p>
    <w:p w14:paraId="491BC1E6" w14:textId="77777777" w:rsidR="002210D3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EA70F1" w14:textId="0B88F0B1" w:rsidR="00330AA1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</w:t>
      </w:r>
    </w:p>
    <w:p w14:paraId="64FBA5F7" w14:textId="77777777" w:rsidR="00F35970" w:rsidRPr="00023113" w:rsidRDefault="00F35970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3A4655C" w14:textId="77777777" w:rsidR="004C77BF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8"/>
          <w:szCs w:val="28"/>
        </w:rPr>
      </w:pPr>
      <w:r w:rsidRPr="00023113">
        <w:rPr>
          <w:rFonts w:ascii="Browallia New" w:hAnsi="Browallia New" w:cs="Browallia New"/>
          <w:i/>
          <w:iCs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04D15E15" w14:textId="77777777" w:rsidR="004C77BF" w:rsidRPr="00023113" w:rsidRDefault="004C77B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4701BE6" w14:textId="5B1D7BC0" w:rsidR="00FD65A0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งบการเงินเฉพาะของบริษัทโดยรวมปราศจากการแสดงข้อมูลที่ขัดต่อข้อเท็จจริงอันเป็นสาระสำคัญหรือไม่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1BEB1768" w14:textId="03F38B9D" w:rsidR="004C77BF" w:rsidRPr="00023113" w:rsidRDefault="004C77B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14:paraId="24EDA3E2" w14:textId="02CE78C1" w:rsidR="004C77BF" w:rsidRPr="00023113" w:rsidRDefault="004C77BF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lastRenderedPageBreak/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BB4EA4B" w14:textId="77777777" w:rsidR="00B0723D" w:rsidRPr="00023113" w:rsidRDefault="00B0723D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68D2D3D" w14:textId="77777777" w:rsidR="00823C08" w:rsidRPr="00023113" w:rsidRDefault="004C77BF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10D6FE1" w14:textId="1C4A08DE" w:rsidR="00B0723D" w:rsidRDefault="00B0723D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64CA2" w:rsidRPr="00023113">
        <w:rPr>
          <w:rFonts w:ascii="Browallia New" w:hAnsi="Browallia New" w:cs="Browallia New"/>
          <w:sz w:val="28"/>
          <w:szCs w:val="28"/>
          <w:cs/>
          <w:lang w:bidi="th-TH"/>
        </w:rPr>
        <w:t>โดยให้ข้อสังเกตถึงการเปิดเผยข้อมูลในงบการเงินที่เกี่ยวข้อง</w:t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EDD0F73" w14:textId="77777777" w:rsidR="00B0723D" w:rsidRPr="00023113" w:rsidRDefault="004C77BF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B0723D" w:rsidRPr="0002311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</w:t>
      </w:r>
      <w:r w:rsidR="00D64CA2" w:rsidRPr="00023113">
        <w:rPr>
          <w:rFonts w:ascii="Browallia New" w:hAnsi="Browallia New" w:cs="Browallia New"/>
          <w:sz w:val="28"/>
          <w:szCs w:val="28"/>
          <w:cs/>
          <w:lang w:bidi="th-TH"/>
        </w:rPr>
        <w:t>รหรือไม่</w:t>
      </w:r>
      <w:r w:rsidR="00B0723D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51A65BCF" w14:textId="132F16D5" w:rsidR="004C77BF" w:rsidRPr="00023113" w:rsidRDefault="00B0723D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•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ab/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61CF467" w14:textId="77777777" w:rsidR="00B806D6" w:rsidRPr="00023113" w:rsidRDefault="00B806D6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FD91C50" w14:textId="77777777" w:rsidR="00596E65" w:rsidRPr="00023113" w:rsidRDefault="00596E65" w:rsidP="0002311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bookmarkStart w:id="1" w:name="_Hlk503884616"/>
      <w:r w:rsidRPr="00023113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ระหว่างการตรวจสอบของข้าพเจ้า</w:t>
      </w:r>
    </w:p>
    <w:bookmarkEnd w:id="1"/>
    <w:p w14:paraId="571FFD81" w14:textId="33757C34" w:rsidR="00596E65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2A9887" w14:textId="262A5161" w:rsidR="009A593A" w:rsidRDefault="009A593A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80C404" w14:textId="55333AA7" w:rsidR="009A593A" w:rsidRDefault="009A593A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5E0B03" w14:textId="17D92C9D" w:rsidR="00177A66" w:rsidRDefault="00177A6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1913132" w14:textId="3A18FA72" w:rsidR="00177A66" w:rsidRDefault="00177A6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4CB27E" w14:textId="78687139" w:rsidR="00177A66" w:rsidRDefault="00177A6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9CC95CF" w14:textId="189C1B04" w:rsidR="00177A66" w:rsidRDefault="00177A6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7C522C0" w14:textId="20D2DF5E" w:rsidR="00177A66" w:rsidRDefault="00177A6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4CFD4CA" w14:textId="77777777" w:rsidR="00177A66" w:rsidRPr="00023113" w:rsidRDefault="00177A6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2" w:name="_GoBack"/>
      <w:bookmarkEnd w:id="2"/>
    </w:p>
    <w:p w14:paraId="014D32E8" w14:textId="77777777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A6971F" w14:textId="77777777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003383" w14:textId="55A5E9E3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DC51739" w14:textId="77777777" w:rsidR="00823C08" w:rsidRPr="00023113" w:rsidRDefault="00823C08" w:rsidP="0002311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4D18B3C8" w14:textId="77777777" w:rsidR="00823C08" w:rsidRPr="00023113" w:rsidRDefault="00823C08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8EC89E" w14:textId="77777777" w:rsidR="009A593A" w:rsidRPr="00023113" w:rsidRDefault="009A593A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7F25CF7" w14:textId="77777777" w:rsidR="004C77BF" w:rsidRPr="00023113" w:rsidRDefault="00823C08" w:rsidP="000231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0231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นายนรินทร์ จูระมงคล</w:t>
      </w:r>
    </w:p>
    <w:p w14:paraId="17E52981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D75EF10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823C08" w:rsidRPr="00023113">
        <w:rPr>
          <w:rFonts w:ascii="Browallia New" w:hAnsi="Browallia New" w:cs="Browallia New"/>
          <w:sz w:val="28"/>
          <w:szCs w:val="28"/>
          <w:lang w:bidi="th-TH"/>
        </w:rPr>
        <w:t>8593</w:t>
      </w:r>
    </w:p>
    <w:p w14:paraId="4061114E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6E1A4AA" w14:textId="77777777" w:rsidR="00023113" w:rsidRPr="00023113" w:rsidRDefault="0002311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79770AF6" w14:textId="77777777" w:rsidR="004C77BF" w:rsidRPr="001013D0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013D0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6EC6D36" w14:textId="4146F9A1" w:rsidR="00D15EA5" w:rsidRPr="00023113" w:rsidRDefault="006F2322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>20</w:t>
      </w:r>
      <w:r w:rsidR="00422BFC" w:rsidRPr="001013D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22BFC" w:rsidRPr="001013D0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4C77BF" w:rsidRPr="001013D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77BF" w:rsidRPr="001013D0">
        <w:rPr>
          <w:rFonts w:ascii="Browallia New" w:hAnsi="Browallia New" w:cs="Browallia New"/>
          <w:sz w:val="28"/>
          <w:szCs w:val="28"/>
          <w:lang w:bidi="th-TH"/>
        </w:rPr>
        <w:t>25</w:t>
      </w:r>
      <w:r w:rsidR="004A31FE" w:rsidRPr="001013D0">
        <w:rPr>
          <w:rFonts w:ascii="Browallia New" w:hAnsi="Browallia New" w:cs="Browallia New"/>
          <w:sz w:val="28"/>
          <w:szCs w:val="28"/>
          <w:lang w:bidi="th-TH"/>
        </w:rPr>
        <w:t>6</w:t>
      </w:r>
      <w:r w:rsidR="00602F40" w:rsidRPr="001013D0">
        <w:rPr>
          <w:rFonts w:ascii="Browallia New" w:hAnsi="Browallia New" w:cs="Browallia New"/>
          <w:sz w:val="28"/>
          <w:szCs w:val="28"/>
          <w:lang w:bidi="th-TH"/>
        </w:rPr>
        <w:t>2</w:t>
      </w:r>
    </w:p>
    <w:sectPr w:rsidR="00D15EA5" w:rsidRPr="0002311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56F55" w14:textId="77777777" w:rsidR="004C0155" w:rsidRDefault="004C0155">
      <w:r>
        <w:separator/>
      </w:r>
    </w:p>
  </w:endnote>
  <w:endnote w:type="continuationSeparator" w:id="0">
    <w:p w14:paraId="4F223601" w14:textId="77777777" w:rsidR="004C0155" w:rsidRDefault="004C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DF726" w14:textId="77777777" w:rsidR="004C0155" w:rsidRDefault="004C0155">
      <w:bookmarkStart w:id="0" w:name="_Hlk482348182"/>
      <w:bookmarkEnd w:id="0"/>
      <w:r>
        <w:separator/>
      </w:r>
    </w:p>
  </w:footnote>
  <w:footnote w:type="continuationSeparator" w:id="0">
    <w:p w14:paraId="208A5A16" w14:textId="77777777" w:rsidR="004C0155" w:rsidRDefault="004C0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3E909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6B5E4" w14:textId="57E6BA76" w:rsidR="00B63D0E" w:rsidRDefault="00B63D0E" w:rsidP="00D96128">
    <w:pPr>
      <w:pStyle w:val="Header"/>
      <w:jc w:val="right"/>
    </w:pPr>
  </w:p>
  <w:p w14:paraId="5E9CEDD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61B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2321942" w14:textId="28572B05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3A417499" w14:textId="77777777" w:rsidR="00D460E7" w:rsidRDefault="00D460E7" w:rsidP="00D15EA5">
    <w:pPr>
      <w:pStyle w:val="Header"/>
    </w:pPr>
    <w:bookmarkStart w:id="3" w:name="Footer3_tbl"/>
    <w:bookmarkEnd w:id="3"/>
  </w:p>
  <w:p w14:paraId="7C22E054" w14:textId="3625109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8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7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7"/>
  </w:num>
  <w:num w:numId="23">
    <w:abstractNumId w:val="7"/>
  </w:num>
  <w:num w:numId="24">
    <w:abstractNumId w:val="7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532"/>
    <w:rsid w:val="00004B8D"/>
    <w:rsid w:val="000162B0"/>
    <w:rsid w:val="00020F4A"/>
    <w:rsid w:val="00023113"/>
    <w:rsid w:val="0003023B"/>
    <w:rsid w:val="00031D17"/>
    <w:rsid w:val="00044ACE"/>
    <w:rsid w:val="0004550E"/>
    <w:rsid w:val="00052614"/>
    <w:rsid w:val="00054AC1"/>
    <w:rsid w:val="000671F6"/>
    <w:rsid w:val="000723F7"/>
    <w:rsid w:val="00074485"/>
    <w:rsid w:val="000810A2"/>
    <w:rsid w:val="000828F1"/>
    <w:rsid w:val="00082F59"/>
    <w:rsid w:val="000905D1"/>
    <w:rsid w:val="00092C61"/>
    <w:rsid w:val="00094333"/>
    <w:rsid w:val="00097FAB"/>
    <w:rsid w:val="000B65E3"/>
    <w:rsid w:val="000B7090"/>
    <w:rsid w:val="000E52CE"/>
    <w:rsid w:val="000F1C7B"/>
    <w:rsid w:val="000F3AAB"/>
    <w:rsid w:val="000F6E25"/>
    <w:rsid w:val="001011DF"/>
    <w:rsid w:val="001013D0"/>
    <w:rsid w:val="001048A5"/>
    <w:rsid w:val="00111AB1"/>
    <w:rsid w:val="00112B69"/>
    <w:rsid w:val="001316D3"/>
    <w:rsid w:val="00134B1D"/>
    <w:rsid w:val="001554CD"/>
    <w:rsid w:val="00155A91"/>
    <w:rsid w:val="001613E2"/>
    <w:rsid w:val="0016459D"/>
    <w:rsid w:val="00165155"/>
    <w:rsid w:val="00167017"/>
    <w:rsid w:val="00177A66"/>
    <w:rsid w:val="00185980"/>
    <w:rsid w:val="0019210D"/>
    <w:rsid w:val="001A3BFB"/>
    <w:rsid w:val="001A3C20"/>
    <w:rsid w:val="001B198C"/>
    <w:rsid w:val="001B7388"/>
    <w:rsid w:val="001D2302"/>
    <w:rsid w:val="001D2CC9"/>
    <w:rsid w:val="001D7BB3"/>
    <w:rsid w:val="001E12A6"/>
    <w:rsid w:val="001E39C8"/>
    <w:rsid w:val="001E498F"/>
    <w:rsid w:val="001F0C34"/>
    <w:rsid w:val="001F29D2"/>
    <w:rsid w:val="00204418"/>
    <w:rsid w:val="00215F02"/>
    <w:rsid w:val="00217BF4"/>
    <w:rsid w:val="002210D3"/>
    <w:rsid w:val="0022435F"/>
    <w:rsid w:val="0022518C"/>
    <w:rsid w:val="00237A7E"/>
    <w:rsid w:val="00241F16"/>
    <w:rsid w:val="0024436B"/>
    <w:rsid w:val="00247969"/>
    <w:rsid w:val="0026182A"/>
    <w:rsid w:val="00277EBE"/>
    <w:rsid w:val="00280186"/>
    <w:rsid w:val="002838FB"/>
    <w:rsid w:val="00285249"/>
    <w:rsid w:val="0028540E"/>
    <w:rsid w:val="002A252E"/>
    <w:rsid w:val="002A66B4"/>
    <w:rsid w:val="002B3DFC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25B07"/>
    <w:rsid w:val="00330AA1"/>
    <w:rsid w:val="00335E5B"/>
    <w:rsid w:val="003376AC"/>
    <w:rsid w:val="00354F5D"/>
    <w:rsid w:val="00365ECE"/>
    <w:rsid w:val="003744DA"/>
    <w:rsid w:val="00380BAB"/>
    <w:rsid w:val="00384904"/>
    <w:rsid w:val="00394037"/>
    <w:rsid w:val="003B4868"/>
    <w:rsid w:val="003B4CCD"/>
    <w:rsid w:val="003B4DED"/>
    <w:rsid w:val="003C057C"/>
    <w:rsid w:val="003C12C5"/>
    <w:rsid w:val="003C27EF"/>
    <w:rsid w:val="003C32E9"/>
    <w:rsid w:val="003C3898"/>
    <w:rsid w:val="003C421A"/>
    <w:rsid w:val="003D2605"/>
    <w:rsid w:val="003D64D6"/>
    <w:rsid w:val="003D7978"/>
    <w:rsid w:val="003E034A"/>
    <w:rsid w:val="003E376C"/>
    <w:rsid w:val="003E3E21"/>
    <w:rsid w:val="003F16DE"/>
    <w:rsid w:val="003F4B6B"/>
    <w:rsid w:val="00411008"/>
    <w:rsid w:val="00416281"/>
    <w:rsid w:val="00422353"/>
    <w:rsid w:val="00422BFC"/>
    <w:rsid w:val="00426915"/>
    <w:rsid w:val="00433F63"/>
    <w:rsid w:val="00435788"/>
    <w:rsid w:val="004359E6"/>
    <w:rsid w:val="00443CE3"/>
    <w:rsid w:val="00452E7B"/>
    <w:rsid w:val="004546FA"/>
    <w:rsid w:val="004552D8"/>
    <w:rsid w:val="00461BBB"/>
    <w:rsid w:val="00466CAE"/>
    <w:rsid w:val="00481FE7"/>
    <w:rsid w:val="0048532C"/>
    <w:rsid w:val="004902DB"/>
    <w:rsid w:val="0049103F"/>
    <w:rsid w:val="00492D4B"/>
    <w:rsid w:val="004A0DFE"/>
    <w:rsid w:val="004A31FE"/>
    <w:rsid w:val="004A3C62"/>
    <w:rsid w:val="004B67CC"/>
    <w:rsid w:val="004C0155"/>
    <w:rsid w:val="004C0971"/>
    <w:rsid w:val="004C0C25"/>
    <w:rsid w:val="004C2111"/>
    <w:rsid w:val="004C4023"/>
    <w:rsid w:val="004C732E"/>
    <w:rsid w:val="004C77BF"/>
    <w:rsid w:val="004D20AE"/>
    <w:rsid w:val="004D3578"/>
    <w:rsid w:val="004E2858"/>
    <w:rsid w:val="004F1A16"/>
    <w:rsid w:val="004F207F"/>
    <w:rsid w:val="004F5D91"/>
    <w:rsid w:val="004F6806"/>
    <w:rsid w:val="005070FA"/>
    <w:rsid w:val="0052186A"/>
    <w:rsid w:val="005321DA"/>
    <w:rsid w:val="00547541"/>
    <w:rsid w:val="00551365"/>
    <w:rsid w:val="005571F7"/>
    <w:rsid w:val="005627FF"/>
    <w:rsid w:val="00577D61"/>
    <w:rsid w:val="005822AC"/>
    <w:rsid w:val="00596E65"/>
    <w:rsid w:val="005B405A"/>
    <w:rsid w:val="005C2CCB"/>
    <w:rsid w:val="005C6479"/>
    <w:rsid w:val="005C69FD"/>
    <w:rsid w:val="005D7025"/>
    <w:rsid w:val="005E2D67"/>
    <w:rsid w:val="005E2F75"/>
    <w:rsid w:val="005E5578"/>
    <w:rsid w:val="005F4D62"/>
    <w:rsid w:val="00602F40"/>
    <w:rsid w:val="00610ED7"/>
    <w:rsid w:val="00620CE3"/>
    <w:rsid w:val="00621086"/>
    <w:rsid w:val="00626F05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B374F"/>
    <w:rsid w:val="006C3D37"/>
    <w:rsid w:val="006C6376"/>
    <w:rsid w:val="006D6FF5"/>
    <w:rsid w:val="006F1B19"/>
    <w:rsid w:val="006F2322"/>
    <w:rsid w:val="006F29ED"/>
    <w:rsid w:val="006F3358"/>
    <w:rsid w:val="006F4F77"/>
    <w:rsid w:val="0070147C"/>
    <w:rsid w:val="00714FD6"/>
    <w:rsid w:val="007265F7"/>
    <w:rsid w:val="00731894"/>
    <w:rsid w:val="00734D83"/>
    <w:rsid w:val="00742B6E"/>
    <w:rsid w:val="00746796"/>
    <w:rsid w:val="00746D91"/>
    <w:rsid w:val="0075598A"/>
    <w:rsid w:val="00761813"/>
    <w:rsid w:val="00771B85"/>
    <w:rsid w:val="00775DA6"/>
    <w:rsid w:val="0078170A"/>
    <w:rsid w:val="00783557"/>
    <w:rsid w:val="00790956"/>
    <w:rsid w:val="00790BF3"/>
    <w:rsid w:val="0079502D"/>
    <w:rsid w:val="007A0755"/>
    <w:rsid w:val="007A31D9"/>
    <w:rsid w:val="007A74F9"/>
    <w:rsid w:val="007C7F8E"/>
    <w:rsid w:val="007D41A1"/>
    <w:rsid w:val="007E5AE9"/>
    <w:rsid w:val="00801631"/>
    <w:rsid w:val="008033D0"/>
    <w:rsid w:val="00803FB6"/>
    <w:rsid w:val="008059EF"/>
    <w:rsid w:val="008128F7"/>
    <w:rsid w:val="00812938"/>
    <w:rsid w:val="00823C08"/>
    <w:rsid w:val="00827B71"/>
    <w:rsid w:val="00830DAC"/>
    <w:rsid w:val="0083134C"/>
    <w:rsid w:val="00832F51"/>
    <w:rsid w:val="00843100"/>
    <w:rsid w:val="00847054"/>
    <w:rsid w:val="008504B2"/>
    <w:rsid w:val="00850F25"/>
    <w:rsid w:val="00851681"/>
    <w:rsid w:val="008534AA"/>
    <w:rsid w:val="00854F18"/>
    <w:rsid w:val="008719C2"/>
    <w:rsid w:val="00872EA8"/>
    <w:rsid w:val="00884FF7"/>
    <w:rsid w:val="0089178A"/>
    <w:rsid w:val="00894ACE"/>
    <w:rsid w:val="008B19D9"/>
    <w:rsid w:val="008B1FD3"/>
    <w:rsid w:val="008B204B"/>
    <w:rsid w:val="008B2E90"/>
    <w:rsid w:val="008C49AE"/>
    <w:rsid w:val="008C59F7"/>
    <w:rsid w:val="008D091F"/>
    <w:rsid w:val="008D6B91"/>
    <w:rsid w:val="008E0DB6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A2D"/>
    <w:rsid w:val="00942FE8"/>
    <w:rsid w:val="00957E70"/>
    <w:rsid w:val="00970DAB"/>
    <w:rsid w:val="0097321D"/>
    <w:rsid w:val="00992531"/>
    <w:rsid w:val="00995CD5"/>
    <w:rsid w:val="009A1787"/>
    <w:rsid w:val="009A4F5A"/>
    <w:rsid w:val="009A593A"/>
    <w:rsid w:val="009B1F44"/>
    <w:rsid w:val="009B4573"/>
    <w:rsid w:val="009C002A"/>
    <w:rsid w:val="009E0F3B"/>
    <w:rsid w:val="009E278C"/>
    <w:rsid w:val="009E2F9D"/>
    <w:rsid w:val="009F2EFD"/>
    <w:rsid w:val="009F5BA4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01FB"/>
    <w:rsid w:val="00A43EE6"/>
    <w:rsid w:val="00A60F49"/>
    <w:rsid w:val="00A61E15"/>
    <w:rsid w:val="00A65F5D"/>
    <w:rsid w:val="00A66F91"/>
    <w:rsid w:val="00A70229"/>
    <w:rsid w:val="00A833B6"/>
    <w:rsid w:val="00A918D1"/>
    <w:rsid w:val="00A93A9A"/>
    <w:rsid w:val="00A9572F"/>
    <w:rsid w:val="00AA5C16"/>
    <w:rsid w:val="00AC31D4"/>
    <w:rsid w:val="00AC6098"/>
    <w:rsid w:val="00AD07A7"/>
    <w:rsid w:val="00AD3B26"/>
    <w:rsid w:val="00AE0190"/>
    <w:rsid w:val="00AE2BF6"/>
    <w:rsid w:val="00AE3370"/>
    <w:rsid w:val="00AE64CA"/>
    <w:rsid w:val="00AF7092"/>
    <w:rsid w:val="00AF743D"/>
    <w:rsid w:val="00B0723D"/>
    <w:rsid w:val="00B130DF"/>
    <w:rsid w:val="00B1324D"/>
    <w:rsid w:val="00B157E2"/>
    <w:rsid w:val="00B21407"/>
    <w:rsid w:val="00B220C3"/>
    <w:rsid w:val="00B24A45"/>
    <w:rsid w:val="00B25B92"/>
    <w:rsid w:val="00B26948"/>
    <w:rsid w:val="00B348B2"/>
    <w:rsid w:val="00B34D51"/>
    <w:rsid w:val="00B36A0E"/>
    <w:rsid w:val="00B36BA1"/>
    <w:rsid w:val="00B40D67"/>
    <w:rsid w:val="00B43C45"/>
    <w:rsid w:val="00B51777"/>
    <w:rsid w:val="00B51955"/>
    <w:rsid w:val="00B55EE8"/>
    <w:rsid w:val="00B567A2"/>
    <w:rsid w:val="00B56E6C"/>
    <w:rsid w:val="00B63D0E"/>
    <w:rsid w:val="00B806D6"/>
    <w:rsid w:val="00B83039"/>
    <w:rsid w:val="00BA5B00"/>
    <w:rsid w:val="00BA6330"/>
    <w:rsid w:val="00BB1A07"/>
    <w:rsid w:val="00BB316D"/>
    <w:rsid w:val="00BB6DAD"/>
    <w:rsid w:val="00BB7346"/>
    <w:rsid w:val="00BC1555"/>
    <w:rsid w:val="00BC60A9"/>
    <w:rsid w:val="00BD7527"/>
    <w:rsid w:val="00BE0C8A"/>
    <w:rsid w:val="00BE334D"/>
    <w:rsid w:val="00BE4988"/>
    <w:rsid w:val="00BE5E9C"/>
    <w:rsid w:val="00BF1C24"/>
    <w:rsid w:val="00BF5E73"/>
    <w:rsid w:val="00BF5F02"/>
    <w:rsid w:val="00C06939"/>
    <w:rsid w:val="00C21E3B"/>
    <w:rsid w:val="00C35B1A"/>
    <w:rsid w:val="00C41C7D"/>
    <w:rsid w:val="00C63023"/>
    <w:rsid w:val="00C63743"/>
    <w:rsid w:val="00C73BD4"/>
    <w:rsid w:val="00C76C6C"/>
    <w:rsid w:val="00C80EC5"/>
    <w:rsid w:val="00C8627A"/>
    <w:rsid w:val="00C86BB9"/>
    <w:rsid w:val="00C8772C"/>
    <w:rsid w:val="00CA43FD"/>
    <w:rsid w:val="00CA7A10"/>
    <w:rsid w:val="00CB18EB"/>
    <w:rsid w:val="00CB441E"/>
    <w:rsid w:val="00CC72E9"/>
    <w:rsid w:val="00CD25C2"/>
    <w:rsid w:val="00CD4D4E"/>
    <w:rsid w:val="00CE24E5"/>
    <w:rsid w:val="00CE41DB"/>
    <w:rsid w:val="00CE4D96"/>
    <w:rsid w:val="00D0519B"/>
    <w:rsid w:val="00D078C4"/>
    <w:rsid w:val="00D15EA5"/>
    <w:rsid w:val="00D201A6"/>
    <w:rsid w:val="00D2100B"/>
    <w:rsid w:val="00D231F2"/>
    <w:rsid w:val="00D24220"/>
    <w:rsid w:val="00D3089E"/>
    <w:rsid w:val="00D31D7A"/>
    <w:rsid w:val="00D33E60"/>
    <w:rsid w:val="00D430AD"/>
    <w:rsid w:val="00D460E7"/>
    <w:rsid w:val="00D5309B"/>
    <w:rsid w:val="00D56AB5"/>
    <w:rsid w:val="00D62493"/>
    <w:rsid w:val="00D63ABC"/>
    <w:rsid w:val="00D64CA2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C1A43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46AB9"/>
    <w:rsid w:val="00E56701"/>
    <w:rsid w:val="00E62754"/>
    <w:rsid w:val="00E64D2D"/>
    <w:rsid w:val="00E65F5F"/>
    <w:rsid w:val="00E83424"/>
    <w:rsid w:val="00E86B53"/>
    <w:rsid w:val="00E9110B"/>
    <w:rsid w:val="00E934BF"/>
    <w:rsid w:val="00EA2B6F"/>
    <w:rsid w:val="00EA50B2"/>
    <w:rsid w:val="00EB1E09"/>
    <w:rsid w:val="00EB3478"/>
    <w:rsid w:val="00EB46D4"/>
    <w:rsid w:val="00EB4B39"/>
    <w:rsid w:val="00EB6FE3"/>
    <w:rsid w:val="00ED0C85"/>
    <w:rsid w:val="00EE0F65"/>
    <w:rsid w:val="00EF7ED4"/>
    <w:rsid w:val="00F22D8D"/>
    <w:rsid w:val="00F246A1"/>
    <w:rsid w:val="00F2584B"/>
    <w:rsid w:val="00F35970"/>
    <w:rsid w:val="00F37917"/>
    <w:rsid w:val="00F50922"/>
    <w:rsid w:val="00F5342D"/>
    <w:rsid w:val="00F5513E"/>
    <w:rsid w:val="00F63F3F"/>
    <w:rsid w:val="00F66FA5"/>
    <w:rsid w:val="00F71678"/>
    <w:rsid w:val="00F71A70"/>
    <w:rsid w:val="00F730E3"/>
    <w:rsid w:val="00F755E9"/>
    <w:rsid w:val="00F909CD"/>
    <w:rsid w:val="00F95662"/>
    <w:rsid w:val="00F974D1"/>
    <w:rsid w:val="00FA16E0"/>
    <w:rsid w:val="00FB757E"/>
    <w:rsid w:val="00FC1304"/>
    <w:rsid w:val="00FC4397"/>
    <w:rsid w:val="00FD05AD"/>
    <w:rsid w:val="00FD0666"/>
    <w:rsid w:val="00FD65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B01BAB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4" ma:contentTypeDescription="Create a new document." ma:contentTypeScope="" ma:versionID="58b3b7e75d41c965ae56548fbc8755cc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f32b97534ef00da65da2b067347c0818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C8997-406C-4A10-9FD0-D39A6E44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BA4223-27A9-4156-B236-8FF0D5386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5E01FE-5677-4C42-ADB5-40F85C13D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91</TotalTime>
  <Pages>7</Pages>
  <Words>2033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28</cp:revision>
  <cp:lastPrinted>2019-02-20T11:22:00Z</cp:lastPrinted>
  <dcterms:created xsi:type="dcterms:W3CDTF">2019-01-14T05:10:00Z</dcterms:created>
  <dcterms:modified xsi:type="dcterms:W3CDTF">2019-02-20T13:18:00Z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