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521DE" w14:textId="77777777" w:rsidR="00DB308D" w:rsidRDefault="00DB308D" w:rsidP="004C2111">
      <w:pPr>
        <w:pStyle w:val="Reference"/>
      </w:pPr>
    </w:p>
    <w:p w14:paraId="1011168C" w14:textId="4C9C1153" w:rsidR="00DD1E47" w:rsidRPr="00742B6E" w:rsidRDefault="00FB598A" w:rsidP="00FB598A">
      <w:pPr>
        <w:pStyle w:val="BodyText"/>
        <w:tabs>
          <w:tab w:val="left" w:pos="6000"/>
        </w:tabs>
        <w:rPr>
          <w:rFonts w:cstheme="minorBidi"/>
          <w:cs/>
          <w:lang w:bidi="th-TH"/>
        </w:rPr>
      </w:pPr>
      <w:r>
        <w:rPr>
          <w:rFonts w:cstheme="minorBidi"/>
          <w:lang w:bidi="th-TH"/>
        </w:rPr>
        <w:tab/>
      </w:r>
    </w:p>
    <w:p w14:paraId="7A9AA49D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9AA1E3D" w14:textId="77777777" w:rsidR="00D15EA5" w:rsidRDefault="00D15EA5" w:rsidP="00D15EA5">
      <w:pPr>
        <w:pStyle w:val="BodyText"/>
      </w:pPr>
    </w:p>
    <w:p w14:paraId="2E56BFBC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4351D098" w14:textId="77777777" w:rsidR="00FB598A" w:rsidRDefault="00FB598A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1066444" w14:textId="697186EB" w:rsidR="00AD3B26" w:rsidRPr="00FD65A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D415DCA" w14:textId="77777777" w:rsidR="00AD3B26" w:rsidRPr="00AD3B26" w:rsidRDefault="00734D83" w:rsidP="009F7D1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4FB80D76" w14:textId="77777777" w:rsidR="003F16DE" w:rsidRPr="003F16DE" w:rsidRDefault="003F16DE" w:rsidP="009F7D1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62E9441A" w14:textId="77777777" w:rsidR="003F16DE" w:rsidRPr="009F7D1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E68A4A" w14:textId="55DEA172" w:rsidR="00280186" w:rsidRPr="00280186" w:rsidRDefault="006A3CDD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6A3CD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F7D1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E65D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FB59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สำหรับปีสิ้นสุดวันเดียวกันและหมายเหตุประกอบงบการเงินรวม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</w:t>
      </w:r>
      <w:r w:rsidR="00FB598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A3CD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F7D1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E65D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="00D4382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0C54017E" w14:textId="77777777" w:rsidR="00280186" w:rsidRPr="00C73BD4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DC9F2A1" w14:textId="591A405E" w:rsidR="00CD4D4E" w:rsidRPr="007C2D33" w:rsidRDefault="006A3CDD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F7D1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F7D1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ผลการดำเนินงานและกระแสเงินสด</w:t>
      </w:r>
      <w:r w:rsidR="009808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76DB247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665D1293" w14:textId="77777777" w:rsidR="003F16DE" w:rsidRPr="003F16DE" w:rsidRDefault="003F16DE" w:rsidP="009F7D1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1B9E87DE" w14:textId="77777777" w:rsidR="003F16DE" w:rsidRPr="009F7D1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040FF0" w14:textId="1C202B36" w:rsidR="00980830" w:rsidRDefault="00980830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19268452" w14:textId="75AEFF20" w:rsidR="00DF2A31" w:rsidRDefault="00DF2A31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57E5773" w14:textId="6AEDB51C" w:rsidR="00DF2A31" w:rsidRDefault="00DF2A31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C49E750" w14:textId="77777777" w:rsidR="00DF2A31" w:rsidRDefault="00DF2A31" w:rsidP="009808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B788CA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C077144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24912D46" w14:textId="77777777" w:rsidR="00165155" w:rsidRDefault="006A3CDD" w:rsidP="006A3CD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70829BA9" w14:textId="77777777" w:rsidR="006A3CDD" w:rsidRPr="009F7D13" w:rsidRDefault="006A3CDD" w:rsidP="006A3CD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165155" w14:paraId="1C584D0F" w14:textId="77777777" w:rsidTr="00165155">
        <w:trPr>
          <w:trHeight w:hRule="exact" w:val="360"/>
        </w:trPr>
        <w:tc>
          <w:tcPr>
            <w:tcW w:w="4608" w:type="dxa"/>
          </w:tcPr>
          <w:p w14:paraId="5D9A9C4D" w14:textId="1DF9AAF5" w:rsidR="00165155" w:rsidRPr="00165155" w:rsidRDefault="00165155" w:rsidP="00B306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</w:t>
            </w:r>
            <w:r w:rsidR="009808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</w:tcPr>
          <w:p w14:paraId="0F6B2432" w14:textId="1FF08401" w:rsidR="00165155" w:rsidRPr="00165155" w:rsidRDefault="00980830" w:rsidP="00B306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155" w:rsidRPr="00165155" w14:paraId="10FD7E0E" w14:textId="77777777" w:rsidTr="00165155">
        <w:trPr>
          <w:trHeight w:val="360"/>
        </w:trPr>
        <w:tc>
          <w:tcPr>
            <w:tcW w:w="4608" w:type="dxa"/>
          </w:tcPr>
          <w:p w14:paraId="02910973" w14:textId="77777777" w:rsid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12441D1" w14:textId="6BEDD300" w:rsid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การรับรู้รายได</w:t>
            </w:r>
            <w:r w:rsidR="00D320C9" w:rsidRPr="00D320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้ที่เกี่ยวข้องกับสัญญาก่อสร้าง</w:t>
            </w:r>
          </w:p>
          <w:p w14:paraId="1DC49D50" w14:textId="77777777" w:rsidR="00FC4136" w:rsidRPr="00D320C9" w:rsidRDefault="00FC4136" w:rsidP="006A3CDD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AF35DD" w14:textId="17A38601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</w:t>
            </w:r>
            <w:r w:rsidR="00D320C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รายได้จากการ</w:t>
            </w:r>
            <w:r w:rsidR="006450B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รับเหมา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ก่อสร้างสำหรับปี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สิ้นสุดวันที่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9F7D13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="001407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1,437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และจำนวน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40713">
              <w:rPr>
                <w:rFonts w:ascii="Browallia New" w:hAnsi="Browallia New" w:cs="Browallia New"/>
                <w:sz w:val="26"/>
                <w:szCs w:val="26"/>
                <w:lang w:bidi="th-TH"/>
              </w:rPr>
              <w:t>1,391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บาท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ตามลำดับ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5EB260FC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134200" w14:textId="41935A4B" w:rsidR="006A3CDD" w:rsidRDefault="00FC4136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กลุ่มบริษัทและบริษัทรับรู้รายได้ที่เกี่ยวข้องกับการก่อสร้างตามขั้นความสำเร็จของงานก่อสร้าง รายได้จากการก่อสร้างดังกล่าวมีจำนวนเงินที่เป็นสาระสำคัญ และมีผลกระทบต่อรายการทางบัญชีที่เกี่ยวข้องกับสัญญาการก่อสร้าง ได้แก่ 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ค้างรับ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ที่ยังไม่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เรียกชำระ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งานระหว่างก่อสร้างตามสัญญา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และต้นทุนการก่อสร้าง</w:t>
            </w:r>
            <w:r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การขั้นความสำเร็จของงานก่อสร้างเป็นเรื่องที่ต้องใช้ดุลยพินิจที่มีนัยสำคัญของผู้บริหาร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ซึ่งต้องมีการทบทวนประมาณการ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รายได้และประมาณการต้นทุนโครงการก่อสร้าง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ตลอดระยะเวลาก่อสร้าง และปรับปรุงประมาณการเมื่อจำเป็น </w:t>
            </w:r>
          </w:p>
          <w:p w14:paraId="6D4A5B6A" w14:textId="77777777" w:rsidR="00FC4136" w:rsidRPr="006A3CDD" w:rsidRDefault="00FC4136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551A6A" w14:textId="31D4F346" w:rsidR="00FC4136" w:rsidRPr="00FC4136" w:rsidRDefault="00FC4136" w:rsidP="00FC413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และบริษัทได้เปิดเผยนโยบายการบัญชีที่เกี่ยวกับการรับรู้รายได้จากการรับเหมาก่อสร้างในหมายเหตุประกอบงบการเงินข้อ </w:t>
            </w:r>
            <w:r w:rsidR="005646D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D95B9E">
              <w:rPr>
                <w:rFonts w:ascii="Browallia New" w:hAnsi="Browallia New" w:cs="Browallia New"/>
                <w:sz w:val="26"/>
                <w:szCs w:val="26"/>
                <w:lang w:bidi="th-TH"/>
              </w:rPr>
              <w:t>.1</w:t>
            </w:r>
          </w:p>
          <w:p w14:paraId="31B03EBF" w14:textId="77777777" w:rsidR="006A3CDD" w:rsidRPr="00FC4136" w:rsidRDefault="006A3CDD" w:rsidP="006A3CD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</w:tcPr>
          <w:p w14:paraId="5163EF7D" w14:textId="77777777" w:rsidR="00165155" w:rsidRP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2F76E90" w14:textId="300A892E" w:rsidR="006A3CDD" w:rsidRPr="006A3CDD" w:rsidRDefault="006A3CDD" w:rsidP="006A3CD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="00615A4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โดยสรุป มีดังนี้</w:t>
            </w:r>
          </w:p>
          <w:p w14:paraId="79596BA4" w14:textId="0AEF3C12" w:rsidR="006A3CDD" w:rsidRDefault="006A3CDD" w:rsidP="006A3CDD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การทำความเข้าใจและประเมินความเหมาะสมของ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วิธีการกำหนดอัตราส่วนของงานก่อสร้างที่ทำเสร็จของผู้บริหาร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16E02B80" w14:textId="199FB8C9" w:rsidR="00120017" w:rsidRPr="006A3CDD" w:rsidRDefault="00120017" w:rsidP="006A3CDD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กระบวนการประมาณการต้นทุนงานก่อสร้างโดยการเปรียบเทียบประมาณการที่เคยกำหนดไว้กับต้นทุนที่เกิดขึ้นจริ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หลักฐานประกอบและทดสอบการคำนวณประมาณการต้นทุนงานก่อสร้าง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  <w:p w14:paraId="768370E7" w14:textId="028EB8D9" w:rsidR="006A3CDD" w:rsidRPr="006A3CDD" w:rsidRDefault="006A3CDD" w:rsidP="006A3CDD">
            <w:pPr>
              <w:ind w:left="252" w:hanging="25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20017" w:rsidRP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สุ่มตัวอย่าง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ความสมเหตุสมผลของอัตราส่วนงานก่อสร้างที่ทำเสร็จโดยการเข้าสังเกตการณ์การสำรวจทางกายภาพของงานระหว่างก่อสร้า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การคำนวณอัตราส่วนงานก่อสร้าง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  <w:r w:rsidR="00F834F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5D5E9816" w14:textId="547A0804" w:rsidR="009F7D13" w:rsidRPr="00165155" w:rsidRDefault="006A3CDD" w:rsidP="00120017">
            <w:pPr>
              <w:ind w:left="252" w:hanging="2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20017" w:rsidRP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สุ่มตัวอย่าง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สอบทานอัตราส่วนของต้นทุนที่เกิดขึ้นจริงเปรียบเทียบกับประมาณการต้นทุนงานก่อสร้าง</w:t>
            </w:r>
            <w:r w:rsid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อัตราส่วนของงานก่อสร้างที่</w:t>
            </w:r>
            <w:r w:rsidR="0012001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   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ทำเสร็จ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</w:tbl>
    <w:p w14:paraId="67D98E70" w14:textId="77777777" w:rsidR="006A3CDD" w:rsidRDefault="006A3CD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BA220B" w14:textId="344AD59C" w:rsidR="00A9522A" w:rsidRDefault="00A9522A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5F191D9" w14:textId="0F74F2F3" w:rsidR="00120017" w:rsidRDefault="00120017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9901D6" w14:textId="77777777" w:rsidR="00120017" w:rsidRDefault="00120017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DA0949" w14:textId="7A3BB084" w:rsidR="00A9522A" w:rsidRDefault="00A9522A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EFAA98" w14:textId="2B705FC3" w:rsidR="00DF2A31" w:rsidRDefault="00DF2A31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1168DD1" w14:textId="77777777" w:rsidR="00DF2A31" w:rsidRDefault="00DF2A31" w:rsidP="0067597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E581346" w14:textId="66A2F91A" w:rsidR="0067597F" w:rsidRPr="0067597F" w:rsidRDefault="0067597F" w:rsidP="00A04EA7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67597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12FB1AE2" w14:textId="77777777" w:rsidR="0067597F" w:rsidRPr="001B5F58" w:rsidRDefault="0067597F" w:rsidP="0067597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B212DE7" w14:textId="6DFAF0BA" w:rsidR="0067597F" w:rsidRDefault="0067597F" w:rsidP="0067597F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งบการเงินรวมของบริษัท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ซึ่งได้เสนอรายงานการตรวจสอบลงวันที่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26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67597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7597F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</w:p>
    <w:p w14:paraId="5553C44C" w14:textId="77777777" w:rsidR="0067597F" w:rsidRDefault="0067597F" w:rsidP="0067597F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203A5719" w14:textId="3D1C20C0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792C2FF2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2F385D43" w14:textId="4CCEDBD2" w:rsidR="00165155" w:rsidRPr="00165155" w:rsidRDefault="00CD5D4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แต่ไม่รวมถึงงบการเงินรวมและงบการเงินเฉพาะของบริษัทและรายงานของผู้สอบบัญชีที่อยู่ในรายงานนั้น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F4BB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คาดว่ารายงานประจำปี</w:t>
      </w:r>
      <w:r w:rsidR="008F4BB2">
        <w:rPr>
          <w:rFonts w:ascii="Browallia New" w:hAnsi="Browallia New" w:cs="Browallia New" w:hint="cs"/>
          <w:sz w:val="28"/>
          <w:szCs w:val="28"/>
          <w:cs/>
          <w:lang w:bidi="th-TH"/>
        </w:rPr>
        <w:t>จะถูกจัดเตรียมให้ข้าพเจ้า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05EA10B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954E455" w14:textId="36D3F5CF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</w:t>
      </w:r>
      <w:r w:rsidR="0011538B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FA5C3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8C879B3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CC28A0" w14:textId="77777777" w:rsidR="008F4BB2" w:rsidRPr="00AC48F3" w:rsidRDefault="008F4BB2" w:rsidP="008F4BB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044E9A1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6EC3797C" w14:textId="39E336C9" w:rsidR="00165155" w:rsidRPr="00165155" w:rsidRDefault="00CD5D4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 w:rsidR="00EA1030"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</w:p>
    <w:p w14:paraId="5C188C7F" w14:textId="77777777" w:rsidR="00165155" w:rsidRPr="00F35970" w:rsidRDefault="0016515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2D581" w14:textId="77777777" w:rsidR="004C77BF" w:rsidRPr="004C77BF" w:rsidRDefault="00CD5D4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D5D4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175588E3" w14:textId="77777777" w:rsidR="004C77BF" w:rsidRPr="004C77BF" w:rsidRDefault="004C77BF" w:rsidP="009F7D1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77129D5" w14:textId="77777777" w:rsidR="004C77BF" w:rsidRPr="004C77BF" w:rsidRDefault="00CD5D48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B5EA126" w14:textId="77777777" w:rsidR="00280186" w:rsidRPr="004C77BF" w:rsidRDefault="00280186" w:rsidP="009F7D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5927AA" w14:textId="0B54608E" w:rsidR="00330AA1" w:rsidRPr="004C77BF" w:rsidRDefault="00CD5D48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A1030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EA10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EA10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6F537E12" w14:textId="294B3377" w:rsidR="00330AA1" w:rsidRDefault="00330AA1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50219F9" w14:textId="7CAB32B4" w:rsidR="00DF2A31" w:rsidRDefault="00DF2A31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EC52E02" w14:textId="7D82DE10" w:rsidR="00DF2A31" w:rsidRDefault="00DF2A31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08DF5C3" w14:textId="77777777" w:rsidR="00DF2A31" w:rsidRDefault="00DF2A31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1186628" w14:textId="77777777" w:rsidR="00F35970" w:rsidRPr="00CD5D48" w:rsidRDefault="00CD5D48" w:rsidP="00A04E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9F7D13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1A656A66" w14:textId="77777777" w:rsidR="00F35970" w:rsidRDefault="00F35970" w:rsidP="00A04EA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FAF9BAE" w14:textId="77777777" w:rsidR="004C77BF" w:rsidRPr="004C77BF" w:rsidRDefault="00CD5D4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D5D4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4EF426C5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803520" w14:textId="77777777" w:rsidR="004C77BF" w:rsidRDefault="00CD5D48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5C82D322" w14:textId="77777777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0FC57B" w14:textId="77777777" w:rsidR="005F5BFA" w:rsidRDefault="005F5BFA" w:rsidP="005F5BF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A45E3C3" w14:textId="77777777" w:rsidR="005F5BFA" w:rsidRPr="00AC48F3" w:rsidRDefault="005F5BFA" w:rsidP="005F5BFA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63F6232" w14:textId="77777777" w:rsidR="005F5BFA" w:rsidRPr="00AC48F3" w:rsidRDefault="005F5BFA" w:rsidP="005F5BFA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8A6CE0A" w14:textId="77777777" w:rsidR="005F5BFA" w:rsidRPr="00AC48F3" w:rsidRDefault="005F5BFA" w:rsidP="005F5BFA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423B201D" w14:textId="011A0DB0" w:rsidR="005F5BFA" w:rsidRDefault="005F5BFA" w:rsidP="005F5BFA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F8BD63A" w14:textId="12A65F3E" w:rsidR="00DF2A31" w:rsidRDefault="00DF2A31" w:rsidP="00DF2A3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3A0893F" w14:textId="10BDE073" w:rsidR="00DF2A31" w:rsidRDefault="00DF2A31" w:rsidP="00DF2A3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F5855D8" w14:textId="77777777" w:rsidR="00DF2A31" w:rsidRDefault="00DF2A31" w:rsidP="00DF2A3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714BC123" w14:textId="77777777" w:rsidR="005F5BFA" w:rsidRPr="00AC48F3" w:rsidRDefault="005F5BFA" w:rsidP="005F5BFA">
      <w:pPr>
        <w:numPr>
          <w:ilvl w:val="0"/>
          <w:numId w:val="39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23D5C4C" w14:textId="77777777" w:rsidR="005F5BFA" w:rsidRPr="00AC48F3" w:rsidRDefault="005F5BFA" w:rsidP="005F5BF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070A7766" w14:textId="77777777" w:rsidR="005F5BFA" w:rsidRPr="00AC48F3" w:rsidRDefault="005F5BFA" w:rsidP="005F5BF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79348D8" w14:textId="77777777" w:rsidR="005F5BFA" w:rsidRPr="00AC48F3" w:rsidRDefault="005F5BFA" w:rsidP="005F5BF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85E4733" w14:textId="77777777" w:rsidR="005F5BFA" w:rsidRDefault="005F5BFA" w:rsidP="005F5BF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F0B0B57" w14:textId="77777777" w:rsidR="005F5BFA" w:rsidRPr="00AC48F3" w:rsidRDefault="005F5BFA" w:rsidP="005F5BF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BEEF7C" w14:textId="77777777" w:rsidR="005F5BFA" w:rsidRPr="00AC48F3" w:rsidRDefault="005F5BFA" w:rsidP="005F5BF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8F62A96" w14:textId="77777777" w:rsidR="005F5BFA" w:rsidRPr="00AC48F3" w:rsidRDefault="005F5BFA" w:rsidP="005F5BF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FDDE5D" w14:textId="7FDFF65D" w:rsidR="004C77BF" w:rsidRDefault="004C77BF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FB4DFD" w14:textId="77777777" w:rsidR="00B70E2D" w:rsidRDefault="00B70E2D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B3C693" w14:textId="77777777" w:rsidR="004C77BF" w:rsidRPr="004C77BF" w:rsidRDefault="00CD5D48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D5D4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9F7D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กัญญาณัฐ ศรีรัตน์ชัชวาลย์</w:t>
      </w:r>
    </w:p>
    <w:p w14:paraId="66D5C02E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13A8931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C4B">
        <w:rPr>
          <w:rFonts w:ascii="Browallia New" w:hAnsi="Browallia New" w:cs="Browallia New"/>
          <w:sz w:val="28"/>
          <w:szCs w:val="28"/>
          <w:lang w:bidi="th-TH"/>
        </w:rPr>
        <w:t>6</w:t>
      </w:r>
      <w:r w:rsidR="009F7D13">
        <w:rPr>
          <w:rFonts w:ascii="Browallia New" w:hAnsi="Browallia New" w:cs="Browallia New"/>
          <w:sz w:val="28"/>
          <w:szCs w:val="28"/>
          <w:lang w:val="en-US" w:bidi="th-TH"/>
        </w:rPr>
        <w:t>549</w:t>
      </w:r>
    </w:p>
    <w:p w14:paraId="2DADE688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371BF0F" w14:textId="77777777" w:rsidR="000B7884" w:rsidRDefault="000B7884" w:rsidP="000B78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3DBB5926" w14:textId="77777777" w:rsidR="004C77BF" w:rsidRPr="008A531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A531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757D135" w14:textId="33446D2C" w:rsidR="00D15EA5" w:rsidRPr="008A5315" w:rsidRDefault="00140713" w:rsidP="004C77BF">
      <w:pPr>
        <w:spacing w:after="0" w:line="240" w:lineRule="auto"/>
        <w:rPr>
          <w:lang w:val="en-US"/>
        </w:rPr>
      </w:pPr>
      <w:r w:rsidRPr="00140713">
        <w:rPr>
          <w:rFonts w:ascii="Browallia New" w:hAnsi="Browallia New" w:cs="Browallia New"/>
          <w:sz w:val="28"/>
          <w:szCs w:val="28"/>
          <w:lang w:val="en-US" w:bidi="th-TH"/>
        </w:rPr>
        <w:t xml:space="preserve">25 </w:t>
      </w:r>
      <w:r w:rsidRPr="0014071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8A5315" w:rsidRPr="0014071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5315" w:rsidRPr="0014071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F7D13" w:rsidRPr="00140713">
        <w:rPr>
          <w:rFonts w:ascii="Browallia New" w:hAnsi="Browallia New" w:cs="Browallia New"/>
          <w:sz w:val="28"/>
          <w:szCs w:val="28"/>
          <w:lang w:val="en-US" w:bidi="th-TH"/>
        </w:rPr>
        <w:t>2</w:t>
      </w:r>
    </w:p>
    <w:sectPr w:rsidR="00D15EA5" w:rsidRPr="008A531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7FEAA" w14:textId="77777777" w:rsidR="00A503BE" w:rsidRDefault="00A503BE">
      <w:r>
        <w:separator/>
      </w:r>
    </w:p>
  </w:endnote>
  <w:endnote w:type="continuationSeparator" w:id="0">
    <w:p w14:paraId="61CDC752" w14:textId="77777777" w:rsidR="00A503BE" w:rsidRDefault="00A5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72DF9" w14:textId="77777777" w:rsidR="00A503BE" w:rsidRDefault="00A503BE">
      <w:bookmarkStart w:id="0" w:name="_Hlk482348182"/>
      <w:bookmarkEnd w:id="0"/>
      <w:r>
        <w:separator/>
      </w:r>
    </w:p>
  </w:footnote>
  <w:footnote w:type="continuationSeparator" w:id="0">
    <w:p w14:paraId="5064E940" w14:textId="77777777" w:rsidR="00A503BE" w:rsidRDefault="00A50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89F2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7CA64" w14:textId="18D272F9" w:rsidR="00B63D0E" w:rsidRDefault="00B63D0E" w:rsidP="00D96128">
    <w:pPr>
      <w:pStyle w:val="Header"/>
      <w:jc w:val="right"/>
    </w:pPr>
  </w:p>
  <w:p w14:paraId="158C431C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A2916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0F6FC13" w14:textId="79F7C1FD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2480A3C" w14:textId="77777777" w:rsidR="00D460E7" w:rsidRDefault="00D460E7" w:rsidP="00D15EA5">
    <w:pPr>
      <w:pStyle w:val="Header"/>
    </w:pPr>
    <w:bookmarkStart w:id="2" w:name="Footer3_tbl"/>
    <w:bookmarkEnd w:id="2"/>
  </w:p>
  <w:p w14:paraId="70BD4D93" w14:textId="574E3D01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23B3743"/>
    <w:multiLevelType w:val="hybridMultilevel"/>
    <w:tmpl w:val="6C8CC782"/>
    <w:lvl w:ilvl="0" w:tplc="B4466CB2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BF2A63"/>
    <w:multiLevelType w:val="hybridMultilevel"/>
    <w:tmpl w:val="72268E4A"/>
    <w:lvl w:ilvl="0" w:tplc="B4466CB2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DA566F"/>
    <w:multiLevelType w:val="hybridMultilevel"/>
    <w:tmpl w:val="439C1D30"/>
    <w:lvl w:ilvl="0" w:tplc="DF1CF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9"/>
  </w:num>
  <w:num w:numId="11">
    <w:abstractNumId w:val="17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4"/>
  </w:num>
  <w:num w:numId="18">
    <w:abstractNumId w:val="19"/>
  </w:num>
  <w:num w:numId="19">
    <w:abstractNumId w:val="17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6"/>
  </w:num>
  <w:num w:numId="37">
    <w:abstractNumId w:val="13"/>
  </w:num>
  <w:num w:numId="38">
    <w:abstractNumId w:val="11"/>
  </w:num>
  <w:num w:numId="3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B7884"/>
    <w:rsid w:val="000E52CE"/>
    <w:rsid w:val="000F1C7B"/>
    <w:rsid w:val="000F3AAB"/>
    <w:rsid w:val="000F6E25"/>
    <w:rsid w:val="001011DF"/>
    <w:rsid w:val="001073D7"/>
    <w:rsid w:val="00112B69"/>
    <w:rsid w:val="0011538B"/>
    <w:rsid w:val="00120017"/>
    <w:rsid w:val="001316D3"/>
    <w:rsid w:val="00134B1D"/>
    <w:rsid w:val="00140713"/>
    <w:rsid w:val="00146896"/>
    <w:rsid w:val="001554CD"/>
    <w:rsid w:val="00155A91"/>
    <w:rsid w:val="001613E2"/>
    <w:rsid w:val="0016459D"/>
    <w:rsid w:val="00165155"/>
    <w:rsid w:val="00167017"/>
    <w:rsid w:val="0019210D"/>
    <w:rsid w:val="001A3BFB"/>
    <w:rsid w:val="001A3C20"/>
    <w:rsid w:val="001B198C"/>
    <w:rsid w:val="001B5F58"/>
    <w:rsid w:val="001B7388"/>
    <w:rsid w:val="001D2302"/>
    <w:rsid w:val="001D30D0"/>
    <w:rsid w:val="001D7BB3"/>
    <w:rsid w:val="001E12A6"/>
    <w:rsid w:val="001E498F"/>
    <w:rsid w:val="0022518C"/>
    <w:rsid w:val="00237A7E"/>
    <w:rsid w:val="00241F16"/>
    <w:rsid w:val="0024436B"/>
    <w:rsid w:val="00247969"/>
    <w:rsid w:val="0026182A"/>
    <w:rsid w:val="00265A3C"/>
    <w:rsid w:val="00277EBE"/>
    <w:rsid w:val="00280186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376AC"/>
    <w:rsid w:val="00354F5D"/>
    <w:rsid w:val="00365ECE"/>
    <w:rsid w:val="003744DA"/>
    <w:rsid w:val="00384904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3606"/>
    <w:rsid w:val="003D64D6"/>
    <w:rsid w:val="003E034A"/>
    <w:rsid w:val="003E3E21"/>
    <w:rsid w:val="003F16DE"/>
    <w:rsid w:val="003F21F1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4F6D00"/>
    <w:rsid w:val="005070FA"/>
    <w:rsid w:val="0052186A"/>
    <w:rsid w:val="005321DA"/>
    <w:rsid w:val="00547541"/>
    <w:rsid w:val="00551365"/>
    <w:rsid w:val="005627FF"/>
    <w:rsid w:val="005646D8"/>
    <w:rsid w:val="00577D61"/>
    <w:rsid w:val="005822AC"/>
    <w:rsid w:val="005B405A"/>
    <w:rsid w:val="005C2CCB"/>
    <w:rsid w:val="005C6479"/>
    <w:rsid w:val="005C69FD"/>
    <w:rsid w:val="005D7025"/>
    <w:rsid w:val="005E2D67"/>
    <w:rsid w:val="005E5578"/>
    <w:rsid w:val="005F4D15"/>
    <w:rsid w:val="005F4D62"/>
    <w:rsid w:val="005F5BFA"/>
    <w:rsid w:val="00610ED7"/>
    <w:rsid w:val="00615A41"/>
    <w:rsid w:val="00620CE3"/>
    <w:rsid w:val="00621086"/>
    <w:rsid w:val="00626F05"/>
    <w:rsid w:val="006365A1"/>
    <w:rsid w:val="00636AA2"/>
    <w:rsid w:val="006450B5"/>
    <w:rsid w:val="00666764"/>
    <w:rsid w:val="0066694B"/>
    <w:rsid w:val="00667DB6"/>
    <w:rsid w:val="0067597F"/>
    <w:rsid w:val="006771E8"/>
    <w:rsid w:val="00677C01"/>
    <w:rsid w:val="00683CC7"/>
    <w:rsid w:val="00692CA5"/>
    <w:rsid w:val="006932D7"/>
    <w:rsid w:val="006A3CDD"/>
    <w:rsid w:val="006B06A2"/>
    <w:rsid w:val="006C00AA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A5315"/>
    <w:rsid w:val="008B19D9"/>
    <w:rsid w:val="008B1FD3"/>
    <w:rsid w:val="008B204B"/>
    <w:rsid w:val="008C49AE"/>
    <w:rsid w:val="008C59F7"/>
    <w:rsid w:val="008D091F"/>
    <w:rsid w:val="008D6B91"/>
    <w:rsid w:val="008E7687"/>
    <w:rsid w:val="008F0E3C"/>
    <w:rsid w:val="008F11FA"/>
    <w:rsid w:val="008F33AE"/>
    <w:rsid w:val="008F4ACA"/>
    <w:rsid w:val="008F4BB2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80830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9F7D13"/>
    <w:rsid w:val="00A035CE"/>
    <w:rsid w:val="00A04EA7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03BE"/>
    <w:rsid w:val="00A52C4B"/>
    <w:rsid w:val="00A52E95"/>
    <w:rsid w:val="00A60F49"/>
    <w:rsid w:val="00A61E15"/>
    <w:rsid w:val="00A66F91"/>
    <w:rsid w:val="00A70229"/>
    <w:rsid w:val="00A833B6"/>
    <w:rsid w:val="00A918D1"/>
    <w:rsid w:val="00A93A9A"/>
    <w:rsid w:val="00A9522A"/>
    <w:rsid w:val="00AA5C16"/>
    <w:rsid w:val="00AC31D4"/>
    <w:rsid w:val="00AC6098"/>
    <w:rsid w:val="00AD3B26"/>
    <w:rsid w:val="00AE0190"/>
    <w:rsid w:val="00AE2BF6"/>
    <w:rsid w:val="00AE3370"/>
    <w:rsid w:val="00AE5118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06D0"/>
    <w:rsid w:val="00B34D51"/>
    <w:rsid w:val="00B36A0E"/>
    <w:rsid w:val="00B36BA1"/>
    <w:rsid w:val="00B40D67"/>
    <w:rsid w:val="00B43C45"/>
    <w:rsid w:val="00B55EE8"/>
    <w:rsid w:val="00B56E6C"/>
    <w:rsid w:val="00B60D2F"/>
    <w:rsid w:val="00B63D0E"/>
    <w:rsid w:val="00B70E2D"/>
    <w:rsid w:val="00B806D6"/>
    <w:rsid w:val="00B824B1"/>
    <w:rsid w:val="00B83039"/>
    <w:rsid w:val="00BA143E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3BD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D5D48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20C9"/>
    <w:rsid w:val="00D33E60"/>
    <w:rsid w:val="00D430AD"/>
    <w:rsid w:val="00D4382A"/>
    <w:rsid w:val="00D460E7"/>
    <w:rsid w:val="00D53335"/>
    <w:rsid w:val="00D56AB5"/>
    <w:rsid w:val="00D63ABC"/>
    <w:rsid w:val="00D675F1"/>
    <w:rsid w:val="00D73B96"/>
    <w:rsid w:val="00D80807"/>
    <w:rsid w:val="00D86917"/>
    <w:rsid w:val="00D92F9A"/>
    <w:rsid w:val="00D9427D"/>
    <w:rsid w:val="00D95B9E"/>
    <w:rsid w:val="00D96128"/>
    <w:rsid w:val="00DA2D3D"/>
    <w:rsid w:val="00DA36EE"/>
    <w:rsid w:val="00DA452E"/>
    <w:rsid w:val="00DA5128"/>
    <w:rsid w:val="00DA76F5"/>
    <w:rsid w:val="00DB308D"/>
    <w:rsid w:val="00DB5F40"/>
    <w:rsid w:val="00DC7699"/>
    <w:rsid w:val="00DD1E47"/>
    <w:rsid w:val="00DD61A9"/>
    <w:rsid w:val="00DD6EF1"/>
    <w:rsid w:val="00DE4958"/>
    <w:rsid w:val="00DF2A31"/>
    <w:rsid w:val="00E03546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65DBC"/>
    <w:rsid w:val="00E86B53"/>
    <w:rsid w:val="00E9110B"/>
    <w:rsid w:val="00E961BB"/>
    <w:rsid w:val="00E96B32"/>
    <w:rsid w:val="00EA1030"/>
    <w:rsid w:val="00EA2B6F"/>
    <w:rsid w:val="00EB3478"/>
    <w:rsid w:val="00EB4B39"/>
    <w:rsid w:val="00EB6FE3"/>
    <w:rsid w:val="00EE0F65"/>
    <w:rsid w:val="00F20B06"/>
    <w:rsid w:val="00F246A1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456E"/>
    <w:rsid w:val="00F755E9"/>
    <w:rsid w:val="00F834F2"/>
    <w:rsid w:val="00F909CD"/>
    <w:rsid w:val="00F974D1"/>
    <w:rsid w:val="00FA16E0"/>
    <w:rsid w:val="00FA5C39"/>
    <w:rsid w:val="00FB598A"/>
    <w:rsid w:val="00FC1304"/>
    <w:rsid w:val="00FC4136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BDD29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9b76260578cf2fa2338d032fc715a377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8dda022421158a202b62bde4d6ad4463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EA80A-6AB2-4C2F-9095-370585AB4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78A139-C7B8-420A-8313-65E5F669B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1F4B03-8386-4C20-A18A-671EE54AD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716E81-0BF2-42AC-8A15-0E370932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229</TotalTime>
  <Pages>5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35</cp:revision>
  <cp:lastPrinted>2019-02-25T10:41:00Z</cp:lastPrinted>
  <dcterms:created xsi:type="dcterms:W3CDTF">2017-12-14T10:32:00Z</dcterms:created>
  <dcterms:modified xsi:type="dcterms:W3CDTF">2019-02-25T10:55:00Z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  <property fmtid="{D5CDD505-2E9C-101B-9397-08002B2CF9AE}" pid="4" name="AuthorIds_UIVersion_512">
    <vt:lpwstr>55</vt:lpwstr>
  </property>
</Properties>
</file>