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8165"/>
      </w:tblGrid>
      <w:tr w:rsidR="00685193" w:rsidRPr="003C47FE" w:rsidTr="00974001">
        <w:trPr>
          <w:tblHeader/>
        </w:trPr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3C47FE" w:rsidTr="00974001">
        <w:trPr>
          <w:tblHeader/>
        </w:trPr>
        <w:tc>
          <w:tcPr>
            <w:tcW w:w="1368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:rsidR="00CD2B8D" w:rsidRPr="003C47FE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685193" w:rsidRPr="003C47FE" w:rsidTr="00974001">
        <w:tc>
          <w:tcPr>
            <w:tcW w:w="1368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8165" w:type="dxa"/>
          </w:tcPr>
          <w:p w:rsidR="00685193" w:rsidRPr="003C47FE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460917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:rsidR="00460917" w:rsidRPr="003C47FE" w:rsidRDefault="00460917" w:rsidP="00260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460917" w:rsidRPr="003C47FE" w:rsidTr="00974001">
        <w:tc>
          <w:tcPr>
            <w:tcW w:w="1368" w:type="dxa"/>
          </w:tcPr>
          <w:p w:rsidR="00460917" w:rsidRPr="003C47FE" w:rsidRDefault="00A10FA9" w:rsidP="00764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:rsidR="00460917" w:rsidRPr="003C47FE" w:rsidRDefault="00460917" w:rsidP="001B3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1B301B" w:rsidRPr="003C47F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  <w:bookmarkStart w:id="0" w:name="_GoBack"/>
            <w:bookmarkEnd w:id="0"/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ส่วนเกินทุนและสำรอง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165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F317F9" w:rsidRPr="003C47FE" w:rsidTr="0008574B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8165" w:type="dxa"/>
          </w:tcPr>
          <w:p w:rsidR="00246F65" w:rsidRPr="003C47FE" w:rsidRDefault="00F317F9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46F65" w:rsidRPr="003C47FE" w:rsidTr="00974001">
        <w:tc>
          <w:tcPr>
            <w:tcW w:w="1368" w:type="dxa"/>
          </w:tcPr>
          <w:p w:rsidR="00246F65" w:rsidRPr="003C47FE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:rsidR="00246F65" w:rsidRDefault="00246F65" w:rsidP="00246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</w:tr>
      <w:tr w:rsidR="00B756C7" w:rsidRPr="003C47FE" w:rsidTr="00974001">
        <w:tc>
          <w:tcPr>
            <w:tcW w:w="1368" w:type="dxa"/>
          </w:tcPr>
          <w:p w:rsidR="00B756C7" w:rsidRDefault="00B756C7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8165" w:type="dxa"/>
          </w:tcPr>
          <w:p w:rsidR="00B756C7" w:rsidRDefault="00B756C7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B7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B756C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4577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B75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3</w:t>
            </w:r>
            <w:r w:rsidR="00B756C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317F9" w:rsidRPr="003C47FE" w:rsidTr="00974001">
        <w:tc>
          <w:tcPr>
            <w:tcW w:w="1368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:rsidR="00F317F9" w:rsidRPr="003C47FE" w:rsidRDefault="00F317F9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C6FF5" w:rsidRPr="003C47FE" w:rsidRDefault="00685193" w:rsidP="003C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br w:type="page"/>
      </w:r>
      <w:r w:rsidR="003C6FF5" w:rsidRPr="003C47FE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5417F0" w:rsidRDefault="005417F0" w:rsidP="005417F0">
      <w:pPr>
        <w:pStyle w:val="FSBlank"/>
      </w:pPr>
    </w:p>
    <w:p w:rsidR="00F82FDA" w:rsidRPr="00AE023C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BA44A6" w:rsidRPr="003C47FE">
        <w:rPr>
          <w:rFonts w:ascii="Angsana New" w:hAnsi="Angsana New"/>
          <w:sz w:val="30"/>
          <w:szCs w:val="30"/>
          <w:cs/>
        </w:rPr>
        <w:t>คณะ</w:t>
      </w:r>
      <w:r w:rsidRPr="003C47FE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BA7F8B" w:rsidRPr="003C47FE">
        <w:rPr>
          <w:rFonts w:ascii="Angsana New" w:hAnsi="Angsana New"/>
          <w:sz w:val="30"/>
          <w:szCs w:val="30"/>
        </w:rPr>
        <w:t xml:space="preserve"> </w:t>
      </w:r>
      <w:r w:rsidR="00E8417E">
        <w:rPr>
          <w:rFonts w:ascii="Angsana New" w:hAnsi="Angsana New"/>
          <w:sz w:val="30"/>
          <w:szCs w:val="30"/>
        </w:rPr>
        <w:t>26</w:t>
      </w:r>
      <w:r w:rsidR="00AE023C">
        <w:rPr>
          <w:rFonts w:ascii="Angsana New" w:hAnsi="Angsana New"/>
          <w:sz w:val="30"/>
          <w:szCs w:val="30"/>
        </w:rPr>
        <w:t xml:space="preserve"> </w:t>
      </w:r>
      <w:r w:rsidR="00AE023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7F4F91">
        <w:rPr>
          <w:rFonts w:ascii="Angsana New" w:hAnsi="Angsana New"/>
          <w:sz w:val="30"/>
          <w:szCs w:val="30"/>
        </w:rPr>
        <w:t>2562</w:t>
      </w:r>
    </w:p>
    <w:p w:rsidR="00E470B0" w:rsidRPr="00593035" w:rsidRDefault="00346FC1" w:rsidP="00A93E31">
      <w:pPr>
        <w:pStyle w:val="FSBlank"/>
      </w:pPr>
      <w:r w:rsidRPr="003C47FE">
        <w:tab/>
      </w:r>
    </w:p>
    <w:p w:rsidR="000D22E7" w:rsidRPr="000D22E7" w:rsidRDefault="000D22E7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D22E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C0D65" w:rsidRPr="00593035" w:rsidRDefault="000C0D65" w:rsidP="00A93E31">
      <w:pPr>
        <w:pStyle w:val="FSBlank"/>
        <w:rPr>
          <w:cs/>
        </w:rPr>
      </w:pPr>
    </w:p>
    <w:p w:rsidR="003057D6" w:rsidRPr="003C47FE" w:rsidRDefault="00C52BAB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3057D6" w:rsidRPr="003C47FE">
        <w:rPr>
          <w:rFonts w:ascii="Angsana New" w:hAnsi="Angsana New"/>
          <w:sz w:val="30"/>
          <w:szCs w:val="30"/>
        </w:rPr>
        <w:t>“</w:t>
      </w:r>
      <w:r w:rsidR="003057D6" w:rsidRPr="003C47FE">
        <w:rPr>
          <w:rFonts w:ascii="Angsana New" w:hAnsi="Angsana New"/>
          <w:sz w:val="30"/>
          <w:szCs w:val="30"/>
          <w:cs/>
        </w:rPr>
        <w:t>บริษัท</w:t>
      </w:r>
      <w:r w:rsidR="00AA7B42" w:rsidRPr="003C47FE">
        <w:rPr>
          <w:rFonts w:ascii="Angsana New" w:hAnsi="Angsana New"/>
          <w:sz w:val="30"/>
          <w:szCs w:val="30"/>
        </w:rPr>
        <w:t>”</w:t>
      </w:r>
      <w:r w:rsidR="00AA7B42" w:rsidRPr="003C47FE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2C069C" w:rsidRPr="003C47FE">
        <w:rPr>
          <w:rFonts w:ascii="Angsana New" w:hAnsi="Angsana New"/>
          <w:sz w:val="30"/>
          <w:szCs w:val="30"/>
          <w:cs/>
        </w:rPr>
        <w:t>โดย</w:t>
      </w:r>
      <w:r w:rsidR="00737788" w:rsidRPr="003C47FE">
        <w:rPr>
          <w:rFonts w:ascii="Angsana New" w:hAnsi="Angsana New"/>
          <w:sz w:val="30"/>
          <w:szCs w:val="30"/>
          <w:cs/>
        </w:rPr>
        <w:t>มี</w:t>
      </w:r>
      <w:r w:rsidR="00724CE0" w:rsidRPr="003C47FE">
        <w:rPr>
          <w:rFonts w:ascii="Angsana New" w:hAnsi="Angsana New"/>
          <w:sz w:val="30"/>
          <w:szCs w:val="30"/>
          <w:cs/>
        </w:rPr>
        <w:t>สำนักงานใหญ่และสำนักงานสาขา</w:t>
      </w:r>
      <w:r w:rsidR="003057D6" w:rsidRPr="003C47FE">
        <w:rPr>
          <w:rFonts w:ascii="Angsana New" w:hAnsi="Angsana New"/>
          <w:sz w:val="30"/>
          <w:szCs w:val="30"/>
          <w:cs/>
        </w:rPr>
        <w:t>ที่จดทะเบียน</w:t>
      </w:r>
      <w:r w:rsidR="007439D4" w:rsidRPr="003C47FE">
        <w:rPr>
          <w:rFonts w:ascii="Angsana New" w:hAnsi="Angsana New"/>
          <w:sz w:val="30"/>
          <w:szCs w:val="30"/>
          <w:cs/>
        </w:rPr>
        <w:t>ดังนี้</w:t>
      </w:r>
    </w:p>
    <w:p w:rsidR="003057D6" w:rsidRPr="00593035" w:rsidRDefault="003057D6" w:rsidP="00A93E31">
      <w:pPr>
        <w:pStyle w:val="FSBlank"/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"/>
        <w:gridCol w:w="7470"/>
      </w:tblGrid>
      <w:tr w:rsidR="003F1DAF" w:rsidRPr="003C47FE" w:rsidTr="00AF4190">
        <w:tc>
          <w:tcPr>
            <w:tcW w:w="1530" w:type="dxa"/>
          </w:tcPr>
          <w:p w:rsidR="003F1DAF" w:rsidRPr="003C47FE" w:rsidRDefault="003F1DAF" w:rsidP="00593035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สำนักงานใหญ่</w:t>
            </w:r>
            <w:r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BodyText3"/>
              <w:spacing w:line="240" w:lineRule="auto"/>
              <w:ind w:left="9"/>
              <w:jc w:val="thaiDistribute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999 </w:t>
            </w:r>
            <w:r w:rsidR="00A93E31">
              <w:rPr>
                <w:rFonts w:ascii="Angsana New" w:hAnsi="Angsana New" w:cs="Angsana New"/>
                <w:cs/>
              </w:rPr>
              <w:t xml:space="preserve">หมู่ </w:t>
            </w:r>
            <w:r w:rsidRPr="003C47FE">
              <w:rPr>
                <w:rFonts w:ascii="Angsana New" w:hAnsi="Angsana New" w:cs="Angsana New"/>
                <w:cs/>
              </w:rPr>
              <w:t>13 ถนนพหลโยธิน ตำบลคลองหนึ่ง อำเภอคลองหลวง จังหวัดปทุมธานี 12120 ประเทศไทย</w:t>
            </w:r>
          </w:p>
        </w:tc>
      </w:tr>
      <w:tr w:rsidR="003F1DAF" w:rsidRPr="003C47FE" w:rsidTr="00AF4190">
        <w:tc>
          <w:tcPr>
            <w:tcW w:w="1530" w:type="dxa"/>
          </w:tcPr>
          <w:p w:rsidR="003F1DAF" w:rsidRPr="00593035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2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  <w:tc>
          <w:tcPr>
            <w:tcW w:w="7470" w:type="dxa"/>
          </w:tcPr>
          <w:p w:rsidR="003F1DAF" w:rsidRPr="003C47FE" w:rsidRDefault="003F1DAF" w:rsidP="00A93E31">
            <w:pPr>
              <w:pStyle w:val="FSBlank"/>
              <w:rPr>
                <w:cs/>
              </w:rPr>
            </w:pPr>
          </w:p>
        </w:tc>
      </w:tr>
      <w:tr w:rsidR="003F1DAF" w:rsidRPr="003C47FE" w:rsidTr="00AF4190">
        <w:tc>
          <w:tcPr>
            <w:tcW w:w="1530" w:type="dxa"/>
          </w:tcPr>
          <w:p w:rsidR="003F1DAF" w:rsidRPr="003C47FE" w:rsidRDefault="00262525" w:rsidP="00022033">
            <w:pPr>
              <w:pStyle w:val="BodyText3"/>
              <w:tabs>
                <w:tab w:val="clear" w:pos="540"/>
                <w:tab w:val="left" w:pos="1305"/>
              </w:tabs>
              <w:spacing w:line="240" w:lineRule="auto"/>
              <w:jc w:val="both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สำนักงานสาขา</w:t>
            </w:r>
            <w:r w:rsidR="003F1DAF" w:rsidRPr="003C47FE">
              <w:rPr>
                <w:rFonts w:ascii="Angsana New" w:hAnsi="Angsana New" w:cs="Angsana New"/>
              </w:rPr>
              <w:tab/>
            </w:r>
          </w:p>
        </w:tc>
        <w:tc>
          <w:tcPr>
            <w:tcW w:w="270" w:type="dxa"/>
          </w:tcPr>
          <w:p w:rsidR="003F1DAF" w:rsidRPr="003C47FE" w:rsidRDefault="003F1DAF" w:rsidP="00022033">
            <w:pPr>
              <w:pStyle w:val="BodyText3"/>
              <w:tabs>
                <w:tab w:val="clear" w:pos="540"/>
              </w:tabs>
              <w:spacing w:line="240" w:lineRule="auto"/>
              <w:ind w:left="-108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ab/>
              <w:t>:</w:t>
            </w:r>
          </w:p>
        </w:tc>
        <w:tc>
          <w:tcPr>
            <w:tcW w:w="7470" w:type="dxa"/>
          </w:tcPr>
          <w:p w:rsidR="003F1DAF" w:rsidRPr="003C47FE" w:rsidRDefault="003F1DAF" w:rsidP="00022033">
            <w:pPr>
              <w:pStyle w:val="BodyText3"/>
              <w:spacing w:line="240" w:lineRule="auto"/>
              <w:ind w:left="9"/>
              <w:jc w:val="both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999</w:t>
            </w:r>
            <w:r w:rsidR="00FE79BB" w:rsidRPr="003C47FE">
              <w:rPr>
                <w:rFonts w:ascii="Angsana New" w:hAnsi="Angsana New" w:cs="Angsana New"/>
              </w:rPr>
              <w:t>/1</w:t>
            </w:r>
            <w:r w:rsidRPr="003C47FE">
              <w:rPr>
                <w:rFonts w:ascii="Angsana New" w:hAnsi="Angsana New" w:cs="Angsana New"/>
                <w:cs/>
              </w:rPr>
              <w:t xml:space="preserve"> ถนนมิตรภาพ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(กม. 231)</w:t>
            </w:r>
            <w:r w:rsidR="002B1E07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หมู่ 1</w:t>
            </w:r>
            <w:r w:rsidR="00960B90"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ตำบลนากลาง</w:t>
            </w:r>
            <w:r w:rsidR="00481383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>อำเภอสูงเนิน จังหวัดนครราชสีมา</w:t>
            </w:r>
            <w:r w:rsidR="00526986" w:rsidRPr="003C47FE">
              <w:rPr>
                <w:rFonts w:ascii="Angsana New" w:hAnsi="Angsana New" w:cs="Angsana New"/>
              </w:rPr>
              <w:t xml:space="preserve"> </w:t>
            </w:r>
            <w:r w:rsidR="00DF0820" w:rsidRPr="003C47FE">
              <w:rPr>
                <w:rFonts w:ascii="Angsana New" w:hAnsi="Angsana New" w:cs="Angsana New"/>
                <w:cs/>
              </w:rPr>
              <w:t>30</w:t>
            </w:r>
            <w:r w:rsidR="00DF0820" w:rsidRPr="003C47FE">
              <w:rPr>
                <w:rFonts w:ascii="Angsana New" w:hAnsi="Angsana New" w:cs="Angsana New"/>
              </w:rPr>
              <w:t>3</w:t>
            </w:r>
            <w:r w:rsidR="0025629B" w:rsidRPr="003C47FE">
              <w:rPr>
                <w:rFonts w:ascii="Angsana New" w:hAnsi="Angsana New" w:cs="Angsana New"/>
              </w:rPr>
              <w:t>8</w:t>
            </w:r>
            <w:r w:rsidRPr="003C47FE">
              <w:rPr>
                <w:rFonts w:ascii="Angsana New" w:hAnsi="Angsana New" w:cs="Angsana New"/>
                <w:cs/>
              </w:rPr>
              <w:t>0 ประเทศไทย</w:t>
            </w:r>
          </w:p>
        </w:tc>
      </w:tr>
    </w:tbl>
    <w:p w:rsidR="00C52BAB" w:rsidRPr="00593035" w:rsidRDefault="00C52BAB" w:rsidP="00A93E31">
      <w:pPr>
        <w:pStyle w:val="FSBlank"/>
      </w:pPr>
    </w:p>
    <w:p w:rsidR="003057D6" w:rsidRPr="003C47FE" w:rsidRDefault="003057D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บริษัทจดทะเบียนกับตล</w:t>
      </w:r>
      <w:r w:rsidR="002C069C" w:rsidRPr="003C47FE">
        <w:rPr>
          <w:rFonts w:ascii="Angsana New" w:hAnsi="Angsana New"/>
          <w:sz w:val="30"/>
          <w:szCs w:val="30"/>
          <w:cs/>
        </w:rPr>
        <w:t>าดหลักทรัพย์แห่งประเทศไทย</w:t>
      </w:r>
      <w:r w:rsidR="00521E56" w:rsidRPr="003C47FE">
        <w:rPr>
          <w:rFonts w:ascii="Angsana New" w:hAnsi="Angsana New"/>
          <w:sz w:val="30"/>
          <w:szCs w:val="30"/>
          <w:cs/>
        </w:rPr>
        <w:t>เมื่อ</w:t>
      </w:r>
      <w:r w:rsidR="00432011" w:rsidRPr="003C47FE">
        <w:rPr>
          <w:rFonts w:ascii="Angsana New" w:hAnsi="Angsana New"/>
          <w:sz w:val="30"/>
          <w:szCs w:val="30"/>
          <w:cs/>
        </w:rPr>
        <w:t xml:space="preserve">วันที่ </w:t>
      </w:r>
      <w:r w:rsidR="000A0BD9" w:rsidRPr="003C47FE">
        <w:rPr>
          <w:rFonts w:ascii="Angsana New" w:hAnsi="Angsana New"/>
          <w:sz w:val="30"/>
          <w:szCs w:val="30"/>
        </w:rPr>
        <w:t xml:space="preserve">18 </w:t>
      </w:r>
      <w:r w:rsidR="000A0BD9" w:rsidRPr="003C47FE">
        <w:rPr>
          <w:rFonts w:ascii="Angsana New" w:hAnsi="Angsana New"/>
          <w:sz w:val="30"/>
          <w:szCs w:val="30"/>
          <w:cs/>
        </w:rPr>
        <w:t>พฤษภาคม 2547</w:t>
      </w:r>
    </w:p>
    <w:p w:rsidR="003057D6" w:rsidRPr="00593035" w:rsidRDefault="003057D6" w:rsidP="00A93E31">
      <w:pPr>
        <w:pStyle w:val="FSBlank"/>
      </w:pPr>
    </w:p>
    <w:p w:rsidR="00B25952" w:rsidRPr="003C47FE" w:rsidRDefault="00481383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3C47FE">
        <w:rPr>
          <w:rFonts w:ascii="Angsana New" w:hAnsi="Angsana New"/>
          <w:sz w:val="30"/>
          <w:szCs w:val="30"/>
        </w:rPr>
        <w:t>25</w:t>
      </w:r>
      <w:r w:rsidR="00A17B62">
        <w:rPr>
          <w:rFonts w:ascii="Angsana New" w:hAnsi="Angsana New"/>
          <w:sz w:val="30"/>
          <w:szCs w:val="30"/>
        </w:rPr>
        <w:t>6</w:t>
      </w:r>
      <w:r w:rsidR="007F4F91">
        <w:rPr>
          <w:rFonts w:ascii="Angsana New" w:hAnsi="Angsana New"/>
          <w:sz w:val="30"/>
          <w:szCs w:val="30"/>
        </w:rPr>
        <w:t>1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="00B25952" w:rsidRPr="003C47FE">
        <w:rPr>
          <w:rFonts w:ascii="Angsana New" w:hAnsi="Angsana New"/>
          <w:sz w:val="30"/>
          <w:szCs w:val="30"/>
          <w:cs/>
        </w:rPr>
        <w:t>ผู้ถือหุ้น</w:t>
      </w:r>
      <w:r w:rsidR="009307C9" w:rsidRPr="003C47FE">
        <w:rPr>
          <w:rFonts w:ascii="Angsana New" w:hAnsi="Angsana New"/>
          <w:sz w:val="30"/>
          <w:szCs w:val="30"/>
          <w:cs/>
        </w:rPr>
        <w:t>รายใหญ่ของบริษัท</w:t>
      </w:r>
      <w:r w:rsidR="006B1F86" w:rsidRPr="003C47FE">
        <w:rPr>
          <w:rFonts w:ascii="Angsana New" w:hAnsi="Angsana New"/>
          <w:sz w:val="30"/>
          <w:szCs w:val="30"/>
          <w:cs/>
        </w:rPr>
        <w:t>ได้แก่</w:t>
      </w:r>
      <w:r w:rsidR="003F6738" w:rsidRPr="003C47FE">
        <w:rPr>
          <w:rFonts w:ascii="Angsana New" w:hAnsi="Angsana New"/>
          <w:sz w:val="30"/>
          <w:szCs w:val="30"/>
        </w:rPr>
        <w:t xml:space="preserve"> </w:t>
      </w:r>
      <w:r w:rsidR="00A033CE" w:rsidRPr="003C47FE">
        <w:rPr>
          <w:rFonts w:ascii="Angsana New" w:hAnsi="Angsana New"/>
          <w:sz w:val="30"/>
          <w:szCs w:val="30"/>
          <w:cs/>
        </w:rPr>
        <w:t xml:space="preserve">นายทวีฉัตร </w:t>
      </w:r>
      <w:proofErr w:type="spellStart"/>
      <w:r w:rsidR="00A033CE" w:rsidRPr="003C47FE">
        <w:rPr>
          <w:rFonts w:ascii="Angsana New" w:hAnsi="Angsana New"/>
          <w:sz w:val="30"/>
          <w:szCs w:val="30"/>
          <w:cs/>
        </w:rPr>
        <w:t>จุฬางกูร</w:t>
      </w:r>
      <w:proofErr w:type="spellEnd"/>
      <w:r w:rsidR="00A033CE" w:rsidRPr="003C47FE">
        <w:rPr>
          <w:rFonts w:ascii="Angsana New" w:hAnsi="Angsana New"/>
          <w:sz w:val="30"/>
          <w:szCs w:val="30"/>
          <w:cs/>
        </w:rPr>
        <w:t xml:space="preserve"> </w:t>
      </w:r>
      <w:r w:rsidR="00260555" w:rsidRPr="003C47FE">
        <w:rPr>
          <w:rFonts w:ascii="Angsana New" w:hAnsi="Angsana New"/>
          <w:sz w:val="30"/>
          <w:szCs w:val="30"/>
          <w:cs/>
        </w:rPr>
        <w:t>ถือหุ้นของบริษัทในอัตราร้อยละ</w:t>
      </w:r>
      <w:r w:rsidR="00127127">
        <w:rPr>
          <w:rFonts w:ascii="Angsana New" w:hAnsi="Angsana New"/>
          <w:sz w:val="30"/>
          <w:szCs w:val="30"/>
        </w:rPr>
        <w:t xml:space="preserve"> </w:t>
      </w:r>
      <w:r w:rsidR="00AE6CC7">
        <w:rPr>
          <w:rFonts w:ascii="Angsana New" w:hAnsi="Angsana New"/>
          <w:sz w:val="30"/>
          <w:szCs w:val="30"/>
        </w:rPr>
        <w:t>24.70</w:t>
      </w:r>
      <w:r w:rsidR="00F803D5" w:rsidRPr="003C47FE">
        <w:rPr>
          <w:rFonts w:ascii="Angsana New" w:hAnsi="Angsana New"/>
          <w:sz w:val="30"/>
          <w:szCs w:val="30"/>
        </w:rPr>
        <w:t xml:space="preserve"> </w:t>
      </w:r>
      <w:r w:rsidR="00A033CE" w:rsidRPr="003C47FE">
        <w:rPr>
          <w:rFonts w:ascii="Angsana New" w:hAnsi="Angsana New"/>
          <w:sz w:val="30"/>
          <w:szCs w:val="30"/>
          <w:cs/>
        </w:rPr>
        <w:t>และ</w:t>
      </w:r>
      <w:r w:rsidR="009307C9" w:rsidRPr="003C47FE">
        <w:rPr>
          <w:rFonts w:ascii="Angsana New" w:hAnsi="Angsana New"/>
          <w:sz w:val="30"/>
          <w:szCs w:val="30"/>
          <w:cs/>
        </w:rPr>
        <w:t xml:space="preserve">บริษัท เอ็นอีพี อสังหาริมทรัพย์และอุตสาหกรรม </w:t>
      </w:r>
      <w:r w:rsidR="0036049D" w:rsidRPr="003C47FE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="00DF2A18" w:rsidRPr="003C47FE">
        <w:rPr>
          <w:rFonts w:ascii="Angsana New" w:hAnsi="Angsana New"/>
          <w:sz w:val="30"/>
          <w:szCs w:val="30"/>
          <w:cs/>
        </w:rPr>
        <w:t xml:space="preserve">ซึ่งเป็นนิติบุคคลที่จัดตั้งขึ้นในประเทศไทย </w:t>
      </w:r>
      <w:r w:rsidR="000A0BD9" w:rsidRPr="003C47FE">
        <w:rPr>
          <w:rFonts w:ascii="Angsana New" w:hAnsi="Angsana New"/>
          <w:sz w:val="30"/>
          <w:szCs w:val="30"/>
          <w:cs/>
        </w:rPr>
        <w:t>ถือหุ้นของบริษัท</w:t>
      </w:r>
      <w:r w:rsidR="00DF2A18" w:rsidRPr="003C47FE">
        <w:rPr>
          <w:rFonts w:ascii="Angsana New" w:hAnsi="Angsana New"/>
          <w:sz w:val="30"/>
          <w:szCs w:val="30"/>
          <w:cs/>
        </w:rPr>
        <w:t>ในอัตราร้อยละ</w:t>
      </w:r>
      <w:r w:rsidR="00881549" w:rsidRPr="003C47FE">
        <w:rPr>
          <w:rFonts w:ascii="Angsana New" w:hAnsi="Angsana New"/>
          <w:sz w:val="30"/>
          <w:szCs w:val="30"/>
        </w:rPr>
        <w:t xml:space="preserve"> </w:t>
      </w:r>
      <w:r w:rsidR="00AE6CC7">
        <w:rPr>
          <w:rFonts w:ascii="Angsana New" w:hAnsi="Angsana New"/>
          <w:sz w:val="30"/>
          <w:szCs w:val="30"/>
        </w:rPr>
        <w:t>10.79</w:t>
      </w:r>
      <w:r w:rsidR="00017B6E">
        <w:rPr>
          <w:rFonts w:ascii="Angsana New" w:hAnsi="Angsana New"/>
          <w:sz w:val="30"/>
          <w:szCs w:val="30"/>
        </w:rPr>
        <w:t xml:space="preserve"> </w:t>
      </w:r>
      <w:r w:rsidR="007F4F91">
        <w:rPr>
          <w:rFonts w:ascii="Angsana New" w:hAnsi="Angsana New"/>
          <w:i/>
          <w:iCs/>
          <w:sz w:val="30"/>
          <w:szCs w:val="30"/>
          <w:cs/>
        </w:rPr>
        <w:t>(25</w:t>
      </w:r>
      <w:r w:rsidR="007F4F91">
        <w:rPr>
          <w:rFonts w:ascii="Angsana New" w:hAnsi="Angsana New"/>
          <w:i/>
          <w:iCs/>
          <w:sz w:val="30"/>
          <w:szCs w:val="30"/>
        </w:rPr>
        <w:t>60</w:t>
      </w:r>
      <w:r w:rsidR="000A0BD9" w:rsidRPr="003C47FE">
        <w:rPr>
          <w:rFonts w:ascii="Angsana New" w:hAnsi="Angsana New"/>
          <w:i/>
          <w:iCs/>
          <w:sz w:val="30"/>
          <w:szCs w:val="30"/>
        </w:rPr>
        <w:t>:</w:t>
      </w:r>
      <w:r w:rsidR="002B1E07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0A0BD9" w:rsidRPr="003C47FE">
        <w:rPr>
          <w:rFonts w:ascii="Angsana New" w:hAnsi="Angsana New"/>
          <w:i/>
          <w:iCs/>
          <w:sz w:val="30"/>
          <w:szCs w:val="30"/>
          <w:cs/>
        </w:rPr>
        <w:t>อัตราร้อยละ</w:t>
      </w:r>
      <w:r w:rsidR="00ED4FE7">
        <w:rPr>
          <w:rFonts w:ascii="Angsana New" w:hAnsi="Angsana New"/>
          <w:i/>
          <w:iCs/>
          <w:sz w:val="30"/>
          <w:szCs w:val="30"/>
        </w:rPr>
        <w:t xml:space="preserve"> 24.54 </w:t>
      </w:r>
      <w:r w:rsidR="00ED4FE7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0A0BD9" w:rsidRPr="003C47F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4F91">
        <w:rPr>
          <w:rFonts w:ascii="Angsana New" w:hAnsi="Angsana New"/>
          <w:i/>
          <w:iCs/>
          <w:sz w:val="30"/>
          <w:szCs w:val="30"/>
        </w:rPr>
        <w:t>10.79</w:t>
      </w:r>
      <w:r w:rsidR="008C0B56" w:rsidRPr="003C47FE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8B5984" w:rsidRPr="003C47FE">
        <w:rPr>
          <w:rFonts w:ascii="Angsana New" w:hAnsi="Angsana New"/>
          <w:i/>
          <w:iCs/>
          <w:sz w:val="30"/>
          <w:szCs w:val="30"/>
        </w:rPr>
        <w:t>)</w:t>
      </w:r>
    </w:p>
    <w:p w:rsidR="00B25952" w:rsidRPr="00593035" w:rsidRDefault="00B25952" w:rsidP="00A93E31">
      <w:pPr>
        <w:pStyle w:val="FSBlank"/>
      </w:pPr>
    </w:p>
    <w:p w:rsidR="003057D6" w:rsidRPr="00D3419F" w:rsidRDefault="00274989" w:rsidP="00D3419F">
      <w:pPr>
        <w:pStyle w:val="FSContent"/>
      </w:pPr>
      <w:r w:rsidRPr="003C47FE">
        <w:rPr>
          <w:cs/>
        </w:rPr>
        <w:t>บริษัทดำเนิน</w:t>
      </w:r>
      <w:r w:rsidR="0001239A" w:rsidRPr="003C47FE">
        <w:rPr>
          <w:cs/>
        </w:rPr>
        <w:t>ธุรกิจหลัก</w:t>
      </w:r>
      <w:r w:rsidRPr="003C47FE">
        <w:rPr>
          <w:cs/>
        </w:rPr>
        <w:t>เกี่ยวกับ</w:t>
      </w:r>
      <w:r w:rsidR="005261E5" w:rsidRPr="003C47FE">
        <w:rPr>
          <w:cs/>
        </w:rPr>
        <w:t>การพั</w:t>
      </w:r>
      <w:r w:rsidR="006B36AD" w:rsidRPr="003C47FE">
        <w:rPr>
          <w:cs/>
        </w:rPr>
        <w:t>ฒนาโครงการอสังหาริมทรัพย์และเขตส่งเสริม</w:t>
      </w:r>
      <w:r w:rsidR="005261E5" w:rsidRPr="003C47FE">
        <w:rPr>
          <w:cs/>
        </w:rPr>
        <w:t>อุตสาหกรรม</w:t>
      </w:r>
      <w:r w:rsidR="009307C9" w:rsidRPr="003C47FE">
        <w:rPr>
          <w:cs/>
        </w:rPr>
        <w:t>เพื่อขาย</w:t>
      </w:r>
      <w:r w:rsidR="0036049D" w:rsidRPr="003C47FE">
        <w:rPr>
          <w:cs/>
        </w:rPr>
        <w:t>และให้เช่า</w:t>
      </w:r>
      <w:r w:rsidR="00DE6329" w:rsidRPr="003C47FE">
        <w:rPr>
          <w:cs/>
        </w:rPr>
        <w:t>และ</w:t>
      </w:r>
      <w:r w:rsidR="007D67CA" w:rsidRPr="003C47FE">
        <w:rPr>
          <w:cs/>
        </w:rPr>
        <w:t>การ</w:t>
      </w:r>
      <w:r w:rsidR="00DE6329" w:rsidRPr="003C47FE">
        <w:rPr>
          <w:cs/>
        </w:rPr>
        <w:t>ให้บริการสาธาร</w:t>
      </w:r>
      <w:r w:rsidR="00252079" w:rsidRPr="003C47FE">
        <w:rPr>
          <w:cs/>
        </w:rPr>
        <w:t>ณูปโภคและสิ่งอำนวยความสะดวกต่าง</w:t>
      </w:r>
      <w:r w:rsidR="00FB618C">
        <w:t xml:space="preserve"> </w:t>
      </w:r>
      <w:r w:rsidR="00DE6329" w:rsidRPr="003C47FE">
        <w:rPr>
          <w:cs/>
        </w:rPr>
        <w:t>ๆ ใน</w:t>
      </w:r>
      <w:r w:rsidR="004718D0" w:rsidRPr="003C47FE">
        <w:rPr>
          <w:cs/>
        </w:rPr>
        <w:t>เขตส่งเสริม</w:t>
      </w:r>
      <w:r w:rsidR="00DE6329" w:rsidRPr="003C47FE">
        <w:rPr>
          <w:cs/>
        </w:rPr>
        <w:t>อุตสาหกรรม</w:t>
      </w:r>
      <w:r w:rsidR="00D3419F">
        <w:t xml:space="preserve"> </w:t>
      </w:r>
      <w:r w:rsidR="00D3419F">
        <w:rPr>
          <w:rFonts w:hint="cs"/>
          <w:cs/>
        </w:rPr>
        <w:t xml:space="preserve">บริษัทย่อยยังไม่ได้ดำเนินธุรกิจ </w:t>
      </w:r>
      <w:r w:rsidR="00D3419F" w:rsidRPr="000A363B">
        <w:rPr>
          <w:rFonts w:hint="cs"/>
          <w:cs/>
        </w:rPr>
        <w:t>รายละเอียดของบริษัทย่อย</w:t>
      </w:r>
      <w:r w:rsidR="00D3419F">
        <w:rPr>
          <w:rFonts w:hint="cs"/>
          <w:cs/>
        </w:rPr>
        <w:t>และการร่วมค้า</w:t>
      </w:r>
      <w:r w:rsidR="00D3419F" w:rsidRPr="000A363B">
        <w:rPr>
          <w:rFonts w:hint="cs"/>
          <w:cs/>
        </w:rPr>
        <w:t xml:space="preserve"> ณ วันที่ </w:t>
      </w:r>
      <w:r w:rsidR="00D3419F" w:rsidRPr="000A363B">
        <w:t xml:space="preserve">31 </w:t>
      </w:r>
      <w:r w:rsidR="00D3419F" w:rsidRPr="000A363B">
        <w:rPr>
          <w:rFonts w:hint="cs"/>
          <w:cs/>
        </w:rPr>
        <w:t xml:space="preserve">ธันวาคม </w:t>
      </w:r>
      <w:r w:rsidR="00D3419F">
        <w:t>2561</w:t>
      </w:r>
      <w:r w:rsidR="00D3419F" w:rsidRPr="000A363B">
        <w:t xml:space="preserve"> </w:t>
      </w:r>
      <w:r w:rsidR="00D3419F" w:rsidRPr="000A363B">
        <w:rPr>
          <w:rFonts w:hint="cs"/>
          <w:cs/>
        </w:rPr>
        <w:t xml:space="preserve">และ </w:t>
      </w:r>
      <w:r w:rsidR="00D3419F">
        <w:t>2560</w:t>
      </w:r>
      <w:r w:rsidR="00D3419F" w:rsidRPr="002D47B7">
        <w:t xml:space="preserve"> </w:t>
      </w:r>
      <w:r w:rsidR="00D3419F" w:rsidRPr="002D47B7">
        <w:rPr>
          <w:rFonts w:hint="cs"/>
          <w:cs/>
        </w:rPr>
        <w:t>ได้เปิดเผยไว้</w:t>
      </w:r>
      <w:r w:rsidR="00D3419F">
        <w:rPr>
          <w:rFonts w:hint="cs"/>
          <w:cs/>
        </w:rPr>
        <w:t xml:space="preserve">ในหมายเหตุข้อ </w:t>
      </w:r>
      <w:r w:rsidR="00D3419F">
        <w:t xml:space="preserve">8 </w:t>
      </w:r>
      <w:r w:rsidR="00D3419F">
        <w:rPr>
          <w:rFonts w:hint="cs"/>
          <w:cs/>
        </w:rPr>
        <w:t xml:space="preserve">และ </w:t>
      </w:r>
      <w:r w:rsidR="00D3419F">
        <w:t>9</w:t>
      </w:r>
    </w:p>
    <w:p w:rsidR="00A109E6" w:rsidRPr="00AF4190" w:rsidRDefault="00A109E6" w:rsidP="00A93E31">
      <w:pPr>
        <w:pStyle w:val="FSBlank"/>
      </w:pPr>
    </w:p>
    <w:p w:rsidR="003057D6" w:rsidRPr="00E703E1" w:rsidRDefault="003057D6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>เกณฑ์การ</w:t>
      </w:r>
      <w:r w:rsidR="009B7FC7" w:rsidRPr="00E703E1">
        <w:rPr>
          <w:rFonts w:ascii="Angsana New" w:hAnsi="Angsana New"/>
          <w:b/>
          <w:bCs/>
          <w:sz w:val="30"/>
          <w:szCs w:val="30"/>
          <w:cs/>
        </w:rPr>
        <w:t>จัดทำงบการเงิน</w:t>
      </w:r>
    </w:p>
    <w:p w:rsidR="005421E0" w:rsidRPr="009C267A" w:rsidRDefault="005421E0" w:rsidP="00A93E31">
      <w:pPr>
        <w:pStyle w:val="FSBlank"/>
      </w:pPr>
    </w:p>
    <w:p w:rsidR="00A109E6" w:rsidRPr="00FF6A79" w:rsidRDefault="00A109E6" w:rsidP="00B84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(ก)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A109E6" w:rsidRPr="009C267A" w:rsidRDefault="00A109E6" w:rsidP="00A93E31">
      <w:pPr>
        <w:pStyle w:val="FSBlank"/>
      </w:pPr>
    </w:p>
    <w:p w:rsidR="00DA0EE4" w:rsidRDefault="00AB2741" w:rsidP="007E7F40">
      <w:pPr>
        <w:pStyle w:val="FSContent"/>
      </w:pPr>
      <w:r w:rsidRPr="003C47FE">
        <w:rPr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3C47FE">
        <w:t>“</w:t>
      </w:r>
      <w:r w:rsidRPr="003C47FE">
        <w:rPr>
          <w:cs/>
        </w:rPr>
        <w:t>สภาวิชาชีพบัญชี</w:t>
      </w:r>
      <w:r w:rsidRPr="003C47FE">
        <w:t>”</w:t>
      </w:r>
      <w:r w:rsidRPr="003C47FE">
        <w:rPr>
          <w:cs/>
        </w:rPr>
        <w:t>) กฎระเบียบและประกาศคณะกรรมการกำกับหลักทรัพย</w:t>
      </w:r>
      <w:r w:rsidR="00AF4190">
        <w:rPr>
          <w:cs/>
        </w:rPr>
        <w:t>์และตลาดหลักทรัพย์ที่เกี่ยวข้อง</w:t>
      </w:r>
    </w:p>
    <w:p w:rsidR="00AF4190" w:rsidRPr="009C6874" w:rsidRDefault="00AF4190" w:rsidP="009C6874">
      <w:pPr>
        <w:pStyle w:val="FSBlank"/>
      </w:pPr>
    </w:p>
    <w:p w:rsidR="008F7E99" w:rsidRDefault="008F7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:rsidR="00B220DE" w:rsidRPr="003C47FE" w:rsidRDefault="00065060" w:rsidP="009C6874">
      <w:pPr>
        <w:pStyle w:val="FSContent"/>
      </w:pPr>
      <w:r w:rsidRPr="003C47FE">
        <w:rPr>
          <w:cs/>
        </w:rPr>
        <w:lastRenderedPageBreak/>
        <w:t>สภาวิชาชีพบัญชีได้ออกและปรับปรุงมาตรฐานการรายงานทางการเงินหลายฉบับ</w:t>
      </w:r>
      <w:r w:rsidR="006D3B0D" w:rsidRPr="003C47FE">
        <w:rPr>
          <w:cs/>
        </w:rPr>
        <w:t xml:space="preserve"> </w:t>
      </w:r>
      <w:r w:rsidRPr="003C47FE">
        <w:rPr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3C47FE">
        <w:rPr>
          <w:rtl/>
          <w:cs/>
        </w:rPr>
        <w:t xml:space="preserve">1 </w:t>
      </w:r>
      <w:r w:rsidR="00FA1438" w:rsidRPr="003C47FE">
        <w:rPr>
          <w:cs/>
        </w:rPr>
        <w:t xml:space="preserve"> </w:t>
      </w:r>
      <w:r w:rsidRPr="003C47FE">
        <w:rPr>
          <w:cs/>
        </w:rPr>
        <w:t xml:space="preserve">มกราคม </w:t>
      </w:r>
      <w:r w:rsidR="00946C39">
        <w:rPr>
          <w:rtl/>
          <w:cs/>
        </w:rPr>
        <w:t>25</w:t>
      </w:r>
      <w:r w:rsidR="00946C39">
        <w:rPr>
          <w:rFonts w:hint="cs"/>
          <w:cs/>
        </w:rPr>
        <w:t>6</w:t>
      </w:r>
      <w:r w:rsidR="009D68BA">
        <w:t>1</w:t>
      </w:r>
      <w:r w:rsidR="00FA1438" w:rsidRPr="003C47FE">
        <w:t xml:space="preserve"> </w:t>
      </w:r>
      <w:r w:rsidRPr="003C47FE">
        <w:rPr>
          <w:cs/>
        </w:rPr>
        <w:t>การ</w:t>
      </w:r>
      <w:r w:rsidR="009D68BA">
        <w:rPr>
          <w:rFonts w:hint="cs"/>
          <w:cs/>
        </w:rPr>
        <w:t>ถือ</w:t>
      </w:r>
      <w:r w:rsidRPr="003C47FE">
        <w:rPr>
          <w:cs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2C2B21">
        <w:rPr>
          <w:rFonts w:hint="cs"/>
          <w:cs/>
        </w:rPr>
        <w:t>กลุ่ม</w:t>
      </w:r>
      <w:r w:rsidRPr="003C47FE">
        <w:rPr>
          <w:cs/>
        </w:rPr>
        <w:t>บริษัทในบางเรื่อง</w:t>
      </w:r>
      <w:r w:rsidR="006D3B0D" w:rsidRPr="003C47FE">
        <w:rPr>
          <w:cs/>
        </w:rPr>
        <w:t xml:space="preserve"> </w:t>
      </w:r>
      <w:r w:rsidRPr="003C47FE">
        <w:rPr>
          <w:cs/>
        </w:rPr>
        <w:t>การเปลี่ยนแปลงนี้ไม่มีผลกระทบอย่างเป็นสาระสำคัญต่องบการเงิน</w:t>
      </w:r>
    </w:p>
    <w:p w:rsidR="00065060" w:rsidRPr="008F7E99" w:rsidRDefault="00065060" w:rsidP="0006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s/>
        </w:rPr>
      </w:pPr>
    </w:p>
    <w:p w:rsidR="00065060" w:rsidRDefault="00065060" w:rsidP="009C6874">
      <w:pPr>
        <w:pStyle w:val="FSContent"/>
        <w:rPr>
          <w:highlight w:val="yellow"/>
        </w:rPr>
      </w:pPr>
      <w:r w:rsidRPr="003C47FE">
        <w:rPr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</w:t>
      </w:r>
      <w:r w:rsidR="002C2B21">
        <w:rPr>
          <w:cs/>
        </w:rPr>
        <w:t>การเงิน</w:t>
      </w:r>
      <w:r w:rsidR="008C6CB1" w:rsidRPr="008C6CB1">
        <w:rPr>
          <w:cs/>
        </w:rPr>
        <w:t>ซึ่งยังไม่มีผลบังคับในปัจจุบันและ</w:t>
      </w:r>
      <w:r w:rsidR="008C6CB1" w:rsidRPr="008C6CB1">
        <w:rPr>
          <w:rFonts w:hint="cs"/>
          <w:cs/>
        </w:rPr>
        <w:t>กลุ่มบริษัทไม่ได้ใช้มาตรฐานการรายงานทางการเงินดังกล่าวใน</w:t>
      </w:r>
      <w:r w:rsidR="008C6CB1" w:rsidRPr="008C6CB1">
        <w:rPr>
          <w:cs/>
        </w:rPr>
        <w:t>การจัดทำงบการเงิน</w:t>
      </w:r>
      <w:r w:rsidR="008C6CB1" w:rsidRPr="008C6CB1">
        <w:rPr>
          <w:rFonts w:hint="cs"/>
          <w:cs/>
        </w:rPr>
        <w:t xml:space="preserve">ก่อนวันที่มีผลบังคับใช้ </w:t>
      </w:r>
      <w:r w:rsidR="008C6CB1" w:rsidRPr="008C6CB1">
        <w:rPr>
          <w:cs/>
        </w:rPr>
        <w:t>มาตรฐานการรายงานทางการเงิน</w:t>
      </w:r>
      <w:r w:rsidR="008C6CB1" w:rsidRPr="008C6CB1">
        <w:rPr>
          <w:rFonts w:hint="cs"/>
          <w:cs/>
        </w:rPr>
        <w:t>ที่ออกและปรับปรุงใหม่ที่เกี่ยวกับการดำเนินงานของกลุ่มบริษัท ได้เปิดเผยในหมาย</w:t>
      </w:r>
      <w:r w:rsidR="008C6CB1" w:rsidRPr="003D756B">
        <w:rPr>
          <w:rFonts w:hint="cs"/>
          <w:cs/>
        </w:rPr>
        <w:t xml:space="preserve">เหตุข้อ </w:t>
      </w:r>
      <w:r w:rsidR="003D756B" w:rsidRPr="003D756B">
        <w:t>3</w:t>
      </w:r>
      <w:r w:rsidR="006F33C2">
        <w:t>4</w:t>
      </w:r>
    </w:p>
    <w:p w:rsidR="00AF4190" w:rsidRPr="008F7E99" w:rsidRDefault="00AF4190" w:rsidP="009C6874">
      <w:pPr>
        <w:pStyle w:val="FSBlank"/>
        <w:rPr>
          <w:sz w:val="18"/>
          <w:szCs w:val="18"/>
          <w:highlight w:val="yellow"/>
        </w:rPr>
      </w:pPr>
    </w:p>
    <w:p w:rsidR="00383226" w:rsidRPr="00FF6A79" w:rsidRDefault="00383226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(ข)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Pr="00797243">
        <w:rPr>
          <w:rFonts w:ascii="Angsana New" w:hAnsi="Angsana New"/>
          <w:i/>
          <w:iCs/>
          <w:sz w:val="30"/>
          <w:szCs w:val="30"/>
          <w:cs/>
        </w:rPr>
        <w:t>เกณฑ์การวัดมูลค่า</w:t>
      </w:r>
    </w:p>
    <w:p w:rsidR="00383226" w:rsidRPr="008F7E99" w:rsidRDefault="00383226" w:rsidP="009C6874">
      <w:pPr>
        <w:pStyle w:val="FSBlank"/>
        <w:rPr>
          <w:sz w:val="18"/>
          <w:szCs w:val="18"/>
          <w:highlight w:val="cyan"/>
        </w:rPr>
      </w:pPr>
    </w:p>
    <w:p w:rsidR="006B36AD" w:rsidRPr="003C47FE" w:rsidRDefault="00820005" w:rsidP="006B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 ยกเว้นรายการดังต่อไปนี้</w:t>
      </w:r>
    </w:p>
    <w:p w:rsidR="00820005" w:rsidRPr="008F7E99" w:rsidRDefault="006B36AD" w:rsidP="009C6874">
      <w:pPr>
        <w:pStyle w:val="FSBlank"/>
        <w:rPr>
          <w:sz w:val="12"/>
          <w:szCs w:val="12"/>
          <w:highlight w:val="cyan"/>
        </w:rPr>
      </w:pPr>
      <w:r w:rsidRPr="008F7E99">
        <w:rPr>
          <w:sz w:val="12"/>
          <w:szCs w:val="12"/>
          <w:highlight w:val="cyan"/>
        </w:rPr>
        <w:t xml:space="preserve"> </w:t>
      </w: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4050"/>
        <w:gridCol w:w="4941"/>
      </w:tblGrid>
      <w:tr w:rsidR="00820005" w:rsidRPr="003C47FE" w:rsidTr="008F7E99">
        <w:tc>
          <w:tcPr>
            <w:tcW w:w="4050" w:type="dxa"/>
            <w:shd w:val="clear" w:color="auto" w:fill="auto"/>
          </w:tcPr>
          <w:p w:rsidR="00820005" w:rsidRPr="003C47FE" w:rsidRDefault="00820005" w:rsidP="003A25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41" w:type="dxa"/>
            <w:shd w:val="clear" w:color="auto" w:fill="auto"/>
          </w:tcPr>
          <w:p w:rsidR="00820005" w:rsidRPr="003C47FE" w:rsidRDefault="00820005" w:rsidP="003A25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820005" w:rsidRPr="003C47FE" w:rsidTr="008F7E99">
        <w:tc>
          <w:tcPr>
            <w:tcW w:w="4050" w:type="dxa"/>
            <w:shd w:val="clear" w:color="auto" w:fill="auto"/>
          </w:tcPr>
          <w:p w:rsidR="00820005" w:rsidRPr="00DC02F4" w:rsidRDefault="00820005" w:rsidP="00DC0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DC02F4">
              <w:rPr>
                <w:rFonts w:ascii="Angsana New" w:hAnsi="Angsana New"/>
                <w:i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941" w:type="dxa"/>
            <w:shd w:val="clear" w:color="auto" w:fill="auto"/>
          </w:tcPr>
          <w:p w:rsidR="00820005" w:rsidRPr="003C47FE" w:rsidRDefault="00820005" w:rsidP="00F760C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มูลค่าปัจจุบันของภาร</w:t>
            </w:r>
            <w:r w:rsidR="009806FB" w:rsidRPr="003C47FE">
              <w:rPr>
                <w:rFonts w:ascii="Angsana New" w:hAnsi="Angsana New"/>
                <w:sz w:val="30"/>
                <w:szCs w:val="30"/>
                <w:cs/>
              </w:rPr>
              <w:t>ะผูกพันตามผลประโยชน์ที่กำหนดไว้</w:t>
            </w:r>
            <w:r w:rsidR="00E06F7F"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806FB" w:rsidRPr="003C47FE">
              <w:rPr>
                <w:rFonts w:ascii="Angsana New" w:hAnsi="Angsana New"/>
                <w:sz w:val="30"/>
                <w:szCs w:val="30"/>
                <w:cs/>
              </w:rPr>
              <w:t>ซึ่ง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ได้เปิดเผยไว้ในหมายเหตุข้อ</w:t>
            </w:r>
            <w:r w:rsidR="002B1E07"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7D23" w:rsidRPr="003C47FE">
              <w:rPr>
                <w:rFonts w:ascii="Angsana New" w:hAnsi="Angsana New"/>
                <w:sz w:val="30"/>
                <w:szCs w:val="30"/>
                <w:cs/>
              </w:rPr>
              <w:t xml:space="preserve">3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="00A87594">
              <w:rPr>
                <w:rFonts w:ascii="Angsana New" w:hAnsi="Angsana New"/>
                <w:sz w:val="30"/>
                <w:szCs w:val="30"/>
                <w:cs/>
              </w:rPr>
              <w:t>ฎ</w:t>
            </w:r>
            <w:r w:rsidRPr="003C47F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:rsidR="00383226" w:rsidRPr="008F7E99" w:rsidRDefault="00383226" w:rsidP="009C6874">
      <w:pPr>
        <w:pStyle w:val="FSBlank"/>
        <w:rPr>
          <w:sz w:val="18"/>
          <w:szCs w:val="18"/>
          <w:highlight w:val="cyan"/>
        </w:rPr>
      </w:pPr>
    </w:p>
    <w:p w:rsidR="00E55EEB" w:rsidRPr="00FF6A79" w:rsidRDefault="00EF7B63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</w:rPr>
        <w:t xml:space="preserve"> </w:t>
      </w:r>
      <w:r w:rsidR="00E55EEB" w:rsidRPr="00FF6A79">
        <w:rPr>
          <w:rFonts w:ascii="Angsana New" w:hAnsi="Angsana New"/>
          <w:i/>
          <w:iCs/>
          <w:sz w:val="30"/>
          <w:szCs w:val="30"/>
          <w:cs/>
        </w:rPr>
        <w:t>(ค)</w:t>
      </w:r>
      <w:r w:rsidR="00E55EEB"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="00E55EEB" w:rsidRPr="009C267A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AE1758" w:rsidRPr="009C267A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E55EEB" w:rsidRPr="009C267A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E55EEB" w:rsidRPr="008F7E99" w:rsidRDefault="00E55EEB" w:rsidP="009C6874">
      <w:pPr>
        <w:pStyle w:val="FSBlank"/>
        <w:rPr>
          <w:sz w:val="18"/>
          <w:szCs w:val="18"/>
        </w:rPr>
      </w:pPr>
    </w:p>
    <w:p w:rsidR="00E55EEB" w:rsidRPr="003C47FE" w:rsidRDefault="0065257C" w:rsidP="009C6874">
      <w:pPr>
        <w:pStyle w:val="FSContent"/>
      </w:pPr>
      <w:r w:rsidRPr="003C47FE">
        <w:rPr>
          <w:cs/>
        </w:rPr>
        <w:t>งบการเงินนี้จัดทำและแสดงหน่วยเงินตราเป็นเงินบาทซึ่งเป็นสกุลเง</w:t>
      </w:r>
      <w:r w:rsidR="00C30DEF">
        <w:rPr>
          <w:cs/>
        </w:rPr>
        <w:t>ินที่ใช้ในการดำเนินงานของบริษัท</w:t>
      </w:r>
    </w:p>
    <w:p w:rsidR="00B220DE" w:rsidRPr="008F7E99" w:rsidRDefault="00B220DE" w:rsidP="009C6874">
      <w:pPr>
        <w:pStyle w:val="FSBlank"/>
        <w:rPr>
          <w:sz w:val="18"/>
          <w:szCs w:val="18"/>
        </w:rPr>
      </w:pPr>
    </w:p>
    <w:p w:rsidR="00E55EEB" w:rsidRPr="00FF6A79" w:rsidRDefault="00E55EEB" w:rsidP="00FF6A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F6A79">
        <w:rPr>
          <w:rFonts w:ascii="Angsana New" w:hAnsi="Angsana New"/>
          <w:i/>
          <w:iCs/>
          <w:sz w:val="30"/>
          <w:szCs w:val="30"/>
          <w:cs/>
        </w:rPr>
        <w:t>(ง)</w:t>
      </w:r>
      <w:r w:rsidRPr="00FF6A79">
        <w:rPr>
          <w:rFonts w:ascii="Angsana New" w:hAnsi="Angsana New"/>
          <w:i/>
          <w:iCs/>
          <w:sz w:val="30"/>
          <w:szCs w:val="30"/>
          <w:cs/>
        </w:rPr>
        <w:tab/>
      </w:r>
      <w:r w:rsidR="004F74C2" w:rsidRPr="00D65338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:rsidR="00E55EEB" w:rsidRPr="008F7E99" w:rsidRDefault="00E55EEB" w:rsidP="00AE04D9">
      <w:pPr>
        <w:pStyle w:val="FSBlank"/>
        <w:rPr>
          <w:sz w:val="18"/>
          <w:szCs w:val="18"/>
          <w:cs/>
        </w:rPr>
      </w:pPr>
    </w:p>
    <w:p w:rsidR="004F74C2" w:rsidRPr="002C2B21" w:rsidRDefault="004F74C2" w:rsidP="007E7F40">
      <w:pPr>
        <w:pStyle w:val="FSContent"/>
      </w:pPr>
      <w:r w:rsidRPr="002C2B21">
        <w:rPr>
          <w:cs/>
        </w:rPr>
        <w:t>ในการจัดทำงบการเงินให้เป็นไปตามมาตรฐานการรายงานทางการเงิน ผู้บริหารต้องใช้ว</w:t>
      </w:r>
      <w:r w:rsidR="009806FB" w:rsidRPr="002C2B21">
        <w:rPr>
          <w:cs/>
        </w:rPr>
        <w:t>ิจารณญาณ การประมาณและข้อสมมติ</w:t>
      </w:r>
      <w:r w:rsidRPr="002C2B21">
        <w:rPr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4F74C2" w:rsidRPr="008F7E99" w:rsidRDefault="004F74C2" w:rsidP="00AE04D9">
      <w:pPr>
        <w:pStyle w:val="FSBlank"/>
        <w:rPr>
          <w:sz w:val="18"/>
          <w:szCs w:val="18"/>
        </w:rPr>
      </w:pPr>
    </w:p>
    <w:p w:rsidR="00BF5202" w:rsidRPr="003C47FE" w:rsidRDefault="009806FB" w:rsidP="007E7F40">
      <w:pPr>
        <w:pStyle w:val="FSContent"/>
      </w:pPr>
      <w:r w:rsidRPr="003C47FE">
        <w:rPr>
          <w:cs/>
        </w:rPr>
        <w:t>ประมาณการและข้อสมมติ</w:t>
      </w:r>
      <w:r w:rsidR="004F74C2" w:rsidRPr="003C47FE">
        <w:rPr>
          <w:cs/>
        </w:rPr>
        <w:t>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08574B" w:rsidRPr="008F7E99" w:rsidRDefault="0008574B" w:rsidP="00AE04D9">
      <w:pPr>
        <w:pStyle w:val="FSBlank"/>
        <w:rPr>
          <w:sz w:val="18"/>
          <w:szCs w:val="18"/>
        </w:rPr>
      </w:pPr>
    </w:p>
    <w:p w:rsidR="0008574B" w:rsidRPr="003C47FE" w:rsidRDefault="0008574B" w:rsidP="00AF4190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การใช้วิจารณญาณ</w:t>
      </w:r>
    </w:p>
    <w:p w:rsidR="0008574B" w:rsidRPr="008F7E99" w:rsidRDefault="0008574B" w:rsidP="00AE04D9">
      <w:pPr>
        <w:pStyle w:val="FSBlank"/>
        <w:rPr>
          <w:sz w:val="18"/>
          <w:szCs w:val="18"/>
        </w:rPr>
      </w:pPr>
    </w:p>
    <w:p w:rsidR="0008574B" w:rsidRPr="003C47FE" w:rsidRDefault="0008574B" w:rsidP="00AF4190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8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ซึ่งประกอบด้วยหมายเหตุประกอบงบการเงินต่อไปนี้</w:t>
      </w:r>
    </w:p>
    <w:p w:rsidR="0008574B" w:rsidRPr="008F7E99" w:rsidRDefault="0008574B" w:rsidP="00AE04D9">
      <w:pPr>
        <w:pStyle w:val="FSBlank"/>
        <w:rPr>
          <w:sz w:val="18"/>
          <w:szCs w:val="18"/>
          <w:cs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960"/>
        <w:gridCol w:w="5220"/>
      </w:tblGrid>
      <w:tr w:rsidR="0008574B" w:rsidRPr="003C47FE" w:rsidTr="008F7E99">
        <w:tc>
          <w:tcPr>
            <w:tcW w:w="3960" w:type="dxa"/>
          </w:tcPr>
          <w:p w:rsidR="0008574B" w:rsidRPr="003C47FE" w:rsidRDefault="0008574B" w:rsidP="008F7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94194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5220" w:type="dxa"/>
          </w:tcPr>
          <w:p w:rsidR="0008574B" w:rsidRPr="003C47FE" w:rsidRDefault="0008574B" w:rsidP="000857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การจัดประเภทการร่วมการงาน</w:t>
            </w:r>
          </w:p>
        </w:tc>
      </w:tr>
    </w:tbl>
    <w:p w:rsidR="0008574B" w:rsidRPr="003C47FE" w:rsidRDefault="0008574B" w:rsidP="0065646C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ข้อสมมติและความไม่แน่นอนของการประมาณการ</w:t>
      </w:r>
    </w:p>
    <w:p w:rsidR="0008574B" w:rsidRPr="003C47FE" w:rsidRDefault="0008574B" w:rsidP="00085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08574B" w:rsidRPr="003C47FE" w:rsidRDefault="0008574B" w:rsidP="0065646C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</w:t>
      </w:r>
      <w:r w:rsidR="007960EB" w:rsidRPr="007960EB">
        <w:rPr>
          <w:rFonts w:ascii="Angsana New" w:hAnsi="Angsana New"/>
          <w:sz w:val="30"/>
          <w:szCs w:val="30"/>
          <w:cs/>
        </w:rPr>
        <w:t>มูลค่าตามบัญชีของสินทรัพย์และหนี้สินภายในปีบัญชีสิ้นสุดวันที่ 31 ธันวาคม 2562 ซึ่งได้เปิดเผยในหมายเหตุประกอบงบการเงินต่อไปนี้</w:t>
      </w:r>
    </w:p>
    <w:p w:rsidR="0008574B" w:rsidRPr="00666F08" w:rsidRDefault="0008574B" w:rsidP="0008574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2790"/>
        <w:gridCol w:w="6390"/>
      </w:tblGrid>
      <w:tr w:rsidR="00013FB5" w:rsidRPr="003C47FE" w:rsidTr="00F760CC">
        <w:tc>
          <w:tcPr>
            <w:tcW w:w="2790" w:type="dxa"/>
          </w:tcPr>
          <w:p w:rsidR="00013FB5" w:rsidRPr="003C47FE" w:rsidRDefault="00013FB5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90" w:type="dxa"/>
          </w:tcPr>
          <w:p w:rsidR="00013FB5" w:rsidRPr="003C47FE" w:rsidRDefault="000F0A2E" w:rsidP="00213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การวัด</w:t>
            </w:r>
            <w:r w:rsidR="00213201">
              <w:rPr>
                <w:rFonts w:ascii="Angsana New" w:hAnsi="Angsana New" w:hint="cs"/>
                <w:sz w:val="30"/>
                <w:szCs w:val="30"/>
                <w:cs/>
              </w:rPr>
              <w:t>มูลค่าของโครงการอสังหาริมทรัพย์ระหว่างการพัฒนา</w:t>
            </w:r>
          </w:p>
        </w:tc>
      </w:tr>
      <w:tr w:rsidR="0098458F" w:rsidRPr="003C47FE" w:rsidTr="00F760CC">
        <w:tc>
          <w:tcPr>
            <w:tcW w:w="27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3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 เกี่ยวกับการใช้ข้อสมมติที่สำคัญในการประมาณ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มูลค่าที่คาดว่าจะได้รับคืน</w:t>
            </w:r>
          </w:p>
        </w:tc>
      </w:tr>
      <w:tr w:rsidR="0098458F" w:rsidRPr="003C47FE" w:rsidTr="00F760CC">
        <w:tc>
          <w:tcPr>
            <w:tcW w:w="27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3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การคาดการณ์กำไรทางภาษีในอนาคตที่จะนำขาดทุนทางภาษีไปใช้ประโยชน์</w:t>
            </w:r>
            <w:r w:rsidR="00213201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98458F" w:rsidRPr="003C47FE" w:rsidTr="00F760CC">
        <w:tc>
          <w:tcPr>
            <w:tcW w:w="27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90" w:type="dxa"/>
          </w:tcPr>
          <w:p w:rsidR="0098458F" w:rsidRPr="003C47FE" w:rsidRDefault="0098458F" w:rsidP="00984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 เกี่ยวกับ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  <w:r w:rsidR="0021320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</w:tr>
    </w:tbl>
    <w:p w:rsidR="005678FC" w:rsidRPr="003C47FE" w:rsidRDefault="000502A1" w:rsidP="00B01D5F">
      <w:pPr>
        <w:pStyle w:val="FSBlank"/>
        <w:rPr>
          <w:rFonts w:eastAsia="Calibri"/>
          <w:lang w:val="en-GB"/>
        </w:rPr>
      </w:pPr>
      <w:r w:rsidRPr="003C47FE">
        <w:rPr>
          <w:rFonts w:eastAsia="Calibri"/>
          <w:lang w:val="en-GB"/>
        </w:rPr>
        <w:tab/>
      </w: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:rsidR="00AB0A57" w:rsidRPr="00D65338" w:rsidRDefault="00AB0A57" w:rsidP="00B01D5F">
      <w:pPr>
        <w:pStyle w:val="FSBlank"/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0323B6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บริษัทหลายข้อกำหนดให้มีการวัดมูลค่ายุติธรรมทั้งสินทรัพย์ทางการเงินและไม่ใช่ทางการเงิน</w:t>
      </w:r>
    </w:p>
    <w:p w:rsidR="00AB0A57" w:rsidRPr="00D65338" w:rsidRDefault="00AB0A57" w:rsidP="00B01D5F">
      <w:pPr>
        <w:pStyle w:val="FSBlank"/>
        <w:rPr>
          <w:cs/>
        </w:rPr>
      </w:pPr>
    </w:p>
    <w:p w:rsidR="00AB0A57" w:rsidRPr="003C47FE" w:rsidRDefault="000323B6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AB0A57" w:rsidRPr="003C47FE">
        <w:rPr>
          <w:rFonts w:ascii="Angsana New" w:hAnsi="Angsana New"/>
          <w:sz w:val="30"/>
          <w:szCs w:val="30"/>
          <w:cs/>
        </w:rPr>
        <w:t>บริษัทกำหนดกรอบแนวคิดของการควบคุมเกี่ยวกับการวัดมูลค่ายุติธรรม</w:t>
      </w:r>
      <w:r w:rsidR="00AB0A57" w:rsidRPr="003C47FE">
        <w:rPr>
          <w:rFonts w:ascii="Angsana New" w:hAnsi="Angsana New"/>
          <w:sz w:val="30"/>
          <w:szCs w:val="30"/>
        </w:rPr>
        <w:t xml:space="preserve"> </w:t>
      </w:r>
      <w:r w:rsidR="00AB0A57" w:rsidRPr="003C47FE">
        <w:rPr>
          <w:rFonts w:ascii="Angsana New" w:hAnsi="Angsana New"/>
          <w:sz w:val="30"/>
          <w:szCs w:val="30"/>
          <w:cs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AB0A57" w:rsidRPr="003C47FE">
        <w:rPr>
          <w:rFonts w:ascii="Angsana New" w:hAnsi="Angsana New"/>
          <w:sz w:val="30"/>
          <w:szCs w:val="30"/>
        </w:rPr>
        <w:t xml:space="preserve">3 </w:t>
      </w:r>
      <w:r w:rsidR="00AB0A57" w:rsidRPr="003C47FE">
        <w:rPr>
          <w:rFonts w:ascii="Angsana New" w:hAnsi="Angsana New"/>
          <w:sz w:val="30"/>
          <w:szCs w:val="30"/>
          <w:cs/>
        </w:rPr>
        <w:t xml:space="preserve">และรายงานโดยตรงต่อผู้บริหารสูงสุดทางด้านการเงิน </w:t>
      </w:r>
    </w:p>
    <w:p w:rsidR="00AB0A57" w:rsidRPr="00D65338" w:rsidRDefault="00AB0A57" w:rsidP="00B01D5F">
      <w:pPr>
        <w:pStyle w:val="FSBlank"/>
      </w:pPr>
    </w:p>
    <w:p w:rsidR="00373B9E" w:rsidRPr="003C47FE" w:rsidRDefault="00AB0A57" w:rsidP="00013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 w:rsidR="00FF6A79">
        <w:rPr>
          <w:rFonts w:ascii="Angsana New" w:hAnsi="Angsana New" w:hint="cs"/>
          <w:sz w:val="30"/>
          <w:szCs w:val="30"/>
          <w:cs/>
        </w:rPr>
        <w:t>ลำ</w:t>
      </w:r>
      <w:r w:rsidRPr="003C47FE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013FB5" w:rsidRPr="00D65338" w:rsidRDefault="00013FB5" w:rsidP="00B01D5F">
      <w:pPr>
        <w:pStyle w:val="FSBlank"/>
        <w:rPr>
          <w:cs/>
        </w:rPr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0323B6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</w:t>
      </w:r>
    </w:p>
    <w:p w:rsidR="00AB0A57" w:rsidRPr="00D65338" w:rsidRDefault="00AB0A57" w:rsidP="00B01D5F">
      <w:pPr>
        <w:pStyle w:val="FSBlank"/>
      </w:pPr>
    </w:p>
    <w:p w:rsidR="009F4BFF" w:rsidRDefault="009F4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="000323B6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D8722D" w:rsidRPr="00D65338" w:rsidRDefault="00D8722D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AB0A57" w:rsidRPr="003C47FE" w:rsidRDefault="00AB0A57" w:rsidP="00373B9E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3C47FE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3C47FE">
        <w:rPr>
          <w:rFonts w:ascii="Angsana New" w:hAnsi="Angsana New"/>
          <w:sz w:val="30"/>
          <w:szCs w:val="30"/>
          <w:lang w:bidi="th-TH"/>
        </w:rPr>
        <w:t>(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) 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AB0A57" w:rsidRPr="003C47FE" w:rsidRDefault="00AB0A57" w:rsidP="00373B9E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2  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3C47FE">
        <w:rPr>
          <w:rFonts w:ascii="Angsana New" w:hAnsi="Angsana New"/>
          <w:sz w:val="30"/>
          <w:szCs w:val="30"/>
          <w:lang w:bidi="th-TH"/>
        </w:rPr>
        <w:t>(</w:t>
      </w:r>
      <w:r w:rsidRPr="003C47FE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C47FE">
        <w:rPr>
          <w:rFonts w:ascii="Angsana New" w:hAnsi="Angsana New"/>
          <w:sz w:val="30"/>
          <w:szCs w:val="30"/>
          <w:lang w:bidi="th-TH"/>
        </w:rPr>
        <w:t>1</w:t>
      </w:r>
    </w:p>
    <w:p w:rsidR="00AB0A57" w:rsidRPr="003C47FE" w:rsidRDefault="00AB0A57" w:rsidP="00760BB5">
      <w:pPr>
        <w:pStyle w:val="block"/>
        <w:numPr>
          <w:ilvl w:val="0"/>
          <w:numId w:val="25"/>
        </w:numPr>
        <w:tabs>
          <w:tab w:val="left" w:pos="1080"/>
        </w:tabs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3C47FE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3C47FE">
        <w:rPr>
          <w:rFonts w:ascii="Angsana New" w:hAnsi="Angsana New"/>
          <w:sz w:val="30"/>
          <w:szCs w:val="30"/>
          <w:lang w:bidi="th-TH"/>
        </w:rPr>
        <w:t xml:space="preserve"> 3  </w:t>
      </w:r>
      <w:r w:rsidRPr="003C47FE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FF6A79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3C47FE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AB0A57" w:rsidRPr="00D65338" w:rsidRDefault="00AB0A57" w:rsidP="007E7F40">
      <w:pPr>
        <w:pStyle w:val="FSBlank"/>
      </w:pPr>
    </w:p>
    <w:p w:rsidR="00AB0A57" w:rsidRPr="003C47FE" w:rsidRDefault="00AB0A57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D605F" w:rsidRPr="00D65338" w:rsidRDefault="005D605F" w:rsidP="007E7F40">
      <w:pPr>
        <w:pStyle w:val="FSBlank"/>
      </w:pPr>
    </w:p>
    <w:p w:rsidR="005D605F" w:rsidRPr="003C47FE" w:rsidRDefault="000323B6" w:rsidP="00373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D605F" w:rsidRPr="003C47FE">
        <w:rPr>
          <w:rFonts w:ascii="Angsana New" w:hAnsi="Angsana New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AB0A57" w:rsidRPr="003C47FE" w:rsidRDefault="00AB0A57" w:rsidP="00B01D5F">
      <w:pPr>
        <w:pStyle w:val="FSBlank"/>
      </w:pPr>
    </w:p>
    <w:p w:rsidR="00860F63" w:rsidRPr="00E703E1" w:rsidRDefault="00860F63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E703E1">
        <w:rPr>
          <w:rFonts w:ascii="Angsana New" w:hAnsi="Angsana New"/>
          <w:b/>
          <w:bCs/>
          <w:sz w:val="30"/>
          <w:szCs w:val="30"/>
          <w:cs/>
        </w:rPr>
        <w:t xml:space="preserve">นโยบายการบัญชีที่สำคัญ </w:t>
      </w:r>
    </w:p>
    <w:p w:rsidR="00860F63" w:rsidRPr="00C36255" w:rsidRDefault="00860F63" w:rsidP="00B01D5F">
      <w:pPr>
        <w:pStyle w:val="FSBlank"/>
      </w:pPr>
    </w:p>
    <w:p w:rsidR="003F6738" w:rsidRPr="003C47FE" w:rsidRDefault="00621B74" w:rsidP="00621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:rsidR="003F6738" w:rsidRPr="00C36255" w:rsidRDefault="003F6738" w:rsidP="00B01D5F">
      <w:pPr>
        <w:pStyle w:val="FSBlank"/>
      </w:pPr>
    </w:p>
    <w:p w:rsidR="003F6738" w:rsidRPr="000323B6" w:rsidRDefault="006D3B0D" w:rsidP="006D3B0D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F673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</w:t>
      </w:r>
      <w:r w:rsidR="000323B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</w:p>
    <w:p w:rsidR="00F512A5" w:rsidRPr="00C36255" w:rsidRDefault="00B2052D" w:rsidP="00B01D5F">
      <w:pPr>
        <w:pStyle w:val="FSBlank"/>
        <w:rPr>
          <w:cs/>
          <w:lang w:val="th-TH"/>
        </w:rPr>
      </w:pP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  <w:r w:rsidRPr="00C36255">
        <w:rPr>
          <w:cs/>
          <w:lang w:val="th-TH"/>
        </w:rPr>
        <w:tab/>
      </w:r>
    </w:p>
    <w:p w:rsidR="00F20B35" w:rsidRPr="009F4BFF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i/>
          <w:iCs/>
          <w:color w:val="0000FF"/>
          <w:sz w:val="30"/>
          <w:szCs w:val="30"/>
        </w:rPr>
      </w:pPr>
      <w:r w:rsidRPr="009F4BFF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9F4BFF">
        <w:rPr>
          <w:rFonts w:ascii="Angsana New" w:hAnsi="Angsana New"/>
          <w:sz w:val="30"/>
          <w:szCs w:val="30"/>
          <w:cs/>
        </w:rPr>
        <w:t>เ</w:t>
      </w:r>
      <w:r w:rsidRPr="009F4BFF">
        <w:rPr>
          <w:rFonts w:ascii="Angsana New" w:hAnsi="Angsana New"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9F4BFF">
        <w:rPr>
          <w:rFonts w:ascii="Angsana New" w:hAnsi="Angsana New" w:hint="cs"/>
          <w:sz w:val="30"/>
          <w:szCs w:val="30"/>
        </w:rPr>
        <w:t>“</w:t>
      </w:r>
      <w:r w:rsidRPr="009F4BF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9F4BFF">
        <w:rPr>
          <w:rFonts w:ascii="Angsana New" w:hAnsi="Angsana New" w:hint="cs"/>
          <w:sz w:val="30"/>
          <w:szCs w:val="30"/>
        </w:rPr>
        <w:t>”</w:t>
      </w:r>
      <w:r w:rsidRPr="009F4BFF">
        <w:rPr>
          <w:rFonts w:ascii="Angsana New" w:hAnsi="Angsana New" w:hint="cs"/>
          <w:sz w:val="30"/>
          <w:szCs w:val="30"/>
          <w:cs/>
        </w:rPr>
        <w:t>) และส่วนได้เสียของกลุ่มบริษัทในการร่วมค้า</w:t>
      </w:r>
    </w:p>
    <w:p w:rsidR="00F20B35" w:rsidRPr="003C1EFF" w:rsidRDefault="00F20B35" w:rsidP="007E7F40">
      <w:pPr>
        <w:pStyle w:val="FSBlank"/>
        <w:rPr>
          <w:highlight w:val="yellow"/>
        </w:rPr>
      </w:pPr>
    </w:p>
    <w:p w:rsidR="00F20B35" w:rsidRPr="009F4BFF" w:rsidRDefault="00F20B35" w:rsidP="00F20B35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9F4BFF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9F4BFF">
        <w:rPr>
          <w:rFonts w:ascii="Angsana New" w:hAnsi="Angsana New"/>
          <w:i/>
          <w:iCs/>
          <w:sz w:val="30"/>
          <w:szCs w:val="30"/>
        </w:rPr>
        <w:t xml:space="preserve">  </w:t>
      </w:r>
    </w:p>
    <w:p w:rsidR="00F20B35" w:rsidRPr="009F4BFF" w:rsidRDefault="00F20B35" w:rsidP="007E7F40">
      <w:pPr>
        <w:pStyle w:val="FSBlank"/>
      </w:pPr>
    </w:p>
    <w:p w:rsidR="00F20B35" w:rsidRDefault="00F20B35" w:rsidP="0064033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pacing w:val="-2"/>
          <w:sz w:val="30"/>
          <w:szCs w:val="30"/>
        </w:rPr>
      </w:pPr>
      <w:r w:rsidRPr="0064033B">
        <w:rPr>
          <w:rFonts w:ascii="Angsana New" w:hAnsi="Angsana New"/>
          <w:spacing w:val="-2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7E7F4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4033B">
        <w:rPr>
          <w:rFonts w:ascii="Angsana New" w:hAnsi="Angsana New"/>
          <w:spacing w:val="-2"/>
          <w:sz w:val="30"/>
          <w:szCs w:val="30"/>
          <w:cs/>
        </w:rPr>
        <w:t>การควบคุมเกิดขึ้นเมื่อ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</w:t>
      </w:r>
      <w:r w:rsidR="009F4BFF" w:rsidRPr="0064033B">
        <w:rPr>
          <w:rFonts w:ascii="Angsana New" w:hAnsi="Angsana New" w:hint="cs"/>
          <w:spacing w:val="-2"/>
          <w:sz w:val="30"/>
          <w:szCs w:val="30"/>
          <w:cs/>
        </w:rPr>
        <w:t>นการใช้อำนาจเหนือกิจการนั้นทำให้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>เกิดผลกระทบต่อจำนวนเงินผลตอบแทนของกลุ่มบริษัท</w:t>
      </w:r>
      <w:r w:rsidRPr="0064033B">
        <w:rPr>
          <w:rFonts w:ascii="Angsana New" w:hAnsi="Angsana New"/>
          <w:spacing w:val="-2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64033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:rsidR="002433CA" w:rsidRPr="0064033B" w:rsidRDefault="002433CA" w:rsidP="002433CA">
      <w:pPr>
        <w:pStyle w:val="FSBlank"/>
      </w:pPr>
    </w:p>
    <w:p w:rsidR="002433CA" w:rsidRPr="009F4BFF" w:rsidRDefault="002433CA" w:rsidP="002433CA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9F4BFF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9F4BFF">
        <w:rPr>
          <w:rFonts w:ascii="Angsana New" w:hAnsi="Angsana New"/>
          <w:sz w:val="30"/>
          <w:szCs w:val="30"/>
          <w:cs/>
        </w:rPr>
        <w:t xml:space="preserve"> </w:t>
      </w:r>
    </w:p>
    <w:p w:rsidR="002433CA" w:rsidRPr="003C1EFF" w:rsidRDefault="002433CA" w:rsidP="002433CA">
      <w:pPr>
        <w:pStyle w:val="FSBlank"/>
        <w:rPr>
          <w:highlight w:val="yellow"/>
        </w:rPr>
      </w:pPr>
    </w:p>
    <w:p w:rsidR="009F4BFF" w:rsidRDefault="002433CA" w:rsidP="002433CA">
      <w:pPr>
        <w:pStyle w:val="FSContent"/>
        <w:rPr>
          <w:i/>
          <w:iCs/>
          <w:cs/>
        </w:rPr>
      </w:pPr>
      <w:r w:rsidRPr="009F4BFF">
        <w:rPr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9F4BFF">
        <w:t xml:space="preserve"> </w:t>
      </w:r>
      <w:r w:rsidR="009F4BFF">
        <w:rPr>
          <w:i/>
          <w:iCs/>
          <w:cs/>
        </w:rPr>
        <w:br w:type="page"/>
      </w:r>
    </w:p>
    <w:p w:rsidR="00F20B35" w:rsidRDefault="00F20B35" w:rsidP="007E7F40">
      <w:pPr>
        <w:pStyle w:val="FSContent"/>
      </w:pPr>
      <w:r w:rsidRPr="009F4BFF">
        <w:rPr>
          <w:cs/>
        </w:rPr>
        <w:lastRenderedPageBreak/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:rsidR="00F23A89" w:rsidRPr="00F23A89" w:rsidRDefault="00F23A89" w:rsidP="007E7F40">
      <w:pPr>
        <w:pStyle w:val="FSContent"/>
        <w:rPr>
          <w:sz w:val="20"/>
          <w:szCs w:val="20"/>
        </w:rPr>
      </w:pPr>
    </w:p>
    <w:p w:rsidR="00F23A89" w:rsidRPr="00866987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:rsidR="00F23A89" w:rsidRPr="00F23A89" w:rsidRDefault="00F23A89" w:rsidP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F23A89" w:rsidRPr="00866987" w:rsidRDefault="00F23A89" w:rsidP="00F23A89">
      <w:pPr>
        <w:pStyle w:val="FSContent"/>
      </w:pPr>
      <w:r w:rsidRPr="00866987">
        <w:rPr>
          <w:cs/>
        </w:rPr>
        <w:t>เมื่อ</w:t>
      </w:r>
      <w:r w:rsidRPr="00866987">
        <w:rPr>
          <w:rFonts w:hint="cs"/>
          <w:cs/>
        </w:rPr>
        <w:t>กลุ่มบริษัท</w:t>
      </w:r>
      <w:r w:rsidRPr="00866987">
        <w:rPr>
          <w:cs/>
        </w:rPr>
        <w:t>สูญเสีย</w:t>
      </w:r>
      <w:r w:rsidRPr="00866987">
        <w:rPr>
          <w:rFonts w:hint="cs"/>
          <w:cs/>
        </w:rPr>
        <w:t xml:space="preserve">การควบคุมในบริษัทย่อย </w:t>
      </w:r>
      <w:r w:rsidRPr="00866987">
        <w:rPr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hint="cs"/>
          <w:cs/>
        </w:rPr>
        <w:t>นั้นออก</w:t>
      </w:r>
      <w:r w:rsidRPr="00866987">
        <w:rPr>
          <w:cs/>
        </w:rPr>
        <w:t xml:space="preserve"> </w:t>
      </w:r>
      <w:r w:rsidRPr="00866987">
        <w:rPr>
          <w:rFonts w:hint="cs"/>
          <w:cs/>
        </w:rPr>
        <w:t>รวมถึง</w:t>
      </w:r>
      <w:r w:rsidRPr="00866987">
        <w:rPr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cs/>
        </w:rPr>
        <w:t>ที่เกี่ยวข้องกับบริษัทย่อยนั้น</w:t>
      </w:r>
      <w:r w:rsidRPr="00866987">
        <w:rPr>
          <w:cs/>
        </w:rPr>
        <w:t xml:space="preserve"> กำไรหรือขาดทุนที่เกิดขึ้นจากการสูญเสีย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hint="cs"/>
          <w:cs/>
        </w:rPr>
        <w:t>การ</w:t>
      </w:r>
      <w:r w:rsidRPr="00866987">
        <w:rPr>
          <w:cs/>
        </w:rPr>
        <w:t>ควบคุม</w:t>
      </w:r>
    </w:p>
    <w:p w:rsidR="00F20B35" w:rsidRPr="009F4BFF" w:rsidRDefault="00F20B35" w:rsidP="007E7F40">
      <w:pPr>
        <w:pStyle w:val="FSBlank"/>
      </w:pPr>
    </w:p>
    <w:p w:rsidR="00F20B35" w:rsidRPr="009F4BFF" w:rsidRDefault="00F20B35" w:rsidP="00F20B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9F4BFF">
        <w:rPr>
          <w:rFonts w:ascii="Angsana New" w:hAnsi="Angsana New" w:hint="cs"/>
          <w:i/>
          <w:iCs/>
          <w:sz w:val="30"/>
          <w:szCs w:val="30"/>
          <w:cs/>
        </w:rPr>
        <w:t xml:space="preserve">ส่วนได้เสียในเงินลงทุนที่บันทึกตามวิธีส่วนได้เสีย </w:t>
      </w:r>
    </w:p>
    <w:p w:rsidR="00F20B35" w:rsidRPr="009F4BFF" w:rsidRDefault="00F20B35" w:rsidP="007E7F40">
      <w:pPr>
        <w:pStyle w:val="FSBlank"/>
      </w:pPr>
    </w:p>
    <w:p w:rsidR="00F20B35" w:rsidRPr="009F4BFF" w:rsidRDefault="00F20B35" w:rsidP="00F20B3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F4BFF">
        <w:rPr>
          <w:rFonts w:ascii="Angsana New" w:hAnsi="Angsana New"/>
          <w:sz w:val="30"/>
          <w:szCs w:val="30"/>
          <w:cs/>
        </w:rPr>
        <w:t>ส่วนได้เสีย</w:t>
      </w:r>
      <w:r w:rsidRPr="009F4BFF">
        <w:rPr>
          <w:rFonts w:ascii="Angsana New" w:hAnsi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9F4BFF">
        <w:rPr>
          <w:rFonts w:ascii="Angsana New" w:hAnsi="Angsana New"/>
          <w:sz w:val="30"/>
          <w:szCs w:val="30"/>
          <w:cs/>
        </w:rPr>
        <w:t xml:space="preserve"> ประกอบด้วยส่วนได้เสียในการร่วมค้า</w:t>
      </w:r>
    </w:p>
    <w:p w:rsidR="009F4BFF" w:rsidRDefault="009F4BFF" w:rsidP="007E7F40">
      <w:pPr>
        <w:pStyle w:val="FSBlank"/>
      </w:pPr>
    </w:p>
    <w:p w:rsidR="00F20B35" w:rsidRPr="009F4BFF" w:rsidRDefault="00F20B35" w:rsidP="00F20B35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9F4BFF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F20B35" w:rsidRPr="009F4BFF" w:rsidRDefault="00F20B35" w:rsidP="007E7F40">
      <w:pPr>
        <w:pStyle w:val="FSBlank"/>
        <w:rPr>
          <w:cs/>
        </w:rPr>
      </w:pPr>
    </w:p>
    <w:p w:rsidR="00F20B35" w:rsidRPr="009F4BFF" w:rsidRDefault="00F20B35" w:rsidP="007E7F40">
      <w:pPr>
        <w:pStyle w:val="FSContent"/>
        <w:rPr>
          <w:szCs w:val="22"/>
        </w:rPr>
      </w:pPr>
      <w:r w:rsidRPr="009F4BFF">
        <w:rPr>
          <w:cs/>
        </w:rPr>
        <w:t>ส่วนได้เสียในการร่วมค้าบันทึกบัญชีตามวิธีส่วนได้เสีย</w:t>
      </w:r>
      <w:r w:rsidRPr="009F4BFF">
        <w:t xml:space="preserve"> </w:t>
      </w:r>
      <w:r w:rsidRPr="009F4BFF">
        <w:rPr>
          <w:rFonts w:hint="cs"/>
          <w:cs/>
        </w:rPr>
        <w:t>โดย</w:t>
      </w:r>
      <w:r w:rsidRPr="009F4BFF">
        <w:rPr>
          <w:cs/>
        </w:rPr>
        <w:t>รับรู้รายการ</w:t>
      </w:r>
      <w:r w:rsidRPr="009F4BFF">
        <w:rPr>
          <w:rFonts w:hint="cs"/>
          <w:cs/>
        </w:rPr>
        <w:t>เมื่อ</w:t>
      </w:r>
      <w:r w:rsidRPr="009F4BFF">
        <w:rPr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9F4BFF">
        <w:rPr>
          <w:rFonts w:hint="cs"/>
          <w:cs/>
        </w:rPr>
        <w:t xml:space="preserve"> </w:t>
      </w:r>
      <w:r w:rsidRPr="009F4BFF">
        <w:rPr>
          <w:cs/>
        </w:rPr>
        <w:t>ส่วนแบ่งกำไรหรือขาดทุนและกำไร</w:t>
      </w:r>
      <w:r w:rsidRPr="009F4BFF">
        <w:rPr>
          <w:rFonts w:hint="cs"/>
          <w:cs/>
        </w:rPr>
        <w:t>ขาดทุน</w:t>
      </w:r>
      <w:r w:rsidRPr="009F4BFF">
        <w:rPr>
          <w:cs/>
        </w:rPr>
        <w:t>เบ็ดเสร็จอื่น</w:t>
      </w:r>
      <w:r w:rsidRPr="009F4BFF">
        <w:rPr>
          <w:rFonts w:hint="cs"/>
          <w:cs/>
        </w:rPr>
        <w:t>ของเงินลงทุนที่บันทึกตามวิธีส่วนได้เสียของกลุ่มบริษัท</w:t>
      </w:r>
      <w:r w:rsidRPr="009F4BFF">
        <w:rPr>
          <w:cs/>
        </w:rPr>
        <w:t xml:space="preserve"> </w:t>
      </w:r>
      <w:r w:rsidRPr="009F4BFF">
        <w:rPr>
          <w:rFonts w:hint="cs"/>
          <w:cs/>
        </w:rPr>
        <w:t>จะถูกบันทึกใน</w:t>
      </w:r>
      <w:r w:rsidRPr="009F4BFF">
        <w:rPr>
          <w:cs/>
        </w:rPr>
        <w:t>งบการเงินรวมจนถึงวันที่</w:t>
      </w:r>
      <w:r w:rsidRPr="009F4BFF">
        <w:rPr>
          <w:rFonts w:hint="cs"/>
          <w:cs/>
        </w:rPr>
        <w:t>กลุ่มบริษัท</w:t>
      </w:r>
      <w:r w:rsidRPr="009F4BFF">
        <w:rPr>
          <w:cs/>
        </w:rPr>
        <w:t>สูญเสีย</w:t>
      </w:r>
      <w:r w:rsidR="007E7F40">
        <w:rPr>
          <w:cs/>
        </w:rPr>
        <w:br/>
      </w:r>
      <w:r w:rsidRPr="009F4BFF">
        <w:rPr>
          <w:cs/>
        </w:rPr>
        <w:t>การควบคุมร่วม</w:t>
      </w:r>
      <w:r w:rsidRPr="009F4BFF">
        <w:t xml:space="preserve"> </w:t>
      </w:r>
    </w:p>
    <w:p w:rsidR="00F20B35" w:rsidRPr="003C1EFF" w:rsidRDefault="00F20B35" w:rsidP="007E7F40">
      <w:pPr>
        <w:pStyle w:val="FSBlank"/>
        <w:rPr>
          <w:highlight w:val="yellow"/>
        </w:rPr>
      </w:pPr>
    </w:p>
    <w:p w:rsidR="00F20B35" w:rsidRPr="009F4BFF" w:rsidRDefault="00F20B35" w:rsidP="00F20B35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9F4BFF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การตัดรายการในงบการเงินรวม</w:t>
      </w:r>
      <w:r w:rsidRPr="009F4BFF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:rsidR="00F20B35" w:rsidRPr="009F4BFF" w:rsidRDefault="00F20B35" w:rsidP="007E7F40">
      <w:pPr>
        <w:pStyle w:val="FSBlank"/>
      </w:pPr>
    </w:p>
    <w:p w:rsidR="00881037" w:rsidRPr="009F4BFF" w:rsidRDefault="00F20B35" w:rsidP="00F20B3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eastAsia="EucrosiaUPCBold" w:hAnsi="Angsana New"/>
          <w:sz w:val="30"/>
          <w:szCs w:val="30"/>
          <w:cs/>
        </w:rPr>
      </w:pPr>
      <w:r w:rsidRPr="009F4BFF">
        <w:rPr>
          <w:rFonts w:ascii="Angsana New" w:hAnsi="Angsana New" w:hint="cs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</w:t>
      </w:r>
      <w:r w:rsidR="009F4BFF" w:rsidRPr="009F4BFF">
        <w:rPr>
          <w:rFonts w:ascii="Angsana New" w:hAnsi="Angsana New" w:hint="cs"/>
          <w:sz w:val="30"/>
          <w:szCs w:val="30"/>
          <w:cs/>
        </w:rPr>
        <w:t>การร่วมค้า</w:t>
      </w:r>
      <w:r w:rsidRPr="009F4BFF">
        <w:rPr>
          <w:rFonts w:ascii="Angsana New" w:hAnsi="Angsana New" w:hint="cs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9F4BFF">
        <w:rPr>
          <w:rFonts w:ascii="Angsana New" w:eastAsia="EucrosiaUPCBold" w:hAnsi="Angsana New" w:hint="cs"/>
          <w:sz w:val="30"/>
          <w:szCs w:val="30"/>
          <w:cs/>
        </w:rPr>
        <w:t>เมื่อไม่มีหลักฐานการด้อยค่าเกิดขึ้น</w:t>
      </w:r>
    </w:p>
    <w:p w:rsidR="00F20B35" w:rsidRPr="00714024" w:rsidRDefault="00F20B35" w:rsidP="007E7F40">
      <w:pPr>
        <w:pStyle w:val="FSBlank"/>
        <w:rPr>
          <w:rFonts w:eastAsia="EucrosiaUPCBold"/>
          <w:highlight w:val="yellow"/>
        </w:rPr>
      </w:pPr>
      <w:r w:rsidRPr="00CE1B1E">
        <w:t xml:space="preserve"> </w:t>
      </w:r>
      <w:r>
        <w:t xml:space="preserve">  </w:t>
      </w:r>
    </w:p>
    <w:p w:rsidR="002433CA" w:rsidRPr="003C47FE" w:rsidRDefault="002433CA" w:rsidP="002433C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เงินสดและรายการเทียบเท่าเงินสด</w:t>
      </w:r>
    </w:p>
    <w:p w:rsidR="002433CA" w:rsidRPr="00C36255" w:rsidRDefault="002433CA" w:rsidP="002433CA">
      <w:pPr>
        <w:pStyle w:val="FSBlank"/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</w:t>
      </w:r>
      <w:r>
        <w:rPr>
          <w:rFonts w:ascii="Angsana New" w:hAnsi="Angsana New" w:hint="cs"/>
          <w:sz w:val="30"/>
          <w:szCs w:val="30"/>
          <w:cs/>
        </w:rPr>
        <w:t>ท</w:t>
      </w:r>
      <w:r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F23A89" w:rsidRDefault="00F23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60F63" w:rsidRPr="003C47FE" w:rsidRDefault="007F47AA" w:rsidP="00A50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ลูกหนี้การค้าและลูกหนี้อื่นแสดงในราคาตามใบแจ้งหนี้หักค่าเผื่อหนี้สงสัยจะสูญ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714024" w:rsidRDefault="00714024" w:rsidP="007E7F40">
      <w:pPr>
        <w:pStyle w:val="FSBlank"/>
      </w:pPr>
    </w:p>
    <w:p w:rsidR="00860F63" w:rsidRPr="003C47FE" w:rsidRDefault="00A50E42" w:rsidP="00860F63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(ง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860F63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โครงการอสังหาริมทรัพย์ระหว่างการพัฒนา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</w:t>
      </w:r>
      <w:r w:rsidR="00091B76">
        <w:rPr>
          <w:rFonts w:ascii="Angsana New" w:hAnsi="Angsana New" w:hint="cs"/>
          <w:sz w:val="30"/>
          <w:szCs w:val="30"/>
          <w:cs/>
        </w:rPr>
        <w:t>โครงการ</w:t>
      </w:r>
      <w:r w:rsidRPr="003C47FE">
        <w:rPr>
          <w:rFonts w:ascii="Angsana New" w:hAnsi="Angsana New"/>
          <w:sz w:val="30"/>
          <w:szCs w:val="30"/>
          <w:cs/>
        </w:rPr>
        <w:t>อสังหาริมทรั</w:t>
      </w:r>
      <w:r w:rsidR="00B7060C" w:rsidRPr="003C47FE">
        <w:rPr>
          <w:rFonts w:ascii="Angsana New" w:hAnsi="Angsana New"/>
          <w:sz w:val="30"/>
          <w:szCs w:val="30"/>
          <w:cs/>
        </w:rPr>
        <w:t>พย์ระหว่างการพัฒนา</w:t>
      </w:r>
      <w:r w:rsidR="009B58DA" w:rsidRPr="003C47FE">
        <w:rPr>
          <w:rFonts w:ascii="Angsana New" w:hAnsi="Angsana New"/>
          <w:sz w:val="30"/>
          <w:szCs w:val="30"/>
          <w:cs/>
        </w:rPr>
        <w:t>วัดมูลค่าด้วย</w:t>
      </w:r>
      <w:r w:rsidR="00B7060C" w:rsidRPr="003C47FE">
        <w:rPr>
          <w:rFonts w:ascii="Angsana New" w:hAnsi="Angsana New"/>
          <w:sz w:val="30"/>
          <w:szCs w:val="30"/>
          <w:cs/>
        </w:rPr>
        <w:t>ราคาทุน</w:t>
      </w:r>
      <w:r w:rsidR="006D3B0D" w:rsidRPr="003C47FE">
        <w:rPr>
          <w:rFonts w:ascii="Angsana New" w:hAnsi="Angsana New"/>
          <w:sz w:val="30"/>
          <w:szCs w:val="30"/>
          <w:cs/>
        </w:rPr>
        <w:t>หรือ</w:t>
      </w:r>
      <w:r w:rsidR="00A50E42" w:rsidRPr="003C47FE">
        <w:rPr>
          <w:rFonts w:ascii="Angsana New" w:hAnsi="Angsana New"/>
          <w:sz w:val="30"/>
          <w:szCs w:val="30"/>
          <w:cs/>
        </w:rPr>
        <w:t>มูลค่าสุทธิที่จะได้รับ</w:t>
      </w:r>
      <w:r w:rsidRPr="003C47FE">
        <w:rPr>
          <w:rFonts w:ascii="Angsana New" w:hAnsi="Angsana New"/>
          <w:sz w:val="30"/>
          <w:szCs w:val="30"/>
          <w:cs/>
        </w:rPr>
        <w:t>แล้วแต่ราคาใด</w:t>
      </w:r>
      <w:r w:rsidR="006D3B0D" w:rsidRPr="003C47FE">
        <w:rPr>
          <w:rFonts w:ascii="Angsana New" w:hAnsi="Angsana New"/>
          <w:sz w:val="30"/>
          <w:szCs w:val="30"/>
          <w:cs/>
        </w:rPr>
        <w:t>จะ</w:t>
      </w:r>
      <w:r w:rsidRPr="003C47FE">
        <w:rPr>
          <w:rFonts w:ascii="Angsana New" w:hAnsi="Angsana New"/>
          <w:sz w:val="30"/>
          <w:szCs w:val="30"/>
          <w:cs/>
        </w:rPr>
        <w:t>ต่ำกว่า  มูลค่าสุทธิที่จะได้รับคือราคาขายโดยประมาณหักด้วยต้นทุนที่เกิดขึ้นในการขาย</w:t>
      </w:r>
    </w:p>
    <w:p w:rsidR="00860F63" w:rsidRPr="00F80E80" w:rsidRDefault="00860F63" w:rsidP="007C57C2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ค่าใช้จ่ายในการพัฒนา ต้นทุนการกู้ยืม และ ค่าใช้จ่ายอื่น</w:t>
      </w:r>
      <w:r w:rsidR="007D4BE4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ที่เกี่ยวข้อง 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860F63" w:rsidRPr="00F80E80" w:rsidRDefault="00860F63" w:rsidP="007C57C2">
      <w:pPr>
        <w:pStyle w:val="FSBlank"/>
        <w:rPr>
          <w:highlight w:val="yellow"/>
        </w:rPr>
      </w:pPr>
    </w:p>
    <w:p w:rsidR="00860F63" w:rsidRPr="003C47FE" w:rsidRDefault="00860F63" w:rsidP="0052220A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จ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เงินลงทุน</w:t>
      </w:r>
    </w:p>
    <w:p w:rsidR="00860F63" w:rsidRPr="00F80E80" w:rsidRDefault="00860F63" w:rsidP="007E7F40">
      <w:pPr>
        <w:pStyle w:val="FSBlank"/>
      </w:pPr>
    </w:p>
    <w:p w:rsidR="00AA4E5C" w:rsidRPr="00517492" w:rsidRDefault="00AA4E5C" w:rsidP="00AA4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17492">
        <w:rPr>
          <w:rFonts w:ascii="Angsana New" w:hAnsi="Angsana New" w:hint="cs"/>
          <w:i/>
          <w:iCs/>
          <w:sz w:val="30"/>
          <w:szCs w:val="30"/>
          <w:cs/>
          <w:lang w:val="th-TH"/>
        </w:rPr>
        <w:t>เงินลงทุนใน</w:t>
      </w:r>
      <w:r w:rsidRPr="00517492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  <w:r w:rsidRPr="00517492">
        <w:rPr>
          <w:rFonts w:ascii="Angsana New" w:hAnsi="Angsana New" w:hint="cs"/>
          <w:i/>
          <w:iCs/>
          <w:sz w:val="30"/>
          <w:szCs w:val="30"/>
          <w:cs/>
        </w:rPr>
        <w:t>และการร่วมค้า</w:t>
      </w:r>
    </w:p>
    <w:p w:rsidR="00AA4E5C" w:rsidRPr="00517492" w:rsidRDefault="00AA4E5C" w:rsidP="007E7F40">
      <w:pPr>
        <w:pStyle w:val="FSBlank"/>
      </w:pPr>
    </w:p>
    <w:p w:rsidR="00AA4E5C" w:rsidRPr="00A16DBB" w:rsidRDefault="00AA4E5C" w:rsidP="00AA4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17492">
        <w:rPr>
          <w:rFonts w:ascii="Angsana New" w:hAnsi="Angsana New"/>
          <w:sz w:val="30"/>
          <w:szCs w:val="30"/>
          <w:cs/>
        </w:rPr>
        <w:t>เงินลงทุนในบริษัทย่อยและการร่วมค้าในงบการเงินเฉพาะ</w:t>
      </w:r>
      <w:r w:rsidRPr="00517492">
        <w:rPr>
          <w:rFonts w:ascii="Angsana New" w:hAnsi="Angsana New" w:hint="cs"/>
          <w:sz w:val="30"/>
          <w:szCs w:val="30"/>
          <w:cs/>
        </w:rPr>
        <w:t>กิจการของ</w:t>
      </w:r>
      <w:r w:rsidRPr="00517492">
        <w:rPr>
          <w:rFonts w:ascii="Angsana New" w:hAnsi="Angsana New"/>
          <w:sz w:val="30"/>
          <w:szCs w:val="30"/>
          <w:cs/>
        </w:rPr>
        <w:t xml:space="preserve">บริษัท บันทึกบัญชีโดยใช้วิธีราคาทุน </w:t>
      </w:r>
      <w:r w:rsidR="00767FEB">
        <w:rPr>
          <w:rFonts w:ascii="Angsana New" w:hAnsi="Angsana New"/>
          <w:sz w:val="30"/>
          <w:szCs w:val="30"/>
        </w:rPr>
        <w:br/>
      </w:r>
      <w:r w:rsidRPr="00517492">
        <w:rPr>
          <w:rFonts w:ascii="Angsana New" w:hAnsi="Angsana New" w:hint="cs"/>
          <w:sz w:val="30"/>
          <w:szCs w:val="30"/>
          <w:cs/>
        </w:rPr>
        <w:t>ส่วนการบันทึกบัญชีเงินลงทุนใน</w:t>
      </w:r>
      <w:r w:rsidRPr="00517492">
        <w:rPr>
          <w:rFonts w:ascii="Angsana New" w:hAnsi="Angsana New"/>
          <w:sz w:val="30"/>
          <w:szCs w:val="30"/>
          <w:cs/>
        </w:rPr>
        <w:t>การร่วมค้า</w:t>
      </w:r>
      <w:r w:rsidRPr="00517492">
        <w:rPr>
          <w:rFonts w:ascii="Angsana New" w:hAnsi="Angsana New" w:hint="cs"/>
          <w:sz w:val="30"/>
          <w:szCs w:val="30"/>
          <w:cs/>
        </w:rPr>
        <w:t>ในงบการเงินรวมใช้วิธีส่วนได้เสีย</w:t>
      </w:r>
    </w:p>
    <w:p w:rsidR="00860F63" w:rsidRPr="00F80E80" w:rsidRDefault="00860F63" w:rsidP="007E7F40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เงินลงทุนในตราสารทุน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927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2433CA" w:rsidRDefault="002433CA" w:rsidP="002433CA">
      <w:pPr>
        <w:pStyle w:val="FSBlank"/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:rsidR="002433CA" w:rsidRPr="00F80E80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33CA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:rsidR="002433CA" w:rsidRPr="001268F5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433CA" w:rsidRPr="001268F5" w:rsidRDefault="002433CA" w:rsidP="002433CA">
      <w:pPr>
        <w:pStyle w:val="FSContent"/>
      </w:pPr>
      <w:r w:rsidRPr="001268F5">
        <w:rPr>
          <w:cs/>
        </w:rPr>
        <w:t>ในกรณีที่</w:t>
      </w:r>
      <w:r w:rsidRPr="001268F5">
        <w:rPr>
          <w:rFonts w:hint="cs"/>
          <w:cs/>
        </w:rPr>
        <w:t>กลุ่มบริษัท</w:t>
      </w:r>
      <w:r w:rsidRPr="001268F5">
        <w:rPr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</w:t>
      </w:r>
      <w:r w:rsidRPr="00857B7A">
        <w:rPr>
          <w:cs/>
        </w:rPr>
        <w:t>ถัวเฉลี่ยถ่วงน้ำหนัก</w:t>
      </w:r>
      <w:r w:rsidRPr="001268F5">
        <w:rPr>
          <w:rFonts w:hint="cs"/>
          <w:cs/>
        </w:rPr>
        <w:t xml:space="preserve"> ปรับใช้กับมูลค่าตามบัญชีของเงินลงทุนที่เหลืออยู่ทั้งหมด</w:t>
      </w:r>
    </w:p>
    <w:p w:rsidR="00860F63" w:rsidRPr="00F80E80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1268F5" w:rsidRDefault="001268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</w:rPr>
        <w:lastRenderedPageBreak/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ฉ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:rsidR="00860F63" w:rsidRPr="00931A72" w:rsidRDefault="00860F63" w:rsidP="0011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</w:t>
      </w:r>
      <w:r w:rsidR="006D3B0D" w:rsidRPr="003C47FE">
        <w:rPr>
          <w:rFonts w:ascii="Angsana New" w:hAnsi="Angsana New"/>
          <w:sz w:val="30"/>
          <w:szCs w:val="30"/>
          <w:cs/>
        </w:rPr>
        <w:t>หรือใช้ในการผลิต</w:t>
      </w:r>
      <w:r w:rsidRPr="003C47FE">
        <w:rPr>
          <w:rFonts w:ascii="Angsana New" w:hAnsi="Angsana New"/>
          <w:sz w:val="30"/>
          <w:szCs w:val="30"/>
          <w:cs/>
        </w:rPr>
        <w:t xml:space="preserve">หรือจัดหาสินค้าหรือให้บริการหรือใช้ในการบริหารงาน  </w:t>
      </w:r>
    </w:p>
    <w:p w:rsidR="00860F63" w:rsidRPr="00931A72" w:rsidRDefault="00860F63" w:rsidP="00113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F6A79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3C47FE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517492" w:rsidRPr="003C47FE" w:rsidRDefault="00517492" w:rsidP="007E7F40">
      <w:pPr>
        <w:pStyle w:val="FSBlank"/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โดยประมาณของสินทรัพย์แต่ละรายการ  ประมาณการอายุการ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860F63" w:rsidRPr="00931A72" w:rsidRDefault="00B4508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  <w:r w:rsidRPr="00931A72">
        <w:rPr>
          <w:rFonts w:ascii="Angsana New" w:hAnsi="Angsana New"/>
          <w:sz w:val="20"/>
          <w:szCs w:val="20"/>
          <w:cs/>
        </w:rPr>
        <w:tab/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060"/>
        <w:gridCol w:w="2525"/>
        <w:gridCol w:w="675"/>
      </w:tblGrid>
      <w:tr w:rsidR="00737E1B" w:rsidRPr="003C47FE" w:rsidTr="00A50E42">
        <w:tc>
          <w:tcPr>
            <w:tcW w:w="4060" w:type="dxa"/>
            <w:shd w:val="clear" w:color="auto" w:fill="auto"/>
            <w:vAlign w:val="bottom"/>
          </w:tcPr>
          <w:p w:rsidR="00737E1B" w:rsidRPr="003C47FE" w:rsidRDefault="00737E1B" w:rsidP="000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525" w:type="dxa"/>
          </w:tcPr>
          <w:p w:rsidR="00737E1B" w:rsidRPr="003C47FE" w:rsidRDefault="00BC2521" w:rsidP="000456B5">
            <w:pPr>
              <w:pStyle w:val="BodyText3"/>
              <w:tabs>
                <w:tab w:val="clear" w:pos="540"/>
                <w:tab w:val="left" w:pos="612"/>
              </w:tabs>
              <w:spacing w:line="240" w:lineRule="auto"/>
              <w:ind w:right="-103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5, 10</w:t>
            </w:r>
            <w:r w:rsidR="00085AFA" w:rsidRPr="003C47FE">
              <w:rPr>
                <w:rFonts w:ascii="Angsana New" w:hAnsi="Angsana New" w:cs="Angsana New"/>
                <w:cs/>
              </w:rPr>
              <w:t xml:space="preserve"> </w:t>
            </w:r>
            <w:r w:rsidR="00737E1B" w:rsidRPr="003C47FE">
              <w:rPr>
                <w:rFonts w:ascii="Angsana New" w:hAnsi="Angsana New" w:cs="Angsana New"/>
                <w:cs/>
              </w:rPr>
              <w:t>และ 3</w:t>
            </w:r>
            <w:r w:rsidRPr="003C47FE">
              <w:rPr>
                <w:rFonts w:ascii="Angsana New" w:hAnsi="Angsana New" w:cs="Angsana New"/>
              </w:rPr>
              <w:t>3</w:t>
            </w:r>
          </w:p>
        </w:tc>
        <w:tc>
          <w:tcPr>
            <w:tcW w:w="675" w:type="dxa"/>
          </w:tcPr>
          <w:p w:rsidR="00737E1B" w:rsidRPr="003C47FE" w:rsidRDefault="00737E1B" w:rsidP="000F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:rsidR="00B21373" w:rsidRPr="00931A72" w:rsidRDefault="00B21373" w:rsidP="00447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60F63" w:rsidRPr="003C47FE" w:rsidRDefault="00860F63" w:rsidP="00447D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ช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60F63" w:rsidRPr="00931A72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FF6A79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="00860F63" w:rsidRPr="003C47F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:rsidR="00860F63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2433CA" w:rsidRPr="00760BB5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2433CA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:rsidR="002433CA" w:rsidRPr="003C47FE" w:rsidRDefault="002433CA" w:rsidP="002433CA">
      <w:pPr>
        <w:pStyle w:val="FSBlank"/>
      </w:pPr>
    </w:p>
    <w:p w:rsidR="000E43A9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  <w:r w:rsidR="000E43A9">
        <w:rPr>
          <w:rFonts w:ascii="Angsana New" w:hAnsi="Angsana New"/>
          <w:sz w:val="30"/>
          <w:szCs w:val="30"/>
          <w:cs/>
        </w:rPr>
        <w:br w:type="page"/>
      </w: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สินทรัพย์ที่เช่า</w:t>
      </w:r>
    </w:p>
    <w:p w:rsidR="00860F63" w:rsidRPr="00ED5902" w:rsidRDefault="00860F63" w:rsidP="007C57C2">
      <w:pPr>
        <w:pStyle w:val="FSBlank"/>
        <w:rPr>
          <w:highlight w:val="yellow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การเช่าซึ่ง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บริษัทได้รับส่วนใหญ่ของความเสี่ยงและผลตอบแทนจาก</w:t>
      </w:r>
      <w:r w:rsidR="00A222F9">
        <w:rPr>
          <w:rFonts w:ascii="Angsana New" w:hAnsi="Angsana New"/>
          <w:sz w:val="30"/>
          <w:szCs w:val="30"/>
          <w:cs/>
        </w:rPr>
        <w:t>การครอบครองทรัพย์สินที่เช่านั้น</w:t>
      </w:r>
      <w:r w:rsidR="00252245">
        <w:rPr>
          <w:rFonts w:ascii="Angsana New" w:hAnsi="Angsana New" w:hint="cs"/>
          <w:sz w:val="30"/>
          <w:szCs w:val="30"/>
          <w:cs/>
        </w:rPr>
        <w:t xml:space="preserve"> ๆ</w:t>
      </w:r>
      <w:r w:rsidRPr="003C47FE">
        <w:rPr>
          <w:rFonts w:ascii="Angsana New" w:hAnsi="Angsana New"/>
          <w:sz w:val="30"/>
          <w:szCs w:val="30"/>
          <w:cs/>
        </w:rPr>
        <w:t xml:space="preserve"> ให้จัดประเภทเป็นสัญญาเช่าการเงิน 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:rsidR="00F15F15" w:rsidRPr="00ED5902" w:rsidRDefault="00F15F15" w:rsidP="007C57C2">
      <w:pPr>
        <w:pStyle w:val="FSBlank"/>
        <w:rPr>
          <w:highlight w:val="yellow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:rsidR="008715AB" w:rsidRPr="00ED5902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8715AB" w:rsidRPr="003C47FE" w:rsidRDefault="008715AB" w:rsidP="00871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:rsidR="008715AB" w:rsidRPr="00ED5902" w:rsidRDefault="008715AB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:rsidR="00860F63" w:rsidRPr="003C47FE" w:rsidRDefault="00860F63" w:rsidP="00B65F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860F63" w:rsidRPr="00ED5902" w:rsidRDefault="00860F63" w:rsidP="00F15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ต้นทุนในการเปลี่ยนแทนส่วนประกอบจะรับรู้เป็นส่วน</w:t>
      </w:r>
      <w:r w:rsidR="00AE6912" w:rsidRPr="003C47FE">
        <w:rPr>
          <w:rFonts w:ascii="Angsana New" w:hAnsi="Angsana New"/>
          <w:sz w:val="30"/>
          <w:szCs w:val="30"/>
          <w:cs/>
        </w:rPr>
        <w:t>หนึ่งของมูลค่าตามบัญชีของรายการ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ที่ดิน </w:t>
      </w:r>
      <w:r w:rsidRPr="003C47FE">
        <w:rPr>
          <w:rFonts w:ascii="Angsana New" w:hAnsi="Angsana New"/>
          <w:sz w:val="30"/>
          <w:szCs w:val="30"/>
          <w:cs/>
        </w:rPr>
        <w:t>อาคารและอุปกรณ์  ถ้ามีความเป็นไปได้ค่อนข้างแน่ที่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ที่ดิน </w:t>
      </w:r>
      <w:r w:rsidRPr="003C47FE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7C57C2" w:rsidRDefault="007C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:rsidR="002433CA" w:rsidRPr="007C57C2" w:rsidRDefault="002433CA" w:rsidP="002433CA">
      <w:pPr>
        <w:pStyle w:val="FSBlank"/>
      </w:pPr>
    </w:p>
    <w:p w:rsidR="002433CA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:rsidR="002433CA" w:rsidRPr="000E43A9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2433CA" w:rsidRPr="00517492" w:rsidRDefault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0E43A9" w:rsidRDefault="000E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Default="00860F63" w:rsidP="001070B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A50E4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โดยประมาณของส่วนประกอบของสินทรัพย์แต่ละรายการ  ประมาณการอายุการ</w:t>
      </w:r>
      <w:r w:rsidR="00AD1172" w:rsidRPr="003C47FE">
        <w:rPr>
          <w:rFonts w:ascii="Angsana New" w:hAnsi="Angsana New"/>
          <w:sz w:val="30"/>
          <w:szCs w:val="30"/>
          <w:cs/>
        </w:rPr>
        <w:t>ให้ประโยชน์</w:t>
      </w:r>
      <w:r w:rsidRPr="003C47FE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:rsidR="00517492" w:rsidRDefault="00517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2250"/>
        <w:gridCol w:w="720"/>
      </w:tblGrid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อาคาร</w:t>
            </w:r>
          </w:p>
        </w:tc>
        <w:tc>
          <w:tcPr>
            <w:tcW w:w="2250" w:type="dxa"/>
          </w:tcPr>
          <w:p w:rsidR="00860F63" w:rsidRPr="003C47FE" w:rsidRDefault="009F5AEC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</w:rPr>
              <w:t xml:space="preserve">5, </w:t>
            </w:r>
            <w:r w:rsidR="00EF2A02">
              <w:rPr>
                <w:rFonts w:ascii="Angsana New" w:hAnsi="Angsana New" w:cs="Angsana New"/>
              </w:rPr>
              <w:t xml:space="preserve">10, </w:t>
            </w:r>
            <w:r w:rsidR="00860F63" w:rsidRPr="003C47FE">
              <w:rPr>
                <w:rFonts w:ascii="Angsana New" w:hAnsi="Angsana New" w:cs="Angsana New"/>
              </w:rPr>
              <w:t>2</w:t>
            </w:r>
            <w:r w:rsidR="00860F63" w:rsidRPr="003C47FE">
              <w:rPr>
                <w:rFonts w:ascii="Angsana New" w:hAnsi="Angsana New" w:cs="Angsana New"/>
                <w:cs/>
              </w:rPr>
              <w:t>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>และ</w:t>
            </w:r>
            <w:r w:rsidR="00FA6340" w:rsidRPr="003C47FE">
              <w:rPr>
                <w:rFonts w:ascii="Angsana New" w:hAnsi="Angsana New" w:cs="Angsana New"/>
              </w:rPr>
              <w:t xml:space="preserve"> 25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60F63" w:rsidRPr="003C47FE" w:rsidTr="00760BB5">
        <w:tc>
          <w:tcPr>
            <w:tcW w:w="5850" w:type="dxa"/>
          </w:tcPr>
          <w:p w:rsidR="00860F63" w:rsidRPr="003C47FE" w:rsidRDefault="00860F63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ศูนย์การค้า</w:t>
            </w:r>
          </w:p>
        </w:tc>
        <w:tc>
          <w:tcPr>
            <w:tcW w:w="2250" w:type="dxa"/>
          </w:tcPr>
          <w:p w:rsidR="00860F63" w:rsidRPr="003C47FE" w:rsidRDefault="00737E1B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5</w:t>
            </w:r>
            <w:r w:rsidR="00EF2A02"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860F63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860F63" w:rsidRPr="003C47FE">
              <w:rPr>
                <w:rFonts w:ascii="Angsana New" w:hAnsi="Angsana New" w:cs="Angsana New"/>
              </w:rPr>
              <w:t>3</w:t>
            </w:r>
            <w:r w:rsidR="00FA6340" w:rsidRPr="003C47FE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</w:tcPr>
          <w:p w:rsidR="00860F63" w:rsidRPr="003C47FE" w:rsidRDefault="00860F63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ระบบผลิตน้ำเพื่อการอุตสาหกรรม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 xml:space="preserve">5, 10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ระบบสาธารณูปโภค</w:t>
            </w:r>
            <w:r w:rsidR="009F2B3A" w:rsidRPr="003C47FE">
              <w:rPr>
                <w:rFonts w:ascii="Angsana New" w:hAnsi="Angsana New" w:cs="Angsana New"/>
                <w:cs/>
              </w:rPr>
              <w:t>และระบบป้องกันอุทกภัย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  <w:r w:rsidRPr="003C47FE">
              <w:rPr>
                <w:rFonts w:ascii="Angsana New" w:hAnsi="Angsana New" w:cs="Angsana New"/>
              </w:rPr>
              <w:t>, 10</w:t>
            </w:r>
            <w:r w:rsidR="007047B8" w:rsidRPr="003C47FE">
              <w:rPr>
                <w:rFonts w:ascii="Angsana New" w:hAnsi="Angsana New" w:cs="Angsana New"/>
              </w:rPr>
              <w:t>, 20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Pr="003C47FE">
              <w:rPr>
                <w:rFonts w:ascii="Angsana New" w:hAnsi="Angsana New" w:cs="Angsana New"/>
              </w:rPr>
              <w:t>25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2250" w:type="dxa"/>
          </w:tcPr>
          <w:p w:rsidR="00813D25" w:rsidRPr="003C47FE" w:rsidRDefault="00EF2A02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3, </w:t>
            </w:r>
            <w:r w:rsidR="00813D25" w:rsidRPr="003C47FE">
              <w:rPr>
                <w:rFonts w:ascii="Angsana New" w:hAnsi="Angsana New" w:cs="Angsana New"/>
                <w:cs/>
              </w:rPr>
              <w:t>5</w:t>
            </w:r>
            <w:r>
              <w:rPr>
                <w:rFonts w:ascii="Angsana New" w:hAnsi="Angsana New" w:cs="Angsana New"/>
              </w:rPr>
              <w:t>, 10</w:t>
            </w:r>
            <w:r w:rsidR="002F45FC" w:rsidRPr="003C47FE">
              <w:rPr>
                <w:rFonts w:ascii="Angsana New" w:hAnsi="Angsana New" w:cs="Angsana New"/>
                <w:cs/>
              </w:rPr>
              <w:t xml:space="preserve"> </w:t>
            </w:r>
            <w:r w:rsidR="00FA6340"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FA6340" w:rsidRPr="003C47FE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</w:rPr>
              <w:t>3</w:t>
            </w:r>
            <w:r w:rsidR="00EF2A02">
              <w:rPr>
                <w:rFonts w:ascii="Angsana New" w:hAnsi="Angsana New" w:cs="Angsana New"/>
              </w:rPr>
              <w:t>, 5</w:t>
            </w:r>
            <w:r w:rsidRPr="003C47FE">
              <w:rPr>
                <w:rFonts w:ascii="Angsana New" w:hAnsi="Angsana New" w:cs="Angsana New"/>
              </w:rPr>
              <w:t xml:space="preserve"> </w:t>
            </w:r>
            <w:r w:rsidRPr="003C47FE">
              <w:rPr>
                <w:rFonts w:ascii="Angsana New" w:hAnsi="Angsana New" w:cs="Angsana New"/>
                <w:cs/>
              </w:rPr>
              <w:t xml:space="preserve">และ </w:t>
            </w:r>
            <w:r w:rsidR="00EF2A02">
              <w:rPr>
                <w:rFonts w:ascii="Angsana New" w:hAnsi="Angsana New" w:cs="Angsana New"/>
              </w:rPr>
              <w:t>10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  <w:tr w:rsidR="00813D25" w:rsidRPr="003C47FE" w:rsidTr="00760BB5">
        <w:tc>
          <w:tcPr>
            <w:tcW w:w="5850" w:type="dxa"/>
          </w:tcPr>
          <w:p w:rsidR="00813D25" w:rsidRPr="003C47FE" w:rsidRDefault="00813D25" w:rsidP="00760BB5">
            <w:pPr>
              <w:pStyle w:val="BodyText3"/>
              <w:tabs>
                <w:tab w:val="left" w:pos="12"/>
                <w:tab w:val="left" w:pos="132"/>
              </w:tabs>
              <w:spacing w:line="240" w:lineRule="auto"/>
              <w:ind w:left="-126" w:right="0" w:firstLine="126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2250" w:type="dxa"/>
          </w:tcPr>
          <w:p w:rsidR="00813D25" w:rsidRPr="003C47FE" w:rsidRDefault="00813D25" w:rsidP="00C75D3E">
            <w:pPr>
              <w:pStyle w:val="BodyText3"/>
              <w:tabs>
                <w:tab w:val="clear" w:pos="540"/>
              </w:tabs>
              <w:spacing w:line="240" w:lineRule="auto"/>
              <w:ind w:right="-108"/>
              <w:jc w:val="right"/>
              <w:rPr>
                <w:rFonts w:ascii="Angsana New" w:hAnsi="Angsana New" w:cs="Angsana New"/>
              </w:rPr>
            </w:pPr>
            <w:r w:rsidRPr="003C47FE">
              <w:rPr>
                <w:rFonts w:ascii="Angsana New" w:hAnsi="Angsana New" w:cs="Angsana New"/>
                <w:cs/>
              </w:rPr>
              <w:t>5</w:t>
            </w:r>
          </w:p>
        </w:tc>
        <w:tc>
          <w:tcPr>
            <w:tcW w:w="720" w:type="dxa"/>
          </w:tcPr>
          <w:p w:rsidR="00813D25" w:rsidRPr="003C47FE" w:rsidRDefault="00813D25" w:rsidP="000F0D9B">
            <w:pPr>
              <w:pStyle w:val="BodyText3"/>
              <w:tabs>
                <w:tab w:val="clear" w:pos="540"/>
                <w:tab w:val="left" w:pos="972"/>
              </w:tabs>
              <w:spacing w:line="240" w:lineRule="auto"/>
              <w:ind w:right="0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ปี</w:t>
            </w:r>
          </w:p>
        </w:tc>
      </w:tr>
    </w:tbl>
    <w:p w:rsidR="00860F63" w:rsidRPr="007C57C2" w:rsidRDefault="00860F63" w:rsidP="007C57C2">
      <w:pPr>
        <w:pStyle w:val="FSBlank"/>
      </w:pPr>
    </w:p>
    <w:p w:rsidR="00860F63" w:rsidRPr="003C47FE" w:rsidRDefault="00AA4E5C" w:rsidP="00760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860F63" w:rsidRPr="003C47FE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  <w:r w:rsidR="00BC35B1" w:rsidRPr="003C47FE">
        <w:rPr>
          <w:rFonts w:ascii="Angsana New" w:hAnsi="Angsana New"/>
          <w:sz w:val="30"/>
          <w:szCs w:val="30"/>
          <w:cs/>
        </w:rPr>
        <w:t>และติดตั้ง</w:t>
      </w:r>
    </w:p>
    <w:p w:rsidR="00860F63" w:rsidRPr="007C57C2" w:rsidRDefault="00860F63" w:rsidP="007C57C2">
      <w:pPr>
        <w:pStyle w:val="FSBlank"/>
      </w:pPr>
      <w:r w:rsidRPr="007C57C2">
        <w:rPr>
          <w:cs/>
        </w:rPr>
        <w:tab/>
      </w:r>
    </w:p>
    <w:p w:rsidR="00860F63" w:rsidRPr="003C47FE" w:rsidRDefault="00860F63" w:rsidP="00AB23D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714024" w:rsidRDefault="00714024" w:rsidP="007E7F40">
      <w:pPr>
        <w:pStyle w:val="FSBlank"/>
        <w:rPr>
          <w:cs/>
        </w:rPr>
      </w:pPr>
    </w:p>
    <w:p w:rsidR="009D5989" w:rsidRPr="003C47FE" w:rsidRDefault="009D5989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A50E42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ซ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:rsidR="009D5989" w:rsidRPr="007C57C2" w:rsidRDefault="009D5989" w:rsidP="007C57C2">
      <w:pPr>
        <w:pStyle w:val="FSBlank"/>
        <w:rPr>
          <w:cs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บริษัทได้รับการทบทวน ณ ทุกวันที่รายงานว่ามีข้อบ่งชี้เรื่องการด้อยค่าหรือไม่</w:t>
      </w:r>
      <w:r w:rsidR="00A50E42" w:rsidRPr="003C47FE">
        <w:rPr>
          <w:rFonts w:ascii="Angsana New" w:hAnsi="Angsana New"/>
          <w:sz w:val="30"/>
          <w:szCs w:val="30"/>
          <w:cs/>
        </w:rPr>
        <w:t xml:space="preserve"> </w:t>
      </w:r>
      <w:r w:rsidR="00E95FB3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</w:t>
      </w:r>
      <w:r w:rsidR="000841AA" w:rsidRPr="003C47FE">
        <w:rPr>
          <w:rFonts w:ascii="Angsana New" w:hAnsi="Angsana New"/>
          <w:sz w:val="30"/>
          <w:szCs w:val="30"/>
          <w:cs/>
        </w:rPr>
        <w:t xml:space="preserve">าสินทรัพย์ที่คาดว่าจะได้รับคืน </w:t>
      </w:r>
    </w:p>
    <w:p w:rsidR="00860F63" w:rsidRPr="007C57C2" w:rsidRDefault="00860F63" w:rsidP="007C57C2">
      <w:pPr>
        <w:pStyle w:val="FSBlank"/>
      </w:pPr>
    </w:p>
    <w:p w:rsidR="00A010FD" w:rsidRDefault="00860F63" w:rsidP="00A010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</w:t>
      </w:r>
      <w:r w:rsidR="008951C1" w:rsidRPr="003C47FE">
        <w:rPr>
          <w:rFonts w:ascii="Angsana New" w:hAnsi="Angsana New"/>
          <w:sz w:val="30"/>
          <w:szCs w:val="30"/>
          <w:cs/>
        </w:rPr>
        <w:t>บัญชีของหน่วยสินทรัพย์ที่ก่อให้</w:t>
      </w:r>
      <w:r w:rsidRPr="003C47FE">
        <w:rPr>
          <w:rFonts w:ascii="Angsana New" w:hAnsi="Angsana New"/>
          <w:sz w:val="30"/>
          <w:szCs w:val="30"/>
          <w:cs/>
        </w:rPr>
        <w:t>เกิด</w:t>
      </w:r>
      <w:r w:rsidR="00E95FB3">
        <w:rPr>
          <w:rFonts w:ascii="Angsana New" w:hAnsi="Angsana New"/>
          <w:sz w:val="30"/>
          <w:szCs w:val="30"/>
        </w:rPr>
        <w:br/>
      </w:r>
      <w:r w:rsidRPr="003C47FE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</w:t>
      </w:r>
      <w:r w:rsidR="009B58DA" w:rsidRPr="003C47FE">
        <w:rPr>
          <w:rFonts w:ascii="Angsana New" w:hAnsi="Angsana New"/>
          <w:sz w:val="30"/>
          <w:szCs w:val="30"/>
          <w:cs/>
        </w:rPr>
        <w:t>ารด้อยค่าบันทึกในกำไรหรือขาดทุน</w:t>
      </w:r>
    </w:p>
    <w:p w:rsidR="002433CA" w:rsidRDefault="002433CA" w:rsidP="00A010F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2433CA" w:rsidRPr="007C57C2" w:rsidRDefault="002433CA" w:rsidP="002433CA">
      <w:pPr>
        <w:pStyle w:val="FSBlank"/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2433CA" w:rsidRDefault="002433CA" w:rsidP="002433CA">
      <w:pPr>
        <w:pStyle w:val="FSBlank"/>
      </w:pPr>
    </w:p>
    <w:p w:rsidR="000E43A9" w:rsidRDefault="000E4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:rsidR="00860F63" w:rsidRPr="00EA1436" w:rsidRDefault="00860F63" w:rsidP="007C57C2">
      <w:pPr>
        <w:pStyle w:val="FSBlank"/>
      </w:pPr>
    </w:p>
    <w:p w:rsidR="00860F63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685D61" w:rsidRDefault="00685D61" w:rsidP="00685D61">
      <w:pPr>
        <w:pStyle w:val="Heading8"/>
        <w:ind w:left="518"/>
        <w:jc w:val="thaiDistribute"/>
        <w:rPr>
          <w:rFonts w:ascii="Angsana New" w:hAnsi="Angsana New" w:cs="Angsana New"/>
          <w:b w:val="0"/>
          <w:bCs w:val="0"/>
          <w:sz w:val="20"/>
          <w:szCs w:val="20"/>
        </w:rPr>
      </w:pPr>
    </w:p>
    <w:p w:rsidR="00685D61" w:rsidRPr="003C47FE" w:rsidRDefault="00685D61" w:rsidP="00685D61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(ฌ)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:rsidR="00685D61" w:rsidRPr="00685D61" w:rsidRDefault="00685D61" w:rsidP="002433CA">
      <w:pPr>
        <w:pStyle w:val="FSBlank"/>
        <w:rPr>
          <w:highlight w:val="lightGray"/>
          <w:shd w:val="clear" w:color="auto" w:fill="E0E0E0"/>
          <w:cs/>
          <w:lang w:val="th-TH"/>
        </w:rPr>
      </w:pPr>
    </w:p>
    <w:p w:rsidR="00685D61" w:rsidRDefault="00685D61" w:rsidP="00685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666D0">
        <w:rPr>
          <w:rFonts w:ascii="Angsana New" w:hAnsi="Angsana New"/>
          <w:sz w:val="30"/>
          <w:szCs w:val="30"/>
          <w:cs/>
        </w:rPr>
        <w:t>หนี้สิน</w:t>
      </w:r>
      <w:r w:rsidRPr="002666D0">
        <w:rPr>
          <w:rFonts w:ascii="Angsana New" w:hAnsi="Angsana New" w:hint="cs"/>
          <w:sz w:val="30"/>
          <w:szCs w:val="30"/>
          <w:cs/>
        </w:rPr>
        <w:t>ที่มีภาระ</w:t>
      </w:r>
      <w:r w:rsidRPr="002666D0">
        <w:rPr>
          <w:rFonts w:ascii="Angsana New" w:hAnsi="Angsana New"/>
          <w:sz w:val="30"/>
          <w:szCs w:val="30"/>
          <w:cs/>
        </w:rPr>
        <w:t>ดอกเบี้ย</w:t>
      </w:r>
      <w:r w:rsidRPr="005E5C03">
        <w:rPr>
          <w:rFonts w:ascii="Angsana New" w:hAnsi="Angsana New"/>
          <w:sz w:val="30"/>
          <w:szCs w:val="30"/>
          <w:cs/>
        </w:rPr>
        <w:t>บันทึก</w:t>
      </w:r>
      <w:r w:rsidRPr="0080026A">
        <w:rPr>
          <w:rFonts w:ascii="Angsana New" w:hAnsi="Angsana New" w:hint="cs"/>
          <w:sz w:val="30"/>
          <w:szCs w:val="30"/>
          <w:cs/>
        </w:rPr>
        <w:t>เริ่มแรก</w:t>
      </w:r>
      <w:r w:rsidRPr="00497517">
        <w:rPr>
          <w:rFonts w:ascii="Angsana New" w:hAnsi="Angsana New"/>
          <w:sz w:val="30"/>
          <w:szCs w:val="30"/>
          <w:cs/>
        </w:rPr>
        <w:t>ใน</w:t>
      </w:r>
      <w:r w:rsidRPr="00497517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Pr="005E5C03">
        <w:rPr>
          <w:rFonts w:ascii="Angsana New" w:hAnsi="Angsana New"/>
          <w:sz w:val="30"/>
          <w:szCs w:val="30"/>
          <w:cs/>
        </w:rPr>
        <w:t>หักค่าใช้จ่ายที่เกี่ยวกับ</w:t>
      </w:r>
      <w:r w:rsidRPr="002666D0">
        <w:rPr>
          <w:rFonts w:ascii="Angsana New" w:hAnsi="Angsana New" w:hint="cs"/>
          <w:sz w:val="30"/>
          <w:szCs w:val="30"/>
          <w:cs/>
        </w:rPr>
        <w:t>การเกิดหนี้สิน</w:t>
      </w:r>
      <w:r w:rsidRPr="005E5C03">
        <w:rPr>
          <w:rFonts w:ascii="Angsana New" w:hAnsi="Angsana New"/>
          <w:sz w:val="30"/>
          <w:szCs w:val="30"/>
          <w:cs/>
        </w:rPr>
        <w:t xml:space="preserve">  ภายหลังจากการบันทึกหนี้สิน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5E5C03">
        <w:rPr>
          <w:rFonts w:ascii="Angsana New" w:hAnsi="Angsana New"/>
          <w:sz w:val="30"/>
          <w:szCs w:val="30"/>
          <w:cs/>
        </w:rPr>
        <w:t>มี</w:t>
      </w:r>
      <w:r>
        <w:rPr>
          <w:rFonts w:ascii="Angsana New" w:hAnsi="Angsana New" w:hint="cs"/>
          <w:sz w:val="30"/>
          <w:szCs w:val="30"/>
          <w:cs/>
        </w:rPr>
        <w:t>ภาระ</w:t>
      </w:r>
      <w:r w:rsidRPr="005E5C03">
        <w:rPr>
          <w:rFonts w:ascii="Angsana New" w:hAnsi="Angsana New"/>
          <w:sz w:val="30"/>
          <w:szCs w:val="30"/>
          <w:cs/>
        </w:rPr>
        <w:t>ดอกเบี้ยจะบันทึก</w:t>
      </w:r>
      <w:r>
        <w:rPr>
          <w:rFonts w:ascii="Angsana New" w:hAnsi="Angsana New" w:hint="cs"/>
          <w:sz w:val="30"/>
          <w:szCs w:val="30"/>
          <w:cs/>
        </w:rPr>
        <w:t>ต่อมา</w:t>
      </w:r>
      <w:r w:rsidRPr="005E5C03">
        <w:rPr>
          <w:rFonts w:ascii="Angsana New" w:hAnsi="Angsana New"/>
          <w:sz w:val="30"/>
          <w:szCs w:val="30"/>
          <w:cs/>
        </w:rPr>
        <w:t>โดยวิธี</w:t>
      </w:r>
      <w:r>
        <w:rPr>
          <w:rFonts w:ascii="Angsana New" w:hAnsi="Angsana New" w:hint="cs"/>
          <w:sz w:val="30"/>
          <w:szCs w:val="30"/>
          <w:cs/>
        </w:rPr>
        <w:t>ราคา</w:t>
      </w:r>
      <w:r>
        <w:rPr>
          <w:rFonts w:ascii="Angsana New" w:hAnsi="Angsana New"/>
          <w:sz w:val="30"/>
          <w:szCs w:val="30"/>
          <w:cs/>
        </w:rPr>
        <w:t xml:space="preserve">ทุนตัดจำหน่าย  </w:t>
      </w:r>
      <w:r w:rsidRPr="002666D0">
        <w:rPr>
          <w:rFonts w:ascii="Angsana New" w:hAnsi="Angsana New"/>
          <w:sz w:val="30"/>
          <w:szCs w:val="30"/>
          <w:cs/>
        </w:rPr>
        <w:t>ผลต่างระหว่าง</w:t>
      </w:r>
      <w:r w:rsidRPr="002666D0">
        <w:rPr>
          <w:rFonts w:ascii="Angsana New" w:hAnsi="Angsana New" w:hint="cs"/>
          <w:sz w:val="30"/>
          <w:szCs w:val="30"/>
          <w:cs/>
        </w:rPr>
        <w:t>ยอดหนี้เริ่มแรก</w:t>
      </w:r>
      <w:r w:rsidRPr="002666D0">
        <w:rPr>
          <w:rFonts w:ascii="Angsana New" w:hAnsi="Angsana New"/>
          <w:sz w:val="30"/>
          <w:szCs w:val="30"/>
          <w:cs/>
        </w:rPr>
        <w:t>และยอด</w:t>
      </w:r>
      <w:r w:rsidRPr="002666D0">
        <w:rPr>
          <w:rFonts w:ascii="Angsana New" w:hAnsi="Angsana New" w:hint="cs"/>
          <w:sz w:val="30"/>
          <w:szCs w:val="30"/>
          <w:cs/>
        </w:rPr>
        <w:t>หนี้</w:t>
      </w:r>
      <w:r w:rsidRPr="002666D0">
        <w:rPr>
          <w:rFonts w:ascii="Angsana New" w:hAnsi="Angsana New"/>
          <w:sz w:val="30"/>
          <w:szCs w:val="30"/>
          <w:cs/>
        </w:rPr>
        <w:t>เมื่อ</w:t>
      </w:r>
      <w:r w:rsidRPr="002666D0">
        <w:rPr>
          <w:rFonts w:ascii="Angsana New" w:hAnsi="Angsana New" w:hint="cs"/>
          <w:sz w:val="30"/>
          <w:szCs w:val="30"/>
          <w:cs/>
        </w:rPr>
        <w:t>ครบ</w:t>
      </w:r>
      <w:r w:rsidRPr="002666D0">
        <w:rPr>
          <w:rFonts w:ascii="Angsana New" w:hAnsi="Angsana New"/>
          <w:sz w:val="30"/>
          <w:szCs w:val="30"/>
          <w:cs/>
        </w:rPr>
        <w:t>กำหนด</w:t>
      </w:r>
      <w:r w:rsidRPr="002666D0">
        <w:rPr>
          <w:rFonts w:ascii="Angsana New" w:hAnsi="Angsana New" w:hint="cs"/>
          <w:sz w:val="30"/>
          <w:szCs w:val="30"/>
          <w:cs/>
        </w:rPr>
        <w:t>ไถ่ถอน</w:t>
      </w:r>
      <w:r>
        <w:rPr>
          <w:rFonts w:ascii="Angsana New" w:hAnsi="Angsana New" w:hint="cs"/>
          <w:sz w:val="30"/>
          <w:szCs w:val="30"/>
          <w:cs/>
        </w:rPr>
        <w:t>จะ</w:t>
      </w:r>
      <w:r w:rsidRPr="007A299D">
        <w:rPr>
          <w:rFonts w:ascii="Angsana New" w:hAnsi="Angsana New"/>
          <w:sz w:val="30"/>
          <w:szCs w:val="30"/>
          <w:cs/>
        </w:rPr>
        <w:t>บันทึกในกำไร</w:t>
      </w:r>
      <w:r w:rsidRPr="007A299D">
        <w:rPr>
          <w:rFonts w:ascii="Angsana New" w:hAnsi="Angsana New" w:hint="cs"/>
          <w:sz w:val="30"/>
          <w:szCs w:val="30"/>
          <w:cs/>
        </w:rPr>
        <w:t>หรือ</w:t>
      </w:r>
      <w:r w:rsidRPr="007A299D">
        <w:rPr>
          <w:rFonts w:ascii="Angsana New" w:hAnsi="Angsana New"/>
          <w:sz w:val="30"/>
          <w:szCs w:val="30"/>
          <w:cs/>
        </w:rPr>
        <w:t>ขาดทุนตลอดอายุ</w:t>
      </w:r>
      <w:r>
        <w:rPr>
          <w:rFonts w:ascii="Angsana New" w:hAnsi="Angsana New"/>
          <w:sz w:val="30"/>
          <w:szCs w:val="30"/>
          <w:cs/>
        </w:rPr>
        <w:t>การกู้ยืม</w:t>
      </w:r>
      <w:r w:rsidRPr="005E5C03">
        <w:rPr>
          <w:rFonts w:ascii="Angsana New" w:hAnsi="Angsana New"/>
          <w:sz w:val="30"/>
          <w:szCs w:val="30"/>
          <w:cs/>
        </w:rPr>
        <w:t>โดยใช้วิธีอัตราดอกเบี้ยที่แท้จริง</w:t>
      </w:r>
    </w:p>
    <w:p w:rsidR="00B21373" w:rsidRPr="00EA1436" w:rsidRDefault="00B21373" w:rsidP="00252245">
      <w:pPr>
        <w:pStyle w:val="FSBlank"/>
        <w:rPr>
          <w:cs/>
        </w:rPr>
      </w:pPr>
    </w:p>
    <w:p w:rsidR="00860F63" w:rsidRPr="003C47FE" w:rsidRDefault="00860F63" w:rsidP="00502E2C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ญ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</w:p>
    <w:p w:rsidR="00860F63" w:rsidRPr="00EA1436" w:rsidRDefault="00860F63" w:rsidP="00860F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B220DE" w:rsidRPr="003C47FE" w:rsidRDefault="00860F63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B21373" w:rsidRPr="00EA1436" w:rsidRDefault="00B21373" w:rsidP="00A010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860F63" w:rsidRPr="003C47FE" w:rsidRDefault="00860F63" w:rsidP="004E43B2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ฎ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:rsidR="00325C4E" w:rsidRPr="00EA1436" w:rsidRDefault="00325C4E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  <w:lang w:val="th-TH"/>
        </w:rPr>
      </w:pPr>
    </w:p>
    <w:p w:rsidR="00DC70ED" w:rsidRPr="003C47FE" w:rsidRDefault="00DC70ED" w:rsidP="00DC70ED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:rsidR="00DC70ED" w:rsidRPr="00EA1436" w:rsidRDefault="00DC70ED" w:rsidP="00134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DC70ED" w:rsidRPr="003C47FE" w:rsidRDefault="00A010FD" w:rsidP="00A010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A010FD" w:rsidRDefault="00A010FD" w:rsidP="00DC70ED">
      <w:pPr>
        <w:ind w:left="540"/>
        <w:jc w:val="both"/>
        <w:rPr>
          <w:rFonts w:ascii="Angsana New" w:hAnsi="Angsana New"/>
          <w:sz w:val="20"/>
          <w:szCs w:val="2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2433CA" w:rsidRPr="00EA1436" w:rsidRDefault="002433CA" w:rsidP="002433CA">
      <w:pPr>
        <w:ind w:left="540"/>
        <w:rPr>
          <w:rFonts w:ascii="Angsana New" w:hAnsi="Angsana New"/>
          <w:sz w:val="20"/>
          <w:szCs w:val="20"/>
        </w:rPr>
      </w:pPr>
    </w:p>
    <w:p w:rsidR="002433CA" w:rsidRPr="003C47FE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ภาระผูกพันสุทธิของ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</w:t>
      </w:r>
      <w:r>
        <w:rPr>
          <w:rFonts w:ascii="Angsana New" w:hAnsi="Angsana New"/>
          <w:sz w:val="30"/>
          <w:szCs w:val="30"/>
          <w:cs/>
        </w:rPr>
        <w:t>งพนักงานในงวดปัจจุบันและงวดก่อน</w:t>
      </w:r>
      <w:r>
        <w:rPr>
          <w:rFonts w:ascii="Angsana New" w:hAnsi="Angsana New" w:hint="cs"/>
          <w:sz w:val="30"/>
          <w:szCs w:val="30"/>
          <w:cs/>
        </w:rPr>
        <w:t xml:space="preserve"> ๆ</w:t>
      </w:r>
      <w:r w:rsidRPr="003C47FE">
        <w:rPr>
          <w:rFonts w:ascii="Angsana New" w:hAnsi="Angsana New"/>
          <w:sz w:val="30"/>
          <w:szCs w:val="30"/>
          <w:cs/>
        </w:rPr>
        <w:t xml:space="preserve">  ผลประโยชน์ดังกล่าวได้มีการคิดลดกระแสเงินสดเพื่อให้เป็นมูลค่าปัจจุบัน</w:t>
      </w:r>
    </w:p>
    <w:p w:rsidR="002433CA" w:rsidRPr="00EA1436" w:rsidRDefault="002433CA" w:rsidP="002433CA">
      <w:pPr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2433CA" w:rsidRPr="003C47FE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</w:t>
      </w:r>
    </w:p>
    <w:p w:rsidR="002433CA" w:rsidRPr="00517492" w:rsidRDefault="002433CA" w:rsidP="002433C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64580" w:rsidRDefault="00964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715AB" w:rsidRPr="001D446E" w:rsidRDefault="007C62C2" w:rsidP="009B58D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D446E">
        <w:rPr>
          <w:rFonts w:ascii="Angsana New" w:hAnsi="Angsana New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="00356B8F" w:rsidRPr="001D446E">
        <w:rPr>
          <w:rFonts w:ascii="Angsana New" w:hAnsi="Angsana New"/>
          <w:sz w:val="30"/>
          <w:szCs w:val="30"/>
          <w:cs/>
        </w:rPr>
        <w:t xml:space="preserve"> </w:t>
      </w:r>
      <w:r w:rsidR="00AA4E5C" w:rsidRPr="001D446E">
        <w:rPr>
          <w:rFonts w:ascii="Angsana New" w:hAnsi="Angsana New" w:hint="cs"/>
          <w:sz w:val="30"/>
          <w:szCs w:val="30"/>
          <w:cs/>
        </w:rPr>
        <w:t>กลุ่ม</w:t>
      </w:r>
      <w:r w:rsidRPr="001D446E">
        <w:rPr>
          <w:rFonts w:ascii="Angsana New" w:hAnsi="Angsana New"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1D446E">
        <w:rPr>
          <w:rFonts w:ascii="Angsana New" w:hAnsi="Angsana New"/>
          <w:sz w:val="30"/>
          <w:szCs w:val="30"/>
        </w:rPr>
        <w:br/>
      </w:r>
      <w:r w:rsidRPr="001D446E">
        <w:rPr>
          <w:rFonts w:ascii="Angsana New" w:hAnsi="Angsana New"/>
          <w:sz w:val="30"/>
          <w:szCs w:val="30"/>
          <w:cs/>
        </w:rPr>
        <w:t>ณ ต้นปี โดยคำน</w:t>
      </w:r>
      <w:r w:rsidR="00CC0252" w:rsidRPr="001D446E">
        <w:rPr>
          <w:rFonts w:ascii="Angsana New" w:hAnsi="Angsana New"/>
          <w:sz w:val="30"/>
          <w:szCs w:val="30"/>
          <w:cs/>
        </w:rPr>
        <w:t>ึงถึงการเปลี่ยนแปลงใด</w:t>
      </w:r>
      <w:r w:rsidR="00252245" w:rsidRPr="001D446E">
        <w:rPr>
          <w:rFonts w:ascii="Angsana New" w:hAnsi="Angsana New" w:hint="cs"/>
          <w:sz w:val="30"/>
          <w:szCs w:val="30"/>
          <w:cs/>
        </w:rPr>
        <w:t xml:space="preserve"> ๆ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</w:t>
      </w:r>
      <w:r w:rsidR="00CC0252" w:rsidRPr="001D446E">
        <w:rPr>
          <w:rFonts w:ascii="Angsana New" w:hAnsi="Angsana New"/>
          <w:sz w:val="30"/>
          <w:szCs w:val="30"/>
          <w:cs/>
        </w:rPr>
        <w:t>เบี้ยจ่ายสุทธิและค่าใช้จ่ายอื่น</w:t>
      </w:r>
      <w:r w:rsidR="00252245" w:rsidRPr="001D446E">
        <w:rPr>
          <w:rFonts w:ascii="Angsana New" w:hAnsi="Angsana New" w:hint="cs"/>
          <w:sz w:val="30"/>
          <w:szCs w:val="30"/>
          <w:cs/>
        </w:rPr>
        <w:t xml:space="preserve"> ๆ</w:t>
      </w:r>
      <w:r w:rsidR="00B35079" w:rsidRPr="001D446E">
        <w:rPr>
          <w:rFonts w:ascii="Angsana New" w:hAnsi="Angsana New"/>
          <w:sz w:val="30"/>
          <w:szCs w:val="30"/>
          <w:cs/>
        </w:rPr>
        <w:t xml:space="preserve"> </w:t>
      </w:r>
      <w:r w:rsidRPr="001D446E">
        <w:rPr>
          <w:rFonts w:ascii="Angsana New" w:hAnsi="Angsana New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:rsidR="002B0592" w:rsidRPr="003C47FE" w:rsidRDefault="002B0592" w:rsidP="002B0592">
      <w:pPr>
        <w:pStyle w:val="FSBlank"/>
        <w:rPr>
          <w:cs/>
        </w:rPr>
      </w:pPr>
    </w:p>
    <w:p w:rsidR="00B220DE" w:rsidRPr="003C47FE" w:rsidRDefault="007C62C2" w:rsidP="007C62C2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="00356B8F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:rsidR="007C62C2" w:rsidRPr="00C76A0E" w:rsidRDefault="007C62C2" w:rsidP="008715AB">
      <w:pPr>
        <w:jc w:val="thaiDistribute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>บริษัทไม่สามารถยกเลิกข้อเสนอการให้ผลประโยชน์ดังกล่าวได้อีกต่อไป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หรือเมื่อ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บริษัทรับรู้ต้นทุนสำหรับการปรับโครงสร้าง หากระยะเวลาการจ่ายผลประโยชน์เกินกว่า </w:t>
      </w:r>
      <w:r w:rsidRPr="003C47FE">
        <w:rPr>
          <w:rFonts w:ascii="Angsana New" w:hAnsi="Angsana New"/>
          <w:iCs/>
          <w:sz w:val="30"/>
          <w:szCs w:val="30"/>
        </w:rPr>
        <w:t>12</w:t>
      </w:r>
      <w:r w:rsidR="00356B8F" w:rsidRPr="003C47FE">
        <w:rPr>
          <w:rFonts w:ascii="Angsana New" w:hAnsi="Angsana New"/>
          <w:iCs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 xml:space="preserve">เดือนนับจากวันสิ้นรอบระยะเวลารายงาน ผลประโยชน์เมื่อเลิกจ้างจะถูกคิดลดกระแสเงินสด 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:rsidR="007C62C2" w:rsidRPr="00C76A0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:rsidR="007C62C2" w:rsidRPr="003C47FE" w:rsidRDefault="007C62C2" w:rsidP="007C62C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="00356B8F" w:rsidRPr="003C47FE">
        <w:rPr>
          <w:rFonts w:ascii="Angsana New" w:hAnsi="Angsana New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="00AA4E5C">
        <w:rPr>
          <w:rFonts w:ascii="Angsana New" w:hAnsi="Angsana New" w:hint="cs"/>
          <w:i/>
          <w:sz w:val="30"/>
          <w:szCs w:val="30"/>
          <w:cs/>
        </w:rPr>
        <w:t>กลุ่ม</w:t>
      </w:r>
      <w:r w:rsidRPr="003C47FE">
        <w:rPr>
          <w:rFonts w:ascii="Angsana New" w:hAnsi="Angsana New"/>
          <w:i/>
          <w:sz w:val="30"/>
          <w:szCs w:val="30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714024" w:rsidRDefault="0071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</w:rPr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ฏ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ประมาณการหนี้สิน</w:t>
      </w:r>
    </w:p>
    <w:p w:rsidR="002433CA" w:rsidRPr="00C76A0E" w:rsidRDefault="002433CA" w:rsidP="002433CA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2433CA" w:rsidRPr="003C47FE" w:rsidRDefault="002433CA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:rsidR="002433CA" w:rsidRDefault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20"/>
          <w:szCs w:val="20"/>
          <w:cs/>
        </w:rPr>
      </w:pPr>
    </w:p>
    <w:p w:rsidR="00685D61" w:rsidRDefault="00685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EF6854" w:rsidRPr="003C47FE" w:rsidRDefault="00EF6854" w:rsidP="00EF68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ฐ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515F6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  <w:r w:rsidR="00E06F7F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เงินอุดหนุนจากรัฐบาล</w:t>
      </w:r>
      <w:r w:rsidR="003515F6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รอตัดบัญชี</w:t>
      </w:r>
    </w:p>
    <w:p w:rsidR="00EF6854" w:rsidRPr="00C76A0E" w:rsidRDefault="00EF6854" w:rsidP="00304E4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4672C" w:rsidRPr="00B06ACF" w:rsidRDefault="00D75FE6" w:rsidP="00946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06ACF">
        <w:rPr>
          <w:rFonts w:ascii="Angsana New" w:hAnsi="Angsana New"/>
          <w:sz w:val="30"/>
          <w:szCs w:val="30"/>
          <w:cs/>
        </w:rPr>
        <w:t>รายได้</w:t>
      </w:r>
      <w:r w:rsidR="008715AB" w:rsidRPr="00B06ACF">
        <w:rPr>
          <w:rFonts w:ascii="Angsana New" w:hAnsi="Angsana New"/>
          <w:sz w:val="30"/>
          <w:szCs w:val="30"/>
          <w:cs/>
        </w:rPr>
        <w:t>เงินอุดหนุนรัฐบาล</w:t>
      </w:r>
      <w:r w:rsidRPr="00B06ACF">
        <w:rPr>
          <w:rFonts w:ascii="Angsana New" w:hAnsi="Angsana New"/>
          <w:sz w:val="30"/>
          <w:szCs w:val="30"/>
          <w:cs/>
        </w:rPr>
        <w:t>รอตัดบัญชี</w:t>
      </w:r>
      <w:r w:rsidR="003515F6" w:rsidRPr="00B06ACF">
        <w:rPr>
          <w:rFonts w:ascii="Angsana New" w:hAnsi="Angsana New"/>
          <w:sz w:val="30"/>
          <w:szCs w:val="30"/>
          <w:cs/>
        </w:rPr>
        <w:t>เป็นเงินอุดหนุน</w:t>
      </w:r>
      <w:r w:rsidRPr="00B06ACF">
        <w:rPr>
          <w:rFonts w:ascii="Angsana New" w:hAnsi="Angsana New"/>
          <w:sz w:val="30"/>
          <w:szCs w:val="30"/>
          <w:cs/>
        </w:rPr>
        <w:t>จากรัฐบาลใน</w:t>
      </w:r>
      <w:r w:rsidR="003515F6" w:rsidRPr="00B06ACF">
        <w:rPr>
          <w:rFonts w:ascii="Angsana New" w:hAnsi="Angsana New"/>
          <w:sz w:val="30"/>
          <w:szCs w:val="30"/>
          <w:cs/>
        </w:rPr>
        <w:t>โครงการระหว่างก่อสร้างระบบป้องกันอุทกภัยจากกระทรวงอุตสาหกรรม</w:t>
      </w:r>
      <w:r w:rsidR="00E06F7F" w:rsidRPr="00B06ACF">
        <w:rPr>
          <w:rFonts w:ascii="Angsana New" w:hAnsi="Angsana New"/>
          <w:sz w:val="30"/>
          <w:szCs w:val="30"/>
          <w:cs/>
        </w:rPr>
        <w:t xml:space="preserve"> และเงินอุดหนุนโครงการสนับสนุนการลงทุนเพื่อปรับปรุงเครื่องจักร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</w:t>
      </w:r>
      <w:r w:rsidR="003515F6" w:rsidRPr="00B06ACF">
        <w:rPr>
          <w:rFonts w:ascii="Angsana New" w:hAnsi="Angsana New"/>
          <w:sz w:val="30"/>
          <w:szCs w:val="30"/>
          <w:cs/>
        </w:rPr>
        <w:t xml:space="preserve"> </w:t>
      </w:r>
      <w:r w:rsidR="007E7F40">
        <w:rPr>
          <w:rFonts w:ascii="Angsana New" w:hAnsi="Angsana New" w:hint="cs"/>
          <w:sz w:val="30"/>
          <w:szCs w:val="30"/>
          <w:cs/>
        </w:rPr>
        <w:t>กลุ่ม</w:t>
      </w:r>
      <w:r w:rsidR="003515F6" w:rsidRPr="00B06ACF">
        <w:rPr>
          <w:rFonts w:ascii="Angsana New" w:hAnsi="Angsana New"/>
          <w:sz w:val="30"/>
          <w:szCs w:val="30"/>
          <w:cs/>
        </w:rPr>
        <w:t>บริษัทบันทึกเป็นรายได้</w:t>
      </w:r>
      <w:r w:rsidR="00E06F7F" w:rsidRPr="00B06ACF">
        <w:rPr>
          <w:rFonts w:ascii="Angsana New" w:hAnsi="Angsana New"/>
          <w:sz w:val="30"/>
          <w:szCs w:val="30"/>
          <w:cs/>
        </w:rPr>
        <w:t>เงินอุดหนุนจากรัฐบาล</w:t>
      </w:r>
      <w:r w:rsidR="003515F6" w:rsidRPr="00B06ACF">
        <w:rPr>
          <w:rFonts w:ascii="Angsana New" w:hAnsi="Angsana New"/>
          <w:sz w:val="30"/>
          <w:szCs w:val="30"/>
          <w:cs/>
        </w:rPr>
        <w:t>รอตัดบัญชี</w:t>
      </w:r>
      <w:r w:rsidR="00D86C54" w:rsidRPr="00B06ACF">
        <w:rPr>
          <w:rFonts w:ascii="Angsana New" w:hAnsi="Angsana New"/>
          <w:sz w:val="30"/>
          <w:szCs w:val="30"/>
          <w:cs/>
        </w:rPr>
        <w:t>ในงบแสดงฐานะการเงิน</w:t>
      </w:r>
      <w:r w:rsidR="008715AB" w:rsidRPr="00B06ACF">
        <w:rPr>
          <w:rFonts w:ascii="Angsana New" w:hAnsi="Angsana New"/>
          <w:sz w:val="30"/>
          <w:szCs w:val="30"/>
          <w:cs/>
        </w:rPr>
        <w:t>และรับรู้</w:t>
      </w:r>
      <w:r w:rsidR="00AC4A07" w:rsidRPr="00B06ACF">
        <w:rPr>
          <w:rFonts w:ascii="Angsana New" w:hAnsi="Angsana New"/>
          <w:sz w:val="30"/>
          <w:szCs w:val="30"/>
          <w:cs/>
        </w:rPr>
        <w:t>เป็นรายได้</w:t>
      </w:r>
      <w:r w:rsidR="00F05581" w:rsidRPr="00B06ACF">
        <w:rPr>
          <w:rFonts w:ascii="Angsana New" w:hAnsi="Angsana New"/>
          <w:sz w:val="30"/>
          <w:szCs w:val="30"/>
          <w:cs/>
        </w:rPr>
        <w:t>ตามวิธีเส้นตรง</w:t>
      </w:r>
      <w:r w:rsidR="003515F6" w:rsidRPr="00B06ACF">
        <w:rPr>
          <w:rFonts w:ascii="Angsana New" w:hAnsi="Angsana New"/>
          <w:sz w:val="30"/>
          <w:szCs w:val="30"/>
          <w:cs/>
        </w:rPr>
        <w:t>ตลอดอายุของสินทรัพย์</w:t>
      </w:r>
      <w:r w:rsidR="00CB4764" w:rsidRPr="00B06ACF">
        <w:rPr>
          <w:rFonts w:ascii="Angsana New" w:hAnsi="Angsana New"/>
          <w:sz w:val="30"/>
          <w:szCs w:val="30"/>
          <w:cs/>
        </w:rPr>
        <w:t>เป็นระยะเวลา</w:t>
      </w:r>
      <w:r w:rsidR="003515F6" w:rsidRPr="00B06ACF">
        <w:rPr>
          <w:rFonts w:ascii="Angsana New" w:hAnsi="Angsana New"/>
          <w:sz w:val="30"/>
          <w:szCs w:val="30"/>
          <w:cs/>
        </w:rPr>
        <w:t xml:space="preserve"> </w:t>
      </w:r>
      <w:r w:rsidR="007E7F40">
        <w:rPr>
          <w:rFonts w:ascii="Angsana New" w:hAnsi="Angsana New"/>
          <w:sz w:val="30"/>
          <w:szCs w:val="30"/>
          <w:cs/>
        </w:rPr>
        <w:br/>
      </w:r>
      <w:r w:rsidR="00526986" w:rsidRPr="00B06ACF">
        <w:rPr>
          <w:rFonts w:ascii="Angsana New" w:hAnsi="Angsana New"/>
          <w:sz w:val="30"/>
          <w:szCs w:val="30"/>
        </w:rPr>
        <w:t>4 - 25</w:t>
      </w:r>
      <w:r w:rsidR="003515F6" w:rsidRPr="00B06ACF">
        <w:rPr>
          <w:rFonts w:ascii="Angsana New" w:hAnsi="Angsana New"/>
          <w:sz w:val="30"/>
          <w:szCs w:val="30"/>
          <w:cs/>
        </w:rPr>
        <w:t xml:space="preserve"> ปี</w:t>
      </w:r>
      <w:r w:rsidR="008715AB" w:rsidRPr="00B06ACF">
        <w:rPr>
          <w:rFonts w:ascii="Angsana New" w:hAnsi="Angsana New"/>
          <w:sz w:val="30"/>
          <w:szCs w:val="30"/>
          <w:cs/>
        </w:rPr>
        <w:t xml:space="preserve"> </w:t>
      </w:r>
      <w:r w:rsidR="00F9231A" w:rsidRPr="00B06ACF">
        <w:rPr>
          <w:rFonts w:ascii="Angsana New" w:hAnsi="Angsana New"/>
          <w:sz w:val="30"/>
          <w:szCs w:val="30"/>
          <w:cs/>
        </w:rPr>
        <w:t>รายได้เงินอุดหนุนจากรัฐบาลแสดงเป็นรายได้แยกต่างหากในกำไร</w:t>
      </w:r>
      <w:r w:rsidR="00B35079" w:rsidRPr="00B06ACF">
        <w:rPr>
          <w:rFonts w:ascii="Angsana New" w:hAnsi="Angsana New"/>
          <w:sz w:val="30"/>
          <w:szCs w:val="30"/>
          <w:cs/>
        </w:rPr>
        <w:t>หรือ</w:t>
      </w:r>
      <w:r w:rsidR="00F9231A" w:rsidRPr="00B06ACF">
        <w:rPr>
          <w:rFonts w:ascii="Angsana New" w:hAnsi="Angsana New"/>
          <w:sz w:val="30"/>
          <w:szCs w:val="30"/>
          <w:cs/>
        </w:rPr>
        <w:t>ขาดทุน</w:t>
      </w:r>
    </w:p>
    <w:p w:rsidR="00AA4E5C" w:rsidRPr="00714024" w:rsidRDefault="00AA4E5C" w:rsidP="002433CA">
      <w:pPr>
        <w:pStyle w:val="FSBlank"/>
      </w:pPr>
    </w:p>
    <w:p w:rsidR="00E06F7F" w:rsidRPr="003C47FE" w:rsidRDefault="00E06F7F" w:rsidP="00E06F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ฑ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รายได้รอตัดบัญชี</w:t>
      </w:r>
    </w:p>
    <w:p w:rsidR="00E06F7F" w:rsidRPr="00E73BB5" w:rsidRDefault="00E06F7F" w:rsidP="0094672C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E06F7F" w:rsidRDefault="00E06F7F" w:rsidP="0094672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รายได้รอตัดบัญชีเป็นค่าตอบแทนล่วงหน้าจากสัญญาการใช้</w:t>
      </w:r>
      <w:r w:rsidR="007D4BE4">
        <w:rPr>
          <w:rFonts w:ascii="Angsana New" w:hAnsi="Angsana New" w:hint="cs"/>
          <w:sz w:val="30"/>
          <w:szCs w:val="30"/>
          <w:cs/>
        </w:rPr>
        <w:t>พื้นที่และ</w:t>
      </w:r>
      <w:r w:rsidRPr="003C47FE">
        <w:rPr>
          <w:rFonts w:ascii="Angsana New" w:hAnsi="Angsana New"/>
          <w:sz w:val="30"/>
          <w:szCs w:val="30"/>
          <w:cs/>
        </w:rPr>
        <w:t>โครงสร้างพื้นฐานในเขตส่งเสริม</w:t>
      </w:r>
      <w:proofErr w:type="spellStart"/>
      <w:r w:rsidRPr="003C47FE">
        <w:rPr>
          <w:rFonts w:ascii="Angsana New" w:hAnsi="Angsana New"/>
          <w:sz w:val="30"/>
          <w:szCs w:val="30"/>
          <w:cs/>
        </w:rPr>
        <w:t>อุตสาหกรรมนวน</w:t>
      </w:r>
      <w:r w:rsidR="008715AB" w:rsidRPr="003C47FE">
        <w:rPr>
          <w:rFonts w:ascii="Angsana New" w:hAnsi="Angsana New"/>
          <w:sz w:val="30"/>
          <w:szCs w:val="30"/>
          <w:cs/>
        </w:rPr>
        <w:t>คร</w:t>
      </w:r>
      <w:proofErr w:type="spellEnd"/>
      <w:r w:rsidR="008715AB" w:rsidRPr="003C47FE">
        <w:rPr>
          <w:rFonts w:ascii="Angsana New" w:hAnsi="Angsana New"/>
          <w:sz w:val="30"/>
          <w:szCs w:val="30"/>
          <w:cs/>
        </w:rPr>
        <w:t xml:space="preserve"> </w:t>
      </w:r>
      <w:r w:rsidR="007E7F40">
        <w:rPr>
          <w:rFonts w:ascii="Angsana New" w:hAnsi="Angsana New" w:hint="cs"/>
          <w:sz w:val="30"/>
          <w:szCs w:val="30"/>
          <w:cs/>
        </w:rPr>
        <w:t>กลุ่ม</w:t>
      </w:r>
      <w:r w:rsidR="008715AB" w:rsidRPr="003C47FE">
        <w:rPr>
          <w:rFonts w:ascii="Angsana New" w:hAnsi="Angsana New"/>
          <w:sz w:val="30"/>
          <w:szCs w:val="30"/>
          <w:cs/>
        </w:rPr>
        <w:t>บริษัทบันทึก</w:t>
      </w:r>
      <w:r w:rsidR="00A3634D" w:rsidRPr="003C47FE">
        <w:rPr>
          <w:rFonts w:ascii="Angsana New" w:hAnsi="Angsana New"/>
          <w:sz w:val="30"/>
          <w:szCs w:val="30"/>
          <w:cs/>
        </w:rPr>
        <w:t>เป็น</w:t>
      </w:r>
      <w:r w:rsidRPr="003C47FE">
        <w:rPr>
          <w:rFonts w:ascii="Angsana New" w:hAnsi="Angsana New"/>
          <w:sz w:val="30"/>
          <w:szCs w:val="30"/>
          <w:cs/>
        </w:rPr>
        <w:t>รายได้รอตัดบัญชี</w:t>
      </w:r>
      <w:r w:rsidR="00B35079" w:rsidRPr="003C47FE">
        <w:rPr>
          <w:rFonts w:ascii="Angsana New" w:hAnsi="Angsana New"/>
          <w:sz w:val="30"/>
          <w:szCs w:val="30"/>
          <w:cs/>
        </w:rPr>
        <w:t>ในงบแสดงฐานะการเงิน และรับรู้เป็น</w:t>
      </w:r>
      <w:r w:rsidRPr="003C47FE">
        <w:rPr>
          <w:rFonts w:ascii="Angsana New" w:hAnsi="Angsana New"/>
          <w:sz w:val="30"/>
          <w:szCs w:val="30"/>
          <w:cs/>
        </w:rPr>
        <w:t>รายได้ตามวิธีเส้นตรงตลอด</w:t>
      </w:r>
      <w:r w:rsidR="008715AB" w:rsidRPr="003C47FE">
        <w:rPr>
          <w:rFonts w:ascii="Angsana New" w:hAnsi="Angsana New"/>
          <w:sz w:val="30"/>
          <w:szCs w:val="30"/>
          <w:cs/>
        </w:rPr>
        <w:t>อายุของสัญญาและ</w:t>
      </w:r>
      <w:r w:rsidRPr="003C47FE">
        <w:rPr>
          <w:rFonts w:ascii="Angsana New" w:hAnsi="Angsana New"/>
          <w:sz w:val="30"/>
          <w:szCs w:val="30"/>
          <w:cs/>
        </w:rPr>
        <w:t>แสดงเป็นรายได้</w:t>
      </w:r>
      <w:r w:rsidR="00FF6A79">
        <w:rPr>
          <w:rFonts w:ascii="Angsana New" w:hAnsi="Angsana New" w:hint="cs"/>
          <w:sz w:val="30"/>
          <w:szCs w:val="30"/>
          <w:cs/>
        </w:rPr>
        <w:t>จากการให้ใช้</w:t>
      </w:r>
      <w:r w:rsidR="00DB430D">
        <w:rPr>
          <w:rFonts w:ascii="Angsana New" w:hAnsi="Angsana New" w:hint="cs"/>
          <w:sz w:val="30"/>
          <w:szCs w:val="30"/>
          <w:cs/>
        </w:rPr>
        <w:t>พื้นที่และ</w:t>
      </w:r>
      <w:r w:rsidR="00FF6A79">
        <w:rPr>
          <w:rFonts w:ascii="Angsana New" w:hAnsi="Angsana New" w:hint="cs"/>
          <w:sz w:val="30"/>
          <w:szCs w:val="30"/>
          <w:cs/>
        </w:rPr>
        <w:t>โครงสร้างพื้นฐาน</w:t>
      </w:r>
      <w:r w:rsidRPr="003C47FE">
        <w:rPr>
          <w:rFonts w:ascii="Angsana New" w:hAnsi="Angsana New"/>
          <w:sz w:val="30"/>
          <w:szCs w:val="30"/>
          <w:cs/>
        </w:rPr>
        <w:t>ในกำไร</w:t>
      </w:r>
      <w:r w:rsidR="00B35079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>ขาดทุน</w:t>
      </w:r>
    </w:p>
    <w:p w:rsidR="00AB0A57" w:rsidRPr="00CC0252" w:rsidRDefault="00AB0A57" w:rsidP="002433CA">
      <w:pPr>
        <w:pStyle w:val="FSBlank"/>
      </w:pPr>
    </w:p>
    <w:p w:rsidR="00860F63" w:rsidRPr="003C47FE" w:rsidRDefault="00860F63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ฒ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:rsidR="00860F63" w:rsidRPr="00E73BB5" w:rsidRDefault="00860F63" w:rsidP="002433CA">
      <w:pPr>
        <w:pStyle w:val="FSBlank"/>
      </w:pPr>
    </w:p>
    <w:p w:rsidR="00B35079" w:rsidRPr="003C47FE" w:rsidRDefault="00B35079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3C47FE">
        <w:rPr>
          <w:rFonts w:ascii="Angsana New" w:hAnsi="Angsana New"/>
          <w:i/>
          <w:sz w:val="30"/>
          <w:szCs w:val="30"/>
          <w:cs/>
        </w:rPr>
        <w:t>รายได้ที่รับรู้ไม่รวมภาษีมูลค่าเพิ่มหรือภาษีขายอื่น</w:t>
      </w:r>
      <w:r w:rsidR="00FF6A79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sz w:val="30"/>
          <w:szCs w:val="30"/>
          <w:cs/>
        </w:rPr>
        <w:t>ๆ และแสดงสุทธิจ</w:t>
      </w:r>
      <w:r w:rsidR="00C72EE5" w:rsidRPr="003C47FE">
        <w:rPr>
          <w:rFonts w:ascii="Angsana New" w:hAnsi="Angsana New"/>
          <w:i/>
          <w:sz w:val="30"/>
          <w:szCs w:val="30"/>
          <w:cs/>
        </w:rPr>
        <w:t>า</w:t>
      </w:r>
      <w:r w:rsidRPr="003C47FE">
        <w:rPr>
          <w:rFonts w:ascii="Angsana New" w:hAnsi="Angsana New"/>
          <w:i/>
          <w:sz w:val="30"/>
          <w:szCs w:val="30"/>
          <w:cs/>
        </w:rPr>
        <w:t>กส่วนลดการค้า</w:t>
      </w:r>
    </w:p>
    <w:p w:rsidR="00B35079" w:rsidRPr="00E73BB5" w:rsidRDefault="00B35079" w:rsidP="002433CA">
      <w:pPr>
        <w:pStyle w:val="FSBlank"/>
      </w:pPr>
    </w:p>
    <w:p w:rsidR="00860F63" w:rsidRPr="003C47FE" w:rsidRDefault="00623E01" w:rsidP="00860F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การขาย</w:t>
      </w:r>
      <w:r w:rsidR="00860F63" w:rsidRPr="003C47FE">
        <w:rPr>
          <w:rFonts w:ascii="Angsana New" w:hAnsi="Angsana New"/>
          <w:iCs/>
          <w:sz w:val="30"/>
          <w:szCs w:val="30"/>
          <w:cs/>
        </w:rPr>
        <w:t>โครงการพัฒนาอสังหาริมทรัพย์</w:t>
      </w:r>
    </w:p>
    <w:p w:rsidR="00860F63" w:rsidRPr="00E73BB5" w:rsidRDefault="00860F63" w:rsidP="002433CA">
      <w:pPr>
        <w:pStyle w:val="FSBlank"/>
        <w:rPr>
          <w:cs/>
        </w:rPr>
      </w:pPr>
    </w:p>
    <w:p w:rsidR="00353261" w:rsidRPr="003C47FE" w:rsidRDefault="00623E01" w:rsidP="00860F6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3C47FE">
        <w:rPr>
          <w:rFonts w:ascii="Angsana New" w:hAnsi="Angsana New"/>
          <w:spacing w:val="-2"/>
          <w:sz w:val="30"/>
          <w:szCs w:val="30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:rsidR="00623E01" w:rsidRPr="00E73BB5" w:rsidRDefault="00623E01" w:rsidP="002433CA">
      <w:pPr>
        <w:pStyle w:val="FSBlank"/>
      </w:pPr>
    </w:p>
    <w:p w:rsidR="007675A5" w:rsidRPr="003C47FE" w:rsidRDefault="007675A5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hanging="360"/>
        <w:jc w:val="thaiDistribute"/>
        <w:rPr>
          <w:rFonts w:ascii="Angsana New" w:hAnsi="Angsana New"/>
          <w:iCs/>
          <w:sz w:val="30"/>
          <w:szCs w:val="30"/>
        </w:rPr>
      </w:pPr>
      <w:r w:rsidRPr="003C47FE">
        <w:rPr>
          <w:rFonts w:ascii="Angsana New" w:hAnsi="Angsana New"/>
          <w:iCs/>
          <w:sz w:val="30"/>
          <w:szCs w:val="30"/>
          <w:cs/>
        </w:rPr>
        <w:t>การให้บริการ</w:t>
      </w:r>
    </w:p>
    <w:p w:rsidR="007675A5" w:rsidRPr="00E73BB5" w:rsidRDefault="007675A5" w:rsidP="002433CA">
      <w:pPr>
        <w:pStyle w:val="FSBlank"/>
      </w:pPr>
    </w:p>
    <w:p w:rsidR="007675A5" w:rsidRPr="003C47FE" w:rsidRDefault="007675A5" w:rsidP="007675A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:rsidR="002433CA" w:rsidRDefault="002433CA" w:rsidP="002433CA">
      <w:pPr>
        <w:pStyle w:val="FSBlank"/>
      </w:pPr>
    </w:p>
    <w:p w:rsidR="00356B8F" w:rsidRPr="003C47FE" w:rsidRDefault="00356B8F" w:rsidP="00B350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:rsidR="00356B8F" w:rsidRPr="00612065" w:rsidRDefault="00356B8F" w:rsidP="002433CA">
      <w:pPr>
        <w:pStyle w:val="FSBlank"/>
      </w:pPr>
    </w:p>
    <w:p w:rsidR="00FF6A79" w:rsidRDefault="007675A5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รายได้ค่าเช่า</w:t>
      </w:r>
      <w:r w:rsidR="00B35079" w:rsidRPr="003C47FE">
        <w:rPr>
          <w:rFonts w:ascii="Angsana New" w:hAnsi="Angsana New"/>
          <w:sz w:val="30"/>
          <w:szCs w:val="30"/>
          <w:cs/>
        </w:rPr>
        <w:t>จา</w:t>
      </w:r>
      <w:r w:rsidR="00C72EE5" w:rsidRPr="003C47FE">
        <w:rPr>
          <w:rFonts w:ascii="Angsana New" w:hAnsi="Angsana New"/>
          <w:sz w:val="30"/>
          <w:szCs w:val="30"/>
          <w:cs/>
        </w:rPr>
        <w:t>ก</w:t>
      </w:r>
      <w:r w:rsidR="00B35079" w:rsidRPr="003C47F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BF4075" w:rsidRPr="003C47FE">
        <w:rPr>
          <w:rFonts w:ascii="Angsana New" w:hAnsi="Angsana New"/>
          <w:sz w:val="30"/>
          <w:szCs w:val="30"/>
          <w:cs/>
        </w:rPr>
        <w:t>รับรู้ใน</w:t>
      </w:r>
      <w:r w:rsidRPr="003C47FE">
        <w:rPr>
          <w:rFonts w:ascii="Angsana New" w:hAnsi="Angsana New"/>
          <w:sz w:val="30"/>
          <w:szCs w:val="30"/>
          <w:cs/>
        </w:rPr>
        <w:t>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 xml:space="preserve">ขาดทุนโดยวิธีเส้นตรงตลอดอายุสัญญาเช่า </w:t>
      </w:r>
      <w:r w:rsidR="00B35079" w:rsidRPr="003C47FE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</w:t>
      </w:r>
      <w:r w:rsidR="00C72EE5" w:rsidRPr="003C47FE">
        <w:rPr>
          <w:rFonts w:ascii="Angsana New" w:hAnsi="Angsana New"/>
          <w:sz w:val="30"/>
          <w:szCs w:val="30"/>
          <w:cs/>
        </w:rPr>
        <w:t>ค่า</w:t>
      </w:r>
      <w:r w:rsidR="00B35079" w:rsidRPr="003C47FE">
        <w:rPr>
          <w:rFonts w:ascii="Angsana New" w:hAnsi="Angsana New"/>
          <w:sz w:val="30"/>
          <w:szCs w:val="30"/>
          <w:cs/>
        </w:rPr>
        <w:t>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FF6A79" w:rsidRPr="00612065" w:rsidRDefault="00FF6A79" w:rsidP="002433CA">
      <w:pPr>
        <w:pStyle w:val="FSBlank"/>
      </w:pPr>
    </w:p>
    <w:p w:rsidR="002433CA" w:rsidRDefault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860F63" w:rsidRPr="003C47FE" w:rsidRDefault="00860F63" w:rsidP="00FF6A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เงินปันผลรับ</w:t>
      </w:r>
    </w:p>
    <w:p w:rsidR="00860F63" w:rsidRPr="00612065" w:rsidRDefault="00860F63" w:rsidP="002433CA">
      <w:pPr>
        <w:pStyle w:val="FSBlank"/>
      </w:pPr>
    </w:p>
    <w:p w:rsidR="002433CA" w:rsidRDefault="00860F63" w:rsidP="002433C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เงินปันผลรับบันทึกในกำไร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Pr="003C47FE">
        <w:rPr>
          <w:rFonts w:ascii="Angsana New" w:hAnsi="Angsana New"/>
          <w:sz w:val="30"/>
          <w:szCs w:val="30"/>
          <w:cs/>
        </w:rPr>
        <w:t>ขาดทุนในวันท</w:t>
      </w:r>
      <w:r w:rsidR="00561EFA" w:rsidRPr="003C47FE">
        <w:rPr>
          <w:rFonts w:ascii="Angsana New" w:hAnsi="Angsana New"/>
          <w:sz w:val="30"/>
          <w:szCs w:val="30"/>
          <w:cs/>
        </w:rPr>
        <w:t>ี่</w:t>
      </w:r>
      <w:r w:rsidR="00163769">
        <w:rPr>
          <w:rFonts w:ascii="Angsana New" w:hAnsi="Angsana New" w:hint="cs"/>
          <w:sz w:val="30"/>
          <w:szCs w:val="30"/>
          <w:cs/>
        </w:rPr>
        <w:t>กลุ่ม</w:t>
      </w:r>
      <w:r w:rsidR="00561EFA" w:rsidRPr="003C47FE">
        <w:rPr>
          <w:rFonts w:ascii="Angsana New" w:hAnsi="Angsana New"/>
          <w:sz w:val="30"/>
          <w:szCs w:val="30"/>
          <w:cs/>
        </w:rPr>
        <w:t xml:space="preserve">บริษัทมีสิทธิได้รับเงินปันผล </w:t>
      </w:r>
    </w:p>
    <w:p w:rsidR="002433CA" w:rsidRDefault="002433CA" w:rsidP="002433CA">
      <w:pPr>
        <w:pStyle w:val="FSBlank"/>
        <w:rPr>
          <w:cs/>
        </w:rPr>
      </w:pPr>
    </w:p>
    <w:p w:rsidR="00860F63" w:rsidRPr="003C47FE" w:rsidRDefault="00860F63" w:rsidP="00860F6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ดอกเบี้ยรับ</w:t>
      </w:r>
      <w:r w:rsidR="00DB430D">
        <w:rPr>
          <w:rFonts w:ascii="Angsana New" w:hAnsi="Angsana New" w:hint="cs"/>
          <w:i/>
          <w:iCs/>
          <w:sz w:val="30"/>
          <w:szCs w:val="30"/>
          <w:cs/>
        </w:rPr>
        <w:t>และรายได้อื่น</w:t>
      </w:r>
    </w:p>
    <w:p w:rsidR="00860F63" w:rsidRPr="00612065" w:rsidRDefault="00860F63" w:rsidP="002433CA">
      <w:pPr>
        <w:pStyle w:val="FSBlank"/>
      </w:pPr>
    </w:p>
    <w:p w:rsidR="00860F63" w:rsidRPr="003C47FE" w:rsidRDefault="000256D4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ดอกเบี้ยรับ</w:t>
      </w:r>
      <w:r w:rsidR="00DB430D">
        <w:rPr>
          <w:rFonts w:ascii="Angsana New" w:hAnsi="Angsana New" w:hint="cs"/>
          <w:sz w:val="30"/>
          <w:szCs w:val="30"/>
          <w:cs/>
        </w:rPr>
        <w:t>และรายได้อื่น</w:t>
      </w:r>
      <w:r w:rsidRPr="003C47FE">
        <w:rPr>
          <w:rFonts w:ascii="Angsana New" w:hAnsi="Angsana New"/>
          <w:sz w:val="30"/>
          <w:szCs w:val="30"/>
          <w:cs/>
        </w:rPr>
        <w:t>บันทึกใน</w:t>
      </w:r>
      <w:r w:rsidR="00860F63" w:rsidRPr="003C47FE">
        <w:rPr>
          <w:rFonts w:ascii="Angsana New" w:hAnsi="Angsana New"/>
          <w:sz w:val="30"/>
          <w:szCs w:val="30"/>
          <w:cs/>
        </w:rPr>
        <w:t>กำไร</w:t>
      </w:r>
      <w:r w:rsidR="009B1F0F" w:rsidRPr="003C47FE">
        <w:rPr>
          <w:rFonts w:ascii="Angsana New" w:hAnsi="Angsana New"/>
          <w:sz w:val="30"/>
          <w:szCs w:val="30"/>
          <w:cs/>
        </w:rPr>
        <w:t>หรือ</w:t>
      </w:r>
      <w:r w:rsidR="00860F63" w:rsidRPr="003C47FE">
        <w:rPr>
          <w:rFonts w:ascii="Angsana New" w:hAnsi="Angsana New"/>
          <w:sz w:val="30"/>
          <w:szCs w:val="30"/>
          <w:cs/>
        </w:rPr>
        <w:t>ขาดทุนตามเกณฑ์คงค้าง</w:t>
      </w:r>
    </w:p>
    <w:p w:rsidR="00E06F7F" w:rsidRPr="00612065" w:rsidRDefault="00E06F7F" w:rsidP="002433CA">
      <w:pPr>
        <w:pStyle w:val="FSBlank"/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ณ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:rsidR="00860F63" w:rsidRPr="002433CA" w:rsidRDefault="00860F63" w:rsidP="002433CA">
      <w:pPr>
        <w:pStyle w:val="FSBlank"/>
        <w:rPr>
          <w:sz w:val="18"/>
          <w:szCs w:val="18"/>
          <w:cs/>
        </w:rPr>
      </w:pPr>
    </w:p>
    <w:p w:rsidR="00B35079" w:rsidRPr="003C47FE" w:rsidRDefault="00B35079" w:rsidP="00860F6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</w:t>
      </w:r>
      <w:r w:rsidR="00DA2582">
        <w:rPr>
          <w:rFonts w:ascii="Angsana New" w:hAnsi="Angsana New"/>
          <w:sz w:val="30"/>
          <w:szCs w:val="30"/>
          <w:cs/>
        </w:rPr>
        <w:t>วดที่ค่าใช้จ่ายดังกล่าวเกิดขึ้น</w:t>
      </w:r>
      <w:r w:rsidRPr="003C47FE">
        <w:rPr>
          <w:rFonts w:ascii="Angsana New" w:hAnsi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:rsidR="00860F63" w:rsidRPr="00612065" w:rsidRDefault="00860F63" w:rsidP="002433CA">
      <w:pPr>
        <w:pStyle w:val="FSBlank"/>
        <w:rPr>
          <w:highlight w:val="yellow"/>
        </w:rPr>
      </w:pPr>
    </w:p>
    <w:p w:rsidR="00860F63" w:rsidRPr="003C47FE" w:rsidRDefault="00860F63" w:rsidP="00436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ด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F67328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860F63" w:rsidRPr="002433CA" w:rsidRDefault="007E6F91" w:rsidP="002433CA">
      <w:pPr>
        <w:pStyle w:val="FSBlank"/>
        <w:rPr>
          <w:sz w:val="18"/>
          <w:szCs w:val="18"/>
        </w:rPr>
      </w:pPr>
      <w:r w:rsidRPr="002433CA">
        <w:rPr>
          <w:sz w:val="18"/>
          <w:szCs w:val="18"/>
          <w:cs/>
        </w:rPr>
        <w:tab/>
      </w:r>
    </w:p>
    <w:p w:rsidR="00B220DE" w:rsidRPr="003C47FE" w:rsidRDefault="00F67328" w:rsidP="00946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รายจ่าย</w:t>
      </w:r>
      <w:r w:rsidR="007E6F91" w:rsidRPr="003C47FE">
        <w:rPr>
          <w:rFonts w:ascii="Angsana New" w:hAnsi="Angsana New"/>
          <w:sz w:val="30"/>
          <w:szCs w:val="30"/>
          <w:cs/>
        </w:rPr>
        <w:t>ภายใต้สัญญาเช่าดำเนินงานบันทึกในกำไรหรือขาดทุนโดยวิธีเส้นตรงตลอดอายุสัญญาเช่า</w:t>
      </w:r>
      <w:r w:rsidR="00020D82" w:rsidRPr="003C47FE">
        <w:rPr>
          <w:rFonts w:ascii="Angsana New" w:hAnsi="Angsana New"/>
          <w:sz w:val="30"/>
          <w:szCs w:val="30"/>
          <w:cs/>
        </w:rPr>
        <w:t xml:space="preserve">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7E6F91" w:rsidRPr="003C47FE">
        <w:rPr>
          <w:rFonts w:ascii="Angsana New" w:hAnsi="Angsana New"/>
          <w:sz w:val="30"/>
          <w:szCs w:val="30"/>
          <w:cs/>
        </w:rPr>
        <w:t xml:space="preserve"> </w:t>
      </w:r>
    </w:p>
    <w:p w:rsidR="0094672C" w:rsidRPr="00612065" w:rsidRDefault="0094672C" w:rsidP="002433CA">
      <w:pPr>
        <w:pStyle w:val="FSBlank"/>
        <w:rPr>
          <w:cs/>
        </w:rPr>
      </w:pPr>
    </w:p>
    <w:p w:rsidR="007E6F91" w:rsidRPr="00BE33C1" w:rsidRDefault="007E6F91" w:rsidP="00E14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33C1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</w:t>
      </w:r>
      <w:r w:rsidRPr="00BE33C1">
        <w:rPr>
          <w:rFonts w:ascii="Angsana New" w:hAnsi="Angsana New"/>
          <w:sz w:val="30"/>
          <w:szCs w:val="30"/>
        </w:rPr>
        <w:br/>
      </w:r>
      <w:r w:rsidRPr="00BE33C1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:rsidR="00714024" w:rsidRDefault="00714024" w:rsidP="002433CA">
      <w:pPr>
        <w:pStyle w:val="FSBlank"/>
      </w:pPr>
    </w:p>
    <w:p w:rsidR="00860F63" w:rsidRPr="003C47FE" w:rsidRDefault="00860F63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ต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:rsidR="001070BD" w:rsidRPr="002433CA" w:rsidRDefault="001070BD" w:rsidP="002433CA">
      <w:pPr>
        <w:pStyle w:val="FSBlank"/>
        <w:rPr>
          <w:sz w:val="18"/>
          <w:szCs w:val="18"/>
        </w:rPr>
      </w:pPr>
    </w:p>
    <w:p w:rsidR="008F4010" w:rsidRPr="003C47FE" w:rsidRDefault="00121BC8" w:rsidP="001070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C75D3E"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1070BD" w:rsidRPr="000942DA" w:rsidRDefault="001070BD" w:rsidP="002433CA">
      <w:pPr>
        <w:pStyle w:val="FSBlank"/>
      </w:pPr>
    </w:p>
    <w:p w:rsidR="00121BC8" w:rsidRPr="003C47FE" w:rsidRDefault="00121BC8" w:rsidP="001070BD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3B20ED"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</w:t>
      </w:r>
      <w:r w:rsidR="00B35079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รายงานตลอดจนการปรับปรุงทางภาษีที่เกี่ยวกับรายการในปีก่อน</w:t>
      </w:r>
      <w:r w:rsidR="00322E54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</w:t>
      </w:r>
    </w:p>
    <w:p w:rsidR="00121BC8" w:rsidRPr="000942DA" w:rsidRDefault="00121BC8" w:rsidP="002433CA">
      <w:pPr>
        <w:pStyle w:val="FSBlank"/>
      </w:pPr>
    </w:p>
    <w:p w:rsidR="00121BC8" w:rsidRPr="003C47FE" w:rsidRDefault="00121BC8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</w:t>
      </w:r>
      <w:r w:rsidR="00301D00">
        <w:rPr>
          <w:rFonts w:ascii="Angsana New" w:hAnsi="Angsana New" w:hint="cs"/>
          <w:sz w:val="30"/>
          <w:szCs w:val="30"/>
          <w:cs/>
        </w:rPr>
        <w:t>บริษัทย่อยและ</w:t>
      </w:r>
      <w:r w:rsidR="0094672C" w:rsidRPr="003C47FE">
        <w:rPr>
          <w:rFonts w:ascii="Angsana New" w:hAnsi="Angsana New"/>
          <w:sz w:val="30"/>
          <w:szCs w:val="30"/>
          <w:cs/>
        </w:rPr>
        <w:t>การร่วมค้า</w:t>
      </w:r>
      <w:r w:rsidRPr="003C47FE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หากเป็นไปได้ว่าจะไม่มีการกลับรายการในอนาคตอันใกล้</w:t>
      </w:r>
    </w:p>
    <w:p w:rsidR="00121BC8" w:rsidRPr="003C47FE" w:rsidRDefault="00EF292D" w:rsidP="001070BD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color w:val="0000FF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การวัดมู</w:t>
      </w:r>
      <w:r w:rsidR="00121BC8" w:rsidRPr="003C47FE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="00121BC8" w:rsidRPr="003C47FE">
        <w:rPr>
          <w:rFonts w:ascii="Angsana New" w:hAnsi="Angsana New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121BC8" w:rsidRPr="000942DA" w:rsidRDefault="00121BC8" w:rsidP="002433CA">
      <w:pPr>
        <w:pStyle w:val="FSBlank"/>
      </w:pPr>
    </w:p>
    <w:p w:rsidR="008306C1" w:rsidRPr="003C47FE" w:rsidRDefault="008306C1" w:rsidP="001070BD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</w:t>
      </w:r>
      <w:r w:rsidR="00623E01"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</w:rPr>
        <w:t>รายงาน</w:t>
      </w:r>
    </w:p>
    <w:p w:rsidR="008306C1" w:rsidRPr="000942DA" w:rsidRDefault="008306C1" w:rsidP="002433CA">
      <w:pPr>
        <w:pStyle w:val="FSBlank"/>
        <w:rPr>
          <w:rFonts w:eastAsia="Calibri"/>
        </w:rPr>
      </w:pPr>
    </w:p>
    <w:p w:rsidR="00612065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="00301D00">
        <w:rPr>
          <w:rFonts w:ascii="Angsana New" w:hAnsi="Angsana New"/>
          <w:sz w:val="30"/>
          <w:szCs w:val="30"/>
          <w:cs/>
        </w:rPr>
        <w:t>บริษัท</w:t>
      </w:r>
      <w:r w:rsidRPr="003C47FE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</w:t>
      </w:r>
      <w:r w:rsidR="004E2810" w:rsidRPr="003C47FE">
        <w:rPr>
          <w:rFonts w:ascii="Angsana New" w:hAnsi="Angsana New"/>
          <w:sz w:val="30"/>
          <w:szCs w:val="30"/>
          <w:cs/>
        </w:rPr>
        <w:t>เมินผลกระทบจากหลายปัจจัย รวมถึง</w:t>
      </w:r>
      <w:r w:rsidR="00FF50B2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การตีความทางก</w:t>
      </w:r>
      <w:r w:rsidR="00FF50B2" w:rsidRPr="003C47FE">
        <w:rPr>
          <w:rFonts w:ascii="Angsana New" w:hAnsi="Angsana New"/>
          <w:sz w:val="30"/>
          <w:szCs w:val="30"/>
          <w:cs/>
        </w:rPr>
        <w:t>ฎ</w:t>
      </w:r>
      <w:r w:rsidRPr="003C47FE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 การประเมินนี้อยู่บนพ</w:t>
      </w:r>
      <w:r w:rsidR="00565ADA" w:rsidRPr="003C47FE">
        <w:rPr>
          <w:rFonts w:ascii="Angsana New" w:hAnsi="Angsana New"/>
          <w:sz w:val="30"/>
          <w:szCs w:val="30"/>
          <w:cs/>
        </w:rPr>
        <w:t>ื้นฐานการประมาณการและข้อสมมติ</w:t>
      </w:r>
      <w:r w:rsidRPr="003C47FE">
        <w:rPr>
          <w:rFonts w:ascii="Angsana New" w:hAnsi="Angsana New"/>
          <w:sz w:val="30"/>
          <w:szCs w:val="30"/>
          <w:cs/>
        </w:rPr>
        <w:t xml:space="preserve"> และอาจจะเกี่ยวข้องกับการตัดสินใจเกี่ยวกับเหตุการณ์ในอนาคต ข้อมูลใหม่</w:t>
      </w:r>
      <w:r w:rsidR="00CC24C4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</w:t>
      </w:r>
      <w:r w:rsidR="00B35079" w:rsidRPr="003C47FE">
        <w:rPr>
          <w:rFonts w:ascii="Angsana New" w:hAnsi="Angsana New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อาจจะทำให้</w:t>
      </w:r>
      <w:r w:rsidR="00AA4E5C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12065" w:rsidRDefault="00612065" w:rsidP="002433CA">
      <w:pPr>
        <w:pStyle w:val="FSBlank"/>
      </w:pPr>
    </w:p>
    <w:p w:rsidR="008306C1" w:rsidRDefault="008306C1" w:rsidP="000458F3">
      <w:pPr>
        <w:pStyle w:val="BodyText"/>
        <w:spacing w:after="0" w:line="240" w:lineRule="auto"/>
        <w:ind w:left="547" w:right="2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E670AB" w:rsidRPr="002433CA" w:rsidRDefault="00E670AB" w:rsidP="002433CA">
      <w:pPr>
        <w:pStyle w:val="FSBlank"/>
      </w:pPr>
    </w:p>
    <w:p w:rsidR="0077628C" w:rsidRDefault="00085EE5" w:rsidP="00085EE5">
      <w:pPr>
        <w:pStyle w:val="FSBlank"/>
        <w:ind w:left="540" w:firstLine="0"/>
        <w:rPr>
          <w:sz w:val="30"/>
          <w:szCs w:val="30"/>
        </w:rPr>
      </w:pPr>
      <w:r w:rsidRPr="00A11D60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085EE5">
        <w:rPr>
          <w:sz w:val="30"/>
          <w:szCs w:val="30"/>
          <w:cs/>
        </w:rPr>
        <w:t>ค่อนข้างแน่</w:t>
      </w:r>
      <w:r w:rsidRPr="00A11D60">
        <w:rPr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085EE5">
        <w:rPr>
          <w:rFonts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085EE5" w:rsidRDefault="00085EE5" w:rsidP="002433CA">
      <w:pPr>
        <w:pStyle w:val="FSBlank"/>
      </w:pPr>
    </w:p>
    <w:p w:rsidR="002433CA" w:rsidRPr="003C47FE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/>
          <w:b/>
          <w:bCs/>
          <w:i/>
          <w:iCs/>
          <w:sz w:val="30"/>
          <w:szCs w:val="30"/>
          <w:cs/>
        </w:rPr>
        <w:t>ถ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กำไรต่อหุ้น </w:t>
      </w:r>
    </w:p>
    <w:p w:rsidR="002433CA" w:rsidRPr="00322E54" w:rsidRDefault="002433CA" w:rsidP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20"/>
          <w:szCs w:val="20"/>
        </w:rPr>
      </w:pPr>
    </w:p>
    <w:p w:rsidR="002433CA" w:rsidRPr="003C47FE" w:rsidRDefault="002433CA" w:rsidP="002433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3C47FE">
        <w:rPr>
          <w:rFonts w:ascii="Angsana New" w:hAnsi="Angsana New"/>
          <w:b/>
          <w:sz w:val="30"/>
          <w:szCs w:val="30"/>
          <w:cs/>
        </w:rPr>
        <w:t>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:rsidR="002433CA" w:rsidRPr="002433CA" w:rsidRDefault="002433CA" w:rsidP="002433CA">
      <w:pPr>
        <w:pStyle w:val="FSBlank"/>
      </w:pPr>
    </w:p>
    <w:p w:rsidR="00685D61" w:rsidRDefault="00685D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97C69" w:rsidRPr="003C47FE" w:rsidRDefault="00097C69" w:rsidP="00502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685D61">
        <w:rPr>
          <w:rFonts w:ascii="Angsana New" w:hAnsi="Angsana New"/>
          <w:b/>
          <w:bCs/>
          <w:i/>
          <w:iCs/>
          <w:sz w:val="30"/>
          <w:szCs w:val="30"/>
          <w:cs/>
        </w:rPr>
        <w:t>ท</w:t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502E2C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รายงานทางการเงินจำแนกตามส่วนงาน </w:t>
      </w:r>
    </w:p>
    <w:p w:rsidR="00097C69" w:rsidRPr="00322E54" w:rsidRDefault="00097C69" w:rsidP="006C3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/>
          <w:sz w:val="20"/>
          <w:szCs w:val="20"/>
        </w:rPr>
      </w:pPr>
    </w:p>
    <w:p w:rsidR="00097C69" w:rsidRPr="003C47FE" w:rsidRDefault="00097C69" w:rsidP="00097C69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0E339C" w:rsidRPr="00322E54" w:rsidRDefault="000E339C" w:rsidP="00097C69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D01D44" w:rsidRPr="003C47FE" w:rsidRDefault="00D01D44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D01D44" w:rsidRPr="00322E54" w:rsidRDefault="00D01D44" w:rsidP="002A7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/>
        <w:rPr>
          <w:rFonts w:ascii="Angsana New" w:hAnsi="Angsana New"/>
          <w:bCs/>
          <w:sz w:val="20"/>
          <w:szCs w:val="20"/>
        </w:rPr>
      </w:pPr>
    </w:p>
    <w:p w:rsidR="0018465B" w:rsidRPr="007A1EBE" w:rsidRDefault="00D01D44" w:rsidP="0052698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 w:hanging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3C47FE">
        <w:rPr>
          <w:rFonts w:ascii="Angsana New" w:hAnsi="Angsana New"/>
          <w:b/>
          <w:sz w:val="30"/>
          <w:szCs w:val="30"/>
          <w:cs/>
        </w:rPr>
        <w:tab/>
      </w:r>
      <w:r w:rsidRPr="007A1EBE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643FE8" w:rsidRPr="007A1EB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1EBE">
        <w:rPr>
          <w:rFonts w:ascii="Angsana New" w:hAnsi="Angsana New"/>
          <w:b/>
          <w:sz w:val="30"/>
          <w:szCs w:val="30"/>
          <w:cs/>
        </w:rPr>
        <w:t xml:space="preserve">บริษัท </w:t>
      </w:r>
      <w:r w:rsidR="00E95FB3" w:rsidRPr="007A1EBE">
        <w:rPr>
          <w:rFonts w:ascii="Angsana New" w:hAnsi="Angsana New"/>
          <w:b/>
          <w:sz w:val="30"/>
          <w:szCs w:val="30"/>
        </w:rPr>
        <w:br/>
      </w:r>
      <w:r w:rsidRPr="007A1EBE">
        <w:rPr>
          <w:rFonts w:ascii="Angsana New" w:hAnsi="Angsana New"/>
          <w:b/>
          <w:sz w:val="30"/>
          <w:szCs w:val="30"/>
          <w:cs/>
        </w:rPr>
        <w:t>หาก</w:t>
      </w:r>
      <w:r w:rsidR="00643FE8" w:rsidRPr="007A1EB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1EBE">
        <w:rPr>
          <w:rFonts w:ascii="Angsana New" w:hAnsi="Angsana New"/>
          <w:b/>
          <w:sz w:val="30"/>
          <w:szCs w:val="30"/>
          <w:cs/>
        </w:rPr>
        <w:t>บริษัทมีอำนาจควบคุมหรือคว</w:t>
      </w:r>
      <w:r w:rsidR="00B35079" w:rsidRPr="007A1EBE">
        <w:rPr>
          <w:rFonts w:ascii="Angsana New" w:hAnsi="Angsana New"/>
          <w:b/>
          <w:sz w:val="30"/>
          <w:szCs w:val="30"/>
          <w:cs/>
        </w:rPr>
        <w:t>บคุมร่วมกันทั้งทางตรงและทางอ้อม</w:t>
      </w:r>
      <w:r w:rsidRPr="007A1EBE">
        <w:rPr>
          <w:rFonts w:ascii="Angsana New" w:hAnsi="Angsana New"/>
          <w:b/>
          <w:sz w:val="30"/>
          <w:szCs w:val="30"/>
          <w:cs/>
        </w:rPr>
        <w:t>หรือมีอิทธิพลอย่างมี</w:t>
      </w:r>
      <w:r w:rsidR="00331B61" w:rsidRPr="007A1EBE">
        <w:rPr>
          <w:rFonts w:ascii="Angsana New" w:hAnsi="Angsana New"/>
          <w:b/>
          <w:sz w:val="30"/>
          <w:szCs w:val="30"/>
          <w:cs/>
        </w:rPr>
        <w:t>นัย</w:t>
      </w:r>
      <w:r w:rsidRPr="007A1EBE">
        <w:rPr>
          <w:rFonts w:ascii="Angsana New" w:hAnsi="Angsana New"/>
          <w:b/>
          <w:sz w:val="30"/>
          <w:szCs w:val="30"/>
          <w:cs/>
        </w:rPr>
        <w:t>สำคัญต่อบุคคลหร</w:t>
      </w:r>
      <w:r w:rsidR="00B35079" w:rsidRPr="007A1EBE">
        <w:rPr>
          <w:rFonts w:ascii="Angsana New" w:hAnsi="Angsana New"/>
          <w:b/>
          <w:sz w:val="30"/>
          <w:szCs w:val="30"/>
          <w:cs/>
        </w:rPr>
        <w:t>ือกิจการในการตัดสินใจทางการเงิน</w:t>
      </w:r>
      <w:r w:rsidRPr="007A1EBE">
        <w:rPr>
          <w:rFonts w:ascii="Angsana New" w:hAnsi="Angsana New"/>
          <w:b/>
          <w:sz w:val="30"/>
          <w:szCs w:val="30"/>
          <w:cs/>
        </w:rPr>
        <w:t xml:space="preserve">และการบริหารหรือในทางกลับกัน </w:t>
      </w:r>
      <w:r w:rsidR="00B35079" w:rsidRPr="007A1EBE">
        <w:rPr>
          <w:rFonts w:ascii="Angsana New" w:hAnsi="Angsana New"/>
          <w:b/>
          <w:sz w:val="30"/>
          <w:szCs w:val="30"/>
          <w:cs/>
        </w:rPr>
        <w:t>หรือ</w:t>
      </w:r>
      <w:r w:rsidR="00643FE8" w:rsidRPr="007A1EB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7A1EBE">
        <w:rPr>
          <w:rFonts w:ascii="Angsana New" w:hAnsi="Angsana New"/>
          <w:b/>
          <w:sz w:val="30"/>
          <w:szCs w:val="30"/>
          <w:cs/>
        </w:rPr>
        <w:t>บริษัท</w:t>
      </w:r>
      <w:r w:rsidR="00B35079" w:rsidRPr="007A1EBE">
        <w:rPr>
          <w:rFonts w:ascii="Angsana New" w:hAnsi="Angsana New"/>
          <w:b/>
          <w:sz w:val="30"/>
          <w:szCs w:val="30"/>
          <w:cs/>
        </w:rPr>
        <w:t>อยู่ภายใต้</w:t>
      </w:r>
      <w:r w:rsidR="00C23763" w:rsidRPr="007A1EBE">
        <w:rPr>
          <w:rFonts w:ascii="Angsana New" w:hAnsi="Angsana New"/>
          <w:b/>
          <w:sz w:val="30"/>
          <w:szCs w:val="30"/>
          <w:cs/>
        </w:rPr>
        <w:t>การ</w:t>
      </w:r>
      <w:r w:rsidRPr="007A1EBE">
        <w:rPr>
          <w:rFonts w:ascii="Angsana New" w:hAnsi="Angsana New"/>
          <w:b/>
          <w:sz w:val="30"/>
          <w:szCs w:val="30"/>
          <w:cs/>
        </w:rPr>
        <w:t>ควบคุมเดียวกันหรือ</w:t>
      </w:r>
      <w:r w:rsidR="003809D5" w:rsidRPr="007A1EBE">
        <w:rPr>
          <w:rFonts w:ascii="Angsana New" w:hAnsi="Angsana New"/>
          <w:b/>
          <w:sz w:val="30"/>
          <w:szCs w:val="30"/>
          <w:cs/>
        </w:rPr>
        <w:t>อยู่ภายใต้</w:t>
      </w:r>
      <w:r w:rsidRPr="007A1EBE">
        <w:rPr>
          <w:rFonts w:ascii="Angsana New" w:hAnsi="Angsana New"/>
          <w:b/>
          <w:sz w:val="30"/>
          <w:szCs w:val="30"/>
          <w:cs/>
        </w:rPr>
        <w:t>อ</w:t>
      </w:r>
      <w:r w:rsidR="003809D5" w:rsidRPr="007A1EBE">
        <w:rPr>
          <w:rFonts w:ascii="Angsana New" w:hAnsi="Angsana New"/>
          <w:b/>
          <w:sz w:val="30"/>
          <w:szCs w:val="30"/>
          <w:cs/>
        </w:rPr>
        <w:t>ิทธิพลอย่างมีนัยสำคัญเดียวกันกับบุคคลหรือกิจการนั้น การเกี่ยวข้อง</w:t>
      </w:r>
      <w:r w:rsidRPr="007A1EBE">
        <w:rPr>
          <w:rFonts w:ascii="Angsana New" w:hAnsi="Angsana New"/>
          <w:b/>
          <w:sz w:val="30"/>
          <w:szCs w:val="30"/>
          <w:cs/>
        </w:rPr>
        <w:t>กันนี้อาจเป็นรายบุคคลหรือเป็นกิจการ</w:t>
      </w:r>
    </w:p>
    <w:p w:rsidR="003B7860" w:rsidRDefault="003B7860" w:rsidP="003B7860">
      <w:pPr>
        <w:pStyle w:val="FSBlank"/>
      </w:pPr>
    </w:p>
    <w:p w:rsidR="00D01D44" w:rsidRPr="003C47FE" w:rsidRDefault="003809D5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ความสัมพันธ์ที่มีกับผู้บริหารสำคัญและ</w:t>
      </w:r>
      <w:r w:rsidR="00D01D44" w:rsidRPr="003C47F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มีดังนี้</w:t>
      </w:r>
    </w:p>
    <w:p w:rsidR="00D01D44" w:rsidRPr="00EE3011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440"/>
        <w:gridCol w:w="4500"/>
      </w:tblGrid>
      <w:tr w:rsidR="00D01D44" w:rsidRPr="003C47FE" w:rsidTr="00193172">
        <w:trPr>
          <w:tblHeader/>
        </w:trPr>
        <w:tc>
          <w:tcPr>
            <w:tcW w:w="333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:rsidR="00D01D44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558" w:right="-43" w:firstLine="45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EE3011" w:rsidRPr="003C47FE" w:rsidRDefault="00EE301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:rsidR="00D01D44" w:rsidRPr="003C47FE" w:rsidRDefault="00D01D44" w:rsidP="00EE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1D44" w:rsidRPr="003C47FE" w:rsidTr="00193172">
        <w:tc>
          <w:tcPr>
            <w:tcW w:w="3330" w:type="dxa"/>
          </w:tcPr>
          <w:p w:rsidR="00EE3011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</w:t>
            </w:r>
          </w:p>
          <w:p w:rsidR="00D01D44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D01D44" w:rsidRPr="003C47FE">
              <w:rPr>
                <w:rFonts w:ascii="Angsana New" w:hAnsi="Angsana New"/>
                <w:sz w:val="30"/>
                <w:szCs w:val="30"/>
                <w:cs/>
              </w:rPr>
              <w:t>อุตสาหกรรม จำกัด (มหาชน)</w:t>
            </w:r>
          </w:p>
        </w:tc>
        <w:tc>
          <w:tcPr>
            <w:tcW w:w="1440" w:type="dxa"/>
          </w:tcPr>
          <w:p w:rsidR="00D01D44" w:rsidRPr="003C47FE" w:rsidRDefault="00D01D44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D01D44" w:rsidRPr="003C47FE" w:rsidRDefault="00D01D44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เป็นผู้ถือหุ้นรายใหญ่ซึ่งถือหุ้นในบริษัทร้อยละ</w:t>
            </w:r>
            <w:r w:rsidR="00881549"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10.79</w:t>
            </w:r>
            <w:r w:rsidR="00F803D5"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0765" w:rsidRPr="003C47FE" w:rsidTr="00193172">
        <w:tc>
          <w:tcPr>
            <w:tcW w:w="3330" w:type="dxa"/>
          </w:tcPr>
          <w:p w:rsidR="00D00765" w:rsidRPr="003C47FE" w:rsidRDefault="00D00765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นวนคร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สมาร์ท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เอ็น</w:t>
            </w:r>
            <w:proofErr w:type="spellStart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เนอร์</w:t>
            </w:r>
            <w:proofErr w:type="spellEnd"/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ยี่ จำกัด</w:t>
            </w:r>
          </w:p>
        </w:tc>
        <w:tc>
          <w:tcPr>
            <w:tcW w:w="1440" w:type="dxa"/>
          </w:tcPr>
          <w:p w:rsidR="00D00765" w:rsidRPr="003C47FE" w:rsidRDefault="00D00765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D00765" w:rsidRPr="003C47FE" w:rsidRDefault="00D00765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เป็นบริษัทย่อย</w:t>
            </w:r>
            <w:r w:rsidR="00245D4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245D4E">
              <w:rPr>
                <w:rFonts w:ascii="Angsana New" w:hAnsi="Angsana New" w:hint="cs"/>
                <w:b/>
                <w:sz w:val="30"/>
                <w:szCs w:val="30"/>
                <w:cs/>
              </w:rPr>
              <w:t>ซึ่งบริษัทถือหุ้นร้อย</w:t>
            </w:r>
            <w:r w:rsidR="00245D4E" w:rsidRPr="00245D4E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ละ </w:t>
            </w:r>
            <w:r w:rsidR="00245D4E" w:rsidRPr="00245D4E">
              <w:rPr>
                <w:rFonts w:ascii="Angsana New" w:hAnsi="Angsana New"/>
                <w:bCs/>
                <w:sz w:val="30"/>
                <w:szCs w:val="30"/>
              </w:rPr>
              <w:t>99.99</w:t>
            </w:r>
            <w:r w:rsidR="00245D4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F47A06" w:rsidRPr="003C47FE" w:rsidRDefault="00F47A06" w:rsidP="00655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บริษัท ผลิตไฟฟ้า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:rsidR="00F47A06" w:rsidRPr="003C47FE" w:rsidRDefault="00F47A06" w:rsidP="00655C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F47A06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="00DE43F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การร่วมค้า ซึ่</w:t>
            </w:r>
            <w:r w:rsidR="00FF6A79">
              <w:rPr>
                <w:rFonts w:ascii="Angsana New" w:hAnsi="Angsana New"/>
                <w:b/>
                <w:sz w:val="30"/>
                <w:szCs w:val="30"/>
                <w:cs/>
              </w:rPr>
              <w:t>งบริษัทถือหุ้น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DE43F1" w:rsidRPr="003C47FE">
              <w:rPr>
                <w:rFonts w:ascii="Angsana New" w:hAnsi="Angsana New"/>
                <w:b/>
                <w:sz w:val="30"/>
                <w:szCs w:val="30"/>
                <w:cs/>
              </w:rPr>
              <w:t>29.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99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EE3011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บริษัท รักษาความปลอดภัย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นวนคร</w:t>
            </w:r>
            <w:proofErr w:type="spellEnd"/>
          </w:p>
          <w:p w:rsidR="00F47A06" w:rsidRPr="003C47FE" w:rsidRDefault="002774FD" w:rsidP="002774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F6A79">
              <w:rPr>
                <w:rFonts w:ascii="Angsana New" w:hAnsi="Angsana New"/>
                <w:b/>
                <w:sz w:val="30"/>
                <w:szCs w:val="30"/>
              </w:rPr>
              <w:t xml:space="preserve">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อินเตอร์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เนชั่นแนล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การ์ด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ดิ้ง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DE43F1" w:rsidP="0019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ที่เกี่ยวข้องกัน</w:t>
            </w:r>
            <w:r w:rsidR="00A3634D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ซึ่งบริษัทถือหุ้นร้อยละ 15.08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47A06" w:rsidRPr="003C47FE" w:rsidTr="00193172">
        <w:tc>
          <w:tcPr>
            <w:tcW w:w="3330" w:type="dxa"/>
          </w:tcPr>
          <w:p w:rsidR="00EE3011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="003809D5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โก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ลบอล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โล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จิ</w:t>
            </w:r>
            <w:proofErr w:type="spellStart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สติคส์</w:t>
            </w:r>
            <w:proofErr w:type="spellEnd"/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</w:p>
          <w:p w:rsidR="00F47A06" w:rsidRPr="003C47FE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="00EE301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:rsidR="00F47A06" w:rsidRPr="003C47FE" w:rsidRDefault="00F47A06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47A06" w:rsidRPr="003C47FE" w:rsidRDefault="00DE43F1" w:rsidP="00193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</w:t>
            </w:r>
            <w:r w:rsidR="00A3634D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ซึ่งบริษัทถือหุ้น</w:t>
            </w:r>
            <w:r w:rsidR="00F47A06"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ร้อยละ </w:t>
            </w:r>
            <w:r w:rsidR="00494745" w:rsidRPr="003C47FE">
              <w:rPr>
                <w:rFonts w:ascii="Angsana New" w:hAnsi="Angsana New"/>
                <w:b/>
                <w:sz w:val="30"/>
                <w:szCs w:val="30"/>
                <w:cs/>
              </w:rPr>
              <w:t>1.71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FF6A79" w:rsidRPr="003C47FE" w:rsidTr="00193172">
        <w:tc>
          <w:tcPr>
            <w:tcW w:w="3330" w:type="dxa"/>
          </w:tcPr>
          <w:p w:rsidR="00FF6A79" w:rsidRPr="003562C4" w:rsidRDefault="00AE023C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ผลิตอุปกรณ์ก่อสร้าง จำกัด</w:t>
            </w:r>
          </w:p>
        </w:tc>
        <w:tc>
          <w:tcPr>
            <w:tcW w:w="1440" w:type="dxa"/>
          </w:tcPr>
          <w:p w:rsidR="00FF6A79" w:rsidRPr="003562C4" w:rsidRDefault="00FF6A79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FF6A79" w:rsidRPr="003562C4" w:rsidRDefault="00FF6A79" w:rsidP="00494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562C4">
              <w:rPr>
                <w:rFonts w:ascii="Angsana New" w:hAnsi="Angsana New"/>
                <w:b/>
                <w:sz w:val="30"/>
                <w:szCs w:val="30"/>
                <w:cs/>
              </w:rPr>
              <w:t>เป็นกิจการที่เกี่ยวข้องกันและมีกรรมการร่วมกัน</w:t>
            </w:r>
          </w:p>
        </w:tc>
      </w:tr>
      <w:tr w:rsidR="00324FE1" w:rsidRPr="003C47FE" w:rsidTr="00193172">
        <w:tc>
          <w:tcPr>
            <w:tcW w:w="333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43" w:hanging="16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:rsidR="00324FE1" w:rsidRPr="003C47FE" w:rsidRDefault="00324FE1" w:rsidP="00A40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:rsidR="00324FE1" w:rsidRPr="003C47FE" w:rsidRDefault="00324FE1" w:rsidP="00380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8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</w:t>
            </w:r>
            <w:r w:rsidR="0019317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ๆ ของกิจการไม่ว่าทางตรงหรือทางอ้อม</w:t>
            </w:r>
            <w:r w:rsidRPr="003C47FE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ทั้งนี้รวมทั้งกรรมการของบริษัท (ไม่ว่าจะทำหน้าที่ในระดับบริหารหรือไม่)</w:t>
            </w:r>
          </w:p>
        </w:tc>
      </w:tr>
    </w:tbl>
    <w:p w:rsidR="00A87E48" w:rsidRPr="00685D61" w:rsidRDefault="00A87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2433CA" w:rsidRDefault="0024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01D44" w:rsidRPr="003C47FE" w:rsidRDefault="00D01D44" w:rsidP="000220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นโยบายการกำหนดราคาสำหรับ</w:t>
      </w:r>
      <w:r w:rsidR="00C87765" w:rsidRPr="003C47FE">
        <w:rPr>
          <w:rFonts w:ascii="Angsana New" w:hAnsi="Angsana New"/>
          <w:sz w:val="30"/>
          <w:szCs w:val="30"/>
          <w:cs/>
        </w:rPr>
        <w:t>รายการ</w:t>
      </w:r>
      <w:r w:rsidRPr="003C47FE">
        <w:rPr>
          <w:rFonts w:ascii="Angsana New" w:hAnsi="Angsana New"/>
          <w:sz w:val="30"/>
          <w:szCs w:val="30"/>
          <w:cs/>
        </w:rPr>
        <w:t>แต่ละ</w:t>
      </w:r>
      <w:r w:rsidR="00C87765" w:rsidRPr="003C47FE">
        <w:rPr>
          <w:rFonts w:ascii="Angsana New" w:hAnsi="Angsana New"/>
          <w:sz w:val="30"/>
          <w:szCs w:val="30"/>
          <w:cs/>
        </w:rPr>
        <w:t>ประเภท</w:t>
      </w:r>
      <w:r w:rsidRPr="003C47FE">
        <w:rPr>
          <w:rFonts w:ascii="Angsana New" w:hAnsi="Angsana New"/>
          <w:sz w:val="30"/>
          <w:szCs w:val="30"/>
          <w:cs/>
        </w:rPr>
        <w:t>อธิบายได้ดังต่อไปนี้</w:t>
      </w:r>
    </w:p>
    <w:p w:rsidR="00DE43F1" w:rsidRPr="00EE3011" w:rsidRDefault="00DE43F1" w:rsidP="00EE301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950"/>
        </w:tabs>
        <w:spacing w:after="0" w:line="240" w:lineRule="auto"/>
        <w:ind w:right="-43"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000" w:firstRow="0" w:lastRow="0" w:firstColumn="0" w:lastColumn="0" w:noHBand="0" w:noVBand="0"/>
      </w:tblPr>
      <w:tblGrid>
        <w:gridCol w:w="4410"/>
        <w:gridCol w:w="269"/>
        <w:gridCol w:w="4411"/>
      </w:tblGrid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7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รายได้จากการให้ใช้</w:t>
            </w:r>
            <w:r w:rsidR="00DB430D">
              <w:rPr>
                <w:rFonts w:ascii="Angsana New" w:hAnsi="Angsana New" w:hint="cs"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โครงสร้างพื้นฐาน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DD2D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="00DD2DD5" w:rsidRPr="003C47FE">
              <w:rPr>
                <w:rFonts w:ascii="Angsana New" w:hAnsi="Angsana New"/>
                <w:sz w:val="30"/>
                <w:szCs w:val="30"/>
                <w:cs/>
              </w:rPr>
              <w:t>บริหารงาน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4842A7" w:rsidRPr="003C47FE" w:rsidTr="00C345E6">
        <w:tc>
          <w:tcPr>
            <w:tcW w:w="4410" w:type="dxa"/>
          </w:tcPr>
          <w:p w:rsidR="004842A7" w:rsidRPr="003C47FE" w:rsidRDefault="004842A7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269" w:type="dxa"/>
          </w:tcPr>
          <w:p w:rsidR="004842A7" w:rsidRPr="003C47FE" w:rsidRDefault="004842A7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4842A7" w:rsidRPr="003C47FE" w:rsidRDefault="004842A7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ตามการประกาศการจ่ายเงินปันผล</w:t>
            </w:r>
          </w:p>
        </w:tc>
      </w:tr>
      <w:tr w:rsidR="00A87E48" w:rsidRPr="003C47FE" w:rsidTr="00C345E6">
        <w:tc>
          <w:tcPr>
            <w:tcW w:w="4410" w:type="dxa"/>
          </w:tcPr>
          <w:p w:rsidR="00A87E48" w:rsidRPr="003C47FE" w:rsidRDefault="00A87E48" w:rsidP="00731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87E48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69" w:type="dxa"/>
          </w:tcPr>
          <w:p w:rsidR="00A87E48" w:rsidRPr="003C47FE" w:rsidRDefault="00A87E48" w:rsidP="00731EE2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A87E48" w:rsidRPr="003C47FE" w:rsidRDefault="00A87E48" w:rsidP="00731EE2">
            <w:pPr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 xml:space="preserve">2.5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DE43F1" w:rsidRPr="003C47FE" w:rsidTr="00C345E6">
        <w:tc>
          <w:tcPr>
            <w:tcW w:w="4410" w:type="dxa"/>
          </w:tcPr>
          <w:p w:rsidR="00DE43F1" w:rsidRPr="003C47FE" w:rsidRDefault="00DE43F1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269" w:type="dxa"/>
          </w:tcPr>
          <w:p w:rsidR="00DE43F1" w:rsidRPr="003C47FE" w:rsidRDefault="00DE43F1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DE43F1" w:rsidRPr="003C47FE" w:rsidRDefault="00DE43F1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3562C4" w:rsidRPr="003C47FE" w:rsidTr="00C345E6">
        <w:tc>
          <w:tcPr>
            <w:tcW w:w="4410" w:type="dxa"/>
          </w:tcPr>
          <w:p w:rsidR="003562C4" w:rsidRPr="003C47FE" w:rsidRDefault="000458F3" w:rsidP="00DE4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ขายอุปกรณ์</w:t>
            </w:r>
          </w:p>
        </w:tc>
        <w:tc>
          <w:tcPr>
            <w:tcW w:w="269" w:type="dxa"/>
          </w:tcPr>
          <w:p w:rsidR="003562C4" w:rsidRPr="003C47FE" w:rsidRDefault="003562C4" w:rsidP="00DE43F1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11" w:type="dxa"/>
          </w:tcPr>
          <w:p w:rsidR="003562C4" w:rsidRPr="003C47FE" w:rsidRDefault="003562C4" w:rsidP="00DE43F1">
            <w:pPr>
              <w:spacing w:line="240" w:lineRule="auto"/>
              <w:ind w:left="-10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</w:tbl>
    <w:p w:rsidR="00193172" w:rsidRDefault="00193172" w:rsidP="00193172">
      <w:pPr>
        <w:pStyle w:val="FSBlank"/>
      </w:pPr>
    </w:p>
    <w:p w:rsidR="00D01D44" w:rsidRDefault="00D01D44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รายการที่สำคัญกับบุคคลหร</w:t>
      </w:r>
      <w:r w:rsidR="00095E0D" w:rsidRPr="003C47FE">
        <w:rPr>
          <w:rFonts w:ascii="Angsana New" w:hAnsi="Angsana New" w:cs="Angsana New"/>
          <w:cs/>
          <w:lang w:val="en-US"/>
        </w:rPr>
        <w:t>ือกิจการที่เกี่ยวข้องกันสำหรับ</w:t>
      </w:r>
      <w:r w:rsidR="007A4D27" w:rsidRPr="003C47FE">
        <w:rPr>
          <w:rFonts w:ascii="Angsana New" w:hAnsi="Angsana New" w:cs="Angsana New"/>
          <w:cs/>
          <w:lang w:val="en-US"/>
        </w:rPr>
        <w:t>แต่ละ</w:t>
      </w:r>
      <w:r w:rsidR="005D1EBA" w:rsidRPr="003C47FE">
        <w:rPr>
          <w:rFonts w:ascii="Angsana New" w:hAnsi="Angsana New" w:cs="Angsana New"/>
          <w:cs/>
          <w:lang w:val="en-US"/>
        </w:rPr>
        <w:t>ปี</w:t>
      </w:r>
      <w:r w:rsidRPr="003C47FE">
        <w:rPr>
          <w:rFonts w:ascii="Angsana New" w:hAnsi="Angsana New" w:cs="Angsana New"/>
          <w:cs/>
          <w:lang w:val="en-US"/>
        </w:rPr>
        <w:t xml:space="preserve">สิ้นสุดวันที่ </w:t>
      </w:r>
      <w:r w:rsidR="005D1EBA" w:rsidRPr="003C47FE">
        <w:rPr>
          <w:rFonts w:ascii="Angsana New" w:eastAsia="Cordia New" w:hAnsi="Angsana New" w:cs="Angsana New"/>
          <w:cs/>
          <w:lang w:val="en-US"/>
        </w:rPr>
        <w:t>31 ธันวาคม</w:t>
      </w:r>
      <w:r w:rsidR="004E148A" w:rsidRPr="003C47FE">
        <w:rPr>
          <w:rFonts w:ascii="Angsana New" w:eastAsia="Cordia New" w:hAnsi="Angsana New" w:cs="Angsana New"/>
          <w:cs/>
          <w:lang w:val="en-US"/>
        </w:rPr>
        <w:t xml:space="preserve"> </w:t>
      </w:r>
      <w:r w:rsidR="004E148A" w:rsidRPr="003C47FE">
        <w:rPr>
          <w:rFonts w:ascii="Angsana New" w:hAnsi="Angsana New" w:cs="Angsana New"/>
          <w:cs/>
          <w:lang w:val="en-US"/>
        </w:rPr>
        <w:t>สรุปได้</w:t>
      </w:r>
      <w:r w:rsidRPr="003C47FE">
        <w:rPr>
          <w:rFonts w:ascii="Angsana New" w:hAnsi="Angsana New" w:cs="Angsana New"/>
          <w:cs/>
          <w:lang w:val="en-US"/>
        </w:rPr>
        <w:t>ดังนี้</w:t>
      </w:r>
    </w:p>
    <w:p w:rsidR="00736FF0" w:rsidRPr="00736FF0" w:rsidRDefault="00736FF0" w:rsidP="008E5481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71"/>
        <w:gridCol w:w="1083"/>
        <w:gridCol w:w="269"/>
        <w:gridCol w:w="1076"/>
        <w:gridCol w:w="269"/>
        <w:gridCol w:w="1082"/>
      </w:tblGrid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736FF0" w:rsidRPr="00490C5E" w:rsidRDefault="00736F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736FF0" w:rsidRPr="00671833" w:rsidRDefault="00736FF0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736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736FF0" w:rsidRPr="008C010D" w:rsidTr="00921B60">
        <w:trPr>
          <w:tblHeader/>
        </w:trPr>
        <w:tc>
          <w:tcPr>
            <w:tcW w:w="2199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6FF0" w:rsidRPr="008C010D" w:rsidTr="00921B60">
        <w:tc>
          <w:tcPr>
            <w:tcW w:w="2199" w:type="pct"/>
          </w:tcPr>
          <w:p w:rsidR="00736FF0" w:rsidRPr="008C010D" w:rsidRDefault="000E382A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8C010D" w:rsidRDefault="00736FF0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382A" w:rsidRPr="000E382A" w:rsidTr="00921B60">
        <w:tc>
          <w:tcPr>
            <w:tcW w:w="2199" w:type="pct"/>
          </w:tcPr>
          <w:p w:rsidR="000E382A" w:rsidRPr="000E382A" w:rsidRDefault="000E382A" w:rsidP="000E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E382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1" w:type="pct"/>
          </w:tcPr>
          <w:p w:rsidR="000E382A" w:rsidRPr="004446C0" w:rsidRDefault="000E382A" w:rsidP="000E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0E382A" w:rsidRPr="0048255F" w:rsidRDefault="000E382A" w:rsidP="000E38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82A" w:rsidRPr="004446C0" w:rsidRDefault="000E382A" w:rsidP="000E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0E382A" w:rsidRPr="0048255F" w:rsidRDefault="000E382A" w:rsidP="000E38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0E382A" w:rsidRPr="008C010D" w:rsidRDefault="00151C80" w:rsidP="0014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:rsidR="000E382A" w:rsidRPr="008C010D" w:rsidRDefault="000E382A" w:rsidP="00144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82A" w:rsidRPr="008C010D" w:rsidRDefault="000E382A" w:rsidP="000E3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E382A" w:rsidRPr="008C010D" w:rsidTr="00921B60">
        <w:tc>
          <w:tcPr>
            <w:tcW w:w="2199" w:type="pct"/>
          </w:tcPr>
          <w:p w:rsidR="000E382A" w:rsidRDefault="000E382A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1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0E382A" w:rsidRPr="008C010D" w:rsidRDefault="000E382A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6FF0" w:rsidRPr="008C010D" w:rsidTr="00921B60">
        <w:tc>
          <w:tcPr>
            <w:tcW w:w="2199" w:type="pct"/>
          </w:tcPr>
          <w:p w:rsidR="00736FF0" w:rsidRPr="008C010D" w:rsidRDefault="00736FF0" w:rsidP="002640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:rsidR="00736FF0" w:rsidRPr="0048255F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45,317</w:t>
            </w:r>
          </w:p>
        </w:tc>
        <w:tc>
          <w:tcPr>
            <w:tcW w:w="148" w:type="pct"/>
            <w:shd w:val="clear" w:color="auto" w:fill="auto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736FF0" w:rsidRPr="0048255F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36,242</w:t>
            </w:r>
          </w:p>
        </w:tc>
        <w:tc>
          <w:tcPr>
            <w:tcW w:w="147" w:type="pct"/>
            <w:shd w:val="clear" w:color="auto" w:fill="auto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36FF0" w:rsidRPr="002F46A7" w:rsidRDefault="00C70488" w:rsidP="003E6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45,317</w:t>
            </w:r>
          </w:p>
        </w:tc>
        <w:tc>
          <w:tcPr>
            <w:tcW w:w="147" w:type="pct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48255F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36,242</w:t>
            </w:r>
          </w:p>
        </w:tc>
      </w:tr>
      <w:tr w:rsidR="00736FF0" w:rsidRPr="008C010D" w:rsidTr="00921B60">
        <w:tc>
          <w:tcPr>
            <w:tcW w:w="2199" w:type="pct"/>
          </w:tcPr>
          <w:p w:rsidR="00736FF0" w:rsidRPr="00F8519A" w:rsidRDefault="00736FF0" w:rsidP="002640C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91" w:type="pct"/>
          </w:tcPr>
          <w:p w:rsidR="00736FF0" w:rsidRPr="0048255F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35,787</w:t>
            </w:r>
          </w:p>
        </w:tc>
        <w:tc>
          <w:tcPr>
            <w:tcW w:w="148" w:type="pct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736FF0" w:rsidRPr="00A74DEE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32,200</w:t>
            </w:r>
          </w:p>
        </w:tc>
        <w:tc>
          <w:tcPr>
            <w:tcW w:w="147" w:type="pct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736FF0" w:rsidRPr="002F46A7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35,787</w:t>
            </w:r>
          </w:p>
        </w:tc>
        <w:tc>
          <w:tcPr>
            <w:tcW w:w="147" w:type="pct"/>
          </w:tcPr>
          <w:p w:rsidR="00736FF0" w:rsidRPr="0048255F" w:rsidRDefault="00736FF0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736FF0" w:rsidRPr="00A74DEE" w:rsidRDefault="00C70488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32,200</w:t>
            </w:r>
          </w:p>
        </w:tc>
      </w:tr>
      <w:tr w:rsidR="00C70488" w:rsidRPr="008C010D" w:rsidTr="00921B60">
        <w:tc>
          <w:tcPr>
            <w:tcW w:w="2199" w:type="pct"/>
          </w:tcPr>
          <w:p w:rsidR="00C70488" w:rsidRDefault="00C70488" w:rsidP="00C7048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91" w:type="pct"/>
          </w:tcPr>
          <w:p w:rsidR="00C70488" w:rsidRPr="0048255F" w:rsidRDefault="00C70488" w:rsidP="00C7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  <w:tc>
          <w:tcPr>
            <w:tcW w:w="148" w:type="pct"/>
          </w:tcPr>
          <w:p w:rsidR="00C70488" w:rsidRPr="0048255F" w:rsidRDefault="00C70488" w:rsidP="00C70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C70488" w:rsidRPr="00A74DEE" w:rsidRDefault="00C70488" w:rsidP="00C7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3,693</w:t>
            </w:r>
          </w:p>
        </w:tc>
        <w:tc>
          <w:tcPr>
            <w:tcW w:w="147" w:type="pct"/>
          </w:tcPr>
          <w:p w:rsidR="00C70488" w:rsidRPr="0048255F" w:rsidRDefault="00C70488" w:rsidP="00C70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C70488" w:rsidRPr="0048255F" w:rsidRDefault="00C70488" w:rsidP="00C7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3,771</w:t>
            </w:r>
          </w:p>
        </w:tc>
        <w:tc>
          <w:tcPr>
            <w:tcW w:w="147" w:type="pct"/>
          </w:tcPr>
          <w:p w:rsidR="00C70488" w:rsidRPr="0048255F" w:rsidRDefault="00C70488" w:rsidP="00C7048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70488" w:rsidRPr="00A74DEE" w:rsidRDefault="00C70488" w:rsidP="00C704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3,693</w:t>
            </w:r>
          </w:p>
        </w:tc>
      </w:tr>
      <w:tr w:rsidR="00926279" w:rsidRPr="008C010D" w:rsidTr="00921B60">
        <w:tc>
          <w:tcPr>
            <w:tcW w:w="2199" w:type="pct"/>
          </w:tcPr>
          <w:p w:rsidR="00926279" w:rsidRDefault="00926279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91" w:type="pct"/>
          </w:tcPr>
          <w:p w:rsidR="00926279" w:rsidRPr="004446C0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926279" w:rsidRPr="004446C0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926279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  <w:tc>
          <w:tcPr>
            <w:tcW w:w="147" w:type="pct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926279" w:rsidRPr="008C010D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85D61" w:rsidRPr="008C010D" w:rsidTr="00921B60">
        <w:tc>
          <w:tcPr>
            <w:tcW w:w="2199" w:type="pct"/>
          </w:tcPr>
          <w:p w:rsidR="00685D61" w:rsidRDefault="00685D61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D61" w:rsidRPr="008C010D" w:rsidTr="00921B60">
        <w:tc>
          <w:tcPr>
            <w:tcW w:w="2199" w:type="pct"/>
          </w:tcPr>
          <w:p w:rsidR="00685D61" w:rsidRDefault="00685D61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5D61" w:rsidRPr="008C010D" w:rsidTr="00921B60">
        <w:tc>
          <w:tcPr>
            <w:tcW w:w="2199" w:type="pct"/>
          </w:tcPr>
          <w:p w:rsidR="00685D61" w:rsidRDefault="00685D61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685D61" w:rsidRPr="004446C0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685D61" w:rsidRPr="0048255F" w:rsidRDefault="00685D61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685D61" w:rsidRDefault="00685D61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279" w:rsidRPr="008C010D" w:rsidTr="00921B60">
        <w:tc>
          <w:tcPr>
            <w:tcW w:w="2199" w:type="pct"/>
          </w:tcPr>
          <w:p w:rsidR="00926279" w:rsidRPr="008C010D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="000474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</w:tcPr>
          <w:p w:rsidR="00926279" w:rsidRPr="008C010D" w:rsidRDefault="00926279" w:rsidP="0092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926279" w:rsidRPr="008C010D" w:rsidRDefault="00926279" w:rsidP="0092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926279" w:rsidRPr="00A74DEE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26279" w:rsidRPr="008C010D" w:rsidRDefault="00926279" w:rsidP="0092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926279" w:rsidRPr="002F46A7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926279" w:rsidRPr="008C010D" w:rsidRDefault="00926279" w:rsidP="009262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926279" w:rsidRPr="00A74DEE" w:rsidRDefault="00926279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279" w:rsidRPr="008C010D" w:rsidTr="00921B60">
        <w:tc>
          <w:tcPr>
            <w:tcW w:w="2199" w:type="pct"/>
          </w:tcPr>
          <w:p w:rsidR="00926279" w:rsidRPr="008C010D" w:rsidRDefault="00926279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1" w:type="pct"/>
            <w:shd w:val="clear" w:color="auto" w:fill="auto"/>
          </w:tcPr>
          <w:p w:rsidR="00926279" w:rsidRPr="0048255F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48" w:type="pct"/>
            <w:shd w:val="clear" w:color="auto" w:fill="auto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926279" w:rsidRPr="00A74DEE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  <w:tc>
          <w:tcPr>
            <w:tcW w:w="147" w:type="pct"/>
            <w:shd w:val="clear" w:color="auto" w:fill="auto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926279" w:rsidRPr="002F46A7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1,418</w:t>
            </w:r>
          </w:p>
        </w:tc>
        <w:tc>
          <w:tcPr>
            <w:tcW w:w="147" w:type="pct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926279" w:rsidRPr="00A74DEE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1,382</w:t>
            </w:r>
          </w:p>
        </w:tc>
      </w:tr>
      <w:tr w:rsidR="00926279" w:rsidRPr="008C010D" w:rsidTr="00921B60">
        <w:tc>
          <w:tcPr>
            <w:tcW w:w="2199" w:type="pct"/>
          </w:tcPr>
          <w:p w:rsidR="00926279" w:rsidRPr="008C010D" w:rsidRDefault="00926279" w:rsidP="0092627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91" w:type="pct"/>
            <w:shd w:val="clear" w:color="auto" w:fill="auto"/>
          </w:tcPr>
          <w:p w:rsidR="00926279" w:rsidRPr="0048255F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8" w:type="pct"/>
            <w:shd w:val="clear" w:color="auto" w:fill="auto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926279" w:rsidRPr="00A74DEE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  <w:shd w:val="clear" w:color="auto" w:fill="auto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926279" w:rsidRPr="002F46A7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47" w:type="pct"/>
          </w:tcPr>
          <w:p w:rsidR="00926279" w:rsidRPr="0048255F" w:rsidRDefault="00926279" w:rsidP="0092627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926279" w:rsidRPr="00A74DEE" w:rsidRDefault="003469DF" w:rsidP="00926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</w:t>
            </w:r>
          </w:p>
        </w:tc>
      </w:tr>
      <w:tr w:rsidR="007E7D98" w:rsidRPr="008C010D" w:rsidTr="00921B60">
        <w:tc>
          <w:tcPr>
            <w:tcW w:w="2199" w:type="pct"/>
          </w:tcPr>
          <w:p w:rsidR="007E7D98" w:rsidRPr="008C010D" w:rsidRDefault="007E7D98" w:rsidP="007E7D98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91" w:type="pct"/>
            <w:shd w:val="clear" w:color="auto" w:fill="auto"/>
          </w:tcPr>
          <w:p w:rsidR="007E7D98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8" w:type="pct"/>
            <w:shd w:val="clear" w:color="auto" w:fill="auto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7E7D98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147" w:type="pct"/>
            <w:shd w:val="clear" w:color="auto" w:fill="auto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E7D98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47" w:type="pct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7E7D98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7E7D98" w:rsidRPr="008C010D" w:rsidTr="00921B60">
        <w:tc>
          <w:tcPr>
            <w:tcW w:w="2199" w:type="pct"/>
          </w:tcPr>
          <w:p w:rsidR="007E7D98" w:rsidRPr="008C010D" w:rsidRDefault="007E7D98" w:rsidP="007E7D98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/>
                <w:cs/>
                <w:lang w:val="en-US"/>
              </w:rPr>
              <w:t>ค่าบริการรักษาความปลอดภัย</w:t>
            </w:r>
          </w:p>
        </w:tc>
        <w:tc>
          <w:tcPr>
            <w:tcW w:w="591" w:type="pct"/>
            <w:shd w:val="clear" w:color="auto" w:fill="auto"/>
          </w:tcPr>
          <w:p w:rsidR="007E7D98" w:rsidRPr="0048255F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  <w:tc>
          <w:tcPr>
            <w:tcW w:w="148" w:type="pct"/>
            <w:shd w:val="clear" w:color="auto" w:fill="auto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7E7D98" w:rsidRPr="00A74DEE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21,051</w:t>
            </w:r>
          </w:p>
        </w:tc>
        <w:tc>
          <w:tcPr>
            <w:tcW w:w="147" w:type="pct"/>
            <w:shd w:val="clear" w:color="auto" w:fill="auto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E7D98" w:rsidRPr="002F46A7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21,406</w:t>
            </w:r>
          </w:p>
        </w:tc>
        <w:tc>
          <w:tcPr>
            <w:tcW w:w="147" w:type="pct"/>
          </w:tcPr>
          <w:p w:rsidR="007E7D98" w:rsidRPr="0048255F" w:rsidRDefault="007E7D98" w:rsidP="007E7D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7E7D98" w:rsidRPr="00A74DEE" w:rsidRDefault="007E7D98" w:rsidP="007E7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21,051</w:t>
            </w:r>
          </w:p>
        </w:tc>
      </w:tr>
      <w:tr w:rsidR="00650F33" w:rsidRPr="008C010D" w:rsidTr="00921B60">
        <w:tc>
          <w:tcPr>
            <w:tcW w:w="2199" w:type="pct"/>
          </w:tcPr>
          <w:p w:rsidR="00650F33" w:rsidRPr="008C010D" w:rsidRDefault="00650F33" w:rsidP="00650F3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ซื้ออุปกรณ์</w:t>
            </w:r>
          </w:p>
        </w:tc>
        <w:tc>
          <w:tcPr>
            <w:tcW w:w="591" w:type="pct"/>
            <w:shd w:val="clear" w:color="auto" w:fill="auto"/>
          </w:tcPr>
          <w:p w:rsidR="00650F33" w:rsidRDefault="00650F33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8" w:type="pct"/>
            <w:shd w:val="clear" w:color="auto" w:fill="auto"/>
          </w:tcPr>
          <w:p w:rsidR="00650F33" w:rsidRPr="0048255F" w:rsidRDefault="00650F33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650F33" w:rsidRDefault="00650F33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147" w:type="pct"/>
            <w:shd w:val="clear" w:color="auto" w:fill="auto"/>
          </w:tcPr>
          <w:p w:rsidR="00650F33" w:rsidRPr="0048255F" w:rsidRDefault="00650F33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50F33" w:rsidRDefault="00650F33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770</w:t>
            </w:r>
          </w:p>
        </w:tc>
        <w:tc>
          <w:tcPr>
            <w:tcW w:w="147" w:type="pct"/>
          </w:tcPr>
          <w:p w:rsidR="00650F33" w:rsidRPr="0048255F" w:rsidRDefault="00650F33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650F33" w:rsidRDefault="00650F33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650F33" w:rsidRPr="0028111A" w:rsidTr="00921B60">
        <w:tc>
          <w:tcPr>
            <w:tcW w:w="2199" w:type="pct"/>
          </w:tcPr>
          <w:p w:rsidR="00650F33" w:rsidRPr="0028111A" w:rsidRDefault="00650F33" w:rsidP="00650F33">
            <w:pPr>
              <w:pStyle w:val="FSBlank"/>
              <w:rPr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148" w:type="pct"/>
            <w:shd w:val="clear" w:color="auto" w:fill="auto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591" w:type="pct"/>
            <w:shd w:val="clear" w:color="auto" w:fill="auto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147" w:type="pct"/>
            <w:shd w:val="clear" w:color="auto" w:fill="auto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587" w:type="pct"/>
            <w:shd w:val="clear" w:color="auto" w:fill="auto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147" w:type="pct"/>
          </w:tcPr>
          <w:p w:rsidR="00650F33" w:rsidRPr="0028111A" w:rsidRDefault="00650F33" w:rsidP="00650F33">
            <w:pPr>
              <w:pStyle w:val="FSBlank"/>
            </w:pPr>
          </w:p>
        </w:tc>
        <w:tc>
          <w:tcPr>
            <w:tcW w:w="590" w:type="pct"/>
          </w:tcPr>
          <w:p w:rsidR="00650F33" w:rsidRPr="0028111A" w:rsidRDefault="00650F33" w:rsidP="00650F33">
            <w:pPr>
              <w:pStyle w:val="FSBlank"/>
            </w:pPr>
          </w:p>
        </w:tc>
      </w:tr>
      <w:tr w:rsidR="007A1EBE" w:rsidRPr="008C010D" w:rsidTr="00921B60">
        <w:tc>
          <w:tcPr>
            <w:tcW w:w="2199" w:type="pct"/>
          </w:tcPr>
          <w:p w:rsidR="007A1EBE" w:rsidRPr="008C010D" w:rsidRDefault="007A1EBE" w:rsidP="00650F33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7A1EBE" w:rsidRDefault="007A1EBE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7A1EBE" w:rsidRPr="0048255F" w:rsidRDefault="007A1EBE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7A1EBE" w:rsidRPr="0048255F" w:rsidRDefault="007A1EBE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7A1EBE" w:rsidRPr="0048255F" w:rsidRDefault="007A1EBE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7A1EBE" w:rsidRDefault="007A1EBE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7A1EBE" w:rsidRPr="0048255F" w:rsidRDefault="007A1EBE" w:rsidP="00650F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7A1EBE" w:rsidRPr="0048255F" w:rsidRDefault="007A1EBE" w:rsidP="00650F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335F" w:rsidRPr="008C010D" w:rsidTr="00921B60">
        <w:tc>
          <w:tcPr>
            <w:tcW w:w="2199" w:type="pct"/>
          </w:tcPr>
          <w:p w:rsidR="0041335F" w:rsidRPr="005B1FE5" w:rsidRDefault="0041335F" w:rsidP="0041335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  <w:r w:rsidRPr="005B1FE5">
              <w:rPr>
                <w:rFonts w:ascii="Angsana New" w:hAnsi="Angsana New" w:cs="Angsana New" w:hint="cs"/>
                <w:cs/>
                <w:lang w:val="en-US"/>
              </w:rPr>
              <w:t>ซื้ออสังหาริมทรัพย์เพื่อการลงทุน</w:t>
            </w:r>
          </w:p>
        </w:tc>
        <w:tc>
          <w:tcPr>
            <w:tcW w:w="591" w:type="pct"/>
            <w:shd w:val="clear" w:color="auto" w:fill="auto"/>
          </w:tcPr>
          <w:p w:rsidR="004133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8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1335F" w:rsidRPr="004446C0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133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7" w:type="pct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1335F" w:rsidRPr="008C010D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335F" w:rsidRPr="008C010D" w:rsidTr="00921B60">
        <w:tc>
          <w:tcPr>
            <w:tcW w:w="2199" w:type="pct"/>
          </w:tcPr>
          <w:p w:rsidR="0041335F" w:rsidRPr="005B1FE5" w:rsidRDefault="0041335F" w:rsidP="0041335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ขายอุปกรณ์</w:t>
            </w:r>
          </w:p>
        </w:tc>
        <w:tc>
          <w:tcPr>
            <w:tcW w:w="591" w:type="pct"/>
            <w:shd w:val="clear" w:color="auto" w:fill="auto"/>
          </w:tcPr>
          <w:p w:rsidR="0041335F" w:rsidRPr="004446C0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1335F" w:rsidRPr="004825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1335F" w:rsidRPr="004446C0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46C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1335F" w:rsidRPr="004825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1335F" w:rsidRPr="008C010D" w:rsidTr="00921B60">
        <w:tc>
          <w:tcPr>
            <w:tcW w:w="2199" w:type="pct"/>
          </w:tcPr>
          <w:p w:rsidR="0041335F" w:rsidRPr="008C010D" w:rsidRDefault="0041335F" w:rsidP="0041335F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91" w:type="pct"/>
            <w:shd w:val="clear" w:color="auto" w:fill="auto"/>
          </w:tcPr>
          <w:p w:rsidR="004133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41335F" w:rsidRPr="00E360FD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41335F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1335F" w:rsidRPr="0048255F" w:rsidRDefault="0041335F" w:rsidP="004133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1335F" w:rsidRPr="00E360FD" w:rsidRDefault="0041335F" w:rsidP="00413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7BE1" w:rsidRPr="008C010D" w:rsidTr="00921B60">
        <w:tc>
          <w:tcPr>
            <w:tcW w:w="2199" w:type="pct"/>
          </w:tcPr>
          <w:p w:rsidR="006C7BE1" w:rsidRPr="008C010D" w:rsidRDefault="006C7BE1" w:rsidP="006C7BE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591" w:type="pct"/>
            <w:shd w:val="clear" w:color="auto" w:fill="auto"/>
          </w:tcPr>
          <w:p w:rsidR="006C7BE1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42,188</w:t>
            </w:r>
          </w:p>
        </w:tc>
        <w:tc>
          <w:tcPr>
            <w:tcW w:w="148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:rsidR="006C7BE1" w:rsidRPr="008F17F7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41,883</w:t>
            </w:r>
          </w:p>
        </w:tc>
        <w:tc>
          <w:tcPr>
            <w:tcW w:w="147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:rsidR="006C7BE1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42,188</w:t>
            </w:r>
          </w:p>
        </w:tc>
        <w:tc>
          <w:tcPr>
            <w:tcW w:w="147" w:type="pct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6C7BE1" w:rsidRPr="008F17F7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41,883</w:t>
            </w:r>
          </w:p>
        </w:tc>
      </w:tr>
      <w:tr w:rsidR="006C7BE1" w:rsidRPr="008C010D" w:rsidTr="00921B60">
        <w:tc>
          <w:tcPr>
            <w:tcW w:w="2199" w:type="pct"/>
          </w:tcPr>
          <w:p w:rsidR="006C7BE1" w:rsidRPr="008C010D" w:rsidRDefault="006C7BE1" w:rsidP="006C7BE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ab/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6C7BE1" w:rsidRPr="0048255F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148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:rsidR="006C7BE1" w:rsidRPr="008F17F7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1,716</w:t>
            </w:r>
          </w:p>
        </w:tc>
        <w:tc>
          <w:tcPr>
            <w:tcW w:w="147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:rsidR="006C7BE1" w:rsidRPr="0048255F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1,992</w:t>
            </w:r>
          </w:p>
        </w:tc>
        <w:tc>
          <w:tcPr>
            <w:tcW w:w="147" w:type="pct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6C7BE1" w:rsidRPr="008F17F7" w:rsidRDefault="006C7BE1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1,716</w:t>
            </w:r>
          </w:p>
        </w:tc>
      </w:tr>
      <w:tr w:rsidR="006C7BE1" w:rsidRPr="008C010D" w:rsidTr="00921B60">
        <w:tc>
          <w:tcPr>
            <w:tcW w:w="2199" w:type="pct"/>
          </w:tcPr>
          <w:p w:rsidR="006C7BE1" w:rsidRPr="00E80CAB" w:rsidRDefault="006C7BE1" w:rsidP="006C7BE1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E80CAB">
              <w:rPr>
                <w:rFonts w:ascii="Angsana New" w:hAnsi="Angsana New" w:cs="Angsana New" w:hint="cs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7BE1" w:rsidRPr="0048255F" w:rsidRDefault="00C9402D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44,180</w:t>
            </w:r>
          </w:p>
        </w:tc>
        <w:tc>
          <w:tcPr>
            <w:tcW w:w="148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7BE1" w:rsidRPr="0048255F" w:rsidRDefault="00C9402D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43,599</w:t>
            </w:r>
          </w:p>
        </w:tc>
        <w:tc>
          <w:tcPr>
            <w:tcW w:w="147" w:type="pct"/>
            <w:shd w:val="clear" w:color="auto" w:fill="auto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7BE1" w:rsidRPr="0048255F" w:rsidRDefault="00C9402D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44,180</w:t>
            </w:r>
          </w:p>
        </w:tc>
        <w:tc>
          <w:tcPr>
            <w:tcW w:w="147" w:type="pct"/>
          </w:tcPr>
          <w:p w:rsidR="006C7BE1" w:rsidRPr="0048255F" w:rsidRDefault="006C7BE1" w:rsidP="006C7BE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6C7BE1" w:rsidRPr="0048255F" w:rsidRDefault="00C9402D" w:rsidP="006C7B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43,599</w:t>
            </w:r>
          </w:p>
        </w:tc>
      </w:tr>
    </w:tbl>
    <w:p w:rsidR="00736FF0" w:rsidRPr="00151C80" w:rsidRDefault="00736FF0" w:rsidP="00151C80">
      <w:pPr>
        <w:pStyle w:val="FSContent"/>
        <w:ind w:left="0"/>
        <w:rPr>
          <w:sz w:val="20"/>
          <w:szCs w:val="20"/>
        </w:rPr>
      </w:pPr>
    </w:p>
    <w:p w:rsidR="00D01D44" w:rsidRPr="003C47FE" w:rsidRDefault="00D01D44" w:rsidP="00921B60">
      <w:pPr>
        <w:pStyle w:val="FSContent"/>
        <w:rPr>
          <w:cs/>
        </w:rPr>
      </w:pPr>
      <w:r w:rsidRPr="003C47FE">
        <w:rPr>
          <w:cs/>
        </w:rPr>
        <w:t>ยอดคงเหลือกับ</w:t>
      </w:r>
      <w:r w:rsidR="00EA33CC" w:rsidRPr="003C47FE">
        <w:rPr>
          <w:cs/>
        </w:rPr>
        <w:t>บุคคลหรือ</w:t>
      </w:r>
      <w:r w:rsidRPr="003C47FE">
        <w:rPr>
          <w:cs/>
        </w:rPr>
        <w:t>กิจการที่เกี่ยวข้องกัน ณ วันที่ 31 ธันวาคม มีดังนี้</w:t>
      </w:r>
    </w:p>
    <w:p w:rsidR="00D01D44" w:rsidRDefault="00D01D44" w:rsidP="008E5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sz w:val="20"/>
          <w:szCs w:val="2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874E3B" w:rsidRPr="008C010D" w:rsidTr="00685D61">
        <w:trPr>
          <w:tblHeader/>
        </w:trPr>
        <w:tc>
          <w:tcPr>
            <w:tcW w:w="219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874E3B" w:rsidRPr="00490C5E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874E3B" w:rsidRPr="00671833" w:rsidRDefault="00874E3B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4E3B" w:rsidRPr="008C010D" w:rsidTr="00685D61">
        <w:trPr>
          <w:tblHeader/>
        </w:trPr>
        <w:tc>
          <w:tcPr>
            <w:tcW w:w="219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874E3B" w:rsidRPr="008C010D" w:rsidTr="00921B60">
        <w:trPr>
          <w:tblHeader/>
        </w:trPr>
        <w:tc>
          <w:tcPr>
            <w:tcW w:w="219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4E3B" w:rsidRPr="008C010D" w:rsidTr="00685D61">
        <w:tc>
          <w:tcPr>
            <w:tcW w:w="2199" w:type="pct"/>
          </w:tcPr>
          <w:p w:rsidR="00874E3B" w:rsidRPr="008C010D" w:rsidRDefault="00874E3B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590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874E3B" w:rsidRPr="008C010D" w:rsidRDefault="00874E3B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4F2" w:rsidRPr="008C010D" w:rsidTr="00685D61">
        <w:tc>
          <w:tcPr>
            <w:tcW w:w="2199" w:type="pct"/>
          </w:tcPr>
          <w:p w:rsidR="000474F2" w:rsidRPr="000474F2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0474F2" w:rsidRPr="004446C0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48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0474F2" w:rsidRPr="004446C0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474F2" w:rsidRPr="004446C0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0474F2" w:rsidRPr="004446C0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3,269</w:t>
            </w:r>
          </w:p>
        </w:tc>
      </w:tr>
      <w:tr w:rsidR="000474F2" w:rsidRPr="008C010D" w:rsidTr="00685D61">
        <w:tc>
          <w:tcPr>
            <w:tcW w:w="2199" w:type="pct"/>
          </w:tcPr>
          <w:p w:rsidR="000474F2" w:rsidRPr="0053132A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53132A"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:rsidR="000474F2" w:rsidRPr="008C010D" w:rsidRDefault="0053132A" w:rsidP="00531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8" w:type="pct"/>
          </w:tcPr>
          <w:p w:rsidR="000474F2" w:rsidRPr="008C010D" w:rsidRDefault="000474F2" w:rsidP="00047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0474F2" w:rsidRPr="008C010D" w:rsidRDefault="0053132A" w:rsidP="00531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47" w:type="pct"/>
          </w:tcPr>
          <w:p w:rsidR="000474F2" w:rsidRPr="008C010D" w:rsidRDefault="000474F2" w:rsidP="00047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0474F2" w:rsidRPr="008C010D" w:rsidRDefault="0053132A" w:rsidP="00531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147" w:type="pct"/>
          </w:tcPr>
          <w:p w:rsidR="000474F2" w:rsidRPr="008C010D" w:rsidRDefault="000474F2" w:rsidP="000474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0474F2" w:rsidRPr="008C010D" w:rsidRDefault="0053132A" w:rsidP="005313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0474F2" w:rsidRPr="00A74DEE" w:rsidTr="00685D61">
        <w:tc>
          <w:tcPr>
            <w:tcW w:w="2199" w:type="pct"/>
          </w:tcPr>
          <w:p w:rsidR="000474F2" w:rsidRDefault="000474F2" w:rsidP="000474F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0474F2" w:rsidRPr="00B362BD" w:rsidRDefault="0053132A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8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0474F2" w:rsidRPr="00B362BD" w:rsidRDefault="0053132A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3,379</w:t>
            </w: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0474F2" w:rsidRPr="00B362BD" w:rsidRDefault="0053132A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0474F2" w:rsidRPr="00B362BD" w:rsidRDefault="0053132A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3,379</w:t>
            </w:r>
          </w:p>
        </w:tc>
      </w:tr>
      <w:tr w:rsidR="000474F2" w:rsidRPr="00A74DEE" w:rsidTr="00685D61">
        <w:tc>
          <w:tcPr>
            <w:tcW w:w="2199" w:type="pct"/>
          </w:tcPr>
          <w:p w:rsidR="000474F2" w:rsidRPr="00657D68" w:rsidRDefault="000474F2" w:rsidP="000474F2">
            <w:pPr>
              <w:pStyle w:val="FSBlank"/>
              <w:rPr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0474F2" w:rsidRPr="00657D68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0474F2" w:rsidRPr="00657D68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:rsidR="000474F2" w:rsidRPr="00657D68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0474F2" w:rsidRPr="00657D68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0474F2" w:rsidRPr="00657D68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0474F2" w:rsidRPr="00657D68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0474F2" w:rsidRPr="00657D68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474F2" w:rsidRPr="00A74DEE" w:rsidTr="00685D61">
        <w:tc>
          <w:tcPr>
            <w:tcW w:w="2199" w:type="pct"/>
          </w:tcPr>
          <w:p w:rsidR="000474F2" w:rsidRPr="003C47FE" w:rsidRDefault="000474F2" w:rsidP="0092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ค่าบริการที่ยังไม่ได้เรียกเก็บ </w:t>
            </w:r>
            <w:r w:rsidR="00FC0A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</w:t>
            </w:r>
            <w:r w:rsidR="00921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590" w:type="pct"/>
          </w:tcPr>
          <w:p w:rsidR="000474F2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0474F2" w:rsidRPr="00B362BD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0474F2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0474F2" w:rsidRPr="0048255F" w:rsidRDefault="000474F2" w:rsidP="000474F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0474F2" w:rsidRPr="00B362BD" w:rsidRDefault="000474F2" w:rsidP="00047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132A" w:rsidRPr="00A74DEE" w:rsidTr="00685D61">
        <w:tc>
          <w:tcPr>
            <w:tcW w:w="2199" w:type="pct"/>
          </w:tcPr>
          <w:p w:rsidR="0053132A" w:rsidRPr="00430BE4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8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147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147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53132A" w:rsidRPr="004446C0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297</w:t>
            </w:r>
          </w:p>
        </w:tc>
      </w:tr>
      <w:tr w:rsidR="0053132A" w:rsidRPr="00A74DEE" w:rsidTr="00685D61">
        <w:tc>
          <w:tcPr>
            <w:tcW w:w="2199" w:type="pct"/>
          </w:tcPr>
          <w:p w:rsidR="0053132A" w:rsidRPr="003C47FE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8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  <w:tc>
          <w:tcPr>
            <w:tcW w:w="147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7D68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7" w:type="pct"/>
          </w:tcPr>
          <w:p w:rsidR="0053132A" w:rsidRPr="00657D68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53132A" w:rsidRPr="00657D68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510</w:t>
            </w:r>
          </w:p>
        </w:tc>
      </w:tr>
      <w:tr w:rsidR="0053132A" w:rsidRPr="00A74DEE" w:rsidTr="00685D61">
        <w:tc>
          <w:tcPr>
            <w:tcW w:w="2199" w:type="pct"/>
          </w:tcPr>
          <w:p w:rsidR="0053132A" w:rsidRDefault="0053132A" w:rsidP="0053132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8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</w:tr>
      <w:tr w:rsidR="0053132A" w:rsidRPr="00A74DEE" w:rsidTr="00685D61">
        <w:tc>
          <w:tcPr>
            <w:tcW w:w="2199" w:type="pct"/>
          </w:tcPr>
          <w:p w:rsidR="0053132A" w:rsidRPr="003C47FE" w:rsidRDefault="0053132A" w:rsidP="00921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cs/>
              </w:rPr>
            </w:pPr>
            <w:r w:rsidRPr="002640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เงินทดรองจ่าย - กิจการที่เกี่ยวข้องกัน </w:t>
            </w:r>
            <w:r w:rsidR="00921B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640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(ซึ่งรวมอยู่ในสินทรัพย์หมุนเวียนอื่น)</w:t>
            </w:r>
          </w:p>
        </w:tc>
        <w:tc>
          <w:tcPr>
            <w:tcW w:w="590" w:type="pct"/>
          </w:tcPr>
          <w:p w:rsidR="0053132A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32A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53132A" w:rsidRPr="00B362BD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3132A" w:rsidRPr="00A74DEE" w:rsidTr="00685D61">
        <w:tc>
          <w:tcPr>
            <w:tcW w:w="2199" w:type="pct"/>
          </w:tcPr>
          <w:p w:rsidR="0053132A" w:rsidRPr="003C47FE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53132A" w:rsidRPr="002640C2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53132A" w:rsidRPr="002640C2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32A" w:rsidRPr="002640C2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3132A" w:rsidRPr="0048255F" w:rsidRDefault="0053132A" w:rsidP="0053132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53132A" w:rsidRPr="002640C2" w:rsidRDefault="0053132A" w:rsidP="005313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E83D73" w:rsidRPr="00A74DEE" w:rsidTr="00685D61">
        <w:tc>
          <w:tcPr>
            <w:tcW w:w="2199" w:type="pct"/>
          </w:tcPr>
          <w:p w:rsidR="00E83D73" w:rsidRPr="0053132A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E83D73" w:rsidRPr="002640C2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640C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83D73" w:rsidRPr="0048255F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E83D73" w:rsidRPr="00E83D73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83D73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7" w:type="pct"/>
          </w:tcPr>
          <w:p w:rsidR="00E83D73" w:rsidRPr="00E83D73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E83D73" w:rsidRPr="00E83D73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83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3D73" w:rsidRPr="00E83D73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E83D73" w:rsidRPr="00E83D73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E83D73">
              <w:rPr>
                <w:rFonts w:ascii="Angsana New" w:hAnsi="Angsana New"/>
                <w:sz w:val="30"/>
                <w:szCs w:val="30"/>
              </w:rPr>
              <w:t>141</w:t>
            </w:r>
          </w:p>
        </w:tc>
      </w:tr>
      <w:tr w:rsidR="00E83D73" w:rsidRPr="00A74DEE" w:rsidTr="00685D61">
        <w:tc>
          <w:tcPr>
            <w:tcW w:w="2199" w:type="pct"/>
          </w:tcPr>
          <w:p w:rsidR="00E83D73" w:rsidRDefault="00E83D73" w:rsidP="00E83D73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E83D73" w:rsidRPr="00B362BD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E83D73" w:rsidRPr="0048255F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E83D73" w:rsidRPr="00B362BD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  <w:tc>
          <w:tcPr>
            <w:tcW w:w="147" w:type="pct"/>
          </w:tcPr>
          <w:p w:rsidR="00E83D73" w:rsidRPr="0048255F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E83D73" w:rsidRPr="00B362BD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E83D73" w:rsidRPr="0048255F" w:rsidRDefault="00E83D73" w:rsidP="00E83D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E83D73" w:rsidRPr="00B362BD" w:rsidRDefault="00E83D73" w:rsidP="00E83D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185</w:t>
            </w:r>
          </w:p>
        </w:tc>
      </w:tr>
    </w:tbl>
    <w:p w:rsidR="00921B60" w:rsidRDefault="00921B60" w:rsidP="00921B60">
      <w:pPr>
        <w:pStyle w:val="FSBlank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2"/>
        <w:gridCol w:w="719"/>
        <w:gridCol w:w="269"/>
        <w:gridCol w:w="719"/>
        <w:gridCol w:w="266"/>
        <w:gridCol w:w="1082"/>
        <w:gridCol w:w="271"/>
        <w:gridCol w:w="1085"/>
        <w:gridCol w:w="269"/>
        <w:gridCol w:w="1078"/>
        <w:gridCol w:w="269"/>
        <w:gridCol w:w="1067"/>
      </w:tblGrid>
      <w:tr w:rsidR="0050440E" w:rsidRPr="008C010D" w:rsidTr="007960EB">
        <w:trPr>
          <w:tblHeader/>
        </w:trPr>
        <w:tc>
          <w:tcPr>
            <w:tcW w:w="1130" w:type="pct"/>
          </w:tcPr>
          <w:p w:rsidR="0050440E" w:rsidRPr="001275C6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2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53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ระยะสั้นแก่</w:t>
            </w:r>
          </w:p>
        </w:tc>
        <w:tc>
          <w:tcPr>
            <w:tcW w:w="931" w:type="pct"/>
            <w:gridSpan w:val="3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27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5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440E" w:rsidRPr="008C010D" w:rsidTr="007960EB">
        <w:trPr>
          <w:tblHeader/>
        </w:trPr>
        <w:tc>
          <w:tcPr>
            <w:tcW w:w="1130" w:type="pct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1275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392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0440E" w:rsidRPr="008C010D" w:rsidTr="0050440E">
        <w:trPr>
          <w:tblHeader/>
        </w:trPr>
        <w:tc>
          <w:tcPr>
            <w:tcW w:w="1130" w:type="pct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1" w:type="pct"/>
            <w:gridSpan w:val="3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44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pct"/>
            <w:gridSpan w:val="7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7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127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440E" w:rsidRPr="006512BF" w:rsidTr="0050440E">
        <w:tc>
          <w:tcPr>
            <w:tcW w:w="1130" w:type="pct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0440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92" w:type="pct"/>
            <w:vAlign w:val="center"/>
          </w:tcPr>
          <w:p w:rsid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1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147" w:type="pct"/>
            <w:vAlign w:val="center"/>
          </w:tcPr>
          <w:p w:rsidR="0050440E" w:rsidRPr="001275C6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2" w:type="pct"/>
            <w:vAlign w:val="center"/>
          </w:tcPr>
          <w:p w:rsid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center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center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vAlign w:val="center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40E">
              <w:rPr>
                <w:rFonts w:ascii="Angsana New" w:hAnsi="Angsana New"/>
                <w:b/>
                <w:bCs/>
                <w:sz w:val="30"/>
                <w:szCs w:val="30"/>
              </w:rPr>
              <w:t>4,000</w:t>
            </w:r>
          </w:p>
        </w:tc>
        <w:tc>
          <w:tcPr>
            <w:tcW w:w="147" w:type="pct"/>
            <w:vAlign w:val="center"/>
          </w:tcPr>
          <w:p w:rsidR="0050440E" w:rsidRPr="0050440E" w:rsidRDefault="0050440E" w:rsidP="005044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center"/>
          </w:tcPr>
          <w:p w:rsidR="0050440E" w:rsidRPr="0050440E" w:rsidRDefault="0050440E" w:rsidP="005044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440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50440E" w:rsidRPr="00E83D73" w:rsidRDefault="0050440E" w:rsidP="00921B60">
      <w:pPr>
        <w:pStyle w:val="FSBlank"/>
      </w:pPr>
    </w:p>
    <w:p w:rsidR="00A27F15" w:rsidRDefault="00A27F15" w:rsidP="006512BF">
      <w:pPr>
        <w:pStyle w:val="FSContent"/>
      </w:pPr>
      <w:r w:rsidRPr="00A4230F">
        <w:rPr>
          <w:cs/>
        </w:rPr>
        <w:t>รายการเคลื่อนไหว</w:t>
      </w:r>
      <w:r>
        <w:rPr>
          <w:cs/>
        </w:rPr>
        <w:t>ของเงินให้กู้ยื</w:t>
      </w:r>
      <w:r>
        <w:rPr>
          <w:rFonts w:hint="cs"/>
          <w:cs/>
        </w:rPr>
        <w:t>มระยะสั้นแก่</w:t>
      </w:r>
      <w:r>
        <w:rPr>
          <w:cs/>
        </w:rPr>
        <w:t xml:space="preserve">กิจการที่เกี่ยวข้องกันสำหรับแต่ละปีสิ้นสุดวันที่ </w:t>
      </w:r>
      <w:r>
        <w:t xml:space="preserve">31 </w:t>
      </w:r>
      <w:r>
        <w:rPr>
          <w:cs/>
        </w:rPr>
        <w:t>ธันวาคม</w:t>
      </w:r>
      <w:r>
        <w:rPr>
          <w:rFonts w:hint="cs"/>
          <w:cs/>
        </w:rPr>
        <w:t xml:space="preserve"> </w:t>
      </w:r>
      <w:r w:rsidRPr="00A4230F">
        <w:rPr>
          <w:cs/>
        </w:rPr>
        <w:t>มีดังนี้</w:t>
      </w:r>
    </w:p>
    <w:p w:rsidR="00091991" w:rsidRDefault="00091991" w:rsidP="006512BF">
      <w:pPr>
        <w:pStyle w:val="FSBlank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6512BF" w:rsidRPr="008C010D" w:rsidTr="006512BF">
        <w:trPr>
          <w:tblHeader/>
        </w:trPr>
        <w:tc>
          <w:tcPr>
            <w:tcW w:w="2199" w:type="pct"/>
          </w:tcPr>
          <w:p w:rsidR="006512BF" w:rsidRPr="008C010D" w:rsidRDefault="001A6560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53C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ระยะสั้นแก่กิจการที่เกี่ยวข้องกัน</w:t>
            </w:r>
          </w:p>
        </w:tc>
        <w:tc>
          <w:tcPr>
            <w:tcW w:w="1330" w:type="pct"/>
            <w:gridSpan w:val="3"/>
          </w:tcPr>
          <w:p w:rsidR="006512BF" w:rsidRPr="00490C5E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6512BF" w:rsidRPr="00671833" w:rsidRDefault="006512BF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vAlign w:val="bottom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12BF" w:rsidRPr="008C010D" w:rsidTr="006512BF">
        <w:trPr>
          <w:tblHeader/>
        </w:trPr>
        <w:tc>
          <w:tcPr>
            <w:tcW w:w="2199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6512BF" w:rsidRPr="008C010D" w:rsidTr="00B96D45">
        <w:trPr>
          <w:tblHeader/>
        </w:trPr>
        <w:tc>
          <w:tcPr>
            <w:tcW w:w="2199" w:type="pct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6512BF" w:rsidRPr="008C010D" w:rsidRDefault="006512BF" w:rsidP="00B96D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512BF" w:rsidRPr="004446C0" w:rsidTr="006512BF">
        <w:tc>
          <w:tcPr>
            <w:tcW w:w="2199" w:type="pct"/>
          </w:tcPr>
          <w:p w:rsidR="006512BF" w:rsidRPr="00A27F15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90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2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9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BF" w:rsidRPr="008C010D" w:rsidTr="006512BF">
        <w:tc>
          <w:tcPr>
            <w:tcW w:w="2199" w:type="pct"/>
          </w:tcPr>
          <w:p w:rsidR="006512BF" w:rsidRPr="00A27F15" w:rsidRDefault="006512BF" w:rsidP="006512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A27F15">
              <w:rPr>
                <w:rFonts w:ascii="Angsana New" w:hAnsi="Angsana New" w:cs="Angsana New" w:hint="cs"/>
                <w:cs/>
                <w:lang w:val="en-US"/>
              </w:rPr>
              <w:t>เพิ่มขึ้น</w:t>
            </w:r>
          </w:p>
        </w:tc>
        <w:tc>
          <w:tcPr>
            <w:tcW w:w="590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512BF" w:rsidRPr="006512BF" w:rsidRDefault="006512BF" w:rsidP="00651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6512BF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512B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512BF" w:rsidRPr="00B362BD" w:rsidTr="006512BF">
        <w:tc>
          <w:tcPr>
            <w:tcW w:w="2199" w:type="pct"/>
          </w:tcPr>
          <w:p w:rsidR="006512BF" w:rsidRDefault="006512BF" w:rsidP="006512BF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E83D73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E83D73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Pr="00E83D73">
              <w:rPr>
                <w:rFonts w:asciiTheme="majorBidi" w:hAnsiTheme="majorBidi" w:cstheme="majorBidi"/>
                <w:b/>
                <w:bCs/>
                <w:cs/>
              </w:rPr>
              <w:t>1 ธันวาคม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B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  <w:r w:rsidRPr="006512BF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  <w:tc>
          <w:tcPr>
            <w:tcW w:w="147" w:type="pct"/>
          </w:tcPr>
          <w:p w:rsidR="006512BF" w:rsidRPr="006512BF" w:rsidRDefault="006512BF" w:rsidP="006512B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6512BF" w:rsidRPr="006512BF" w:rsidRDefault="006512BF" w:rsidP="00651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12B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6512BF" w:rsidRDefault="006512BF"/>
    <w:p w:rsidR="00A27F15" w:rsidRDefault="006755DD" w:rsidP="0067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9"/>
        </w:tabs>
      </w:pPr>
      <w:r>
        <w:tab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2640C2" w:rsidRPr="008C010D" w:rsidTr="001A6560">
        <w:trPr>
          <w:tblHeader/>
        </w:trPr>
        <w:tc>
          <w:tcPr>
            <w:tcW w:w="2199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2640C2" w:rsidRPr="00490C5E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2640C2" w:rsidRPr="00671833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0C2" w:rsidRPr="008C010D" w:rsidTr="001A6560">
        <w:trPr>
          <w:tblHeader/>
        </w:trPr>
        <w:tc>
          <w:tcPr>
            <w:tcW w:w="2199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640C2" w:rsidRPr="008C010D" w:rsidTr="001A6560">
        <w:trPr>
          <w:tblHeader/>
        </w:trPr>
        <w:tc>
          <w:tcPr>
            <w:tcW w:w="2199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40C2" w:rsidRPr="008C010D" w:rsidTr="001A6560">
        <w:tc>
          <w:tcPr>
            <w:tcW w:w="2199" w:type="pct"/>
          </w:tcPr>
          <w:p w:rsidR="002640C2" w:rsidRPr="008C010D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Pr="008C010D" w:rsidRDefault="002640C2" w:rsidP="002640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40D4" w:rsidRPr="00A74DEE" w:rsidTr="001A6560">
        <w:tc>
          <w:tcPr>
            <w:tcW w:w="2199" w:type="pct"/>
          </w:tcPr>
          <w:p w:rsidR="00CB40D4" w:rsidRPr="0053132A" w:rsidRDefault="00CB40D4" w:rsidP="00CB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CB40D4" w:rsidRPr="00CB40D4" w:rsidRDefault="00CB40D4" w:rsidP="00CB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148" w:type="pct"/>
          </w:tcPr>
          <w:p w:rsidR="00CB40D4" w:rsidRPr="00CB40D4" w:rsidRDefault="00CB40D4" w:rsidP="00CB40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CB40D4" w:rsidRPr="00CB40D4" w:rsidRDefault="00CB40D4" w:rsidP="00CB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1,825</w:t>
            </w:r>
          </w:p>
        </w:tc>
        <w:tc>
          <w:tcPr>
            <w:tcW w:w="147" w:type="pct"/>
          </w:tcPr>
          <w:p w:rsidR="00CB40D4" w:rsidRPr="00CB40D4" w:rsidRDefault="00CB40D4" w:rsidP="00CB40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CB40D4" w:rsidRPr="00CB40D4" w:rsidRDefault="00CB40D4" w:rsidP="00CB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1,978</w:t>
            </w:r>
          </w:p>
        </w:tc>
        <w:tc>
          <w:tcPr>
            <w:tcW w:w="147" w:type="pct"/>
          </w:tcPr>
          <w:p w:rsidR="00CB40D4" w:rsidRPr="00CB40D4" w:rsidRDefault="00CB40D4" w:rsidP="00CB40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CB40D4" w:rsidRPr="00CB40D4" w:rsidRDefault="00CB40D4" w:rsidP="00CB4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1,825</w:t>
            </w:r>
          </w:p>
        </w:tc>
      </w:tr>
      <w:tr w:rsidR="002640C2" w:rsidRPr="00A74DEE" w:rsidTr="001A6560">
        <w:tc>
          <w:tcPr>
            <w:tcW w:w="2199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40C2" w:rsidRPr="00A74DEE" w:rsidTr="001A6560">
        <w:tc>
          <w:tcPr>
            <w:tcW w:w="2199" w:type="pct"/>
          </w:tcPr>
          <w:p w:rsidR="002640C2" w:rsidRPr="003C47FE" w:rsidRDefault="002640C2" w:rsidP="001A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โบนัสค้างจ่าย (ซึ่งรวมอยู่ในหนี้สินหมุนเวียนอื่น)</w:t>
            </w:r>
          </w:p>
        </w:tc>
        <w:tc>
          <w:tcPr>
            <w:tcW w:w="590" w:type="pct"/>
          </w:tcPr>
          <w:p w:rsid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0C2" w:rsidRPr="00A74DEE" w:rsidTr="001A6560">
        <w:tc>
          <w:tcPr>
            <w:tcW w:w="2199" w:type="pct"/>
          </w:tcPr>
          <w:p w:rsidR="002640C2" w:rsidRPr="003C47FE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2640C2" w:rsidRPr="00CB40D4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  <w:tc>
          <w:tcPr>
            <w:tcW w:w="148" w:type="pct"/>
          </w:tcPr>
          <w:p w:rsidR="002640C2" w:rsidRPr="00CB40D4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2640C2" w:rsidRPr="00CB40D4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6,607</w:t>
            </w:r>
          </w:p>
        </w:tc>
        <w:tc>
          <w:tcPr>
            <w:tcW w:w="147" w:type="pct"/>
          </w:tcPr>
          <w:p w:rsidR="002640C2" w:rsidRPr="00CB40D4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2640C2" w:rsidRPr="00CB40D4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7,824</w:t>
            </w:r>
          </w:p>
        </w:tc>
        <w:tc>
          <w:tcPr>
            <w:tcW w:w="147" w:type="pct"/>
          </w:tcPr>
          <w:p w:rsidR="002640C2" w:rsidRPr="00CB40D4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2640C2" w:rsidRPr="00CB40D4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6,607</w:t>
            </w:r>
          </w:p>
        </w:tc>
      </w:tr>
      <w:tr w:rsidR="002640C2" w:rsidRPr="00B362BD" w:rsidTr="001A6560">
        <w:tc>
          <w:tcPr>
            <w:tcW w:w="2199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2640C2" w:rsidRPr="002640C2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640C2" w:rsidRPr="00B362BD" w:rsidTr="001A6560">
        <w:tc>
          <w:tcPr>
            <w:tcW w:w="2199" w:type="pct"/>
          </w:tcPr>
          <w:p w:rsidR="002640C2" w:rsidRPr="003C47FE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เงินประกันผลงาน </w:t>
            </w:r>
            <w:r w:rsidRPr="00C00C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0C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:rsidR="002640C2" w:rsidRPr="00B362BD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2640C2" w:rsidRPr="00B362BD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Pr="00B362BD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640C2" w:rsidRPr="0048255F" w:rsidRDefault="002640C2" w:rsidP="002640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640C2" w:rsidRPr="00B362BD" w:rsidRDefault="002640C2" w:rsidP="002640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20F" w:rsidRPr="00B362BD" w:rsidTr="001A6560">
        <w:tc>
          <w:tcPr>
            <w:tcW w:w="2199" w:type="pct"/>
          </w:tcPr>
          <w:p w:rsidR="00B9720F" w:rsidRPr="0053132A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53132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53132A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B9720F" w:rsidRPr="00CB40D4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:rsidR="00B9720F" w:rsidRPr="00CB40D4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B9720F" w:rsidRPr="00CB40D4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:rsidR="00B9720F" w:rsidRPr="00CB40D4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B9720F" w:rsidRPr="00CB40D4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:rsidR="00B9720F" w:rsidRPr="00CB40D4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B9720F" w:rsidRPr="00CB40D4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B40D4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B3E19" w:rsidRPr="00B362BD" w:rsidTr="001A6560">
        <w:tc>
          <w:tcPr>
            <w:tcW w:w="2199" w:type="pct"/>
          </w:tcPr>
          <w:p w:rsidR="00AB3E19" w:rsidRPr="00653048" w:rsidRDefault="00AB3E19" w:rsidP="00AB3E1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B3E19" w:rsidRPr="00653048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</w:tcPr>
          <w:p w:rsidR="00AB3E19" w:rsidRPr="00653048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AB3E19" w:rsidRPr="00653048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AB3E19" w:rsidRPr="00653048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B3E19" w:rsidRPr="00653048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7" w:type="pct"/>
          </w:tcPr>
          <w:p w:rsidR="00AB3E19" w:rsidRPr="00653048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B3E19" w:rsidRPr="00653048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B3E19" w:rsidRPr="00B362BD" w:rsidTr="001A6560">
        <w:tc>
          <w:tcPr>
            <w:tcW w:w="2199" w:type="pct"/>
          </w:tcPr>
          <w:p w:rsidR="00AB3E19" w:rsidRPr="003C47FE" w:rsidRDefault="00AB3E19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cs/>
              </w:rPr>
              <w:br w:type="page"/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  <w:r w:rsidR="00B972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9720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20F" w:rsidRPr="00B362BD" w:rsidTr="001A6560">
        <w:tc>
          <w:tcPr>
            <w:tcW w:w="2199" w:type="pct"/>
          </w:tcPr>
          <w:p w:rsidR="00B9720F" w:rsidRPr="003C47FE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0474F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E19" w:rsidRPr="00B362BD" w:rsidTr="001A6560">
        <w:tc>
          <w:tcPr>
            <w:tcW w:w="2199" w:type="pct"/>
          </w:tcPr>
          <w:p w:rsidR="00AB3E19" w:rsidRPr="003C47FE" w:rsidRDefault="00AB3E19" w:rsidP="00AB3E19">
            <w:pPr>
              <w:numPr>
                <w:ilvl w:val="0"/>
                <w:numId w:val="29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ส่วนที่หมุนเวียน</w:t>
            </w:r>
          </w:p>
        </w:tc>
        <w:tc>
          <w:tcPr>
            <w:tcW w:w="590" w:type="pct"/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16,374</w:t>
            </w:r>
          </w:p>
        </w:tc>
        <w:tc>
          <w:tcPr>
            <w:tcW w:w="148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16,374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9,200</w:t>
            </w:r>
          </w:p>
        </w:tc>
      </w:tr>
      <w:tr w:rsidR="00AB3E19" w:rsidRPr="00B362BD" w:rsidTr="001A6560">
        <w:tc>
          <w:tcPr>
            <w:tcW w:w="2199" w:type="pct"/>
          </w:tcPr>
          <w:p w:rsidR="00AB3E19" w:rsidRPr="003C47FE" w:rsidRDefault="00AB3E19" w:rsidP="00AB3E19">
            <w:pPr>
              <w:numPr>
                <w:ilvl w:val="0"/>
                <w:numId w:val="29"/>
              </w:numPr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351,272</w:t>
            </w:r>
          </w:p>
        </w:tc>
        <w:tc>
          <w:tcPr>
            <w:tcW w:w="148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206,233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351,272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206,233</w:t>
            </w:r>
          </w:p>
        </w:tc>
      </w:tr>
      <w:tr w:rsidR="00AB3E19" w:rsidRPr="00B362BD" w:rsidTr="001A6560">
        <w:tc>
          <w:tcPr>
            <w:tcW w:w="2199" w:type="pct"/>
          </w:tcPr>
          <w:p w:rsidR="00AB3E19" w:rsidRPr="003C47FE" w:rsidRDefault="00AB3E19" w:rsidP="00AB3E19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B3E19" w:rsidRPr="003C47FE" w:rsidRDefault="00AB3E19" w:rsidP="008C623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367,646</w:t>
            </w:r>
          </w:p>
        </w:tc>
        <w:tc>
          <w:tcPr>
            <w:tcW w:w="148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215,433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AB3E19" w:rsidRPr="003C47FE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87" w:right="-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215,433</w:t>
            </w:r>
          </w:p>
        </w:tc>
      </w:tr>
      <w:tr w:rsidR="00AB3E19" w:rsidRPr="00B362BD" w:rsidTr="001A6560">
        <w:tc>
          <w:tcPr>
            <w:tcW w:w="2199" w:type="pct"/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AB3E19" w:rsidRPr="00AB3E19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B3E19" w:rsidRPr="00B362BD" w:rsidTr="001A6560">
        <w:tc>
          <w:tcPr>
            <w:tcW w:w="2199" w:type="pct"/>
          </w:tcPr>
          <w:p w:rsidR="00AB3E19" w:rsidRPr="00FC454D" w:rsidRDefault="00AB3E19" w:rsidP="00AB3E1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AB3E19" w:rsidRPr="0048255F" w:rsidRDefault="00AB3E19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AB3E19" w:rsidRPr="00B362BD" w:rsidRDefault="00AB3E19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EBE" w:rsidRPr="00B362BD" w:rsidTr="001A6560">
        <w:tc>
          <w:tcPr>
            <w:tcW w:w="2199" w:type="pct"/>
          </w:tcPr>
          <w:p w:rsidR="007A1EBE" w:rsidRPr="00FC454D" w:rsidRDefault="007A1EBE" w:rsidP="00AB3E1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เงินประกันค่าสาธารณูปโภครับจากลูกค้า</w:t>
            </w:r>
            <w:r w:rsidRPr="00FC45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590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1EBE" w:rsidRPr="00B362BD" w:rsidTr="001A6560">
        <w:tc>
          <w:tcPr>
            <w:tcW w:w="2199" w:type="pct"/>
          </w:tcPr>
          <w:p w:rsidR="007A1EBE" w:rsidRPr="00FC454D" w:rsidRDefault="007A1EBE" w:rsidP="00AB3E19">
            <w:pPr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C45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90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7A1EBE" w:rsidRPr="0048255F" w:rsidRDefault="007A1EBE" w:rsidP="00AB3E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7A1EBE" w:rsidRPr="00B362BD" w:rsidRDefault="007A1EBE" w:rsidP="00AB3E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9720F" w:rsidRPr="00B362BD" w:rsidTr="001A6560">
        <w:tc>
          <w:tcPr>
            <w:tcW w:w="2199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3E19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B9720F" w:rsidRPr="00B362BD" w:rsidTr="001A6560">
        <w:tc>
          <w:tcPr>
            <w:tcW w:w="2199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cs/>
              </w:rPr>
            </w:pPr>
            <w:r w:rsidRPr="00B9720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B9720F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90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8" w:type="pct"/>
          </w:tcPr>
          <w:p w:rsidR="00B9720F" w:rsidRPr="00B9720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B9720F" w:rsidRPr="00B9720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47" w:type="pct"/>
          </w:tcPr>
          <w:p w:rsidR="00B9720F" w:rsidRPr="00B9720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B9720F" w:rsidRPr="00B9720F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B9720F"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B9720F" w:rsidRPr="00B362BD" w:rsidTr="001A6560">
        <w:tc>
          <w:tcPr>
            <w:tcW w:w="2199" w:type="pct"/>
          </w:tcPr>
          <w:p w:rsidR="00B9720F" w:rsidRPr="00D73FC2" w:rsidRDefault="00B9720F" w:rsidP="00B9720F">
            <w:pPr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73FC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8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  <w:tc>
          <w:tcPr>
            <w:tcW w:w="147" w:type="pct"/>
          </w:tcPr>
          <w:p w:rsidR="00B9720F" w:rsidRPr="0048255F" w:rsidRDefault="00B9720F" w:rsidP="00B9720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B9720F" w:rsidRPr="00B362BD" w:rsidRDefault="00B9720F" w:rsidP="00B97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</w:p>
        </w:tc>
      </w:tr>
    </w:tbl>
    <w:p w:rsidR="002640C2" w:rsidRPr="00AB3E19" w:rsidRDefault="002640C2" w:rsidP="001A6560">
      <w:pPr>
        <w:pStyle w:val="FSBlank"/>
      </w:pPr>
    </w:p>
    <w:p w:rsidR="00D01D44" w:rsidRDefault="00D01D44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สัญญาที่สำคัญกับกิจการที่เกี่ยวข้องกัน</w:t>
      </w:r>
    </w:p>
    <w:p w:rsidR="00687E51" w:rsidRPr="00687E51" w:rsidRDefault="00687E51" w:rsidP="00BC03B8">
      <w:pPr>
        <w:pStyle w:val="FSBlank"/>
      </w:pPr>
    </w:p>
    <w:p w:rsidR="00687E51" w:rsidRPr="00687E51" w:rsidRDefault="00687E51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687E51">
        <w:rPr>
          <w:rFonts w:ascii="Angsana New" w:hAnsi="Angsana New" w:hint="cs"/>
          <w:b/>
          <w:i/>
          <w:iCs/>
          <w:sz w:val="30"/>
          <w:szCs w:val="30"/>
          <w:cs/>
        </w:rPr>
        <w:t>สัญญาว่าจ้างรักษาความปลอดภัย</w:t>
      </w:r>
    </w:p>
    <w:p w:rsidR="00D01D44" w:rsidRPr="00687E51" w:rsidRDefault="00D01D44" w:rsidP="00BC03B8">
      <w:pPr>
        <w:pStyle w:val="FSBlank"/>
        <w:rPr>
          <w:cs/>
          <w:lang w:val="th-TH"/>
        </w:rPr>
      </w:pPr>
    </w:p>
    <w:p w:rsidR="002774FD" w:rsidRDefault="002774FD" w:rsidP="002774F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 xml:space="preserve">บริษัทมีสัญญาว่าจ้างการรักษาความปลอดภัยกับกิจการที่เกี่ยวข้องกันแห่งหนึ่ง (บริษัท รักษาความปลอดภัย 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อินเตอร์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เนชั่นแนล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การ์ด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ดิ้ง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จำกัด) ภายใต้เงื่อนไขของสัญญา บริษัทมีภาระผูกพันที่จะต้องจ่ายชำระค่าบริการการรักษาความปลอดภัยรายเดือนตามอัตราที่ระบุไว้ในสัญญา </w:t>
      </w:r>
    </w:p>
    <w:p w:rsidR="00A025E6" w:rsidRPr="000D0581" w:rsidRDefault="00A025E6" w:rsidP="001A6560">
      <w:pPr>
        <w:pStyle w:val="FSBlank"/>
      </w:pPr>
    </w:p>
    <w:p w:rsidR="00A025E6" w:rsidRPr="00A025E6" w:rsidRDefault="00A025E6" w:rsidP="00BC03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 w:firstLine="547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i/>
          <w:iCs/>
          <w:sz w:val="30"/>
          <w:szCs w:val="30"/>
          <w:cs/>
        </w:rPr>
        <w:t>สัญญาโครงการใช้โครงสร้างพื้นฐาน</w:t>
      </w:r>
    </w:p>
    <w:p w:rsidR="00552FD9" w:rsidRPr="00A025E6" w:rsidRDefault="00552FD9" w:rsidP="001A6560">
      <w:pPr>
        <w:pStyle w:val="FSBlank"/>
      </w:pPr>
    </w:p>
    <w:p w:rsidR="002774FD" w:rsidRPr="003C47FE" w:rsidRDefault="002774FD" w:rsidP="001A6560">
      <w:pPr>
        <w:pStyle w:val="FSContent"/>
      </w:pPr>
      <w:r w:rsidRPr="003C47FE">
        <w:rPr>
          <w:cs/>
        </w:rPr>
        <w:t>เมื่อวันที่</w:t>
      </w:r>
      <w:r w:rsidRPr="003C47FE">
        <w:rPr>
          <w:bCs/>
        </w:rPr>
        <w:t xml:space="preserve"> 28</w:t>
      </w:r>
      <w:r w:rsidRPr="003C47FE">
        <w:t xml:space="preserve"> </w:t>
      </w:r>
      <w:r w:rsidRPr="003C47FE">
        <w:rPr>
          <w:cs/>
        </w:rPr>
        <w:t xml:space="preserve">มิถุนายน </w:t>
      </w:r>
      <w:r w:rsidRPr="003C47FE">
        <w:rPr>
          <w:bCs/>
        </w:rPr>
        <w:t xml:space="preserve">2559 </w:t>
      </w:r>
      <w:r w:rsidRPr="003C47FE">
        <w:rPr>
          <w:cs/>
        </w:rPr>
        <w:t>บริษัทได้ทำสัญญาการใช้โครงสร้างพื้นฐานกับการร่วมค้า</w:t>
      </w:r>
      <w:r w:rsidR="00DF4313">
        <w:rPr>
          <w:cs/>
        </w:rPr>
        <w:t xml:space="preserve"> (บริษัท ผลิตไฟฟ้า </w:t>
      </w:r>
      <w:proofErr w:type="spellStart"/>
      <w:r w:rsidR="00DF4313">
        <w:rPr>
          <w:cs/>
        </w:rPr>
        <w:t>นวนคร</w:t>
      </w:r>
      <w:proofErr w:type="spellEnd"/>
      <w:r w:rsidR="00DF4313">
        <w:rPr>
          <w:cs/>
        </w:rPr>
        <w:t xml:space="preserve"> จำกัด)</w:t>
      </w:r>
      <w:r w:rsidRPr="003C47FE">
        <w:rPr>
          <w:cs/>
        </w:rPr>
        <w:t xml:space="preserve"> </w:t>
      </w:r>
      <w:r w:rsidR="00B10384">
        <w:rPr>
          <w:rFonts w:hint="cs"/>
          <w:cs/>
        </w:rPr>
        <w:t xml:space="preserve">เป็นระยะเวลา </w:t>
      </w:r>
      <w:r w:rsidR="00B10384" w:rsidRPr="00B10384">
        <w:rPr>
          <w:bCs/>
        </w:rPr>
        <w:t>25</w:t>
      </w:r>
      <w:r w:rsidR="00B10384">
        <w:t xml:space="preserve"> </w:t>
      </w:r>
      <w:r w:rsidR="00B10384">
        <w:rPr>
          <w:rFonts w:hint="cs"/>
          <w:cs/>
        </w:rPr>
        <w:t xml:space="preserve">ปี มีผลบังคับใช้ตั้งแต่วันที่ </w:t>
      </w:r>
      <w:r w:rsidR="00B10384" w:rsidRPr="00B10384">
        <w:rPr>
          <w:bCs/>
        </w:rPr>
        <w:t xml:space="preserve">28 </w:t>
      </w:r>
      <w:r w:rsidR="00B10384" w:rsidRPr="00B10384">
        <w:rPr>
          <w:rFonts w:hint="cs"/>
          <w:cs/>
        </w:rPr>
        <w:t>มิถุนายน</w:t>
      </w:r>
      <w:r w:rsidR="00B10384" w:rsidRPr="00B10384">
        <w:rPr>
          <w:rFonts w:hint="cs"/>
          <w:bCs/>
          <w:cs/>
        </w:rPr>
        <w:t xml:space="preserve"> </w:t>
      </w:r>
      <w:r w:rsidR="00B10384" w:rsidRPr="00B10384">
        <w:rPr>
          <w:bCs/>
        </w:rPr>
        <w:t>2559</w:t>
      </w:r>
      <w:r w:rsidR="00B10384">
        <w:t xml:space="preserve"> </w:t>
      </w:r>
      <w:r w:rsidRPr="003C47FE">
        <w:rPr>
          <w:cs/>
        </w:rPr>
        <w:t>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3C47FE">
        <w:rPr>
          <w:cs/>
        </w:rPr>
        <w:t>อุตสาหกรรมนวนคร</w:t>
      </w:r>
      <w:proofErr w:type="spellEnd"/>
      <w:r w:rsidRPr="003C47FE">
        <w:rPr>
          <w:cs/>
        </w:rPr>
        <w:t xml:space="preserve"> จังหวัดปทุมธานี ตามเงื่อนไขที่ระบุไว้ในสัญญา บริษัทได้รับค่าตอบแทนล่วงหน้าจำนวน </w:t>
      </w:r>
      <w:r w:rsidRPr="003C47FE">
        <w:rPr>
          <w:bCs/>
        </w:rPr>
        <w:t xml:space="preserve">230 </w:t>
      </w:r>
      <w:r w:rsidRPr="003C47FE">
        <w:rPr>
          <w:cs/>
        </w:rPr>
        <w:t>ล้านบาท ซึ่งบันทึกเป็นรายได้รอตัดบัญชีในงบแสดงฐานะการเงิน และรับรู้เป็นรายได้ตามวิธีเส้นตรงตลอดอายุ</w:t>
      </w:r>
      <w:r w:rsidR="00B10384">
        <w:rPr>
          <w:rFonts w:hint="cs"/>
          <w:cs/>
        </w:rPr>
        <w:t>ของ</w:t>
      </w:r>
      <w:r w:rsidRPr="003C47FE">
        <w:rPr>
          <w:cs/>
        </w:rPr>
        <w:t>สัญญา</w:t>
      </w:r>
    </w:p>
    <w:p w:rsidR="002774FD" w:rsidRPr="00A025E6" w:rsidRDefault="002774FD" w:rsidP="001A6560">
      <w:pPr>
        <w:pStyle w:val="FSBlank"/>
      </w:pPr>
    </w:p>
    <w:p w:rsidR="00B10384" w:rsidRPr="001A6560" w:rsidRDefault="00B10384" w:rsidP="001A6560">
      <w:pPr>
        <w:pStyle w:val="FSContent"/>
      </w:pPr>
      <w:r>
        <w:rPr>
          <w:rFonts w:hint="cs"/>
          <w:cs/>
        </w:rPr>
        <w:t>เมื่อวันที่</w:t>
      </w:r>
      <w:r w:rsidRPr="001A6560">
        <w:t xml:space="preserve"> </w:t>
      </w:r>
      <w:r w:rsidR="001A6560">
        <w:rPr>
          <w:rFonts w:hint="cs"/>
          <w:cs/>
        </w:rPr>
        <w:t xml:space="preserve">28 </w:t>
      </w:r>
      <w:r w:rsidRPr="001A6560">
        <w:rPr>
          <w:rFonts w:hint="cs"/>
          <w:cs/>
        </w:rPr>
        <w:t xml:space="preserve">มิถุนายน </w:t>
      </w:r>
      <w:r w:rsidR="001A6560">
        <w:rPr>
          <w:rFonts w:hint="cs"/>
          <w:cs/>
        </w:rPr>
        <w:t>2559</w:t>
      </w:r>
      <w:r w:rsidRPr="001A6560">
        <w:t xml:space="preserve"> </w:t>
      </w:r>
      <w:r w:rsidRPr="001A6560">
        <w:rPr>
          <w:rFonts w:hint="cs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และโครงสร้างพื้นฐานกับการร่วมค้า (บริษัท ผลิตไฟฟ้า </w:t>
      </w:r>
      <w:proofErr w:type="spellStart"/>
      <w:r w:rsidRPr="001A6560">
        <w:rPr>
          <w:rFonts w:hint="cs"/>
          <w:cs/>
        </w:rPr>
        <w:t>นวนคร</w:t>
      </w:r>
      <w:proofErr w:type="spellEnd"/>
      <w:r w:rsidRPr="001A6560">
        <w:rPr>
          <w:rFonts w:hint="cs"/>
          <w:cs/>
        </w:rPr>
        <w:t xml:space="preserve"> จำกัด) เป็นระยะเวลา </w:t>
      </w:r>
      <w:r w:rsidR="001A6560">
        <w:rPr>
          <w:rFonts w:hint="cs"/>
          <w:cs/>
        </w:rPr>
        <w:t>25</w:t>
      </w:r>
      <w:r w:rsidRPr="001A6560">
        <w:t xml:space="preserve"> </w:t>
      </w:r>
      <w:r w:rsidRPr="001A6560">
        <w:rPr>
          <w:rFonts w:hint="cs"/>
          <w:cs/>
        </w:rPr>
        <w:t xml:space="preserve">ปี มีผลบังคับใช้ตั้งแต่วันที่ </w:t>
      </w:r>
      <w:r w:rsidR="001A6560">
        <w:rPr>
          <w:rFonts w:hint="cs"/>
          <w:cs/>
        </w:rPr>
        <w:t>1</w:t>
      </w:r>
      <w:r w:rsidRPr="001A6560">
        <w:t xml:space="preserve"> </w:t>
      </w:r>
      <w:r w:rsidRPr="001A6560">
        <w:rPr>
          <w:rFonts w:hint="cs"/>
          <w:cs/>
        </w:rPr>
        <w:t xml:space="preserve">สิงหาคม </w:t>
      </w:r>
      <w:r w:rsidR="001A6560">
        <w:rPr>
          <w:rFonts w:hint="cs"/>
          <w:cs/>
        </w:rPr>
        <w:t>2559</w:t>
      </w:r>
      <w:r w:rsidRPr="001A6560">
        <w:rPr>
          <w:rFonts w:hint="cs"/>
          <w:cs/>
        </w:rPr>
        <w:t xml:space="preserve"> </w:t>
      </w:r>
      <w:r w:rsidRPr="001A6560">
        <w:rPr>
          <w:cs/>
        </w:rPr>
        <w:br/>
      </w:r>
      <w:r w:rsidRPr="001A6560">
        <w:rPr>
          <w:rFonts w:hint="cs"/>
          <w:cs/>
        </w:rPr>
        <w:t>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1A6560">
        <w:rPr>
          <w:rFonts w:hint="cs"/>
          <w:cs/>
        </w:rPr>
        <w:t>อุตสาหกรรมนวนคร</w:t>
      </w:r>
      <w:proofErr w:type="spellEnd"/>
      <w:r w:rsidRPr="001A6560">
        <w:rPr>
          <w:rFonts w:hint="cs"/>
          <w:cs/>
        </w:rPr>
        <w:t xml:space="preserve"> จังหวัดปทุมธานี ตามเงื่อนไขที่ระบุไว้ในสัญญา บริษัทได้รับค่าตอบแทนจำนวน </w:t>
      </w:r>
      <w:r w:rsidR="001A6560">
        <w:rPr>
          <w:rFonts w:hint="cs"/>
          <w:cs/>
        </w:rPr>
        <w:t>1.92</w:t>
      </w:r>
      <w:r w:rsidRPr="001A6560">
        <w:t xml:space="preserve"> </w:t>
      </w:r>
      <w:r w:rsidRPr="001A6560">
        <w:rPr>
          <w:rFonts w:hint="cs"/>
          <w:cs/>
        </w:rPr>
        <w:t>ล้านบาทต่อเดือนตลอดอายุของ</w:t>
      </w:r>
      <w:r w:rsidRPr="0030059A">
        <w:rPr>
          <w:rFonts w:hint="cs"/>
          <w:cs/>
        </w:rPr>
        <w:t>สัญญา</w:t>
      </w:r>
    </w:p>
    <w:p w:rsidR="002E1D05" w:rsidRPr="00A025E6" w:rsidRDefault="002E1D05" w:rsidP="002E1D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:rsidR="00466904" w:rsidRDefault="00466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:rsidR="001A6560" w:rsidRDefault="00AB3E19" w:rsidP="001A6560">
      <w:pPr>
        <w:pStyle w:val="FSContent"/>
      </w:pPr>
      <w:r>
        <w:rPr>
          <w:rFonts w:hint="cs"/>
          <w:cs/>
        </w:rPr>
        <w:lastRenderedPageBreak/>
        <w:t>เมื่อวันที่</w:t>
      </w:r>
      <w:r>
        <w:rPr>
          <w:bCs/>
        </w:rPr>
        <w:t xml:space="preserve"> 1</w:t>
      </w:r>
      <w:r w:rsidRPr="0025369B">
        <w:t xml:space="preserve"> </w:t>
      </w:r>
      <w:r>
        <w:rPr>
          <w:rFonts w:hint="cs"/>
          <w:cs/>
        </w:rPr>
        <w:t xml:space="preserve">กรกฎาคม </w:t>
      </w:r>
      <w:r>
        <w:rPr>
          <w:bCs/>
        </w:rPr>
        <w:t xml:space="preserve">2561 </w:t>
      </w:r>
      <w:r>
        <w:rPr>
          <w:rFonts w:hint="cs"/>
          <w:cs/>
        </w:rPr>
        <w:t>บริษัทได้ทำสัญญาการใช้โครงสร้างพื้นฐาน</w:t>
      </w:r>
      <w:r>
        <w:t xml:space="preserve"> </w:t>
      </w:r>
      <w:r>
        <w:rPr>
          <w:rFonts w:hint="cs"/>
          <w:cs/>
        </w:rPr>
        <w:t xml:space="preserve">(ส่วนขยาย) กับการร่วมค้า (บริษัท </w:t>
      </w:r>
      <w:r>
        <w:rPr>
          <w:cs/>
        </w:rPr>
        <w:br/>
      </w:r>
      <w:r>
        <w:rPr>
          <w:rFonts w:hint="cs"/>
          <w:cs/>
        </w:rPr>
        <w:t xml:space="preserve">ผลิตไฟฟ้า </w:t>
      </w:r>
      <w:proofErr w:type="spellStart"/>
      <w:r>
        <w:rPr>
          <w:rFonts w:hint="cs"/>
          <w:cs/>
        </w:rPr>
        <w:t>นวนคร</w:t>
      </w:r>
      <w:proofErr w:type="spellEnd"/>
      <w:r>
        <w:rPr>
          <w:rFonts w:hint="cs"/>
          <w:cs/>
        </w:rPr>
        <w:t xml:space="preserve"> จำกัด) เป็นระยะเวลา </w:t>
      </w:r>
      <w:r>
        <w:rPr>
          <w:bCs/>
        </w:rPr>
        <w:t>23</w:t>
      </w:r>
      <w:r>
        <w:t xml:space="preserve"> </w:t>
      </w:r>
      <w:r>
        <w:rPr>
          <w:rFonts w:hint="cs"/>
          <w:cs/>
        </w:rPr>
        <w:t>ปี มีผลบังคับใช้ตั้งแต่</w:t>
      </w:r>
      <w:r w:rsidRPr="00C22A5F">
        <w:rPr>
          <w:rFonts w:hint="cs"/>
          <w:cs/>
        </w:rPr>
        <w:t xml:space="preserve">วันที่ </w:t>
      </w:r>
      <w:r>
        <w:rPr>
          <w:bCs/>
        </w:rPr>
        <w:t>1</w:t>
      </w:r>
      <w:r w:rsidRPr="00C22A5F">
        <w:t xml:space="preserve"> </w:t>
      </w:r>
      <w:r>
        <w:rPr>
          <w:rFonts w:hint="cs"/>
          <w:cs/>
        </w:rPr>
        <w:t>กรกฎาคม</w:t>
      </w:r>
      <w:r w:rsidRPr="00C22A5F">
        <w:rPr>
          <w:rFonts w:hint="cs"/>
          <w:cs/>
        </w:rPr>
        <w:t xml:space="preserve"> </w:t>
      </w:r>
      <w:r w:rsidRPr="00C22A5F">
        <w:rPr>
          <w:bCs/>
        </w:rPr>
        <w:t>25</w:t>
      </w:r>
      <w:r>
        <w:rPr>
          <w:bCs/>
        </w:rPr>
        <w:t>61</w:t>
      </w:r>
      <w:r w:rsidRPr="00C22A5F">
        <w:rPr>
          <w:rFonts w:hint="cs"/>
          <w:cs/>
        </w:rPr>
        <w:t xml:space="preserve"> </w:t>
      </w:r>
      <w:r>
        <w:rPr>
          <w:rFonts w:hint="cs"/>
          <w:cs/>
        </w:rPr>
        <w:t>โดยบริษัทให้</w:t>
      </w:r>
      <w:r>
        <w:rPr>
          <w:cs/>
        </w:rPr>
        <w:br/>
      </w:r>
      <w:r>
        <w:rPr>
          <w:rFonts w:hint="cs"/>
          <w:cs/>
        </w:rPr>
        <w:t>บริษัทดังกล่าวใช้พื้นที่และโครงสร้างพื้นฐานในเขตส่งเสริมอุตสาหกรรม</w:t>
      </w:r>
      <w:r>
        <w:t xml:space="preserve"> </w:t>
      </w:r>
      <w:proofErr w:type="spellStart"/>
      <w:r>
        <w:rPr>
          <w:rFonts w:hint="cs"/>
          <w:cs/>
        </w:rPr>
        <w:t>นวนคร</w:t>
      </w:r>
      <w:proofErr w:type="spellEnd"/>
      <w:r>
        <w:rPr>
          <w:rFonts w:hint="cs"/>
          <w:cs/>
        </w:rPr>
        <w:t xml:space="preserve"> จังหวัดปทุมธานี ตามเงื่อนไขที่ระบุไว้ในสัญญา บริษัทได้รับค่าตอบแทนล่วงหน้าจำนวน </w:t>
      </w:r>
      <w:r>
        <w:rPr>
          <w:bCs/>
        </w:rPr>
        <w:t xml:space="preserve">165 </w:t>
      </w:r>
      <w:r>
        <w:rPr>
          <w:rFonts w:hint="cs"/>
          <w:cs/>
        </w:rPr>
        <w:t>ล้านบาท ซึ่งบันทึกเป็นรายได้รอตัดบัญชีในงบ</w:t>
      </w:r>
      <w:r>
        <w:rPr>
          <w:cs/>
        </w:rPr>
        <w:br/>
      </w:r>
      <w:r>
        <w:rPr>
          <w:rFonts w:hint="cs"/>
          <w:cs/>
        </w:rPr>
        <w:t>แสดงฐานะการเงิน และรับรู้เป็นรายได้ตามวิธีเส้นตรงตลอดอายุของสัญญา</w:t>
      </w:r>
    </w:p>
    <w:p w:rsidR="00466904" w:rsidRDefault="00466904" w:rsidP="00466904">
      <w:pPr>
        <w:pStyle w:val="FSBlank"/>
        <w:rPr>
          <w:rFonts w:eastAsia="MS Mincho"/>
        </w:rPr>
      </w:pPr>
    </w:p>
    <w:p w:rsidR="00AB3E19" w:rsidRPr="00960C25" w:rsidRDefault="00AB3E19" w:rsidP="001A6560">
      <w:pPr>
        <w:pStyle w:val="FSContent"/>
        <w:rPr>
          <w:bCs/>
        </w:rPr>
      </w:pPr>
      <w:r>
        <w:rPr>
          <w:rFonts w:hint="cs"/>
          <w:cs/>
        </w:rPr>
        <w:t>เมื่อวันที่</w:t>
      </w:r>
      <w:r>
        <w:rPr>
          <w:bCs/>
        </w:rPr>
        <w:t xml:space="preserve"> 1</w:t>
      </w:r>
      <w:r w:rsidRPr="0025369B">
        <w:t xml:space="preserve"> </w:t>
      </w:r>
      <w:r>
        <w:rPr>
          <w:rFonts w:hint="cs"/>
          <w:cs/>
        </w:rPr>
        <w:t xml:space="preserve">กรกฎาคม </w:t>
      </w:r>
      <w:r>
        <w:rPr>
          <w:bCs/>
        </w:rPr>
        <w:t xml:space="preserve">2561 </w:t>
      </w:r>
      <w:r>
        <w:rPr>
          <w:rFonts w:hint="cs"/>
          <w:cs/>
        </w:rPr>
        <w:t xml:space="preserve">บริษัทได้ทำสัญญาการใช้พื้นที่สำหรับระบบสายส่ง ระบบท่อ และโครงสร้างพื้นฐาน (ส่วนขยาย) กับการร่วมค้า (บริษัท ผลิตไฟฟ้า </w:t>
      </w:r>
      <w:proofErr w:type="spellStart"/>
      <w:r>
        <w:rPr>
          <w:rFonts w:hint="cs"/>
          <w:cs/>
        </w:rPr>
        <w:t>นวนคร</w:t>
      </w:r>
      <w:proofErr w:type="spellEnd"/>
      <w:r>
        <w:rPr>
          <w:rFonts w:hint="cs"/>
          <w:cs/>
        </w:rPr>
        <w:t xml:space="preserve"> จำกัด) เป็นระยะเวลา </w:t>
      </w:r>
      <w:r>
        <w:rPr>
          <w:bCs/>
        </w:rPr>
        <w:t>23</w:t>
      </w:r>
      <w:r>
        <w:t xml:space="preserve"> </w:t>
      </w:r>
      <w:r>
        <w:rPr>
          <w:rFonts w:hint="cs"/>
          <w:cs/>
        </w:rPr>
        <w:t>ปี มีผลบังคับใช้ตั้งแต่</w:t>
      </w:r>
      <w:r w:rsidRPr="00C22A5F">
        <w:rPr>
          <w:rFonts w:hint="cs"/>
          <w:cs/>
        </w:rPr>
        <w:t xml:space="preserve">วันที่ </w:t>
      </w:r>
      <w:r>
        <w:rPr>
          <w:cs/>
        </w:rPr>
        <w:br/>
      </w:r>
      <w:r>
        <w:rPr>
          <w:bCs/>
        </w:rPr>
        <w:t>1</w:t>
      </w:r>
      <w:r w:rsidRPr="00C22A5F">
        <w:t xml:space="preserve"> </w:t>
      </w:r>
      <w:r>
        <w:rPr>
          <w:rFonts w:hint="cs"/>
          <w:cs/>
        </w:rPr>
        <w:t>กรกฎาคม</w:t>
      </w:r>
      <w:r w:rsidRPr="00C22A5F">
        <w:rPr>
          <w:rFonts w:hint="cs"/>
          <w:cs/>
        </w:rPr>
        <w:t xml:space="preserve"> </w:t>
      </w:r>
      <w:r w:rsidRPr="00C22A5F">
        <w:rPr>
          <w:bCs/>
        </w:rPr>
        <w:t>25</w:t>
      </w:r>
      <w:r>
        <w:rPr>
          <w:bCs/>
        </w:rPr>
        <w:t>61</w:t>
      </w:r>
      <w:r>
        <w:rPr>
          <w:rFonts w:hint="cs"/>
          <w:cs/>
        </w:rPr>
        <w:t>โดยบริษัทให้บริษัทดังกล่าวใช้พื้นที่และโครงสร้างพื้นฐานในเขตส่งเสริม</w:t>
      </w:r>
      <w:proofErr w:type="spellStart"/>
      <w:r>
        <w:rPr>
          <w:rFonts w:hint="cs"/>
          <w:cs/>
        </w:rPr>
        <w:t>อุตสาหกรรมนวนคร</w:t>
      </w:r>
      <w:proofErr w:type="spellEnd"/>
      <w:r>
        <w:rPr>
          <w:rFonts w:hint="cs"/>
          <w:cs/>
        </w:rPr>
        <w:t xml:space="preserve"> จังหวัดปทุมธานี ตามเงื่อนไขที่ระบุไว้ในสัญญา </w:t>
      </w:r>
      <w:r w:rsidRPr="0030059A">
        <w:rPr>
          <w:rFonts w:hint="cs"/>
          <w:cs/>
        </w:rPr>
        <w:t xml:space="preserve">บริษัทได้รับค่าตอบแทนจำนวน </w:t>
      </w:r>
      <w:r>
        <w:rPr>
          <w:bCs/>
        </w:rPr>
        <w:t>0.70</w:t>
      </w:r>
      <w:r w:rsidRPr="0030059A">
        <w:t xml:space="preserve"> </w:t>
      </w:r>
      <w:r w:rsidRPr="0030059A">
        <w:rPr>
          <w:rFonts w:hint="cs"/>
          <w:cs/>
        </w:rPr>
        <w:t>ล้านบาทต่อเดือน</w:t>
      </w:r>
      <w:r>
        <w:rPr>
          <w:rFonts w:hint="cs"/>
          <w:cs/>
        </w:rPr>
        <w:t xml:space="preserve"> เริ่มตั้งแต่เดือนสิงหาคม </w:t>
      </w:r>
      <w:r w:rsidRPr="00960C25">
        <w:rPr>
          <w:bCs/>
        </w:rPr>
        <w:t xml:space="preserve">2563 </w:t>
      </w:r>
    </w:p>
    <w:p w:rsidR="00BC03B8" w:rsidRPr="000D0581" w:rsidRDefault="00BC03B8" w:rsidP="001A6560">
      <w:pPr>
        <w:pStyle w:val="FSBlank"/>
        <w:rPr>
          <w:cs/>
        </w:rPr>
      </w:pPr>
    </w:p>
    <w:p w:rsidR="00BC230B" w:rsidRDefault="0052354B" w:rsidP="00BC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รายได้รอตัดบัญชี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จากค่าตอบแทนการใช้</w:t>
      </w:r>
      <w:r w:rsidR="007D4BE4">
        <w:rPr>
          <w:rFonts w:ascii="Angsana New" w:hAnsi="Angsana New" w:hint="cs"/>
          <w:b/>
          <w:sz w:val="30"/>
          <w:szCs w:val="30"/>
          <w:cs/>
        </w:rPr>
        <w:t>พื้นที่และ</w:t>
      </w:r>
      <w:r w:rsidR="00BC230B" w:rsidRPr="003C47FE">
        <w:rPr>
          <w:rFonts w:ascii="Angsana New" w:hAnsi="Angsana New"/>
          <w:b/>
          <w:sz w:val="30"/>
          <w:szCs w:val="30"/>
          <w:cs/>
        </w:rPr>
        <w:t>โครงสร้างพื้นฐานสรุปได้ดังนี้</w:t>
      </w:r>
    </w:p>
    <w:p w:rsidR="004C05A0" w:rsidRPr="004C05A0" w:rsidRDefault="004C05A0" w:rsidP="00BC2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4C05A0" w:rsidRPr="008C010D" w:rsidTr="001A6560">
        <w:trPr>
          <w:tblHeader/>
        </w:trPr>
        <w:tc>
          <w:tcPr>
            <w:tcW w:w="2199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4C05A0" w:rsidRPr="00490C5E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4C05A0" w:rsidRPr="00671833" w:rsidRDefault="004C05A0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5A0" w:rsidRPr="008C010D" w:rsidTr="001A6560">
        <w:trPr>
          <w:tblHeader/>
        </w:trPr>
        <w:tc>
          <w:tcPr>
            <w:tcW w:w="2199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C05A0" w:rsidRPr="008C010D" w:rsidTr="001A6560">
        <w:trPr>
          <w:tblHeader/>
        </w:trPr>
        <w:tc>
          <w:tcPr>
            <w:tcW w:w="2199" w:type="pct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4C05A0" w:rsidRPr="008C010D" w:rsidRDefault="004C05A0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0E67" w:rsidRPr="008C010D" w:rsidTr="001A6560">
        <w:tc>
          <w:tcPr>
            <w:tcW w:w="2199" w:type="pct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90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  <w:tc>
          <w:tcPr>
            <w:tcW w:w="148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460E67" w:rsidRPr="008C010D" w:rsidRDefault="00460E67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224,633</w:t>
            </w:r>
          </w:p>
        </w:tc>
        <w:tc>
          <w:tcPr>
            <w:tcW w:w="147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215,433</w:t>
            </w:r>
          </w:p>
        </w:tc>
        <w:tc>
          <w:tcPr>
            <w:tcW w:w="147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8C010D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224,633</w:t>
            </w:r>
          </w:p>
        </w:tc>
      </w:tr>
      <w:tr w:rsidR="00460E67" w:rsidRPr="00A74DEE" w:rsidTr="001A6560">
        <w:tc>
          <w:tcPr>
            <w:tcW w:w="2199" w:type="pct"/>
            <w:vAlign w:val="bottom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รับเงิน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ค่าตอบแทนการใช้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พื้นที่และ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โครงสร้าง</w:t>
            </w:r>
          </w:p>
        </w:tc>
        <w:tc>
          <w:tcPr>
            <w:tcW w:w="590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E67" w:rsidRPr="00A74DEE" w:rsidTr="001A6560">
        <w:tc>
          <w:tcPr>
            <w:tcW w:w="2199" w:type="pct"/>
            <w:vAlign w:val="bottom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b/>
                <w:sz w:val="30"/>
                <w:szCs w:val="30"/>
                <w:cs/>
              </w:rPr>
              <w:t>พื้นฐาน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590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48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165,000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60E67" w:rsidRPr="00A74DEE" w:rsidTr="001A6560">
        <w:tc>
          <w:tcPr>
            <w:tcW w:w="2199" w:type="pct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  <w:tc>
          <w:tcPr>
            <w:tcW w:w="148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(9,200)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(12,787)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(9,200)</w:t>
            </w:r>
          </w:p>
        </w:tc>
      </w:tr>
      <w:tr w:rsidR="00460E67" w:rsidRPr="00A74DEE" w:rsidTr="001A6560">
        <w:tc>
          <w:tcPr>
            <w:tcW w:w="2199" w:type="pct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60E67" w:rsidRPr="00460E67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8" w:type="pct"/>
          </w:tcPr>
          <w:p w:rsidR="00460E67" w:rsidRPr="00460E67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460E67" w:rsidRPr="00460E67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215,433</w:t>
            </w:r>
          </w:p>
        </w:tc>
        <w:tc>
          <w:tcPr>
            <w:tcW w:w="147" w:type="pct"/>
          </w:tcPr>
          <w:p w:rsidR="00460E67" w:rsidRPr="00460E67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60E67" w:rsidRPr="00460E67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0E67">
              <w:rPr>
                <w:rFonts w:ascii="Angsana New" w:hAnsi="Angsana New"/>
                <w:b/>
                <w:bCs/>
                <w:sz w:val="30"/>
                <w:szCs w:val="30"/>
              </w:rPr>
              <w:t>367,646</w:t>
            </w:r>
          </w:p>
        </w:tc>
        <w:tc>
          <w:tcPr>
            <w:tcW w:w="147" w:type="pct"/>
          </w:tcPr>
          <w:p w:rsidR="00460E67" w:rsidRPr="00460E67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60E67" w:rsidRPr="00460E67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215,433</w:t>
            </w:r>
          </w:p>
        </w:tc>
      </w:tr>
      <w:tr w:rsidR="00460E67" w:rsidRPr="00A74DEE" w:rsidTr="001A6560">
        <w:tc>
          <w:tcPr>
            <w:tcW w:w="2199" w:type="pct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8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9,200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16,374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9,200</w:t>
            </w:r>
          </w:p>
        </w:tc>
      </w:tr>
      <w:tr w:rsidR="00460E67" w:rsidRPr="00A74DEE" w:rsidTr="001A6560">
        <w:tc>
          <w:tcPr>
            <w:tcW w:w="2199" w:type="pct"/>
          </w:tcPr>
          <w:p w:rsidR="00460E67" w:rsidRPr="003C47F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2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90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  <w:tc>
          <w:tcPr>
            <w:tcW w:w="148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1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206,233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48255F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351,272</w:t>
            </w:r>
          </w:p>
        </w:tc>
        <w:tc>
          <w:tcPr>
            <w:tcW w:w="147" w:type="pct"/>
          </w:tcPr>
          <w:p w:rsidR="00460E67" w:rsidRPr="0048255F" w:rsidRDefault="00460E67" w:rsidP="00460E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460E67" w:rsidRPr="00A74DEE" w:rsidRDefault="00460E67" w:rsidP="0046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206,233</w:t>
            </w:r>
          </w:p>
        </w:tc>
      </w:tr>
    </w:tbl>
    <w:p w:rsidR="00C00C8C" w:rsidRDefault="00C00C8C" w:rsidP="00DD54F5">
      <w:pPr>
        <w:pStyle w:val="FSBlank"/>
        <w:ind w:firstLine="0"/>
      </w:pPr>
    </w:p>
    <w:p w:rsidR="00466904" w:rsidRDefault="00466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63228" w:rsidRPr="003C47FE" w:rsidRDefault="00B63228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p w:rsidR="00691C36" w:rsidRDefault="00691C36" w:rsidP="00BC03B8">
      <w:pPr>
        <w:pStyle w:val="FSBlank"/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2"/>
        <w:gridCol w:w="271"/>
        <w:gridCol w:w="1085"/>
        <w:gridCol w:w="269"/>
        <w:gridCol w:w="1078"/>
        <w:gridCol w:w="269"/>
        <w:gridCol w:w="1080"/>
      </w:tblGrid>
      <w:tr w:rsidR="002B7EF9" w:rsidRPr="008C010D" w:rsidTr="001A6560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0" w:type="pct"/>
            <w:gridSpan w:val="3"/>
          </w:tcPr>
          <w:p w:rsidR="002B7EF9" w:rsidRPr="00490C5E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2B7EF9" w:rsidRPr="00671833" w:rsidRDefault="002B7EF9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7EF9" w:rsidRPr="008C010D" w:rsidTr="001A6560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8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2B7EF9" w:rsidRPr="008C010D" w:rsidTr="001A6560">
        <w:trPr>
          <w:tblHeader/>
        </w:trPr>
        <w:tc>
          <w:tcPr>
            <w:tcW w:w="2199" w:type="pct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01" w:type="pct"/>
            <w:gridSpan w:val="7"/>
          </w:tcPr>
          <w:p w:rsidR="002B7EF9" w:rsidRPr="008C010D" w:rsidRDefault="002B7EF9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7EF9" w:rsidRPr="008C010D" w:rsidTr="001A6560">
        <w:tc>
          <w:tcPr>
            <w:tcW w:w="2199" w:type="pct"/>
          </w:tcPr>
          <w:p w:rsidR="002B7EF9" w:rsidRPr="003C47F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590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8" w:type="pct"/>
          </w:tcPr>
          <w:p w:rsidR="002B7EF9" w:rsidRPr="008C010D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7EF9" w:rsidRPr="008C010D" w:rsidRDefault="002B7EF9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2B7EF9" w:rsidRPr="008C010D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7" w:type="pct"/>
          </w:tcPr>
          <w:p w:rsidR="002B7EF9" w:rsidRPr="008C010D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8C010D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2B7EF9" w:rsidRPr="00A74DEE" w:rsidTr="001A6560">
        <w:tc>
          <w:tcPr>
            <w:tcW w:w="2199" w:type="pct"/>
          </w:tcPr>
          <w:p w:rsidR="002B7EF9" w:rsidRPr="003C47F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590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</w:t>
            </w:r>
            <w:r w:rsidRPr="002B7EF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7EF9" w:rsidRPr="00A74DE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  <w:tc>
          <w:tcPr>
            <w:tcW w:w="147" w:type="pct"/>
          </w:tcPr>
          <w:p w:rsidR="002B7EF9" w:rsidRPr="0048255F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1,577</w:t>
            </w:r>
          </w:p>
        </w:tc>
        <w:tc>
          <w:tcPr>
            <w:tcW w:w="147" w:type="pct"/>
          </w:tcPr>
          <w:p w:rsidR="002B7EF9" w:rsidRPr="0048255F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A74DE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1,409</w:t>
            </w:r>
          </w:p>
        </w:tc>
      </w:tr>
      <w:tr w:rsidR="002B7EF9" w:rsidRPr="00A74DEE" w:rsidTr="001A6560">
        <w:tc>
          <w:tcPr>
            <w:tcW w:w="2199" w:type="pct"/>
          </w:tcPr>
          <w:p w:rsidR="002B7EF9" w:rsidRPr="003C47F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590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670,690</w:t>
            </w:r>
          </w:p>
        </w:tc>
        <w:tc>
          <w:tcPr>
            <w:tcW w:w="148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2B7EF9" w:rsidRPr="00A74DE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198,928</w:t>
            </w:r>
          </w:p>
        </w:tc>
        <w:tc>
          <w:tcPr>
            <w:tcW w:w="147" w:type="pct"/>
          </w:tcPr>
          <w:p w:rsidR="002B7EF9" w:rsidRPr="0048255F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7EF9">
              <w:rPr>
                <w:rFonts w:ascii="Angsana New" w:hAnsi="Angsana New"/>
                <w:sz w:val="30"/>
                <w:szCs w:val="30"/>
              </w:rPr>
              <w:t>669,452</w:t>
            </w:r>
          </w:p>
        </w:tc>
        <w:tc>
          <w:tcPr>
            <w:tcW w:w="147" w:type="pct"/>
          </w:tcPr>
          <w:p w:rsidR="002B7EF9" w:rsidRPr="0048255F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</w:tcPr>
          <w:p w:rsidR="002B7EF9" w:rsidRPr="00A74DEE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198,928</w:t>
            </w:r>
          </w:p>
        </w:tc>
      </w:tr>
      <w:tr w:rsidR="002B7EF9" w:rsidRPr="00A74DEE" w:rsidTr="001A6560">
        <w:tc>
          <w:tcPr>
            <w:tcW w:w="2199" w:type="pct"/>
          </w:tcPr>
          <w:p w:rsidR="002B7EF9" w:rsidRPr="003C47FE" w:rsidRDefault="002B7EF9" w:rsidP="002B7EF9">
            <w:pPr>
              <w:pStyle w:val="a"/>
              <w:tabs>
                <w:tab w:val="clear" w:pos="1080"/>
                <w:tab w:val="left" w:pos="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Cs/>
                <w:cs/>
                <w:lang w:val="en-US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B7EF9" w:rsidRPr="002B7EF9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672,317</w:t>
            </w:r>
          </w:p>
        </w:tc>
        <w:tc>
          <w:tcPr>
            <w:tcW w:w="148" w:type="pct"/>
          </w:tcPr>
          <w:p w:rsidR="002B7EF9" w:rsidRPr="00460E67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2B7EF9" w:rsidRPr="00460E67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200,367</w:t>
            </w:r>
          </w:p>
        </w:tc>
        <w:tc>
          <w:tcPr>
            <w:tcW w:w="147" w:type="pct"/>
          </w:tcPr>
          <w:p w:rsidR="002B7EF9" w:rsidRPr="00460E67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B7EF9" w:rsidRPr="00460E67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671,059</w:t>
            </w:r>
          </w:p>
        </w:tc>
        <w:tc>
          <w:tcPr>
            <w:tcW w:w="147" w:type="pct"/>
          </w:tcPr>
          <w:p w:rsidR="002B7EF9" w:rsidRPr="00460E67" w:rsidRDefault="002B7EF9" w:rsidP="002B7E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B7EF9" w:rsidRPr="00460E67" w:rsidRDefault="002B7EF9" w:rsidP="002B7E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200,367</w:t>
            </w:r>
          </w:p>
        </w:tc>
      </w:tr>
    </w:tbl>
    <w:p w:rsidR="00ED6ED8" w:rsidRPr="001A6560" w:rsidRDefault="00ED6ED8" w:rsidP="001A6560">
      <w:pPr>
        <w:pStyle w:val="FSBlank"/>
        <w:rPr>
          <w:cs/>
        </w:rPr>
      </w:pPr>
    </w:p>
    <w:p w:rsidR="008E5481" w:rsidRDefault="002C7EF9" w:rsidP="001A6560">
      <w:pPr>
        <w:pStyle w:val="FSContent"/>
      </w:pPr>
      <w:r w:rsidRPr="003C47FE">
        <w:rPr>
          <w:cs/>
        </w:rPr>
        <w:t>เงินสดและรายการเทียบเท</w:t>
      </w:r>
      <w:r w:rsidR="00D960EC" w:rsidRPr="003C47FE">
        <w:rPr>
          <w:cs/>
        </w:rPr>
        <w:t>่าเงินสดทั้งหมดของ</w:t>
      </w:r>
      <w:r w:rsidR="00EB286C">
        <w:rPr>
          <w:rFonts w:hint="cs"/>
          <w:cs/>
        </w:rPr>
        <w:t>กลุ่ม</w:t>
      </w:r>
      <w:r w:rsidRPr="003C47FE">
        <w:rPr>
          <w:cs/>
        </w:rPr>
        <w:t xml:space="preserve">บริษัท ณ วันที่ </w:t>
      </w:r>
      <w:r w:rsidRPr="003C47FE">
        <w:rPr>
          <w:bCs/>
        </w:rPr>
        <w:t xml:space="preserve">31 </w:t>
      </w:r>
      <w:r w:rsidRPr="003C47FE">
        <w:rPr>
          <w:cs/>
        </w:rPr>
        <w:t>ธันวาคม</w:t>
      </w:r>
      <w:r w:rsidR="0071332B" w:rsidRPr="003C47FE">
        <w:t xml:space="preserve"> </w:t>
      </w:r>
      <w:r w:rsidR="007F4F91">
        <w:rPr>
          <w:bCs/>
        </w:rPr>
        <w:t xml:space="preserve">2561 </w:t>
      </w:r>
      <w:r w:rsidR="007F4F91" w:rsidRPr="001A6560">
        <w:rPr>
          <w:b/>
          <w:cs/>
        </w:rPr>
        <w:t>และ</w:t>
      </w:r>
      <w:r w:rsidR="007F4F91">
        <w:rPr>
          <w:bCs/>
          <w:cs/>
        </w:rPr>
        <w:t xml:space="preserve"> </w:t>
      </w:r>
      <w:r w:rsidR="007F4F91">
        <w:rPr>
          <w:bCs/>
        </w:rPr>
        <w:t>2560</w:t>
      </w:r>
      <w:r w:rsidR="0071332B" w:rsidRPr="003C47FE">
        <w:rPr>
          <w:bCs/>
        </w:rPr>
        <w:t xml:space="preserve"> </w:t>
      </w:r>
      <w:r w:rsidRPr="003C47FE">
        <w:rPr>
          <w:cs/>
        </w:rPr>
        <w:t>เป็นสกุลเงินบาท</w:t>
      </w:r>
    </w:p>
    <w:p w:rsidR="00466904" w:rsidRDefault="00466904" w:rsidP="00466904">
      <w:pPr>
        <w:pStyle w:val="FSBlank"/>
      </w:pPr>
    </w:p>
    <w:p w:rsidR="00A43EB9" w:rsidRPr="003C47FE" w:rsidRDefault="00A43EB9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:rsidR="00691C36" w:rsidRPr="00D93B4A" w:rsidRDefault="003B6306" w:rsidP="00BC03B8">
      <w:pPr>
        <w:pStyle w:val="FSBlank"/>
      </w:pPr>
      <w:r w:rsidRPr="003C47FE">
        <w:tab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7"/>
        <w:gridCol w:w="1153"/>
        <w:gridCol w:w="17"/>
        <w:gridCol w:w="1153"/>
        <w:gridCol w:w="15"/>
        <w:gridCol w:w="253"/>
        <w:gridCol w:w="15"/>
        <w:gridCol w:w="979"/>
        <w:gridCol w:w="15"/>
        <w:gridCol w:w="255"/>
        <w:gridCol w:w="15"/>
        <w:gridCol w:w="1065"/>
        <w:gridCol w:w="15"/>
        <w:gridCol w:w="253"/>
        <w:gridCol w:w="15"/>
        <w:gridCol w:w="1071"/>
        <w:gridCol w:w="17"/>
      </w:tblGrid>
      <w:tr w:rsidR="00E54CED" w:rsidRPr="008C010D" w:rsidTr="00282E7A">
        <w:trPr>
          <w:tblHeader/>
        </w:trPr>
        <w:tc>
          <w:tcPr>
            <w:tcW w:w="1567" w:type="pct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7" w:type="pct"/>
            <w:gridSpan w:val="2"/>
          </w:tcPr>
          <w:p w:rsidR="00E54CE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6"/>
          </w:tcPr>
          <w:p w:rsidR="00E54CED" w:rsidRPr="00490C5E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  <w:vAlign w:val="bottom"/>
          </w:tcPr>
          <w:p w:rsidR="00E54CED" w:rsidRPr="00671833" w:rsidRDefault="00E54CED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6"/>
            <w:vAlign w:val="bottom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4CED" w:rsidRPr="008C010D" w:rsidTr="00282E7A">
        <w:trPr>
          <w:tblHeader/>
        </w:trPr>
        <w:tc>
          <w:tcPr>
            <w:tcW w:w="1567" w:type="pct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:rsidR="00E54CED" w:rsidRDefault="009D6697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36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E54CED" w:rsidRPr="008C010D" w:rsidTr="00282E7A">
        <w:trPr>
          <w:tblHeader/>
        </w:trPr>
        <w:tc>
          <w:tcPr>
            <w:tcW w:w="1567" w:type="pct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6" w:type="pct"/>
            <w:gridSpan w:val="14"/>
          </w:tcPr>
          <w:p w:rsidR="00E54CED" w:rsidRPr="008C010D" w:rsidRDefault="00E54CED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B1B71" w:rsidRPr="008C010D" w:rsidTr="00282E7A">
        <w:tc>
          <w:tcPr>
            <w:tcW w:w="1567" w:type="pct"/>
          </w:tcPr>
          <w:p w:rsidR="004B1B71" w:rsidRPr="003C47FE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7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36" w:type="pct"/>
            <w:gridSpan w:val="2"/>
          </w:tcPr>
          <w:p w:rsidR="004B1B71" w:rsidRPr="002B7EF9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6" w:type="pct"/>
            <w:gridSpan w:val="2"/>
          </w:tcPr>
          <w:p w:rsidR="004B1B71" w:rsidRPr="008C010D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</w:tcPr>
          <w:p w:rsidR="004B1B71" w:rsidRPr="009D6697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3,379</w:t>
            </w:r>
          </w:p>
        </w:tc>
        <w:tc>
          <w:tcPr>
            <w:tcW w:w="147" w:type="pct"/>
            <w:gridSpan w:val="2"/>
          </w:tcPr>
          <w:p w:rsidR="004B1B71" w:rsidRPr="008C010D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6" w:type="pct"/>
            <w:gridSpan w:val="2"/>
          </w:tcPr>
          <w:p w:rsidR="004B1B71" w:rsidRPr="008C010D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3,379</w:t>
            </w:r>
          </w:p>
        </w:tc>
      </w:tr>
      <w:tr w:rsidR="004B1B71" w:rsidRPr="00A74DEE" w:rsidTr="00282E7A">
        <w:tc>
          <w:tcPr>
            <w:tcW w:w="1567" w:type="pct"/>
          </w:tcPr>
          <w:p w:rsidR="004B1B71" w:rsidRPr="003C47FE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637" w:type="pct"/>
            <w:gridSpan w:val="2"/>
          </w:tcPr>
          <w:p w:rsid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:rsidR="004B1B71" w:rsidRPr="002B7EF9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57,248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50,326</w:t>
            </w:r>
          </w:p>
        </w:tc>
        <w:tc>
          <w:tcPr>
            <w:tcW w:w="147" w:type="pct"/>
            <w:gridSpan w:val="2"/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57,248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50,326</w:t>
            </w:r>
          </w:p>
        </w:tc>
      </w:tr>
      <w:tr w:rsidR="004B1B71" w:rsidRPr="00A74DEE" w:rsidTr="00282E7A">
        <w:tc>
          <w:tcPr>
            <w:tcW w:w="1567" w:type="pct"/>
          </w:tcPr>
          <w:p w:rsidR="004B1B71" w:rsidRPr="003C47FE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gridSpan w:val="2"/>
          </w:tcPr>
          <w:p w:rsid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</w:tcPr>
          <w:p w:rsidR="004B1B71" w:rsidRPr="00A72821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821">
              <w:rPr>
                <w:rFonts w:ascii="Angsana New" w:hAnsi="Angsana New"/>
                <w:b/>
                <w:bCs/>
                <w:sz w:val="30"/>
                <w:szCs w:val="30"/>
              </w:rPr>
              <w:t>61,600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53,705</w:t>
            </w:r>
          </w:p>
        </w:tc>
        <w:tc>
          <w:tcPr>
            <w:tcW w:w="147" w:type="pct"/>
            <w:gridSpan w:val="2"/>
          </w:tcPr>
          <w:p w:rsidR="004B1B71" w:rsidRPr="0048255F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:rsidR="004B1B71" w:rsidRPr="00A7282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821">
              <w:rPr>
                <w:rFonts w:ascii="Angsana New" w:hAnsi="Angsana New"/>
                <w:b/>
                <w:bCs/>
                <w:sz w:val="30"/>
                <w:szCs w:val="30"/>
              </w:rPr>
              <w:t>61,600</w:t>
            </w:r>
          </w:p>
        </w:tc>
        <w:tc>
          <w:tcPr>
            <w:tcW w:w="146" w:type="pct"/>
            <w:gridSpan w:val="2"/>
          </w:tcPr>
          <w:p w:rsidR="004B1B71" w:rsidRPr="00A7282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53,705</w:t>
            </w:r>
          </w:p>
        </w:tc>
      </w:tr>
      <w:tr w:rsidR="004B1B71" w:rsidRPr="00A74DEE" w:rsidTr="00282E7A">
        <w:tc>
          <w:tcPr>
            <w:tcW w:w="1567" w:type="pct"/>
          </w:tcPr>
          <w:p w:rsidR="004B1B71" w:rsidRPr="003C47FE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37" w:type="pct"/>
            <w:gridSpan w:val="2"/>
          </w:tcPr>
          <w:p w:rsid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</w:tcPr>
          <w:p w:rsidR="004B1B71" w:rsidRPr="002B7EF9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(5,549)</w:t>
            </w:r>
          </w:p>
        </w:tc>
        <w:tc>
          <w:tcPr>
            <w:tcW w:w="147" w:type="pct"/>
            <w:gridSpan w:val="2"/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9D6697">
              <w:rPr>
                <w:rFonts w:ascii="Angsana New" w:hAnsi="Angsana New"/>
                <w:sz w:val="30"/>
                <w:szCs w:val="30"/>
              </w:rPr>
              <w:t>(5,549)</w:t>
            </w:r>
          </w:p>
        </w:tc>
      </w:tr>
      <w:tr w:rsidR="004B1B71" w:rsidRPr="00A74DEE" w:rsidTr="00282E7A">
        <w:tc>
          <w:tcPr>
            <w:tcW w:w="1567" w:type="pct"/>
          </w:tcPr>
          <w:p w:rsidR="004B1B71" w:rsidRPr="003C47FE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7" w:type="pct"/>
            <w:gridSpan w:val="2"/>
          </w:tcPr>
          <w:p w:rsid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1B71" w:rsidRPr="004B1B71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B71"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48,156</w:t>
            </w:r>
          </w:p>
        </w:tc>
        <w:tc>
          <w:tcPr>
            <w:tcW w:w="147" w:type="pct"/>
            <w:gridSpan w:val="2"/>
          </w:tcPr>
          <w:p w:rsidR="004B1B71" w:rsidRPr="0048255F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1B71" w:rsidRP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B71"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  <w:gridSpan w:val="2"/>
          </w:tcPr>
          <w:p w:rsidR="004B1B71" w:rsidRPr="002B7EF9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48,156</w:t>
            </w:r>
          </w:p>
        </w:tc>
      </w:tr>
      <w:tr w:rsidR="004B1B71" w:rsidRPr="00466904" w:rsidTr="00282E7A">
        <w:trPr>
          <w:trHeight w:val="242"/>
        </w:trPr>
        <w:tc>
          <w:tcPr>
            <w:tcW w:w="1567" w:type="pct"/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637" w:type="pct"/>
            <w:gridSpan w:val="2"/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146" w:type="pct"/>
            <w:gridSpan w:val="2"/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541" w:type="pct"/>
            <w:gridSpan w:val="2"/>
            <w:tcBorders>
              <w:top w:val="double" w:sz="4" w:space="0" w:color="auto"/>
            </w:tcBorders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147" w:type="pct"/>
            <w:gridSpan w:val="2"/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146" w:type="pct"/>
            <w:gridSpan w:val="2"/>
          </w:tcPr>
          <w:p w:rsidR="004B1B71" w:rsidRPr="00466904" w:rsidRDefault="004B1B71" w:rsidP="00466904">
            <w:pPr>
              <w:pStyle w:val="FSBlank"/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:rsidR="004B1B71" w:rsidRPr="00466904" w:rsidRDefault="004B1B71" w:rsidP="00466904">
            <w:pPr>
              <w:pStyle w:val="FSBlank"/>
            </w:pPr>
          </w:p>
        </w:tc>
      </w:tr>
      <w:tr w:rsidR="004B1B71" w:rsidRPr="009D6697" w:rsidTr="00282E7A">
        <w:trPr>
          <w:gridAfter w:val="1"/>
          <w:wAfter w:w="9" w:type="pct"/>
        </w:trPr>
        <w:tc>
          <w:tcPr>
            <w:tcW w:w="2195" w:type="pct"/>
            <w:gridSpan w:val="2"/>
          </w:tcPr>
          <w:p w:rsid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</w:tcPr>
          <w:p w:rsidR="004B1B71" w:rsidRPr="004B1B71" w:rsidRDefault="004B1B7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B71">
              <w:rPr>
                <w:rFonts w:ascii="Angsana New" w:hAnsi="Angsana New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46" w:type="pct"/>
            <w:gridSpan w:val="2"/>
          </w:tcPr>
          <w:p w:rsidR="004B1B71" w:rsidRP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(73)</w:t>
            </w:r>
          </w:p>
        </w:tc>
        <w:tc>
          <w:tcPr>
            <w:tcW w:w="147" w:type="pct"/>
            <w:gridSpan w:val="2"/>
          </w:tcPr>
          <w:p w:rsidR="004B1B71" w:rsidRPr="009D6697" w:rsidRDefault="004B1B71" w:rsidP="004B1B7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</w:tcPr>
          <w:p w:rsidR="004B1B71" w:rsidRP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1B71">
              <w:rPr>
                <w:rFonts w:ascii="Angsana New" w:hAnsi="Angsana New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46" w:type="pct"/>
            <w:gridSpan w:val="2"/>
          </w:tcPr>
          <w:p w:rsidR="004B1B71" w:rsidRPr="004B1B71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:rsidR="004B1B71" w:rsidRPr="009D6697" w:rsidRDefault="004B1B71" w:rsidP="004B1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6697">
              <w:rPr>
                <w:rFonts w:ascii="Angsana New" w:hAnsi="Angsana New"/>
                <w:b/>
                <w:bCs/>
                <w:sz w:val="30"/>
                <w:szCs w:val="30"/>
              </w:rPr>
              <w:t>(73)</w:t>
            </w:r>
          </w:p>
        </w:tc>
      </w:tr>
    </w:tbl>
    <w:p w:rsidR="000D0581" w:rsidRPr="00466904" w:rsidRDefault="00F3710B" w:rsidP="00466904">
      <w:pPr>
        <w:pStyle w:val="FSBlank"/>
        <w:rPr>
          <w:cs/>
        </w:rPr>
      </w:pPr>
      <w:r w:rsidRPr="00466904">
        <w:tab/>
      </w:r>
    </w:p>
    <w:p w:rsidR="00466904" w:rsidRDefault="004669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D45ABA" w:rsidRPr="003C47FE" w:rsidRDefault="00D45ABA" w:rsidP="00495E6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ก</w:t>
      </w:r>
      <w:r w:rsidRPr="003C47FE">
        <w:rPr>
          <w:rFonts w:ascii="Angsana New" w:hAnsi="Angsana New"/>
          <w:b/>
          <w:sz w:val="30"/>
          <w:szCs w:val="30"/>
          <w:cs/>
        </w:rPr>
        <w:t>า</w:t>
      </w:r>
      <w:r w:rsidRPr="003C47FE">
        <w:rPr>
          <w:rFonts w:ascii="Angsana New" w:hAnsi="Angsana New"/>
          <w:sz w:val="30"/>
          <w:szCs w:val="30"/>
          <w:cs/>
        </w:rPr>
        <w:t>รวิเคราะห์อายุของลูกหนี้การค้า</w:t>
      </w:r>
      <w:r w:rsidR="0034740D" w:rsidRPr="003C47FE">
        <w:rPr>
          <w:rFonts w:ascii="Angsana New" w:hAnsi="Angsana New"/>
          <w:sz w:val="30"/>
          <w:szCs w:val="30"/>
          <w:cs/>
        </w:rPr>
        <w:t xml:space="preserve"> มี</w:t>
      </w:r>
      <w:r w:rsidRPr="003C47FE">
        <w:rPr>
          <w:rFonts w:ascii="Angsana New" w:hAnsi="Angsana New"/>
          <w:sz w:val="30"/>
          <w:szCs w:val="30"/>
          <w:cs/>
        </w:rPr>
        <w:t>ดังนี้</w:t>
      </w:r>
    </w:p>
    <w:p w:rsidR="00107578" w:rsidRPr="00466904" w:rsidRDefault="00107578" w:rsidP="00466904">
      <w:pPr>
        <w:pStyle w:val="FSBlank"/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7"/>
        <w:gridCol w:w="575"/>
        <w:gridCol w:w="1169"/>
        <w:gridCol w:w="267"/>
        <w:gridCol w:w="995"/>
        <w:gridCol w:w="269"/>
        <w:gridCol w:w="1081"/>
        <w:gridCol w:w="267"/>
        <w:gridCol w:w="1079"/>
      </w:tblGrid>
      <w:tr w:rsidR="00C00951" w:rsidRPr="008C010D" w:rsidTr="00282E7A">
        <w:trPr>
          <w:tblHeader/>
        </w:trPr>
        <w:tc>
          <w:tcPr>
            <w:tcW w:w="1887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4" w:type="pct"/>
          </w:tcPr>
          <w:p w:rsidR="00C00951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C00951" w:rsidRPr="00490C5E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C00951" w:rsidRPr="00671833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  <w:vAlign w:val="bottom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0951" w:rsidRPr="008C010D" w:rsidTr="00282E7A">
        <w:trPr>
          <w:tblHeader/>
        </w:trPr>
        <w:tc>
          <w:tcPr>
            <w:tcW w:w="1887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4" w:type="pct"/>
          </w:tcPr>
          <w:p w:rsidR="00C00951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6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C00951" w:rsidRPr="008C010D" w:rsidTr="00282E7A">
        <w:trPr>
          <w:tblHeader/>
        </w:trPr>
        <w:tc>
          <w:tcPr>
            <w:tcW w:w="1887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4" w:type="pct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9" w:type="pct"/>
            <w:gridSpan w:val="7"/>
          </w:tcPr>
          <w:p w:rsidR="00C00951" w:rsidRPr="008C010D" w:rsidRDefault="00C00951" w:rsidP="00F3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0951" w:rsidRPr="009D6697" w:rsidTr="00282E7A">
        <w:tc>
          <w:tcPr>
            <w:tcW w:w="1887" w:type="pct"/>
          </w:tcPr>
          <w:p w:rsidR="00C00951" w:rsidRPr="003C47FE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314" w:type="pct"/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00951" w:rsidRPr="008C010D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00951" w:rsidRPr="009D6697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00951" w:rsidRPr="008C010D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00951" w:rsidRPr="008C010D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00951" w:rsidRPr="009D6697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00951" w:rsidRPr="009D6697" w:rsidTr="00282E7A">
        <w:tc>
          <w:tcPr>
            <w:tcW w:w="1887" w:type="pct"/>
          </w:tcPr>
          <w:p w:rsidR="00C00951" w:rsidRPr="003C47FE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314" w:type="pct"/>
          </w:tcPr>
          <w:p w:rsidR="00C00951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00951" w:rsidRPr="002B7EF9" w:rsidRDefault="00C0095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C00951" w:rsidRPr="009D6697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3,379</w:t>
            </w:r>
          </w:p>
        </w:tc>
        <w:tc>
          <w:tcPr>
            <w:tcW w:w="147" w:type="pct"/>
          </w:tcPr>
          <w:p w:rsidR="00C00951" w:rsidRPr="009D6697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C00951" w:rsidRPr="002B7EF9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C00951" w:rsidRPr="009D6697" w:rsidRDefault="00C00951" w:rsidP="00C0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3,379</w:t>
            </w:r>
          </w:p>
        </w:tc>
      </w:tr>
      <w:tr w:rsidR="00C00951" w:rsidRPr="009D6697" w:rsidTr="00282E7A">
        <w:tc>
          <w:tcPr>
            <w:tcW w:w="1887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4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C00951" w:rsidRPr="00D93B4A" w:rsidRDefault="00C00951" w:rsidP="008C6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4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4A">
              <w:rPr>
                <w:rFonts w:ascii="Angsana New" w:hAnsi="Angsana New"/>
                <w:b/>
                <w:bCs/>
                <w:sz w:val="30"/>
                <w:szCs w:val="30"/>
              </w:rPr>
              <w:t>3,379</w:t>
            </w:r>
          </w:p>
        </w:tc>
        <w:tc>
          <w:tcPr>
            <w:tcW w:w="147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4A">
              <w:rPr>
                <w:rFonts w:ascii="Angsana New" w:hAnsi="Angsana New"/>
                <w:b/>
                <w:bCs/>
                <w:sz w:val="30"/>
                <w:szCs w:val="30"/>
              </w:rPr>
              <w:t>4,352</w:t>
            </w:r>
          </w:p>
        </w:tc>
        <w:tc>
          <w:tcPr>
            <w:tcW w:w="146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3B4A">
              <w:rPr>
                <w:rFonts w:ascii="Angsana New" w:hAnsi="Angsana New"/>
                <w:b/>
                <w:bCs/>
                <w:sz w:val="30"/>
                <w:szCs w:val="30"/>
              </w:rPr>
              <w:t>3,379</w:t>
            </w:r>
          </w:p>
        </w:tc>
      </w:tr>
      <w:tr w:rsidR="00C00951" w:rsidRPr="009D6697" w:rsidTr="00282E7A">
        <w:tc>
          <w:tcPr>
            <w:tcW w:w="1887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14" w:right="-43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14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C00951" w:rsidRPr="00D93B4A" w:rsidRDefault="00C00951" w:rsidP="00F37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:rsidR="00C00951" w:rsidRPr="00D93B4A" w:rsidRDefault="00C00951" w:rsidP="00F37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00951" w:rsidRPr="00D93B4A" w:rsidRDefault="00C00951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93B4A" w:rsidRPr="009D6697" w:rsidTr="00282E7A">
        <w:trPr>
          <w:trHeight w:val="380"/>
        </w:trPr>
        <w:tc>
          <w:tcPr>
            <w:tcW w:w="1887" w:type="pct"/>
          </w:tcPr>
          <w:p w:rsidR="00D93B4A" w:rsidRPr="003562C4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62C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 w:rsidRPr="003562C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3562C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314" w:type="pct"/>
          </w:tcPr>
          <w:p w:rsidR="00D93B4A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D93B4A" w:rsidRPr="004B1B71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93B4A" w:rsidRPr="004B1B71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:rsidR="00D93B4A" w:rsidRPr="009D6697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D93B4A" w:rsidRPr="009D6697" w:rsidRDefault="00D93B4A" w:rsidP="00F372B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D93B4A" w:rsidRPr="004B1B71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:rsidR="00D93B4A" w:rsidRPr="004B1B71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:rsidR="00D93B4A" w:rsidRPr="009D6697" w:rsidRDefault="00D93B4A" w:rsidP="00F3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6FB5" w:rsidRPr="009D6697" w:rsidTr="00282E7A">
        <w:tc>
          <w:tcPr>
            <w:tcW w:w="1887" w:type="pct"/>
          </w:tcPr>
          <w:p w:rsidR="00CB6FB5" w:rsidRPr="003562C4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2C4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6FB5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42,633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6FB5">
              <w:rPr>
                <w:rFonts w:ascii="Angsana New" w:hAnsi="Angsana New"/>
                <w:sz w:val="30"/>
                <w:szCs w:val="30"/>
              </w:rPr>
              <w:t>49,363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42,633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562C4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562C4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เกินกำหนดระยะเวลาการรับชำระหนี้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FB5" w:rsidRPr="009D6697" w:rsidTr="00282E7A">
        <w:tc>
          <w:tcPr>
            <w:tcW w:w="1887" w:type="pct"/>
          </w:tcPr>
          <w:p w:rsidR="00CB6FB5" w:rsidRPr="003C47FE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2,614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2,344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C47FE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C47FE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C47FE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5,273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5,229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5,273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8F2C04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F2C0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57,248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50,326</w:t>
            </w:r>
          </w:p>
        </w:tc>
        <w:tc>
          <w:tcPr>
            <w:tcW w:w="147" w:type="pct"/>
          </w:tcPr>
          <w:p w:rsidR="00CB6FB5" w:rsidRPr="009D6697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57,248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50,326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C47FE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6FB5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(5,549)</w:t>
            </w:r>
          </w:p>
        </w:tc>
        <w:tc>
          <w:tcPr>
            <w:tcW w:w="147" w:type="pct"/>
          </w:tcPr>
          <w:p w:rsidR="00CB6FB5" w:rsidRPr="00CB6FB5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B6FB5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6" w:type="pct"/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:rsidR="00CB6FB5" w:rsidRP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(5,549)</w:t>
            </w:r>
          </w:p>
        </w:tc>
      </w:tr>
      <w:tr w:rsidR="00CB6FB5" w:rsidRPr="009D6697" w:rsidTr="00282E7A">
        <w:trPr>
          <w:trHeight w:val="307"/>
        </w:trPr>
        <w:tc>
          <w:tcPr>
            <w:tcW w:w="1887" w:type="pct"/>
          </w:tcPr>
          <w:p w:rsidR="00CB6FB5" w:rsidRPr="003562C4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51,730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44,777</w:t>
            </w:r>
          </w:p>
        </w:tc>
        <w:tc>
          <w:tcPr>
            <w:tcW w:w="147" w:type="pct"/>
          </w:tcPr>
          <w:p w:rsidR="00CB6FB5" w:rsidRPr="009D6697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51,730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44,777</w:t>
            </w:r>
          </w:p>
        </w:tc>
      </w:tr>
      <w:tr w:rsidR="00CB6FB5" w:rsidRPr="009D6697" w:rsidTr="00282E7A">
        <w:tc>
          <w:tcPr>
            <w:tcW w:w="1887" w:type="pct"/>
          </w:tcPr>
          <w:p w:rsidR="00CB6FB5" w:rsidRPr="003562C4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14" w:type="pct"/>
          </w:tcPr>
          <w:p w:rsidR="00CB6FB5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48,156</w:t>
            </w:r>
          </w:p>
        </w:tc>
        <w:tc>
          <w:tcPr>
            <w:tcW w:w="147" w:type="pct"/>
          </w:tcPr>
          <w:p w:rsidR="00CB6FB5" w:rsidRPr="009D6697" w:rsidRDefault="00CB6FB5" w:rsidP="00CB6F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56,082</w:t>
            </w:r>
          </w:p>
        </w:tc>
        <w:tc>
          <w:tcPr>
            <w:tcW w:w="146" w:type="pct"/>
          </w:tcPr>
          <w:p w:rsidR="00CB6FB5" w:rsidRPr="004B1B71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:rsidR="00CB6FB5" w:rsidRPr="009D6697" w:rsidRDefault="00CB6FB5" w:rsidP="00CB6F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48,156</w:t>
            </w:r>
          </w:p>
        </w:tc>
      </w:tr>
    </w:tbl>
    <w:p w:rsidR="008C67D5" w:rsidRPr="008C67D5" w:rsidRDefault="008C67D5" w:rsidP="008C6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20"/>
          <w:szCs w:val="20"/>
        </w:rPr>
      </w:pPr>
    </w:p>
    <w:p w:rsidR="00DB4EF2" w:rsidRPr="003C47FE" w:rsidRDefault="00922C2A" w:rsidP="00282E7A">
      <w:pPr>
        <w:pStyle w:val="FSContent"/>
      </w:pPr>
      <w:r w:rsidRPr="003C47FE">
        <w:rPr>
          <w:cs/>
        </w:rPr>
        <w:t>โดยปกติระยะเวลาการให้สินเชื่อแก่ลูกค้าของ</w:t>
      </w:r>
      <w:r w:rsidR="00EB286C">
        <w:rPr>
          <w:rFonts w:hint="cs"/>
          <w:cs/>
        </w:rPr>
        <w:t>กลุ่ม</w:t>
      </w:r>
      <w:r w:rsidRPr="003C47FE">
        <w:rPr>
          <w:cs/>
        </w:rPr>
        <w:t>บริษัท</w:t>
      </w:r>
      <w:r w:rsidR="007F4FE6" w:rsidRPr="003C47FE">
        <w:rPr>
          <w:cs/>
        </w:rPr>
        <w:t>มีระยะเวลาเท่ากับ</w:t>
      </w:r>
      <w:r w:rsidRPr="003C47FE">
        <w:rPr>
          <w:cs/>
        </w:rPr>
        <w:t xml:space="preserve"> 30 วัน</w:t>
      </w:r>
    </w:p>
    <w:p w:rsidR="00A115F5" w:rsidRPr="00A115F5" w:rsidRDefault="00A115F5" w:rsidP="00A115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A115F5" w:rsidRPr="003C47FE" w:rsidRDefault="00A115F5" w:rsidP="00282E7A">
      <w:pPr>
        <w:pStyle w:val="FSContent"/>
      </w:pPr>
      <w:r w:rsidRPr="003C47FE">
        <w:rPr>
          <w:cs/>
        </w:rPr>
        <w:t>ลูกหนี้การค้าทั้งหมดของบริษัท ณ วันที่ 31 ธันวาคม 25</w:t>
      </w:r>
      <w:r w:rsidR="00205AB9">
        <w:t>61</w:t>
      </w:r>
      <w:r w:rsidRPr="003C47FE">
        <w:t xml:space="preserve"> </w:t>
      </w:r>
      <w:r w:rsidR="00205AB9">
        <w:rPr>
          <w:cs/>
        </w:rPr>
        <w:t>และ 25</w:t>
      </w:r>
      <w:r w:rsidR="00205AB9">
        <w:t>60</w:t>
      </w:r>
      <w:r w:rsidRPr="003C47FE">
        <w:t xml:space="preserve"> </w:t>
      </w:r>
      <w:r w:rsidRPr="003C47FE">
        <w:rPr>
          <w:cs/>
        </w:rPr>
        <w:t>เป็นสกุลเงินบาท</w:t>
      </w:r>
    </w:p>
    <w:p w:rsidR="00EB286C" w:rsidRPr="003C47FE" w:rsidRDefault="00EB286C" w:rsidP="00466904">
      <w:pPr>
        <w:pStyle w:val="FSBlank"/>
      </w:pPr>
    </w:p>
    <w:p w:rsidR="009118A2" w:rsidRDefault="00911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Default="007D014D" w:rsidP="007059B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โครงการอสังหาริมทรัพย์ระหว่างการพัฒนา</w:t>
      </w:r>
    </w:p>
    <w:p w:rsidR="003770F0" w:rsidRDefault="003770F0" w:rsidP="00282E7A">
      <w:pPr>
        <w:pStyle w:val="FSBlank"/>
      </w:pP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7"/>
        <w:gridCol w:w="1079"/>
        <w:gridCol w:w="269"/>
        <w:gridCol w:w="1081"/>
        <w:gridCol w:w="269"/>
        <w:gridCol w:w="1081"/>
        <w:gridCol w:w="269"/>
        <w:gridCol w:w="1076"/>
      </w:tblGrid>
      <w:tr w:rsidR="004F1B0E" w:rsidRPr="008C010D" w:rsidTr="00282E7A">
        <w:trPr>
          <w:tblHeader/>
        </w:trPr>
        <w:tc>
          <w:tcPr>
            <w:tcW w:w="2203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:rsidR="004F1B0E" w:rsidRPr="00490C5E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:rsidR="004F1B0E" w:rsidRPr="00671833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5" w:type="pct"/>
            <w:gridSpan w:val="3"/>
            <w:vAlign w:val="bottom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B0E" w:rsidRPr="008C010D" w:rsidTr="00282E7A">
        <w:trPr>
          <w:tblHeader/>
        </w:trPr>
        <w:tc>
          <w:tcPr>
            <w:tcW w:w="2203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9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47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47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4F1B0E" w:rsidRPr="008C010D" w:rsidTr="00282E7A">
        <w:trPr>
          <w:tblHeader/>
        </w:trPr>
        <w:tc>
          <w:tcPr>
            <w:tcW w:w="2203" w:type="pct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7" w:type="pct"/>
            <w:gridSpan w:val="7"/>
          </w:tcPr>
          <w:p w:rsidR="004F1B0E" w:rsidRPr="008C010D" w:rsidRDefault="004F1B0E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1B0E" w:rsidRPr="009D6697" w:rsidTr="00282E7A"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ที่ดินที่พัฒนาเสร็จแล้วพร้อมขาย</w:t>
            </w:r>
          </w:p>
        </w:tc>
        <w:tc>
          <w:tcPr>
            <w:tcW w:w="589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8C010D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8C010D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8C010D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1B0E" w:rsidRPr="009D6697" w:rsidTr="00282E7A">
        <w:tc>
          <w:tcPr>
            <w:tcW w:w="2203" w:type="pct"/>
          </w:tcPr>
          <w:p w:rsidR="004F1B0E" w:rsidRPr="003770F0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</w:p>
        </w:tc>
        <w:tc>
          <w:tcPr>
            <w:tcW w:w="589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3C47FE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1B0E" w:rsidRPr="009D6697" w:rsidTr="00282E7A"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(จังหวัดปทุมธานี)</w:t>
            </w:r>
          </w:p>
        </w:tc>
        <w:tc>
          <w:tcPr>
            <w:tcW w:w="589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3C47FE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4F1B0E" w:rsidRPr="009D6697" w:rsidTr="00282E7A"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589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100,177</w:t>
            </w: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100,912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100,177</w:t>
            </w:r>
          </w:p>
        </w:tc>
        <w:tc>
          <w:tcPr>
            <w:tcW w:w="147" w:type="pct"/>
          </w:tcPr>
          <w:p w:rsidR="004F1B0E" w:rsidRPr="002B7EF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100,912</w:t>
            </w:r>
          </w:p>
        </w:tc>
      </w:tr>
      <w:tr w:rsidR="004F1B0E" w:rsidRPr="00D93B4A" w:rsidTr="00282E7A"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589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13,459</w:t>
            </w:r>
          </w:p>
        </w:tc>
        <w:tc>
          <w:tcPr>
            <w:tcW w:w="147" w:type="pct"/>
          </w:tcPr>
          <w:p w:rsidR="004F1B0E" w:rsidRPr="00D93B4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15,588</w:t>
            </w:r>
          </w:p>
        </w:tc>
        <w:tc>
          <w:tcPr>
            <w:tcW w:w="147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13,459</w:t>
            </w:r>
          </w:p>
        </w:tc>
        <w:tc>
          <w:tcPr>
            <w:tcW w:w="147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15,588</w:t>
            </w:r>
          </w:p>
        </w:tc>
      </w:tr>
      <w:tr w:rsidR="004F1B0E" w:rsidRPr="00D93B4A" w:rsidTr="00282E7A"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7" w:type="pct"/>
          </w:tcPr>
          <w:p w:rsidR="004F1B0E" w:rsidRPr="00D93B4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414" w:right="-105" w:firstLine="4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  <w:tc>
          <w:tcPr>
            <w:tcW w:w="147" w:type="pct"/>
          </w:tcPr>
          <w:p w:rsidR="004F1B0E" w:rsidRPr="00D93B4A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8,241</w:t>
            </w:r>
          </w:p>
        </w:tc>
        <w:tc>
          <w:tcPr>
            <w:tcW w:w="147" w:type="pct"/>
          </w:tcPr>
          <w:p w:rsidR="004F1B0E" w:rsidRPr="00433450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770F0">
              <w:rPr>
                <w:rFonts w:ascii="Angsana New" w:hAnsi="Angsana New"/>
                <w:sz w:val="30"/>
                <w:szCs w:val="30"/>
              </w:rPr>
              <w:t>8,283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0F0">
              <w:rPr>
                <w:rFonts w:ascii="Angsana New" w:hAnsi="Angsana New"/>
                <w:b/>
                <w:bCs/>
                <w:sz w:val="30"/>
                <w:szCs w:val="30"/>
              </w:rPr>
              <w:t>124,783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1848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86C">
              <w:rPr>
                <w:rFonts w:ascii="Angsana New" w:hAnsi="Angsana New"/>
                <w:b/>
                <w:bCs/>
                <w:sz w:val="30"/>
                <w:szCs w:val="30"/>
              </w:rPr>
              <w:t>124,783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3C47FE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3C47FE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F1B0E" w:rsidRPr="00D93B4A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3C47FE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7" w:right="-4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4F1B0E" w:rsidRPr="00D93B4A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414" w:right="-108" w:firstLine="414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87" w:right="-43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3770F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70F0">
              <w:rPr>
                <w:rFonts w:ascii="Angsana New" w:hAnsi="Angsana New"/>
                <w:b/>
                <w:bCs/>
                <w:sz w:val="30"/>
                <w:szCs w:val="30"/>
              </w:rPr>
              <w:t>124,783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121,877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1848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8486C">
              <w:rPr>
                <w:rFonts w:ascii="Angsana New" w:hAnsi="Angsana New"/>
                <w:b/>
                <w:bCs/>
                <w:sz w:val="30"/>
                <w:szCs w:val="30"/>
              </w:rPr>
              <w:t>124,783</w:t>
            </w:r>
          </w:p>
        </w:tc>
      </w:tr>
      <w:tr w:rsidR="004F1B0E" w:rsidRPr="009D6697" w:rsidTr="00282E7A">
        <w:trPr>
          <w:trHeight w:val="235"/>
        </w:trPr>
        <w:tc>
          <w:tcPr>
            <w:tcW w:w="2203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โครงการพ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รีเมี่ยม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(จังหวัดปทุมธานี)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589" w:type="pct"/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99,016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131,605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99,016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131,605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589" w:type="pct"/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28,099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39,834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28,099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39,834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17,109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22,796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17,109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22,796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144,224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450">
              <w:rPr>
                <w:rFonts w:ascii="Angsana New" w:hAnsi="Angsana New"/>
                <w:b/>
                <w:bCs/>
                <w:sz w:val="30"/>
                <w:szCs w:val="30"/>
              </w:rPr>
              <w:t>194,235</w:t>
            </w:r>
          </w:p>
        </w:tc>
        <w:tc>
          <w:tcPr>
            <w:tcW w:w="147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144,224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450">
              <w:rPr>
                <w:rFonts w:ascii="Angsana New" w:hAnsi="Angsana New"/>
                <w:b/>
                <w:bCs/>
                <w:sz w:val="30"/>
                <w:szCs w:val="30"/>
              </w:rPr>
              <w:t>194,235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3B0E6C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0E6C"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433450">
              <w:rPr>
                <w:rFonts w:ascii="Angsana New" w:hAnsi="Angsana New"/>
                <w:sz w:val="30"/>
                <w:szCs w:val="30"/>
              </w:rPr>
              <w:t>(814)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143,410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450">
              <w:rPr>
                <w:rFonts w:ascii="Angsana New" w:hAnsi="Angsana New"/>
                <w:b/>
                <w:bCs/>
                <w:sz w:val="30"/>
                <w:szCs w:val="30"/>
              </w:rPr>
              <w:t>193,421</w:t>
            </w:r>
          </w:p>
        </w:tc>
        <w:tc>
          <w:tcPr>
            <w:tcW w:w="147" w:type="pct"/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143,410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433450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3450">
              <w:rPr>
                <w:rFonts w:ascii="Angsana New" w:hAnsi="Angsana New"/>
                <w:b/>
                <w:bCs/>
                <w:sz w:val="30"/>
                <w:szCs w:val="30"/>
              </w:rPr>
              <w:t>193,421</w:t>
            </w:r>
          </w:p>
        </w:tc>
      </w:tr>
      <w:tr w:rsidR="004F1B0E" w:rsidRPr="009D6697" w:rsidTr="00282E7A">
        <w:trPr>
          <w:trHeight w:val="190"/>
        </w:trPr>
        <w:tc>
          <w:tcPr>
            <w:tcW w:w="2203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5B1DD1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F1B0E" w:rsidRPr="009D6697" w:rsidTr="00282E7A">
        <w:trPr>
          <w:trHeight w:val="371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</w:rPr>
              <w:t>โครงการเขต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ส่งเสริม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</w:rPr>
              <w:t>อุตสาหกรรมนวนคร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</w:rPr>
              <w:t xml:space="preserve"> 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(จังหวัดนครราชสีมา)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ต้นทุนที่ดิน</w:t>
            </w:r>
          </w:p>
        </w:tc>
        <w:tc>
          <w:tcPr>
            <w:tcW w:w="589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266,625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284,405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266,625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284,405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ต้นทุนในการพัฒนาโครงการ</w:t>
            </w:r>
          </w:p>
        </w:tc>
        <w:tc>
          <w:tcPr>
            <w:tcW w:w="589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487,474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510,526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487,474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510,526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cs/>
              </w:rPr>
              <w:t>ดอกเบี้ยจ่ายที่บันทึกเป็นต้นทุนโครงการ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32,057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33,336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86B64">
              <w:rPr>
                <w:rFonts w:ascii="Angsana New" w:hAnsi="Angsana New"/>
                <w:sz w:val="30"/>
                <w:szCs w:val="30"/>
              </w:rPr>
              <w:t>32,057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33,336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786,156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1BB">
              <w:rPr>
                <w:rFonts w:ascii="Angsana New" w:hAnsi="Angsana New"/>
                <w:b/>
                <w:bCs/>
                <w:sz w:val="30"/>
                <w:szCs w:val="30"/>
              </w:rPr>
              <w:t>828,267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786,156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1BB">
              <w:rPr>
                <w:rFonts w:ascii="Angsana New" w:hAnsi="Angsana New"/>
                <w:b/>
                <w:bCs/>
                <w:sz w:val="30"/>
                <w:szCs w:val="30"/>
              </w:rPr>
              <w:t>828,267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หัก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ค่าเผื่อขาดทุนจากการลดมูลค่า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6B71BB">
              <w:rPr>
                <w:rFonts w:ascii="Angsana New" w:hAnsi="Angsana New"/>
                <w:sz w:val="30"/>
                <w:szCs w:val="30"/>
              </w:rPr>
              <w:t>(817)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785,339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827,450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785,339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827,450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ที่ดินที่พัฒนาเสร็จแล้วพร้อมขาย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Pr="003C47FE">
              <w:rPr>
                <w:rFonts w:ascii="Angsana New" w:hAnsi="Angsana New" w:cs="Angsana New"/>
                <w:b/>
                <w:bCs/>
                <w:cs/>
              </w:rPr>
              <w:t>- สุทธิ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1,050,626</w:t>
            </w:r>
          </w:p>
        </w:tc>
        <w:tc>
          <w:tcPr>
            <w:tcW w:w="147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1BB">
              <w:rPr>
                <w:rFonts w:ascii="Angsana New" w:hAnsi="Angsana New"/>
                <w:b/>
                <w:bCs/>
                <w:sz w:val="30"/>
                <w:szCs w:val="30"/>
              </w:rPr>
              <w:t>1,145,654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6B64">
              <w:rPr>
                <w:rFonts w:ascii="Angsana New" w:hAnsi="Angsana New"/>
                <w:b/>
                <w:bCs/>
                <w:sz w:val="30"/>
                <w:szCs w:val="30"/>
              </w:rPr>
              <w:t>1,050,626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71BB">
              <w:rPr>
                <w:rFonts w:ascii="Angsana New" w:hAnsi="Angsana New"/>
                <w:b/>
                <w:bCs/>
                <w:sz w:val="30"/>
                <w:szCs w:val="30"/>
              </w:rPr>
              <w:t>1,145,654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686B64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6B71BB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อาคารที่พักอาศัยระหว่างการพัฒนา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โครงการ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เดอะ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 xml:space="preserve"> 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นว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ไพร</w:t>
            </w:r>
            <w:proofErr w:type="spellStart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เว</w:t>
            </w:r>
            <w:proofErr w:type="spellEnd"/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ซี่ (จังหวัดปทุมธานี)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ต้นทุนที่ดิน</w:t>
            </w:r>
          </w:p>
        </w:tc>
        <w:tc>
          <w:tcPr>
            <w:tcW w:w="589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ต้นทุนในการพัฒนาโครงการ</w:t>
            </w:r>
          </w:p>
        </w:tc>
        <w:tc>
          <w:tcPr>
            <w:tcW w:w="589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166,316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ดอกเบี้ยจ่ายที่บันทึกเป็นต้นทุนโครงการ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4,447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FE140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FE140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FE140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FE1409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173,697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3C47FE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ค่าเผื่อขาดทุนจากการลดมูลค่า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CE0DB2">
              <w:rPr>
                <w:rFonts w:ascii="Angsana New" w:hAnsi="Angsana New"/>
                <w:sz w:val="30"/>
                <w:szCs w:val="30"/>
              </w:rPr>
              <w:t>(170,763)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อาคารที่พักอาศัยระหว่างการพัฒนา </w:t>
            </w:r>
            <w:r w:rsidRPr="003C47FE">
              <w:rPr>
                <w:rFonts w:ascii="Angsana New" w:hAnsi="Angsana New" w:cs="Angsana New"/>
                <w:b/>
                <w:bCs/>
                <w:lang w:val="en-US"/>
              </w:rPr>
              <w:t xml:space="preserve">- </w:t>
            </w: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0DB2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661C2D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รวมทั้งสิ้น</w:t>
            </w: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1,053,560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1,148,588</w:t>
            </w: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1,053,560</w:t>
            </w: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1,148,588</w:t>
            </w: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CE0DB2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มูลค่าตามบัญชีของโครงการอสังหาริมทรัพย์</w:t>
            </w:r>
          </w:p>
        </w:tc>
        <w:tc>
          <w:tcPr>
            <w:tcW w:w="589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ระหว่างการพัฒนาที่ดำรงตามคำสั่งหรือจำนอง</w:t>
            </w:r>
          </w:p>
        </w:tc>
        <w:tc>
          <w:tcPr>
            <w:tcW w:w="589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3C47FE" w:rsidRDefault="004F1B0E" w:rsidP="00282E7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 xml:space="preserve">   เพื่อค้ำประกันหนี้สิน (หมายเหตุ </w:t>
            </w:r>
            <w:r w:rsidRPr="003C47FE">
              <w:rPr>
                <w:rFonts w:ascii="Angsana New" w:hAnsi="Angsana New" w:cs="Angsana New"/>
                <w:lang w:val="en-US"/>
              </w:rPr>
              <w:t>1</w:t>
            </w:r>
            <w:r w:rsidR="00282E7A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:rsidR="004F1B0E" w:rsidRPr="00A85DD3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A85DD3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:rsidR="004F1B0E" w:rsidRPr="00A85DD3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:rsidR="004F1B0E" w:rsidRPr="00A85DD3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4F1B0E" w:rsidRPr="00533DD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F1B0E" w:rsidRPr="00533DD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4F1B0E" w:rsidRPr="00533DD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4F1B0E" w:rsidRPr="00533DDA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3DDA">
              <w:rPr>
                <w:rFonts w:ascii="Angsana New" w:hAnsi="Angsana New"/>
                <w:b/>
                <w:bCs/>
                <w:sz w:val="30"/>
                <w:szCs w:val="30"/>
              </w:rPr>
              <w:t>125,769</w:t>
            </w:r>
          </w:p>
        </w:tc>
      </w:tr>
      <w:tr w:rsidR="004F1B0E" w:rsidRPr="009D6697" w:rsidTr="00282E7A">
        <w:trPr>
          <w:trHeight w:val="227"/>
        </w:trPr>
        <w:tc>
          <w:tcPr>
            <w:tcW w:w="2203" w:type="pct"/>
          </w:tcPr>
          <w:p w:rsidR="004F1B0E" w:rsidRPr="00CE0DB2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:rsidR="004F1B0E" w:rsidRPr="00CE0DB2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F1B0E" w:rsidRPr="009D6697" w:rsidTr="00282E7A">
        <w:trPr>
          <w:trHeight w:val="380"/>
        </w:trPr>
        <w:tc>
          <w:tcPr>
            <w:tcW w:w="2203" w:type="pct"/>
          </w:tcPr>
          <w:p w:rsidR="004F1B0E" w:rsidRPr="003C47FE" w:rsidRDefault="004F1B0E" w:rsidP="00631DB1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cs/>
                <w:lang w:val="en-US"/>
              </w:rPr>
              <w:t>ต้นทุนของโคร</w:t>
            </w:r>
            <w:r>
              <w:rPr>
                <w:rFonts w:ascii="Angsana New" w:hAnsi="Angsana New" w:cs="Angsana New"/>
                <w:cs/>
                <w:lang w:val="en-US"/>
              </w:rPr>
              <w:t>งการอสังหาริมทรัพย์ระหว่าง</w:t>
            </w:r>
          </w:p>
        </w:tc>
        <w:tc>
          <w:tcPr>
            <w:tcW w:w="589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9D6697" w:rsidRDefault="004F1B0E" w:rsidP="00631DB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4F1B0E" w:rsidRPr="004B1B71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4F1B0E" w:rsidRPr="009D6697" w:rsidRDefault="004F1B0E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E7A" w:rsidRPr="009D6697" w:rsidTr="00282E7A">
        <w:trPr>
          <w:trHeight w:val="380"/>
        </w:trPr>
        <w:tc>
          <w:tcPr>
            <w:tcW w:w="2203" w:type="pct"/>
          </w:tcPr>
          <w:p w:rsidR="00282E7A" w:rsidRPr="003C47FE" w:rsidRDefault="00282E7A" w:rsidP="00282E7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การพัฒนาที่บันทึกเป็นค่า</w:t>
            </w:r>
            <w:r>
              <w:rPr>
                <w:rFonts w:ascii="Angsana New" w:hAnsi="Angsana New" w:cs="Angsana New"/>
                <w:cs/>
                <w:lang w:val="en-US"/>
              </w:rPr>
              <w:t>ใช้จ่ายและได้รวมใน</w:t>
            </w:r>
          </w:p>
        </w:tc>
        <w:tc>
          <w:tcPr>
            <w:tcW w:w="589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9D6697" w:rsidRDefault="00282E7A" w:rsidP="00282E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E7A" w:rsidRPr="009D6697" w:rsidTr="00282E7A">
        <w:trPr>
          <w:trHeight w:val="380"/>
        </w:trPr>
        <w:tc>
          <w:tcPr>
            <w:tcW w:w="2203" w:type="pct"/>
          </w:tcPr>
          <w:p w:rsidR="00282E7A" w:rsidRPr="003C47FE" w:rsidRDefault="00282E7A" w:rsidP="00282E7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3C47FE">
              <w:rPr>
                <w:rFonts w:ascii="Angsana New" w:hAnsi="Angsana New" w:cs="Angsana New"/>
                <w:cs/>
                <w:lang w:val="en-US"/>
              </w:rPr>
              <w:t>บัญชีต้นทุนขาย</w:t>
            </w:r>
          </w:p>
        </w:tc>
        <w:tc>
          <w:tcPr>
            <w:tcW w:w="589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9D6697" w:rsidRDefault="00282E7A" w:rsidP="00282E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2E7A" w:rsidRPr="009D6697" w:rsidTr="00282E7A">
        <w:trPr>
          <w:trHeight w:val="380"/>
        </w:trPr>
        <w:tc>
          <w:tcPr>
            <w:tcW w:w="2203" w:type="pct"/>
          </w:tcPr>
          <w:p w:rsidR="00282E7A" w:rsidRPr="003C47FE" w:rsidRDefault="00282E7A" w:rsidP="00282E7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  ต้นทุนขาย</w:t>
            </w:r>
          </w:p>
        </w:tc>
        <w:tc>
          <w:tcPr>
            <w:tcW w:w="589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82E7A">
              <w:rPr>
                <w:rFonts w:ascii="Angsana New" w:hAnsi="Angsana New"/>
                <w:sz w:val="30"/>
                <w:szCs w:val="30"/>
              </w:rPr>
              <w:t>95,028</w:t>
            </w:r>
          </w:p>
        </w:tc>
        <w:tc>
          <w:tcPr>
            <w:tcW w:w="147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82E7A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7" w:type="pct"/>
          </w:tcPr>
          <w:p w:rsidR="00282E7A" w:rsidRPr="00282E7A" w:rsidRDefault="00282E7A" w:rsidP="00282E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90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82E7A">
              <w:rPr>
                <w:rFonts w:ascii="Angsana New" w:hAnsi="Angsana New"/>
                <w:sz w:val="30"/>
                <w:szCs w:val="30"/>
              </w:rPr>
              <w:t>95,028</w:t>
            </w:r>
          </w:p>
        </w:tc>
        <w:tc>
          <w:tcPr>
            <w:tcW w:w="147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:rsidR="00282E7A" w:rsidRPr="00282E7A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82E7A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282E7A" w:rsidRPr="009D6697" w:rsidTr="00282E7A">
        <w:trPr>
          <w:trHeight w:val="380"/>
        </w:trPr>
        <w:tc>
          <w:tcPr>
            <w:tcW w:w="2203" w:type="pct"/>
          </w:tcPr>
          <w:p w:rsidR="00282E7A" w:rsidRPr="003C47FE" w:rsidRDefault="00282E7A" w:rsidP="00282E7A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:rsidR="00282E7A" w:rsidRPr="003D0F93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F93">
              <w:rPr>
                <w:rFonts w:ascii="Angsana New" w:hAnsi="Angsana New"/>
                <w:b/>
                <w:bCs/>
                <w:sz w:val="30"/>
                <w:szCs w:val="30"/>
              </w:rPr>
              <w:t>95,028</w:t>
            </w: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</w:p>
        </w:tc>
        <w:tc>
          <w:tcPr>
            <w:tcW w:w="147" w:type="pct"/>
          </w:tcPr>
          <w:p w:rsidR="00282E7A" w:rsidRPr="009D6697" w:rsidRDefault="00282E7A" w:rsidP="00282E7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282E7A" w:rsidRPr="003D0F93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D0F93">
              <w:rPr>
                <w:rFonts w:ascii="Angsana New" w:hAnsi="Angsana New"/>
                <w:b/>
                <w:bCs/>
                <w:sz w:val="30"/>
                <w:szCs w:val="30"/>
              </w:rPr>
              <w:t>95,028</w:t>
            </w:r>
          </w:p>
        </w:tc>
        <w:tc>
          <w:tcPr>
            <w:tcW w:w="147" w:type="pct"/>
          </w:tcPr>
          <w:p w:rsidR="00282E7A" w:rsidRPr="004B1B71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:rsidR="00282E7A" w:rsidRPr="009D6697" w:rsidRDefault="00282E7A" w:rsidP="0028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863</w:t>
            </w:r>
          </w:p>
        </w:tc>
      </w:tr>
    </w:tbl>
    <w:p w:rsidR="004F1B0E" w:rsidRDefault="004F1B0E" w:rsidP="00377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D449B1" w:rsidRPr="00A27781" w:rsidRDefault="00D449B1" w:rsidP="00D449B1">
      <w:pPr>
        <w:pStyle w:val="FSContent"/>
        <w:rPr>
          <w:i/>
          <w:iCs/>
        </w:rPr>
      </w:pPr>
      <w:r w:rsidRPr="00A27781">
        <w:rPr>
          <w:rFonts w:hint="cs"/>
          <w:i/>
          <w:iCs/>
          <w:cs/>
        </w:rPr>
        <w:t xml:space="preserve">การโอนไปอสังหาริมทรัพย์เพื่อการลงทุน </w:t>
      </w:r>
    </w:p>
    <w:p w:rsidR="00D449B1" w:rsidRPr="00282E7A" w:rsidRDefault="00D449B1" w:rsidP="00282E7A">
      <w:pPr>
        <w:pStyle w:val="FSBlank"/>
      </w:pPr>
    </w:p>
    <w:p w:rsidR="00D449B1" w:rsidRDefault="00D449B1" w:rsidP="00282E7A">
      <w:pPr>
        <w:pStyle w:val="FSContent"/>
      </w:pPr>
      <w:r>
        <w:rPr>
          <w:rFonts w:hint="cs"/>
          <w:cs/>
        </w:rPr>
        <w:t>ในระหว่างปี 2560 มีการจัดประเภทใหม่โดยการโอนอาคารที่พัก</w:t>
      </w:r>
      <w:r w:rsidRPr="00282E7A">
        <w:rPr>
          <w:rFonts w:hint="cs"/>
          <w:cs/>
        </w:rPr>
        <w:t>อาศัย</w:t>
      </w:r>
      <w:r>
        <w:rPr>
          <w:rFonts w:hint="cs"/>
          <w:cs/>
        </w:rPr>
        <w:t>ระหว่างพัฒนาไปเป็นอสังหาริมทรัพย์เพื่อการลงทุนเนื่องจากบริษัทนำอาคารที่พักอาศัยดังกล่าวให้เช่าแก่บุคคลที่สาม (ดูหมายเหตุ 1</w:t>
      </w:r>
      <w:r>
        <w:t>1)</w:t>
      </w:r>
    </w:p>
    <w:p w:rsidR="00295840" w:rsidRDefault="0029584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sz w:val="20"/>
          <w:szCs w:val="20"/>
        </w:rPr>
      </w:pPr>
    </w:p>
    <w:p w:rsidR="003C63D9" w:rsidRDefault="003C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7D014D" w:rsidRPr="003C47FE" w:rsidRDefault="007D014D" w:rsidP="000D22E7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lastRenderedPageBreak/>
        <w:t>เงินลงทุนในการร่วมค้า</w:t>
      </w:r>
    </w:p>
    <w:p w:rsidR="007D014D" w:rsidRPr="00AA69A4" w:rsidRDefault="007D014D" w:rsidP="007B41EC">
      <w:pPr>
        <w:pStyle w:val="FSBlank"/>
      </w:pPr>
      <w:r w:rsidRPr="003C47FE">
        <w:rPr>
          <w:cs/>
        </w:rPr>
        <w:tab/>
      </w: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7"/>
        <w:gridCol w:w="1172"/>
        <w:gridCol w:w="267"/>
        <w:gridCol w:w="1174"/>
        <w:gridCol w:w="267"/>
        <w:gridCol w:w="1165"/>
      </w:tblGrid>
      <w:tr w:rsidR="007D014D" w:rsidRPr="003C47FE" w:rsidTr="007059B8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7D014D" w:rsidRPr="003C47FE" w:rsidRDefault="002779A4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014D" w:rsidRPr="003C47FE" w:rsidTr="007059B8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7D014D" w:rsidRPr="003C47FE" w:rsidRDefault="007F4F91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D014D" w:rsidRPr="003C47FE" w:rsidRDefault="007F4F91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D014D" w:rsidRPr="003C47FE" w:rsidTr="007059B8">
        <w:trPr>
          <w:cantSplit/>
        </w:trPr>
        <w:tc>
          <w:tcPr>
            <w:tcW w:w="2003" w:type="pct"/>
          </w:tcPr>
          <w:p w:rsidR="007D014D" w:rsidRPr="003C47FE" w:rsidRDefault="007D014D" w:rsidP="00D34972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7D014D" w:rsidRPr="003C47FE" w:rsidRDefault="007D014D" w:rsidP="00D349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F4F91" w:rsidRPr="003C47FE" w:rsidTr="007059B8">
        <w:trPr>
          <w:cantSplit/>
        </w:trPr>
        <w:tc>
          <w:tcPr>
            <w:tcW w:w="2003" w:type="pct"/>
          </w:tcPr>
          <w:p w:rsidR="007F4F91" w:rsidRPr="003C47FE" w:rsidRDefault="007F4F91" w:rsidP="007F4F91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7F4F91" w:rsidRPr="003C47FE" w:rsidRDefault="00702D9C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587,034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465,153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F4F91" w:rsidRPr="003C47FE" w:rsidRDefault="00D359B0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</w:tr>
      <w:tr w:rsidR="007F4F91" w:rsidRPr="003C47FE" w:rsidTr="007059B8">
        <w:trPr>
          <w:cantSplit/>
        </w:trPr>
        <w:tc>
          <w:tcPr>
            <w:tcW w:w="2003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642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4F91" w:rsidRPr="003C47FE" w:rsidTr="007059B8">
        <w:trPr>
          <w:cantSplit/>
        </w:trPr>
        <w:tc>
          <w:tcPr>
            <w:tcW w:w="2003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642" w:type="pct"/>
          </w:tcPr>
          <w:p w:rsidR="007F4F91" w:rsidRPr="003C47FE" w:rsidRDefault="003E65A6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111,608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F4F91" w:rsidRPr="003C47FE" w:rsidRDefault="007F4F91" w:rsidP="007F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121,881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7F4F91" w:rsidRPr="003C47FE" w:rsidRDefault="00D359B0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7F4F91" w:rsidRPr="003C47FE" w:rsidRDefault="007F4F91" w:rsidP="007F4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5A6" w:rsidRPr="003C47FE" w:rsidTr="007059B8">
        <w:trPr>
          <w:cantSplit/>
        </w:trPr>
        <w:tc>
          <w:tcPr>
            <w:tcW w:w="2003" w:type="pct"/>
          </w:tcPr>
          <w:p w:rsidR="003E65A6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42" w:type="pct"/>
          </w:tcPr>
          <w:p w:rsidR="003E65A6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7,500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E65A6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5A6" w:rsidRPr="003C47FE" w:rsidTr="007059B8">
        <w:trPr>
          <w:cantSplit/>
        </w:trPr>
        <w:tc>
          <w:tcPr>
            <w:tcW w:w="2003" w:type="pct"/>
          </w:tcPr>
          <w:p w:rsidR="003E65A6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42" w:type="pct"/>
          </w:tcPr>
          <w:p w:rsidR="003E65A6" w:rsidRDefault="00C10A5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65A6">
              <w:rPr>
                <w:rFonts w:ascii="Angsana New" w:hAnsi="Angsana New"/>
                <w:sz w:val="30"/>
                <w:szCs w:val="30"/>
              </w:rPr>
              <w:t>107,986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3E65A6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65A6" w:rsidRPr="003C47FE" w:rsidTr="007059B8">
        <w:trPr>
          <w:cantSplit/>
        </w:trPr>
        <w:tc>
          <w:tcPr>
            <w:tcW w:w="2003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587,034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146" w:type="pct"/>
          </w:tcPr>
          <w:p w:rsidR="003E65A6" w:rsidRPr="003C47FE" w:rsidRDefault="003E65A6" w:rsidP="003E6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:rsidR="003E65A6" w:rsidRPr="003C47FE" w:rsidRDefault="003E65A6" w:rsidP="003E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</w:tr>
    </w:tbl>
    <w:p w:rsidR="007D014D" w:rsidRPr="00EB1C4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720"/>
        <w:rPr>
          <w:rFonts w:ascii="Angsana New" w:hAnsi="Angsana New"/>
          <w:sz w:val="20"/>
          <w:szCs w:val="20"/>
        </w:rPr>
      </w:pPr>
    </w:p>
    <w:p w:rsidR="0092559F" w:rsidRPr="007059B8" w:rsidRDefault="0092559F" w:rsidP="007B41EC">
      <w:pPr>
        <w:pStyle w:val="FSContent"/>
        <w:rPr>
          <w:color w:val="FF00FF"/>
          <w:sz w:val="24"/>
          <w:szCs w:val="24"/>
        </w:rPr>
      </w:pPr>
      <w:r w:rsidRPr="007059B8">
        <w:rPr>
          <w:cs/>
        </w:rPr>
        <w:t xml:space="preserve">เมื่อวันที่ </w:t>
      </w:r>
      <w:r w:rsidRPr="007059B8">
        <w:t xml:space="preserve">28 </w:t>
      </w:r>
      <w:r w:rsidRPr="007B41EC">
        <w:rPr>
          <w:rFonts w:hint="cs"/>
          <w:cs/>
        </w:rPr>
        <w:t>พฤษภาคม</w:t>
      </w:r>
      <w:r w:rsidRPr="007059B8">
        <w:rPr>
          <w:rFonts w:hint="cs"/>
          <w:cs/>
        </w:rPr>
        <w:t xml:space="preserve"> 2561</w:t>
      </w:r>
      <w:r w:rsidRPr="007059B8">
        <w:t xml:space="preserve"> </w:t>
      </w:r>
      <w:r w:rsidRPr="007059B8">
        <w:rPr>
          <w:cs/>
        </w:rPr>
        <w:t xml:space="preserve">บริษัทได้ชำระค่าหุ้นเพิ่มเติมในส่วนที่ยังเรียกชำระไม่เต็มมูลค่าให้กับบริษัท </w:t>
      </w:r>
      <w:r w:rsidR="007B41EC">
        <w:rPr>
          <w:cs/>
        </w:rPr>
        <w:br/>
      </w:r>
      <w:r w:rsidRPr="007059B8">
        <w:rPr>
          <w:rFonts w:hint="cs"/>
          <w:cs/>
        </w:rPr>
        <w:t xml:space="preserve">ผลิตไฟฟ้า </w:t>
      </w:r>
      <w:proofErr w:type="spellStart"/>
      <w:r w:rsidRPr="007059B8">
        <w:rPr>
          <w:rFonts w:hint="cs"/>
          <w:cs/>
        </w:rPr>
        <w:t>นวนคร</w:t>
      </w:r>
      <w:proofErr w:type="spellEnd"/>
      <w:r w:rsidRPr="007059B8">
        <w:rPr>
          <w:rFonts w:hint="cs"/>
          <w:cs/>
        </w:rPr>
        <w:t xml:space="preserve"> จำกัด </w:t>
      </w:r>
      <w:r w:rsidRPr="007059B8">
        <w:rPr>
          <w:cs/>
        </w:rPr>
        <w:t xml:space="preserve">จำนวน </w:t>
      </w:r>
      <w:r w:rsidRPr="007059B8">
        <w:rPr>
          <w:rFonts w:hint="cs"/>
          <w:cs/>
        </w:rPr>
        <w:t>16.44</w:t>
      </w:r>
      <w:r w:rsidRPr="007059B8">
        <w:t xml:space="preserve"> </w:t>
      </w:r>
      <w:r w:rsidRPr="007059B8">
        <w:rPr>
          <w:cs/>
        </w:rPr>
        <w:t xml:space="preserve">ล้านหุ้น ในอัตราหุ้นละ </w:t>
      </w:r>
      <w:r w:rsidRPr="007059B8">
        <w:rPr>
          <w:rFonts w:hint="cs"/>
          <w:cs/>
        </w:rPr>
        <w:t>0.456</w:t>
      </w:r>
      <w:r w:rsidRPr="007059B8">
        <w:t xml:space="preserve"> </w:t>
      </w:r>
      <w:r w:rsidRPr="007059B8">
        <w:rPr>
          <w:cs/>
        </w:rPr>
        <w:t xml:space="preserve">บาท รวมเป็นจำนวนเงิน </w:t>
      </w:r>
      <w:r w:rsidRPr="007059B8">
        <w:rPr>
          <w:rFonts w:hint="cs"/>
          <w:cs/>
        </w:rPr>
        <w:t>7.50</w:t>
      </w:r>
      <w:r w:rsidRPr="007059B8">
        <w:t xml:space="preserve"> </w:t>
      </w:r>
      <w:r w:rsidRPr="007059B8">
        <w:rPr>
          <w:cs/>
        </w:rPr>
        <w:t>ล้านบาท</w:t>
      </w:r>
    </w:p>
    <w:p w:rsidR="002779A4" w:rsidRPr="008C010D" w:rsidRDefault="002779A4" w:rsidP="002779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color w:val="FF00FF"/>
          <w:sz w:val="30"/>
          <w:szCs w:val="30"/>
          <w:cs/>
        </w:rPr>
        <w:sectPr w:rsidR="002779A4" w:rsidRPr="008C010D" w:rsidSect="00BF17DE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เงินลงทุนในการร่วมค้า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4F91">
        <w:rPr>
          <w:rFonts w:ascii="Angsana New" w:hAnsi="Angsana New"/>
          <w:sz w:val="30"/>
          <w:szCs w:val="30"/>
          <w:cs/>
        </w:rPr>
        <w:t>2561 และ 2560</w:t>
      </w:r>
      <w:r w:rsidRPr="003C47FE">
        <w:rPr>
          <w:rFonts w:ascii="Angsana New" w:hAnsi="Angsana New"/>
          <w:sz w:val="30"/>
          <w:szCs w:val="30"/>
          <w:cs/>
        </w:rPr>
        <w:t xml:space="preserve"> และเงินปันผลรับสำหรับแต่ละปี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มีดังนี้</w:t>
      </w:r>
    </w:p>
    <w:p w:rsidR="007D014D" w:rsidRPr="00D547A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1170"/>
        <w:gridCol w:w="1080"/>
        <w:gridCol w:w="1170"/>
        <w:gridCol w:w="1170"/>
        <w:gridCol w:w="1170"/>
        <w:gridCol w:w="270"/>
        <w:gridCol w:w="1170"/>
        <w:gridCol w:w="270"/>
        <w:gridCol w:w="1170"/>
        <w:gridCol w:w="270"/>
        <w:gridCol w:w="1080"/>
        <w:gridCol w:w="270"/>
        <w:gridCol w:w="1080"/>
        <w:gridCol w:w="270"/>
        <w:gridCol w:w="990"/>
      </w:tblGrid>
      <w:tr w:rsidR="007B41EC" w:rsidRPr="003C47FE" w:rsidTr="00B96D45">
        <w:tc>
          <w:tcPr>
            <w:tcW w:w="1800" w:type="dxa"/>
          </w:tcPr>
          <w:p w:rsidR="007B41EC" w:rsidRPr="003C47FE" w:rsidRDefault="007B41EC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:rsidR="007B41EC" w:rsidRPr="003C47FE" w:rsidRDefault="007B41EC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50" w:type="dxa"/>
            <w:gridSpan w:val="13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41EC" w:rsidRPr="003C47FE" w:rsidTr="0013147A">
        <w:tc>
          <w:tcPr>
            <w:tcW w:w="1800" w:type="dxa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40" w:type="dxa"/>
            <w:gridSpan w:val="2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610" w:type="dxa"/>
            <w:gridSpan w:val="3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7D014D" w:rsidRPr="003C47FE" w:rsidTr="0013147A">
        <w:tc>
          <w:tcPr>
            <w:tcW w:w="18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F4F9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7D014D" w:rsidRPr="003C47FE" w:rsidRDefault="007F4F9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7D014D" w:rsidRPr="003C47FE" w:rsidRDefault="007F4F9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7D014D" w:rsidRPr="003C47FE" w:rsidRDefault="007F4F9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7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14D" w:rsidRPr="003C47FE" w:rsidRDefault="007F4F91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D014D" w:rsidRPr="003C47FE" w:rsidTr="0013147A">
        <w:tc>
          <w:tcPr>
            <w:tcW w:w="18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350" w:type="dxa"/>
            <w:gridSpan w:val="13"/>
          </w:tcPr>
          <w:p w:rsidR="007D014D" w:rsidRPr="003C47FE" w:rsidRDefault="007D014D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14D" w:rsidRPr="003C47FE" w:rsidTr="0013147A">
        <w:tc>
          <w:tcPr>
            <w:tcW w:w="18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786E" w:rsidRPr="003C47FE" w:rsidTr="0013147A">
        <w:tc>
          <w:tcPr>
            <w:tcW w:w="180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1,525,000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587,034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786E" w:rsidRPr="003C47FE" w:rsidTr="0013147A">
        <w:tc>
          <w:tcPr>
            <w:tcW w:w="180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581A2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598,156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581A2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81A2E">
              <w:rPr>
                <w:rFonts w:ascii="Angsana New" w:hAnsi="Angsana New"/>
                <w:b/>
                <w:bCs/>
                <w:sz w:val="30"/>
                <w:szCs w:val="30"/>
              </w:rPr>
              <w:t>587,03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107,986</w:t>
            </w:r>
          </w:p>
        </w:tc>
        <w:tc>
          <w:tcPr>
            <w:tcW w:w="270" w:type="dxa"/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DA786E" w:rsidRPr="003C47FE" w:rsidRDefault="00DA786E" w:rsidP="00DA7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7B41EC" w:rsidRPr="003C47FE" w:rsidRDefault="007B41EC" w:rsidP="007B41EC">
      <w:pPr>
        <w:pStyle w:val="FSContent"/>
      </w:pPr>
      <w:r>
        <w:rPr>
          <w:rFonts w:hint="cs"/>
          <w:cs/>
        </w:rPr>
        <w:t>กลุ่ม</w:t>
      </w:r>
      <w:r w:rsidRPr="003C47FE">
        <w:rPr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7B41EC" w:rsidRPr="00D547A7" w:rsidRDefault="007B41EC" w:rsidP="007B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rPr>
          <w:rFonts w:ascii="Angsana New" w:hAnsi="Angsana New"/>
          <w:sz w:val="20"/>
          <w:szCs w:val="20"/>
        </w:rPr>
      </w:pPr>
    </w:p>
    <w:p w:rsidR="007B41EC" w:rsidRDefault="007B41EC" w:rsidP="007B41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การร่วมค้าเป็นกิจการที่จัดตั้งในประเทศไทย และดำเนินธุรกิจเกี่ยวกับการผลิตและจำหน่ายพลังงานไฟฟ้าและไอน้ำในประเทศไทย</w:t>
      </w:r>
    </w:p>
    <w:p w:rsidR="007B41EC" w:rsidRPr="00D547A7" w:rsidRDefault="007B41E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8E3B76" w:rsidRDefault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720"/>
        <w:gridCol w:w="720"/>
        <w:gridCol w:w="1080"/>
        <w:gridCol w:w="108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7B41EC" w:rsidRPr="003C47FE" w:rsidTr="007B41EC">
        <w:tc>
          <w:tcPr>
            <w:tcW w:w="1620" w:type="dxa"/>
          </w:tcPr>
          <w:p w:rsidR="007B41EC" w:rsidRPr="003C47FE" w:rsidRDefault="007B41EC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7B41EC" w:rsidRPr="003C47FE" w:rsidRDefault="007B41EC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0" w:type="dxa"/>
            <w:gridSpan w:val="17"/>
          </w:tcPr>
          <w:p w:rsidR="007B41EC" w:rsidRPr="003C47FE" w:rsidRDefault="007B41EC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314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7B41EC" w:rsidRPr="003C47FE" w:rsidTr="00B96D45">
        <w:tc>
          <w:tcPr>
            <w:tcW w:w="1620" w:type="dxa"/>
          </w:tcPr>
          <w:p w:rsidR="007B41EC" w:rsidRPr="003C47FE" w:rsidRDefault="007B41EC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7B41EC" w:rsidRPr="003C47FE" w:rsidRDefault="007B41EC" w:rsidP="002B2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11340" w:type="dxa"/>
            <w:gridSpan w:val="17"/>
          </w:tcPr>
          <w:p w:rsidR="007B41EC" w:rsidRPr="0013147A" w:rsidRDefault="007B41EC" w:rsidP="00F15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B2346" w:rsidRPr="003C47FE" w:rsidTr="00CA22CC">
        <w:tc>
          <w:tcPr>
            <w:tcW w:w="16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ความ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160" w:type="dxa"/>
            <w:gridSpan w:val="2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070" w:type="dxa"/>
            <w:gridSpan w:val="3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</w:tr>
      <w:tr w:rsidR="002B2346" w:rsidRPr="003C47FE" w:rsidTr="00CA22CC">
        <w:tc>
          <w:tcPr>
            <w:tcW w:w="16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7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08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0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B2346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B2346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B2346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2346" w:rsidRPr="003C47FE" w:rsidRDefault="002B2346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B41EC" w:rsidRPr="003C47FE" w:rsidTr="00B96D45">
        <w:tc>
          <w:tcPr>
            <w:tcW w:w="1620" w:type="dxa"/>
          </w:tcPr>
          <w:p w:rsidR="007B41EC" w:rsidRPr="003C47FE" w:rsidRDefault="007B41EC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:rsidR="007B41EC" w:rsidRPr="003C47FE" w:rsidRDefault="007B41EC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1340" w:type="dxa"/>
            <w:gridSpan w:val="17"/>
          </w:tcPr>
          <w:p w:rsidR="007B41EC" w:rsidRPr="003C47FE" w:rsidRDefault="007B41EC" w:rsidP="007B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2346" w:rsidRPr="003C47FE" w:rsidTr="00CA22CC">
        <w:tc>
          <w:tcPr>
            <w:tcW w:w="16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</w:t>
            </w:r>
          </w:p>
        </w:tc>
        <w:tc>
          <w:tcPr>
            <w:tcW w:w="7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B2346" w:rsidRPr="003C47FE" w:rsidRDefault="002B2346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7D92" w:rsidRPr="003C47FE" w:rsidTr="00CA22CC">
        <w:tc>
          <w:tcPr>
            <w:tcW w:w="16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proofErr w:type="spellStart"/>
            <w:r w:rsidRPr="003C47FE">
              <w:rPr>
                <w:rFonts w:ascii="Angsana New" w:hAnsi="Angsana New"/>
                <w:sz w:val="30"/>
                <w:szCs w:val="30"/>
                <w:cs/>
              </w:rPr>
              <w:t>นวนคร</w:t>
            </w:r>
            <w:proofErr w:type="spellEnd"/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7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7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29.99</w:t>
            </w:r>
          </w:p>
        </w:tc>
        <w:tc>
          <w:tcPr>
            <w:tcW w:w="108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1,550,000</w:t>
            </w:r>
          </w:p>
        </w:tc>
        <w:tc>
          <w:tcPr>
            <w:tcW w:w="108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1,525,000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D92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D92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107,986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D92" w:rsidRPr="003C47FE" w:rsidTr="00CA22CC">
        <w:tc>
          <w:tcPr>
            <w:tcW w:w="16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D92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07D92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464,938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457,438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107,986</w:t>
            </w:r>
          </w:p>
        </w:tc>
        <w:tc>
          <w:tcPr>
            <w:tcW w:w="270" w:type="dxa"/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07D92" w:rsidRPr="003C47FE" w:rsidRDefault="00507D92" w:rsidP="00507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15D94" w:rsidRPr="00D547A7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20"/>
          <w:szCs w:val="20"/>
        </w:rPr>
      </w:pPr>
    </w:p>
    <w:p w:rsidR="00F15D94" w:rsidRPr="003C47FE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:rsidR="00F15D94" w:rsidRPr="00D547A7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-43"/>
        <w:rPr>
          <w:rFonts w:ascii="Angsana New" w:hAnsi="Angsana New"/>
          <w:sz w:val="20"/>
          <w:szCs w:val="20"/>
        </w:rPr>
      </w:pPr>
    </w:p>
    <w:p w:rsidR="00F15D94" w:rsidRDefault="00F15D94" w:rsidP="00F15D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การร่วมค้าเป็นกิจการที่จัดตั้งในประเทศไทย และดำเนินธุรกิจเกี่ยวกับการผลิตและจำหน่ายพลังงานไฟฟ้าและไอน้ำในประเทศไทย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left="540" w:right="-43"/>
        <w:rPr>
          <w:rFonts w:ascii="Angsana New" w:hAnsi="Angsana New"/>
          <w:sz w:val="30"/>
          <w:szCs w:val="30"/>
          <w:cs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p w:rsidR="007F4F91" w:rsidRPr="003C47FE" w:rsidRDefault="007F4F91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  <w:cs/>
        </w:rPr>
        <w:sectPr w:rsidR="007F4F91" w:rsidRPr="003C47FE" w:rsidSect="000E7DFA"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lastRenderedPageBreak/>
        <w:t>การร่วมค้า</w:t>
      </w:r>
    </w:p>
    <w:p w:rsidR="007D014D" w:rsidRPr="006F7945" w:rsidRDefault="007D014D" w:rsidP="002666B8">
      <w:pPr>
        <w:pStyle w:val="FSBlank"/>
      </w:pPr>
    </w:p>
    <w:p w:rsidR="007D014D" w:rsidRDefault="007D014D" w:rsidP="00415B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ตารางต่อไปนี้สรุปข้อมูลทางการเงินของการร่วมค้าที่รวมอยู่ในงบการเงินของการร่วมค้าปรับปรุงด้วย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6"/>
        <w:gridCol w:w="1297"/>
        <w:gridCol w:w="266"/>
        <w:gridCol w:w="1297"/>
      </w:tblGrid>
      <w:tr w:rsidR="007D014D" w:rsidRPr="003C47FE" w:rsidTr="00A734C7">
        <w:tc>
          <w:tcPr>
            <w:tcW w:w="6336" w:type="dxa"/>
            <w:vAlign w:val="bottom"/>
          </w:tcPr>
          <w:p w:rsidR="007D014D" w:rsidRPr="007A1EB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60" w:type="dxa"/>
            <w:gridSpan w:val="3"/>
            <w:vAlign w:val="bottom"/>
          </w:tcPr>
          <w:p w:rsidR="007D014D" w:rsidRPr="007A1EB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1E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บริษัท ผลิตไฟฟ้า </w:t>
            </w:r>
            <w:proofErr w:type="spellStart"/>
            <w:r w:rsidRPr="007A1E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นวนคร</w:t>
            </w:r>
            <w:proofErr w:type="spellEnd"/>
            <w:r w:rsidRPr="007A1EB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จำกัด</w:t>
            </w:r>
          </w:p>
        </w:tc>
      </w:tr>
      <w:tr w:rsidR="007D014D" w:rsidRPr="003C47FE" w:rsidTr="00A734C7">
        <w:tc>
          <w:tcPr>
            <w:tcW w:w="633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302741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66" w:type="dxa"/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C47FE" w:rsidRDefault="00302741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</w:tr>
      <w:tr w:rsidR="007D014D" w:rsidRPr="003C47FE" w:rsidTr="00A734C7">
        <w:tc>
          <w:tcPr>
            <w:tcW w:w="6336" w:type="dxa"/>
          </w:tcPr>
          <w:p w:rsidR="007D014D" w:rsidRPr="003C47FE" w:rsidRDefault="007D014D" w:rsidP="00D653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0" w:type="dxa"/>
            <w:gridSpan w:val="3"/>
            <w:shd w:val="clear" w:color="auto" w:fill="auto"/>
            <w:vAlign w:val="bottom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302741" w:rsidRPr="003562C4" w:rsidTr="00A734C7">
        <w:tc>
          <w:tcPr>
            <w:tcW w:w="6336" w:type="dxa"/>
          </w:tcPr>
          <w:p w:rsidR="00302741" w:rsidRPr="00BB3CA5" w:rsidRDefault="00302741" w:rsidP="0030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2,981,681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2,717,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661</w:t>
            </w:r>
          </w:p>
        </w:tc>
      </w:tr>
      <w:tr w:rsidR="00302741" w:rsidRPr="003562C4" w:rsidTr="00A734C7">
        <w:tc>
          <w:tcPr>
            <w:tcW w:w="6336" w:type="dxa"/>
          </w:tcPr>
          <w:p w:rsidR="00302741" w:rsidRPr="00BB3CA5" w:rsidRDefault="00302741" w:rsidP="003027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372,076</w:t>
            </w:r>
            <w:r w:rsidRPr="00BB3CA5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06,323</w:t>
            </w:r>
            <w:r w:rsidRPr="00BB3CA5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ก</w:t>
            </w:r>
          </w:p>
        </w:tc>
      </w:tr>
      <w:tr w:rsidR="00302741" w:rsidRPr="003562C4" w:rsidTr="00A734C7">
        <w:tc>
          <w:tcPr>
            <w:tcW w:w="6336" w:type="dxa"/>
          </w:tcPr>
          <w:p w:rsidR="00302741" w:rsidRPr="00BB3CA5" w:rsidRDefault="00302741" w:rsidP="0030274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302741" w:rsidRPr="00BB3CA5" w:rsidRDefault="00B20BDE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302741" w:rsidRPr="00BB3CA5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 w:rsidRPr="00BB3CA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2741" w:rsidRPr="003562C4" w:rsidTr="00A734C7">
        <w:tc>
          <w:tcPr>
            <w:tcW w:w="6336" w:type="dxa"/>
          </w:tcPr>
          <w:p w:rsidR="00302741" w:rsidRPr="00BB3CA5" w:rsidRDefault="00302741" w:rsidP="0030274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กำไรขาดทุนเบ็ดเสร็จรวม (ร้อยละ</w:t>
            </w:r>
            <w:r w:rsidRPr="00BB3CA5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Pr="00BB3CA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372,076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406,323</w:t>
            </w:r>
          </w:p>
        </w:tc>
      </w:tr>
      <w:tr w:rsidR="00302741" w:rsidRPr="0083383E" w:rsidTr="00A734C7">
        <w:tc>
          <w:tcPr>
            <w:tcW w:w="6336" w:type="dxa"/>
          </w:tcPr>
          <w:p w:rsidR="00302741" w:rsidRPr="0083383E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83383E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83383E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16"/>
                <w:szCs w:val="16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83383E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6"/>
                <w:szCs w:val="16"/>
                <w:highlight w:val="yellow"/>
                <w:cs/>
                <w:lang w:val="en-US" w:bidi="th-TH"/>
              </w:rPr>
            </w:pPr>
          </w:p>
        </w:tc>
      </w:tr>
      <w:tr w:rsidR="00302741" w:rsidRPr="003562C4" w:rsidTr="00A734C7">
        <w:tc>
          <w:tcPr>
            <w:tcW w:w="6336" w:type="dxa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กำไรขาดทุนเบ็ดเสร็จรวม (ถือหุ้นร้อยละ </w:t>
            </w: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29.99</w:t>
            </w:r>
            <w:r w:rsidRPr="006A6A6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6A6A66" w:rsidRDefault="00B20BDE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111,608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121,881</w:t>
            </w:r>
          </w:p>
        </w:tc>
      </w:tr>
      <w:tr w:rsidR="00302741" w:rsidRPr="003562C4" w:rsidTr="00A734C7">
        <w:tc>
          <w:tcPr>
            <w:tcW w:w="6336" w:type="dxa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กำไรขาดทุนเบ็ดเสร็จรวม</w:t>
            </w:r>
            <w:r w:rsidRPr="006A6A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ตามส่วนได้เสีย</w:t>
            </w: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ของบริษัท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2741" w:rsidRPr="006A6A66" w:rsidRDefault="00B20BDE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111,608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2741" w:rsidRPr="006A6A66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121,881</w:t>
            </w:r>
          </w:p>
        </w:tc>
      </w:tr>
      <w:tr w:rsidR="00302741" w:rsidRPr="003562C4" w:rsidTr="00A734C7">
        <w:trPr>
          <w:trHeight w:val="190"/>
        </w:trPr>
        <w:tc>
          <w:tcPr>
            <w:tcW w:w="6336" w:type="dxa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20"/>
                <w:highlight w:val="yellow"/>
                <w:cs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B20BDE" w:rsidRPr="003562C4" w:rsidTr="00A734C7">
        <w:tc>
          <w:tcPr>
            <w:tcW w:w="6336" w:type="dxa"/>
          </w:tcPr>
          <w:p w:rsidR="00B20BDE" w:rsidRPr="007B64EC" w:rsidRDefault="00B20BDE" w:rsidP="00B20B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B20BDE" w:rsidP="00903F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903FAE"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903FAE">
              <w:rPr>
                <w:rFonts w:ascii="Angsana New" w:hAnsi="Angsana New"/>
                <w:sz w:val="30"/>
                <w:szCs w:val="30"/>
                <w:lang w:val="en-US" w:bidi="th-TH"/>
              </w:rPr>
              <w:t>300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1,023,217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ข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7B64EC" w:rsidRDefault="00B20BDE" w:rsidP="00B20B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DF1EFA" w:rsidP="00903FA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5,700,314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B20BDE" w:rsidP="00DF1E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DF1EFA">
              <w:rPr>
                <w:rFonts w:ascii="Angsana New" w:hAnsi="Angsana New"/>
                <w:sz w:val="30"/>
                <w:szCs w:val="30"/>
                <w:lang w:val="en-US" w:bidi="th-TH"/>
              </w:rPr>
              <w:t>477,035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7B64EC" w:rsidRDefault="00B20BDE" w:rsidP="00B20B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964,569</w:t>
            </w: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ค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7B64EC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(653,084)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ค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7B64EC" w:rsidRDefault="00B20BDE" w:rsidP="00B20BD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B64EC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BDE" w:rsidRPr="007B64EC" w:rsidRDefault="00B20BDE" w:rsidP="00DF1E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DF1EFA">
              <w:rPr>
                <w:rFonts w:ascii="Angsana New" w:hAnsi="Angsana New"/>
                <w:sz w:val="30"/>
                <w:szCs w:val="30"/>
                <w:lang w:val="en-US" w:bidi="th-TH"/>
              </w:rPr>
              <w:t>071,924</w:t>
            </w: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20BDE" w:rsidRPr="007B64EC" w:rsidRDefault="00B20BDE" w:rsidP="00DF1EF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</w:pP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(3,</w:t>
            </w:r>
            <w:r w:rsidR="00DF1EFA">
              <w:rPr>
                <w:rFonts w:ascii="Angsana New" w:hAnsi="Angsana New"/>
                <w:sz w:val="30"/>
                <w:szCs w:val="30"/>
                <w:lang w:val="en-US" w:bidi="th-TH"/>
              </w:rPr>
              <w:t>890,123</w:t>
            </w:r>
            <w:r w:rsidRPr="007B64E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  <w:r w:rsidRPr="007B64EC">
              <w:rPr>
                <w:rFonts w:ascii="Angsana New" w:hAnsi="Angsana New"/>
                <w:sz w:val="30"/>
                <w:szCs w:val="30"/>
                <w:vertAlign w:val="superscript"/>
                <w:cs/>
                <w:lang w:val="en-US" w:bidi="th-TH"/>
              </w:rPr>
              <w:t>ง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7B64EC" w:rsidRDefault="00B20BDE" w:rsidP="00B20B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(ร้อยละ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100</w:t>
            </w:r>
            <w:r w:rsidRPr="007B64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0BDE" w:rsidRPr="007B64EC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1,994,121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20BDE" w:rsidRPr="007B64EC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1,957,045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3562C4" w:rsidRDefault="00B20BDE" w:rsidP="00B20BDE">
            <w:pPr>
              <w:spacing w:line="240" w:lineRule="auto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3562C4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</w:tr>
      <w:tr w:rsidR="00B20BDE" w:rsidRPr="003562C4" w:rsidTr="00A734C7">
        <w:tc>
          <w:tcPr>
            <w:tcW w:w="6336" w:type="dxa"/>
          </w:tcPr>
          <w:p w:rsidR="00B20BDE" w:rsidRPr="006A6A66" w:rsidRDefault="00B20BDE" w:rsidP="00B20BD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A6A66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สินทรัพย์สุทธิส่วนที่เป็นของบริษัท (ถือหุ้นร้อยละ </w:t>
            </w:r>
            <w:r w:rsidRPr="006A6A66">
              <w:rPr>
                <w:rFonts w:ascii="Angsana New" w:hAnsi="Angsana New"/>
                <w:sz w:val="30"/>
                <w:szCs w:val="30"/>
              </w:rPr>
              <w:t>29.99</w:t>
            </w:r>
            <w:r w:rsidRPr="006A6A6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598,156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sz w:val="30"/>
                <w:szCs w:val="30"/>
                <w:lang w:val="en-US" w:bidi="th-TH"/>
              </w:rPr>
              <w:t>587,03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20BDE" w:rsidRPr="003562C4" w:rsidTr="00A734C7">
        <w:tc>
          <w:tcPr>
            <w:tcW w:w="6336" w:type="dxa"/>
          </w:tcPr>
          <w:p w:rsidR="00B20BDE" w:rsidRPr="006A6A66" w:rsidRDefault="00B20BDE" w:rsidP="00B20BD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598,156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20BDE" w:rsidRPr="006A6A66" w:rsidRDefault="00B20BDE" w:rsidP="00B20BD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A6A6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587,03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:rsidR="007D014D" w:rsidRPr="0083383E" w:rsidRDefault="007D014D" w:rsidP="006F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sz w:val="16"/>
          <w:szCs w:val="16"/>
          <w:highlight w:val="yellow"/>
        </w:rPr>
      </w:pPr>
    </w:p>
    <w:tbl>
      <w:tblPr>
        <w:tblW w:w="91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36"/>
        <w:gridCol w:w="1297"/>
        <w:gridCol w:w="266"/>
        <w:gridCol w:w="1297"/>
      </w:tblGrid>
      <w:tr w:rsidR="007D014D" w:rsidRPr="003562C4" w:rsidTr="002666B8">
        <w:tc>
          <w:tcPr>
            <w:tcW w:w="6336" w:type="dxa"/>
          </w:tcPr>
          <w:p w:rsidR="007D014D" w:rsidRPr="00BB3CA5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3CA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หมายเหตุ</w:t>
            </w: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: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7D014D" w:rsidRPr="003562C4" w:rsidTr="002666B8">
        <w:tc>
          <w:tcPr>
            <w:tcW w:w="6336" w:type="dxa"/>
          </w:tcPr>
          <w:p w:rsidR="007D014D" w:rsidRPr="00BB3CA5" w:rsidRDefault="007D014D" w:rsidP="009A4A60">
            <w:pPr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left" w:pos="342"/>
              </w:tabs>
              <w:spacing w:line="240" w:lineRule="auto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B3CA5">
              <w:rPr>
                <w:rFonts w:ascii="Angsana New" w:hAnsi="Angsana New" w:hint="cs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66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7D014D" w:rsidRPr="003562C4" w:rsidRDefault="007D014D" w:rsidP="00D6533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302741" w:rsidRPr="003562C4" w:rsidTr="002666B8">
        <w:tc>
          <w:tcPr>
            <w:tcW w:w="6336" w:type="dxa"/>
          </w:tcPr>
          <w:p w:rsidR="00302741" w:rsidRPr="00BB3CA5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297" w:type="dxa"/>
            <w:shd w:val="clear" w:color="auto" w:fill="auto"/>
          </w:tcPr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235,520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228,933</w:t>
            </w:r>
          </w:p>
        </w:tc>
      </w:tr>
      <w:tr w:rsidR="00302741" w:rsidRPr="003562C4" w:rsidTr="002666B8">
        <w:tc>
          <w:tcPr>
            <w:tcW w:w="6336" w:type="dxa"/>
          </w:tcPr>
          <w:p w:rsidR="00302741" w:rsidRPr="00BB3CA5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6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ต้นทุนทางการเงิน</w:t>
            </w:r>
          </w:p>
        </w:tc>
        <w:tc>
          <w:tcPr>
            <w:tcW w:w="1297" w:type="dxa"/>
            <w:shd w:val="clear" w:color="auto" w:fill="auto"/>
          </w:tcPr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226,028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208,313</w:t>
            </w:r>
          </w:p>
        </w:tc>
      </w:tr>
      <w:tr w:rsidR="00302741" w:rsidRPr="003562C4" w:rsidTr="002666B8">
        <w:tc>
          <w:tcPr>
            <w:tcW w:w="6336" w:type="dxa"/>
          </w:tcPr>
          <w:p w:rsidR="00302741" w:rsidRPr="00BB3CA5" w:rsidRDefault="00302741" w:rsidP="00302741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342" w:hanging="34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297" w:type="dxa"/>
            <w:shd w:val="clear" w:color="auto" w:fill="auto"/>
          </w:tcPr>
          <w:p w:rsidR="00302741" w:rsidRPr="003562C4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20BDE">
              <w:rPr>
                <w:rFonts w:ascii="Angsana New" w:hAnsi="Angsana New"/>
                <w:sz w:val="30"/>
                <w:szCs w:val="30"/>
                <w:lang w:val="en-US" w:bidi="th-TH"/>
              </w:rPr>
              <w:t>2,056,888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561,137</w:t>
            </w:r>
          </w:p>
        </w:tc>
      </w:tr>
      <w:tr w:rsidR="00302741" w:rsidRPr="003562C4" w:rsidTr="002666B8">
        <w:tc>
          <w:tcPr>
            <w:tcW w:w="6336" w:type="dxa"/>
          </w:tcPr>
          <w:p w:rsidR="00302741" w:rsidRPr="00BB3CA5" w:rsidRDefault="00302741" w:rsidP="002666B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42"/>
              </w:tabs>
              <w:spacing w:line="240" w:lineRule="auto"/>
              <w:ind w:left="522" w:hanging="52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</w:t>
            </w:r>
            <w:r w:rsidR="007A1E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หนี้สินทางการเงินหมุนเวียน (ไม่รวมเจ้าหนี้การค้าและ</w:t>
            </w:r>
            <w:r w:rsidR="002666B8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7A1E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1297" w:type="dxa"/>
            <w:shd w:val="clear" w:color="auto" w:fill="auto"/>
          </w:tcPr>
          <w:p w:rsidR="00302741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B20BDE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323,809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278,644</w:t>
            </w:r>
          </w:p>
        </w:tc>
      </w:tr>
      <w:tr w:rsidR="00302741" w:rsidRPr="003C47FE" w:rsidTr="002666B8">
        <w:tc>
          <w:tcPr>
            <w:tcW w:w="6336" w:type="dxa"/>
          </w:tcPr>
          <w:p w:rsidR="00302741" w:rsidRPr="0031062C" w:rsidRDefault="00302741" w:rsidP="002666B8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spacing w:line="240" w:lineRule="auto"/>
              <w:ind w:left="522" w:hanging="522"/>
              <w:contextualSpacing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B3CA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รวมรายการ</w:t>
            </w:r>
            <w:r w:rsidR="007A1EB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หนี้สินทางการเงินไม่หมุนเวียน </w:t>
            </w:r>
            <w:r w:rsidR="007A1EBE" w:rsidRPr="003106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297" w:type="dxa"/>
            <w:shd w:val="clear" w:color="auto" w:fill="auto"/>
          </w:tcPr>
          <w:p w:rsidR="002666B8" w:rsidRDefault="002666B8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02741" w:rsidRPr="00BB3CA5" w:rsidRDefault="00B20BDE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6,066,293</w:t>
            </w:r>
          </w:p>
        </w:tc>
        <w:tc>
          <w:tcPr>
            <w:tcW w:w="266" w:type="dxa"/>
            <w:shd w:val="clear" w:color="auto" w:fill="auto"/>
            <w:vAlign w:val="bottom"/>
          </w:tcPr>
          <w:p w:rsidR="00302741" w:rsidRPr="003562C4" w:rsidRDefault="00302741" w:rsidP="0030274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97" w:type="dxa"/>
            <w:shd w:val="clear" w:color="auto" w:fill="auto"/>
          </w:tcPr>
          <w:p w:rsidR="002666B8" w:rsidRDefault="002666B8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02741" w:rsidRPr="00BB3CA5" w:rsidRDefault="00302741" w:rsidP="0030274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B3CA5">
              <w:rPr>
                <w:rFonts w:ascii="Angsana New" w:hAnsi="Angsana New"/>
                <w:sz w:val="30"/>
                <w:szCs w:val="30"/>
                <w:lang w:val="en-US" w:bidi="th-TH"/>
              </w:rPr>
              <w:t>3,884,764</w:t>
            </w:r>
          </w:p>
        </w:tc>
      </w:tr>
    </w:tbl>
    <w:p w:rsidR="008E3B76" w:rsidRPr="008E3B76" w:rsidRDefault="008E3B76" w:rsidP="008E3B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8E3B76">
        <w:rPr>
          <w:rFonts w:ascii="Angsana New" w:hAnsi="Angsana New" w:hint="cs"/>
          <w:bCs/>
          <w:sz w:val="30"/>
          <w:szCs w:val="30"/>
          <w:cs/>
        </w:rPr>
        <w:lastRenderedPageBreak/>
        <w:t>เงินลงทุนในบริษัทย่อย</w:t>
      </w:r>
    </w:p>
    <w:p w:rsidR="008E3B76" w:rsidRPr="00B6214D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94"/>
        <w:gridCol w:w="253"/>
        <w:gridCol w:w="16"/>
        <w:gridCol w:w="1154"/>
        <w:gridCol w:w="269"/>
        <w:gridCol w:w="1174"/>
        <w:gridCol w:w="269"/>
        <w:gridCol w:w="1159"/>
      </w:tblGrid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3C47FE" w:rsidRDefault="008E3B76" w:rsidP="00767FE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3C47FE" w:rsidRDefault="008E3B76" w:rsidP="00767FE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8E3B76" w:rsidRPr="00AC570B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3C47FE" w:rsidRDefault="008E3B76" w:rsidP="00767FEB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8E3B76" w:rsidRPr="00AC570B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57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3C47FE" w:rsidRDefault="008E3B76" w:rsidP="00767FEB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52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B6214D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6214D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2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gridSpan w:val="2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2,500</w:t>
            </w: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E3B76" w:rsidRPr="003C47FE" w:rsidTr="00767FEB">
        <w:trPr>
          <w:cantSplit/>
        </w:trPr>
        <w:tc>
          <w:tcPr>
            <w:tcW w:w="2003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52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2,500</w:t>
            </w:r>
          </w:p>
        </w:tc>
        <w:tc>
          <w:tcPr>
            <w:tcW w:w="147" w:type="pct"/>
          </w:tcPr>
          <w:p w:rsidR="008E3B76" w:rsidRPr="003C47FE" w:rsidRDefault="008E3B76" w:rsidP="00767F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8E3B76" w:rsidRPr="003C47FE" w:rsidRDefault="008E3B76" w:rsidP="0076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8E3B76" w:rsidRPr="001B3ADC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1B3ADC">
        <w:rPr>
          <w:rFonts w:ascii="Angsana New" w:hAnsi="Angsana New" w:hint="cs"/>
          <w:i/>
          <w:iCs/>
          <w:sz w:val="30"/>
          <w:szCs w:val="30"/>
          <w:cs/>
        </w:rPr>
        <w:t>การจดทะเบียนจัดตั้งบริษัทย่อย</w:t>
      </w:r>
    </w:p>
    <w:p w:rsidR="008E3B76" w:rsidRPr="008E3B76" w:rsidRDefault="008E3B76" w:rsidP="0008566E">
      <w:pPr>
        <w:pStyle w:val="FSBlank"/>
      </w:pPr>
    </w:p>
    <w:p w:rsidR="008E3B76" w:rsidRPr="000E43A9" w:rsidRDefault="000E43A9" w:rsidP="001B3ADC">
      <w:pPr>
        <w:pStyle w:val="FSContent"/>
      </w:pPr>
      <w:r w:rsidRPr="008E3B76">
        <w:rPr>
          <w:cs/>
        </w:rPr>
        <w:t>บริษัท</w:t>
      </w:r>
      <w:r>
        <w:rPr>
          <w:rFonts w:hint="cs"/>
          <w:cs/>
        </w:rPr>
        <w:t>ลงทุนใน</w:t>
      </w:r>
      <w:r w:rsidRPr="008E3B76">
        <w:rPr>
          <w:cs/>
        </w:rPr>
        <w:t xml:space="preserve">บริษัท </w:t>
      </w:r>
      <w:proofErr w:type="spellStart"/>
      <w:r w:rsidRPr="008E3B76">
        <w:rPr>
          <w:rFonts w:hint="cs"/>
          <w:cs/>
        </w:rPr>
        <w:t>นวนคร</w:t>
      </w:r>
      <w:proofErr w:type="spellEnd"/>
      <w:r w:rsidRPr="008E3B76">
        <w:rPr>
          <w:rFonts w:hint="cs"/>
          <w:cs/>
        </w:rPr>
        <w:t xml:space="preserve"> </w:t>
      </w:r>
      <w:proofErr w:type="spellStart"/>
      <w:r w:rsidRPr="008E3B76">
        <w:rPr>
          <w:rFonts w:hint="cs"/>
          <w:cs/>
        </w:rPr>
        <w:t>สมาร์ท</w:t>
      </w:r>
      <w:proofErr w:type="spellEnd"/>
      <w:r w:rsidRPr="008E3B76">
        <w:rPr>
          <w:rFonts w:hint="cs"/>
          <w:cs/>
        </w:rPr>
        <w:t xml:space="preserve"> เอ็น</w:t>
      </w:r>
      <w:proofErr w:type="spellStart"/>
      <w:r w:rsidRPr="008E3B76">
        <w:rPr>
          <w:rFonts w:hint="cs"/>
          <w:cs/>
        </w:rPr>
        <w:t>เนอร์</w:t>
      </w:r>
      <w:proofErr w:type="spellEnd"/>
      <w:r w:rsidRPr="008E3B76">
        <w:rPr>
          <w:rFonts w:hint="cs"/>
          <w:cs/>
        </w:rPr>
        <w:t>ยี่</w:t>
      </w:r>
      <w:r w:rsidRPr="008E3B76">
        <w:rPr>
          <w:cs/>
        </w:rPr>
        <w:t xml:space="preserve"> จำกัด</w:t>
      </w:r>
      <w:r w:rsidRPr="008E3B76">
        <w:rPr>
          <w:rFonts w:hint="cs"/>
          <w:cs/>
        </w:rPr>
        <w:t xml:space="preserve"> </w:t>
      </w:r>
      <w:r>
        <w:rPr>
          <w:cs/>
        </w:rPr>
        <w:t>ซึ่ง</w:t>
      </w:r>
      <w:r w:rsidR="0008566E">
        <w:rPr>
          <w:rFonts w:hint="cs"/>
          <w:cs/>
        </w:rPr>
        <w:t>เป็นนิติบุคคล</w:t>
      </w:r>
      <w:r w:rsidR="00DE5561">
        <w:rPr>
          <w:rFonts w:hint="cs"/>
          <w:cs/>
        </w:rPr>
        <w:t>ที่จัดตั้งขึ้น</w:t>
      </w:r>
      <w:r w:rsidR="0008566E">
        <w:rPr>
          <w:rFonts w:hint="cs"/>
          <w:cs/>
        </w:rPr>
        <w:t>ในประเทศไทยโดย</w:t>
      </w:r>
      <w:r>
        <w:rPr>
          <w:cs/>
        </w:rPr>
        <w:t>จดทะเบียนจัดตั้งใน</w:t>
      </w:r>
      <w:r w:rsidR="008E3B76" w:rsidRPr="008E3B76">
        <w:rPr>
          <w:cs/>
        </w:rPr>
        <w:t xml:space="preserve">วันที่ </w:t>
      </w:r>
      <w:r w:rsidR="008E3B76" w:rsidRPr="008E3B76">
        <w:rPr>
          <w:bCs/>
        </w:rPr>
        <w:t xml:space="preserve">13 </w:t>
      </w:r>
      <w:r w:rsidR="008E3B76" w:rsidRPr="008E3B76">
        <w:rPr>
          <w:rFonts w:hint="cs"/>
          <w:cs/>
        </w:rPr>
        <w:t>ธันวาคม</w:t>
      </w:r>
      <w:r w:rsidR="008E3B76" w:rsidRPr="008E3B76">
        <w:rPr>
          <w:cs/>
        </w:rPr>
        <w:t xml:space="preserve"> </w:t>
      </w:r>
      <w:r w:rsidR="008E3B76" w:rsidRPr="008E3B76">
        <w:rPr>
          <w:bCs/>
        </w:rPr>
        <w:t>2561</w:t>
      </w:r>
      <w:r w:rsidR="008E3B76" w:rsidRPr="008E3B76">
        <w:t xml:space="preserve"> </w:t>
      </w:r>
      <w:r w:rsidR="008E3B76" w:rsidRPr="008E3B76">
        <w:rPr>
          <w:cs/>
        </w:rPr>
        <w:t>เพื่อ</w:t>
      </w:r>
      <w:r w:rsidR="008E3B76">
        <w:rPr>
          <w:rFonts w:hint="cs"/>
          <w:cs/>
        </w:rPr>
        <w:t>ดำเนินธุรกิจเกี่ยวกับ</w:t>
      </w:r>
      <w:r w:rsidR="001B3ADC">
        <w:rPr>
          <w:rFonts w:hint="cs"/>
          <w:cs/>
        </w:rPr>
        <w:t>การ</w:t>
      </w:r>
      <w:r w:rsidR="008E3B76" w:rsidRPr="008E3B76">
        <w:rPr>
          <w:cs/>
        </w:rPr>
        <w:t>ผลิต</w:t>
      </w:r>
      <w:r w:rsidR="008E3B76">
        <w:rPr>
          <w:rFonts w:hint="cs"/>
          <w:cs/>
        </w:rPr>
        <w:t>และจัดจำหน่าย</w:t>
      </w:r>
      <w:r w:rsidR="008E3B76" w:rsidRPr="008E3B76">
        <w:rPr>
          <w:rFonts w:hint="cs"/>
          <w:cs/>
        </w:rPr>
        <w:t>พลังงาน</w:t>
      </w:r>
      <w:r w:rsidR="008E3B76" w:rsidRPr="008E3B76">
        <w:rPr>
          <w:cs/>
        </w:rPr>
        <w:t>ไฟฟ้าจาก</w:t>
      </w:r>
      <w:r w:rsidR="008E3B76" w:rsidRPr="008E3B76">
        <w:rPr>
          <w:rFonts w:hint="cs"/>
          <w:cs/>
        </w:rPr>
        <w:t>พลังงานแสงอาทิตย์</w:t>
      </w:r>
      <w:r w:rsidR="008E3B76" w:rsidRPr="008E3B76">
        <w:rPr>
          <w:cs/>
        </w:rPr>
        <w:t xml:space="preserve"> บริษัท</w:t>
      </w:r>
      <w:r w:rsidR="00B115FB">
        <w:rPr>
          <w:rFonts w:hint="cs"/>
          <w:cs/>
        </w:rPr>
        <w:t>ย่อย</w:t>
      </w:r>
      <w:r w:rsidR="008E3B76" w:rsidRPr="008E3B76">
        <w:rPr>
          <w:cs/>
        </w:rPr>
        <w:t>มีทุนจดทะเบียน</w:t>
      </w:r>
      <w:r w:rsidR="008E3B76" w:rsidRPr="008E3B76">
        <w:t xml:space="preserve"> </w:t>
      </w:r>
      <w:r w:rsidR="008E3B76" w:rsidRPr="008E3B76">
        <w:rPr>
          <w:bCs/>
        </w:rPr>
        <w:t xml:space="preserve">10 </w:t>
      </w:r>
      <w:r w:rsidR="008E3B76" w:rsidRPr="008E3B76">
        <w:rPr>
          <w:rFonts w:hint="cs"/>
          <w:cs/>
        </w:rPr>
        <w:t xml:space="preserve">ล้านบาท และทุนที่ออกและชำระแล้วเป็นจำนวน </w:t>
      </w:r>
      <w:r w:rsidR="008E3B76" w:rsidRPr="008E3B76">
        <w:rPr>
          <w:bCs/>
        </w:rPr>
        <w:t xml:space="preserve">2.5 </w:t>
      </w:r>
      <w:r w:rsidR="008E3B76" w:rsidRPr="008E3B76">
        <w:rPr>
          <w:cs/>
        </w:rPr>
        <w:t xml:space="preserve">ล้านบาท </w:t>
      </w:r>
      <w:r w:rsidR="008E3B76" w:rsidRPr="008E3B76">
        <w:rPr>
          <w:rFonts w:hint="cs"/>
          <w:cs/>
        </w:rPr>
        <w:t>บริษัท</w:t>
      </w:r>
      <w:r w:rsidR="00B115FB">
        <w:rPr>
          <w:cs/>
        </w:rPr>
        <w:br/>
      </w:r>
      <w:r w:rsidR="008E3B76" w:rsidRPr="008E3B76">
        <w:rPr>
          <w:rFonts w:hint="cs"/>
          <w:cs/>
        </w:rPr>
        <w:t>ถือหุ้นในบริษัท</w:t>
      </w:r>
      <w:r>
        <w:rPr>
          <w:rFonts w:hint="cs"/>
          <w:cs/>
        </w:rPr>
        <w:t>ย่อย</w:t>
      </w:r>
      <w:r w:rsidR="008E3B76" w:rsidRPr="008E3B76">
        <w:rPr>
          <w:rFonts w:hint="cs"/>
          <w:cs/>
        </w:rPr>
        <w:t>ดังกล่าวร้อยละ</w:t>
      </w:r>
      <w:r w:rsidR="008E3B76" w:rsidRPr="008E3B76">
        <w:rPr>
          <w:rFonts w:hint="cs"/>
          <w:bCs/>
          <w:cs/>
        </w:rPr>
        <w:t xml:space="preserve"> </w:t>
      </w:r>
      <w:r w:rsidR="008E3B76" w:rsidRPr="008E3B76">
        <w:rPr>
          <w:bCs/>
        </w:rPr>
        <w:t>99.99</w:t>
      </w:r>
      <w:r w:rsidR="008E3B76" w:rsidRPr="008E3B76">
        <w:rPr>
          <w:rFonts w:hint="cs"/>
          <w:cs/>
        </w:rPr>
        <w:t xml:space="preserve"> โดย</w:t>
      </w:r>
      <w:r>
        <w:rPr>
          <w:rFonts w:hint="cs"/>
          <w:cs/>
        </w:rPr>
        <w:t>บริษัท</w:t>
      </w:r>
      <w:r w:rsidR="001B3ADC">
        <w:rPr>
          <w:rFonts w:hint="cs"/>
          <w:cs/>
        </w:rPr>
        <w:t>ได้</w:t>
      </w:r>
      <w:r w:rsidR="008E3B76" w:rsidRPr="008E3B76">
        <w:rPr>
          <w:rFonts w:hint="cs"/>
          <w:cs/>
        </w:rPr>
        <w:t>ชำระค่าหุ้นสามัญในบริษัท</w:t>
      </w:r>
      <w:r>
        <w:rPr>
          <w:rFonts w:hint="cs"/>
          <w:cs/>
        </w:rPr>
        <w:t>ย่อย</w:t>
      </w:r>
      <w:r w:rsidR="008E3B76" w:rsidRPr="008E3B76">
        <w:rPr>
          <w:rFonts w:hint="cs"/>
          <w:cs/>
        </w:rPr>
        <w:t>ดังกล่าว</w:t>
      </w:r>
      <w:r w:rsidR="008E3B76">
        <w:rPr>
          <w:rFonts w:hint="cs"/>
          <w:cs/>
        </w:rPr>
        <w:t>เป็นจำนวนเงิน</w:t>
      </w:r>
      <w:r w:rsidR="008E3B76" w:rsidRPr="008E3B76">
        <w:t xml:space="preserve"> </w:t>
      </w:r>
      <w:r w:rsidR="00B115FB">
        <w:rPr>
          <w:cs/>
        </w:rPr>
        <w:br/>
      </w:r>
      <w:r w:rsidR="008E3B76" w:rsidRPr="008E3B76">
        <w:rPr>
          <w:bCs/>
        </w:rPr>
        <w:t xml:space="preserve">2.5 </w:t>
      </w:r>
      <w:r w:rsidR="008E3B76" w:rsidRPr="008E3B76">
        <w:rPr>
          <w:rFonts w:hint="cs"/>
          <w:cs/>
        </w:rPr>
        <w:t>ล้านบาท</w:t>
      </w:r>
      <w:r w:rsidR="008E3B76">
        <w:rPr>
          <w:rFonts w:hint="cs"/>
          <w:cs/>
        </w:rPr>
        <w:t xml:space="preserve"> </w:t>
      </w:r>
      <w:r>
        <w:rPr>
          <w:rFonts w:hint="cs"/>
          <w:cs/>
        </w:rPr>
        <w:t xml:space="preserve">เมื่อวันที่ </w:t>
      </w:r>
      <w:r>
        <w:t xml:space="preserve">20 </w:t>
      </w:r>
      <w:r>
        <w:rPr>
          <w:rFonts w:hint="cs"/>
          <w:cs/>
        </w:rPr>
        <w:t xml:space="preserve">ธันวาคม </w:t>
      </w:r>
      <w:r>
        <w:t>2561</w:t>
      </w:r>
    </w:p>
    <w:p w:rsidR="00B21E5F" w:rsidRDefault="00B21E5F" w:rsidP="00B21E5F">
      <w:pPr>
        <w:pStyle w:val="FSBlank"/>
      </w:pPr>
    </w:p>
    <w:p w:rsidR="007D014D" w:rsidRPr="008E3B76" w:rsidRDefault="007D014D" w:rsidP="008E3B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3C47FE">
        <w:rPr>
          <w:rFonts w:ascii="Angsana New" w:hAnsi="Angsana New"/>
          <w:bCs/>
          <w:sz w:val="30"/>
          <w:szCs w:val="30"/>
          <w:cs/>
        </w:rPr>
        <w:t>เงินลงทุนระยะยาวอื่น</w:t>
      </w:r>
    </w:p>
    <w:p w:rsidR="00CB252C" w:rsidRPr="00CB252C" w:rsidRDefault="00CB252C" w:rsidP="00B21E5F">
      <w:pPr>
        <w:pStyle w:val="FSBlank"/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9"/>
        <w:gridCol w:w="1170"/>
        <w:gridCol w:w="269"/>
        <w:gridCol w:w="1174"/>
        <w:gridCol w:w="269"/>
        <w:gridCol w:w="1161"/>
      </w:tblGrid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B0692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B0692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B0692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CB252C" w:rsidRPr="003C47FE" w:rsidRDefault="00CB252C" w:rsidP="00B06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CB252C">
            <w:pPr>
              <w:pStyle w:val="Heading8"/>
              <w:spacing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4,949</w:t>
            </w:r>
          </w:p>
        </w:tc>
      </w:tr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42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(1,545)</w:t>
            </w:r>
          </w:p>
        </w:tc>
      </w:tr>
      <w:tr w:rsidR="00CB252C" w:rsidRPr="003C47FE" w:rsidTr="00B06928">
        <w:trPr>
          <w:cantSplit/>
        </w:trPr>
        <w:tc>
          <w:tcPr>
            <w:tcW w:w="2003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147" w:type="pct"/>
          </w:tcPr>
          <w:p w:rsidR="00CB252C" w:rsidRPr="003C47FE" w:rsidRDefault="00CB252C" w:rsidP="00CB25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CB252C" w:rsidRPr="003C47FE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3,404</w:t>
            </w:r>
          </w:p>
        </w:tc>
      </w:tr>
    </w:tbl>
    <w:p w:rsidR="00CB252C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CB252C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Cs/>
          <w:sz w:val="30"/>
          <w:szCs w:val="30"/>
        </w:rPr>
      </w:pPr>
    </w:p>
    <w:p w:rsidR="00CB252C" w:rsidRPr="003C47FE" w:rsidRDefault="00CB252C" w:rsidP="00CB2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sz w:val="30"/>
          <w:szCs w:val="30"/>
          <w:cs/>
        </w:rPr>
      </w:pPr>
    </w:p>
    <w:p w:rsidR="007D014D" w:rsidRPr="009A4A6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9B1D6D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 xml:space="preserve">เงินลงทุนระยะยาวอื่น ณ วันที่ </w:t>
      </w:r>
      <w:r w:rsidRPr="003C47FE">
        <w:rPr>
          <w:rFonts w:ascii="Angsana New" w:hAnsi="Angsana New"/>
          <w:sz w:val="30"/>
          <w:szCs w:val="30"/>
        </w:rPr>
        <w:t xml:space="preserve">31 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4F91">
        <w:rPr>
          <w:rFonts w:ascii="Angsana New" w:hAnsi="Angsana New"/>
          <w:sz w:val="30"/>
          <w:szCs w:val="30"/>
          <w:cs/>
        </w:rPr>
        <w:t>2561 และ 2560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และเงินปันผลรับสำหรับแต่ละปี มีดังนี้</w:t>
      </w:r>
    </w:p>
    <w:p w:rsidR="00B21E5F" w:rsidRPr="003C47FE" w:rsidRDefault="00B21E5F" w:rsidP="00B21E5F">
      <w:pPr>
        <w:pStyle w:val="FSBlank"/>
      </w:pP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0"/>
      </w:tblGrid>
      <w:tr w:rsidR="008E3B76" w:rsidRPr="00336990" w:rsidTr="00767FEB">
        <w:tc>
          <w:tcPr>
            <w:tcW w:w="3258" w:type="dxa"/>
          </w:tcPr>
          <w:p w:rsidR="008E3B76" w:rsidRPr="00336990" w:rsidRDefault="008E3B76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5"/>
          </w:tcPr>
          <w:p w:rsidR="008E3B76" w:rsidRPr="00682E14" w:rsidRDefault="008E3B76" w:rsidP="003C6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 w:rsidRPr="00682E1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2E14" w:rsidRPr="00336990" w:rsidTr="00C00C8C">
        <w:tc>
          <w:tcPr>
            <w:tcW w:w="3258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620" w:type="dxa"/>
            <w:gridSpan w:val="2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996" w:type="dxa"/>
            <w:gridSpan w:val="3"/>
          </w:tcPr>
          <w:p w:rsidR="00682E14" w:rsidRPr="00336990" w:rsidRDefault="00682E14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620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  <w:gridSpan w:val="3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29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73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19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0" w:type="dxa"/>
            <w:gridSpan w:val="10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D014D" w:rsidRPr="00336990" w:rsidTr="00C00C8C">
        <w:tc>
          <w:tcPr>
            <w:tcW w:w="3258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7D014D" w:rsidRPr="0033699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ซูมิโช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โก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ลบอล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โล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จิ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สติคส์</w:t>
            </w:r>
            <w:proofErr w:type="spellEnd"/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873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นวนคร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873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เนชั่นแนล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การ์ด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302741" w:rsidRPr="00336990" w:rsidRDefault="00CB252C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</w:tr>
      <w:tr w:rsidR="00302741" w:rsidRPr="00336990" w:rsidTr="00C00C8C">
        <w:tc>
          <w:tcPr>
            <w:tcW w:w="3258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02741" w:rsidRPr="0033699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252C" w:rsidRPr="00336990" w:rsidTr="00C00C8C">
        <w:tc>
          <w:tcPr>
            <w:tcW w:w="3258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2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873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81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52C" w:rsidRPr="00336990" w:rsidTr="00C00C8C">
        <w:tc>
          <w:tcPr>
            <w:tcW w:w="3258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52C" w:rsidRPr="00336990" w:rsidTr="00C00C8C">
        <w:tc>
          <w:tcPr>
            <w:tcW w:w="3258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52C" w:rsidRPr="00336990" w:rsidTr="00C00C8C">
        <w:tc>
          <w:tcPr>
            <w:tcW w:w="3258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B252C" w:rsidRPr="00336990" w:rsidTr="00C00C8C">
        <w:tc>
          <w:tcPr>
            <w:tcW w:w="3258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CB252C" w:rsidRPr="00336990" w:rsidRDefault="00CB252C" w:rsidP="00CB25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</w:tr>
    </w:tbl>
    <w:p w:rsidR="00682E14" w:rsidRDefault="00682E14" w:rsidP="00B21E5F">
      <w:pPr>
        <w:pStyle w:val="FSBlank"/>
        <w:rPr>
          <w:cs/>
        </w:rPr>
      </w:pPr>
    </w:p>
    <w:tbl>
      <w:tblPr>
        <w:tblW w:w="145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170"/>
        <w:gridCol w:w="1260"/>
        <w:gridCol w:w="1260"/>
        <w:gridCol w:w="891"/>
        <w:gridCol w:w="729"/>
        <w:gridCol w:w="873"/>
        <w:gridCol w:w="819"/>
        <w:gridCol w:w="236"/>
        <w:gridCol w:w="772"/>
        <w:gridCol w:w="236"/>
        <w:gridCol w:w="772"/>
        <w:gridCol w:w="236"/>
        <w:gridCol w:w="916"/>
        <w:gridCol w:w="270"/>
        <w:gridCol w:w="810"/>
      </w:tblGrid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50" w:type="dxa"/>
            <w:gridSpan w:val="15"/>
          </w:tcPr>
          <w:p w:rsidR="003C63D9" w:rsidRPr="00682E14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620" w:type="dxa"/>
            <w:gridSpan w:val="2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692" w:type="dxa"/>
            <w:gridSpan w:val="2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  <w:tc>
          <w:tcPr>
            <w:tcW w:w="1996" w:type="dxa"/>
            <w:gridSpan w:val="3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u w:val="double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620" w:type="dxa"/>
            <w:gridSpan w:val="2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692" w:type="dxa"/>
            <w:gridSpan w:val="2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0" w:type="dxa"/>
            <w:gridSpan w:val="3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จำนวนเงินลงทุน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6" w:type="dxa"/>
            <w:gridSpan w:val="3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2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5940" w:type="dxa"/>
            <w:gridSpan w:val="10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ซูมิโช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โก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ลบอล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โล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จิ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สติคส์</w:t>
            </w:r>
            <w:proofErr w:type="spellEnd"/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ให้บริการขนส่ง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1.71</w:t>
            </w: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180,000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(ประเทศไทย) จำกัด 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รักษาความปลอดภัย 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นวนคร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บริการรักษา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15.08</w:t>
            </w: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871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อินเตอร์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เนชั่นแนล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การ์ด</w:t>
            </w:r>
            <w:proofErr w:type="spellStart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ดิ้ง</w:t>
            </w:r>
            <w:proofErr w:type="spellEnd"/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ความปลอดภัย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(871)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3,078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บางกอกคลับ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ขายอาหาร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0.11</w:t>
            </w: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450,000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1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ค่าเผื่อขาดทุนจากการด้อยค่า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(674)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C63D9" w:rsidRPr="00336990" w:rsidTr="00631DB1">
        <w:tc>
          <w:tcPr>
            <w:tcW w:w="3258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0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1" w:right="-7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3,404</w:t>
            </w:r>
          </w:p>
        </w:tc>
        <w:tc>
          <w:tcPr>
            <w:tcW w:w="236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650</w:t>
            </w:r>
          </w:p>
        </w:tc>
        <w:tc>
          <w:tcPr>
            <w:tcW w:w="270" w:type="dxa"/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C63D9" w:rsidRPr="00336990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1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69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</w:tr>
    </w:tbl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="007D014D" w:rsidRPr="003C47FE" w:rsidSect="000E7DFA">
          <w:footerReference w:type="default" r:id="rId15"/>
          <w:headerReference w:type="first" r:id="rId16"/>
          <w:footerReference w:type="firs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Default="007D014D" w:rsidP="008E3B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FB4CAB">
        <w:rPr>
          <w:rFonts w:ascii="Angsana New" w:hAnsi="Angsana New"/>
          <w:bCs/>
          <w:sz w:val="30"/>
          <w:szCs w:val="30"/>
          <w:cs/>
        </w:rPr>
        <w:lastRenderedPageBreak/>
        <w:t>อสังหาริมทรัพย์</w:t>
      </w:r>
      <w:r w:rsidRPr="008E3B76">
        <w:rPr>
          <w:rFonts w:ascii="Angsana New" w:hAnsi="Angsana New"/>
          <w:bCs/>
          <w:sz w:val="30"/>
          <w:szCs w:val="30"/>
          <w:cs/>
        </w:rPr>
        <w:t>เพื่อการลงทุน</w:t>
      </w:r>
    </w:p>
    <w:p w:rsidR="000932A9" w:rsidRDefault="000932A9" w:rsidP="00B21E5F">
      <w:pPr>
        <w:pStyle w:val="FSBlank"/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9"/>
        <w:gridCol w:w="1170"/>
        <w:gridCol w:w="269"/>
        <w:gridCol w:w="1174"/>
        <w:gridCol w:w="269"/>
        <w:gridCol w:w="1161"/>
      </w:tblGrid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348,56</w:t>
            </w:r>
            <w:r w:rsidR="007A1EB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295,943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348,56</w:t>
            </w:r>
            <w:r w:rsidR="007A1EBE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295,943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2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2,794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2,374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2,794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Default="003C63D9" w:rsidP="00631D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โอนจากโครงการอสังหาริมทรัพย์</w:t>
            </w:r>
            <w:r w:rsidR="00B21E5F">
              <w:rPr>
                <w:rFonts w:ascii="Angsana New" w:hAnsi="Angsana New" w:hint="cs"/>
                <w:sz w:val="30"/>
                <w:szCs w:val="30"/>
                <w:cs/>
              </w:rPr>
              <w:t>ระหว่าง</w:t>
            </w:r>
          </w:p>
          <w:p w:rsidR="003C63D9" w:rsidRPr="003C47FE" w:rsidRDefault="003C63D9" w:rsidP="00B21E5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การพัฒนา</w:t>
            </w:r>
          </w:p>
        </w:tc>
        <w:tc>
          <w:tcPr>
            <w:tcW w:w="642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49,823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49,823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350,93</w:t>
            </w:r>
            <w:r w:rsidR="007A1E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348,560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350,93</w:t>
            </w:r>
            <w:r w:rsidR="007A1EB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348,560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2" w:type="pct"/>
          </w:tcPr>
          <w:p w:rsidR="003C63D9" w:rsidRPr="003C47FE" w:rsidRDefault="007A1EBE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(64,203</w:t>
            </w:r>
            <w:r w:rsidR="003C63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(54,126)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7A1EBE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(64,203</w:t>
            </w:r>
            <w:r w:rsidR="003C63D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(54,126)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(5,018)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(10,077)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(5,018)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(10,077)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7A1EBE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(69,221</w:t>
            </w:r>
            <w:r w:rsidR="003C6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(64,203)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7A1EBE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(69,221</w:t>
            </w:r>
            <w:r w:rsidR="003C63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(64,203)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3C47FE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(166,505)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(49,708)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(166,505)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(49,708)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ขาดทุนจากการด้อยค่าที่โอนจาก</w:t>
            </w:r>
          </w:p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  โครงการอสังหาริมทรัพย์ระหว่าง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21E5F" w:rsidRPr="003C47FE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พัฒนา</w:t>
            </w:r>
          </w:p>
        </w:tc>
        <w:tc>
          <w:tcPr>
            <w:tcW w:w="642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(49,697)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</w:p>
          <w:p w:rsidR="003C63D9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:rsidR="003C63D9" w:rsidRPr="003C47FE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(49,697)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(99,797)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(99,797)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3C63D9" w:rsidRPr="00CF2637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32,697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3C63D9" w:rsidRPr="00CF2637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1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32,697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 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166,505</w:t>
            </w: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(166,505)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single" w:sz="4" w:space="0" w:color="auto"/>
            </w:tcBorders>
          </w:tcPr>
          <w:p w:rsidR="003C63D9" w:rsidRPr="00CF2637" w:rsidRDefault="003C63D9" w:rsidP="00631DB1">
            <w:pPr>
              <w:pStyle w:val="acctfourfigures"/>
              <w:tabs>
                <w:tab w:val="clear" w:pos="765"/>
                <w:tab w:val="decimal" w:pos="801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166,505</w:t>
            </w:r>
            <w:r w:rsidRPr="00CF263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20"/>
                <w:szCs w:val="2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:rsidR="003C63D9" w:rsidRPr="00833E7B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:rsidR="003C63D9" w:rsidRPr="00833E7B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642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3C63D9" w:rsidRPr="003C47FE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28F">
              <w:rPr>
                <w:rFonts w:ascii="Angsana New" w:hAnsi="Angsana New"/>
                <w:b/>
                <w:bCs/>
                <w:sz w:val="30"/>
                <w:szCs w:val="30"/>
              </w:rPr>
              <w:t>192,109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28F">
              <w:rPr>
                <w:rFonts w:ascii="Angsana New" w:hAnsi="Angsana New"/>
                <w:b/>
                <w:bCs/>
                <w:sz w:val="30"/>
                <w:szCs w:val="30"/>
              </w:rPr>
              <w:t>192,109</w:t>
            </w:r>
          </w:p>
        </w:tc>
      </w:tr>
      <w:tr w:rsidR="003C63D9" w:rsidRPr="003C47FE" w:rsidTr="00631DB1">
        <w:trPr>
          <w:cantSplit/>
        </w:trPr>
        <w:tc>
          <w:tcPr>
            <w:tcW w:w="2003" w:type="pct"/>
          </w:tcPr>
          <w:p w:rsidR="003C63D9" w:rsidRPr="003C47FE" w:rsidRDefault="003C63D9" w:rsidP="00631DB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642" w:type="pct"/>
            <w:tcBorders>
              <w:top w:val="double" w:sz="4" w:space="0" w:color="auto"/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115,208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double" w:sz="4" w:space="0" w:color="auto"/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115,208</w:t>
            </w:r>
          </w:p>
        </w:tc>
        <w:tc>
          <w:tcPr>
            <w:tcW w:w="147" w:type="pct"/>
          </w:tcPr>
          <w:p w:rsidR="003C63D9" w:rsidRPr="003C47FE" w:rsidRDefault="003C63D9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double" w:sz="4" w:space="0" w:color="auto"/>
              <w:bottom w:val="double" w:sz="4" w:space="0" w:color="auto"/>
            </w:tcBorders>
          </w:tcPr>
          <w:p w:rsidR="003C63D9" w:rsidRPr="00B8228F" w:rsidRDefault="003C63D9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117,852</w:t>
            </w:r>
          </w:p>
        </w:tc>
      </w:tr>
    </w:tbl>
    <w:p w:rsidR="003C63D9" w:rsidRDefault="003C63D9" w:rsidP="00093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Cs/>
          <w:sz w:val="20"/>
          <w:szCs w:val="20"/>
        </w:rPr>
      </w:pPr>
    </w:p>
    <w:p w:rsidR="006542E2" w:rsidRDefault="006542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C00C8C" w:rsidRDefault="007D014D" w:rsidP="00987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7A1EBE">
        <w:rPr>
          <w:rFonts w:ascii="Angsana New" w:hAnsi="Angsana New"/>
          <w:sz w:val="30"/>
          <w:szCs w:val="30"/>
          <w:cs/>
        </w:rPr>
        <w:lastRenderedPageBreak/>
        <w:t>อสังหาริมทรัพย์เพื่อการลงทุน ประกอบด้วยที่ดิน โรงงาน</w:t>
      </w:r>
      <w:r w:rsidR="002225A7" w:rsidRPr="007A1EBE">
        <w:rPr>
          <w:rFonts w:ascii="Angsana New" w:hAnsi="Angsana New"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ศูนย์การค้า</w:t>
      </w:r>
      <w:r w:rsidR="002225A7" w:rsidRPr="007A1EBE">
        <w:rPr>
          <w:rFonts w:ascii="Angsana New" w:hAnsi="Angsana New" w:hint="cs"/>
          <w:sz w:val="30"/>
          <w:szCs w:val="30"/>
          <w:cs/>
        </w:rPr>
        <w:t>และอาคารที่พักอาศัย</w:t>
      </w:r>
      <w:r w:rsidRPr="007A1EBE">
        <w:rPr>
          <w:rFonts w:ascii="Angsana New" w:hAnsi="Angsana New"/>
          <w:sz w:val="30"/>
          <w:szCs w:val="30"/>
          <w:cs/>
        </w:rPr>
        <w:t>ให้เช่า โดยมีรายได้ค่าเช่าสำหรับปีสิ้นสุดวันที่ 31 ธันวาคม 25</w:t>
      </w:r>
      <w:r w:rsidRPr="007A1EBE">
        <w:rPr>
          <w:rFonts w:ascii="Angsana New" w:hAnsi="Angsana New"/>
          <w:sz w:val="30"/>
          <w:szCs w:val="30"/>
        </w:rPr>
        <w:t>6</w:t>
      </w:r>
      <w:r w:rsidR="00302741" w:rsidRPr="007A1EBE">
        <w:rPr>
          <w:rFonts w:ascii="Angsana New" w:hAnsi="Angsana New"/>
          <w:sz w:val="30"/>
          <w:szCs w:val="30"/>
        </w:rPr>
        <w:t>1</w:t>
      </w:r>
      <w:r w:rsidR="00FD4306" w:rsidRPr="007A1EBE">
        <w:rPr>
          <w:rFonts w:ascii="Angsana New" w:hAnsi="Angsana New"/>
          <w:sz w:val="30"/>
          <w:szCs w:val="30"/>
          <w:cs/>
        </w:rPr>
        <w:t xml:space="preserve"> จำนวน</w:t>
      </w:r>
      <w:r w:rsidR="00FD4306" w:rsidRPr="007A1EBE">
        <w:rPr>
          <w:rFonts w:ascii="Angsana New" w:hAnsi="Angsana New"/>
          <w:sz w:val="30"/>
          <w:szCs w:val="30"/>
        </w:rPr>
        <w:t xml:space="preserve"> </w:t>
      </w:r>
      <w:r w:rsidR="00BA480C" w:rsidRPr="00BA480C">
        <w:rPr>
          <w:rFonts w:ascii="Angsana New" w:hAnsi="Angsana New"/>
          <w:sz w:val="30"/>
          <w:szCs w:val="30"/>
        </w:rPr>
        <w:t>14.6</w:t>
      </w:r>
      <w:r w:rsidR="002D239A" w:rsidRPr="00BA480C">
        <w:rPr>
          <w:rFonts w:ascii="Angsana New" w:hAnsi="Angsana New"/>
          <w:sz w:val="30"/>
          <w:szCs w:val="30"/>
        </w:rPr>
        <w:t xml:space="preserve"> </w:t>
      </w:r>
      <w:r w:rsidRPr="00BA480C">
        <w:rPr>
          <w:rFonts w:ascii="Angsana New" w:hAnsi="Angsana New"/>
          <w:sz w:val="30"/>
          <w:szCs w:val="30"/>
          <w:cs/>
        </w:rPr>
        <w:t>ล้านบาท</w:t>
      </w:r>
      <w:r w:rsidRPr="007A1EBE">
        <w:rPr>
          <w:rFonts w:ascii="Angsana New" w:hAnsi="Angsana New"/>
          <w:sz w:val="30"/>
          <w:szCs w:val="30"/>
          <w:cs/>
        </w:rPr>
        <w:t xml:space="preserve"> </w:t>
      </w:r>
      <w:r w:rsidRPr="007A1EBE">
        <w:rPr>
          <w:rFonts w:ascii="Angsana New" w:hAnsi="Angsana New"/>
          <w:i/>
          <w:iCs/>
          <w:sz w:val="30"/>
          <w:szCs w:val="30"/>
        </w:rPr>
        <w:t>(25</w:t>
      </w:r>
      <w:r w:rsidR="00302741" w:rsidRPr="007A1EBE">
        <w:rPr>
          <w:rFonts w:ascii="Angsana New" w:hAnsi="Angsana New"/>
          <w:i/>
          <w:iCs/>
          <w:sz w:val="30"/>
          <w:szCs w:val="30"/>
        </w:rPr>
        <w:t>60</w:t>
      </w:r>
      <w:r w:rsidRPr="007A1EBE">
        <w:rPr>
          <w:rFonts w:ascii="Angsana New" w:hAnsi="Angsana New"/>
          <w:i/>
          <w:iCs/>
          <w:sz w:val="30"/>
          <w:szCs w:val="30"/>
        </w:rPr>
        <w:t xml:space="preserve">: </w:t>
      </w:r>
      <w:r w:rsidR="00302741" w:rsidRPr="007A1EBE">
        <w:rPr>
          <w:rFonts w:ascii="Angsana New" w:hAnsi="Angsana New"/>
          <w:i/>
          <w:iCs/>
          <w:sz w:val="30"/>
          <w:szCs w:val="30"/>
        </w:rPr>
        <w:t>10.9</w:t>
      </w:r>
      <w:r w:rsidRPr="007A1EBE">
        <w:rPr>
          <w:rFonts w:ascii="Angsana New" w:hAnsi="Angsana New"/>
          <w:i/>
          <w:iCs/>
          <w:sz w:val="30"/>
          <w:szCs w:val="30"/>
        </w:rPr>
        <w:t xml:space="preserve"> </w:t>
      </w:r>
      <w:r w:rsidRPr="007A1EBE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7A1EBE">
        <w:rPr>
          <w:rFonts w:ascii="Angsana New" w:hAnsi="Angsana New"/>
          <w:i/>
          <w:iCs/>
          <w:sz w:val="30"/>
          <w:szCs w:val="30"/>
        </w:rPr>
        <w:t xml:space="preserve"> </w:t>
      </w:r>
      <w:r w:rsidRPr="007A1EBE">
        <w:rPr>
          <w:rFonts w:ascii="Angsana New" w:hAnsi="Angsana New"/>
          <w:sz w:val="30"/>
          <w:szCs w:val="30"/>
          <w:cs/>
        </w:rPr>
        <w:t>สัญญาเช่าไม่สามารถ</w:t>
      </w:r>
      <w:r w:rsidR="006542E2">
        <w:rPr>
          <w:rFonts w:ascii="Angsana New" w:hAnsi="Angsana New"/>
          <w:sz w:val="30"/>
          <w:szCs w:val="30"/>
          <w:cs/>
        </w:rPr>
        <w:br/>
      </w:r>
      <w:r w:rsidRPr="007A1EBE">
        <w:rPr>
          <w:rFonts w:ascii="Angsana New" w:hAnsi="Angsana New"/>
          <w:sz w:val="30"/>
          <w:szCs w:val="30"/>
          <w:cs/>
        </w:rPr>
        <w:t>บอกเลิกได้เป็นระยะเวลา</w:t>
      </w:r>
      <w:r w:rsidRPr="007A1EBE">
        <w:rPr>
          <w:rFonts w:ascii="Angsana New" w:hAnsi="Angsana New"/>
          <w:sz w:val="30"/>
          <w:szCs w:val="30"/>
        </w:rPr>
        <w:t xml:space="preserve"> 1 - 3</w:t>
      </w:r>
      <w:r w:rsidRPr="007A1EBE">
        <w:rPr>
          <w:rFonts w:ascii="Angsana New" w:hAnsi="Angsana New"/>
          <w:sz w:val="30"/>
          <w:szCs w:val="30"/>
          <w:cs/>
        </w:rPr>
        <w:t xml:space="preserve"> ปี การต่อสัญญาภายหลังจะเป็นไปตามการต่อรองกับผู้เช่า ทั้งนี้ไม่มีค่าเช่าที่อาจเกิดขึ้น</w:t>
      </w:r>
    </w:p>
    <w:p w:rsidR="006542E2" w:rsidRPr="007A1EBE" w:rsidRDefault="006542E2" w:rsidP="006542E2">
      <w:pPr>
        <w:pStyle w:val="FSBlank"/>
      </w:pPr>
    </w:p>
    <w:p w:rsidR="00C4439E" w:rsidRPr="004A4CB0" w:rsidRDefault="00C4439E" w:rsidP="00CD7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4A4CB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A4CB0">
        <w:rPr>
          <w:rFonts w:ascii="Angsana New" w:hAnsi="Angsana New"/>
          <w:sz w:val="30"/>
          <w:szCs w:val="30"/>
        </w:rPr>
        <w:t xml:space="preserve">31 </w:t>
      </w:r>
      <w:r w:rsidRPr="004A4CB0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1EBE">
        <w:rPr>
          <w:rFonts w:ascii="Angsana New" w:hAnsi="Angsana New"/>
          <w:sz w:val="30"/>
          <w:szCs w:val="30"/>
        </w:rPr>
        <w:t>2561</w:t>
      </w:r>
      <w:r w:rsidRPr="004A4CB0">
        <w:rPr>
          <w:rFonts w:ascii="Angsana New" w:hAnsi="Angsana New"/>
          <w:sz w:val="30"/>
          <w:szCs w:val="30"/>
          <w:cs/>
        </w:rPr>
        <w:t xml:space="preserve"> ศูนย์การค้าให้เช่าซึ่งมีราคาทุน </w:t>
      </w:r>
      <w:r w:rsidR="007F6331" w:rsidRPr="004A4CB0">
        <w:rPr>
          <w:rFonts w:ascii="Angsana New" w:hAnsi="Angsana New"/>
          <w:sz w:val="30"/>
          <w:szCs w:val="30"/>
        </w:rPr>
        <w:t>214.61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>ล้านบาท และค่าเสื่อมราคาสะสม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="006F4914" w:rsidRPr="004A4CB0">
        <w:rPr>
          <w:rFonts w:ascii="Angsana New" w:hAnsi="Angsana New"/>
          <w:sz w:val="30"/>
          <w:szCs w:val="30"/>
        </w:rPr>
        <w:t>53.63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/>
          <w:sz w:val="30"/>
          <w:szCs w:val="30"/>
          <w:cs/>
        </w:rPr>
        <w:t>ล้านบาท</w:t>
      </w:r>
      <w:r w:rsidRPr="004A4CB0">
        <w:rPr>
          <w:rFonts w:ascii="Angsana New" w:hAnsi="Angsana New"/>
          <w:sz w:val="30"/>
          <w:szCs w:val="30"/>
        </w:rPr>
        <w:t xml:space="preserve"> </w:t>
      </w:r>
      <w:r w:rsidRPr="004A4CB0">
        <w:rPr>
          <w:rFonts w:ascii="Angsana New" w:hAnsi="Angsana New" w:hint="cs"/>
          <w:sz w:val="30"/>
          <w:szCs w:val="30"/>
          <w:cs/>
        </w:rPr>
        <w:t>อาคารที่พักอาศัยให้เช่าซึ่ง</w:t>
      </w:r>
      <w:r w:rsidR="00CC1B13" w:rsidRPr="004A4CB0">
        <w:rPr>
          <w:rFonts w:ascii="Angsana New" w:hAnsi="Angsana New" w:hint="cs"/>
          <w:sz w:val="30"/>
          <w:szCs w:val="30"/>
          <w:cs/>
        </w:rPr>
        <w:t xml:space="preserve">มีราคาทุน </w:t>
      </w:r>
      <w:r w:rsidR="004A4CB0">
        <w:rPr>
          <w:rFonts w:ascii="Angsana New" w:hAnsi="Angsana New"/>
          <w:sz w:val="30"/>
          <w:szCs w:val="30"/>
        </w:rPr>
        <w:t>52.20</w:t>
      </w:r>
      <w:r w:rsidR="00CC1B13" w:rsidRPr="004A4CB0">
        <w:rPr>
          <w:rFonts w:ascii="Angsana New" w:hAnsi="Angsana New"/>
          <w:sz w:val="30"/>
          <w:szCs w:val="30"/>
        </w:rPr>
        <w:t xml:space="preserve"> </w:t>
      </w:r>
      <w:r w:rsidR="00CC1B13" w:rsidRPr="004A4CB0">
        <w:rPr>
          <w:rFonts w:ascii="Angsana New" w:hAnsi="Angsana New" w:hint="cs"/>
          <w:sz w:val="30"/>
          <w:szCs w:val="30"/>
          <w:cs/>
        </w:rPr>
        <w:t>ล้านบาทและ</w:t>
      </w:r>
      <w:r w:rsidR="006F4914" w:rsidRPr="004A4CB0">
        <w:rPr>
          <w:rFonts w:ascii="Angsana New" w:hAnsi="Angsana New" w:hint="cs"/>
          <w:sz w:val="30"/>
          <w:szCs w:val="30"/>
          <w:cs/>
        </w:rPr>
        <w:t xml:space="preserve">ค่าเสื่อมราคาสะสม </w:t>
      </w:r>
      <w:r w:rsidR="004A4CB0">
        <w:rPr>
          <w:rFonts w:ascii="Angsana New" w:hAnsi="Angsana New"/>
          <w:sz w:val="30"/>
          <w:szCs w:val="30"/>
        </w:rPr>
        <w:t>1.65</w:t>
      </w:r>
      <w:r w:rsidR="006F4914" w:rsidRPr="004A4CB0">
        <w:rPr>
          <w:rFonts w:ascii="Angsana New" w:hAnsi="Angsana New"/>
          <w:sz w:val="30"/>
          <w:szCs w:val="30"/>
        </w:rPr>
        <w:t xml:space="preserve"> </w:t>
      </w:r>
      <w:r w:rsidR="006F4914" w:rsidRPr="004A4C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7A1EBE">
        <w:rPr>
          <w:rFonts w:ascii="Angsana New" w:hAnsi="Angsana New" w:hint="cs"/>
          <w:sz w:val="30"/>
          <w:szCs w:val="30"/>
          <w:cs/>
        </w:rPr>
        <w:t>ศูนย์การค้าและอาคาร</w:t>
      </w:r>
      <w:r w:rsidR="007A1EBE">
        <w:rPr>
          <w:rFonts w:ascii="Angsana New" w:hAnsi="Angsana New"/>
          <w:sz w:val="30"/>
          <w:szCs w:val="30"/>
          <w:cs/>
        </w:rPr>
        <w:br/>
      </w:r>
      <w:r w:rsidR="007A1EBE">
        <w:rPr>
          <w:rFonts w:ascii="Angsana New" w:hAnsi="Angsana New" w:hint="cs"/>
          <w:sz w:val="30"/>
          <w:szCs w:val="30"/>
          <w:cs/>
        </w:rPr>
        <w:t>ที่พักอาศัยให้เช่าดังกล่าว</w:t>
      </w:r>
      <w:r w:rsidRPr="004A4CB0">
        <w:rPr>
          <w:rFonts w:ascii="Angsana New" w:hAnsi="Angsana New"/>
          <w:sz w:val="30"/>
          <w:szCs w:val="30"/>
          <w:cs/>
        </w:rPr>
        <w:t>ยังมีพื้นที่เช่าบางส่วนว่างอยู่ ปัจจัยดังกล่าวเป็นข้อบ่งชี้ของการด้อยค่า</w:t>
      </w:r>
      <w:r w:rsidRPr="004A4CB0">
        <w:rPr>
          <w:rFonts w:ascii="Angsana New" w:hAnsi="Angsana New"/>
          <w:sz w:val="30"/>
          <w:szCs w:val="30"/>
        </w:rPr>
        <w:t xml:space="preserve"> </w:t>
      </w:r>
    </w:p>
    <w:p w:rsidR="00C4439E" w:rsidRPr="00633706" w:rsidRDefault="00C4439E" w:rsidP="00C4439E">
      <w:pPr>
        <w:pStyle w:val="FSBlank"/>
        <w:rPr>
          <w:highlight w:val="yellow"/>
        </w:rPr>
      </w:pPr>
    </w:p>
    <w:p w:rsidR="00C4439E" w:rsidRPr="00982B74" w:rsidRDefault="00C4439E" w:rsidP="00C44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82B74">
        <w:rPr>
          <w:rFonts w:ascii="Angsana New" w:hAnsi="Angsana New"/>
          <w:sz w:val="30"/>
          <w:szCs w:val="30"/>
          <w:cs/>
        </w:rPr>
        <w:t>ผู้บริหาร</w:t>
      </w:r>
      <w:r w:rsidRPr="00982B7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982B7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982B74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ของอสังหาริมทรัพย์เพื่อการลงทุนที่มีข้อบ่งชี้ของการด้อยค่า </w:t>
      </w:r>
      <w:r w:rsidRPr="00982B74">
        <w:rPr>
          <w:rFonts w:ascii="Angsana New" w:hAnsi="Angsana New"/>
          <w:sz w:val="30"/>
          <w:szCs w:val="30"/>
          <w:cs/>
        </w:rPr>
        <w:t>โดยการกำหนดมูลค่าที่คาดว่าจะได้รับคืนจากมูลค่า</w:t>
      </w:r>
      <w:r w:rsidRPr="00982B74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 w:rsidRPr="00982B74">
        <w:rPr>
          <w:rFonts w:ascii="Angsana New" w:hAnsi="Angsana New" w:hint="cs"/>
          <w:sz w:val="30"/>
          <w:szCs w:val="30"/>
          <w:cs/>
        </w:rPr>
        <w:t>ของศูนย์การค้าและอาคารที่พักอาศัยให้เช่า</w:t>
      </w:r>
      <w:r w:rsidRPr="00982B74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1040D" w:rsidRPr="00982B74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982B74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</w:t>
      </w:r>
      <w:r w:rsidR="007F6331" w:rsidRPr="00982B74">
        <w:rPr>
          <w:rFonts w:ascii="Angsana New" w:hAnsi="Angsana New" w:hint="cs"/>
          <w:sz w:val="30"/>
          <w:szCs w:val="30"/>
          <w:cs/>
        </w:rPr>
        <w:t>ร้อยละ 13 สำหรับศูนย์การค้าให้เช่าและ</w:t>
      </w:r>
      <w:r w:rsidRPr="00982B74">
        <w:rPr>
          <w:rFonts w:ascii="Angsana New" w:hAnsi="Angsana New" w:hint="cs"/>
          <w:sz w:val="30"/>
          <w:szCs w:val="30"/>
          <w:cs/>
        </w:rPr>
        <w:t>ร้อยละ</w:t>
      </w:r>
      <w:r w:rsidR="00A67908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A67908" w:rsidRPr="00982B74">
        <w:rPr>
          <w:rFonts w:ascii="Angsana New" w:hAnsi="Angsana New"/>
          <w:sz w:val="30"/>
          <w:szCs w:val="30"/>
        </w:rPr>
        <w:t>11</w:t>
      </w:r>
      <w:r w:rsidR="00A67908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11040D" w:rsidRPr="00982B74">
        <w:rPr>
          <w:rFonts w:ascii="Angsana New" w:hAnsi="Angsana New" w:hint="cs"/>
          <w:sz w:val="30"/>
          <w:szCs w:val="30"/>
          <w:cs/>
        </w:rPr>
        <w:t>สำหรับอาคารที่พักอาศัยให้เช่า</w:t>
      </w:r>
      <w:r w:rsidR="0011040D" w:rsidRPr="00982B74">
        <w:rPr>
          <w:rFonts w:ascii="Angsana New" w:hAnsi="Angsana New"/>
          <w:sz w:val="30"/>
          <w:szCs w:val="30"/>
          <w:cs/>
        </w:rPr>
        <w:br/>
      </w:r>
      <w:r w:rsidR="00982B74" w:rsidRPr="00982B74">
        <w:rPr>
          <w:rFonts w:ascii="Angsana New" w:hAnsi="Angsana New" w:hint="cs"/>
          <w:sz w:val="30"/>
          <w:szCs w:val="30"/>
          <w:cs/>
        </w:rPr>
        <w:t>ณ วันที่ 31 ธันวาคม 256</w:t>
      </w:r>
      <w:r w:rsidR="00982B74" w:rsidRPr="00982B74">
        <w:rPr>
          <w:rFonts w:ascii="Angsana New" w:hAnsi="Angsana New"/>
          <w:sz w:val="30"/>
          <w:szCs w:val="30"/>
        </w:rPr>
        <w:t>1</w:t>
      </w:r>
      <w:r w:rsidRPr="00982B7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 w:rsidR="007F6331" w:rsidRPr="00982B74">
        <w:rPr>
          <w:rFonts w:ascii="Angsana New" w:hAnsi="Angsana New" w:hint="cs"/>
          <w:sz w:val="30"/>
          <w:szCs w:val="30"/>
          <w:cs/>
        </w:rPr>
        <w:t>ศูนย์การค้าให้เช่าต่ำกว่ามูลค่าตามบัญชี</w:t>
      </w:r>
      <w:r w:rsidR="00D96773" w:rsidRPr="00982B74">
        <w:rPr>
          <w:rFonts w:ascii="Angsana New" w:hAnsi="Angsana New" w:hint="cs"/>
          <w:sz w:val="30"/>
          <w:szCs w:val="30"/>
          <w:cs/>
        </w:rPr>
        <w:t xml:space="preserve"> </w:t>
      </w:r>
      <w:r w:rsidR="007F6331" w:rsidRPr="00982B74">
        <w:rPr>
          <w:rFonts w:ascii="Angsana New" w:hAnsi="Angsana New" w:hint="cs"/>
          <w:sz w:val="30"/>
          <w:szCs w:val="30"/>
          <w:cs/>
        </w:rPr>
        <w:t>เป็นผลให้บริษัท</w:t>
      </w:r>
      <w:r w:rsidR="00982B74" w:rsidRPr="00982B74">
        <w:rPr>
          <w:rFonts w:ascii="Angsana New" w:hAnsi="Angsana New" w:hint="cs"/>
          <w:sz w:val="30"/>
          <w:szCs w:val="30"/>
          <w:cs/>
        </w:rPr>
        <w:t>มีค่าเผื่อ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ขาดทุนจากการด้อยค่าจำนวน </w:t>
      </w:r>
      <w:r w:rsidR="00982B74" w:rsidRPr="00982B74">
        <w:rPr>
          <w:rFonts w:ascii="Angsana New" w:hAnsi="Angsana New"/>
          <w:sz w:val="30"/>
          <w:szCs w:val="30"/>
        </w:rPr>
        <w:t>149.51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 ล้านบาท มูลค่าที่คาดว่าจะได้รับคืนของอาคารที่พักอาศัยให้เช่า</w:t>
      </w:r>
      <w:r w:rsidR="00982B74" w:rsidRPr="00982B74">
        <w:rPr>
          <w:rFonts w:ascii="Angsana New" w:hAnsi="Angsana New" w:hint="cs"/>
          <w:sz w:val="30"/>
          <w:szCs w:val="30"/>
          <w:cs/>
        </w:rPr>
        <w:t>ต่ำ</w:t>
      </w:r>
      <w:r w:rsidR="007F6331" w:rsidRPr="00982B74">
        <w:rPr>
          <w:rFonts w:ascii="Angsana New" w:hAnsi="Angsana New" w:hint="cs"/>
          <w:sz w:val="30"/>
          <w:szCs w:val="30"/>
          <w:cs/>
        </w:rPr>
        <w:t>กว่ามูลค่าตามบัญชี เป็นผลให้บริษัท</w:t>
      </w:r>
      <w:r w:rsidR="00982B74" w:rsidRPr="00982B74">
        <w:rPr>
          <w:rFonts w:ascii="Angsana New" w:hAnsi="Angsana New" w:hint="cs"/>
          <w:sz w:val="30"/>
          <w:szCs w:val="30"/>
          <w:cs/>
        </w:rPr>
        <w:t>มี</w:t>
      </w:r>
      <w:r w:rsidR="007F6331" w:rsidRPr="00982B74">
        <w:rPr>
          <w:rFonts w:ascii="Angsana New" w:hAnsi="Angsana New" w:hint="cs"/>
          <w:sz w:val="30"/>
          <w:szCs w:val="30"/>
          <w:cs/>
        </w:rPr>
        <w:t xml:space="preserve">ผลขาดทุนจากการด้อยค่าจำนวน </w:t>
      </w:r>
      <w:r w:rsidR="00982B74" w:rsidRPr="00982B74">
        <w:rPr>
          <w:rFonts w:ascii="Angsana New" w:hAnsi="Angsana New"/>
          <w:sz w:val="30"/>
          <w:szCs w:val="30"/>
        </w:rPr>
        <w:t>17.00</w:t>
      </w:r>
      <w:r w:rsidR="002C5547" w:rsidRPr="00982B74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982B74" w:rsidRPr="00982B74">
        <w:rPr>
          <w:rFonts w:ascii="Angsana New" w:hAnsi="Angsana New"/>
          <w:i/>
          <w:iCs/>
          <w:sz w:val="30"/>
          <w:szCs w:val="30"/>
        </w:rPr>
        <w:t xml:space="preserve">(2560: 149.51 </w:t>
      </w:r>
      <w:r w:rsidR="00982B74" w:rsidRPr="00982B7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982B74" w:rsidRPr="00982B74">
        <w:rPr>
          <w:rFonts w:ascii="Angsana New" w:hAnsi="Angsana New"/>
          <w:i/>
          <w:iCs/>
          <w:sz w:val="30"/>
          <w:szCs w:val="30"/>
        </w:rPr>
        <w:t xml:space="preserve">17.00 </w:t>
      </w:r>
      <w:r w:rsidR="00982B74" w:rsidRPr="00982B74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:rsidR="00C4439E" w:rsidRDefault="00C4439E" w:rsidP="00C4439E">
      <w:pPr>
        <w:pStyle w:val="FSBlank"/>
      </w:pPr>
    </w:p>
    <w:p w:rsidR="007D014D" w:rsidRPr="002225A7" w:rsidRDefault="007D014D" w:rsidP="00C00C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t>สัญญาเช่าด้านผู้ให้เช่า</w:t>
      </w:r>
    </w:p>
    <w:p w:rsidR="007D014D" w:rsidRPr="002225A7" w:rsidRDefault="007D014D" w:rsidP="007D01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2225A7" w:rsidRDefault="007D014D" w:rsidP="007D014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25A7">
        <w:rPr>
          <w:rFonts w:ascii="Angsana New" w:hAnsi="Angsana New"/>
          <w:sz w:val="30"/>
          <w:szCs w:val="30"/>
          <w:cs/>
        </w:rPr>
        <w:t xml:space="preserve">บริษัทให้เช่าอสังหาริมทรัพย์เพื่อการลงทุน </w:t>
      </w:r>
    </w:p>
    <w:p w:rsidR="007D014D" w:rsidRPr="002225A7" w:rsidRDefault="007D014D" w:rsidP="009874C0">
      <w:pPr>
        <w:pStyle w:val="FSBlank"/>
      </w:pPr>
    </w:p>
    <w:p w:rsidR="007D014D" w:rsidRPr="002225A7" w:rsidRDefault="007D014D" w:rsidP="007D014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t xml:space="preserve">จำนวนเงินขั้นต่ำที่จะได้รับในอนาคต </w:t>
      </w:r>
    </w:p>
    <w:p w:rsidR="007D014D" w:rsidRPr="002225A7" w:rsidRDefault="007D014D" w:rsidP="009874C0">
      <w:pPr>
        <w:pStyle w:val="FSBlank"/>
      </w:pPr>
    </w:p>
    <w:p w:rsidR="007D014D" w:rsidRPr="009874C0" w:rsidRDefault="007D014D" w:rsidP="009874C0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-115"/>
        <w:jc w:val="thaiDistribute"/>
        <w:rPr>
          <w:rFonts w:ascii="Angsana New" w:hAnsi="Angsana New"/>
          <w:sz w:val="30"/>
          <w:szCs w:val="30"/>
        </w:rPr>
      </w:pPr>
      <w:r w:rsidRPr="009874C0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874C0">
        <w:rPr>
          <w:rFonts w:ascii="Angsana New" w:hAnsi="Angsana New"/>
          <w:sz w:val="30"/>
          <w:szCs w:val="30"/>
        </w:rPr>
        <w:t>31</w:t>
      </w:r>
      <w:r w:rsidRPr="009874C0">
        <w:rPr>
          <w:rFonts w:ascii="Angsana New" w:hAnsi="Angsana New"/>
          <w:sz w:val="30"/>
          <w:szCs w:val="30"/>
          <w:cs/>
        </w:rPr>
        <w:t xml:space="preserve"> ธันวาคม จำนวนเงินขั้นต่ำที่จะได้รับในอนาคตทั้งสิ้นภายใต้สัญญาเช่าดำเนินงานที่ยกเลิกไม่ได้ มีดังนี้</w:t>
      </w:r>
    </w:p>
    <w:p w:rsidR="007D014D" w:rsidRPr="00295840" w:rsidRDefault="007D014D" w:rsidP="009874C0">
      <w:pPr>
        <w:pStyle w:val="FSBlank"/>
        <w:rPr>
          <w:highlight w:val="green"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358"/>
        <w:gridCol w:w="274"/>
        <w:gridCol w:w="1081"/>
        <w:gridCol w:w="8"/>
        <w:gridCol w:w="266"/>
        <w:gridCol w:w="1073"/>
      </w:tblGrid>
      <w:tr w:rsidR="007D014D" w:rsidRPr="00295840" w:rsidTr="00302741">
        <w:tc>
          <w:tcPr>
            <w:tcW w:w="2303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7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0" w:type="pct"/>
            <w:gridSpan w:val="2"/>
          </w:tcPr>
          <w:p w:rsidR="007D014D" w:rsidRPr="00302741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02741"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7D014D" w:rsidRPr="00295840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572" w:type="pct"/>
          </w:tcPr>
          <w:p w:rsidR="007D014D" w:rsidRPr="002225A7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7D014D" w:rsidRPr="00295840" w:rsidTr="00D65338">
        <w:tc>
          <w:tcPr>
            <w:tcW w:w="2303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57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7D014D" w:rsidRPr="00295840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294" w:type="pct"/>
            <w:gridSpan w:val="4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741" w:rsidRPr="00295840" w:rsidTr="00302741">
        <w:trPr>
          <w:cantSplit/>
        </w:trPr>
        <w:tc>
          <w:tcPr>
            <w:tcW w:w="2303" w:type="pct"/>
          </w:tcPr>
          <w:p w:rsidR="00302741" w:rsidRPr="002225A7" w:rsidRDefault="00302741" w:rsidP="0030274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257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</w:tcPr>
          <w:p w:rsidR="00302741" w:rsidRPr="00530F49" w:rsidRDefault="006F4914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15,387</w:t>
            </w:r>
          </w:p>
        </w:tc>
        <w:tc>
          <w:tcPr>
            <w:tcW w:w="146" w:type="pct"/>
            <w:gridSpan w:val="2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2" w:type="pct"/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,183</w:t>
            </w:r>
          </w:p>
        </w:tc>
      </w:tr>
      <w:tr w:rsidR="00302741" w:rsidRPr="00295840" w:rsidTr="00302741">
        <w:trPr>
          <w:cantSplit/>
        </w:trPr>
        <w:tc>
          <w:tcPr>
            <w:tcW w:w="2303" w:type="pct"/>
          </w:tcPr>
          <w:p w:rsidR="00302741" w:rsidRPr="002225A7" w:rsidRDefault="00302741" w:rsidP="00302741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34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257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46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6" w:type="pct"/>
          </w:tcPr>
          <w:p w:rsidR="00302741" w:rsidRPr="00530F49" w:rsidRDefault="006F4914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5,187</w:t>
            </w:r>
          </w:p>
        </w:tc>
        <w:tc>
          <w:tcPr>
            <w:tcW w:w="146" w:type="pct"/>
            <w:gridSpan w:val="2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72" w:type="pct"/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11,213</w:t>
            </w:r>
          </w:p>
        </w:tc>
      </w:tr>
      <w:tr w:rsidR="00302741" w:rsidRPr="00295840" w:rsidTr="00302741">
        <w:trPr>
          <w:cantSplit/>
        </w:trPr>
        <w:tc>
          <w:tcPr>
            <w:tcW w:w="2303" w:type="pct"/>
          </w:tcPr>
          <w:p w:rsidR="00302741" w:rsidRPr="002225A7" w:rsidRDefault="00302741" w:rsidP="00302741">
            <w:pPr>
              <w:pStyle w:val="a"/>
              <w:tabs>
                <w:tab w:val="clear" w:pos="1080"/>
              </w:tabs>
              <w:ind w:left="342"/>
              <w:rPr>
                <w:rFonts w:ascii="Angsana New" w:hAnsi="Angsana New" w:cs="Angsana New"/>
                <w:b/>
                <w:bCs/>
                <w:cs/>
              </w:rPr>
            </w:pPr>
            <w:r w:rsidRPr="002225A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57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6" w:type="pct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302741" w:rsidRPr="00530F49" w:rsidRDefault="006F4914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20,574</w:t>
            </w:r>
          </w:p>
        </w:tc>
        <w:tc>
          <w:tcPr>
            <w:tcW w:w="146" w:type="pct"/>
            <w:gridSpan w:val="2"/>
          </w:tcPr>
          <w:p w:rsidR="00302741" w:rsidRPr="00295840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26,396</w:t>
            </w:r>
          </w:p>
        </w:tc>
      </w:tr>
    </w:tbl>
    <w:p w:rsidR="007D014D" w:rsidRPr="00295840" w:rsidRDefault="007D014D" w:rsidP="009874C0">
      <w:pPr>
        <w:pStyle w:val="FSBlank"/>
        <w:rPr>
          <w:highlight w:val="green"/>
        </w:rPr>
      </w:pPr>
    </w:p>
    <w:p w:rsidR="009764EA" w:rsidRDefault="0097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:rsidR="007D014D" w:rsidRPr="002225A7" w:rsidRDefault="007D014D" w:rsidP="007D014D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 w:rsidRPr="002225A7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ค่าใช้จ่ายในการดำเนินงานทางตรง </w:t>
      </w:r>
    </w:p>
    <w:p w:rsidR="007D014D" w:rsidRPr="002225A7" w:rsidRDefault="007D014D" w:rsidP="009874C0">
      <w:pPr>
        <w:pStyle w:val="FSBlank"/>
      </w:pPr>
    </w:p>
    <w:tbl>
      <w:tblPr>
        <w:tblW w:w="93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158"/>
        <w:gridCol w:w="469"/>
        <w:gridCol w:w="1080"/>
        <w:gridCol w:w="9"/>
        <w:gridCol w:w="261"/>
        <w:gridCol w:w="6"/>
        <w:gridCol w:w="1073"/>
      </w:tblGrid>
      <w:tr w:rsidR="007D014D" w:rsidRPr="002225A7" w:rsidTr="00D65338">
        <w:tc>
          <w:tcPr>
            <w:tcW w:w="2304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  <w:r w:rsidRPr="002225A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  <w:tc>
          <w:tcPr>
            <w:tcW w:w="1151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:rsidR="007D014D" w:rsidRPr="002225A7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142" w:type="pct"/>
            <w:gridSpan w:val="2"/>
          </w:tcPr>
          <w:p w:rsidR="007D014D" w:rsidRPr="002225A7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72" w:type="pct"/>
          </w:tcPr>
          <w:p w:rsidR="007D014D" w:rsidRPr="002225A7" w:rsidRDefault="00302741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</w:tr>
      <w:tr w:rsidR="007D014D" w:rsidRPr="002225A7" w:rsidTr="00D65338">
        <w:tc>
          <w:tcPr>
            <w:tcW w:w="2304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pct"/>
            <w:gridSpan w:val="5"/>
          </w:tcPr>
          <w:p w:rsidR="007D014D" w:rsidRPr="002225A7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2741" w:rsidRPr="002225A7" w:rsidTr="00D65338">
        <w:trPr>
          <w:cantSplit/>
        </w:trPr>
        <w:tc>
          <w:tcPr>
            <w:tcW w:w="2304" w:type="pct"/>
          </w:tcPr>
          <w:p w:rsidR="00302741" w:rsidRPr="002225A7" w:rsidRDefault="00302741" w:rsidP="00302741">
            <w:pPr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</w:rPr>
              <w:t>สินทรัพย์ที่ก่อให้เกิดรายได้ค่าเช่า</w:t>
            </w:r>
          </w:p>
        </w:tc>
        <w:tc>
          <w:tcPr>
            <w:tcW w:w="1151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02741" w:rsidRPr="002E0C93" w:rsidRDefault="002E0C93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E0C93">
              <w:rPr>
                <w:rFonts w:ascii="Angsana New" w:hAnsi="Angsana New"/>
                <w:sz w:val="30"/>
                <w:szCs w:val="30"/>
              </w:rPr>
              <w:t>5,031</w:t>
            </w:r>
          </w:p>
        </w:tc>
        <w:tc>
          <w:tcPr>
            <w:tcW w:w="144" w:type="pct"/>
            <w:gridSpan w:val="2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3,545</w:t>
            </w:r>
          </w:p>
        </w:tc>
      </w:tr>
      <w:tr w:rsidR="00302741" w:rsidRPr="002225A7" w:rsidTr="00D65338">
        <w:trPr>
          <w:cantSplit/>
        </w:trPr>
        <w:tc>
          <w:tcPr>
            <w:tcW w:w="2304" w:type="pct"/>
          </w:tcPr>
          <w:p w:rsidR="00302741" w:rsidRPr="002225A7" w:rsidRDefault="00302741" w:rsidP="00302741">
            <w:pPr>
              <w:ind w:left="342"/>
              <w:rPr>
                <w:rFonts w:ascii="Angsana New" w:hAnsi="Angsana New"/>
                <w:sz w:val="30"/>
                <w:szCs w:val="30"/>
              </w:rPr>
            </w:pPr>
            <w:r w:rsidRPr="002225A7">
              <w:rPr>
                <w:rFonts w:ascii="Angsana New" w:hAnsi="Angsana New"/>
                <w:sz w:val="30"/>
                <w:szCs w:val="30"/>
                <w:cs/>
              </w:rPr>
              <w:t>สินทรัพย์ที่ไม่ได้ใช้งาน</w:t>
            </w:r>
          </w:p>
        </w:tc>
        <w:tc>
          <w:tcPr>
            <w:tcW w:w="1151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:rsidR="00302741" w:rsidRPr="002E0C93" w:rsidRDefault="002E0C93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0C93">
              <w:rPr>
                <w:rFonts w:ascii="Angsana New" w:hAnsi="Angsana New"/>
                <w:sz w:val="30"/>
                <w:szCs w:val="30"/>
              </w:rPr>
              <w:t>1,00</w:t>
            </w:r>
            <w:r w:rsidR="00100F8D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44" w:type="pct"/>
            <w:gridSpan w:val="2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gridSpan w:val="2"/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7,540</w:t>
            </w:r>
          </w:p>
        </w:tc>
      </w:tr>
      <w:tr w:rsidR="00302741" w:rsidRPr="003C47FE" w:rsidTr="00D65338">
        <w:trPr>
          <w:cantSplit/>
        </w:trPr>
        <w:tc>
          <w:tcPr>
            <w:tcW w:w="2304" w:type="pct"/>
          </w:tcPr>
          <w:p w:rsidR="00302741" w:rsidRPr="002225A7" w:rsidRDefault="00302741" w:rsidP="00302741">
            <w:pPr>
              <w:pStyle w:val="a"/>
              <w:tabs>
                <w:tab w:val="clear" w:pos="1080"/>
              </w:tabs>
              <w:ind w:left="342"/>
              <w:rPr>
                <w:rFonts w:ascii="Angsana New" w:hAnsi="Angsana New" w:cs="Angsana New"/>
                <w:b/>
                <w:bCs/>
                <w:cs/>
              </w:rPr>
            </w:pPr>
            <w:r w:rsidRPr="002225A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51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" w:type="pct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302741" w:rsidRPr="002E0C93" w:rsidRDefault="002E0C93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E0C93">
              <w:rPr>
                <w:rFonts w:ascii="Angsana New" w:hAnsi="Angsana New"/>
                <w:b/>
                <w:bCs/>
                <w:sz w:val="30"/>
                <w:szCs w:val="30"/>
              </w:rPr>
              <w:t>6,031</w:t>
            </w:r>
          </w:p>
        </w:tc>
        <w:tc>
          <w:tcPr>
            <w:tcW w:w="144" w:type="pct"/>
            <w:gridSpan w:val="2"/>
          </w:tcPr>
          <w:p w:rsidR="00302741" w:rsidRPr="002225A7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02741" w:rsidRPr="00530F49" w:rsidRDefault="00302741" w:rsidP="0030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11,085</w:t>
            </w:r>
          </w:p>
        </w:tc>
      </w:tr>
    </w:tbl>
    <w:p w:rsidR="005440CB" w:rsidRDefault="005440CB" w:rsidP="00920259">
      <w:pPr>
        <w:pStyle w:val="FSBlank"/>
        <w:rPr>
          <w:highlight w:val="cyan"/>
        </w:rPr>
      </w:pPr>
    </w:p>
    <w:p w:rsidR="00622B7C" w:rsidRPr="00603C31" w:rsidRDefault="00622B7C" w:rsidP="00935E1A">
      <w:pPr>
        <w:pStyle w:val="FSContent"/>
        <w:rPr>
          <w:i/>
          <w:iCs/>
        </w:rPr>
      </w:pPr>
      <w:r w:rsidRPr="007F1384">
        <w:rPr>
          <w:cs/>
        </w:rPr>
        <w:t>มูลค่ายุติธรรมของอสังหาริมทรัพย์เพื่อการลงทุน</w:t>
      </w:r>
      <w:r w:rsidRPr="007F1384">
        <w:rPr>
          <w:rFonts w:hint="cs"/>
          <w:cs/>
        </w:rPr>
        <w:t xml:space="preserve"> ณ วันที่ </w:t>
      </w:r>
      <w:r w:rsidRPr="007F1384">
        <w:t>31</w:t>
      </w:r>
      <w:r w:rsidRPr="007F1384">
        <w:rPr>
          <w:rFonts w:hint="cs"/>
          <w:cs/>
        </w:rPr>
        <w:t xml:space="preserve"> ธันวาคม </w:t>
      </w:r>
      <w:r w:rsidR="00DA7255">
        <w:t>2561</w:t>
      </w:r>
      <w:r w:rsidRPr="007F1384">
        <w:t xml:space="preserve"> </w:t>
      </w:r>
      <w:r w:rsidRPr="007F1384">
        <w:rPr>
          <w:rFonts w:hint="cs"/>
          <w:cs/>
        </w:rPr>
        <w:t>ประเมินราคา</w:t>
      </w:r>
      <w:r w:rsidRPr="007F1384">
        <w:rPr>
          <w:cs/>
        </w:rPr>
        <w:t>โดยผู้ประเมินราคาอิสระ</w:t>
      </w:r>
      <w:r w:rsidRPr="007F1384">
        <w:rPr>
          <w:rFonts w:hint="cs"/>
          <w:cs/>
        </w:rPr>
        <w:t>โดยพิจารณา</w:t>
      </w:r>
      <w:r>
        <w:rPr>
          <w:rFonts w:hint="cs"/>
          <w:cs/>
        </w:rPr>
        <w:t xml:space="preserve">ราคาตลาดสำหรับที่ดิน </w:t>
      </w:r>
      <w:r w:rsidR="00042CEB">
        <w:rPr>
          <w:rFonts w:hint="cs"/>
          <w:cs/>
        </w:rPr>
        <w:t>ใช้</w:t>
      </w:r>
      <w:r>
        <w:rPr>
          <w:rFonts w:hint="cs"/>
          <w:cs/>
        </w:rPr>
        <w:t>วิธีพิจารณาราคาตลาดตามเกณฑ์ราคาทุนเปลี่ยนแทนสำหรับโรงงาน</w:t>
      </w:r>
      <w:r w:rsidR="00A33851">
        <w:rPr>
          <w:rFonts w:hint="cs"/>
          <w:cs/>
        </w:rPr>
        <w:t>ให้เช่า</w:t>
      </w:r>
      <w:r w:rsidRPr="007F1384">
        <w:rPr>
          <w:rFonts w:hint="cs"/>
          <w:cs/>
        </w:rPr>
        <w:t xml:space="preserve"> </w:t>
      </w:r>
      <w:r w:rsidR="005C5F9D">
        <w:rPr>
          <w:rFonts w:hint="cs"/>
          <w:cs/>
        </w:rPr>
        <w:t xml:space="preserve">และใช้วิธีรายได้สำหรับศูนย์การค้าและอาคารที่พักอาศัยให้เช่า ราคาประเมินมีจำนวนรวม </w:t>
      </w:r>
      <w:r w:rsidR="00430DDE">
        <w:t>280</w:t>
      </w:r>
      <w:r w:rsidR="00A33851">
        <w:rPr>
          <w:rFonts w:hint="cs"/>
          <w:cs/>
        </w:rPr>
        <w:t xml:space="preserve"> ล้านบาท</w:t>
      </w:r>
      <w:r w:rsidR="00603C31">
        <w:t xml:space="preserve"> </w:t>
      </w:r>
      <w:r w:rsidR="003C63D9">
        <w:br/>
      </w:r>
      <w:r w:rsidR="00603C31" w:rsidRPr="00603C31">
        <w:rPr>
          <w:i/>
          <w:iCs/>
        </w:rPr>
        <w:t xml:space="preserve">(2560: </w:t>
      </w:r>
      <w:r w:rsidR="005D06DD">
        <w:rPr>
          <w:i/>
          <w:iCs/>
        </w:rPr>
        <w:t>280</w:t>
      </w:r>
      <w:r w:rsidR="00603C31" w:rsidRPr="00603C31">
        <w:rPr>
          <w:i/>
          <w:iCs/>
        </w:rPr>
        <w:t xml:space="preserve"> </w:t>
      </w:r>
      <w:r w:rsidR="00603C31" w:rsidRPr="00603C31">
        <w:rPr>
          <w:rFonts w:hint="cs"/>
          <w:i/>
          <w:iCs/>
          <w:cs/>
        </w:rPr>
        <w:t>ล้านบาท)</w:t>
      </w:r>
    </w:p>
    <w:p w:rsidR="00A33851" w:rsidRDefault="00A33851" w:rsidP="00A33851">
      <w:pPr>
        <w:pStyle w:val="FSBlank"/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การวัดมูลค่ายุติธรรม</w:t>
      </w:r>
    </w:p>
    <w:p w:rsidR="00A33851" w:rsidRPr="00571B4A" w:rsidRDefault="00A33851" w:rsidP="00A33851">
      <w:pPr>
        <w:pStyle w:val="FSBlank"/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ลำดับชั้นมูลค่ายุติธรรม</w:t>
      </w:r>
    </w:p>
    <w:p w:rsidR="00A33851" w:rsidRPr="00571B4A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A33851" w:rsidRPr="003C47FE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อสังหาริมทรัพย์เพื่อการลงทุนของบริษัทเป็นประจำ</w:t>
      </w:r>
    </w:p>
    <w:p w:rsidR="00A33851" w:rsidRPr="00571B4A" w:rsidRDefault="00A33851" w:rsidP="00A338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F7164D" w:rsidRDefault="00F7164D" w:rsidP="00F7164D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 xml:space="preserve">ประเภทที่ดินและโรงงานให้เช่า จำนวน </w:t>
      </w:r>
      <w:r w:rsidR="002B4CF1">
        <w:rPr>
          <w:rFonts w:ascii="Angsana New" w:hAnsi="Angsana New"/>
          <w:sz w:val="30"/>
          <w:szCs w:val="30"/>
        </w:rPr>
        <w:t>235</w:t>
      </w:r>
      <w:r>
        <w:rPr>
          <w:rFonts w:ascii="Angsana New" w:hAnsi="Angsana New" w:hint="cs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z w:val="30"/>
          <w:szCs w:val="30"/>
          <w:cs/>
        </w:rPr>
        <w:br/>
      </w:r>
      <w:r w:rsidRPr="003C47FE">
        <w:rPr>
          <w:rFonts w:ascii="Angsana New" w:hAnsi="Angsana New"/>
          <w:sz w:val="30"/>
          <w:szCs w:val="30"/>
          <w:cs/>
        </w:rPr>
        <w:t>ถูกจ</w:t>
      </w:r>
      <w:r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>
        <w:rPr>
          <w:rFonts w:ascii="Angsana New" w:hAnsi="Angsana New" w:hint="cs"/>
          <w:sz w:val="30"/>
          <w:szCs w:val="30"/>
          <w:cs/>
        </w:rPr>
        <w:t>2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F7164D" w:rsidRPr="00A33851" w:rsidRDefault="00F7164D" w:rsidP="00F7164D">
      <w:pPr>
        <w:pStyle w:val="FSBlank"/>
      </w:pPr>
    </w:p>
    <w:p w:rsidR="00A33851" w:rsidRPr="00A33851" w:rsidRDefault="00A33851" w:rsidP="00A33851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การวัดมูลค่ายุติธรรมของอสังห</w:t>
      </w:r>
      <w:r>
        <w:rPr>
          <w:rFonts w:ascii="Angsana New" w:hAnsi="Angsana New"/>
          <w:sz w:val="30"/>
          <w:szCs w:val="30"/>
          <w:cs/>
        </w:rPr>
        <w:t>าริมทรัพย์เพื่อการลงทุน</w:t>
      </w:r>
      <w:r>
        <w:rPr>
          <w:rFonts w:ascii="Angsana New" w:hAnsi="Angsana New" w:hint="cs"/>
          <w:sz w:val="30"/>
          <w:szCs w:val="30"/>
          <w:cs/>
        </w:rPr>
        <w:t>ประเภทศูนย์การค้าและอาคารที่พักอาศัยให้เช่า</w:t>
      </w:r>
      <w:r w:rsidR="00A61C01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61C01">
        <w:rPr>
          <w:rFonts w:ascii="Angsana New" w:hAnsi="Angsana New"/>
          <w:sz w:val="30"/>
          <w:szCs w:val="30"/>
          <w:cs/>
        </w:rPr>
        <w:br/>
      </w:r>
      <w:r w:rsidR="00A61C01">
        <w:rPr>
          <w:rFonts w:ascii="Angsana New" w:hAnsi="Angsana New" w:hint="cs"/>
          <w:sz w:val="30"/>
          <w:szCs w:val="30"/>
          <w:cs/>
        </w:rPr>
        <w:t xml:space="preserve">45 ล้านบาท </w:t>
      </w:r>
      <w:r w:rsidRPr="003C47FE">
        <w:rPr>
          <w:rFonts w:ascii="Angsana New" w:hAnsi="Angsana New"/>
          <w:sz w:val="30"/>
          <w:szCs w:val="30"/>
          <w:cs/>
        </w:rPr>
        <w:t>ถูกจ</w:t>
      </w:r>
      <w:r>
        <w:rPr>
          <w:rFonts w:ascii="Angsana New" w:hAnsi="Angsana New"/>
          <w:sz w:val="30"/>
          <w:szCs w:val="30"/>
          <w:cs/>
        </w:rPr>
        <w:t>ัดลำดับชั้นการวัดมูลค่ายุติธรรม</w:t>
      </w:r>
      <w:r w:rsidRPr="003C47FE">
        <w:rPr>
          <w:rFonts w:ascii="Angsana New" w:hAnsi="Angsana New"/>
          <w:sz w:val="30"/>
          <w:szCs w:val="30"/>
          <w:cs/>
        </w:rPr>
        <w:t xml:space="preserve">อยู่ในระดับที่ </w:t>
      </w:r>
      <w:r>
        <w:rPr>
          <w:rFonts w:ascii="Angsana New" w:hAnsi="Angsana New" w:hint="cs"/>
          <w:sz w:val="30"/>
          <w:szCs w:val="30"/>
          <w:cs/>
        </w:rPr>
        <w:t>3</w:t>
      </w:r>
      <w:r w:rsidRPr="003C47FE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</w:t>
      </w:r>
    </w:p>
    <w:p w:rsidR="00A33851" w:rsidRPr="00A33851" w:rsidRDefault="00A33851" w:rsidP="00A33851">
      <w:pPr>
        <w:pStyle w:val="FSBlank"/>
      </w:pPr>
    </w:p>
    <w:p w:rsidR="00622B7C" w:rsidRPr="00A863FC" w:rsidRDefault="00622B7C" w:rsidP="005440CB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cyan"/>
        </w:rPr>
      </w:pPr>
    </w:p>
    <w:p w:rsidR="005440CB" w:rsidRPr="005440CB" w:rsidRDefault="005440C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  <w:sectPr w:rsidR="005440CB" w:rsidRPr="005440CB" w:rsidSect="000E7DFA">
          <w:headerReference w:type="default" r:id="rId18"/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8E3B76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</w:t>
      </w:r>
      <w:r w:rsidRPr="00D13FA0">
        <w:rPr>
          <w:rFonts w:ascii="Angsana New" w:hAnsi="Angsana New"/>
          <w:bCs/>
          <w:sz w:val="30"/>
          <w:szCs w:val="30"/>
          <w:cs/>
        </w:rPr>
        <w:t>อาคาร</w:t>
      </w:r>
      <w:r w:rsidRPr="003C47FE">
        <w:rPr>
          <w:rFonts w:ascii="Angsana New" w:hAnsi="Angsana New"/>
          <w:b/>
          <w:bCs/>
          <w:sz w:val="30"/>
          <w:szCs w:val="30"/>
          <w:cs/>
        </w:rPr>
        <w:t>และอุปกรณ์</w:t>
      </w:r>
    </w:p>
    <w:p w:rsidR="007D014D" w:rsidRPr="00162E76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  <w:r w:rsidRPr="00162E76">
        <w:rPr>
          <w:rFonts w:ascii="Angsana New" w:hAnsi="Angsana New"/>
          <w:sz w:val="20"/>
          <w:szCs w:val="20"/>
          <w:cs/>
        </w:rPr>
        <w:tab/>
      </w:r>
    </w:p>
    <w:tbl>
      <w:tblPr>
        <w:tblW w:w="143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0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4F1577" w:rsidRPr="003562C4" w:rsidTr="00B0692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:rsidR="004F1577" w:rsidRPr="004F1577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F1577" w:rsidRPr="003562C4" w:rsidTr="00D6533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F1577" w:rsidRPr="003562C4" w:rsidTr="00D65338">
        <w:trPr>
          <w:cantSplit/>
          <w:tblHeader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72,987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1,823,843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114,799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77,678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74,435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3,483,767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18,10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(395)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9,032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(2,14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(11,195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1,359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1,824,156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125,328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69,078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77,599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3,490,675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12,830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0D1FB2" w:rsidRDefault="000D1FB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16,023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0D1FB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33,646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8F2C4A" w:rsidRDefault="004F1577" w:rsidP="008F2C4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8F2C4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6,164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(6,964)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F1577" w:rsidRPr="003562C4" w:rsidTr="005E281D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(792)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(7,367)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(8,228)</w:t>
            </w: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1,600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1,824,304</w:t>
            </w: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134,677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69,436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83,062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577" w:rsidRPr="00F160FE" w:rsidRDefault="000D1FB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577" w:rsidRPr="00F160FE" w:rsidRDefault="000D1FB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3,516,093</w:t>
            </w: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F1577" w:rsidRPr="00F160F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13FA0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162E76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(34,960)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(516,680)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(778,405)</w:t>
            </w:r>
          </w:p>
        </w:tc>
        <w:tc>
          <w:tcPr>
            <w:tcW w:w="1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(50,953)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(75,608)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(65,319)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(1,535,570)</w:t>
            </w:r>
          </w:p>
        </w:tc>
      </w:tr>
      <w:tr w:rsidR="004F1577" w:rsidRPr="003562C4" w:rsidTr="00162E76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(2,800)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  <w:r w:rsidRPr="00C646DE">
              <w:rPr>
                <w:rFonts w:ascii="Angsana New" w:hAnsi="Angsana New"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509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(121,790)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(11,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161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(1,564)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(3,977)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(190,980)</w:t>
            </w:r>
          </w:p>
        </w:tc>
      </w:tr>
      <w:tr w:rsidR="004F1577" w:rsidRPr="003562C4" w:rsidTr="00160B46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</w:tr>
      <w:tr w:rsidR="004F1577" w:rsidRPr="003562C4" w:rsidTr="00160B46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</w:tr>
      <w:tr w:rsidR="004F1577" w:rsidRPr="003562C4" w:rsidTr="00162E76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9,027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2,148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11,190</w:t>
            </w:r>
          </w:p>
        </w:tc>
      </w:tr>
      <w:tr w:rsidR="004F1577" w:rsidRPr="003562C4" w:rsidTr="00160B46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4F1577" w:rsidRPr="003562C4" w:rsidTr="009D68BA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(37,760)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(272)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(492,716)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(906,568)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099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(68,145)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(67,148)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302741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(1,648,260)</w:t>
            </w:r>
          </w:p>
        </w:tc>
      </w:tr>
      <w:tr w:rsidR="004F1577" w:rsidRPr="003562C4" w:rsidTr="00162E76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(2,803)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C646DE" w:rsidRDefault="00DA25AF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(51,02</w:t>
            </w:r>
            <w:r w:rsidR="004F1577"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(109,504)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(12,152)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(3,715)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(180,308)</w:t>
            </w:r>
          </w:p>
        </w:tc>
      </w:tr>
      <w:tr w:rsidR="004F1577" w:rsidRPr="003562C4" w:rsidTr="00245B77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792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7,367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4F1577" w:rsidRPr="00C646DE" w:rsidRDefault="00D234CE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8,22</w:t>
            </w:r>
            <w:r w:rsidR="004F1577"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</w:p>
        </w:tc>
      </w:tr>
      <w:tr w:rsidR="004F1577" w:rsidRPr="003562C4" w:rsidTr="003B2F0E">
        <w:trPr>
          <w:cantSplit/>
        </w:trPr>
        <w:tc>
          <w:tcPr>
            <w:tcW w:w="2981" w:type="dxa"/>
          </w:tcPr>
          <w:p w:rsidR="004F1577" w:rsidRPr="00C646DE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(40,563)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(481)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(543,740)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(1,016,072)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(74,182)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(68,254)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(63,496)</w:t>
            </w:r>
          </w:p>
        </w:tc>
        <w:tc>
          <w:tcPr>
            <w:tcW w:w="180" w:type="dxa"/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F1577" w:rsidRPr="00C646DE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(1,820,340)</w:t>
            </w:r>
          </w:p>
        </w:tc>
      </w:tr>
      <w:tr w:rsidR="004F1577" w:rsidRPr="003562C4" w:rsidTr="0083561C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F1577" w:rsidRPr="003562C4" w:rsidTr="0083561C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F1577" w:rsidRPr="003562C4" w:rsidTr="0083561C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F1577" w:rsidRPr="003562C4" w:rsidTr="0083561C">
        <w:trPr>
          <w:cantSplit/>
        </w:trPr>
        <w:tc>
          <w:tcPr>
            <w:tcW w:w="2981" w:type="dxa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3A2D02" w:rsidRPr="003562C4" w:rsidTr="0083561C">
        <w:trPr>
          <w:cantSplit/>
        </w:trPr>
        <w:tc>
          <w:tcPr>
            <w:tcW w:w="2981" w:type="dxa"/>
          </w:tcPr>
          <w:p w:rsidR="003A2D02" w:rsidRPr="00965562" w:rsidRDefault="003A2D02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3A2D02" w:rsidRPr="00965562" w:rsidRDefault="003A2D02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4F1577" w:rsidRPr="003562C4" w:rsidTr="00245B77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162E76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245B77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 w:rsidR="00C4434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1,446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1,219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1,939,676</w:t>
            </w:r>
          </w:p>
        </w:tc>
      </w:tr>
      <w:tr w:rsidR="004F1577" w:rsidRPr="003562C4" w:rsidTr="00245B77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624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7,897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8,521</w:t>
            </w:r>
          </w:p>
        </w:tc>
      </w:tr>
      <w:tr w:rsidR="004F1577" w:rsidRPr="003562C4" w:rsidTr="00245B77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2,070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9,116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1,948,197</w:t>
            </w:r>
          </w:p>
        </w:tc>
      </w:tr>
      <w:tr w:rsidR="004F1577" w:rsidRPr="003562C4" w:rsidTr="00D65338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4F1577" w:rsidRPr="003562C4" w:rsidTr="00D65338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1577" w:rsidRPr="003562C4" w:rsidTr="00D65338">
        <w:trPr>
          <w:cantSplit/>
        </w:trPr>
        <w:tc>
          <w:tcPr>
            <w:tcW w:w="2981" w:type="dxa"/>
            <w:vAlign w:val="bottom"/>
          </w:tcPr>
          <w:p w:rsidR="004F1577" w:rsidRPr="00965562" w:rsidRDefault="004F1577" w:rsidP="004F1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4F1577" w:rsidRPr="00965562" w:rsidRDefault="004F1577" w:rsidP="004F157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56,831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1,826,276</w:t>
            </w: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9,620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16,139</w:t>
            </w: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63,229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10,451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842,415</w:t>
            </w: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C44349" w:rsidRPr="003562C4" w:rsidTr="00162E76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</w:t>
            </w:r>
            <w:r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กลุ่ม</w:t>
            </w: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55,522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1,673,216</w:t>
            </w:r>
          </w:p>
        </w:tc>
      </w:tr>
      <w:tr w:rsidR="00C44349" w:rsidRPr="003562C4" w:rsidTr="00245B77">
        <w:trPr>
          <w:cantSplit/>
        </w:trPr>
        <w:tc>
          <w:tcPr>
            <w:tcW w:w="2981" w:type="dxa"/>
            <w:vAlign w:val="bottom"/>
          </w:tcPr>
          <w:p w:rsidR="00C44349" w:rsidRPr="00965562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4,973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17,564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4349" w:rsidRPr="00965562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</w:tr>
      <w:tr w:rsidR="00C44349" w:rsidRPr="003C47FE" w:rsidTr="00245B77">
        <w:trPr>
          <w:cantSplit/>
        </w:trPr>
        <w:tc>
          <w:tcPr>
            <w:tcW w:w="2981" w:type="dxa"/>
            <w:vAlign w:val="bottom"/>
          </w:tcPr>
          <w:p w:rsidR="00C44349" w:rsidRPr="003562C4" w:rsidRDefault="00C44349" w:rsidP="00C44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44349" w:rsidRPr="00C646DE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C44349" w:rsidRPr="00C67E11" w:rsidRDefault="00C44349" w:rsidP="00C4434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60,495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19,566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10,330</w:t>
            </w:r>
          </w:p>
        </w:tc>
        <w:tc>
          <w:tcPr>
            <w:tcW w:w="180" w:type="dxa"/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C44349" w:rsidRPr="008B43E8" w:rsidRDefault="00C44349" w:rsidP="00C44349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1,695,753</w:t>
            </w:r>
          </w:p>
        </w:tc>
      </w:tr>
    </w:tbl>
    <w:p w:rsidR="000D1FB2" w:rsidRDefault="000D1FB2"/>
    <w:tbl>
      <w:tblPr>
        <w:tblW w:w="143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81"/>
        <w:gridCol w:w="900"/>
        <w:gridCol w:w="180"/>
        <w:gridCol w:w="900"/>
        <w:gridCol w:w="180"/>
        <w:gridCol w:w="880"/>
        <w:gridCol w:w="180"/>
        <w:gridCol w:w="101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1080"/>
      </w:tblGrid>
      <w:tr w:rsidR="000D1FB2" w:rsidRPr="004F1577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:rsidR="000D1FB2" w:rsidRPr="004F1577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4F1577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บการเงินเฉพาะกิจการ</w:t>
            </w:r>
          </w:p>
        </w:tc>
      </w:tr>
      <w:tr w:rsidR="000D1FB2" w:rsidRPr="00965562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เครื่องตกแต่ง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FB2" w:rsidRPr="00965562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ระบบ</w:t>
            </w:r>
          </w:p>
        </w:tc>
        <w:tc>
          <w:tcPr>
            <w:tcW w:w="1350" w:type="dxa"/>
            <w:gridSpan w:val="3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สาธารณูปโภค</w:t>
            </w: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เครื่องจักร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ติดตั้ง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ระหว่าง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FB2" w:rsidRPr="00965562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0" w:type="dxa"/>
            <w:gridSpan w:val="3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ผลิตน้ำเพื่อการ</w:t>
            </w: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และระบบ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ก่อสร้าง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FB2" w:rsidRPr="00965562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ที่ดิน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ศูนย์การค้า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อุตสาหกรรม</w:t>
            </w:r>
          </w:p>
        </w:tc>
        <w:tc>
          <w:tcPr>
            <w:tcW w:w="1350" w:type="dxa"/>
            <w:gridSpan w:val="3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ป้องกันอุทกภัย</w:t>
            </w: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อุปกรณ์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สำนักงาน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และติดตั้ง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D1FB2" w:rsidRPr="00965562" w:rsidTr="00B06928">
        <w:trPr>
          <w:cantSplit/>
          <w:tblHeader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0" w:type="dxa"/>
            <w:gridSpan w:val="19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2823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1FB2" w:rsidRPr="00302741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90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72,987</w:t>
            </w:r>
          </w:p>
        </w:tc>
        <w:tc>
          <w:tcPr>
            <w:tcW w:w="18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1,280</w:t>
            </w:r>
          </w:p>
        </w:tc>
        <w:tc>
          <w:tcPr>
            <w:tcW w:w="18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1,823,843</w:t>
            </w:r>
          </w:p>
        </w:tc>
        <w:tc>
          <w:tcPr>
            <w:tcW w:w="18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114,799</w:t>
            </w:r>
          </w:p>
        </w:tc>
        <w:tc>
          <w:tcPr>
            <w:tcW w:w="18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77,678</w:t>
            </w:r>
          </w:p>
        </w:tc>
        <w:tc>
          <w:tcPr>
            <w:tcW w:w="18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74,435</w:t>
            </w:r>
          </w:p>
        </w:tc>
        <w:tc>
          <w:tcPr>
            <w:tcW w:w="18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D1FB2" w:rsidRPr="00302741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3,483,767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313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10,544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5,31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1,423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18,10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3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(395)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shd w:val="clear" w:color="auto" w:fill="auto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9,032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(2,14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8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(11,195</w:t>
            </w:r>
            <w:r w:rsidRPr="00965562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</w:tr>
      <w:tr w:rsidR="000D1FB2" w:rsidRPr="00F160FE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D1FB2" w:rsidRPr="00F160FE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1,359</w:t>
            </w: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1,060,559</w:t>
            </w: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1,824,156</w:t>
            </w:r>
          </w:p>
        </w:tc>
        <w:tc>
          <w:tcPr>
            <w:tcW w:w="18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125,328</w:t>
            </w: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69,078</w:t>
            </w: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77,599</w:t>
            </w: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D1FB2" w:rsidRPr="00F160FE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60FE">
              <w:rPr>
                <w:rFonts w:ascii="Angsana New" w:hAnsi="Angsana New"/>
                <w:b/>
                <w:bCs/>
                <w:sz w:val="26"/>
                <w:szCs w:val="26"/>
              </w:rPr>
              <w:t>3,490,675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241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3,254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1,150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12,830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10,696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28,319</w:t>
            </w:r>
          </w:p>
        </w:tc>
      </w:tr>
      <w:tr w:rsidR="000D1FB2" w:rsidRPr="00965562" w:rsidTr="00B06928">
        <w:trPr>
          <w:cantSplit/>
        </w:trPr>
        <w:tc>
          <w:tcPr>
            <w:tcW w:w="2981" w:type="dxa"/>
          </w:tcPr>
          <w:p w:rsidR="000D1FB2" w:rsidRPr="00965562" w:rsidRDefault="000D1FB2" w:rsidP="00B069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D1FB2" w:rsidRPr="0025648E" w:rsidRDefault="000D1FB2" w:rsidP="0025648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25648E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6,164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(6,964)</w:t>
            </w:r>
          </w:p>
        </w:tc>
        <w:tc>
          <w:tcPr>
            <w:tcW w:w="180" w:type="dxa"/>
            <w:vAlign w:val="bottom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0D1FB2" w:rsidRPr="00965562" w:rsidRDefault="000D1FB2" w:rsidP="00B0692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052B57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(69)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792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(7,367)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(8,228)</w:t>
            </w:r>
          </w:p>
        </w:tc>
      </w:tr>
      <w:tr w:rsidR="00052B57" w:rsidRPr="00F160FE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257,943</w:t>
            </w: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215B4">
              <w:rPr>
                <w:rFonts w:ascii="Angsana New" w:hAnsi="Angsana New"/>
                <w:b/>
                <w:bCs/>
                <w:sz w:val="26"/>
                <w:szCs w:val="26"/>
              </w:rPr>
              <w:t>73,382</w:t>
            </w: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1,600</w:t>
            </w: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1,061,359</w:t>
            </w: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1,824,304</w:t>
            </w: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134,677</w:t>
            </w: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69,436</w:t>
            </w: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83,062</w:t>
            </w: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3,510,766</w:t>
            </w:r>
          </w:p>
        </w:tc>
      </w:tr>
      <w:tr w:rsidR="00052B57" w:rsidRPr="00F160FE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52B57" w:rsidRPr="00F160F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ค่าเสื่อมราคาสะสมและขาดทุน</w:t>
            </w:r>
          </w:p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  จากการด้อยค่า</w:t>
            </w: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302741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965562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965562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(34,960)</w:t>
            </w:r>
          </w:p>
        </w:tc>
        <w:tc>
          <w:tcPr>
            <w:tcW w:w="1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1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(516,680)</w:t>
            </w:r>
          </w:p>
        </w:tc>
        <w:tc>
          <w:tcPr>
            <w:tcW w:w="1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(778,405)</w:t>
            </w:r>
          </w:p>
        </w:tc>
        <w:tc>
          <w:tcPr>
            <w:tcW w:w="1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(50,953)</w:t>
            </w:r>
          </w:p>
        </w:tc>
        <w:tc>
          <w:tcPr>
            <w:tcW w:w="180" w:type="dxa"/>
            <w:vAlign w:val="bottom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(75,608)</w:t>
            </w:r>
          </w:p>
        </w:tc>
        <w:tc>
          <w:tcPr>
            <w:tcW w:w="180" w:type="dxa"/>
            <w:vAlign w:val="bottom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(65,319)</w:t>
            </w:r>
          </w:p>
        </w:tc>
        <w:tc>
          <w:tcPr>
            <w:tcW w:w="180" w:type="dxa"/>
            <w:vAlign w:val="bottom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(1,535,570)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(2,800)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(179)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49</w:t>
            </w:r>
            <w:r w:rsidRPr="00C646DE">
              <w:rPr>
                <w:rFonts w:ascii="Angsana New" w:hAnsi="Angsana New"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509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(121,790)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(11,</w:t>
            </w: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161</w:t>
            </w:r>
            <w:r w:rsidRPr="00C646D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(1,564)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(3,977)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(190,980)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(6,373)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r w:rsidRPr="00C646DE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73,473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9,027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2,148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11,190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(37,760)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(272)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(492,716)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(906,568)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62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099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(68,145)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(67,148)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302741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(1,648,260)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(2,803)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(209)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(51,0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4)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(109,504)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(12,152)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(901)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(3,715)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(180,308)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1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1"/>
                <w:tab w:val="decimal" w:pos="821"/>
                <w:tab w:val="decimal" w:pos="91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  <w:tab w:val="decimal" w:pos="1001"/>
              </w:tabs>
              <w:spacing w:line="240" w:lineRule="auto"/>
              <w:ind w:right="1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792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7,367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46D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64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8,228</w:t>
            </w:r>
          </w:p>
        </w:tc>
      </w:tr>
      <w:tr w:rsidR="00052B57" w:rsidRPr="00C646DE" w:rsidTr="00B06928">
        <w:trPr>
          <w:cantSplit/>
        </w:trPr>
        <w:tc>
          <w:tcPr>
            <w:tcW w:w="2981" w:type="dxa"/>
          </w:tcPr>
          <w:p w:rsidR="00052B57" w:rsidRPr="00C646DE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(13,552)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(40,563)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(481)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(543,740)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(1,016,072)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(74,182)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(68,254)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(63,496)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02741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(1,820,340)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11"/>
                <w:tab w:val="decimal" w:pos="1001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6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1 มกราคม 25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  <w:tab w:val="decimal" w:pos="938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  <w:tab w:val="decimal" w:pos="938"/>
              </w:tabs>
              <w:spacing w:line="240" w:lineRule="auto"/>
              <w:ind w:right="-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1,446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1,219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1,939,676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624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7,897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8,521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38,027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1,187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543,879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1,045,438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63,846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2,070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9,116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243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1,948,197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2560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และ 1 มกราคม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46DE">
              <w:rPr>
                <w:rFonts w:ascii="Angsana New" w:hAnsi="Angsana New"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56,831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812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831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1,826,276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6,398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9,620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16,139</w:t>
            </w:r>
          </w:p>
        </w:tc>
      </w:tr>
      <w:tr w:rsidR="00052B57" w:rsidRPr="00C67E11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35,622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1,087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567,843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46DE">
              <w:rPr>
                <w:rFonts w:ascii="Angsana New" w:hAnsi="Angsana New"/>
                <w:b/>
                <w:bCs/>
                <w:sz w:val="26"/>
                <w:szCs w:val="26"/>
              </w:rPr>
              <w:t>917,588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63,229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933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10,451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1,271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C67E11">
              <w:rPr>
                <w:rFonts w:ascii="Angsana New" w:hAnsi="Angsana New"/>
                <w:b/>
                <w:bCs/>
                <w:sz w:val="26"/>
                <w:szCs w:val="26"/>
              </w:rPr>
              <w:t>1,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842,415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0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0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 31 ธันวาคม 25</w:t>
            </w:r>
            <w:r w:rsidRPr="0096556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pacing w:val="-4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0" w:type="dxa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55,522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2,002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1,667,889</w:t>
            </w:r>
          </w:p>
        </w:tc>
      </w:tr>
      <w:tr w:rsidR="00052B57" w:rsidRPr="00965562" w:rsidTr="00B06928">
        <w:trPr>
          <w:cantSplit/>
        </w:trPr>
        <w:tc>
          <w:tcPr>
            <w:tcW w:w="2981" w:type="dxa"/>
            <w:vAlign w:val="bottom"/>
          </w:tcPr>
          <w:p w:rsidR="00052B57" w:rsidRPr="00965562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65562">
              <w:rPr>
                <w:rFonts w:ascii="Angsana New" w:hAnsi="Angsana New"/>
                <w:sz w:val="26"/>
                <w:szCs w:val="26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4,973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17,564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9655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052B57" w:rsidRPr="00965562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22,537</w:t>
            </w:r>
          </w:p>
        </w:tc>
      </w:tr>
      <w:tr w:rsidR="00052B57" w:rsidRPr="008B43E8" w:rsidTr="00B06928">
        <w:trPr>
          <w:cantSplit/>
        </w:trPr>
        <w:tc>
          <w:tcPr>
            <w:tcW w:w="2981" w:type="dxa"/>
            <w:vAlign w:val="bottom"/>
          </w:tcPr>
          <w:p w:rsidR="00052B57" w:rsidRPr="003562C4" w:rsidRDefault="00052B57" w:rsidP="00052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8"/>
              <w:rPr>
                <w:rFonts w:ascii="Angsana New" w:hAnsi="Angsan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244,391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32,819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668"/>
              </w:tabs>
              <w:spacing w:line="240" w:lineRule="auto"/>
              <w:ind w:left="-142"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1,119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0" w:type="dxa"/>
            <w:tcBorders>
              <w:bottom w:val="doub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517,619</w:t>
            </w:r>
          </w:p>
        </w:tc>
        <w:tc>
          <w:tcPr>
            <w:tcW w:w="180" w:type="dxa"/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C646DE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808,232</w:t>
            </w:r>
          </w:p>
        </w:tc>
        <w:tc>
          <w:tcPr>
            <w:tcW w:w="180" w:type="dxa"/>
            <w:vAlign w:val="bottom"/>
          </w:tcPr>
          <w:p w:rsidR="00052B57" w:rsidRPr="00C67E11" w:rsidRDefault="00052B57" w:rsidP="00052B57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-1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60,495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1,182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19,566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5,003</w:t>
            </w:r>
          </w:p>
        </w:tc>
        <w:tc>
          <w:tcPr>
            <w:tcW w:w="180" w:type="dxa"/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12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052B57" w:rsidRPr="008B43E8" w:rsidRDefault="00052B57" w:rsidP="00052B57">
            <w:pPr>
              <w:pStyle w:val="acctfourfigures"/>
              <w:tabs>
                <w:tab w:val="clear" w:pos="765"/>
                <w:tab w:val="decimal" w:pos="80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B43E8">
              <w:rPr>
                <w:rFonts w:ascii="Angsana New" w:hAnsi="Angsana New"/>
                <w:b/>
                <w:bCs/>
                <w:sz w:val="26"/>
                <w:szCs w:val="26"/>
              </w:rPr>
              <w:t>1,690,426</w:t>
            </w:r>
          </w:p>
        </w:tc>
      </w:tr>
    </w:tbl>
    <w:p w:rsidR="007D014D" w:rsidRDefault="007D014D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:rsidR="000D1FB2" w:rsidRPr="003C47FE" w:rsidRDefault="000D1FB2" w:rsidP="00F20862">
      <w:pPr>
        <w:pStyle w:val="a0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  <w:sectPr w:rsidR="000D1FB2" w:rsidRPr="003C47FE" w:rsidSect="000E7DFA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lastRenderedPageBreak/>
        <w:t>ราคาทรัพย์สินของ</w:t>
      </w:r>
      <w:r w:rsidR="00537D84">
        <w:rPr>
          <w:rFonts w:ascii="Angsana New" w:hAnsi="Angsana New" w:cs="Angsana New" w:hint="cs"/>
          <w:cs/>
          <w:lang w:val="en-US"/>
        </w:rPr>
        <w:t>กลุ่มบริษัทและ</w:t>
      </w:r>
      <w:r w:rsidRPr="003C47FE">
        <w:rPr>
          <w:rFonts w:ascii="Angsana New" w:hAnsi="Angsana New" w:cs="Angsana New"/>
          <w:cs/>
          <w:lang w:val="en-US"/>
        </w:rPr>
        <w:t>บริษัทก่อนหักค่าเสื่อมราคาสะสมของอาคารและอุปกรณ์ ซึ่งได้คิด</w:t>
      </w:r>
      <w:r w:rsidRPr="003C47FE">
        <w:rPr>
          <w:rFonts w:ascii="Angsana New" w:hAnsi="Angsana New" w:cs="Angsana New"/>
          <w:cs/>
        </w:rPr>
        <w:t>ค่าเสื่อมราคาเต็มจำนวนแล้ว แต่ยังคงใช้งานจนถึง ณ วันที่ 31 ธันวาคม 256</w:t>
      </w:r>
      <w:r w:rsidR="00302741">
        <w:rPr>
          <w:rFonts w:ascii="Angsana New" w:hAnsi="Angsana New" w:cs="Angsana New" w:hint="cs"/>
          <w:cs/>
        </w:rPr>
        <w:t>1</w:t>
      </w:r>
      <w:r w:rsidRPr="003C47FE">
        <w:rPr>
          <w:rFonts w:ascii="Angsana New" w:hAnsi="Angsana New" w:cs="Angsana New"/>
          <w:cs/>
          <w:lang w:val="en-US"/>
        </w:rPr>
        <w:t xml:space="preserve"> </w:t>
      </w:r>
      <w:r w:rsidRPr="003C47FE">
        <w:rPr>
          <w:rFonts w:ascii="Angsana New" w:hAnsi="Angsana New" w:cs="Angsana New"/>
          <w:cs/>
        </w:rPr>
        <w:t xml:space="preserve">มีจำนวน </w:t>
      </w:r>
      <w:r w:rsidR="00B40450">
        <w:rPr>
          <w:rFonts w:ascii="Angsana New" w:hAnsi="Angsana New" w:cs="Angsana New"/>
          <w:lang w:val="en-US"/>
        </w:rPr>
        <w:t>460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ล้าน</w:t>
      </w:r>
      <w:r w:rsidRPr="003C47FE">
        <w:rPr>
          <w:rFonts w:ascii="Angsana New" w:hAnsi="Angsana New" w:cs="Angsana New"/>
          <w:cs/>
        </w:rPr>
        <w:t xml:space="preserve">บาท </w:t>
      </w:r>
      <w:r w:rsidRPr="003C47FE">
        <w:rPr>
          <w:rFonts w:ascii="Angsana New" w:hAnsi="Angsana New" w:cs="Angsana New"/>
          <w:i/>
          <w:iCs/>
          <w:cs/>
          <w:lang w:val="en-US"/>
        </w:rPr>
        <w:t>(25</w:t>
      </w:r>
      <w:r w:rsidR="00302741">
        <w:rPr>
          <w:rFonts w:ascii="Angsana New" w:hAnsi="Angsana New" w:cs="Angsana New"/>
          <w:i/>
          <w:iCs/>
          <w:lang w:val="en-US"/>
        </w:rPr>
        <w:t xml:space="preserve">60: 407 </w:t>
      </w:r>
      <w:r w:rsidRPr="003C47FE">
        <w:rPr>
          <w:rFonts w:ascii="Angsana New" w:hAnsi="Angsana New" w:cs="Angsana New"/>
          <w:i/>
          <w:iCs/>
          <w:cs/>
          <w:lang w:val="en-US"/>
        </w:rPr>
        <w:t>ล้านบาท)</w:t>
      </w:r>
      <w:r w:rsidRPr="003C47FE">
        <w:rPr>
          <w:rFonts w:ascii="Angsana New" w:hAnsi="Angsana New" w:cs="Angsana New"/>
          <w:lang w:val="en-US"/>
        </w:rPr>
        <w:t xml:space="preserve"> </w:t>
      </w:r>
    </w:p>
    <w:p w:rsidR="007D014D" w:rsidRPr="00302741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20"/>
          <w:szCs w:val="20"/>
        </w:rPr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1501D6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ระบบผลิตน้ำเพื่ออุตสาหกรรมและระบบสาธารณูปโภคที่จังหวัดนครราชสีมา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ซึ่งมีราคาทุน </w:t>
      </w:r>
      <w:r w:rsidRPr="005A5370">
        <w:rPr>
          <w:rFonts w:ascii="Angsana New" w:hAnsi="Angsana New"/>
          <w:sz w:val="30"/>
          <w:szCs w:val="30"/>
        </w:rPr>
        <w:t>434.84</w:t>
      </w:r>
      <w:r w:rsidRPr="001501D6">
        <w:rPr>
          <w:rFonts w:ascii="Angsana New" w:hAnsi="Angsana New"/>
          <w:sz w:val="30"/>
          <w:szCs w:val="30"/>
          <w:cs/>
        </w:rPr>
        <w:t xml:space="preserve"> ล้านบาทและ</w:t>
      </w:r>
      <w:r w:rsidR="008E43A1"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 xml:space="preserve">ค่าเสื่อมราคาสะสม </w:t>
      </w:r>
      <w:r w:rsidR="005A5370" w:rsidRPr="005A5370">
        <w:rPr>
          <w:rFonts w:ascii="Angsana New" w:hAnsi="Angsana New"/>
          <w:sz w:val="30"/>
          <w:szCs w:val="30"/>
        </w:rPr>
        <w:t>139.02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>ล้านบาท</w:t>
      </w:r>
      <w:r w:rsidRPr="001501D6">
        <w:rPr>
          <w:rFonts w:ascii="Angsana New" w:hAnsi="Angsana New"/>
          <w:sz w:val="30"/>
          <w:szCs w:val="30"/>
        </w:rPr>
        <w:t xml:space="preserve"> </w:t>
      </w:r>
      <w:r w:rsidRPr="001501D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01D6">
        <w:rPr>
          <w:rFonts w:ascii="Angsana New" w:hAnsi="Angsana New"/>
          <w:sz w:val="30"/>
          <w:szCs w:val="30"/>
        </w:rPr>
        <w:t xml:space="preserve">31 </w:t>
      </w:r>
      <w:r w:rsidRPr="001501D6">
        <w:rPr>
          <w:rFonts w:ascii="Angsana New" w:hAnsi="Angsana New"/>
          <w:sz w:val="30"/>
          <w:szCs w:val="30"/>
          <w:cs/>
        </w:rPr>
        <w:t xml:space="preserve">ธันวาคม </w:t>
      </w:r>
      <w:r w:rsidR="00B00889">
        <w:rPr>
          <w:rFonts w:ascii="Angsana New" w:hAnsi="Angsana New"/>
          <w:sz w:val="30"/>
          <w:szCs w:val="30"/>
        </w:rPr>
        <w:t>2561</w:t>
      </w:r>
      <w:r w:rsidRPr="001501D6">
        <w:rPr>
          <w:rFonts w:ascii="Angsana New" w:hAnsi="Angsana New"/>
          <w:sz w:val="30"/>
          <w:szCs w:val="30"/>
          <w:cs/>
        </w:rPr>
        <w:t xml:space="preserve"> ยังใช้งานไม่เต็มประสิทธิภาพ ปัจจัยดังกล่าวเป็น</w:t>
      </w:r>
      <w:r w:rsidR="008E43A1">
        <w:rPr>
          <w:rFonts w:ascii="Angsana New" w:hAnsi="Angsana New"/>
          <w:sz w:val="30"/>
          <w:szCs w:val="30"/>
        </w:rPr>
        <w:br/>
      </w:r>
      <w:r w:rsidRPr="001501D6">
        <w:rPr>
          <w:rFonts w:ascii="Angsana New" w:hAnsi="Angsana New"/>
          <w:sz w:val="30"/>
          <w:szCs w:val="30"/>
          <w:cs/>
        </w:rPr>
        <w:t>ข้อบ่งชี้ของการด้อยค่า</w:t>
      </w:r>
    </w:p>
    <w:p w:rsidR="001501D6" w:rsidRDefault="001501D6" w:rsidP="001501D6">
      <w:pPr>
        <w:pStyle w:val="FSBlank"/>
      </w:pPr>
    </w:p>
    <w:p w:rsidR="001501D6" w:rsidRDefault="001501D6" w:rsidP="00150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537D84">
        <w:rPr>
          <w:rFonts w:ascii="Angsana New" w:hAnsi="Angsana New"/>
          <w:sz w:val="30"/>
          <w:szCs w:val="30"/>
          <w:cs/>
        </w:rPr>
        <w:t>ผู้บริหาร</w:t>
      </w:r>
      <w:r w:rsidRPr="00537D84">
        <w:rPr>
          <w:rFonts w:ascii="Angsana New" w:hAnsi="Angsana New" w:hint="cs"/>
          <w:sz w:val="30"/>
          <w:szCs w:val="30"/>
          <w:cs/>
        </w:rPr>
        <w:t>ได้มีการทบทวนและ</w:t>
      </w:r>
      <w:r w:rsidRPr="00537D84">
        <w:rPr>
          <w:rFonts w:ascii="Angsana New" w:hAnsi="Angsana New"/>
          <w:sz w:val="30"/>
          <w:szCs w:val="30"/>
          <w:cs/>
        </w:rPr>
        <w:t>ทดสอบการด้อยค่า</w:t>
      </w:r>
      <w:r w:rsidRPr="00537D84">
        <w:rPr>
          <w:rFonts w:ascii="Angsana New" w:hAnsi="Angsana New" w:hint="cs"/>
          <w:sz w:val="30"/>
          <w:szCs w:val="30"/>
          <w:cs/>
        </w:rPr>
        <w:t xml:space="preserve">ของสินทรัพย์ที่มีข้อบ่งชี้ของการด้อยค่า </w:t>
      </w:r>
      <w:r w:rsidRPr="00537D84">
        <w:rPr>
          <w:rFonts w:ascii="Angsana New" w:hAnsi="Angsana New"/>
          <w:sz w:val="30"/>
          <w:szCs w:val="30"/>
          <w:cs/>
        </w:rPr>
        <w:t>โดยกำหนดมูลค่าที่คาดว่าจะได้รับคืนจากมูลค่า</w:t>
      </w:r>
      <w:r w:rsidRPr="00537D84">
        <w:rPr>
          <w:rFonts w:ascii="Angsana New" w:hAnsi="Angsana New" w:hint="cs"/>
          <w:sz w:val="30"/>
          <w:szCs w:val="30"/>
          <w:cs/>
        </w:rPr>
        <w:t>จากการใช้</w:t>
      </w:r>
      <w:r w:rsidR="00CC1B13" w:rsidRPr="00537D84">
        <w:rPr>
          <w:rFonts w:ascii="Angsana New" w:hAnsi="Angsana New" w:hint="cs"/>
          <w:sz w:val="30"/>
          <w:szCs w:val="30"/>
          <w:cs/>
        </w:rPr>
        <w:t>ของ</w:t>
      </w:r>
      <w:r w:rsidR="00CC1B13" w:rsidRPr="00537D84">
        <w:rPr>
          <w:rFonts w:ascii="Angsana New" w:hAnsi="Angsana New"/>
          <w:sz w:val="30"/>
          <w:szCs w:val="30"/>
          <w:cs/>
        </w:rPr>
        <w:t>ระบบผลิตน้ำเพื่ออุตสาหกรรมและระบบสาธารณูปโภค</w:t>
      </w:r>
      <w:r w:rsidRPr="00537D84">
        <w:rPr>
          <w:rFonts w:ascii="Angsana New" w:hAnsi="Angsana New" w:hint="cs"/>
          <w:sz w:val="30"/>
          <w:szCs w:val="30"/>
          <w:cs/>
        </w:rPr>
        <w:t>ซึ่งเป็นหน่วยของส</w:t>
      </w:r>
      <w:r w:rsidR="001C141C" w:rsidRPr="00537D84">
        <w:rPr>
          <w:rFonts w:ascii="Angsana New" w:hAnsi="Angsana New" w:hint="cs"/>
          <w:sz w:val="30"/>
          <w:szCs w:val="30"/>
          <w:cs/>
        </w:rPr>
        <w:t>ินทรัพย์ที่ก่อให้เกิดเงินสด โดย</w:t>
      </w:r>
      <w:r w:rsidRPr="00537D84">
        <w:rPr>
          <w:rFonts w:ascii="Angsana New" w:hAnsi="Angsana New" w:hint="cs"/>
          <w:sz w:val="30"/>
          <w:szCs w:val="30"/>
          <w:cs/>
        </w:rPr>
        <w:t>วิธีประมาณการคิดลดกระแสเงินสดในอนาคต</w:t>
      </w:r>
      <w:r w:rsidR="00DF3C6C" w:rsidRPr="00537D84">
        <w:rPr>
          <w:rFonts w:ascii="Angsana New" w:hAnsi="Angsana New" w:hint="cs"/>
          <w:sz w:val="30"/>
          <w:szCs w:val="30"/>
          <w:cs/>
        </w:rPr>
        <w:t>ซึ่งประเมินโดยผู้ประเมินราคาทรัพย์สินอิสระ</w:t>
      </w:r>
      <w:r w:rsidRPr="00537D84">
        <w:rPr>
          <w:rFonts w:ascii="Angsana New" w:hAnsi="Angsana New" w:hint="cs"/>
          <w:sz w:val="30"/>
          <w:szCs w:val="30"/>
          <w:cs/>
        </w:rPr>
        <w:t xml:space="preserve">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โดยเฉลี่ย โดยใช้อัตราคิดลดร้</w:t>
      </w:r>
      <w:r w:rsidR="00537D84" w:rsidRPr="00537D84">
        <w:rPr>
          <w:rFonts w:ascii="Angsana New" w:hAnsi="Angsana New" w:hint="cs"/>
          <w:sz w:val="30"/>
          <w:szCs w:val="30"/>
          <w:cs/>
        </w:rPr>
        <w:t>อยละ 14 ณ วันที่ 31 ธันวาคม 256</w:t>
      </w:r>
      <w:r w:rsidR="00537D84" w:rsidRPr="00537D84">
        <w:rPr>
          <w:rFonts w:ascii="Angsana New" w:hAnsi="Angsana New"/>
          <w:sz w:val="30"/>
          <w:szCs w:val="30"/>
        </w:rPr>
        <w:t>1</w:t>
      </w:r>
      <w:r w:rsidRPr="00537D84">
        <w:rPr>
          <w:rFonts w:ascii="Angsana New" w:hAnsi="Angsana New" w:hint="cs"/>
          <w:sz w:val="30"/>
          <w:szCs w:val="30"/>
          <w:cs/>
        </w:rPr>
        <w:t xml:space="preserve"> มูลค่าที่คาดว่าจะได้รับคืนของ</w:t>
      </w:r>
      <w:r w:rsidR="00CF16BC">
        <w:rPr>
          <w:rFonts w:ascii="Angsana New" w:hAnsi="Angsana New" w:hint="cs"/>
          <w:sz w:val="30"/>
          <w:szCs w:val="30"/>
          <w:cs/>
        </w:rPr>
        <w:t>ระบบผลิตน้ำเพื่ออุตสาหกรรมต่ำ</w:t>
      </w:r>
      <w:r w:rsidR="00D76469" w:rsidRPr="00537D84">
        <w:rPr>
          <w:rFonts w:ascii="Angsana New" w:hAnsi="Angsana New" w:hint="cs"/>
          <w:sz w:val="30"/>
          <w:szCs w:val="30"/>
          <w:cs/>
        </w:rPr>
        <w:t>ก</w:t>
      </w:r>
      <w:r w:rsidRPr="00537D84">
        <w:rPr>
          <w:rFonts w:ascii="Angsana New" w:hAnsi="Angsana New" w:hint="cs"/>
          <w:sz w:val="30"/>
          <w:szCs w:val="30"/>
          <w:cs/>
        </w:rPr>
        <w:t>ว่า</w:t>
      </w:r>
      <w:r w:rsidR="00CC1B13" w:rsidRPr="00537D84">
        <w:rPr>
          <w:rFonts w:ascii="Angsana New" w:hAnsi="Angsana New" w:hint="cs"/>
          <w:sz w:val="30"/>
          <w:szCs w:val="30"/>
          <w:cs/>
        </w:rPr>
        <w:t>มูลค่าตามบัญชี</w:t>
      </w:r>
      <w:r w:rsidRPr="00537D84">
        <w:rPr>
          <w:rFonts w:ascii="Angsana New" w:hAnsi="Angsana New" w:hint="cs"/>
          <w:sz w:val="30"/>
          <w:szCs w:val="30"/>
          <w:cs/>
        </w:rPr>
        <w:t xml:space="preserve"> </w:t>
      </w:r>
      <w:r w:rsidR="00D76469" w:rsidRPr="00537D84">
        <w:rPr>
          <w:rFonts w:ascii="Angsana New" w:hAnsi="Angsana New" w:hint="cs"/>
          <w:sz w:val="30"/>
          <w:szCs w:val="30"/>
          <w:cs/>
        </w:rPr>
        <w:t>เป็นผลให้บริษัท</w:t>
      </w:r>
      <w:r w:rsidR="008E43A1">
        <w:rPr>
          <w:rFonts w:ascii="Angsana New" w:hAnsi="Angsana New" w:hint="cs"/>
          <w:sz w:val="30"/>
          <w:szCs w:val="30"/>
          <w:cs/>
        </w:rPr>
        <w:t>มี</w:t>
      </w:r>
      <w:r w:rsidR="00537D84" w:rsidRPr="00537D84">
        <w:rPr>
          <w:rFonts w:ascii="Angsana New" w:hAnsi="Angsana New" w:hint="cs"/>
          <w:sz w:val="30"/>
          <w:szCs w:val="30"/>
          <w:cs/>
        </w:rPr>
        <w:t>ค่าเผื่อ</w:t>
      </w:r>
      <w:r w:rsidRPr="00537D84">
        <w:rPr>
          <w:rFonts w:ascii="Angsana New" w:hAnsi="Angsana New" w:hint="cs"/>
          <w:sz w:val="30"/>
          <w:szCs w:val="30"/>
          <w:cs/>
        </w:rPr>
        <w:t>ขาดทุนจากการด้อยค่าจากสินทรัพย์</w:t>
      </w:r>
      <w:r w:rsidR="008E5263" w:rsidRPr="00537D84">
        <w:rPr>
          <w:rFonts w:ascii="Angsana New" w:hAnsi="Angsana New" w:hint="cs"/>
          <w:sz w:val="30"/>
          <w:szCs w:val="30"/>
          <w:cs/>
        </w:rPr>
        <w:t>ดังกล่าว</w:t>
      </w:r>
      <w:r w:rsidR="00D76469" w:rsidRPr="00537D8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37D84" w:rsidRPr="00537D84">
        <w:rPr>
          <w:rFonts w:ascii="Angsana New" w:hAnsi="Angsana New"/>
          <w:sz w:val="30"/>
          <w:szCs w:val="30"/>
        </w:rPr>
        <w:t>77</w:t>
      </w:r>
      <w:r w:rsidRPr="00537D8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D76469" w:rsidRPr="00537D84">
        <w:rPr>
          <w:rFonts w:ascii="Angsana New" w:hAnsi="Angsana New"/>
          <w:sz w:val="30"/>
          <w:szCs w:val="30"/>
        </w:rPr>
        <w:t xml:space="preserve"> </w:t>
      </w:r>
      <w:r w:rsidR="008E5263" w:rsidRPr="00537D84">
        <w:rPr>
          <w:rFonts w:ascii="Angsana New" w:hAnsi="Angsana New" w:hint="cs"/>
          <w:sz w:val="30"/>
          <w:szCs w:val="30"/>
          <w:cs/>
        </w:rPr>
        <w:t>มูลค่าที่คาดว่าจะได้รับคืนของระบบสาธารณูปโภคต่ำกว่ามูลค่าตามบัญชี เป็นผลให้บริษัท</w:t>
      </w:r>
      <w:r w:rsidR="00537D84" w:rsidRPr="00537D84">
        <w:rPr>
          <w:rFonts w:ascii="Angsana New" w:hAnsi="Angsana New" w:hint="cs"/>
          <w:sz w:val="30"/>
          <w:szCs w:val="30"/>
          <w:cs/>
        </w:rPr>
        <w:t>มีค่าเผื่อ</w:t>
      </w:r>
      <w:r w:rsidR="008E5263" w:rsidRPr="00537D84">
        <w:rPr>
          <w:rFonts w:ascii="Angsana New" w:hAnsi="Angsana New" w:hint="cs"/>
          <w:sz w:val="30"/>
          <w:szCs w:val="30"/>
          <w:cs/>
        </w:rPr>
        <w:t>ขาดทุนจากการด้อยค่าจากสินทรัพย์ดังกล่าวจำนวน</w:t>
      </w:r>
      <w:r w:rsidR="008E5263" w:rsidRPr="00537D84">
        <w:rPr>
          <w:rFonts w:ascii="Angsana New" w:hAnsi="Angsana New"/>
          <w:sz w:val="30"/>
          <w:szCs w:val="30"/>
        </w:rPr>
        <w:t xml:space="preserve"> </w:t>
      </w:r>
      <w:r w:rsidR="00537D84" w:rsidRPr="00537D84">
        <w:rPr>
          <w:rFonts w:ascii="Angsana New" w:hAnsi="Angsana New"/>
          <w:sz w:val="30"/>
          <w:szCs w:val="30"/>
        </w:rPr>
        <w:t>59</w:t>
      </w:r>
      <w:r w:rsidR="008E5263" w:rsidRPr="00537D84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537D84" w:rsidRPr="00537D84">
        <w:rPr>
          <w:rFonts w:ascii="Angsana New" w:hAnsi="Angsana New"/>
          <w:sz w:val="30"/>
          <w:szCs w:val="30"/>
        </w:rPr>
        <w:t xml:space="preserve"> </w:t>
      </w:r>
      <w:r w:rsidR="00537D84" w:rsidRPr="00537D84">
        <w:rPr>
          <w:rFonts w:ascii="Angsana New" w:hAnsi="Angsana New"/>
          <w:i/>
          <w:iCs/>
          <w:sz w:val="30"/>
          <w:szCs w:val="30"/>
        </w:rPr>
        <w:t xml:space="preserve">(2560: 77 </w:t>
      </w:r>
      <w:r w:rsidR="00537D84" w:rsidRPr="00537D84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37D84" w:rsidRPr="00537D84">
        <w:rPr>
          <w:rFonts w:ascii="Angsana New" w:hAnsi="Angsana New"/>
          <w:i/>
          <w:iCs/>
          <w:sz w:val="30"/>
          <w:szCs w:val="30"/>
        </w:rPr>
        <w:t xml:space="preserve">59 </w:t>
      </w:r>
      <w:r w:rsidR="00537D84" w:rsidRPr="00537D84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8E43A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537D84" w:rsidRPr="00537D84">
        <w:rPr>
          <w:rFonts w:ascii="Angsana New" w:hAnsi="Angsana New" w:hint="cs"/>
          <w:i/>
          <w:iCs/>
          <w:sz w:val="30"/>
          <w:szCs w:val="30"/>
          <w:cs/>
        </w:rPr>
        <w:t>ตามลำดับ)</w:t>
      </w:r>
      <w:r w:rsidR="008E5263">
        <w:rPr>
          <w:rFonts w:ascii="Angsana New" w:hAnsi="Angsana New"/>
          <w:sz w:val="30"/>
          <w:szCs w:val="30"/>
        </w:rPr>
        <w:t xml:space="preserve"> </w:t>
      </w:r>
    </w:p>
    <w:p w:rsidR="001501D6" w:rsidRDefault="001501D6" w:rsidP="001501D6">
      <w:pPr>
        <w:pStyle w:val="FSBlank"/>
        <w:rPr>
          <w:highlight w:val="green"/>
        </w:rPr>
      </w:pPr>
    </w:p>
    <w:p w:rsidR="001501D6" w:rsidRPr="00FB6820" w:rsidRDefault="001501D6" w:rsidP="001501D6">
      <w:pPr>
        <w:pStyle w:val="FSContent"/>
      </w:pPr>
      <w:r w:rsidRPr="00FB6820">
        <w:rPr>
          <w:cs/>
        </w:rPr>
        <w:t xml:space="preserve">นอกจากนี้บริษัทมีที่ดินบางส่วนซึ่งใช้ประโยชน์ไม่ได้ ปัจจัยดังกล่าวเป็นข้อบ่งชี้ของการด้อยค่า ณ วันที่ </w:t>
      </w:r>
      <w:r w:rsidR="008E43A1">
        <w:rPr>
          <w:cs/>
        </w:rPr>
        <w:br/>
      </w:r>
      <w:r w:rsidRPr="00FB6820">
        <w:t xml:space="preserve">31 </w:t>
      </w:r>
      <w:r w:rsidRPr="00FB6820">
        <w:rPr>
          <w:cs/>
        </w:rPr>
        <w:t xml:space="preserve">ธันวาคม </w:t>
      </w:r>
      <w:r w:rsidRPr="00FB6820">
        <w:t>256</w:t>
      </w:r>
      <w:r w:rsidR="00302741">
        <w:t>1</w:t>
      </w:r>
      <w:r w:rsidRPr="00FB6820">
        <w:rPr>
          <w:cs/>
        </w:rPr>
        <w:t xml:space="preserve"> ที่ดินดังกล่าวมีราคาทุน </w:t>
      </w:r>
      <w:r w:rsidRPr="00FB6820">
        <w:t>7.41</w:t>
      </w:r>
      <w:r w:rsidRPr="00FB6820">
        <w:rPr>
          <w:cs/>
        </w:rPr>
        <w:t xml:space="preserve"> ล้านบาท</w:t>
      </w:r>
      <w:r w:rsidRPr="00FB6820">
        <w:t xml:space="preserve"> </w:t>
      </w:r>
      <w:r w:rsidR="00FB6820">
        <w:rPr>
          <w:rFonts w:hint="cs"/>
          <w:cs/>
        </w:rPr>
        <w:t>ค่าเผื่อ</w:t>
      </w:r>
      <w:r w:rsidRPr="00FB6820">
        <w:rPr>
          <w:cs/>
        </w:rPr>
        <w:t>ขาดทุนจากการด้อยค่าจากที่ดินดังกล่าว</w:t>
      </w:r>
      <w:r w:rsidR="00CC1B13">
        <w:rPr>
          <w:rFonts w:hint="cs"/>
          <w:cs/>
        </w:rPr>
        <w:t>มี</w:t>
      </w:r>
      <w:r w:rsidRPr="00FB6820">
        <w:rPr>
          <w:cs/>
        </w:rPr>
        <w:t xml:space="preserve">จำนวน </w:t>
      </w:r>
      <w:r w:rsidR="007A7556">
        <w:t>7.41</w:t>
      </w:r>
      <w:r w:rsidRPr="00FB6820">
        <w:rPr>
          <w:rFonts w:hint="cs"/>
          <w:cs/>
        </w:rPr>
        <w:t xml:space="preserve"> ล้านบาท</w:t>
      </w:r>
      <w:r w:rsidRPr="00FB6820">
        <w:t xml:space="preserve"> </w:t>
      </w:r>
      <w:r w:rsidR="00302741">
        <w:rPr>
          <w:i/>
          <w:iCs/>
        </w:rPr>
        <w:t>(2560: 7.41</w:t>
      </w:r>
      <w:r w:rsidRPr="00FB6820">
        <w:rPr>
          <w:i/>
          <w:iCs/>
        </w:rPr>
        <w:t xml:space="preserve"> </w:t>
      </w:r>
      <w:r w:rsidRPr="00FB6820">
        <w:rPr>
          <w:rFonts w:hint="cs"/>
          <w:i/>
          <w:iCs/>
          <w:cs/>
        </w:rPr>
        <w:t>ล้านบาท)</w:t>
      </w:r>
    </w:p>
    <w:p w:rsidR="001501D6" w:rsidRDefault="001501D6" w:rsidP="001501D6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7D014D" w:rsidRPr="00D514A6" w:rsidRDefault="007D014D" w:rsidP="001501D6">
      <w:pPr>
        <w:pStyle w:val="FSBlank"/>
        <w:rPr>
          <w:cs/>
        </w:rPr>
      </w:pPr>
    </w:p>
    <w:p w:rsidR="007D014D" w:rsidRPr="003C47FE" w:rsidRDefault="007D014D" w:rsidP="007D014D">
      <w:pPr>
        <w:pStyle w:val="a0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3C47FE">
        <w:rPr>
          <w:rFonts w:ascii="Angsana New" w:hAnsi="Angsana New" w:cs="Angsana New"/>
          <w:cs/>
          <w:lang w:val="en-US"/>
        </w:rPr>
        <w:t>ณ วันที่ 31 ธันวาคม 25</w:t>
      </w:r>
      <w:r w:rsidR="0097223A">
        <w:rPr>
          <w:rFonts w:ascii="Angsana New" w:hAnsi="Angsana New" w:cs="Angsana New"/>
          <w:lang w:val="en-US"/>
        </w:rPr>
        <w:t>61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บริษัทได้จำนองที่ดินบางแปลง รวมทั้งโครงการระบบผลิตน้ำเพื่อการอุตสาหกรรม</w:t>
      </w:r>
      <w:r w:rsidRPr="003C47FE">
        <w:rPr>
          <w:rFonts w:ascii="Angsana New" w:hAnsi="Angsana New" w:cs="Angsana New"/>
          <w:lang w:val="en-US"/>
        </w:rPr>
        <w:t xml:space="preserve"> </w:t>
      </w:r>
      <w:r w:rsidRPr="003C47FE">
        <w:rPr>
          <w:rFonts w:ascii="Angsana New" w:hAnsi="Angsana New" w:cs="Angsana New"/>
          <w:cs/>
          <w:lang w:val="en-US"/>
        </w:rPr>
        <w:t>ระบบบำบัดน้ำเสีย เครื่องจักรและอุปกรณ์ เพื่อค้ำประกันวงเงินสินเชื่อที่ได้รับจากสถาบันการเงินในประเทศบางแห่ง</w:t>
      </w:r>
      <w:r w:rsidRPr="003C47FE">
        <w:rPr>
          <w:rFonts w:ascii="Angsana New" w:hAnsi="Angsana New" w:cs="Angsana New"/>
          <w:lang w:val="en-US"/>
        </w:rPr>
        <w:t xml:space="preserve"> (</w:t>
      </w:r>
      <w:r w:rsidRPr="003C47FE">
        <w:rPr>
          <w:rFonts w:ascii="Angsana New" w:hAnsi="Angsana New" w:cs="Angsana New"/>
          <w:cs/>
          <w:lang w:val="en-US"/>
        </w:rPr>
        <w:t xml:space="preserve">หมายเหตุ </w:t>
      </w:r>
      <w:r w:rsidRPr="003C47FE">
        <w:rPr>
          <w:rFonts w:ascii="Angsana New" w:hAnsi="Angsana New" w:cs="Angsana New"/>
          <w:lang w:val="en-US"/>
        </w:rPr>
        <w:t>1</w:t>
      </w:r>
      <w:r w:rsidR="00432B48">
        <w:rPr>
          <w:rFonts w:ascii="Angsana New" w:hAnsi="Angsana New" w:cs="Angsana New"/>
          <w:lang w:val="en-US"/>
        </w:rPr>
        <w:t>4</w:t>
      </w:r>
      <w:r w:rsidRPr="003C47FE">
        <w:rPr>
          <w:rFonts w:ascii="Angsana New" w:hAnsi="Angsana New" w:cs="Angsana New"/>
          <w:lang w:val="en-US"/>
        </w:rPr>
        <w:t>)</w:t>
      </w:r>
    </w:p>
    <w:p w:rsidR="007D014D" w:rsidRPr="00D514A6" w:rsidRDefault="007D014D" w:rsidP="001501D6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ในปี </w:t>
      </w:r>
      <w:r w:rsidR="007F4F91">
        <w:rPr>
          <w:rFonts w:ascii="Angsana New" w:hAnsi="Angsana New"/>
          <w:sz w:val="30"/>
          <w:szCs w:val="30"/>
        </w:rPr>
        <w:t xml:space="preserve">2561 </w:t>
      </w:r>
      <w:r w:rsidR="007F4F91">
        <w:rPr>
          <w:rFonts w:ascii="Angsana New" w:hAnsi="Angsana New"/>
          <w:sz w:val="30"/>
          <w:szCs w:val="30"/>
          <w:cs/>
        </w:rPr>
        <w:t xml:space="preserve">และ </w:t>
      </w:r>
      <w:r w:rsidR="007F4F91">
        <w:rPr>
          <w:rFonts w:ascii="Angsana New" w:hAnsi="Angsana New"/>
          <w:sz w:val="30"/>
          <w:szCs w:val="30"/>
        </w:rPr>
        <w:t>2560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ไม่มีต้นทุนการกู้ยืมที่รับรู้เป็นส่วนหนึ่งของสินทรัพย์</w:t>
      </w:r>
    </w:p>
    <w:p w:rsidR="007D014D" w:rsidRPr="00D514A6" w:rsidRDefault="007D014D" w:rsidP="001501D6">
      <w:pPr>
        <w:pStyle w:val="FSBlank"/>
      </w:pPr>
    </w:p>
    <w:p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F3AB2" w:rsidRPr="000F3AB2" w:rsidRDefault="000F3AB2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0F3AB2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เงินอุดหนุนรัฐบาลรอตัดบัญชี</w:t>
      </w:r>
    </w:p>
    <w:p w:rsidR="000F3AB2" w:rsidRPr="000F3AB2" w:rsidRDefault="000F3AB2" w:rsidP="000F3A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7D014D" w:rsidRPr="003C47FE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:rsidR="007D014D" w:rsidRPr="003A141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>เงินอุดหนุนจากรัฐบาลรอตัดบัญชีสรุปได้ดังนี้</w:t>
      </w:r>
    </w:p>
    <w:p w:rsidR="00537D84" w:rsidRPr="00537D84" w:rsidRDefault="00537D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7"/>
        <w:gridCol w:w="1176"/>
        <w:gridCol w:w="269"/>
        <w:gridCol w:w="1170"/>
        <w:gridCol w:w="269"/>
        <w:gridCol w:w="1174"/>
        <w:gridCol w:w="269"/>
        <w:gridCol w:w="1161"/>
      </w:tblGrid>
      <w:tr w:rsidR="00537D84" w:rsidRPr="003C47FE" w:rsidTr="00631DB1">
        <w:trPr>
          <w:cantSplit/>
        </w:trPr>
        <w:tc>
          <w:tcPr>
            <w:tcW w:w="2003" w:type="pct"/>
          </w:tcPr>
          <w:p w:rsidR="00537D84" w:rsidRPr="003C47FE" w:rsidRDefault="00537D84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D84" w:rsidRPr="003C47FE" w:rsidTr="00631DB1">
        <w:trPr>
          <w:cantSplit/>
        </w:trPr>
        <w:tc>
          <w:tcPr>
            <w:tcW w:w="2003" w:type="pct"/>
          </w:tcPr>
          <w:p w:rsidR="00537D84" w:rsidRPr="003C47FE" w:rsidRDefault="00537D84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537D84" w:rsidRPr="003C47FE" w:rsidTr="00537D84">
        <w:trPr>
          <w:cantSplit/>
        </w:trPr>
        <w:tc>
          <w:tcPr>
            <w:tcW w:w="2003" w:type="pct"/>
          </w:tcPr>
          <w:p w:rsidR="00537D84" w:rsidRPr="003C47FE" w:rsidRDefault="00537D84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7" w:type="pct"/>
            <w:gridSpan w:val="7"/>
          </w:tcPr>
          <w:p w:rsidR="00537D84" w:rsidRPr="003C47FE" w:rsidRDefault="00537D84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7D84" w:rsidRPr="003C47FE" w:rsidTr="00631DB1">
        <w:trPr>
          <w:cantSplit/>
        </w:trPr>
        <w:tc>
          <w:tcPr>
            <w:tcW w:w="2003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418,388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378,402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418,388</w:t>
            </w:r>
          </w:p>
        </w:tc>
      </w:tr>
      <w:tr w:rsidR="00537D84" w:rsidRPr="003C47FE" w:rsidTr="00537D84">
        <w:trPr>
          <w:cantSplit/>
        </w:trPr>
        <w:tc>
          <w:tcPr>
            <w:tcW w:w="2003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รับรู้รายได้ในระหว่างปี</w:t>
            </w: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(39,936)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(39,986)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(39,936)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(39,986)</w:t>
            </w:r>
          </w:p>
        </w:tc>
      </w:tr>
      <w:tr w:rsidR="00537D84" w:rsidTr="00537D84">
        <w:trPr>
          <w:cantSplit/>
        </w:trPr>
        <w:tc>
          <w:tcPr>
            <w:tcW w:w="2003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378,402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338,466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378,402</w:t>
            </w:r>
          </w:p>
        </w:tc>
      </w:tr>
      <w:tr w:rsidR="00537D84" w:rsidRPr="003C47FE" w:rsidTr="00537D84">
        <w:trPr>
          <w:cantSplit/>
        </w:trPr>
        <w:tc>
          <w:tcPr>
            <w:tcW w:w="2003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42" w:type="pct"/>
            <w:tcBorders>
              <w:top w:val="double" w:sz="4" w:space="0" w:color="auto"/>
            </w:tcBorders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40,088</w:t>
            </w:r>
          </w:p>
        </w:tc>
      </w:tr>
      <w:tr w:rsidR="00537D84" w:rsidRPr="003C47FE" w:rsidTr="00537D84">
        <w:trPr>
          <w:cantSplit/>
        </w:trPr>
        <w:tc>
          <w:tcPr>
            <w:tcW w:w="2003" w:type="pct"/>
          </w:tcPr>
          <w:p w:rsidR="00537D84" w:rsidRPr="003C47FE" w:rsidRDefault="00537D84" w:rsidP="00537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42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338,314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1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298,378</w:t>
            </w:r>
          </w:p>
        </w:tc>
        <w:tc>
          <w:tcPr>
            <w:tcW w:w="147" w:type="pct"/>
          </w:tcPr>
          <w:p w:rsidR="00537D84" w:rsidRPr="003C47FE" w:rsidRDefault="00537D84" w:rsidP="00537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34" w:type="pct"/>
          </w:tcPr>
          <w:p w:rsidR="00537D84" w:rsidRPr="003C47FE" w:rsidRDefault="00537D84" w:rsidP="00537D84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126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338,314</w:t>
            </w:r>
          </w:p>
        </w:tc>
      </w:tr>
    </w:tbl>
    <w:p w:rsidR="00537D84" w:rsidRPr="003C47FE" w:rsidRDefault="00537D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:rsidR="007D014D" w:rsidRPr="0097223A" w:rsidRDefault="007D014D" w:rsidP="0097223A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97223A">
        <w:rPr>
          <w:rFonts w:ascii="Angsana New" w:hAnsi="Angsana New"/>
          <w:bCs/>
          <w:sz w:val="30"/>
          <w:szCs w:val="30"/>
          <w:cs/>
        </w:rPr>
        <w:t>ภาษีเงินได้รอการตัดบัญชี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sz w:val="20"/>
          <w:szCs w:val="20"/>
        </w:rPr>
        <w:tab/>
      </w:r>
    </w:p>
    <w:p w:rsidR="007D014D" w:rsidRPr="003C47FE" w:rsidRDefault="007D014D" w:rsidP="007D01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 w:rsidRPr="003C47FE">
        <w:rPr>
          <w:rFonts w:ascii="Angsana New" w:hAnsi="Angsana New"/>
          <w:b/>
          <w:sz w:val="30"/>
          <w:szCs w:val="30"/>
          <w:cs/>
        </w:rPr>
        <w:tab/>
        <w:t>สินทรัพย์ภาษีเงินได้รอการตัดบัญชี ณ วันที่ 31 ธันวาคม 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ook w:val="00A0" w:firstRow="1" w:lastRow="0" w:firstColumn="1" w:lastColumn="0" w:noHBand="0" w:noVBand="0"/>
      </w:tblPr>
      <w:tblGrid>
        <w:gridCol w:w="4338"/>
        <w:gridCol w:w="1080"/>
        <w:gridCol w:w="270"/>
        <w:gridCol w:w="990"/>
        <w:gridCol w:w="270"/>
        <w:gridCol w:w="1045"/>
        <w:gridCol w:w="236"/>
        <w:gridCol w:w="969"/>
      </w:tblGrid>
      <w:tr w:rsidR="00107915" w:rsidRPr="003C47FE" w:rsidTr="00825638">
        <w:tc>
          <w:tcPr>
            <w:tcW w:w="4338" w:type="dxa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7915" w:rsidRPr="003C47FE" w:rsidTr="003D65AC">
        <w:tc>
          <w:tcPr>
            <w:tcW w:w="4338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07915" w:rsidRPr="003C47FE" w:rsidTr="003D65AC">
        <w:tc>
          <w:tcPr>
            <w:tcW w:w="4338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:rsidR="00107915" w:rsidRPr="003C47FE" w:rsidRDefault="00107915" w:rsidP="0010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7915" w:rsidRPr="003C47FE" w:rsidTr="003D65AC">
        <w:tc>
          <w:tcPr>
            <w:tcW w:w="4338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915" w:rsidRPr="003C47FE" w:rsidTr="003D65AC">
        <w:tc>
          <w:tcPr>
            <w:tcW w:w="4338" w:type="dxa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14,642</w:t>
            </w:r>
          </w:p>
        </w:tc>
        <w:tc>
          <w:tcPr>
            <w:tcW w:w="270" w:type="dxa"/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10,150</w:t>
            </w:r>
          </w:p>
        </w:tc>
        <w:tc>
          <w:tcPr>
            <w:tcW w:w="270" w:type="dxa"/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10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B6820" w:rsidRDefault="00FB6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98" w:type="dxa"/>
        <w:tblInd w:w="450" w:type="dxa"/>
        <w:tblLook w:val="00A0" w:firstRow="1" w:lastRow="0" w:firstColumn="1" w:lastColumn="0" w:noHBand="0" w:noVBand="0"/>
      </w:tblPr>
      <w:tblGrid>
        <w:gridCol w:w="4338"/>
        <w:gridCol w:w="1080"/>
        <w:gridCol w:w="270"/>
        <w:gridCol w:w="990"/>
        <w:gridCol w:w="270"/>
        <w:gridCol w:w="1045"/>
        <w:gridCol w:w="236"/>
        <w:gridCol w:w="969"/>
      </w:tblGrid>
      <w:tr w:rsidR="00107915" w:rsidRPr="003C47FE" w:rsidTr="00825638">
        <w:tc>
          <w:tcPr>
            <w:tcW w:w="4338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7915" w:rsidRPr="003C47FE" w:rsidTr="00825638">
        <w:tc>
          <w:tcPr>
            <w:tcW w:w="4338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07915" w:rsidRPr="003C47FE" w:rsidTr="00825638">
        <w:tc>
          <w:tcPr>
            <w:tcW w:w="4338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:rsidR="00107915" w:rsidRPr="003C47FE" w:rsidRDefault="00107915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07915" w:rsidRPr="003C47FE" w:rsidTr="00825638">
        <w:tc>
          <w:tcPr>
            <w:tcW w:w="4338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7915" w:rsidRPr="003C47FE" w:rsidTr="00825638">
        <w:tc>
          <w:tcPr>
            <w:tcW w:w="4338" w:type="dxa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14,642</w:t>
            </w:r>
          </w:p>
        </w:tc>
        <w:tc>
          <w:tcPr>
            <w:tcW w:w="270" w:type="dxa"/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10,150</w:t>
            </w:r>
          </w:p>
        </w:tc>
        <w:tc>
          <w:tcPr>
            <w:tcW w:w="270" w:type="dxa"/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vAlign w:val="bottom"/>
          </w:tcPr>
          <w:p w:rsidR="00107915" w:rsidRPr="003C47FE" w:rsidRDefault="00107915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07915" w:rsidRPr="00107915" w:rsidRDefault="00107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E23EDB" w:rsidRDefault="00E23E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107915" w:rsidRPr="003C47FE" w:rsidTr="00825638">
        <w:tc>
          <w:tcPr>
            <w:tcW w:w="3300" w:type="dxa"/>
            <w:shd w:val="clear" w:color="auto" w:fill="auto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2" w:type="dxa"/>
            <w:gridSpan w:val="7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07915" w:rsidRPr="003C47FE" w:rsidTr="003D65AC">
        <w:tc>
          <w:tcPr>
            <w:tcW w:w="3300" w:type="dxa"/>
            <w:shd w:val="clear" w:color="auto" w:fill="auto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107915" w:rsidRPr="003C47FE" w:rsidRDefault="00107915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7D014D" w:rsidRPr="003C47FE" w:rsidTr="003D65AC">
        <w:tc>
          <w:tcPr>
            <w:tcW w:w="330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027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7D014D" w:rsidRPr="003C47FE" w:rsidRDefault="007D014D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F317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0274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D014D" w:rsidRPr="003C47FE" w:rsidTr="003D65AC">
        <w:tc>
          <w:tcPr>
            <w:tcW w:w="3300" w:type="dxa"/>
          </w:tcPr>
          <w:p w:rsidR="007D014D" w:rsidRPr="003C47FE" w:rsidRDefault="007D014D" w:rsidP="003D6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52934" w:rsidRPr="003C47FE" w:rsidTr="003D65AC">
        <w:tc>
          <w:tcPr>
            <w:tcW w:w="3300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552934" w:rsidRPr="003C47FE" w:rsidRDefault="00A068E2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</w:t>
            </w:r>
            <w:r w:rsidR="00D82F1C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</w:t>
            </w:r>
            <w:r w:rsidR="00A068E2"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</w:p>
        </w:tc>
      </w:tr>
      <w:tr w:rsidR="00552934" w:rsidRPr="003C47FE" w:rsidTr="003D65AC">
        <w:tc>
          <w:tcPr>
            <w:tcW w:w="3300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52934" w:rsidRPr="003C47FE" w:rsidRDefault="00D82F1C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552934" w:rsidRPr="003C47FE" w:rsidTr="003D65AC">
        <w:tc>
          <w:tcPr>
            <w:tcW w:w="3300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8,213</w:t>
            </w:r>
          </w:p>
        </w:tc>
      </w:tr>
      <w:tr w:rsidR="00552934" w:rsidRPr="003C47FE" w:rsidTr="003D65AC">
        <w:tc>
          <w:tcPr>
            <w:tcW w:w="3300" w:type="dxa"/>
          </w:tcPr>
          <w:p w:rsidR="00552934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52934" w:rsidRPr="003C47FE" w:rsidTr="003D65AC">
        <w:tc>
          <w:tcPr>
            <w:tcW w:w="3300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693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552934" w:rsidRPr="003C47FE" w:rsidRDefault="00D82F1C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4,977</w:t>
            </w:r>
          </w:p>
        </w:tc>
      </w:tr>
      <w:tr w:rsidR="00552934" w:rsidRPr="003C47FE" w:rsidTr="003D65AC">
        <w:tc>
          <w:tcPr>
            <w:tcW w:w="3300" w:type="dxa"/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552934" w:rsidRPr="00552934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4,492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552934" w:rsidRPr="003C47FE" w:rsidRDefault="00552934" w:rsidP="00552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552934" w:rsidRPr="003C47FE" w:rsidRDefault="00552934" w:rsidP="00552934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14,642</w:t>
            </w:r>
          </w:p>
        </w:tc>
      </w:tr>
    </w:tbl>
    <w:p w:rsidR="00F32F78" w:rsidRDefault="00F32F78" w:rsidP="0030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8E43A1" w:rsidRPr="003C47FE" w:rsidTr="00B96D45">
        <w:tc>
          <w:tcPr>
            <w:tcW w:w="3300" w:type="dxa"/>
            <w:shd w:val="clear" w:color="auto" w:fill="auto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2" w:type="dxa"/>
            <w:gridSpan w:val="7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43A1" w:rsidRPr="003C47FE" w:rsidTr="00B96D45">
        <w:tc>
          <w:tcPr>
            <w:tcW w:w="3300" w:type="dxa"/>
            <w:shd w:val="clear" w:color="auto" w:fill="auto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E43A1" w:rsidRPr="003C47FE" w:rsidTr="00B96D45">
        <w:tc>
          <w:tcPr>
            <w:tcW w:w="3300" w:type="dxa"/>
            <w:shd w:val="clear" w:color="auto" w:fill="auto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E43A1" w:rsidRPr="003C47FE" w:rsidTr="00B96D45">
        <w:tc>
          <w:tcPr>
            <w:tcW w:w="3300" w:type="dxa"/>
            <w:shd w:val="clear" w:color="auto" w:fill="auto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8E43A1" w:rsidRPr="003C47FE" w:rsidTr="00B96D45">
        <w:tc>
          <w:tcPr>
            <w:tcW w:w="3300" w:type="dxa"/>
            <w:shd w:val="clear" w:color="auto" w:fill="auto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8E43A1" w:rsidRPr="003C47FE" w:rsidRDefault="008E43A1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F317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1,160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1,610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8E43A1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3,768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516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</w:tr>
      <w:tr w:rsidR="008E43A1" w:rsidRPr="003C47FE" w:rsidTr="00B96D45">
        <w:tc>
          <w:tcPr>
            <w:tcW w:w="3300" w:type="dxa"/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6,887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3,263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8E43A1" w:rsidRPr="003C47FE" w:rsidRDefault="008E43A1" w:rsidP="00B96D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8E43A1" w:rsidRPr="003C47FE" w:rsidRDefault="008E43A1" w:rsidP="00B96D45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</w:tr>
    </w:tbl>
    <w:p w:rsidR="008E43A1" w:rsidRPr="002D239A" w:rsidRDefault="008E43A1" w:rsidP="008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:rsidR="008E43A1" w:rsidRDefault="008E43A1" w:rsidP="0030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p w:rsidR="008E43A1" w:rsidRDefault="008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E43A1" w:rsidRDefault="008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:rsidR="008E43A1" w:rsidRDefault="008E4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8E43A1" w:rsidRDefault="008E43A1" w:rsidP="0030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2" w:type="dxa"/>
            <w:gridSpan w:val="7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7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F32F78" w:rsidRPr="003C47FE" w:rsidRDefault="00F32F78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F317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1,103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3,805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8,213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693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4,977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552934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4,492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14,642</w:t>
            </w:r>
          </w:p>
        </w:tc>
      </w:tr>
    </w:tbl>
    <w:p w:rsidR="002D239A" w:rsidRDefault="002D239A" w:rsidP="00302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20"/>
          <w:szCs w:val="20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00"/>
        <w:gridCol w:w="1247"/>
        <w:gridCol w:w="255"/>
        <w:gridCol w:w="1266"/>
        <w:gridCol w:w="255"/>
        <w:gridCol w:w="1247"/>
        <w:gridCol w:w="255"/>
        <w:gridCol w:w="1247"/>
      </w:tblGrid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72" w:type="dxa"/>
            <w:gridSpan w:val="7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791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</w:t>
            </w:r>
            <w:r w:rsidRPr="003C47FE">
              <w:rPr>
                <w:rFonts w:ascii="Angsana New" w:hAnsi="Angsana New"/>
                <w:sz w:val="30"/>
                <w:szCs w:val="30"/>
              </w:rPr>
              <w:t>(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รายจ่าย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) /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F32F78" w:rsidRPr="003C47FE" w:rsidTr="00825638">
        <w:tc>
          <w:tcPr>
            <w:tcW w:w="3300" w:type="dxa"/>
            <w:shd w:val="clear" w:color="auto" w:fill="auto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8" w:type="dxa"/>
            <w:gridSpan w:val="3"/>
            <w:vAlign w:val="bottom"/>
          </w:tcPr>
          <w:p w:rsidR="00F32F78" w:rsidRPr="003C47FE" w:rsidRDefault="00F32F78" w:rsidP="00F3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(หมายเหตุ 2</w:t>
            </w:r>
            <w:r w:rsidR="00F317F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2" w:type="dxa"/>
            <w:gridSpan w:val="7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(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1,160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(51)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1,109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349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1,610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4,408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247" w:type="dxa"/>
          </w:tcPr>
          <w:p w:rsidR="00F32F78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3,768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516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4,284</w:t>
            </w:r>
          </w:p>
        </w:tc>
      </w:tr>
      <w:tr w:rsidR="00F32F78" w:rsidRPr="003C47FE" w:rsidTr="00825638">
        <w:tc>
          <w:tcPr>
            <w:tcW w:w="330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79" w:firstLine="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6,887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3,263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:rsidR="00F32F78" w:rsidRPr="003C47FE" w:rsidRDefault="00F32F78" w:rsidP="00825638">
            <w:pPr>
              <w:pStyle w:val="acctfourfigures"/>
              <w:tabs>
                <w:tab w:val="clear" w:pos="765"/>
                <w:tab w:val="decimal" w:pos="767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10,150</w:t>
            </w:r>
          </w:p>
        </w:tc>
      </w:tr>
    </w:tbl>
    <w:p w:rsidR="00F32F78" w:rsidRPr="00F32F78" w:rsidRDefault="00F32F78" w:rsidP="00FB6820">
      <w:pPr>
        <w:pStyle w:val="FSContent"/>
        <w:rPr>
          <w:sz w:val="20"/>
          <w:szCs w:val="20"/>
        </w:rPr>
      </w:pPr>
    </w:p>
    <w:p w:rsidR="002D239A" w:rsidRDefault="002D2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cs/>
        </w:rPr>
        <w:br w:type="page"/>
      </w:r>
    </w:p>
    <w:p w:rsidR="007D014D" w:rsidRDefault="007D014D" w:rsidP="00FB6820">
      <w:pPr>
        <w:pStyle w:val="FSContent"/>
      </w:pPr>
      <w:r w:rsidRPr="003C47FE">
        <w:rPr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:rsidR="00F32F78" w:rsidRPr="00F32F78" w:rsidRDefault="00F32F78" w:rsidP="00F47106">
      <w:pPr>
        <w:pStyle w:val="FSBlank"/>
        <w:rPr>
          <w:cs/>
        </w:rPr>
      </w:pPr>
    </w:p>
    <w:tbl>
      <w:tblPr>
        <w:tblW w:w="9198" w:type="dxa"/>
        <w:tblInd w:w="450" w:type="dxa"/>
        <w:tblLook w:val="00A0" w:firstRow="1" w:lastRow="0" w:firstColumn="1" w:lastColumn="0" w:noHBand="0" w:noVBand="0"/>
      </w:tblPr>
      <w:tblGrid>
        <w:gridCol w:w="4338"/>
        <w:gridCol w:w="1080"/>
        <w:gridCol w:w="270"/>
        <w:gridCol w:w="990"/>
        <w:gridCol w:w="270"/>
        <w:gridCol w:w="1045"/>
        <w:gridCol w:w="236"/>
        <w:gridCol w:w="969"/>
      </w:tblGrid>
      <w:tr w:rsidR="00F32F78" w:rsidRPr="003C47FE" w:rsidTr="00825638">
        <w:tc>
          <w:tcPr>
            <w:tcW w:w="4338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F78" w:rsidRPr="003C47FE" w:rsidTr="00825638">
        <w:tc>
          <w:tcPr>
            <w:tcW w:w="4338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dxa"/>
          </w:tcPr>
          <w:p w:rsidR="00F32F78" w:rsidRPr="003C47FE" w:rsidRDefault="00F32F7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32F78" w:rsidRPr="003C47FE" w:rsidTr="00F32F78">
        <w:tc>
          <w:tcPr>
            <w:tcW w:w="4338" w:type="dxa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:rsidR="00F32F78" w:rsidRPr="003C47FE" w:rsidRDefault="00F32F7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2F78" w:rsidRPr="003C47FE" w:rsidTr="00F32F78">
        <w:tc>
          <w:tcPr>
            <w:tcW w:w="4338" w:type="dxa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8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F78" w:rsidRPr="003C47FE" w:rsidTr="00F32F78">
        <w:tc>
          <w:tcPr>
            <w:tcW w:w="4338" w:type="dxa"/>
          </w:tcPr>
          <w:p w:rsidR="00F32F78" w:rsidRPr="00FB6820" w:rsidRDefault="00F32F78" w:rsidP="00F32F7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ค่าเผื่อขาดทุนจากการลดมูลค่า</w:t>
            </w:r>
          </w:p>
        </w:tc>
        <w:tc>
          <w:tcPr>
            <w:tcW w:w="108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F78" w:rsidRPr="003C47FE" w:rsidTr="00F32F78">
        <w:tc>
          <w:tcPr>
            <w:tcW w:w="4338" w:type="dxa"/>
          </w:tcPr>
          <w:p w:rsidR="00F32F78" w:rsidRPr="00FB6820" w:rsidRDefault="00F32F78" w:rsidP="00F32F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8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F32F78" w:rsidRPr="003C47FE" w:rsidTr="00F32F78">
        <w:tc>
          <w:tcPr>
            <w:tcW w:w="4338" w:type="dxa"/>
          </w:tcPr>
          <w:p w:rsidR="00F32F78" w:rsidRPr="00FB6820" w:rsidRDefault="00F32F78" w:rsidP="00F32F7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ค่าเผื่อขาดทุนจากการด้อยค่าอสังหาริมทรัพย์</w:t>
            </w:r>
          </w:p>
        </w:tc>
        <w:tc>
          <w:tcPr>
            <w:tcW w:w="108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F78" w:rsidRPr="003C47FE" w:rsidTr="00F32F78">
        <w:tc>
          <w:tcPr>
            <w:tcW w:w="4338" w:type="dxa"/>
          </w:tcPr>
          <w:p w:rsidR="00F32F78" w:rsidRPr="00FB6820" w:rsidRDefault="00F32F78" w:rsidP="00F32F7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27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27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166,505</w:t>
            </w:r>
          </w:p>
        </w:tc>
      </w:tr>
      <w:tr w:rsidR="00F32F78" w:rsidRPr="003C47FE" w:rsidTr="00F32F78">
        <w:tc>
          <w:tcPr>
            <w:tcW w:w="4338" w:type="dxa"/>
          </w:tcPr>
          <w:p w:rsidR="00F32F78" w:rsidRPr="00FB6820" w:rsidRDefault="00F32F78" w:rsidP="00F32F7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าเผื่อขาดทุนจากการด้อยค่าที่ดิน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45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F78" w:rsidRPr="003C47FE" w:rsidTr="00302387">
        <w:tc>
          <w:tcPr>
            <w:tcW w:w="4338" w:type="dxa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FB6820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27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270" w:type="dxa"/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:rsidR="00F32F78" w:rsidRPr="00F32F78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  <w:tc>
          <w:tcPr>
            <w:tcW w:w="236" w:type="dxa"/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:rsidR="00F32F78" w:rsidRPr="003C47FE" w:rsidRDefault="00F32F78" w:rsidP="00F3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149,552</w:t>
            </w:r>
          </w:p>
        </w:tc>
      </w:tr>
      <w:tr w:rsidR="00302387" w:rsidRPr="003C47FE" w:rsidTr="00302387">
        <w:tc>
          <w:tcPr>
            <w:tcW w:w="4338" w:type="dxa"/>
          </w:tcPr>
          <w:p w:rsid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72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  <w:tc>
          <w:tcPr>
            <w:tcW w:w="270" w:type="dxa"/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  <w:tc>
          <w:tcPr>
            <w:tcW w:w="270" w:type="dxa"/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  <w:tc>
          <w:tcPr>
            <w:tcW w:w="236" w:type="dxa"/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2387" w:rsidRPr="00302387" w:rsidRDefault="00302387" w:rsidP="003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2387">
              <w:rPr>
                <w:rFonts w:ascii="Angsana New" w:hAnsi="Angsana New"/>
                <w:b/>
                <w:bCs/>
                <w:sz w:val="30"/>
                <w:szCs w:val="30"/>
              </w:rPr>
              <w:t>488,451</w:t>
            </w:r>
          </w:p>
        </w:tc>
      </w:tr>
    </w:tbl>
    <w:p w:rsidR="007D014D" w:rsidRPr="00720EA8" w:rsidRDefault="007D014D" w:rsidP="007A3757">
      <w:pPr>
        <w:pStyle w:val="FSBlank"/>
      </w:pPr>
      <w:r w:rsidRPr="00720EA8">
        <w:rPr>
          <w:cs/>
        </w:rPr>
        <w:tab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B3CA5">
        <w:rPr>
          <w:rFonts w:ascii="Angsana New" w:hAnsi="Angsana New"/>
          <w:sz w:val="30"/>
          <w:szCs w:val="30"/>
          <w:cs/>
        </w:rPr>
        <w:t>ผลแตกต่างชั่วคราวที่ใช้หักภาษีที่ยังไม่สิ้นสุดอายุตามกฎหมายเกี่ยวกับภาษีเงินได้ปัจจุบันนั้น 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="00FC1033">
        <w:rPr>
          <w:rFonts w:ascii="Angsana New" w:hAnsi="Angsana New" w:hint="cs"/>
          <w:sz w:val="30"/>
          <w:szCs w:val="30"/>
          <w:cs/>
        </w:rPr>
        <w:t>กลุ่ม</w:t>
      </w:r>
      <w:r w:rsidRPr="00BB3CA5">
        <w:rPr>
          <w:rFonts w:ascii="Angsana New" w:hAnsi="Angsana New"/>
          <w:sz w:val="30"/>
          <w:szCs w:val="30"/>
          <w:cs/>
        </w:rPr>
        <w:t>บริษัทจะใช้ประโยชน์ทางภาษีดังกล่าว</w:t>
      </w:r>
    </w:p>
    <w:p w:rsidR="007D014D" w:rsidRPr="00720EA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A3757" w:rsidRDefault="007A37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Pr="000422B0" w:rsidRDefault="007D014D" w:rsidP="000422B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0422B0">
        <w:rPr>
          <w:rFonts w:ascii="Angsana New" w:hAnsi="Angsana New"/>
          <w:bCs/>
          <w:sz w:val="30"/>
          <w:szCs w:val="30"/>
          <w:cs/>
        </w:rPr>
        <w:lastRenderedPageBreak/>
        <w:t>หนี้สินที่มีภาระดอกเบี้ย</w:t>
      </w:r>
      <w:r w:rsidR="001D446E">
        <w:rPr>
          <w:rFonts w:ascii="Angsana New" w:hAnsi="Angsana New"/>
          <w:bCs/>
          <w:sz w:val="30"/>
          <w:szCs w:val="30"/>
        </w:rPr>
        <w:t xml:space="preserve">  </w:t>
      </w:r>
    </w:p>
    <w:p w:rsidR="00DD5369" w:rsidRPr="00112B8A" w:rsidRDefault="00DD5369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5"/>
        <w:gridCol w:w="1043"/>
        <w:gridCol w:w="236"/>
        <w:gridCol w:w="1152"/>
        <w:gridCol w:w="272"/>
        <w:gridCol w:w="992"/>
        <w:gridCol w:w="274"/>
        <w:gridCol w:w="1170"/>
      </w:tblGrid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8256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pct"/>
            <w:gridSpan w:val="3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8256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9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825638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7" w:type="pct"/>
            <w:gridSpan w:val="7"/>
          </w:tcPr>
          <w:p w:rsidR="00B4221B" w:rsidRPr="003C47FE" w:rsidRDefault="00B4221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6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เงินเบิกเกินบัญชีธนาคาร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3A76E1">
              <w:rPr>
                <w:rFonts w:ascii="Angsana New" w:hAnsi="Angsana New" w:hint="cs"/>
                <w:sz w:val="30"/>
                <w:szCs w:val="30"/>
                <w:cs/>
              </w:rPr>
              <w:t>ส่วนที่มีหลักประกัน</w:t>
            </w:r>
          </w:p>
          <w:p w:rsidR="003A76E1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(อัตราดอกเบี้ยเงินเบิกเกินบัญชีขั้นต่ำ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(MOR) </w:t>
            </w:r>
            <w:r w:rsidR="003A76E1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:rsidR="003A76E1" w:rsidRDefault="003A76E1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4221B" w:rsidRPr="003C47FE">
              <w:rPr>
                <w:rFonts w:ascii="Angsana New" w:hAnsi="Angsana New"/>
                <w:sz w:val="30"/>
                <w:szCs w:val="30"/>
                <w:cs/>
              </w:rPr>
              <w:t>ลบ</w:t>
            </w:r>
            <w:r w:rsidR="00B4221B" w:rsidRPr="002D239A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="00B4221B" w:rsidRPr="002D239A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221B" w:rsidRPr="002D239A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B4221B" w:rsidRPr="002D239A">
              <w:rPr>
                <w:rFonts w:ascii="Angsana New" w:hAnsi="Angsana New"/>
                <w:sz w:val="30"/>
                <w:szCs w:val="30"/>
              </w:rPr>
              <w:t xml:space="preserve"> MOR </w:t>
            </w:r>
            <w:r w:rsidR="00B4221B" w:rsidRPr="002D239A">
              <w:rPr>
                <w:rFonts w:ascii="Angsana New" w:hAnsi="Angsana New"/>
                <w:sz w:val="30"/>
                <w:szCs w:val="30"/>
                <w:cs/>
              </w:rPr>
              <w:t>ลบร้อยละ</w:t>
            </w:r>
            <w:r w:rsidR="00B4221B" w:rsidRPr="002D239A">
              <w:rPr>
                <w:rFonts w:ascii="Angsana New" w:hAnsi="Angsana New"/>
                <w:sz w:val="30"/>
                <w:szCs w:val="30"/>
              </w:rPr>
              <w:t xml:space="preserve"> 1.25 </w:t>
            </w:r>
            <w:r w:rsidR="00B4221B" w:rsidRPr="002D239A">
              <w:rPr>
                <w:rFonts w:ascii="Angsana New" w:hAnsi="Angsana New"/>
                <w:sz w:val="30"/>
                <w:szCs w:val="30"/>
                <w:cs/>
              </w:rPr>
              <w:t>ต่อ</w:t>
            </w:r>
            <w:r w:rsidR="00B4221B" w:rsidRPr="003C47FE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B4221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3A76E1" w:rsidRDefault="003A76E1" w:rsidP="00B4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B422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(25</w:t>
            </w:r>
            <w:r w:rsidR="00B4221B">
              <w:rPr>
                <w:rFonts w:ascii="Angsana New" w:hAnsi="Angsana New"/>
                <w:i/>
                <w:iCs/>
                <w:sz w:val="30"/>
                <w:szCs w:val="30"/>
              </w:rPr>
              <w:t>60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</w:rPr>
              <w:t>: MOR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ลบร้อยละ 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="00B4221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และ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MOR </w:t>
            </w:r>
          </w:p>
          <w:p w:rsidR="00B4221B" w:rsidRPr="003A76E1" w:rsidRDefault="003A76E1" w:rsidP="00B42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  </w:t>
            </w:r>
            <w:r w:rsidR="00B4221B"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ลบร้อยละ 1.25)</w:t>
            </w:r>
            <w:r w:rsidR="00B4221B"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68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ที่ถึงกำหนดชำระภายในหนึ่งปี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68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36,000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6,354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รวมหนี้สินที่มีภาระดอกเบี้ยระยะสั้น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:rsidR="00B4221B" w:rsidRPr="007E1A8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8B">
              <w:rPr>
                <w:rFonts w:ascii="Angsana New" w:hAnsi="Angsana New"/>
                <w:b/>
                <w:bCs/>
                <w:sz w:val="30"/>
                <w:szCs w:val="30"/>
              </w:rPr>
              <w:t>42,39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369"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single" w:sz="4" w:space="0" w:color="auto"/>
            </w:tcBorders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8B">
              <w:rPr>
                <w:rFonts w:ascii="Angsana New" w:hAnsi="Angsana New"/>
                <w:b/>
                <w:bCs/>
                <w:sz w:val="30"/>
                <w:szCs w:val="30"/>
              </w:rPr>
              <w:t>42,39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5369"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DD5369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" w:type="pct"/>
          </w:tcPr>
          <w:p w:rsidR="00B4221B" w:rsidRPr="00DD5369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9" w:type="pct"/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221B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68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221B" w:rsidTr="00B4221B">
        <w:trPr>
          <w:cantSplit/>
        </w:trPr>
        <w:tc>
          <w:tcPr>
            <w:tcW w:w="2203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  <w:p w:rsidR="00B4221B" w:rsidRPr="004852D4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568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307,961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337,955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307,961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337,955</w:t>
            </w:r>
          </w:p>
        </w:tc>
      </w:tr>
      <w:tr w:rsidR="00B4221B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14,087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10,112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14,087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:rsidR="00B4221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10,112</w:t>
            </w:r>
          </w:p>
        </w:tc>
      </w:tr>
      <w:tr w:rsidR="00B4221B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รวมหนี้สินที่มีภาระดอกเบี้ยระยะยาว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B4221B" w:rsidRPr="007E1A8B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1A8B">
              <w:rPr>
                <w:rFonts w:ascii="Angsana New" w:hAnsi="Angsana New"/>
                <w:b/>
                <w:bCs/>
                <w:sz w:val="30"/>
                <w:szCs w:val="30"/>
              </w:rPr>
              <w:t>322,048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348,067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E1A8B">
              <w:rPr>
                <w:rFonts w:ascii="Angsana New" w:hAnsi="Angsana New"/>
                <w:b/>
                <w:bCs/>
                <w:sz w:val="30"/>
                <w:szCs w:val="30"/>
              </w:rPr>
              <w:t>322,048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:rsidR="00B4221B" w:rsidRPr="00DD5369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348,067</w:t>
            </w:r>
          </w:p>
        </w:tc>
      </w:tr>
      <w:tr w:rsidR="00B4221B" w:rsidRPr="003C47FE" w:rsidTr="00B4221B">
        <w:trPr>
          <w:cantSplit/>
        </w:trPr>
        <w:tc>
          <w:tcPr>
            <w:tcW w:w="2203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364,440</w:t>
            </w:r>
          </w:p>
        </w:tc>
        <w:tc>
          <w:tcPr>
            <w:tcW w:w="128" w:type="pct"/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364,830</w:t>
            </w:r>
          </w:p>
        </w:tc>
        <w:tc>
          <w:tcPr>
            <w:tcW w:w="148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364,440</w:t>
            </w:r>
          </w:p>
        </w:tc>
        <w:tc>
          <w:tcPr>
            <w:tcW w:w="149" w:type="pct"/>
          </w:tcPr>
          <w:p w:rsidR="00B4221B" w:rsidRPr="003C47FE" w:rsidRDefault="00B4221B" w:rsidP="00DD53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:rsidR="00B4221B" w:rsidRPr="003C47FE" w:rsidRDefault="00B4221B" w:rsidP="00DD5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364,830</w:t>
            </w:r>
          </w:p>
        </w:tc>
      </w:tr>
    </w:tbl>
    <w:p w:rsidR="00112B8A" w:rsidRDefault="00112B8A" w:rsidP="00DD5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112B8A" w:rsidRDefault="00112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แสดงตามระยะเวลาครบกำหนดการจ่ายชำระ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ณ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วันที่ 31 ธันวาคม ได้ดังนี้</w:t>
      </w:r>
    </w:p>
    <w:p w:rsidR="00112B8A" w:rsidRPr="00A12C30" w:rsidRDefault="00112B8A" w:rsidP="00B96D45">
      <w:pPr>
        <w:pStyle w:val="FSBlank"/>
      </w:pPr>
    </w:p>
    <w:tbl>
      <w:tblPr>
        <w:tblW w:w="9198" w:type="dxa"/>
        <w:tblInd w:w="450" w:type="dxa"/>
        <w:tblLook w:val="00A0" w:firstRow="1" w:lastRow="0" w:firstColumn="1" w:lastColumn="0" w:noHBand="0" w:noVBand="0"/>
      </w:tblPr>
      <w:tblGrid>
        <w:gridCol w:w="4014"/>
        <w:gridCol w:w="1050"/>
        <w:gridCol w:w="266"/>
        <w:gridCol w:w="1186"/>
        <w:gridCol w:w="266"/>
        <w:gridCol w:w="996"/>
        <w:gridCol w:w="234"/>
        <w:gridCol w:w="1186"/>
      </w:tblGrid>
      <w:tr w:rsidR="00112B8A" w:rsidRPr="003C47FE" w:rsidTr="00112B8A">
        <w:tc>
          <w:tcPr>
            <w:tcW w:w="4014" w:type="dxa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6" w:type="dxa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6" w:type="dxa"/>
            <w:gridSpan w:val="3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B8A" w:rsidRPr="003C47FE" w:rsidTr="00112B8A">
        <w:tc>
          <w:tcPr>
            <w:tcW w:w="4014" w:type="dxa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6" w:type="dxa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4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</w:tcPr>
          <w:p w:rsidR="00112B8A" w:rsidRPr="003C47FE" w:rsidRDefault="00112B8A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12B8A" w:rsidRPr="003C47FE" w:rsidTr="00112B8A">
        <w:tc>
          <w:tcPr>
            <w:tcW w:w="4014" w:type="dxa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84" w:type="dxa"/>
            <w:gridSpan w:val="7"/>
          </w:tcPr>
          <w:p w:rsidR="00112B8A" w:rsidRPr="003C47FE" w:rsidRDefault="00112B8A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B8A" w:rsidRPr="003C47FE" w:rsidTr="00112B8A">
        <w:tc>
          <w:tcPr>
            <w:tcW w:w="4014" w:type="dxa"/>
          </w:tcPr>
          <w:p w:rsidR="00112B8A" w:rsidRPr="003C47FE" w:rsidRDefault="00112B8A" w:rsidP="00112B8A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ครบกำหนดภายในหนึ่งปี</w:t>
            </w:r>
          </w:p>
        </w:tc>
        <w:tc>
          <w:tcPr>
            <w:tcW w:w="1050" w:type="dxa"/>
            <w:vAlign w:val="bottom"/>
          </w:tcPr>
          <w:p w:rsidR="00112B8A" w:rsidRPr="00112B8A" w:rsidRDefault="00A12C30" w:rsidP="0011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36,038</w:t>
            </w:r>
          </w:p>
        </w:tc>
        <w:tc>
          <w:tcPr>
            <w:tcW w:w="266" w:type="dxa"/>
            <w:vAlign w:val="bottom"/>
          </w:tcPr>
          <w:p w:rsidR="00112B8A" w:rsidRPr="003C47FE" w:rsidRDefault="00112B8A" w:rsidP="0011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112B8A" w:rsidRPr="003C47FE" w:rsidRDefault="00112B8A" w:rsidP="00112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12,641</w:t>
            </w:r>
          </w:p>
        </w:tc>
        <w:tc>
          <w:tcPr>
            <w:tcW w:w="266" w:type="dxa"/>
            <w:vAlign w:val="bottom"/>
          </w:tcPr>
          <w:p w:rsidR="00112B8A" w:rsidRPr="003C47FE" w:rsidRDefault="00112B8A" w:rsidP="0011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6" w:type="dxa"/>
            <w:vAlign w:val="bottom"/>
          </w:tcPr>
          <w:p w:rsidR="00112B8A" w:rsidRPr="00112B8A" w:rsidRDefault="00A12C30" w:rsidP="0011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36,038</w:t>
            </w:r>
          </w:p>
        </w:tc>
        <w:tc>
          <w:tcPr>
            <w:tcW w:w="234" w:type="dxa"/>
            <w:vAlign w:val="bottom"/>
          </w:tcPr>
          <w:p w:rsidR="00112B8A" w:rsidRPr="003C47FE" w:rsidRDefault="00112B8A" w:rsidP="00112B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112B8A" w:rsidRPr="003C47FE" w:rsidRDefault="00112B8A" w:rsidP="00112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12,641</w:t>
            </w:r>
          </w:p>
        </w:tc>
      </w:tr>
      <w:tr w:rsidR="0007623F" w:rsidRPr="003C47FE" w:rsidTr="00112B8A">
        <w:tc>
          <w:tcPr>
            <w:tcW w:w="4014" w:type="dxa"/>
          </w:tcPr>
          <w:p w:rsidR="0007623F" w:rsidRPr="003C47FE" w:rsidRDefault="0007623F" w:rsidP="0007623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ครบกำหนดหลังจากหนึ่งปีแต่ไม่เกินห้าปี</w:t>
            </w:r>
          </w:p>
        </w:tc>
        <w:tc>
          <w:tcPr>
            <w:tcW w:w="1050" w:type="dxa"/>
            <w:vAlign w:val="bottom"/>
          </w:tcPr>
          <w:p w:rsidR="0007623F" w:rsidRPr="0007623F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623F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266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07623F" w:rsidRPr="003C47FE" w:rsidRDefault="0007623F" w:rsidP="0007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266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6" w:type="dxa"/>
            <w:vAlign w:val="bottom"/>
          </w:tcPr>
          <w:p w:rsidR="0007623F" w:rsidRPr="0007623F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623F"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  <w:tc>
          <w:tcPr>
            <w:tcW w:w="234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</w:tcPr>
          <w:p w:rsidR="0007623F" w:rsidRPr="003C47FE" w:rsidRDefault="0007623F" w:rsidP="0007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144,000</w:t>
            </w:r>
          </w:p>
        </w:tc>
      </w:tr>
      <w:tr w:rsidR="0007623F" w:rsidRPr="003C47FE" w:rsidTr="00112B8A">
        <w:tc>
          <w:tcPr>
            <w:tcW w:w="4014" w:type="dxa"/>
          </w:tcPr>
          <w:p w:rsidR="0007623F" w:rsidRPr="003C47FE" w:rsidRDefault="0007623F" w:rsidP="0007623F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ครบกำหนดหลังจากห้าปี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07623F" w:rsidRPr="0007623F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623F">
              <w:rPr>
                <w:rFonts w:ascii="Angsana New" w:hAnsi="Angsana New"/>
                <w:sz w:val="30"/>
                <w:szCs w:val="30"/>
              </w:rPr>
              <w:t>163,96</w:t>
            </w:r>
            <w:r w:rsidR="00774C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6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07623F" w:rsidRPr="003C47FE" w:rsidRDefault="0007623F" w:rsidP="0007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  <w:tc>
          <w:tcPr>
            <w:tcW w:w="266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:rsidR="0007623F" w:rsidRPr="0007623F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  <w:r w:rsidRPr="0007623F">
              <w:rPr>
                <w:rFonts w:ascii="Angsana New" w:hAnsi="Angsana New"/>
                <w:sz w:val="30"/>
                <w:szCs w:val="30"/>
              </w:rPr>
              <w:t>163,96</w:t>
            </w:r>
            <w:r w:rsidR="00774C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4" w:type="dxa"/>
            <w:vAlign w:val="bottom"/>
          </w:tcPr>
          <w:p w:rsidR="0007623F" w:rsidRPr="003C47FE" w:rsidRDefault="0007623F" w:rsidP="00076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07623F" w:rsidRPr="003C47FE" w:rsidRDefault="0007623F" w:rsidP="00076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</w:tr>
      <w:tr w:rsidR="00CD785D" w:rsidRPr="003C47FE" w:rsidTr="00112B8A">
        <w:tc>
          <w:tcPr>
            <w:tcW w:w="4014" w:type="dxa"/>
          </w:tcPr>
          <w:p w:rsidR="00CD785D" w:rsidRPr="003C47FE" w:rsidRDefault="00CD785D" w:rsidP="00CD785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85D" w:rsidRPr="0007623F" w:rsidRDefault="00CD785D" w:rsidP="00CD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A12C30">
              <w:rPr>
                <w:rFonts w:ascii="Angsana New" w:hAnsi="Angsana New"/>
                <w:b/>
                <w:bCs/>
                <w:sz w:val="30"/>
                <w:szCs w:val="30"/>
              </w:rPr>
              <w:t>,99</w:t>
            </w:r>
            <w:r w:rsidR="00774CC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6" w:type="dxa"/>
            <w:vAlign w:val="bottom"/>
          </w:tcPr>
          <w:p w:rsidR="00CD785D" w:rsidRPr="0007623F" w:rsidRDefault="00CD785D" w:rsidP="00CD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CD785D" w:rsidRPr="003C47FE" w:rsidRDefault="00CD785D" w:rsidP="00CD7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350,596</w:t>
            </w:r>
          </w:p>
        </w:tc>
        <w:tc>
          <w:tcPr>
            <w:tcW w:w="266" w:type="dxa"/>
            <w:vAlign w:val="bottom"/>
          </w:tcPr>
          <w:p w:rsidR="00CD785D" w:rsidRPr="003C47FE" w:rsidRDefault="00CD785D" w:rsidP="00CD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785D" w:rsidRPr="0007623F" w:rsidRDefault="00CD785D" w:rsidP="00CD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343</w:t>
            </w:r>
            <w:r w:rsidR="00A12C30">
              <w:rPr>
                <w:rFonts w:ascii="Angsana New" w:hAnsi="Angsana New"/>
                <w:b/>
                <w:bCs/>
                <w:sz w:val="30"/>
                <w:szCs w:val="30"/>
              </w:rPr>
              <w:t>,99</w:t>
            </w:r>
            <w:r w:rsidR="00774CC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4" w:type="dxa"/>
            <w:vAlign w:val="bottom"/>
          </w:tcPr>
          <w:p w:rsidR="00CD785D" w:rsidRPr="003C47FE" w:rsidRDefault="00CD785D" w:rsidP="00CD7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CD785D" w:rsidRPr="003C47FE" w:rsidRDefault="00CD785D" w:rsidP="00CD78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350,596</w:t>
            </w:r>
          </w:p>
        </w:tc>
      </w:tr>
    </w:tbl>
    <w:p w:rsidR="00112B8A" w:rsidRPr="00112B8A" w:rsidRDefault="00112B8A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4852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รายละเอียดของเงินกู้ยืมระยะยาวจากสถาบันการเงินในประเทศ มีดังนี้</w:t>
      </w:r>
    </w:p>
    <w:p w:rsidR="007D014D" w:rsidRPr="00FB682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61" w:type="dxa"/>
        <w:tblInd w:w="459" w:type="dxa"/>
        <w:tblLook w:val="0000" w:firstRow="0" w:lastRow="0" w:firstColumn="0" w:lastColumn="0" w:noHBand="0" w:noVBand="0"/>
      </w:tblPr>
      <w:tblGrid>
        <w:gridCol w:w="3429"/>
        <w:gridCol w:w="1242"/>
        <w:gridCol w:w="1908"/>
        <w:gridCol w:w="2682"/>
      </w:tblGrid>
      <w:tr w:rsidR="007D014D" w:rsidRPr="003C47FE" w:rsidTr="00A31BED">
        <w:trPr>
          <w:trHeight w:val="346"/>
        </w:trPr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วงเงินสินเชื่อ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สัญญาเงินกู้ยืม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ที่ได้รับอนุมัติ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กำหนดการจ่ายชำระคืน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84DC5" w:rsidRPr="003C47FE" w:rsidTr="00A31BED">
        <w:tc>
          <w:tcPr>
            <w:tcW w:w="3429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620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เพื่อจ่ายค่าก่อสร้างระบบป้องกัน</w:t>
            </w:r>
          </w:p>
        </w:tc>
        <w:tc>
          <w:tcPr>
            <w:tcW w:w="124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350</w:t>
            </w:r>
          </w:p>
        </w:tc>
        <w:tc>
          <w:tcPr>
            <w:tcW w:w="1908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0.01</w:t>
            </w:r>
          </w:p>
        </w:tc>
        <w:tc>
          <w:tcPr>
            <w:tcW w:w="2682" w:type="dxa"/>
          </w:tcPr>
          <w:p w:rsidR="00684DC5" w:rsidRPr="003C47FE" w:rsidRDefault="00684DC5" w:rsidP="00684D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15 ปีนับจากวันลงนามในสัญญา</w:t>
            </w:r>
          </w:p>
        </w:tc>
      </w:tr>
      <w:tr w:rsidR="007D014D" w:rsidRPr="003C47FE" w:rsidTr="00A31BED">
        <w:tc>
          <w:tcPr>
            <w:tcW w:w="3429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right="-62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อุทกภัย (จังหวัดปทุมธานี)</w:t>
            </w:r>
          </w:p>
        </w:tc>
        <w:tc>
          <w:tcPr>
            <w:tcW w:w="124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45" w:right="-73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82" w:type="dxa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 w:right="-423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</w:tbl>
    <w:p w:rsidR="007D014D" w:rsidRPr="00FB6820" w:rsidRDefault="007D014D" w:rsidP="00100CD1">
      <w:pPr>
        <w:pStyle w:val="FSBlank"/>
        <w:rPr>
          <w:sz w:val="18"/>
          <w:szCs w:val="18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pacing w:val="-6"/>
          <w:sz w:val="30"/>
          <w:szCs w:val="30"/>
          <w:cs/>
        </w:rPr>
        <w:t>หนี้สินที่มีภาระดอกเบี้ยส่วนที่มีหลักประกันคงเหลือ ณ วันที่ 31 ธันวาคม มีสินทรัพย์เป็น</w:t>
      </w:r>
      <w:r w:rsidRPr="003C47FE">
        <w:rPr>
          <w:rFonts w:ascii="Angsana New" w:hAnsi="Angsana New"/>
          <w:sz w:val="30"/>
          <w:szCs w:val="30"/>
          <w:cs/>
        </w:rPr>
        <w:t>หลักประกันดังนี้</w:t>
      </w:r>
    </w:p>
    <w:p w:rsidR="00A12C30" w:rsidRPr="00A12C30" w:rsidRDefault="00A12C3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990"/>
        <w:gridCol w:w="1099"/>
        <w:gridCol w:w="251"/>
        <w:gridCol w:w="1076"/>
        <w:gridCol w:w="270"/>
        <w:gridCol w:w="1080"/>
        <w:gridCol w:w="270"/>
        <w:gridCol w:w="1084"/>
      </w:tblGrid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A12C30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3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16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0" w:type="pct"/>
            <w:gridSpan w:val="3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A12C30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4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631DB1">
            <w:pPr>
              <w:pStyle w:val="3"/>
              <w:tabs>
                <w:tab w:val="clear" w:pos="360"/>
                <w:tab w:val="clear" w:pos="72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0" w:type="pct"/>
            <w:gridSpan w:val="7"/>
          </w:tcPr>
          <w:p w:rsidR="00A12C30" w:rsidRPr="003C47FE" w:rsidRDefault="00A12C3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ที่ดินที่พัฒนาเสร็จแล้วพร้อมขาย</w:t>
            </w:r>
          </w:p>
        </w:tc>
        <w:tc>
          <w:tcPr>
            <w:tcW w:w="529" w:type="pct"/>
          </w:tcPr>
          <w:p w:rsid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บางแปลง</w:t>
            </w:r>
          </w:p>
        </w:tc>
        <w:tc>
          <w:tcPr>
            <w:tcW w:w="529" w:type="pct"/>
          </w:tcPr>
          <w:p w:rsidR="00A12C30" w:rsidRPr="00D8240A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240A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58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125,769</w:t>
            </w: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ที่ดินบางแปลง รวมทั้งโครงการ</w:t>
            </w:r>
          </w:p>
        </w:tc>
        <w:tc>
          <w:tcPr>
            <w:tcW w:w="529" w:type="pct"/>
          </w:tcPr>
          <w:p w:rsidR="00A12C30" w:rsidRPr="00D8240A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ระบบผลิตน้ำเพื่อการอุตสาหกรรม</w:t>
            </w:r>
          </w:p>
        </w:tc>
        <w:tc>
          <w:tcPr>
            <w:tcW w:w="529" w:type="pct"/>
          </w:tcPr>
          <w:p w:rsidR="00A12C30" w:rsidRPr="00D8240A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ระบบบำบัดน้ำเสีย เครื่องจักรและ</w:t>
            </w:r>
          </w:p>
        </w:tc>
        <w:tc>
          <w:tcPr>
            <w:tcW w:w="529" w:type="pct"/>
          </w:tcPr>
          <w:p w:rsidR="00A12C30" w:rsidRPr="00D8240A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529" w:type="pct"/>
          </w:tcPr>
          <w:p w:rsidR="00A12C30" w:rsidRPr="00D8240A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240A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10,368</w:t>
            </w:r>
          </w:p>
        </w:tc>
      </w:tr>
      <w:tr w:rsidR="00A12C30" w:rsidRPr="003C47FE" w:rsidTr="00A12C30">
        <w:trPr>
          <w:cantSplit/>
        </w:trPr>
        <w:tc>
          <w:tcPr>
            <w:tcW w:w="1731" w:type="pct"/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529" w:type="pct"/>
          </w:tcPr>
          <w:p w:rsid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  <w:tc>
          <w:tcPr>
            <w:tcW w:w="134" w:type="pct"/>
          </w:tcPr>
          <w:p w:rsidR="00A12C30" w:rsidRPr="003C47FE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  <w:tc>
          <w:tcPr>
            <w:tcW w:w="144" w:type="pct"/>
          </w:tcPr>
          <w:p w:rsidR="00A12C30" w:rsidRPr="003C47FE" w:rsidRDefault="00A12C30" w:rsidP="00A12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12C30" w:rsidRPr="00A12C30" w:rsidRDefault="00A12C30" w:rsidP="00A12C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C30">
              <w:rPr>
                <w:rFonts w:ascii="Angsana New" w:hAnsi="Angsana New"/>
                <w:b/>
                <w:bCs/>
                <w:sz w:val="30"/>
                <w:szCs w:val="30"/>
              </w:rPr>
              <w:t>136,137</w:t>
            </w:r>
          </w:p>
        </w:tc>
      </w:tr>
    </w:tbl>
    <w:p w:rsidR="00FD226D" w:rsidRPr="00FD226D" w:rsidRDefault="00FD226D" w:rsidP="00A1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6"/>
          <w:sz w:val="20"/>
          <w:szCs w:val="20"/>
        </w:rPr>
      </w:pPr>
    </w:p>
    <w:p w:rsidR="00A12C30" w:rsidRPr="00FD226D" w:rsidRDefault="00A12C30" w:rsidP="00A12C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D226D">
        <w:rPr>
          <w:rFonts w:ascii="Angsana New" w:hAnsi="Angsana New"/>
          <w:spacing w:val="-6"/>
          <w:sz w:val="30"/>
          <w:szCs w:val="30"/>
          <w:cs/>
        </w:rPr>
        <w:t>ณ วันที่ 31 ธันวาคม 25</w:t>
      </w:r>
      <w:r w:rsidRPr="00FD226D">
        <w:rPr>
          <w:rFonts w:ascii="Angsana New" w:hAnsi="Angsana New"/>
          <w:spacing w:val="-6"/>
          <w:sz w:val="30"/>
          <w:szCs w:val="30"/>
        </w:rPr>
        <w:t xml:space="preserve">61 </w:t>
      </w:r>
      <w:r w:rsidRPr="00FD226D">
        <w:rPr>
          <w:rFonts w:ascii="Angsana New" w:hAnsi="Angsana New"/>
          <w:spacing w:val="-6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60A1F">
        <w:rPr>
          <w:rFonts w:ascii="Angsana New" w:hAnsi="Angsana New"/>
          <w:spacing w:val="-6"/>
          <w:sz w:val="30"/>
          <w:szCs w:val="30"/>
        </w:rPr>
        <w:t xml:space="preserve"> 12.4</w:t>
      </w:r>
      <w:r w:rsidRPr="00FD226D">
        <w:rPr>
          <w:rFonts w:ascii="Angsana New" w:hAnsi="Angsana New"/>
          <w:spacing w:val="-6"/>
          <w:sz w:val="30"/>
          <w:szCs w:val="30"/>
        </w:rPr>
        <w:t xml:space="preserve"> </w:t>
      </w:r>
      <w:r w:rsidRPr="00FD226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FD226D">
        <w:rPr>
          <w:rFonts w:ascii="Angsana New" w:hAnsi="Angsana New"/>
          <w:spacing w:val="-6"/>
          <w:sz w:val="30"/>
          <w:szCs w:val="30"/>
        </w:rPr>
        <w:t xml:space="preserve"> </w:t>
      </w:r>
      <w:r w:rsidRPr="00FD226D">
        <w:rPr>
          <w:rFonts w:ascii="Angsana New" w:hAnsi="Angsana New"/>
          <w:i/>
          <w:iCs/>
          <w:sz w:val="30"/>
          <w:szCs w:val="30"/>
          <w:cs/>
        </w:rPr>
        <w:t>(</w:t>
      </w:r>
      <w:r w:rsidRPr="00FD226D">
        <w:rPr>
          <w:rFonts w:ascii="Angsana New" w:hAnsi="Angsana New"/>
          <w:i/>
          <w:iCs/>
          <w:sz w:val="30"/>
          <w:szCs w:val="30"/>
        </w:rPr>
        <w:t xml:space="preserve">2560: 23.6 </w:t>
      </w:r>
      <w:r w:rsidRPr="00FD226D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หนี้สินตามสัญญาเช่าการเงิน</w:t>
      </w:r>
    </w:p>
    <w:p w:rsidR="007D014D" w:rsidRPr="00A80D27" w:rsidRDefault="007D014D" w:rsidP="00100CD1">
      <w:pPr>
        <w:pStyle w:val="FSBlank"/>
      </w:pPr>
    </w:p>
    <w:p w:rsidR="007D014D" w:rsidRPr="00E703E1" w:rsidRDefault="007D014D" w:rsidP="00E703E1">
      <w:pPr>
        <w:pStyle w:val="Capt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 w:cs="Angsana New"/>
          <w:b w:val="0"/>
          <w:bCs w:val="0"/>
          <w:sz w:val="30"/>
          <w:szCs w:val="30"/>
        </w:rPr>
      </w:pP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หนี้สินตามสัญญาเช่าการเงิน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ณ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วันที่</w:t>
      </w:r>
      <w:r w:rsidRPr="00E703E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31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Pr="00E703E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E703E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มีรายละเอียดดังนี้</w:t>
      </w:r>
    </w:p>
    <w:p w:rsidR="00511ABA" w:rsidRPr="00320BE1" w:rsidRDefault="00511ABA" w:rsidP="00511ABA">
      <w:pPr>
        <w:pStyle w:val="FSBlank"/>
      </w:pPr>
      <w:r>
        <w:tab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72"/>
        <w:gridCol w:w="990"/>
        <w:gridCol w:w="237"/>
        <w:gridCol w:w="933"/>
        <w:gridCol w:w="270"/>
        <w:gridCol w:w="1080"/>
        <w:gridCol w:w="270"/>
        <w:gridCol w:w="1026"/>
        <w:gridCol w:w="236"/>
        <w:gridCol w:w="34"/>
        <w:gridCol w:w="941"/>
        <w:gridCol w:w="8"/>
        <w:gridCol w:w="269"/>
        <w:gridCol w:w="1086"/>
      </w:tblGrid>
      <w:tr w:rsidR="000A17D2" w:rsidRPr="00DD6305" w:rsidTr="007C1FF5">
        <w:tc>
          <w:tcPr>
            <w:tcW w:w="1872" w:type="dxa"/>
          </w:tcPr>
          <w:p w:rsidR="000A17D2" w:rsidRPr="00C81FAC" w:rsidRDefault="000A17D2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  <w:shd w:val="clear" w:color="auto" w:fill="auto"/>
          </w:tcPr>
          <w:p w:rsidR="000A17D2" w:rsidRPr="000A17D2" w:rsidRDefault="000A17D2" w:rsidP="00EE1F0E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17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17D2" w:rsidRPr="00DD6305" w:rsidTr="007C1FF5">
        <w:tc>
          <w:tcPr>
            <w:tcW w:w="1872" w:type="dxa"/>
          </w:tcPr>
          <w:p w:rsidR="000A17D2" w:rsidRPr="00C81FAC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A17D2" w:rsidRPr="00DD6305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A17D2" w:rsidRPr="00DD6305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A17D2" w:rsidRPr="00DD6305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A17D2" w:rsidRPr="00DD6305" w:rsidTr="007C1FF5">
        <w:tc>
          <w:tcPr>
            <w:tcW w:w="1872" w:type="dxa"/>
            <w:shd w:val="clear" w:color="auto" w:fill="auto"/>
          </w:tcPr>
          <w:p w:rsidR="000A17D2" w:rsidRPr="00DD6305" w:rsidRDefault="000A17D2" w:rsidP="000A17D2">
            <w:pPr>
              <w:tabs>
                <w:tab w:val="left" w:pos="540"/>
              </w:tabs>
              <w:ind w:left="34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DD6305" w:rsidRDefault="000A17D2" w:rsidP="000A17D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</w:t>
            </w:r>
          </w:p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0A17D2" w:rsidRPr="00DD6305" w:rsidRDefault="000A17D2" w:rsidP="000A17D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shd w:val="clear" w:color="auto" w:fill="auto"/>
            <w:vAlign w:val="bottom"/>
          </w:tcPr>
          <w:p w:rsidR="000A17D2" w:rsidRPr="00DD6305" w:rsidRDefault="000A17D2" w:rsidP="000A17D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:rsidR="000A17D2" w:rsidRPr="00DD6305" w:rsidRDefault="000A17D2" w:rsidP="000A17D2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0A17D2" w:rsidRPr="00DD6305" w:rsidRDefault="000A17D2" w:rsidP="000A17D2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A17D2" w:rsidRPr="00DD6305" w:rsidTr="00511ABA">
        <w:tc>
          <w:tcPr>
            <w:tcW w:w="1872" w:type="dxa"/>
          </w:tcPr>
          <w:p w:rsidR="000A17D2" w:rsidRPr="00DD6305" w:rsidRDefault="000A17D2" w:rsidP="000A17D2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</w:tcPr>
          <w:p w:rsidR="000A17D2" w:rsidRPr="00DD6305" w:rsidRDefault="000A17D2" w:rsidP="000A17D2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D63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7D2" w:rsidRPr="00DD6305" w:rsidTr="00511ABA">
        <w:tc>
          <w:tcPr>
            <w:tcW w:w="1872" w:type="dxa"/>
          </w:tcPr>
          <w:p w:rsidR="000A17D2" w:rsidRPr="00DD6305" w:rsidRDefault="000A17D2" w:rsidP="000A17D2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7,267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6,354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662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4,122</w:t>
            </w:r>
          </w:p>
        </w:tc>
      </w:tr>
      <w:tr w:rsidR="000A17D2" w:rsidRPr="00DD6305" w:rsidTr="00511ABA">
        <w:tc>
          <w:tcPr>
            <w:tcW w:w="1872" w:type="dxa"/>
          </w:tcPr>
          <w:p w:rsidR="000A17D2" w:rsidRPr="00DD6305" w:rsidRDefault="000A17D2" w:rsidP="000A17D2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15,037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082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970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10,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112</w:t>
            </w:r>
          </w:p>
        </w:tc>
      </w:tr>
      <w:tr w:rsidR="000A17D2" w:rsidRPr="00682332" w:rsidTr="00511ABA">
        <w:tc>
          <w:tcPr>
            <w:tcW w:w="1872" w:type="dxa"/>
          </w:tcPr>
          <w:p w:rsidR="000A17D2" w:rsidRPr="00DD6305" w:rsidRDefault="000A17D2" w:rsidP="000A17D2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3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22,304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20,441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15,866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1,632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</w:t>
            </w: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,234</w:t>
            </w:r>
          </w:p>
        </w:tc>
      </w:tr>
    </w:tbl>
    <w:p w:rsidR="00511ABA" w:rsidRPr="00F63C76" w:rsidRDefault="00511ABA" w:rsidP="00F63C76">
      <w:pPr>
        <w:pStyle w:val="FSBlank"/>
      </w:pP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72"/>
        <w:gridCol w:w="990"/>
        <w:gridCol w:w="237"/>
        <w:gridCol w:w="933"/>
        <w:gridCol w:w="270"/>
        <w:gridCol w:w="1080"/>
        <w:gridCol w:w="270"/>
        <w:gridCol w:w="1026"/>
        <w:gridCol w:w="236"/>
        <w:gridCol w:w="34"/>
        <w:gridCol w:w="941"/>
        <w:gridCol w:w="8"/>
        <w:gridCol w:w="269"/>
        <w:gridCol w:w="1086"/>
      </w:tblGrid>
      <w:tr w:rsidR="000A17D2" w:rsidRPr="00DD6305" w:rsidTr="00B632BE">
        <w:tc>
          <w:tcPr>
            <w:tcW w:w="1872" w:type="dxa"/>
          </w:tcPr>
          <w:p w:rsidR="000A17D2" w:rsidRPr="00C81FAC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  <w:shd w:val="clear" w:color="auto" w:fill="auto"/>
          </w:tcPr>
          <w:p w:rsidR="000A17D2" w:rsidRPr="000A17D2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17D2" w:rsidRPr="00DD6305" w:rsidTr="00B632BE">
        <w:tc>
          <w:tcPr>
            <w:tcW w:w="1872" w:type="dxa"/>
          </w:tcPr>
          <w:p w:rsidR="000A17D2" w:rsidRPr="00C81FAC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A17D2" w:rsidRPr="00DD6305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0A17D2" w:rsidRPr="00DD6305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0A17D2" w:rsidRPr="00DD6305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0A17D2" w:rsidRPr="00DD6305" w:rsidTr="00825638">
        <w:tc>
          <w:tcPr>
            <w:tcW w:w="1872" w:type="dxa"/>
            <w:shd w:val="clear" w:color="auto" w:fill="auto"/>
          </w:tcPr>
          <w:p w:rsidR="000A17D2" w:rsidRPr="00DD6305" w:rsidRDefault="000A17D2" w:rsidP="00825638">
            <w:pPr>
              <w:tabs>
                <w:tab w:val="left" w:pos="540"/>
              </w:tabs>
              <w:ind w:left="342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DD6305" w:rsidRDefault="000A17D2" w:rsidP="0082563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มูลค่าอนาคตของจำนวนเงินขั้นต่ำที่</w:t>
            </w:r>
          </w:p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A17D2" w:rsidRPr="00DD6305" w:rsidRDefault="000A17D2" w:rsidP="00825638">
            <w:pPr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A17D2" w:rsidRPr="00DD6305" w:rsidTr="00825638">
        <w:tc>
          <w:tcPr>
            <w:tcW w:w="1872" w:type="dxa"/>
          </w:tcPr>
          <w:p w:rsidR="000A17D2" w:rsidRPr="00DD6305" w:rsidRDefault="000A17D2" w:rsidP="00825638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13"/>
          </w:tcPr>
          <w:p w:rsidR="000A17D2" w:rsidRPr="00DD6305" w:rsidRDefault="000A17D2" w:rsidP="00825638">
            <w:pPr>
              <w:tabs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D630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A17D2" w:rsidRPr="00DD6305" w:rsidTr="00825638">
        <w:tc>
          <w:tcPr>
            <w:tcW w:w="1872" w:type="dxa"/>
          </w:tcPr>
          <w:p w:rsidR="000A17D2" w:rsidRPr="00DD6305" w:rsidRDefault="000A17D2" w:rsidP="000A17D2">
            <w:pPr>
              <w:ind w:left="162" w:right="-198" w:hanging="162"/>
              <w:rPr>
                <w:rFonts w:ascii="Angsana New" w:hAnsi="Angsana New"/>
                <w:sz w:val="26"/>
                <w:szCs w:val="26"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7,267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913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6,354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4,784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662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  <w:tab w:val="decimal" w:pos="640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4,122</w:t>
            </w:r>
          </w:p>
        </w:tc>
      </w:tr>
      <w:tr w:rsidR="000A17D2" w:rsidRPr="00DD6305" w:rsidTr="00825638">
        <w:tc>
          <w:tcPr>
            <w:tcW w:w="1872" w:type="dxa"/>
          </w:tcPr>
          <w:p w:rsidR="000A17D2" w:rsidRPr="00DD6305" w:rsidRDefault="000A17D2" w:rsidP="000A17D2">
            <w:pPr>
              <w:ind w:left="162" w:right="-19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D6305">
              <w:rPr>
                <w:rFonts w:ascii="Angsana New" w:hAnsi="Angsana New"/>
                <w:sz w:val="28"/>
                <w:szCs w:val="28"/>
                <w:cs/>
              </w:rPr>
              <w:t>ครบกำหนดชำระหลังจากหนึ่งปี</w:t>
            </w: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DD6305">
              <w:rPr>
                <w:rFonts w:ascii="Angsana New" w:hAnsi="Angsana New"/>
                <w:sz w:val="28"/>
                <w:szCs w:val="28"/>
                <w:cs/>
              </w:rPr>
              <w:t>แต่ไม่เกินห้าปี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15,037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950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14,087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082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970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sz w:val="28"/>
                <w:szCs w:val="28"/>
                <w:lang w:val="en-US" w:bidi="th-TH"/>
              </w:rPr>
              <w:t>10,</w:t>
            </w:r>
            <w:r w:rsidRPr="00511ABA">
              <w:rPr>
                <w:rFonts w:ascii="Angsana New" w:hAnsi="Angsana New"/>
                <w:sz w:val="28"/>
                <w:szCs w:val="28"/>
                <w:lang w:bidi="th-TH"/>
              </w:rPr>
              <w:t>112</w:t>
            </w:r>
          </w:p>
        </w:tc>
      </w:tr>
      <w:tr w:rsidR="000A17D2" w:rsidRPr="00682332" w:rsidTr="00825638">
        <w:tc>
          <w:tcPr>
            <w:tcW w:w="1872" w:type="dxa"/>
          </w:tcPr>
          <w:p w:rsidR="000A17D2" w:rsidRPr="00DD6305" w:rsidRDefault="000A17D2" w:rsidP="000A17D2">
            <w:pPr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63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22,304</w:t>
            </w:r>
          </w:p>
        </w:tc>
        <w:tc>
          <w:tcPr>
            <w:tcW w:w="237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20,441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3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15,866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1,632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11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A17D2" w:rsidRPr="00511ABA" w:rsidRDefault="000A17D2" w:rsidP="000A17D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14</w:t>
            </w:r>
            <w:r w:rsidRPr="00511AB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,234</w:t>
            </w:r>
          </w:p>
        </w:tc>
      </w:tr>
    </w:tbl>
    <w:p w:rsidR="000A17D2" w:rsidRDefault="000A17D2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702FBC" w:rsidRDefault="00702F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Pr="003C47FE" w:rsidRDefault="00BF3E2E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lastRenderedPageBreak/>
        <w:t>ณ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วันที่ </w:t>
      </w:r>
      <w:r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="00160B46">
        <w:rPr>
          <w:rFonts w:ascii="Angsana New" w:hAnsi="Angsana New" w:cs="Angsana New"/>
          <w:sz w:val="30"/>
          <w:szCs w:val="30"/>
          <w:lang w:val="en-US"/>
        </w:rPr>
        <w:t>2561</w:t>
      </w:r>
      <w:r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FC103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มี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สัญญาเช่าการเงินกับสถาบันการเงินในประเทศบางแห่งเพื่อซื้อ</w:t>
      </w:r>
      <w:r w:rsidR="00866D3A">
        <w:rPr>
          <w:rFonts w:ascii="Angsana New" w:hAnsi="Angsana New" w:cs="Angsana New" w:hint="cs"/>
          <w:sz w:val="30"/>
          <w:szCs w:val="30"/>
          <w:cs/>
          <w:lang w:val="en-US"/>
        </w:rPr>
        <w:t>อุปกรณ์ อุปกรณ์สำนักงานและ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>ยานพาหนะ โดยมีอัตราดอกเบี้ย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ระหว่างร้อยละ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02FBC">
        <w:rPr>
          <w:rFonts w:ascii="Angsana New" w:hAnsi="Angsana New" w:cs="Angsana New"/>
          <w:spacing w:val="-4"/>
          <w:sz w:val="30"/>
          <w:szCs w:val="30"/>
          <w:lang w:val="en-US"/>
        </w:rPr>
        <w:t>1.2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ถึงร้อยละ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02FBC">
        <w:rPr>
          <w:rFonts w:ascii="Angsana New" w:hAnsi="Angsana New" w:cs="Angsana New"/>
          <w:spacing w:val="-4"/>
          <w:sz w:val="30"/>
          <w:szCs w:val="30"/>
          <w:lang w:val="en-US"/>
        </w:rPr>
        <w:t>4.0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ต่อปี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160B46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(25</w:t>
      </w:r>
      <w:r w:rsidR="00160B46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>60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: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ร้อยละ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2.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0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ถึงร้อยละ</w:t>
      </w:r>
      <w:r w:rsidR="007D4BE4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4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.0 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cs/>
          <w:lang w:val="en-US"/>
        </w:rPr>
        <w:t>ต่อปี)</w:t>
      </w:r>
      <w:r w:rsidR="007D014D" w:rsidRPr="003C47FE">
        <w:rPr>
          <w:rFonts w:ascii="Angsana New" w:hAnsi="Angsana New" w:cs="Angsana New"/>
          <w:i/>
          <w:iCs/>
          <w:spacing w:val="-4"/>
          <w:sz w:val="30"/>
          <w:szCs w:val="30"/>
          <w:lang w:val="en-US"/>
        </w:rPr>
        <w:t xml:space="preserve"> </w:t>
      </w:r>
      <w:r w:rsidR="007D014D" w:rsidRPr="003C47FE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และมีกำหนด</w:t>
      </w:r>
      <w:r w:rsidR="007D014D" w:rsidRPr="003C47FE">
        <w:rPr>
          <w:rFonts w:ascii="Angsana New" w:hAnsi="Angsana New" w:cs="Angsana New"/>
          <w:sz w:val="30"/>
          <w:szCs w:val="30"/>
          <w:cs/>
          <w:lang w:val="en-US"/>
        </w:rPr>
        <w:t xml:space="preserve">การจ่ายชำระคืนเป็นรายเดือน ซึ่งจะสิ้นสุดในเวลาแตกต่างกัน </w:t>
      </w:r>
      <w:r w:rsidR="00A80D27">
        <w:rPr>
          <w:rFonts w:ascii="Angsana New" w:hAnsi="Angsana New" w:cs="Angsana New"/>
          <w:sz w:val="30"/>
          <w:szCs w:val="30"/>
          <w:cs/>
          <w:lang w:val="en-US"/>
        </w:rPr>
        <w:t>(งวดสุดท้ายสิ้นสุด</w:t>
      </w:r>
      <w:r w:rsidR="00702FBC">
        <w:rPr>
          <w:rFonts w:ascii="Angsana New" w:hAnsi="Angsana New" w:cs="Angsana New" w:hint="cs"/>
          <w:sz w:val="30"/>
          <w:szCs w:val="30"/>
          <w:cs/>
          <w:lang w:val="en-US"/>
        </w:rPr>
        <w:t>ในเดือนธันวาคม</w:t>
      </w:r>
      <w:r w:rsidR="00342DA2">
        <w:rPr>
          <w:rFonts w:ascii="Angsana New" w:hAnsi="Angsana New" w:cs="Angsana New"/>
          <w:sz w:val="30"/>
          <w:szCs w:val="30"/>
          <w:cs/>
          <w:lang w:val="en-US"/>
        </w:rPr>
        <w:t xml:space="preserve"> 2</w:t>
      </w:r>
      <w:r w:rsidR="00342DA2">
        <w:rPr>
          <w:rFonts w:ascii="Angsana New" w:hAnsi="Angsana New" w:cs="Angsana New"/>
          <w:sz w:val="30"/>
          <w:szCs w:val="30"/>
          <w:lang w:val="en-US"/>
        </w:rPr>
        <w:t>565</w:t>
      </w:r>
      <w:r w:rsidR="007D014D" w:rsidRPr="003C47FE">
        <w:rPr>
          <w:rFonts w:ascii="Angsana New" w:hAnsi="Angsana New" w:cs="Angsana New"/>
          <w:sz w:val="30"/>
          <w:szCs w:val="30"/>
          <w:lang w:val="en-US"/>
        </w:rPr>
        <w:t>)</w:t>
      </w:r>
    </w:p>
    <w:p w:rsidR="007D014D" w:rsidRPr="00A80D27" w:rsidRDefault="007D014D" w:rsidP="00F63C76">
      <w:pPr>
        <w:pStyle w:val="FSBlank"/>
      </w:pPr>
    </w:p>
    <w:p w:rsidR="007D014D" w:rsidRPr="003C47FE" w:rsidRDefault="007D014D" w:rsidP="007D014D">
      <w:pPr>
        <w:pStyle w:val="a4"/>
        <w:tabs>
          <w:tab w:val="clear" w:pos="360"/>
          <w:tab w:val="clear" w:pos="720"/>
          <w:tab w:val="clear" w:pos="1080"/>
        </w:tabs>
        <w:ind w:left="540"/>
        <w:jc w:val="both"/>
        <w:rPr>
          <w:rFonts w:ascii="Angsana New" w:hAnsi="Angsana New" w:cs="Angsana New"/>
          <w:sz w:val="30"/>
          <w:szCs w:val="30"/>
          <w:lang w:val="en-US"/>
        </w:rPr>
      </w:pPr>
      <w:r w:rsidRPr="003C47FE">
        <w:rPr>
          <w:rFonts w:ascii="Angsana New" w:hAnsi="Angsana New" w:cs="Angsana New"/>
          <w:sz w:val="30"/>
          <w:szCs w:val="30"/>
          <w:cs/>
          <w:lang w:val="en-US"/>
        </w:rPr>
        <w:t>หนี้สินที่มีภาระดอกเบี้ยทั้งหมดของ</w:t>
      </w:r>
      <w:r w:rsidR="00FC1033">
        <w:rPr>
          <w:rFonts w:ascii="Angsana New" w:hAnsi="Angsana New" w:cs="Angsana New" w:hint="cs"/>
          <w:sz w:val="30"/>
          <w:szCs w:val="30"/>
          <w:cs/>
          <w:lang w:val="en-US"/>
        </w:rPr>
        <w:t>กลุ่ม</w:t>
      </w:r>
      <w:r w:rsidRPr="003C47FE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 ณ วันที่ 31 ธันวาคม </w:t>
      </w:r>
      <w:r w:rsidR="007F4F91">
        <w:rPr>
          <w:rFonts w:ascii="Angsana New" w:hAnsi="Angsana New" w:cs="Angsana New"/>
          <w:sz w:val="30"/>
          <w:szCs w:val="30"/>
          <w:cs/>
          <w:lang w:val="en-US"/>
        </w:rPr>
        <w:t>2561 และ 2560</w:t>
      </w:r>
      <w:r w:rsidRPr="003C47FE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3C47FE">
        <w:rPr>
          <w:rFonts w:ascii="Angsana New" w:hAnsi="Angsana New" w:cs="Angsana New"/>
          <w:sz w:val="30"/>
          <w:szCs w:val="30"/>
          <w:cs/>
          <w:lang w:val="en-US"/>
        </w:rPr>
        <w:t>เป็นสกุลเงินบาท</w:t>
      </w:r>
    </w:p>
    <w:p w:rsidR="007D014D" w:rsidRPr="00A80D27" w:rsidRDefault="007D014D" w:rsidP="00F63C76">
      <w:pPr>
        <w:pStyle w:val="FSBlank"/>
      </w:pPr>
    </w:p>
    <w:p w:rsidR="007D014D" w:rsidRPr="006E0360" w:rsidRDefault="007D014D" w:rsidP="006E036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6E0360">
        <w:rPr>
          <w:rFonts w:ascii="Angsana New" w:hAnsi="Angsana New"/>
          <w:bCs/>
          <w:sz w:val="30"/>
          <w:szCs w:val="30"/>
          <w:cs/>
        </w:rPr>
        <w:t>เจ้าหนี้การค้า</w:t>
      </w:r>
    </w:p>
    <w:p w:rsidR="00F96398" w:rsidRPr="00202F0B" w:rsidRDefault="00F96398" w:rsidP="00F96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35" w:type="dxa"/>
        <w:tblInd w:w="450" w:type="dxa"/>
        <w:tblLook w:val="00A0" w:firstRow="1" w:lastRow="0" w:firstColumn="1" w:lastColumn="0" w:noHBand="0" w:noVBand="0"/>
      </w:tblPr>
      <w:tblGrid>
        <w:gridCol w:w="2972"/>
        <w:gridCol w:w="998"/>
        <w:gridCol w:w="1099"/>
        <w:gridCol w:w="265"/>
        <w:gridCol w:w="1099"/>
        <w:gridCol w:w="236"/>
        <w:gridCol w:w="43"/>
        <w:gridCol w:w="1056"/>
        <w:gridCol w:w="265"/>
        <w:gridCol w:w="1102"/>
      </w:tblGrid>
      <w:tr w:rsidR="00A139DD" w:rsidRPr="003C47FE" w:rsidTr="00A139DD">
        <w:tc>
          <w:tcPr>
            <w:tcW w:w="3018" w:type="dxa"/>
          </w:tcPr>
          <w:p w:rsidR="00D34A27" w:rsidRPr="003C47FE" w:rsidRDefault="00D34A27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34A27" w:rsidRDefault="00D34A27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2" w:type="dxa"/>
            <w:gridSpan w:val="3"/>
          </w:tcPr>
          <w:p w:rsidR="00D34A27" w:rsidRPr="003C47FE" w:rsidRDefault="00D34A27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gridSpan w:val="2"/>
          </w:tcPr>
          <w:p w:rsidR="00D34A27" w:rsidRPr="003C47FE" w:rsidRDefault="00D34A27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9" w:type="dxa"/>
            <w:gridSpan w:val="3"/>
          </w:tcPr>
          <w:p w:rsidR="00D34A27" w:rsidRPr="003C47FE" w:rsidRDefault="00D34A27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39DD" w:rsidRPr="003C47FE" w:rsidTr="00A139DD">
        <w:tc>
          <w:tcPr>
            <w:tcW w:w="3018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6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34A27" w:rsidRPr="003C47FE" w:rsidTr="00A139DD">
        <w:tc>
          <w:tcPr>
            <w:tcW w:w="3018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:rsidR="00D34A27" w:rsidRPr="003C47FE" w:rsidRDefault="00D34A27" w:rsidP="00D34A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9" w:type="dxa"/>
            <w:gridSpan w:val="8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9DD" w:rsidRPr="003C47FE" w:rsidTr="00A139DD">
        <w:tc>
          <w:tcPr>
            <w:tcW w:w="3018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vAlign w:val="bottom"/>
          </w:tcPr>
          <w:p w:rsidR="00D34A27" w:rsidRPr="0007623F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6" w:type="dxa"/>
            <w:vAlign w:val="bottom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</w:tcPr>
          <w:p w:rsidR="00D34A27" w:rsidRPr="003C47FE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236" w:type="dxa"/>
            <w:vAlign w:val="bottom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1" w:type="dxa"/>
            <w:gridSpan w:val="2"/>
            <w:vAlign w:val="bottom"/>
          </w:tcPr>
          <w:p w:rsidR="00D34A27" w:rsidRPr="0007623F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1,978</w:t>
            </w:r>
          </w:p>
        </w:tc>
        <w:tc>
          <w:tcPr>
            <w:tcW w:w="266" w:type="dxa"/>
            <w:vAlign w:val="bottom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:rsidR="00D34A27" w:rsidRPr="003C47FE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</w:tr>
      <w:tr w:rsidR="00A139DD" w:rsidRPr="003C47FE" w:rsidTr="00A139DD">
        <w:tc>
          <w:tcPr>
            <w:tcW w:w="3018" w:type="dxa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:rsidR="00D34A27" w:rsidRPr="0007623F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34A27" w:rsidRPr="0007623F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  <w:tc>
          <w:tcPr>
            <w:tcW w:w="266" w:type="dxa"/>
            <w:vAlign w:val="bottom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D34A27" w:rsidRPr="003C47FE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16,987</w:t>
            </w:r>
          </w:p>
        </w:tc>
        <w:tc>
          <w:tcPr>
            <w:tcW w:w="236" w:type="dxa"/>
            <w:vAlign w:val="bottom"/>
          </w:tcPr>
          <w:p w:rsidR="00D34A27" w:rsidRPr="00D34A27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:rsidR="00D34A27" w:rsidRPr="0007623F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  <w:tc>
          <w:tcPr>
            <w:tcW w:w="266" w:type="dxa"/>
            <w:vAlign w:val="bottom"/>
          </w:tcPr>
          <w:p w:rsidR="00D34A27" w:rsidRPr="003C47FE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:rsidR="00D34A27" w:rsidRPr="003C47FE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16,987</w:t>
            </w:r>
          </w:p>
        </w:tc>
      </w:tr>
      <w:tr w:rsidR="00A139DD" w:rsidRPr="003C47FE" w:rsidTr="00A139DD">
        <w:trPr>
          <w:trHeight w:val="70"/>
        </w:trPr>
        <w:tc>
          <w:tcPr>
            <w:tcW w:w="3018" w:type="dxa"/>
          </w:tcPr>
          <w:p w:rsidR="00D34A27" w:rsidRPr="003C47FE" w:rsidRDefault="00D34A27" w:rsidP="00D34A27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08" w:type="dxa"/>
          </w:tcPr>
          <w:p w:rsidR="00D34A27" w:rsidRPr="0007623F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A27" w:rsidRPr="00A139DD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9DD">
              <w:rPr>
                <w:rFonts w:ascii="Angsana New" w:hAnsi="Angsana New"/>
                <w:b/>
                <w:bCs/>
                <w:sz w:val="30"/>
                <w:szCs w:val="30"/>
              </w:rPr>
              <w:t>20,256</w:t>
            </w:r>
          </w:p>
        </w:tc>
        <w:tc>
          <w:tcPr>
            <w:tcW w:w="266" w:type="dxa"/>
            <w:vAlign w:val="bottom"/>
          </w:tcPr>
          <w:p w:rsidR="00D34A27" w:rsidRPr="00A139DD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D34A27" w:rsidRPr="00A139DD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9DD">
              <w:rPr>
                <w:rFonts w:ascii="Angsana New" w:hAnsi="Angsana New"/>
                <w:b/>
                <w:bCs/>
                <w:sz w:val="30"/>
                <w:szCs w:val="30"/>
              </w:rPr>
              <w:t>18,812</w:t>
            </w:r>
          </w:p>
        </w:tc>
        <w:tc>
          <w:tcPr>
            <w:tcW w:w="236" w:type="dxa"/>
            <w:vAlign w:val="bottom"/>
          </w:tcPr>
          <w:p w:rsidR="00D34A27" w:rsidRPr="00A139DD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34A27" w:rsidRPr="00A139DD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9DD">
              <w:rPr>
                <w:rFonts w:ascii="Angsana New" w:hAnsi="Angsana New"/>
                <w:b/>
                <w:bCs/>
                <w:sz w:val="30"/>
                <w:szCs w:val="30"/>
              </w:rPr>
              <w:t>20,256</w:t>
            </w:r>
          </w:p>
        </w:tc>
        <w:tc>
          <w:tcPr>
            <w:tcW w:w="266" w:type="dxa"/>
            <w:vAlign w:val="bottom"/>
          </w:tcPr>
          <w:p w:rsidR="00D34A27" w:rsidRPr="00A139DD" w:rsidRDefault="00D34A27" w:rsidP="00D3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:rsidR="00D34A27" w:rsidRPr="00A139DD" w:rsidRDefault="00D34A27" w:rsidP="00A13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39DD">
              <w:rPr>
                <w:rFonts w:ascii="Angsana New" w:hAnsi="Angsana New"/>
                <w:b/>
                <w:bCs/>
                <w:sz w:val="30"/>
                <w:szCs w:val="30"/>
              </w:rPr>
              <w:t>18,812</w:t>
            </w:r>
          </w:p>
        </w:tc>
      </w:tr>
    </w:tbl>
    <w:p w:rsidR="007D014D" w:rsidRPr="00E9064D" w:rsidRDefault="007D014D" w:rsidP="00B301D9">
      <w:pPr>
        <w:pStyle w:val="FSBlank"/>
      </w:pPr>
      <w:r w:rsidRPr="003C47FE">
        <w:tab/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เจ้าหนี้การค้าทั้งหมดของ</w:t>
      </w:r>
      <w:r w:rsidR="00EE2D48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 ณ วันที่ 31 ธันวาคม </w:t>
      </w:r>
      <w:r w:rsidR="007F4F91">
        <w:rPr>
          <w:rFonts w:ascii="Angsana New" w:hAnsi="Angsana New"/>
          <w:sz w:val="30"/>
          <w:szCs w:val="30"/>
          <w:cs/>
        </w:rPr>
        <w:t>2561 และ 2560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เป็นสกุลเงินบาท</w:t>
      </w:r>
    </w:p>
    <w:p w:rsidR="00EF0F34" w:rsidRPr="00EF0F34" w:rsidRDefault="00EF0F34" w:rsidP="00B301D9">
      <w:pPr>
        <w:pStyle w:val="FSBlank"/>
      </w:pPr>
    </w:p>
    <w:p w:rsidR="007D014D" w:rsidRPr="006E0360" w:rsidRDefault="007D014D" w:rsidP="006E036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6E0360">
        <w:rPr>
          <w:rFonts w:ascii="Angsana New" w:hAnsi="Angsana New"/>
          <w:bCs/>
          <w:sz w:val="30"/>
          <w:szCs w:val="30"/>
          <w:cs/>
        </w:rPr>
        <w:t>หนี้สินหมุนเวียนอื่น</w:t>
      </w:r>
    </w:p>
    <w:p w:rsidR="007D014D" w:rsidRDefault="007D014D" w:rsidP="00F63C76">
      <w:pPr>
        <w:pStyle w:val="FSBlank"/>
      </w:pPr>
      <w:r w:rsidRPr="003C47FE">
        <w:tab/>
      </w:r>
    </w:p>
    <w:tbl>
      <w:tblPr>
        <w:tblW w:w="9210" w:type="dxa"/>
        <w:tblInd w:w="450" w:type="dxa"/>
        <w:tblLook w:val="00A0" w:firstRow="1" w:lastRow="0" w:firstColumn="1" w:lastColumn="0" w:noHBand="0" w:noVBand="0"/>
      </w:tblPr>
      <w:tblGrid>
        <w:gridCol w:w="4032"/>
        <w:gridCol w:w="1099"/>
        <w:gridCol w:w="250"/>
        <w:gridCol w:w="1164"/>
        <w:gridCol w:w="236"/>
        <w:gridCol w:w="1099"/>
        <w:gridCol w:w="250"/>
        <w:gridCol w:w="1080"/>
      </w:tblGrid>
      <w:tr w:rsidR="00202F0B" w:rsidRPr="003C47FE" w:rsidTr="00A139DD">
        <w:tc>
          <w:tcPr>
            <w:tcW w:w="4032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3" w:type="dxa"/>
            <w:gridSpan w:val="3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  <w:gridSpan w:val="3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2F0B" w:rsidRPr="003C47FE" w:rsidTr="00A139DD">
        <w:tc>
          <w:tcPr>
            <w:tcW w:w="4032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0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0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02F0B" w:rsidRPr="003C47FE" w:rsidRDefault="00202F0B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02F0B" w:rsidRPr="003C47FE" w:rsidTr="00A139DD">
        <w:tc>
          <w:tcPr>
            <w:tcW w:w="4032" w:type="dxa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8" w:type="dxa"/>
            <w:gridSpan w:val="7"/>
          </w:tcPr>
          <w:p w:rsidR="00202F0B" w:rsidRPr="003C47FE" w:rsidRDefault="00202F0B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โบนัสค้างจ่าย</w:t>
            </w: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20,424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20,424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17,272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1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ค่าใช้จ่ายในการดำเนินงานค้างจ่าย</w:t>
            </w: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11,792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10,906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11,693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10,906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เจ้าหนี้กรมสรรพากร</w:t>
            </w: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7,712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6,252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7,554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6,252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เจ้าหนี้เงินประกันผลงาน</w:t>
            </w: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2,472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3,533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2,472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เงินรับล่วงหน้าจากลูกค้า</w:t>
            </w: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40,845</w:t>
            </w:r>
          </w:p>
        </w:tc>
        <w:tc>
          <w:tcPr>
            <w:tcW w:w="236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9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40,845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099" w:type="dxa"/>
          </w:tcPr>
          <w:p w:rsidR="00EB17DD" w:rsidRPr="003C47FE" w:rsidRDefault="006E0360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5,219</w:t>
            </w:r>
            <w:r w:rsidR="00EB17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:rsidR="00EB17DD" w:rsidRPr="003C47FE" w:rsidRDefault="006E0360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5,052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EB17DD" w:rsidRPr="003C47FE" w:rsidRDefault="006E0360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4,951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B17DD" w:rsidRPr="003C47FE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</w:t>
            </w:r>
            <w:r w:rsidR="006E0360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EB17DD" w:rsidRPr="003C47FE" w:rsidTr="00A139DD">
        <w:tc>
          <w:tcPr>
            <w:tcW w:w="4032" w:type="dxa"/>
          </w:tcPr>
          <w:p w:rsidR="00EB17DD" w:rsidRPr="003C47FE" w:rsidRDefault="00EB17DD" w:rsidP="00EB17DD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C47FE">
              <w:rPr>
                <w:rFonts w:ascii="Angsana New" w:hAnsi="Angsana New" w:cs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7DD" w:rsidRPr="0007623F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50,444</w:t>
            </w:r>
          </w:p>
        </w:tc>
        <w:tc>
          <w:tcPr>
            <w:tcW w:w="250" w:type="dxa"/>
            <w:vAlign w:val="bottom"/>
          </w:tcPr>
          <w:p w:rsidR="00EB17DD" w:rsidRPr="0007623F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82,799</w:t>
            </w:r>
          </w:p>
        </w:tc>
        <w:tc>
          <w:tcPr>
            <w:tcW w:w="236" w:type="dxa"/>
            <w:vAlign w:val="bottom"/>
          </w:tcPr>
          <w:p w:rsidR="00EB17DD" w:rsidRPr="00D34A27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B17DD" w:rsidRPr="0007623F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49,919</w:t>
            </w:r>
          </w:p>
        </w:tc>
        <w:tc>
          <w:tcPr>
            <w:tcW w:w="250" w:type="dxa"/>
            <w:vAlign w:val="bottom"/>
          </w:tcPr>
          <w:p w:rsidR="00EB17DD" w:rsidRPr="003C47FE" w:rsidRDefault="00EB17DD" w:rsidP="00EB1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EB17DD" w:rsidRPr="009029E6" w:rsidRDefault="00EB17DD" w:rsidP="0090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29E6">
              <w:rPr>
                <w:rFonts w:ascii="Angsana New" w:hAnsi="Angsana New"/>
                <w:b/>
                <w:bCs/>
                <w:sz w:val="30"/>
                <w:szCs w:val="30"/>
              </w:rPr>
              <w:t>82,799</w:t>
            </w:r>
          </w:p>
        </w:tc>
      </w:tr>
    </w:tbl>
    <w:p w:rsidR="00EF0F34" w:rsidRDefault="00EF0F34" w:rsidP="00752B53">
      <w:pPr>
        <w:pStyle w:val="FSBlank"/>
        <w:ind w:firstLine="0"/>
      </w:pPr>
    </w:p>
    <w:p w:rsidR="00EF0F34" w:rsidRDefault="00EF0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br w:type="page"/>
      </w:r>
    </w:p>
    <w:p w:rsidR="007D014D" w:rsidRPr="006E0360" w:rsidRDefault="003D65AC" w:rsidP="006E036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6E0360">
        <w:rPr>
          <w:rFonts w:ascii="Angsana New" w:hAnsi="Angsana New" w:hint="cs"/>
          <w:bCs/>
          <w:sz w:val="30"/>
          <w:szCs w:val="30"/>
          <w:cs/>
        </w:rPr>
        <w:lastRenderedPageBreak/>
        <w:t>ประมาณการหนี้สินสำหรับ</w:t>
      </w:r>
      <w:r w:rsidR="007D014D" w:rsidRPr="006E0360">
        <w:rPr>
          <w:rFonts w:ascii="Angsana New" w:hAnsi="Angsana New"/>
          <w:bCs/>
          <w:sz w:val="30"/>
          <w:szCs w:val="30"/>
          <w:cs/>
        </w:rPr>
        <w:t>ผลประโยชน์พนักงาน</w:t>
      </w:r>
    </w:p>
    <w:p w:rsidR="007D014D" w:rsidRDefault="007D014D" w:rsidP="00F63C76">
      <w:pPr>
        <w:pStyle w:val="FSBlank"/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3750"/>
        <w:gridCol w:w="1258"/>
        <w:gridCol w:w="270"/>
        <w:gridCol w:w="1170"/>
        <w:gridCol w:w="270"/>
        <w:gridCol w:w="1183"/>
        <w:gridCol w:w="270"/>
        <w:gridCol w:w="1099"/>
      </w:tblGrid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9" w:type="dxa"/>
            <w:gridSpan w:val="3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258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ประมาณการหนี้สิน</w:t>
            </w: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สำหรับ</w:t>
            </w:r>
          </w:p>
        </w:tc>
        <w:tc>
          <w:tcPr>
            <w:tcW w:w="1258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24,886</w:t>
            </w: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21,421</w:t>
            </w: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24,886</w:t>
            </w: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21,421</w:t>
            </w:r>
          </w:p>
        </w:tc>
      </w:tr>
      <w:tr w:rsidR="00825638" w:rsidRPr="003C47FE" w:rsidTr="008C1AEF">
        <w:tc>
          <w:tcPr>
            <w:tcW w:w="3763" w:type="dxa"/>
          </w:tcPr>
          <w:p w:rsidR="00825638" w:rsidRPr="008C1AEF" w:rsidRDefault="00825638" w:rsidP="008256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สำหรับปีสิ้นสุด</w:t>
            </w: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31 ธันวาคม</w:t>
            </w:r>
          </w:p>
        </w:tc>
        <w:tc>
          <w:tcPr>
            <w:tcW w:w="1258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1258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258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:rsidR="00825638" w:rsidRPr="0007623F" w:rsidRDefault="008C1AEF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4,065</w:t>
            </w:r>
          </w:p>
        </w:tc>
        <w:tc>
          <w:tcPr>
            <w:tcW w:w="270" w:type="dxa"/>
            <w:vAlign w:val="bottom"/>
          </w:tcPr>
          <w:p w:rsidR="00825638" w:rsidRPr="0007623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825638" w:rsidRPr="003C47FE" w:rsidRDefault="008C1AEF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3,594</w:t>
            </w: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25638" w:rsidRPr="0007623F" w:rsidRDefault="008C1AEF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4,065</w:t>
            </w: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825638" w:rsidRPr="003C47FE" w:rsidRDefault="008C1AEF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3,594</w:t>
            </w:r>
          </w:p>
        </w:tc>
      </w:tr>
      <w:tr w:rsidR="00825638" w:rsidRPr="003C47FE" w:rsidTr="008C1AEF">
        <w:tc>
          <w:tcPr>
            <w:tcW w:w="3763" w:type="dxa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825638" w:rsidRPr="008C1AE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</w:rPr>
            </w:pPr>
          </w:p>
        </w:tc>
      </w:tr>
      <w:tr w:rsidR="00825638" w:rsidRPr="003C47FE" w:rsidTr="008C1AEF">
        <w:tc>
          <w:tcPr>
            <w:tcW w:w="3763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3C47F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258" w:type="dxa"/>
            <w:vAlign w:val="bottom"/>
          </w:tcPr>
          <w:p w:rsidR="00825638" w:rsidRPr="0007623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07623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D34A27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825638" w:rsidRPr="0007623F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825638" w:rsidRPr="003C47FE" w:rsidRDefault="00825638" w:rsidP="00825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C1AEF" w:rsidRPr="003C47FE" w:rsidTr="008C1AEF">
        <w:tc>
          <w:tcPr>
            <w:tcW w:w="3763" w:type="dxa"/>
          </w:tcPr>
          <w:p w:rsidR="008C1AE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ขาดทุนจากการประมาณตามหลัก</w:t>
            </w:r>
          </w:p>
          <w:p w:rsidR="008C1AEF" w:rsidRPr="003C47FE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คณิตศาสตร์ประกันภัยที่รับรู้ในระหว่างปี</w:t>
            </w: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:rsidR="008C1AE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C1AEF" w:rsidRPr="003C47FE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8C1AEF" w:rsidRPr="003C47FE" w:rsidTr="008C1AEF">
        <w:tc>
          <w:tcPr>
            <w:tcW w:w="3763" w:type="dxa"/>
          </w:tcPr>
          <w:p w:rsidR="008C1AE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กำไรสะสมจากการประมาณตามหลัก</w:t>
            </w:r>
          </w:p>
          <w:p w:rsidR="008C1AEF" w:rsidRPr="003C47FE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คณิตศาสตร์ประกันภัยที่รับรู้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  <w:r w:rsidRPr="003C47FE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C1AEF" w:rsidRPr="0007623F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(569)</w:t>
            </w:r>
          </w:p>
        </w:tc>
        <w:tc>
          <w:tcPr>
            <w:tcW w:w="270" w:type="dxa"/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:rsidR="008C1AE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C1AEF" w:rsidRPr="003C47FE" w:rsidRDefault="006E0360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C1AEF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8C1AEF" w:rsidRPr="00D34A27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8C1AEF" w:rsidRPr="0007623F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(569)</w:t>
            </w:r>
          </w:p>
        </w:tc>
        <w:tc>
          <w:tcPr>
            <w:tcW w:w="270" w:type="dxa"/>
            <w:vAlign w:val="bottom"/>
          </w:tcPr>
          <w:p w:rsidR="008C1AEF" w:rsidRPr="0007623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double" w:sz="4" w:space="0" w:color="auto"/>
            </w:tcBorders>
          </w:tcPr>
          <w:p w:rsidR="008C1AEF" w:rsidRDefault="008C1AEF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8C1AEF" w:rsidRPr="003C47FE" w:rsidRDefault="006E0360" w:rsidP="008C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C1AEF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8C1AEF" w:rsidRPr="00B301D9" w:rsidTr="00EF0F34">
        <w:trPr>
          <w:trHeight w:val="215"/>
        </w:trPr>
        <w:tc>
          <w:tcPr>
            <w:tcW w:w="3763" w:type="dxa"/>
          </w:tcPr>
          <w:p w:rsidR="008C1AEF" w:rsidRPr="00B301D9" w:rsidRDefault="008C1AEF" w:rsidP="00B301D9">
            <w:pPr>
              <w:pStyle w:val="FSBlank"/>
              <w:rPr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270" w:type="dxa"/>
            <w:vAlign w:val="bottom"/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270" w:type="dxa"/>
            <w:vAlign w:val="bottom"/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270" w:type="dxa"/>
            <w:vAlign w:val="bottom"/>
          </w:tcPr>
          <w:p w:rsidR="008C1AEF" w:rsidRPr="00B301D9" w:rsidRDefault="008C1AEF" w:rsidP="00B301D9">
            <w:pPr>
              <w:pStyle w:val="FSBlank"/>
            </w:pPr>
          </w:p>
        </w:tc>
        <w:tc>
          <w:tcPr>
            <w:tcW w:w="1099" w:type="dxa"/>
            <w:tcBorders>
              <w:top w:val="double" w:sz="4" w:space="0" w:color="auto"/>
            </w:tcBorders>
          </w:tcPr>
          <w:p w:rsidR="008C1AEF" w:rsidRPr="00B301D9" w:rsidRDefault="008C1AEF" w:rsidP="00B301D9">
            <w:pPr>
              <w:pStyle w:val="FSBlank"/>
            </w:pPr>
          </w:p>
        </w:tc>
      </w:tr>
    </w:tbl>
    <w:p w:rsidR="006D6CC7" w:rsidRDefault="006D6CC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6D6CC7" w:rsidRPr="00B301D9" w:rsidRDefault="006D6CC7" w:rsidP="00B301D9">
      <w:pPr>
        <w:pStyle w:val="FSBlank"/>
      </w:pPr>
    </w:p>
    <w:p w:rsidR="006D6CC7" w:rsidRDefault="00B84191" w:rsidP="00EB4DF9">
      <w:pPr>
        <w:pStyle w:val="FSContent"/>
      </w:pPr>
      <w:r>
        <w:rPr>
          <w:rFonts w:hint="cs"/>
          <w:cs/>
        </w:rPr>
        <w:t>กลุ่ม</w:t>
      </w:r>
      <w:r w:rsidR="006D6CC7" w:rsidRPr="006D6CC7">
        <w:rPr>
          <w:cs/>
        </w:rPr>
        <w:t>บริษัท</w:t>
      </w:r>
      <w:r w:rsidR="006D6CC7" w:rsidRPr="007B0175">
        <w:rPr>
          <w:cs/>
        </w:rPr>
        <w:t>จัดการโครงการ</w:t>
      </w:r>
      <w:r w:rsidR="003828ED">
        <w:rPr>
          <w:rFonts w:hint="cs"/>
          <w:cs/>
        </w:rPr>
        <w:t>ผลประโยชน์ที่กำหนดไว้</w:t>
      </w:r>
      <w:r w:rsidR="006D6CC7" w:rsidRPr="007B0175">
        <w:rPr>
          <w:cs/>
        </w:rPr>
        <w:t xml:space="preserve">ตามข้อกำหนดของพระราชบัญญัติคุ้มครองแรงงาน พ.ศ. </w:t>
      </w:r>
      <w:r w:rsidR="006D6CC7" w:rsidRPr="007B0175">
        <w:t xml:space="preserve">2541 </w:t>
      </w:r>
      <w:r w:rsidR="003828ED">
        <w:rPr>
          <w:cs/>
        </w:rPr>
        <w:br/>
      </w:r>
      <w:r w:rsidR="006D6CC7">
        <w:rPr>
          <w:cs/>
        </w:rPr>
        <w:t>ใน</w:t>
      </w:r>
      <w:r w:rsidR="006D6CC7" w:rsidRPr="007B0175">
        <w:rPr>
          <w:cs/>
        </w:rPr>
        <w:t>การให้ผลประโยชน์เมื่อเกษียณแก่พนักงานตามสิทธิและอายุงาน</w:t>
      </w:r>
    </w:p>
    <w:p w:rsidR="006D6CC7" w:rsidRDefault="006D6CC7" w:rsidP="006451CB">
      <w:pPr>
        <w:pStyle w:val="FSBlank"/>
      </w:pPr>
    </w:p>
    <w:p w:rsidR="006D6CC7" w:rsidRPr="006D6CC7" w:rsidRDefault="00BD2061" w:rsidP="006D6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A6008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EA6008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EA6008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  <w:r w:rsidR="006D6CC7" w:rsidRPr="006D6CC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:rsidR="006D6CC7" w:rsidRDefault="006D6CC7" w:rsidP="006451CB">
      <w:pPr>
        <w:pStyle w:val="FSBlank"/>
      </w:pPr>
    </w:p>
    <w:p w:rsidR="00EF0F34" w:rsidRDefault="00EF0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การเปลี่ยนแปลงในมูลค่าปัจจุบันของภาระผูกพันของโครงการผลประโยชน์</w:t>
      </w:r>
    </w:p>
    <w:p w:rsidR="00A0662C" w:rsidRPr="00A0662C" w:rsidRDefault="00A0662C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3763"/>
        <w:gridCol w:w="1258"/>
        <w:gridCol w:w="270"/>
        <w:gridCol w:w="1170"/>
        <w:gridCol w:w="270"/>
        <w:gridCol w:w="1170"/>
        <w:gridCol w:w="270"/>
        <w:gridCol w:w="1099"/>
      </w:tblGrid>
      <w:tr w:rsidR="00A0662C" w:rsidRPr="003C47FE" w:rsidTr="003547B0">
        <w:tc>
          <w:tcPr>
            <w:tcW w:w="3763" w:type="dxa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9" w:type="dxa"/>
            <w:gridSpan w:val="3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662C" w:rsidRPr="003C47FE" w:rsidTr="003547B0">
        <w:tc>
          <w:tcPr>
            <w:tcW w:w="3763" w:type="dxa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0662C" w:rsidRPr="003C47FE" w:rsidRDefault="00A0662C" w:rsidP="00354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0662C" w:rsidRPr="003C47FE" w:rsidTr="003547B0">
        <w:tc>
          <w:tcPr>
            <w:tcW w:w="3763" w:type="dxa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:rsidR="00A0662C" w:rsidRPr="003C47FE" w:rsidRDefault="00A0662C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662C" w:rsidRPr="003C47FE" w:rsidTr="003547B0">
        <w:tc>
          <w:tcPr>
            <w:tcW w:w="3763" w:type="dxa"/>
          </w:tcPr>
          <w:p w:rsidR="00A0662C" w:rsidRPr="003C47FE" w:rsidRDefault="00A0662C" w:rsidP="00A0662C">
            <w:pPr>
              <w:pStyle w:val="3"/>
              <w:tabs>
                <w:tab w:val="clear" w:pos="360"/>
                <w:tab w:val="clear" w:pos="720"/>
                <w:tab w:val="left" w:pos="540"/>
              </w:tabs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58" w:type="dxa"/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21,421</w:t>
            </w:r>
          </w:p>
        </w:tc>
        <w:tc>
          <w:tcPr>
            <w:tcW w:w="2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18,838</w:t>
            </w:r>
          </w:p>
        </w:tc>
        <w:tc>
          <w:tcPr>
            <w:tcW w:w="270" w:type="dxa"/>
            <w:vAlign w:val="bottom"/>
          </w:tcPr>
          <w:p w:rsidR="00A0662C" w:rsidRPr="00D34A27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21,421</w:t>
            </w:r>
          </w:p>
        </w:tc>
        <w:tc>
          <w:tcPr>
            <w:tcW w:w="2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18,838</w:t>
            </w:r>
          </w:p>
        </w:tc>
      </w:tr>
      <w:tr w:rsidR="00A0662C" w:rsidRPr="003C47FE" w:rsidTr="00A0662C">
        <w:tc>
          <w:tcPr>
            <w:tcW w:w="3763" w:type="dxa"/>
          </w:tcPr>
          <w:p w:rsidR="00A0662C" w:rsidRPr="00A0662C" w:rsidRDefault="00A0662C" w:rsidP="00A066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58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662C" w:rsidRPr="003C47FE" w:rsidTr="00A0662C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258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D34A27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62C" w:rsidRPr="003C47FE" w:rsidTr="00A0662C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58" w:type="dxa"/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3,482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3,094</w:t>
            </w:r>
          </w:p>
        </w:tc>
        <w:tc>
          <w:tcPr>
            <w:tcW w:w="270" w:type="dxa"/>
            <w:vAlign w:val="bottom"/>
          </w:tcPr>
          <w:p w:rsidR="00A0662C" w:rsidRPr="00D34A27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3,482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3,094</w:t>
            </w:r>
          </w:p>
        </w:tc>
      </w:tr>
      <w:tr w:rsidR="00A0662C" w:rsidRPr="003C47FE" w:rsidTr="00A0662C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vAlign w:val="bottom"/>
          </w:tcPr>
          <w:p w:rsidR="00A0662C" w:rsidRPr="00D34A27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A0662C" w:rsidRPr="008C1AEF" w:rsidTr="00A0662C">
        <w:tc>
          <w:tcPr>
            <w:tcW w:w="3763" w:type="dxa"/>
          </w:tcPr>
          <w:p w:rsidR="00A0662C" w:rsidRPr="008C1AEF" w:rsidRDefault="00A0662C" w:rsidP="00A066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4,065</w:t>
            </w:r>
          </w:p>
        </w:tc>
        <w:tc>
          <w:tcPr>
            <w:tcW w:w="270" w:type="dxa"/>
            <w:vAlign w:val="bottom"/>
          </w:tcPr>
          <w:p w:rsidR="00A0662C" w:rsidRPr="008C1AEF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3,594</w:t>
            </w:r>
          </w:p>
        </w:tc>
        <w:tc>
          <w:tcPr>
            <w:tcW w:w="270" w:type="dxa"/>
            <w:vAlign w:val="bottom"/>
          </w:tcPr>
          <w:p w:rsidR="00A0662C" w:rsidRPr="008C1AEF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4,065</w:t>
            </w:r>
          </w:p>
        </w:tc>
        <w:tc>
          <w:tcPr>
            <w:tcW w:w="270" w:type="dxa"/>
            <w:vAlign w:val="bottom"/>
          </w:tcPr>
          <w:p w:rsidR="00A0662C" w:rsidRPr="008C1AEF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0662C">
              <w:rPr>
                <w:rFonts w:ascii="Angsana New" w:hAnsi="Angsana New"/>
                <w:b/>
                <w:bCs/>
                <w:sz w:val="30"/>
                <w:szCs w:val="30"/>
              </w:rPr>
              <w:t>3,594</w:t>
            </w:r>
          </w:p>
        </w:tc>
      </w:tr>
      <w:tr w:rsidR="00A0662C" w:rsidRPr="003C47FE" w:rsidTr="003547B0">
        <w:tc>
          <w:tcPr>
            <w:tcW w:w="3763" w:type="dxa"/>
          </w:tcPr>
          <w:p w:rsidR="00A0662C" w:rsidRPr="00A0662C" w:rsidRDefault="00A0662C" w:rsidP="00A066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43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258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9" w:type="dxa"/>
          </w:tcPr>
          <w:p w:rsidR="00A0662C" w:rsidRPr="00A0662C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0662C" w:rsidRPr="003C47FE" w:rsidTr="003547B0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258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99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662C" w:rsidRPr="003C47FE" w:rsidTr="00A0662C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(1,011)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(600)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A0662C" w:rsidRPr="003C47FE" w:rsidRDefault="00A0662C" w:rsidP="00A0662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(1,011)</w:t>
            </w:r>
          </w:p>
        </w:tc>
      </w:tr>
      <w:tr w:rsidR="00A0662C" w:rsidRPr="003C47FE" w:rsidTr="00A0662C">
        <w:tc>
          <w:tcPr>
            <w:tcW w:w="3763" w:type="dxa"/>
          </w:tcPr>
          <w:p w:rsidR="00A0662C" w:rsidRPr="003C47FE" w:rsidRDefault="00A0662C" w:rsidP="00A0662C">
            <w:pPr>
              <w:tabs>
                <w:tab w:val="clear" w:pos="454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:rsidR="00A0662C" w:rsidRPr="00752B53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2B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24,886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662C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21,421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0662C" w:rsidRPr="00752B53" w:rsidRDefault="00A0662C" w:rsidP="00A0662C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52B5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24,886</w:t>
            </w:r>
          </w:p>
        </w:tc>
        <w:tc>
          <w:tcPr>
            <w:tcW w:w="270" w:type="dxa"/>
            <w:vAlign w:val="bottom"/>
          </w:tcPr>
          <w:p w:rsidR="00A0662C" w:rsidRPr="003C47FE" w:rsidRDefault="00A0662C" w:rsidP="00A0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:rsidR="00A0662C" w:rsidRDefault="00A0662C" w:rsidP="00A0662C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21,421</w:t>
            </w:r>
          </w:p>
        </w:tc>
      </w:tr>
    </w:tbl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F801F0" w:rsidRDefault="00CD2C0F" w:rsidP="00C90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6E0360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6E0360">
        <w:rPr>
          <w:rFonts w:asciiTheme="majorBidi" w:hAnsiTheme="majorBidi" w:cstheme="majorBidi"/>
          <w:sz w:val="30"/>
          <w:szCs w:val="30"/>
        </w:rPr>
        <w:t xml:space="preserve"> 13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6E0360">
        <w:rPr>
          <w:rFonts w:asciiTheme="majorBidi" w:hAnsiTheme="majorBidi" w:cstheme="majorBidi"/>
          <w:sz w:val="30"/>
          <w:szCs w:val="30"/>
        </w:rPr>
        <w:t xml:space="preserve">2561 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สภานิติบัญญัติแห่งชาติได้พิจารณาปรับปรุงร่างพระราชบัญญัติคุ้มครองแรงงาน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6E0360">
        <w:rPr>
          <w:rFonts w:asciiTheme="majorBidi" w:hAnsiTheme="majorBidi" w:cstheme="majorBidi"/>
          <w:sz w:val="30"/>
          <w:szCs w:val="30"/>
        </w:rPr>
        <w:t>20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6E0360">
        <w:rPr>
          <w:rFonts w:asciiTheme="majorBidi" w:hAnsiTheme="majorBidi" w:cstheme="majorBidi"/>
          <w:sz w:val="30"/>
          <w:szCs w:val="30"/>
        </w:rPr>
        <w:t>400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 วัน </w:t>
      </w:r>
      <w:r w:rsidR="00C90CD1" w:rsidRPr="006E0360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>จะ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</w:t>
      </w:r>
      <w:proofErr w:type="spellStart"/>
      <w:r w:rsidRPr="006E0360">
        <w:rPr>
          <w:rFonts w:asciiTheme="majorBidi" w:hAnsiTheme="majorBidi" w:cstheme="majorBidi" w:hint="cs"/>
          <w:sz w:val="30"/>
          <w:szCs w:val="30"/>
          <w:cs/>
        </w:rPr>
        <w:t>นุเบกษา</w:t>
      </w:r>
      <w:proofErr w:type="spellEnd"/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 จากการแก้ไขโครงการดังกล่าวจะทำให้กลุ่มบริษัท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ในงบการเงินรวมและงบการเงินเฉพาะกิจการเพิ่มขึ้นโดยประมาณจำนวน </w:t>
      </w:r>
      <w:r w:rsidR="00C90CD1" w:rsidRPr="006E0360">
        <w:rPr>
          <w:rFonts w:asciiTheme="majorBidi" w:hAnsiTheme="majorBidi" w:cstheme="majorBidi"/>
          <w:sz w:val="30"/>
          <w:szCs w:val="30"/>
        </w:rPr>
        <w:t>7.2</w:t>
      </w:r>
      <w:r w:rsidRPr="006E0360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F801F0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D014D" w:rsidRPr="003C47FE" w:rsidRDefault="007D014D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ข้อสมมติในการประมาณการตามหลักการคณิตศาสตร์ประกันภัย </w:t>
      </w:r>
    </w:p>
    <w:p w:rsidR="007D014D" w:rsidRPr="00A769D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Default="007D014D" w:rsidP="00B301D9">
      <w:pPr>
        <w:pStyle w:val="FSContent"/>
      </w:pPr>
      <w:r w:rsidRPr="003C47FE">
        <w:rPr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(แสดงโดยวิธีถัวเฉลี่ยถ่วงน้ำหนัก) ได้แก่</w:t>
      </w:r>
    </w:p>
    <w:p w:rsidR="006E0360" w:rsidRPr="006E0360" w:rsidRDefault="006E0360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450" w:type="dxa"/>
        <w:tblLook w:val="00A0" w:firstRow="1" w:lastRow="0" w:firstColumn="1" w:lastColumn="0" w:noHBand="0" w:noVBand="0"/>
      </w:tblPr>
      <w:tblGrid>
        <w:gridCol w:w="3763"/>
        <w:gridCol w:w="1258"/>
        <w:gridCol w:w="270"/>
        <w:gridCol w:w="1170"/>
        <w:gridCol w:w="270"/>
        <w:gridCol w:w="1170"/>
        <w:gridCol w:w="270"/>
        <w:gridCol w:w="1099"/>
      </w:tblGrid>
      <w:tr w:rsidR="006E0360" w:rsidRPr="003C47FE" w:rsidTr="00631DB1">
        <w:tc>
          <w:tcPr>
            <w:tcW w:w="3763" w:type="dxa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9" w:type="dxa"/>
            <w:gridSpan w:val="3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0360" w:rsidRPr="003C47FE" w:rsidTr="00631DB1">
        <w:tc>
          <w:tcPr>
            <w:tcW w:w="3763" w:type="dxa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6E0360" w:rsidRPr="003C47FE" w:rsidRDefault="006E0360" w:rsidP="00631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E0360" w:rsidRPr="003C47FE" w:rsidTr="00631DB1">
        <w:tc>
          <w:tcPr>
            <w:tcW w:w="3763" w:type="dxa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07" w:type="dxa"/>
            <w:gridSpan w:val="7"/>
          </w:tcPr>
          <w:p w:rsidR="006E0360" w:rsidRPr="003C47FE" w:rsidRDefault="006E0360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E0360" w:rsidRPr="003C47FE" w:rsidTr="00631DB1">
        <w:tc>
          <w:tcPr>
            <w:tcW w:w="3763" w:type="dxa"/>
          </w:tcPr>
          <w:p w:rsidR="006E0360" w:rsidRPr="003C47FE" w:rsidRDefault="006E0360" w:rsidP="006E0360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58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  <w:vAlign w:val="bottom"/>
          </w:tcPr>
          <w:p w:rsidR="006E0360" w:rsidRPr="00D34A27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</w:tr>
      <w:tr w:rsidR="006E0360" w:rsidRPr="003C47FE" w:rsidTr="006E0360">
        <w:tc>
          <w:tcPr>
            <w:tcW w:w="3763" w:type="dxa"/>
          </w:tcPr>
          <w:p w:rsidR="006E0360" w:rsidRPr="003C47FE" w:rsidRDefault="006E0360" w:rsidP="006E036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258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  <w:vAlign w:val="bottom"/>
          </w:tcPr>
          <w:p w:rsidR="006E0360" w:rsidRPr="00D34A27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5.00</w:t>
            </w:r>
          </w:p>
        </w:tc>
      </w:tr>
      <w:tr w:rsidR="006E0360" w:rsidRPr="003C47FE" w:rsidTr="006E0360">
        <w:tc>
          <w:tcPr>
            <w:tcW w:w="3763" w:type="dxa"/>
          </w:tcPr>
          <w:p w:rsidR="006E0360" w:rsidRPr="003C47FE" w:rsidRDefault="006E0360" w:rsidP="006E036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258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  <w:tc>
          <w:tcPr>
            <w:tcW w:w="270" w:type="dxa"/>
            <w:vAlign w:val="bottom"/>
          </w:tcPr>
          <w:p w:rsidR="006E0360" w:rsidRPr="00D34A27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  <w:tc>
          <w:tcPr>
            <w:tcW w:w="270" w:type="dxa"/>
            <w:vAlign w:val="bottom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</w:tcPr>
          <w:p w:rsidR="006E0360" w:rsidRPr="003C47FE" w:rsidRDefault="006E0360" w:rsidP="006E0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61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6.25 - 25</w:t>
            </w:r>
          </w:p>
        </w:tc>
      </w:tr>
    </w:tbl>
    <w:p w:rsidR="007D014D" w:rsidRPr="005B2413" w:rsidRDefault="007D014D" w:rsidP="00EE2B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  <w:r w:rsidRPr="00A769D7">
        <w:rPr>
          <w:rFonts w:ascii="Angsana New" w:hAnsi="Angsana New"/>
          <w:sz w:val="20"/>
          <w:szCs w:val="20"/>
        </w:rPr>
        <w:tab/>
      </w:r>
    </w:p>
    <w:p w:rsidR="007D014D" w:rsidRPr="003C47FE" w:rsidRDefault="007D014D" w:rsidP="00F801F0">
      <w:pPr>
        <w:pStyle w:val="FSBlank"/>
        <w:rPr>
          <w:sz w:val="30"/>
          <w:szCs w:val="30"/>
        </w:rPr>
      </w:pPr>
      <w:r w:rsidRPr="003C47FE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:rsidR="007D014D" w:rsidRPr="00392B17" w:rsidRDefault="007D014D" w:rsidP="002A4D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0"/>
          <w:szCs w:val="20"/>
        </w:rPr>
      </w:pPr>
      <w:r w:rsidRPr="00392B17">
        <w:rPr>
          <w:rFonts w:ascii="Angsana New" w:hAnsi="Angsana New"/>
          <w:sz w:val="20"/>
          <w:szCs w:val="20"/>
          <w:cs/>
        </w:rPr>
        <w:tab/>
      </w:r>
    </w:p>
    <w:p w:rsidR="007D014D" w:rsidRPr="001F0CA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1F0CAB">
        <w:rPr>
          <w:rFonts w:ascii="Angsana New" w:hAnsi="Angsana New"/>
          <w:sz w:val="30"/>
          <w:szCs w:val="30"/>
          <w:cs/>
        </w:rPr>
        <w:t>ณ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วันที่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31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ธันวาคม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25</w:t>
      </w:r>
      <w:r w:rsidR="00160B46">
        <w:rPr>
          <w:rFonts w:ascii="Angsana New" w:hAnsi="Angsana New"/>
          <w:sz w:val="30"/>
          <w:szCs w:val="30"/>
        </w:rPr>
        <w:t>61</w:t>
      </w:r>
      <w:r w:rsidRPr="001F0CAB">
        <w:rPr>
          <w:rFonts w:ascii="Angsana New" w:hAnsi="Angsana New"/>
          <w:sz w:val="30"/>
          <w:szCs w:val="30"/>
        </w:rPr>
        <w:t xml:space="preserve"> </w:t>
      </w:r>
      <w:r w:rsidRPr="001F0CAB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</w:t>
      </w:r>
      <w:r w:rsidR="00C12263" w:rsidRPr="001F0CAB">
        <w:rPr>
          <w:rFonts w:ascii="Angsana New" w:hAnsi="Angsana New"/>
          <w:sz w:val="30"/>
          <w:szCs w:val="30"/>
          <w:cs/>
        </w:rPr>
        <w:t>ผูกพันผลประโยชน์ที่กำหนดไว้เป็น</w:t>
      </w:r>
      <w:r w:rsidR="00752B53">
        <w:rPr>
          <w:rFonts w:ascii="Angsana New" w:hAnsi="Angsana New"/>
          <w:sz w:val="30"/>
          <w:szCs w:val="30"/>
        </w:rPr>
        <w:t xml:space="preserve"> 7</w:t>
      </w:r>
      <w:r w:rsidRPr="001F0CAB">
        <w:rPr>
          <w:rFonts w:ascii="Angsana New" w:hAnsi="Angsana New"/>
          <w:sz w:val="30"/>
          <w:szCs w:val="30"/>
          <w:cs/>
        </w:rPr>
        <w:t xml:space="preserve"> ปี</w:t>
      </w:r>
      <w:r w:rsidR="001F0CAB">
        <w:rPr>
          <w:rFonts w:ascii="Angsana New" w:hAnsi="Angsana New"/>
          <w:sz w:val="30"/>
          <w:szCs w:val="30"/>
        </w:rPr>
        <w:br/>
      </w:r>
      <w:r w:rsidR="00160B46">
        <w:rPr>
          <w:rFonts w:ascii="Angsana New" w:hAnsi="Angsana New"/>
          <w:i/>
          <w:iCs/>
          <w:sz w:val="30"/>
          <w:szCs w:val="30"/>
          <w:cs/>
        </w:rPr>
        <w:t>(25</w:t>
      </w:r>
      <w:r w:rsidR="00160B46">
        <w:rPr>
          <w:rFonts w:ascii="Angsana New" w:hAnsi="Angsana New"/>
          <w:i/>
          <w:iCs/>
          <w:sz w:val="30"/>
          <w:szCs w:val="30"/>
        </w:rPr>
        <w:t>60: 8</w:t>
      </w:r>
      <w:r w:rsidRPr="001F0CAB">
        <w:rPr>
          <w:rFonts w:ascii="Angsana New" w:hAnsi="Angsana New"/>
          <w:i/>
          <w:iCs/>
          <w:sz w:val="30"/>
          <w:szCs w:val="30"/>
        </w:rPr>
        <w:t xml:space="preserve"> </w:t>
      </w:r>
      <w:r w:rsidRPr="001F0CAB">
        <w:rPr>
          <w:rFonts w:ascii="Angsana New" w:hAnsi="Angsana New"/>
          <w:i/>
          <w:iCs/>
          <w:sz w:val="30"/>
          <w:szCs w:val="30"/>
          <w:cs/>
        </w:rPr>
        <w:t>ปี)</w:t>
      </w:r>
    </w:p>
    <w:p w:rsidR="007D014D" w:rsidRPr="00BA1874" w:rsidRDefault="007D014D" w:rsidP="00B301D9">
      <w:pPr>
        <w:pStyle w:val="FSBlank"/>
      </w:pPr>
    </w:p>
    <w:p w:rsidR="007D014D" w:rsidRPr="003C47FE" w:rsidRDefault="007D014D" w:rsidP="007D014D">
      <w:pPr>
        <w:spacing w:line="240" w:lineRule="auto"/>
        <w:ind w:firstLine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7D014D" w:rsidRPr="00BA1874" w:rsidRDefault="007D014D" w:rsidP="00B301D9">
      <w:pPr>
        <w:pStyle w:val="FSBlank"/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A11639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คงที่ จะมีผลกระทบต่อภาระผูกพัน</w:t>
      </w:r>
      <w:r w:rsidR="00A11639">
        <w:rPr>
          <w:rFonts w:ascii="Angsana New" w:hAnsi="Angsana New" w:hint="cs"/>
          <w:sz w:val="30"/>
          <w:szCs w:val="30"/>
          <w:cs/>
        </w:rPr>
        <w:t>ของโครงการ</w:t>
      </w:r>
      <w:r w:rsidRPr="003C47FE">
        <w:rPr>
          <w:rFonts w:ascii="Angsana New" w:hAnsi="Angsana New"/>
          <w:sz w:val="30"/>
          <w:szCs w:val="30"/>
          <w:cs/>
        </w:rPr>
        <w:t>ผลประโยชน์เป็นจำนวนเงินดังต่อไปนี้</w:t>
      </w:r>
    </w:p>
    <w:p w:rsidR="005B2413" w:rsidRPr="005B2413" w:rsidRDefault="005B2413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22"/>
        <w:gridCol w:w="936"/>
        <w:gridCol w:w="236"/>
        <w:gridCol w:w="936"/>
        <w:gridCol w:w="236"/>
        <w:gridCol w:w="34"/>
        <w:gridCol w:w="902"/>
        <w:gridCol w:w="236"/>
        <w:gridCol w:w="932"/>
        <w:gridCol w:w="6"/>
      </w:tblGrid>
      <w:tr w:rsidR="005B2413" w:rsidRPr="003C47FE" w:rsidTr="00035AB5">
        <w:trPr>
          <w:gridAfter w:val="1"/>
          <w:wAfter w:w="6" w:type="dxa"/>
        </w:trPr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5B2413" w:rsidRPr="003C47FE" w:rsidRDefault="005B2413" w:rsidP="005B241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B2413" w:rsidRPr="003C47FE" w:rsidTr="00035AB5">
        <w:trPr>
          <w:gridAfter w:val="1"/>
          <w:wAfter w:w="6" w:type="dxa"/>
        </w:trPr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08" w:type="dxa"/>
            <w:gridSpan w:val="3"/>
          </w:tcPr>
          <w:p w:rsidR="005B2413" w:rsidRPr="00160B46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60B46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gridSpan w:val="2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5B2413" w:rsidRPr="003C47FE" w:rsidTr="00035AB5">
        <w:trPr>
          <w:trHeight w:val="434"/>
        </w:trPr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  <w:gridSpan w:val="2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</w:tcPr>
          <w:p w:rsidR="005B2413" w:rsidRPr="003C47FE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  <w:gridSpan w:val="2"/>
          </w:tcPr>
          <w:p w:rsidR="005B2413" w:rsidRPr="003C47FE" w:rsidRDefault="005B2413" w:rsidP="00631DB1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35AB5" w:rsidRPr="003C47FE" w:rsidTr="00035AB5">
        <w:trPr>
          <w:gridAfter w:val="1"/>
          <w:wAfter w:w="6" w:type="dxa"/>
          <w:trHeight w:val="182"/>
        </w:trPr>
        <w:tc>
          <w:tcPr>
            <w:tcW w:w="4822" w:type="dxa"/>
          </w:tcPr>
          <w:p w:rsidR="00035AB5" w:rsidRPr="003C47FE" w:rsidRDefault="00035AB5" w:rsidP="00CB42CD">
            <w:pPr>
              <w:tabs>
                <w:tab w:val="clear" w:pos="227"/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035AB5" w:rsidRPr="003C47FE" w:rsidRDefault="00035AB5" w:rsidP="00CB42CD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B2413" w:rsidRPr="003C47FE" w:rsidTr="00035AB5"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(1,482)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5B2413" w:rsidRPr="003C47FE" w:rsidRDefault="005B2413" w:rsidP="00266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(1,416)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</w:tr>
      <w:tr w:rsidR="005B2413" w:rsidRPr="003C47FE" w:rsidTr="00035AB5">
        <w:tc>
          <w:tcPr>
            <w:tcW w:w="4822" w:type="dxa"/>
          </w:tcPr>
          <w:p w:rsidR="005B2413" w:rsidRPr="003C47FE" w:rsidRDefault="005B2413" w:rsidP="00CB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(2,025)</w:t>
            </w:r>
          </w:p>
        </w:tc>
        <w:tc>
          <w:tcPr>
            <w:tcW w:w="236" w:type="dxa"/>
          </w:tcPr>
          <w:p w:rsidR="005B2413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</w:tr>
      <w:tr w:rsidR="005B2413" w:rsidRPr="003C47FE" w:rsidTr="00035AB5"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10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(1,130)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36" w:type="dxa"/>
          </w:tcPr>
          <w:p w:rsidR="005B2413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5B2413" w:rsidRPr="003C47FE" w:rsidTr="00035AB5">
        <w:tc>
          <w:tcPr>
            <w:tcW w:w="4822" w:type="dxa"/>
          </w:tcPr>
          <w:p w:rsidR="005B2413" w:rsidRPr="003C47FE" w:rsidRDefault="005B2413" w:rsidP="00631DB1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รามรณะในอนาคต (เปลี่ยนแปลง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  <w:vAlign w:val="center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vAlign w:val="center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:rsidR="005B2413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36" w:type="dxa"/>
          </w:tcPr>
          <w:p w:rsidR="005B2413" w:rsidRDefault="005B2413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5B2413" w:rsidRPr="003C47FE" w:rsidRDefault="005B2413" w:rsidP="005B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</w:tbl>
    <w:p w:rsidR="005B2413" w:rsidRDefault="005B2413" w:rsidP="00CB42CD">
      <w:pPr>
        <w:pStyle w:val="FSBlank"/>
      </w:pPr>
    </w:p>
    <w:p w:rsidR="005B2413" w:rsidRDefault="005B2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22"/>
        <w:gridCol w:w="936"/>
        <w:gridCol w:w="236"/>
        <w:gridCol w:w="936"/>
        <w:gridCol w:w="236"/>
        <w:gridCol w:w="34"/>
        <w:gridCol w:w="902"/>
        <w:gridCol w:w="236"/>
        <w:gridCol w:w="932"/>
        <w:gridCol w:w="6"/>
      </w:tblGrid>
      <w:tr w:rsidR="00763A54" w:rsidRPr="003C47FE" w:rsidTr="007960EB">
        <w:trPr>
          <w:gridAfter w:val="1"/>
          <w:wAfter w:w="6" w:type="dxa"/>
        </w:trPr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B0B9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3A54" w:rsidRPr="003C47FE" w:rsidTr="007960EB">
        <w:trPr>
          <w:gridAfter w:val="1"/>
          <w:wAfter w:w="6" w:type="dxa"/>
        </w:trPr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108" w:type="dxa"/>
            <w:gridSpan w:val="3"/>
          </w:tcPr>
          <w:p w:rsidR="00763A54" w:rsidRPr="00160B46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60B46"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70" w:type="dxa"/>
            <w:gridSpan w:val="2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</w:tr>
      <w:tr w:rsidR="00763A54" w:rsidRPr="003C47FE" w:rsidTr="007960EB">
        <w:trPr>
          <w:trHeight w:val="434"/>
        </w:trPr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36" w:type="dxa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  <w:gridSpan w:val="2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38" w:type="dxa"/>
            <w:gridSpan w:val="2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763A54" w:rsidRPr="003C47FE" w:rsidTr="007960EB">
        <w:trPr>
          <w:gridAfter w:val="1"/>
          <w:wAfter w:w="6" w:type="dxa"/>
          <w:trHeight w:val="182"/>
        </w:trPr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48" w:type="dxa"/>
            <w:gridSpan w:val="8"/>
          </w:tcPr>
          <w:p w:rsidR="00763A54" w:rsidRPr="003C47FE" w:rsidRDefault="00763A54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63A54" w:rsidRPr="003C47FE" w:rsidTr="007960EB"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(1,482)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1,662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(1,416)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1,591</w:t>
            </w:r>
          </w:p>
        </w:tc>
      </w:tr>
      <w:tr w:rsidR="00763A54" w:rsidRPr="003C47FE" w:rsidTr="007960EB"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14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2,249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(2,025)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1,860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(1,679)</w:t>
            </w:r>
          </w:p>
        </w:tc>
      </w:tr>
      <w:tr w:rsidR="00763A54" w:rsidRPr="003C47FE" w:rsidTr="007960EB"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3C47FE">
              <w:rPr>
                <w:rFonts w:ascii="Angsana New" w:hAnsi="Angsana New"/>
                <w:sz w:val="30"/>
                <w:szCs w:val="30"/>
              </w:rPr>
              <w:t>10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(1,130)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(1,080)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763A54" w:rsidRPr="003C47FE" w:rsidTr="007960EB">
        <w:tc>
          <w:tcPr>
            <w:tcW w:w="4822" w:type="dxa"/>
          </w:tcPr>
          <w:p w:rsidR="00763A54" w:rsidRPr="003C47FE" w:rsidRDefault="00763A54" w:rsidP="007960EB">
            <w:pPr>
              <w:tabs>
                <w:tab w:val="clear" w:pos="227"/>
                <w:tab w:val="left" w:pos="0"/>
              </w:tabs>
              <w:spacing w:line="240" w:lineRule="auto"/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อัต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รามรณะในอนาคต (เปลี่ยนแปลง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936" w:type="dxa"/>
            <w:vAlign w:val="center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(158)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vAlign w:val="center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  <w:gridSpan w:val="2"/>
            <w:vAlign w:val="center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(150)</w:t>
            </w:r>
          </w:p>
        </w:tc>
        <w:tc>
          <w:tcPr>
            <w:tcW w:w="236" w:type="dxa"/>
          </w:tcPr>
          <w:p w:rsidR="00763A54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vAlign w:val="center"/>
          </w:tcPr>
          <w:p w:rsidR="00763A54" w:rsidRPr="003C47FE" w:rsidRDefault="00763A54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</w:tbl>
    <w:p w:rsidR="00763A54" w:rsidRDefault="00763A54" w:rsidP="00763A54">
      <w:pPr>
        <w:pStyle w:val="FSBlank"/>
      </w:pPr>
    </w:p>
    <w:p w:rsidR="007D014D" w:rsidRPr="003C47FE" w:rsidRDefault="007D014D" w:rsidP="00CB42CD">
      <w:pPr>
        <w:pStyle w:val="FSContent"/>
      </w:pPr>
      <w:r w:rsidRPr="003C47FE">
        <w:rPr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</w:t>
      </w:r>
      <w:r w:rsidR="008B040E">
        <w:t xml:space="preserve"> </w:t>
      </w:r>
      <w:r w:rsidRPr="003C47FE">
        <w:rPr>
          <w:cs/>
        </w:rPr>
        <w:t>ๆ</w:t>
      </w:r>
    </w:p>
    <w:p w:rsidR="007D014D" w:rsidRPr="00392B17" w:rsidRDefault="007D014D" w:rsidP="00CB42CD">
      <w:pPr>
        <w:pStyle w:val="FSBlank"/>
      </w:pP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t>ทุนเรือนหุ้น</w:t>
      </w:r>
    </w:p>
    <w:p w:rsidR="007D014D" w:rsidRPr="00392B17" w:rsidRDefault="007D014D" w:rsidP="003B72D0">
      <w:pPr>
        <w:pStyle w:val="FSBlank"/>
      </w:pPr>
      <w:r w:rsidRPr="003C47FE">
        <w:rPr>
          <w:cs/>
        </w:rPr>
        <w:tab/>
      </w:r>
    </w:p>
    <w:tbl>
      <w:tblPr>
        <w:tblW w:w="93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024"/>
        <w:gridCol w:w="274"/>
        <w:gridCol w:w="1153"/>
        <w:gridCol w:w="266"/>
        <w:gridCol w:w="1065"/>
        <w:gridCol w:w="266"/>
        <w:gridCol w:w="1119"/>
        <w:gridCol w:w="266"/>
        <w:gridCol w:w="1078"/>
      </w:tblGrid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  <w:vMerge w:val="restart"/>
            <w:shd w:val="clear" w:color="auto" w:fill="auto"/>
          </w:tcPr>
          <w:p w:rsidR="007D014D" w:rsidRPr="003C47FE" w:rsidRDefault="007D014D" w:rsidP="00D653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มูลค่าหุ้นต่อหุ้น</w:t>
            </w: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160B46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160B46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D014D" w:rsidRPr="003C47FE" w:rsidTr="00D65338">
        <w:trPr>
          <w:trHeight w:val="380"/>
        </w:trPr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" w:type="pct"/>
            <w:vMerge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after="0" w:line="240" w:lineRule="auto"/>
              <w:ind w:left="-1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014D" w:rsidRPr="003C47FE" w:rsidTr="00D65338">
        <w:tc>
          <w:tcPr>
            <w:tcW w:w="1527" w:type="pct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1"/>
                <w:tab w:val="center" w:pos="407"/>
              </w:tabs>
              <w:spacing w:after="0" w:line="240" w:lineRule="auto"/>
              <w:ind w:left="-122" w:right="-131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  <w:t>1</w:t>
            </w: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  <w:tr w:rsidR="001C605D" w:rsidRPr="003C47FE" w:rsidTr="00D65338">
        <w:tc>
          <w:tcPr>
            <w:tcW w:w="1527" w:type="pct"/>
          </w:tcPr>
          <w:p w:rsidR="001C605D" w:rsidRPr="00392B17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46" w:type="pct"/>
            <w:shd w:val="clear" w:color="auto" w:fill="auto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46" w:type="pct"/>
            <w:shd w:val="clear" w:color="auto" w:fill="auto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8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7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5" w:type="pct"/>
          </w:tcPr>
          <w:p w:rsidR="001C605D" w:rsidRPr="00392B17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605D" w:rsidRPr="003C47FE" w:rsidTr="00D65338">
        <w:trPr>
          <w:trHeight w:val="66"/>
        </w:trPr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3C47F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-</w:t>
            </w:r>
            <w:r w:rsidRPr="003C47FE">
              <w:rPr>
                <w:rFonts w:ascii="Angsana New" w:hAnsi="Angsana New"/>
                <w:sz w:val="30"/>
                <w:szCs w:val="30"/>
              </w:rPr>
              <w:tab/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</w:tr>
      <w:tr w:rsidR="001C605D" w:rsidRPr="003C47FE" w:rsidTr="00D65338">
        <w:trPr>
          <w:trHeight w:val="56"/>
        </w:trPr>
        <w:tc>
          <w:tcPr>
            <w:tcW w:w="1527" w:type="pct"/>
          </w:tcPr>
          <w:p w:rsidR="001C605D" w:rsidRPr="003C47FE" w:rsidRDefault="001C605D" w:rsidP="001C6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605D" w:rsidRPr="003C47FE" w:rsidTr="00D65338">
        <w:tc>
          <w:tcPr>
            <w:tcW w:w="1527" w:type="pct"/>
          </w:tcPr>
          <w:p w:rsidR="001C605D" w:rsidRPr="003C47FE" w:rsidRDefault="001C605D" w:rsidP="001C605D">
            <w:pPr>
              <w:numPr>
                <w:ilvl w:val="0"/>
                <w:numId w:val="1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5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shd w:val="clear" w:color="auto" w:fill="auto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5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  <w:tc>
          <w:tcPr>
            <w:tcW w:w="142" w:type="pct"/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:rsidR="001C605D" w:rsidRPr="003C47FE" w:rsidRDefault="001C605D" w:rsidP="001C6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2,048,255</w:t>
            </w:r>
          </w:p>
        </w:tc>
      </w:tr>
    </w:tbl>
    <w:p w:rsidR="00A11639" w:rsidRDefault="007D014D" w:rsidP="003B72D0">
      <w:pPr>
        <w:pStyle w:val="FSBlank"/>
      </w:pPr>
      <w:r w:rsidRPr="003C47FE">
        <w:tab/>
      </w:r>
    </w:p>
    <w:p w:rsidR="000D0718" w:rsidRDefault="00A11639" w:rsidP="00CD6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:rsidR="00A2297F" w:rsidRPr="00A2297F" w:rsidRDefault="00A2297F" w:rsidP="00A229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A11639" w:rsidRDefault="00A11639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ส่วนเกินทุนและสำรอง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51</w:t>
      </w:r>
      <w:r w:rsidRPr="003C47FE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บริษัทต้องนำเงินค่าหุ้นส่วนเกินนี้ตั้งเป็นทุนสำรอง (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:rsidR="0004266D" w:rsidRPr="0004266D" w:rsidRDefault="0004266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3C47FE">
        <w:rPr>
          <w:rFonts w:ascii="Angsana New" w:hAnsi="Angsana New"/>
          <w:sz w:val="30"/>
          <w:szCs w:val="30"/>
        </w:rPr>
        <w:t>2535</w:t>
      </w:r>
      <w:r w:rsidRPr="003C47FE">
        <w:rPr>
          <w:rFonts w:ascii="Angsana New" w:hAnsi="Angsana New"/>
          <w:sz w:val="30"/>
          <w:szCs w:val="30"/>
          <w:cs/>
        </w:rPr>
        <w:t xml:space="preserve"> มาตรา </w:t>
      </w:r>
      <w:r w:rsidRPr="003C47FE">
        <w:rPr>
          <w:rFonts w:ascii="Angsana New" w:hAnsi="Angsana New"/>
          <w:sz w:val="30"/>
          <w:szCs w:val="30"/>
        </w:rPr>
        <w:t>116</w:t>
      </w:r>
      <w:r w:rsidRPr="003C47FE">
        <w:rPr>
          <w:rFonts w:ascii="Angsana New" w:hAnsi="Angsana New"/>
          <w:sz w:val="30"/>
          <w:szCs w:val="30"/>
          <w:cs/>
        </w:rPr>
        <w:t xml:space="preserve"> บริษัทจะต้องจัดสรรสำรอง (</w:t>
      </w:r>
      <w:r w:rsidRPr="003C47FE">
        <w:rPr>
          <w:rFonts w:ascii="Angsana New" w:hAnsi="Angsana New"/>
          <w:sz w:val="30"/>
          <w:szCs w:val="30"/>
        </w:rPr>
        <w:t>“</w:t>
      </w:r>
      <w:r w:rsidRPr="003C47FE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47FE">
        <w:rPr>
          <w:rFonts w:ascii="Angsana New" w:hAnsi="Angsana New"/>
          <w:sz w:val="30"/>
          <w:szCs w:val="30"/>
        </w:rPr>
        <w:t>”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อย่างน้อยร้อยละ </w:t>
      </w:r>
      <w:r w:rsidRPr="003C47FE">
        <w:rPr>
          <w:rFonts w:ascii="Angsana New" w:hAnsi="Angsana New"/>
          <w:sz w:val="30"/>
          <w:szCs w:val="30"/>
        </w:rPr>
        <w:t xml:space="preserve">5 </w:t>
      </w:r>
      <w:r w:rsidRPr="003C47FE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C47FE">
        <w:rPr>
          <w:rFonts w:ascii="Angsana New" w:hAnsi="Angsana New"/>
          <w:sz w:val="30"/>
          <w:szCs w:val="30"/>
        </w:rPr>
        <w:t xml:space="preserve">10 </w:t>
      </w:r>
      <w:r w:rsidRPr="003C47FE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:rsidR="007D014D" w:rsidRPr="00A2297F" w:rsidRDefault="007D014D" w:rsidP="00A11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t>ส่วนงานดำเนินงาน</w:t>
      </w:r>
    </w:p>
    <w:p w:rsidR="007D014D" w:rsidRPr="00A2297F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BC749B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2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ส่วนงานที่รายงานดังรายละเอียดข้างล่าง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ซึ่งเป็นหน่วยงานธุรกิจที่สำคัญของ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>หน่วยงานธุรกิจที่สำคัญนี้ขายสินค้าและให้บริการที่แตกต่างกัน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:rsidR="007D014D" w:rsidRPr="00A2297F" w:rsidRDefault="007D014D" w:rsidP="007D014D">
      <w:pPr>
        <w:spacing w:line="240" w:lineRule="auto"/>
        <w:ind w:left="518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1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ธุรกิจอสังหาริมทรัพย์</w:t>
      </w:r>
    </w:p>
    <w:p w:rsidR="007D014D" w:rsidRPr="003C47FE" w:rsidRDefault="007D014D" w:rsidP="007D014D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contextualSpacing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ส่วนงาน</w:t>
      </w:r>
      <w:r w:rsidRPr="003C47FE">
        <w:rPr>
          <w:rFonts w:ascii="Angsana New" w:hAnsi="Angsana New"/>
          <w:sz w:val="30"/>
          <w:szCs w:val="30"/>
        </w:rPr>
        <w:t xml:space="preserve"> 2</w:t>
      </w:r>
      <w:r w:rsidRPr="003C47FE">
        <w:rPr>
          <w:rFonts w:ascii="Angsana New" w:hAnsi="Angsana New"/>
          <w:sz w:val="30"/>
          <w:szCs w:val="30"/>
          <w:cs/>
        </w:rPr>
        <w:t xml:space="preserve"> ธุรกิจให้บริการสาธารณูปโภค</w:t>
      </w:r>
    </w:p>
    <w:p w:rsidR="007D014D" w:rsidRPr="001D0F0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การดำเนินงานอื่น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ไม่มีส่วนงานใดที่เข้าเกณฑ์เชิงปริมาณเพื่อกำหนด ส่วนงานที่รายงานในปี </w:t>
      </w:r>
      <w:r w:rsidR="00747298">
        <w:rPr>
          <w:rFonts w:ascii="Angsana New" w:hAnsi="Angsana New"/>
          <w:sz w:val="30"/>
          <w:szCs w:val="30"/>
        </w:rPr>
        <w:t>2561</w:t>
      </w:r>
      <w:r w:rsidRPr="003C47FE">
        <w:rPr>
          <w:rFonts w:ascii="Angsana New" w:hAnsi="Angsana New"/>
          <w:sz w:val="30"/>
          <w:szCs w:val="30"/>
          <w:cs/>
        </w:rPr>
        <w:t xml:space="preserve"> หรือ</w:t>
      </w:r>
      <w:r w:rsidR="00747298">
        <w:rPr>
          <w:rFonts w:ascii="Angsana New" w:hAnsi="Angsana New"/>
          <w:sz w:val="30"/>
          <w:szCs w:val="30"/>
        </w:rPr>
        <w:t xml:space="preserve"> 2560</w:t>
      </w:r>
    </w:p>
    <w:p w:rsidR="007D014D" w:rsidRPr="001D0F07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C749B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7D014D" w:rsidRPr="003C47FE" w:rsidSect="000E7DFA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Pr="00AB3DE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AB3DE8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ข้อมูลเกี่ยวกับส่วนงานที่รายงาน </w:t>
      </w:r>
    </w:p>
    <w:p w:rsidR="007D014D" w:rsidRPr="003C47FE" w:rsidRDefault="007D014D" w:rsidP="007D014D">
      <w:pPr>
        <w:rPr>
          <w:rFonts w:ascii="Angsana New" w:hAnsi="Angsana New"/>
          <w:sz w:val="20"/>
          <w:szCs w:val="20"/>
        </w:rPr>
      </w:pPr>
    </w:p>
    <w:tbl>
      <w:tblPr>
        <w:tblW w:w="139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51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170"/>
      </w:tblGrid>
      <w:tr w:rsidR="007D014D" w:rsidRPr="003C47FE" w:rsidTr="009022B9">
        <w:trPr>
          <w:trHeight w:val="481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  <w:r w:rsidRPr="00AB3DE8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cs/>
              </w:rPr>
            </w:pPr>
            <w:r w:rsidRPr="00AB3DE8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="001D0F07" w:rsidRPr="00AB3DE8">
              <w:rPr>
                <w:rFonts w:ascii="Angsana New" w:hAnsi="Angsana New" w:hint="cs"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AB3DE8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97328" w:rsidRPr="003C47FE" w:rsidTr="009022B9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70" w:type="dxa"/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7D014D" w:rsidRPr="00AB3DE8" w:rsidRDefault="00160B46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2560</w:t>
            </w:r>
          </w:p>
        </w:tc>
      </w:tr>
      <w:tr w:rsidR="007D014D" w:rsidRPr="003C47FE" w:rsidTr="009022B9">
        <w:trPr>
          <w:trHeight w:val="247"/>
        </w:trPr>
        <w:tc>
          <w:tcPr>
            <w:tcW w:w="35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440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:rsidR="007D014D" w:rsidRPr="00AB3DE8" w:rsidRDefault="007D014D" w:rsidP="001D0F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b/>
                <w:i/>
                <w:iCs/>
                <w:color w:val="000000"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0776E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199,746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35,000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516679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632</w:t>
            </w:r>
            <w:r w:rsidR="0010776E" w:rsidRPr="00AB3DE8">
              <w:rPr>
                <w:rFonts w:ascii="Angsana New" w:hAnsi="Angsana New"/>
                <w:color w:val="000000"/>
                <w:sz w:val="26"/>
                <w:szCs w:val="26"/>
              </w:rPr>
              <w:t>,811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547,285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10776E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776E">
              <w:rPr>
                <w:rFonts w:ascii="Angsana New" w:hAnsi="Angsana New"/>
                <w:color w:val="000000"/>
                <w:sz w:val="26"/>
                <w:szCs w:val="26"/>
              </w:rPr>
              <w:t>136,463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10776E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111,850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10776E" w:rsidRPr="00AB3DE8" w:rsidRDefault="00516679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969</w:t>
            </w:r>
            <w:r w:rsidR="0010776E" w:rsidRPr="00AB3DE8">
              <w:rPr>
                <w:rFonts w:ascii="Angsana New" w:hAnsi="Angsana New"/>
                <w:color w:val="000000"/>
                <w:sz w:val="26"/>
                <w:szCs w:val="26"/>
              </w:rPr>
              <w:t>,020</w:t>
            </w:r>
          </w:p>
        </w:tc>
        <w:tc>
          <w:tcPr>
            <w:tcW w:w="270" w:type="dxa"/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694,135</w:t>
            </w:r>
          </w:p>
        </w:tc>
      </w:tr>
      <w:tr w:rsidR="0010776E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199,746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AB3DE8" w:rsidRDefault="00516679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632</w:t>
            </w:r>
            <w:r w:rsidR="0010776E"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,811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547,285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10776E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0776E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136,463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10776E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111,850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776E" w:rsidRPr="00AB3DE8" w:rsidRDefault="00516679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969</w:t>
            </w:r>
            <w:r w:rsidR="0010776E"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,020</w:t>
            </w:r>
          </w:p>
        </w:tc>
        <w:tc>
          <w:tcPr>
            <w:tcW w:w="270" w:type="dxa"/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0776E" w:rsidRPr="00AB3DE8" w:rsidRDefault="0010776E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694,135</w:t>
            </w:r>
          </w:p>
        </w:tc>
      </w:tr>
      <w:tr w:rsidR="00160B46" w:rsidRPr="003C47FE" w:rsidTr="009022B9">
        <w:trPr>
          <w:trHeight w:val="11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516679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ผลการดำเนินงานส่วนงาน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104,718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>34,137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290,865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215,459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395,583</w:t>
            </w:r>
          </w:p>
        </w:tc>
        <w:tc>
          <w:tcPr>
            <w:tcW w:w="270" w:type="dxa"/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516679" w:rsidRPr="00AB3DE8" w:rsidRDefault="00516679" w:rsidP="00516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249,596</w:t>
            </w: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160B46" w:rsidRPr="00AB3DE8" w:rsidRDefault="00516679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(105,757</w:t>
            </w:r>
            <w:r w:rsidR="007C1FF5" w:rsidRPr="00AB3DE8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(117,610)</w:t>
            </w: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:rsidR="00160B46" w:rsidRPr="00AB3DE8" w:rsidRDefault="004B4901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111,608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121,880</w:t>
            </w: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606D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B3DE8"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AB3D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60B46" w:rsidRPr="00AB3DE8" w:rsidRDefault="004B4901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(26,765)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(10,248)</w:t>
            </w: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B3D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B46" w:rsidRPr="00AB3DE8" w:rsidRDefault="004B4901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374,669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243,618</w:t>
            </w:r>
          </w:p>
        </w:tc>
      </w:tr>
      <w:tr w:rsidR="00160B46" w:rsidRPr="003C47FE" w:rsidTr="009022B9">
        <w:trPr>
          <w:trHeight w:val="5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31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7C1FF5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1,053,560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1,148,588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31062C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56,08</w:t>
            </w:r>
            <w:r w:rsidR="007C1FF5" w:rsidRPr="00AB3DE8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48,156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10776E" w:rsidRDefault="0031062C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776E">
              <w:rPr>
                <w:rFonts w:ascii="Angsana New" w:hAnsi="Angsana New"/>
                <w:color w:val="000000"/>
                <w:sz w:val="26"/>
                <w:szCs w:val="26"/>
              </w:rPr>
              <w:t>3,197,92</w:t>
            </w:r>
            <w:r w:rsidR="004B4901" w:rsidRPr="0010776E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2,813,889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160B46" w:rsidRPr="00AB3DE8" w:rsidRDefault="004B4901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4,307,562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4,010,633</w:t>
            </w:r>
          </w:p>
        </w:tc>
      </w:tr>
      <w:tr w:rsidR="00160B46" w:rsidRPr="003C47FE" w:rsidTr="009022B9">
        <w:trPr>
          <w:trHeight w:val="23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 xml:space="preserve">31 </w:t>
            </w:r>
            <w:r w:rsidRPr="00AB3DE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7C1FF5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1,764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40,845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7C1FF5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39,344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38,367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10776E" w:rsidRDefault="004B4901" w:rsidP="00107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0776E">
              <w:rPr>
                <w:rFonts w:ascii="Angsana New" w:hAnsi="Angsana New"/>
                <w:color w:val="000000"/>
                <w:sz w:val="26"/>
                <w:szCs w:val="26"/>
              </w:rPr>
              <w:t>1,186,639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1,062,415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60B46" w:rsidRPr="00AB3DE8" w:rsidRDefault="004B4901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1,227,747</w:t>
            </w:r>
          </w:p>
        </w:tc>
        <w:tc>
          <w:tcPr>
            <w:tcW w:w="270" w:type="dxa"/>
            <w:vAlign w:val="bottom"/>
          </w:tcPr>
          <w:p w:rsidR="00160B46" w:rsidRPr="00AB3DE8" w:rsidRDefault="00160B46" w:rsidP="00160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160B46" w:rsidRPr="00AB3DE8" w:rsidRDefault="00160B46" w:rsidP="00902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B3DE8">
              <w:rPr>
                <w:rFonts w:ascii="Angsana New" w:hAnsi="Angsana New"/>
                <w:color w:val="000000"/>
                <w:sz w:val="26"/>
                <w:szCs w:val="26"/>
              </w:rPr>
              <w:t>1,141,627</w:t>
            </w:r>
          </w:p>
        </w:tc>
      </w:tr>
    </w:tbl>
    <w:p w:rsidR="00606D77" w:rsidRPr="00AB3DE8" w:rsidRDefault="00606D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:rsidR="007D014D" w:rsidRPr="003C47FE" w:rsidRDefault="0063103C" w:rsidP="007D014D">
      <w:pPr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="00A11639" w:rsidRPr="003C47FE">
        <w:rPr>
          <w:rFonts w:ascii="Angsana New" w:hAnsi="Angsana New"/>
          <w:sz w:val="30"/>
          <w:szCs w:val="30"/>
          <w:cs/>
        </w:rPr>
        <w:t>ที่มีสาระสำคัญ</w:t>
      </w:r>
    </w:p>
    <w:p w:rsidR="007D014D" w:rsidRPr="003C47FE" w:rsidRDefault="007D014D" w:rsidP="00F615EA">
      <w:pPr>
        <w:pStyle w:val="FSBlank"/>
      </w:pPr>
    </w:p>
    <w:p w:rsidR="007D014D" w:rsidRPr="003C47FE" w:rsidRDefault="007D014D" w:rsidP="007D014D">
      <w:pPr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3C47FE">
        <w:rPr>
          <w:rFonts w:ascii="Angsana New" w:hAnsi="Angsana New"/>
          <w:color w:val="000000"/>
          <w:sz w:val="30"/>
          <w:szCs w:val="30"/>
          <w:cs/>
        </w:rPr>
        <w:t>ในปี 25</w:t>
      </w:r>
      <w:r w:rsidRPr="003C47FE">
        <w:rPr>
          <w:rFonts w:ascii="Angsana New" w:hAnsi="Angsana New"/>
          <w:color w:val="000000"/>
          <w:sz w:val="30"/>
          <w:szCs w:val="30"/>
        </w:rPr>
        <w:t>6</w:t>
      </w:r>
      <w:r w:rsidR="00160B46">
        <w:rPr>
          <w:rFonts w:ascii="Angsana New" w:hAnsi="Angsana New"/>
          <w:color w:val="000000"/>
          <w:sz w:val="30"/>
          <w:szCs w:val="30"/>
        </w:rPr>
        <w:t>1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รายได้จากลูกค้ารายหนึ่งจากส่วนงานธุรกิจอสังหาริมทรัพย์ของ</w:t>
      </w:r>
      <w:r w:rsidR="00E4200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3C47FE">
        <w:rPr>
          <w:rFonts w:ascii="Angsana New" w:hAnsi="Angsana New"/>
          <w:color w:val="000000"/>
          <w:sz w:val="30"/>
          <w:szCs w:val="30"/>
          <w:cs/>
        </w:rPr>
        <w:t>บริษัทเป็นเงิน</w:t>
      </w:r>
      <w:r w:rsidR="007C1FF5" w:rsidRPr="007C1FF5">
        <w:rPr>
          <w:rFonts w:ascii="Angsana New" w:hAnsi="Angsana New"/>
          <w:color w:val="000000"/>
          <w:sz w:val="30"/>
          <w:szCs w:val="30"/>
          <w:cs/>
        </w:rPr>
        <w:t>ประมาณ</w:t>
      </w:r>
      <w:r w:rsidR="007C1FF5" w:rsidRPr="007C1FF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C1FF5" w:rsidRPr="007C1FF5">
        <w:rPr>
          <w:rFonts w:ascii="Angsana New" w:hAnsi="Angsana New"/>
          <w:color w:val="000000"/>
          <w:sz w:val="30"/>
          <w:szCs w:val="30"/>
        </w:rPr>
        <w:t>70</w:t>
      </w:r>
      <w:r w:rsidRPr="007C1FF5">
        <w:rPr>
          <w:rFonts w:ascii="Angsana New" w:hAnsi="Angsana New"/>
          <w:color w:val="000000"/>
          <w:sz w:val="30"/>
          <w:szCs w:val="30"/>
        </w:rPr>
        <w:t xml:space="preserve"> </w:t>
      </w:r>
      <w:r w:rsidRPr="007C1FF5">
        <w:rPr>
          <w:rFonts w:ascii="Angsana New" w:hAnsi="Angsana New"/>
          <w:color w:val="000000"/>
          <w:sz w:val="30"/>
          <w:szCs w:val="30"/>
          <w:cs/>
        </w:rPr>
        <w:t>ล้านบาท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="00160B46">
        <w:rPr>
          <w:rFonts w:ascii="Angsana New" w:hAnsi="Angsana New"/>
          <w:i/>
          <w:iCs/>
          <w:color w:val="000000"/>
          <w:sz w:val="30"/>
          <w:szCs w:val="30"/>
        </w:rPr>
        <w:t>2560: 35</w:t>
      </w:r>
      <w:r w:rsidRPr="003C47FE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3C47FE">
        <w:rPr>
          <w:rFonts w:ascii="Angsana New" w:hAnsi="Angsana New"/>
          <w:i/>
          <w:iCs/>
          <w:color w:val="000000"/>
          <w:sz w:val="30"/>
          <w:szCs w:val="30"/>
          <w:cs/>
        </w:rPr>
        <w:t>ล้านบาท)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 จากรายได้รวมของ</w:t>
      </w:r>
      <w:r w:rsidR="00E4200A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Pr="003C47FE">
        <w:rPr>
          <w:rFonts w:ascii="Angsana New" w:hAnsi="Angsana New"/>
          <w:color w:val="000000"/>
          <w:sz w:val="30"/>
          <w:szCs w:val="30"/>
          <w:cs/>
        </w:rPr>
        <w:t xml:space="preserve">บริษัท </w:t>
      </w:r>
    </w:p>
    <w:p w:rsidR="007D014D" w:rsidRPr="003C47FE" w:rsidRDefault="007D014D" w:rsidP="007D014D">
      <w:pPr>
        <w:spacing w:line="240" w:lineRule="auto"/>
        <w:ind w:right="357"/>
        <w:jc w:val="thaiDistribute"/>
        <w:rPr>
          <w:rFonts w:ascii="Angsana New" w:hAnsi="Angsana New"/>
          <w:sz w:val="30"/>
          <w:szCs w:val="30"/>
          <w:cs/>
        </w:rPr>
        <w:sectPr w:rsidR="007D014D" w:rsidRPr="003C47FE" w:rsidSect="000E7DF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:rsidR="007D014D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ab/>
      </w:r>
      <w:r w:rsidRPr="00747298">
        <w:rPr>
          <w:rFonts w:ascii="Angsana New" w:hAnsi="Angsana New"/>
          <w:bCs/>
          <w:sz w:val="30"/>
          <w:szCs w:val="30"/>
          <w:cs/>
        </w:rPr>
        <w:t>ต้นทุนการให้บริการ</w:t>
      </w:r>
    </w:p>
    <w:p w:rsidR="003547B0" w:rsidRPr="00A01218" w:rsidRDefault="003547B0" w:rsidP="00F615EA">
      <w:pPr>
        <w:pStyle w:val="FSBlank"/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176"/>
        <w:gridCol w:w="1008"/>
        <w:gridCol w:w="236"/>
        <w:gridCol w:w="1024"/>
        <w:gridCol w:w="270"/>
        <w:gridCol w:w="1078"/>
        <w:gridCol w:w="270"/>
        <w:gridCol w:w="1091"/>
      </w:tblGrid>
      <w:tr w:rsidR="003547B0" w:rsidRPr="00251BEC" w:rsidTr="00F615EA">
        <w:tc>
          <w:tcPr>
            <w:tcW w:w="4176" w:type="dxa"/>
            <w:shd w:val="clear" w:color="auto" w:fill="auto"/>
          </w:tcPr>
          <w:p w:rsidR="003547B0" w:rsidRPr="001263D8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:rsidR="003547B0" w:rsidRPr="00251BEC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3547B0" w:rsidRPr="00251BEC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:rsidR="003547B0" w:rsidRPr="00251BEC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47B0" w:rsidRPr="00251BEC" w:rsidTr="00F615EA">
        <w:tc>
          <w:tcPr>
            <w:tcW w:w="4176" w:type="dxa"/>
          </w:tcPr>
          <w:p w:rsidR="003547B0" w:rsidRPr="00251BEC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3547B0" w:rsidRPr="00C7320A" w:rsidRDefault="003547B0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547B0" w:rsidRPr="00251BEC" w:rsidTr="00F615EA">
        <w:tc>
          <w:tcPr>
            <w:tcW w:w="4176" w:type="dxa"/>
          </w:tcPr>
          <w:p w:rsidR="003547B0" w:rsidRPr="004C67F9" w:rsidRDefault="003547B0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77" w:type="dxa"/>
            <w:gridSpan w:val="7"/>
          </w:tcPr>
          <w:p w:rsidR="003547B0" w:rsidRPr="00251BEC" w:rsidRDefault="00BB3FC4" w:rsidP="00354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3547B0"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0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97,433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112,410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97,433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112,410</w:t>
            </w:r>
          </w:p>
        </w:tc>
      </w:tr>
      <w:tr w:rsidR="0031062C" w:rsidRPr="00251BEC" w:rsidTr="00F615EA">
        <w:tc>
          <w:tcPr>
            <w:tcW w:w="4176" w:type="dxa"/>
          </w:tcPr>
          <w:p w:rsidR="0031062C" w:rsidRPr="003C47FE" w:rsidRDefault="0031062C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1008" w:type="dxa"/>
          </w:tcPr>
          <w:p w:rsidR="0031062C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56,438</w:t>
            </w:r>
          </w:p>
        </w:tc>
        <w:tc>
          <w:tcPr>
            <w:tcW w:w="236" w:type="dxa"/>
          </w:tcPr>
          <w:p w:rsidR="0031062C" w:rsidRPr="00251BEC" w:rsidRDefault="0031062C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31062C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15,933</w:t>
            </w:r>
          </w:p>
        </w:tc>
        <w:tc>
          <w:tcPr>
            <w:tcW w:w="270" w:type="dxa"/>
          </w:tcPr>
          <w:p w:rsidR="0031062C" w:rsidRPr="00251BEC" w:rsidRDefault="0031062C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31062C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56,438</w:t>
            </w:r>
          </w:p>
        </w:tc>
        <w:tc>
          <w:tcPr>
            <w:tcW w:w="270" w:type="dxa"/>
          </w:tcPr>
          <w:p w:rsidR="0031062C" w:rsidRPr="00251BEC" w:rsidRDefault="0031062C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31062C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15,933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00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51,201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41,668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51,201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41,668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3C47FE" w:rsidRDefault="004C67F9" w:rsidP="006C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6C2E7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0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41,764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40,132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41,764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40,132</w:t>
            </w:r>
          </w:p>
        </w:tc>
      </w:tr>
      <w:tr w:rsidR="007852FB" w:rsidRPr="00251BEC" w:rsidTr="00F615EA">
        <w:tc>
          <w:tcPr>
            <w:tcW w:w="4176" w:type="dxa"/>
          </w:tcPr>
          <w:p w:rsidR="007852FB" w:rsidRPr="003C47FE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ค่ารักษาความปลอดภัย</w:t>
            </w:r>
          </w:p>
        </w:tc>
        <w:tc>
          <w:tcPr>
            <w:tcW w:w="1008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  <w:tc>
          <w:tcPr>
            <w:tcW w:w="236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  <w:tc>
          <w:tcPr>
            <w:tcW w:w="270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  <w:tc>
          <w:tcPr>
            <w:tcW w:w="270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ค่าบริหารและค่าดูแลระบบผลิตน้ำ</w:t>
            </w:r>
          </w:p>
        </w:tc>
        <w:tc>
          <w:tcPr>
            <w:tcW w:w="100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:rsidR="004C67F9" w:rsidRPr="003C47FE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70,995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:rsidR="004C67F9" w:rsidRPr="003C47FE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65,401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70,995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4C67F9" w:rsidRPr="003C47FE" w:rsidRDefault="0031062C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65,401</w:t>
            </w:r>
          </w:p>
        </w:tc>
      </w:tr>
      <w:tr w:rsidR="004C67F9" w:rsidRPr="00251BEC" w:rsidTr="00F615EA">
        <w:tc>
          <w:tcPr>
            <w:tcW w:w="4176" w:type="dxa"/>
          </w:tcPr>
          <w:p w:rsidR="004C67F9" w:rsidRPr="00251BEC" w:rsidRDefault="004C67F9" w:rsidP="004C67F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341,947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331,827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341,947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331,827</w:t>
            </w:r>
          </w:p>
        </w:tc>
      </w:tr>
    </w:tbl>
    <w:p w:rsidR="007D014D" w:rsidRPr="00F615EA" w:rsidRDefault="004C67F9" w:rsidP="00F615EA">
      <w:pPr>
        <w:pStyle w:val="FSBlank"/>
      </w:pPr>
      <w:r>
        <w:rPr>
          <w:rFonts w:hint="cs"/>
          <w:cs/>
        </w:rPr>
        <w:t xml:space="preserve">            </w:t>
      </w: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t>ค่าใช้จ่ายในการขาย</w:t>
      </w:r>
    </w:p>
    <w:p w:rsidR="004C67F9" w:rsidRPr="004C67F9" w:rsidRDefault="004C67F9" w:rsidP="00F615EA">
      <w:pPr>
        <w:pStyle w:val="FSBlank"/>
      </w:pPr>
    </w:p>
    <w:tbl>
      <w:tblPr>
        <w:tblW w:w="91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76"/>
        <w:gridCol w:w="126"/>
        <w:gridCol w:w="882"/>
        <w:gridCol w:w="236"/>
        <w:gridCol w:w="1023"/>
        <w:gridCol w:w="270"/>
        <w:gridCol w:w="1078"/>
        <w:gridCol w:w="270"/>
        <w:gridCol w:w="1089"/>
      </w:tblGrid>
      <w:tr w:rsidR="004C67F9" w:rsidRPr="00251BEC" w:rsidTr="00AC623C">
        <w:tc>
          <w:tcPr>
            <w:tcW w:w="4176" w:type="dxa"/>
            <w:shd w:val="clear" w:color="auto" w:fill="auto"/>
          </w:tcPr>
          <w:p w:rsidR="004C67F9" w:rsidRPr="004C67F9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267" w:type="dxa"/>
            <w:gridSpan w:val="4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7F9" w:rsidRPr="00251BEC" w:rsidTr="00AC623C">
        <w:tc>
          <w:tcPr>
            <w:tcW w:w="4176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C67F9" w:rsidRPr="00251BEC" w:rsidTr="00AC623C">
        <w:tc>
          <w:tcPr>
            <w:tcW w:w="4176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74" w:type="dxa"/>
            <w:gridSpan w:val="8"/>
          </w:tcPr>
          <w:p w:rsidR="004C67F9" w:rsidRPr="00251BEC" w:rsidRDefault="00BB3FC4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4C67F9"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67F9" w:rsidRPr="00251BEC" w:rsidTr="00AC623C">
        <w:tc>
          <w:tcPr>
            <w:tcW w:w="4302" w:type="dxa"/>
            <w:gridSpan w:val="2"/>
          </w:tcPr>
          <w:p w:rsidR="004C67F9" w:rsidRPr="003C47FE" w:rsidRDefault="004C67F9" w:rsidP="00AC62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44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="00AC623C">
              <w:rPr>
                <w:rFonts w:ascii="Angsana New" w:hAnsi="Angsana New" w:hint="cs"/>
                <w:sz w:val="30"/>
                <w:szCs w:val="30"/>
                <w:cs/>
              </w:rPr>
              <w:t>โครงการพัฒนาอสังหาริมทรัพย์</w:t>
            </w:r>
          </w:p>
        </w:tc>
        <w:tc>
          <w:tcPr>
            <w:tcW w:w="882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</w:tr>
      <w:tr w:rsidR="007852FB" w:rsidRPr="00251BEC" w:rsidTr="00AC623C">
        <w:tc>
          <w:tcPr>
            <w:tcW w:w="4176" w:type="dxa"/>
          </w:tcPr>
          <w:p w:rsidR="007852FB" w:rsidRPr="003C47FE" w:rsidRDefault="007852FB" w:rsidP="006C2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6C2E72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08" w:type="dxa"/>
            <w:gridSpan w:val="2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7,951</w:t>
            </w:r>
          </w:p>
        </w:tc>
        <w:tc>
          <w:tcPr>
            <w:tcW w:w="236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7,884</w:t>
            </w:r>
          </w:p>
        </w:tc>
        <w:tc>
          <w:tcPr>
            <w:tcW w:w="270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7,951</w:t>
            </w:r>
          </w:p>
        </w:tc>
        <w:tc>
          <w:tcPr>
            <w:tcW w:w="270" w:type="dxa"/>
          </w:tcPr>
          <w:p w:rsidR="007852FB" w:rsidRPr="00251BEC" w:rsidRDefault="007852FB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7852FB" w:rsidRDefault="007852FB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7,884</w:t>
            </w:r>
          </w:p>
        </w:tc>
      </w:tr>
      <w:tr w:rsidR="004C67F9" w:rsidRPr="00251BEC" w:rsidTr="00AC623C">
        <w:tc>
          <w:tcPr>
            <w:tcW w:w="4176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  <w:gridSpan w:val="2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2,625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2,454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2,625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2,454</w:t>
            </w:r>
          </w:p>
        </w:tc>
      </w:tr>
      <w:tr w:rsidR="004C67F9" w:rsidRPr="00251BEC" w:rsidTr="00AC623C">
        <w:tc>
          <w:tcPr>
            <w:tcW w:w="4176" w:type="dxa"/>
          </w:tcPr>
          <w:p w:rsidR="004C67F9" w:rsidRPr="00251BEC" w:rsidRDefault="004C67F9" w:rsidP="004C67F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22,563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12,520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22,563</w:t>
            </w:r>
          </w:p>
        </w:tc>
        <w:tc>
          <w:tcPr>
            <w:tcW w:w="270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12,520</w:t>
            </w:r>
          </w:p>
        </w:tc>
      </w:tr>
    </w:tbl>
    <w:p w:rsidR="00A01218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</w:rPr>
        <w:tab/>
      </w:r>
    </w:p>
    <w:p w:rsidR="00A01218" w:rsidRDefault="00A0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7D014D" w:rsidRPr="00747298" w:rsidRDefault="007D014D" w:rsidP="00C23DEC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ค่าใช้จ่ายในการบริหาร</w:t>
      </w:r>
    </w:p>
    <w:p w:rsidR="004C67F9" w:rsidRPr="004C67F9" w:rsidRDefault="004C67F9" w:rsidP="004C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30" w:type="dxa"/>
        <w:tblInd w:w="468" w:type="dxa"/>
        <w:tblLook w:val="01E0" w:firstRow="1" w:lastRow="1" w:firstColumn="1" w:lastColumn="1" w:noHBand="0" w:noVBand="0"/>
      </w:tblPr>
      <w:tblGrid>
        <w:gridCol w:w="4104"/>
        <w:gridCol w:w="1080"/>
        <w:gridCol w:w="236"/>
        <w:gridCol w:w="1080"/>
        <w:gridCol w:w="236"/>
        <w:gridCol w:w="1078"/>
        <w:gridCol w:w="236"/>
        <w:gridCol w:w="1080"/>
      </w:tblGrid>
      <w:tr w:rsidR="004C67F9" w:rsidRPr="00251BEC" w:rsidTr="00C23DEC">
        <w:tc>
          <w:tcPr>
            <w:tcW w:w="4104" w:type="dxa"/>
            <w:shd w:val="clear" w:color="auto" w:fill="auto"/>
          </w:tcPr>
          <w:p w:rsidR="004C67F9" w:rsidRPr="004C67F9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3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26" w:type="dxa"/>
            <w:gridSpan w:val="7"/>
          </w:tcPr>
          <w:p w:rsidR="004C67F9" w:rsidRPr="00251BEC" w:rsidRDefault="008916A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4C67F9" w:rsidRPr="00251B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85,982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88,321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85,982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88,321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3C47FE" w:rsidRDefault="004C67F9" w:rsidP="00091B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</w:t>
            </w:r>
            <w:r w:rsidR="00091B76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80" w:type="dxa"/>
          </w:tcPr>
          <w:p w:rsidR="004C67F9" w:rsidRPr="003C47FE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71,564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71,343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71,564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71,343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7,458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10,074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7,458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10,074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2,362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1,992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2,362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1,992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3C47FE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:rsidR="004C67F9" w:rsidRPr="003C47FE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50,577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42,585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</w:tcPr>
          <w:p w:rsidR="004C67F9" w:rsidRPr="003C47FE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50,510</w:t>
            </w:r>
          </w:p>
        </w:tc>
        <w:tc>
          <w:tcPr>
            <w:tcW w:w="236" w:type="dxa"/>
          </w:tcPr>
          <w:p w:rsidR="004C67F9" w:rsidRPr="00251BEC" w:rsidRDefault="004C67F9" w:rsidP="004C6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4C67F9" w:rsidRPr="003C47FE" w:rsidRDefault="004C67F9" w:rsidP="004C67F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42,585</w:t>
            </w:r>
          </w:p>
        </w:tc>
      </w:tr>
      <w:tr w:rsidR="004C67F9" w:rsidRPr="00251BEC" w:rsidTr="00C23DEC">
        <w:tc>
          <w:tcPr>
            <w:tcW w:w="4104" w:type="dxa"/>
          </w:tcPr>
          <w:p w:rsidR="004C67F9" w:rsidRPr="00251BEC" w:rsidRDefault="004C67F9" w:rsidP="00BD6C5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1BE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C23DEC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C23DEC">
              <w:rPr>
                <w:rFonts w:ascii="Angsana New" w:hAnsi="Angsana New" w:cs="Angsana New"/>
                <w:sz w:val="30"/>
                <w:szCs w:val="30"/>
              </w:rPr>
              <w:t>217,943</w:t>
            </w:r>
          </w:p>
        </w:tc>
        <w:tc>
          <w:tcPr>
            <w:tcW w:w="236" w:type="dxa"/>
          </w:tcPr>
          <w:p w:rsidR="004C67F9" w:rsidRPr="00C23D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C23DEC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C23DEC">
              <w:rPr>
                <w:rFonts w:ascii="Angsana New" w:hAnsi="Angsana New" w:cs="Angsana New"/>
                <w:sz w:val="30"/>
                <w:szCs w:val="30"/>
              </w:rPr>
              <w:t>214,315</w:t>
            </w:r>
          </w:p>
        </w:tc>
        <w:tc>
          <w:tcPr>
            <w:tcW w:w="236" w:type="dxa"/>
          </w:tcPr>
          <w:p w:rsidR="004C67F9" w:rsidRPr="00C23D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C23DEC" w:rsidRDefault="007852FB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C23DEC">
              <w:rPr>
                <w:rFonts w:ascii="Angsana New" w:hAnsi="Angsana New" w:cs="Angsana New"/>
                <w:sz w:val="30"/>
                <w:szCs w:val="30"/>
              </w:rPr>
              <w:t>217,876</w:t>
            </w:r>
          </w:p>
        </w:tc>
        <w:tc>
          <w:tcPr>
            <w:tcW w:w="236" w:type="dxa"/>
          </w:tcPr>
          <w:p w:rsidR="004C67F9" w:rsidRPr="00C23D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C67F9" w:rsidRPr="00C23DEC" w:rsidRDefault="004C67F9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26"/>
              <w:rPr>
                <w:rFonts w:ascii="Angsana New" w:hAnsi="Angsana New" w:cs="Angsana New"/>
                <w:sz w:val="30"/>
                <w:szCs w:val="30"/>
              </w:rPr>
            </w:pPr>
            <w:r w:rsidRPr="00C23DEC">
              <w:rPr>
                <w:rFonts w:ascii="Angsana New" w:hAnsi="Angsana New" w:cs="Angsana New"/>
                <w:sz w:val="30"/>
                <w:szCs w:val="30"/>
              </w:rPr>
              <w:t>214,315</w:t>
            </w:r>
          </w:p>
        </w:tc>
      </w:tr>
    </w:tbl>
    <w:p w:rsidR="004C67F9" w:rsidRPr="00A01218" w:rsidRDefault="004C67F9" w:rsidP="004C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t>ค่าใช้จ่ายผลประโยชน์ของพนักงาน</w:t>
      </w:r>
    </w:p>
    <w:p w:rsidR="004C67F9" w:rsidRPr="004C67F9" w:rsidRDefault="004C67F9" w:rsidP="004C67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32" w:type="dxa"/>
        <w:tblInd w:w="468" w:type="dxa"/>
        <w:tblLook w:val="01E0" w:firstRow="1" w:lastRow="1" w:firstColumn="1" w:lastColumn="1" w:noHBand="0" w:noVBand="0"/>
      </w:tblPr>
      <w:tblGrid>
        <w:gridCol w:w="3096"/>
        <w:gridCol w:w="1008"/>
        <w:gridCol w:w="1080"/>
        <w:gridCol w:w="236"/>
        <w:gridCol w:w="1080"/>
        <w:gridCol w:w="236"/>
        <w:gridCol w:w="1080"/>
        <w:gridCol w:w="236"/>
        <w:gridCol w:w="1080"/>
      </w:tblGrid>
      <w:tr w:rsidR="004C67F9" w:rsidRPr="00251BEC" w:rsidTr="00C23DEC">
        <w:trPr>
          <w:tblHeader/>
        </w:trPr>
        <w:tc>
          <w:tcPr>
            <w:tcW w:w="3096" w:type="dxa"/>
            <w:shd w:val="clear" w:color="auto" w:fill="auto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008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3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67F9" w:rsidRPr="00251BEC" w:rsidTr="00C23DEC">
        <w:trPr>
          <w:tblHeader/>
        </w:trPr>
        <w:tc>
          <w:tcPr>
            <w:tcW w:w="3096" w:type="dxa"/>
          </w:tcPr>
          <w:p w:rsidR="004C67F9" w:rsidRPr="00251BEC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4C67F9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  <w:r w:rsidRPr="00BE6E9E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C67F9" w:rsidRPr="00C7320A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C67F9" w:rsidRPr="00251BEC" w:rsidTr="00C23DEC">
        <w:trPr>
          <w:tblHeader/>
        </w:trPr>
        <w:tc>
          <w:tcPr>
            <w:tcW w:w="3096" w:type="dxa"/>
          </w:tcPr>
          <w:p w:rsidR="004C67F9" w:rsidRPr="006D32E8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:rsidR="004C67F9" w:rsidRPr="006D32E8" w:rsidRDefault="004C67F9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28" w:type="dxa"/>
            <w:gridSpan w:val="7"/>
          </w:tcPr>
          <w:p w:rsidR="004C67F9" w:rsidRPr="006D32E8" w:rsidRDefault="008916A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4C67F9"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67CF" w:rsidRPr="00A75647" w:rsidTr="00C23DEC">
        <w:tc>
          <w:tcPr>
            <w:tcW w:w="3096" w:type="dxa"/>
          </w:tcPr>
          <w:p w:rsidR="002E67CF" w:rsidRPr="003C47FE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:rsidR="002E67CF" w:rsidRPr="006D32E8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106,535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105,486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106,535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105,486</w:t>
            </w:r>
          </w:p>
        </w:tc>
      </w:tr>
      <w:tr w:rsidR="002E67CF" w:rsidRPr="00A75647" w:rsidTr="00C23DEC">
        <w:tc>
          <w:tcPr>
            <w:tcW w:w="3096" w:type="dxa"/>
          </w:tcPr>
          <w:p w:rsidR="002E67CF" w:rsidRPr="003C47FE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โครงการเงินสมทบที่กำหนดไว้</w:t>
            </w:r>
          </w:p>
        </w:tc>
        <w:tc>
          <w:tcPr>
            <w:tcW w:w="1008" w:type="dxa"/>
            <w:vAlign w:val="bottom"/>
          </w:tcPr>
          <w:p w:rsidR="002E67CF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4,847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4,676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4,847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4,676</w:t>
            </w:r>
          </w:p>
        </w:tc>
      </w:tr>
      <w:tr w:rsidR="002E67CF" w:rsidRPr="00A75647" w:rsidTr="00C23DEC">
        <w:tc>
          <w:tcPr>
            <w:tcW w:w="3096" w:type="dxa"/>
          </w:tcPr>
          <w:p w:rsidR="002E67CF" w:rsidRPr="003C47FE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2E0E61">
              <w:rPr>
                <w:rFonts w:ascii="Angsana New" w:hAnsi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008" w:type="dxa"/>
          </w:tcPr>
          <w:p w:rsidR="002E67CF" w:rsidRPr="002E67CF" w:rsidRDefault="005B6419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31062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080" w:type="dxa"/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4,065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3,594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4,065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C23DE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26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3,594</w:t>
            </w:r>
          </w:p>
        </w:tc>
      </w:tr>
      <w:tr w:rsidR="002E67CF" w:rsidRPr="00A75647" w:rsidTr="00C23DEC">
        <w:tc>
          <w:tcPr>
            <w:tcW w:w="3096" w:type="dxa"/>
          </w:tcPr>
          <w:p w:rsidR="002E67CF" w:rsidRPr="00100CD1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100CD1">
              <w:rPr>
                <w:rFonts w:ascii="Angsana New" w:hAnsi="Angsana New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1008" w:type="dxa"/>
          </w:tcPr>
          <w:p w:rsidR="002E67CF" w:rsidRPr="006D32E8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100CD1" w:rsidRDefault="005B6419" w:rsidP="005B64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100CD1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100CD1" w:rsidRDefault="005B6419" w:rsidP="005B641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249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100CD1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2E67CF" w:rsidRPr="00A75647" w:rsidTr="00C23DEC">
        <w:tc>
          <w:tcPr>
            <w:tcW w:w="3096" w:type="dxa"/>
          </w:tcPr>
          <w:p w:rsidR="002E67CF" w:rsidRPr="003C47FE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008" w:type="dxa"/>
          </w:tcPr>
          <w:p w:rsidR="002E67CF" w:rsidRPr="006D32E8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5,583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5,603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5,583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5,603</w:t>
            </w:r>
          </w:p>
        </w:tc>
      </w:tr>
      <w:tr w:rsidR="002E67CF" w:rsidRPr="00251BEC" w:rsidTr="00C23DEC">
        <w:tc>
          <w:tcPr>
            <w:tcW w:w="3096" w:type="dxa"/>
          </w:tcPr>
          <w:p w:rsidR="002E67CF" w:rsidRPr="003C1FD9" w:rsidRDefault="002E67CF" w:rsidP="002E67CF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1F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8" w:type="dxa"/>
          </w:tcPr>
          <w:p w:rsidR="002E67CF" w:rsidRPr="006D32E8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121,279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119,359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E67CF" w:rsidRPr="003C47FE" w:rsidRDefault="005B6419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121,279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119,359</w:t>
            </w:r>
          </w:p>
        </w:tc>
      </w:tr>
    </w:tbl>
    <w:p w:rsidR="007D014D" w:rsidRPr="002E67CF" w:rsidRDefault="007D014D" w:rsidP="002E6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C47FE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:rsidR="007D014D" w:rsidRPr="00DB1255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:rsidR="007D014D" w:rsidRDefault="007D014D" w:rsidP="00C23DEC">
      <w:pPr>
        <w:pStyle w:val="FSContent"/>
      </w:pPr>
      <w:r w:rsidRPr="003C47FE">
        <w:rPr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กองทุน โดยพนักงานจ่ายเงินสะสมในอัตราร้อยละ </w:t>
      </w:r>
      <w:r w:rsidRPr="003C47FE">
        <w:t>5</w:t>
      </w:r>
      <w:r w:rsidR="00D8024A">
        <w:t xml:space="preserve"> - 15</w:t>
      </w:r>
      <w:r w:rsidRPr="003C47FE">
        <w:rPr>
          <w:cs/>
        </w:rPr>
        <w:t xml:space="preserve"> และบริษัทจ่ายสมทบในอัตราร้อยละ </w:t>
      </w:r>
      <w:r w:rsidRPr="003C47FE">
        <w:t xml:space="preserve">6 </w:t>
      </w:r>
      <w:r w:rsidRPr="003C47FE">
        <w:rPr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2E67CF" w:rsidRDefault="002E67CF" w:rsidP="00911FAD">
      <w:pPr>
        <w:pStyle w:val="FSBlank"/>
      </w:pPr>
    </w:p>
    <w:p w:rsidR="00A01218" w:rsidRDefault="00A01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7D014D" w:rsidRPr="003C47FE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</w:rPr>
        <w:lastRenderedPageBreak/>
        <w:tab/>
      </w:r>
      <w:r w:rsidRPr="00747298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:rsidR="007D014D" w:rsidRDefault="007D014D" w:rsidP="00917004">
      <w:pPr>
        <w:pStyle w:val="FSBlank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990"/>
        <w:gridCol w:w="990"/>
        <w:gridCol w:w="236"/>
        <w:gridCol w:w="1042"/>
        <w:gridCol w:w="251"/>
        <w:gridCol w:w="973"/>
        <w:gridCol w:w="251"/>
        <w:gridCol w:w="1099"/>
      </w:tblGrid>
      <w:tr w:rsidR="002E67CF" w:rsidRPr="00B7014B" w:rsidTr="0031062C">
        <w:trPr>
          <w:tblHeader/>
        </w:trPr>
        <w:tc>
          <w:tcPr>
            <w:tcW w:w="3348" w:type="dxa"/>
            <w:shd w:val="clear" w:color="auto" w:fill="FFFFFF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FF"/>
                <w:sz w:val="30"/>
                <w:szCs w:val="30"/>
                <w:highlight w:val="lightGray"/>
                <w:cs/>
              </w:rPr>
              <w:br w:type="page"/>
            </w:r>
          </w:p>
        </w:tc>
        <w:tc>
          <w:tcPr>
            <w:tcW w:w="990" w:type="dxa"/>
            <w:shd w:val="clear" w:color="auto" w:fill="FFFFFF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2E67CF" w:rsidRPr="000858C0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858C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2E67CF" w:rsidRPr="000858C0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23" w:type="dxa"/>
            <w:gridSpan w:val="3"/>
            <w:shd w:val="clear" w:color="auto" w:fill="FFFFFF"/>
          </w:tcPr>
          <w:p w:rsidR="002E67CF" w:rsidRPr="000858C0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858C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7CF" w:rsidRPr="00B7014B" w:rsidTr="0031062C">
        <w:trPr>
          <w:tblHeader/>
        </w:trPr>
        <w:tc>
          <w:tcPr>
            <w:tcW w:w="3348" w:type="dxa"/>
            <w:shd w:val="clear" w:color="auto" w:fill="FFFFFF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  <w:r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73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E67CF" w:rsidRPr="00B7014B" w:rsidTr="0031062C">
        <w:trPr>
          <w:tblHeader/>
        </w:trPr>
        <w:tc>
          <w:tcPr>
            <w:tcW w:w="3348" w:type="dxa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2E67CF" w:rsidRPr="006D32E8" w:rsidRDefault="002E67C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42" w:type="dxa"/>
            <w:gridSpan w:val="7"/>
          </w:tcPr>
          <w:p w:rsidR="002E67CF" w:rsidRPr="006D32E8" w:rsidRDefault="008916A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="002E67CF" w:rsidRPr="006D32E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67CF" w:rsidRPr="002B4307" w:rsidTr="0031062C">
        <w:tc>
          <w:tcPr>
            <w:tcW w:w="3348" w:type="dxa"/>
            <w:vAlign w:val="center"/>
          </w:tcPr>
          <w:p w:rsidR="002E67CF" w:rsidRPr="003C47FE" w:rsidRDefault="002E67CF" w:rsidP="002E67CF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0" w:type="dxa"/>
          </w:tcPr>
          <w:p w:rsidR="002E67CF" w:rsidRPr="006D32E8" w:rsidRDefault="002E67CF" w:rsidP="002E67CF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183,672</w:t>
            </w:r>
          </w:p>
        </w:tc>
        <w:tc>
          <w:tcPr>
            <w:tcW w:w="236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201,057</w:t>
            </w:r>
          </w:p>
        </w:tc>
        <w:tc>
          <w:tcPr>
            <w:tcW w:w="251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183,672</w:t>
            </w:r>
          </w:p>
        </w:tc>
        <w:tc>
          <w:tcPr>
            <w:tcW w:w="251" w:type="dxa"/>
          </w:tcPr>
          <w:p w:rsidR="002E67CF" w:rsidRPr="006D32E8" w:rsidRDefault="002E67CF" w:rsidP="002E67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2E67CF" w:rsidRPr="003C47FE" w:rsidRDefault="002E67CF" w:rsidP="002E67C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201,057</w:t>
            </w:r>
          </w:p>
        </w:tc>
      </w:tr>
      <w:tr w:rsidR="00BE3300" w:rsidRPr="002B4307" w:rsidTr="0031062C">
        <w:tc>
          <w:tcPr>
            <w:tcW w:w="3348" w:type="dxa"/>
          </w:tcPr>
          <w:p w:rsidR="00BE3300" w:rsidRPr="006D32E8" w:rsidRDefault="00BE3300" w:rsidP="00CC103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</w:t>
            </w:r>
            <w:r w:rsidR="00CC103A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6D32E8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990" w:type="dxa"/>
          </w:tcPr>
          <w:p w:rsidR="00BE3300" w:rsidRPr="00F3552C" w:rsidRDefault="00BE3300" w:rsidP="00BE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F3552C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2</w:t>
            </w:r>
            <w:r w:rsidR="00A01218"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:rsidR="00BE3300" w:rsidRPr="003C47FE" w:rsidRDefault="00BE3300" w:rsidP="00BE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121,279</w:t>
            </w:r>
          </w:p>
        </w:tc>
        <w:tc>
          <w:tcPr>
            <w:tcW w:w="236" w:type="dxa"/>
          </w:tcPr>
          <w:p w:rsidR="00BE3300" w:rsidRPr="006D32E8" w:rsidRDefault="00BE3300" w:rsidP="00B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BE3300" w:rsidRPr="003C47FE" w:rsidRDefault="00BE3300" w:rsidP="00BE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119,359</w:t>
            </w:r>
          </w:p>
        </w:tc>
        <w:tc>
          <w:tcPr>
            <w:tcW w:w="251" w:type="dxa"/>
          </w:tcPr>
          <w:p w:rsidR="00BE3300" w:rsidRPr="006D32E8" w:rsidRDefault="00BE3300" w:rsidP="00B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BE3300" w:rsidRPr="003C47FE" w:rsidRDefault="00BE3300" w:rsidP="00BE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121,279</w:t>
            </w:r>
          </w:p>
        </w:tc>
        <w:tc>
          <w:tcPr>
            <w:tcW w:w="251" w:type="dxa"/>
          </w:tcPr>
          <w:p w:rsidR="00BE3300" w:rsidRPr="006D32E8" w:rsidRDefault="00BE3300" w:rsidP="00BE3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BE3300" w:rsidRPr="003C47FE" w:rsidRDefault="00BE3300" w:rsidP="00BE330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119,359</w:t>
            </w:r>
          </w:p>
        </w:tc>
      </w:tr>
      <w:tr w:rsidR="0031062C" w:rsidRPr="002B4307" w:rsidTr="0031062C">
        <w:tc>
          <w:tcPr>
            <w:tcW w:w="3348" w:type="dxa"/>
          </w:tcPr>
          <w:p w:rsidR="0031062C" w:rsidRPr="003C47FE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990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58,941</w:t>
            </w:r>
          </w:p>
        </w:tc>
        <w:tc>
          <w:tcPr>
            <w:tcW w:w="236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18,423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58,941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18,423</w:t>
            </w:r>
          </w:p>
        </w:tc>
      </w:tr>
      <w:tr w:rsidR="0031062C" w:rsidRPr="002B4307" w:rsidTr="0031062C">
        <w:tc>
          <w:tcPr>
            <w:tcW w:w="3348" w:type="dxa"/>
            <w:vAlign w:val="center"/>
          </w:tcPr>
          <w:p w:rsidR="0031062C" w:rsidRPr="003C47FE" w:rsidRDefault="0031062C" w:rsidP="0031062C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ค่าบริหารและค่าดูแลระบบผลิตน้ำ</w:t>
            </w:r>
          </w:p>
        </w:tc>
        <w:tc>
          <w:tcPr>
            <w:tcW w:w="990" w:type="dxa"/>
          </w:tcPr>
          <w:p w:rsidR="0031062C" w:rsidRPr="00F355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31062C" w:rsidRPr="00BE3300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31062C" w:rsidRPr="00BE3300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00CD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106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32,757</w:t>
            </w:r>
          </w:p>
        </w:tc>
      </w:tr>
      <w:tr w:rsidR="0031062C" w:rsidRPr="002B4307" w:rsidTr="0031062C">
        <w:tc>
          <w:tcPr>
            <w:tcW w:w="3348" w:type="dxa"/>
            <w:vAlign w:val="center"/>
          </w:tcPr>
          <w:p w:rsidR="0031062C" w:rsidRPr="003C47FE" w:rsidRDefault="0031062C" w:rsidP="0031062C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990" w:type="dxa"/>
          </w:tcPr>
          <w:p w:rsidR="0031062C" w:rsidRPr="00F3552C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990" w:type="dxa"/>
          </w:tcPr>
          <w:p w:rsidR="0031062C" w:rsidRPr="003C47FE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  <w:tc>
          <w:tcPr>
            <w:tcW w:w="236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:rsidR="0031062C" w:rsidRPr="003C47FE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:rsidR="0031062C" w:rsidRPr="003C47FE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24,116</w:t>
            </w:r>
          </w:p>
        </w:tc>
        <w:tc>
          <w:tcPr>
            <w:tcW w:w="251" w:type="dxa"/>
          </w:tcPr>
          <w:p w:rsidR="0031062C" w:rsidRPr="006D32E8" w:rsidRDefault="0031062C" w:rsidP="00310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31062C" w:rsidRPr="003C47FE" w:rsidRDefault="0031062C" w:rsidP="0031062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23,526</w:t>
            </w:r>
          </w:p>
        </w:tc>
      </w:tr>
      <w:tr w:rsidR="0031062C" w:rsidRPr="002B4307" w:rsidTr="00CC103A">
        <w:tc>
          <w:tcPr>
            <w:tcW w:w="3348" w:type="dxa"/>
            <w:vAlign w:val="center"/>
          </w:tcPr>
          <w:p w:rsidR="0031062C" w:rsidRPr="003C47FE" w:rsidRDefault="0031062C" w:rsidP="00CC103A">
            <w:pPr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</w:t>
            </w:r>
            <w:r w:rsidR="00CC103A">
              <w:rPr>
                <w:rFonts w:ascii="Angsana New" w:hAnsi="Angsana New" w:hint="cs"/>
                <w:sz w:val="30"/>
                <w:szCs w:val="30"/>
                <w:cs/>
              </w:rPr>
              <w:t>โครงการพัฒนาอสังหาริมทรัพย์</w:t>
            </w:r>
          </w:p>
        </w:tc>
        <w:tc>
          <w:tcPr>
            <w:tcW w:w="990" w:type="dxa"/>
            <w:vAlign w:val="bottom"/>
          </w:tcPr>
          <w:p w:rsidR="0031062C" w:rsidRPr="00F3552C" w:rsidRDefault="0031062C" w:rsidP="00CC1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87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i/>
                <w:iCs/>
                <w:sz w:val="30"/>
                <w:szCs w:val="30"/>
                <w:cs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990" w:type="dxa"/>
            <w:vAlign w:val="bottom"/>
          </w:tcPr>
          <w:p w:rsidR="0031062C" w:rsidRPr="003C47FE" w:rsidRDefault="0031062C" w:rsidP="00CC1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  <w:tc>
          <w:tcPr>
            <w:tcW w:w="236" w:type="dxa"/>
            <w:vAlign w:val="bottom"/>
          </w:tcPr>
          <w:p w:rsidR="0031062C" w:rsidRPr="006D32E8" w:rsidRDefault="0031062C" w:rsidP="00CC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:rsidR="0031062C" w:rsidRPr="003C47FE" w:rsidRDefault="0031062C" w:rsidP="00CC1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  <w:tc>
          <w:tcPr>
            <w:tcW w:w="251" w:type="dxa"/>
            <w:vAlign w:val="bottom"/>
          </w:tcPr>
          <w:p w:rsidR="0031062C" w:rsidRPr="006D32E8" w:rsidRDefault="0031062C" w:rsidP="00CC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73" w:type="dxa"/>
            <w:vAlign w:val="bottom"/>
          </w:tcPr>
          <w:p w:rsidR="0031062C" w:rsidRPr="003C47FE" w:rsidRDefault="0031062C" w:rsidP="00CC1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11,987</w:t>
            </w:r>
          </w:p>
        </w:tc>
        <w:tc>
          <w:tcPr>
            <w:tcW w:w="251" w:type="dxa"/>
            <w:vAlign w:val="bottom"/>
          </w:tcPr>
          <w:p w:rsidR="0031062C" w:rsidRPr="006D32E8" w:rsidRDefault="0031062C" w:rsidP="00CC1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:rsidR="0031062C" w:rsidRPr="003C47FE" w:rsidRDefault="0031062C" w:rsidP="00CC103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2,182</w:t>
            </w:r>
          </w:p>
        </w:tc>
      </w:tr>
    </w:tbl>
    <w:p w:rsidR="002E67CF" w:rsidRDefault="002E67CF" w:rsidP="00917004">
      <w:pPr>
        <w:pStyle w:val="FSBlank"/>
      </w:pP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:rsidR="007D014D" w:rsidRPr="00C746B8" w:rsidRDefault="007D014D" w:rsidP="000F556F">
      <w:pPr>
        <w:pStyle w:val="FSBlank"/>
      </w:pPr>
      <w:r w:rsidRPr="00C746B8">
        <w:rPr>
          <w:cs/>
        </w:rPr>
        <w:tab/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C47FE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712538" w:rsidRPr="00712538" w:rsidRDefault="00712538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022" w:type="dxa"/>
        <w:tblInd w:w="450" w:type="dxa"/>
        <w:tblLook w:val="01E0" w:firstRow="1" w:lastRow="1" w:firstColumn="1" w:lastColumn="1" w:noHBand="0" w:noVBand="0"/>
      </w:tblPr>
      <w:tblGrid>
        <w:gridCol w:w="3081"/>
        <w:gridCol w:w="861"/>
        <w:gridCol w:w="1071"/>
        <w:gridCol w:w="265"/>
        <w:gridCol w:w="1071"/>
        <w:gridCol w:w="265"/>
        <w:gridCol w:w="1072"/>
        <w:gridCol w:w="265"/>
        <w:gridCol w:w="1071"/>
      </w:tblGrid>
      <w:tr w:rsidR="00712538" w:rsidRPr="00D67E3E" w:rsidTr="00D573A0">
        <w:trPr>
          <w:tblHeader/>
        </w:trPr>
        <w:tc>
          <w:tcPr>
            <w:tcW w:w="3086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62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06" w:type="dxa"/>
            <w:gridSpan w:val="3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7E3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2538" w:rsidRPr="00D67E3E" w:rsidTr="00D573A0">
        <w:trPr>
          <w:tblHeader/>
        </w:trPr>
        <w:tc>
          <w:tcPr>
            <w:tcW w:w="3086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62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5" w:type="dxa"/>
            <w:shd w:val="clear" w:color="auto" w:fill="auto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5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712538" w:rsidRPr="00D877BD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12538" w:rsidRPr="00D67E3E" w:rsidTr="00D573A0">
        <w:trPr>
          <w:tblHeader/>
        </w:trPr>
        <w:tc>
          <w:tcPr>
            <w:tcW w:w="3086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862" w:type="dxa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074" w:type="dxa"/>
            <w:gridSpan w:val="7"/>
          </w:tcPr>
          <w:p w:rsidR="00712538" w:rsidRPr="00E94350" w:rsidRDefault="008916AF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</w:t>
            </w:r>
            <w:r w:rsidR="00712538" w:rsidRPr="00E9435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12538" w:rsidRPr="00D67E3E" w:rsidTr="00D573A0">
        <w:tc>
          <w:tcPr>
            <w:tcW w:w="3948" w:type="dxa"/>
            <w:gridSpan w:val="2"/>
          </w:tcPr>
          <w:p w:rsidR="00712538" w:rsidRPr="00D67E3E" w:rsidRDefault="00712538" w:rsidP="00BD6C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D67E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069" w:type="dxa"/>
            <w:vAlign w:val="bottom"/>
          </w:tcPr>
          <w:p w:rsidR="00712538" w:rsidRPr="00D67E3E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12538" w:rsidRPr="00D67E3E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:rsidR="00712538" w:rsidRPr="00D67E3E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712538" w:rsidRPr="00D67E3E" w:rsidRDefault="00712538" w:rsidP="00BD6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12538" w:rsidRPr="00D67E3E" w:rsidRDefault="00712538" w:rsidP="00BD6C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12538" w:rsidRPr="00D67E3E" w:rsidTr="00D573A0">
        <w:tc>
          <w:tcPr>
            <w:tcW w:w="3086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  <w:r w:rsidRPr="00D67E3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62" w:type="dxa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28,109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11,636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28,109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11,636</w:t>
            </w:r>
          </w:p>
        </w:tc>
      </w:tr>
      <w:tr w:rsidR="00712538" w:rsidRPr="00D67E3E" w:rsidTr="00D573A0">
        <w:tc>
          <w:tcPr>
            <w:tcW w:w="3948" w:type="dxa"/>
            <w:gridSpan w:val="2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D67E3E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="003106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67E3E">
              <w:rPr>
                <w:rFonts w:ascii="Angsana New" w:hAnsi="Angsana New"/>
                <w:sz w:val="30"/>
                <w:szCs w:val="30"/>
                <w:cs/>
              </w:rPr>
              <w:t>ๆ ที่บันทึกต่ำไป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3,148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1,875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3,148</w:t>
            </w:r>
          </w:p>
        </w:tc>
        <w:tc>
          <w:tcPr>
            <w:tcW w:w="265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1,875</w:t>
            </w:r>
          </w:p>
        </w:tc>
      </w:tr>
      <w:tr w:rsidR="00712538" w:rsidRPr="00D67E3E" w:rsidTr="00D573A0">
        <w:tc>
          <w:tcPr>
            <w:tcW w:w="3086" w:type="dxa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2" w:type="dxa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31,257</w:t>
            </w:r>
          </w:p>
        </w:tc>
        <w:tc>
          <w:tcPr>
            <w:tcW w:w="265" w:type="dxa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13,511</w:t>
            </w:r>
          </w:p>
        </w:tc>
        <w:tc>
          <w:tcPr>
            <w:tcW w:w="265" w:type="dxa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31,257</w:t>
            </w:r>
          </w:p>
        </w:tc>
        <w:tc>
          <w:tcPr>
            <w:tcW w:w="265" w:type="dxa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13,511</w:t>
            </w:r>
          </w:p>
        </w:tc>
      </w:tr>
      <w:tr w:rsidR="00712538" w:rsidRPr="00D67E3E" w:rsidTr="00D573A0">
        <w:tc>
          <w:tcPr>
            <w:tcW w:w="3086" w:type="dxa"/>
            <w:shd w:val="clear" w:color="auto" w:fill="auto"/>
          </w:tcPr>
          <w:p w:rsidR="00712538" w:rsidRPr="00D67E3E" w:rsidRDefault="00712538" w:rsidP="005233EA">
            <w:pPr>
              <w:pStyle w:val="FSBlank"/>
              <w:rPr>
                <w:cs/>
              </w:rPr>
            </w:pPr>
          </w:p>
        </w:tc>
        <w:tc>
          <w:tcPr>
            <w:tcW w:w="862" w:type="dxa"/>
            <w:shd w:val="clear" w:color="auto" w:fill="auto"/>
          </w:tcPr>
          <w:p w:rsidR="00712538" w:rsidRPr="00D67E3E" w:rsidRDefault="00712538" w:rsidP="005233EA">
            <w:pPr>
              <w:pStyle w:val="FSBlank"/>
              <w:rPr>
                <w:i/>
                <w:i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FSBlank"/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5233EA">
            <w:pPr>
              <w:pStyle w:val="FSBlank"/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FSBlank"/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5233EA">
            <w:pPr>
              <w:pStyle w:val="FSBlank"/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FSBlank"/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5233EA">
            <w:pPr>
              <w:pStyle w:val="FSBlank"/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FSBlank"/>
            </w:pPr>
          </w:p>
        </w:tc>
      </w:tr>
      <w:tr w:rsidR="00712538" w:rsidRPr="00D67E3E" w:rsidTr="00D573A0">
        <w:tc>
          <w:tcPr>
            <w:tcW w:w="3086" w:type="dxa"/>
            <w:shd w:val="clear" w:color="auto" w:fill="auto"/>
          </w:tcPr>
          <w:p w:rsidR="00712538" w:rsidRPr="003C47F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62" w:type="dxa"/>
            <w:shd w:val="clear" w:color="auto" w:fill="auto"/>
          </w:tcPr>
          <w:p w:rsidR="00712538" w:rsidRPr="005233EA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33E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1</w:t>
            </w:r>
            <w:r w:rsidR="005233E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712538" w:rsidRPr="00D67E3E" w:rsidTr="00D573A0">
        <w:tc>
          <w:tcPr>
            <w:tcW w:w="3086" w:type="dxa"/>
            <w:shd w:val="clear" w:color="auto" w:fill="auto"/>
          </w:tcPr>
          <w:p w:rsidR="00712538" w:rsidRPr="003C47F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2" w:type="dxa"/>
            <w:shd w:val="clear" w:color="auto" w:fill="auto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(4,492)</w:t>
            </w: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(3,263)</w:t>
            </w: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(4,492)</w:t>
            </w:r>
          </w:p>
        </w:tc>
        <w:tc>
          <w:tcPr>
            <w:tcW w:w="265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(3,263)</w:t>
            </w:r>
          </w:p>
        </w:tc>
      </w:tr>
      <w:tr w:rsidR="00712538" w:rsidRPr="00D67E3E" w:rsidTr="00D573A0">
        <w:tc>
          <w:tcPr>
            <w:tcW w:w="3086" w:type="dxa"/>
            <w:shd w:val="clear" w:color="auto" w:fill="auto"/>
          </w:tcPr>
          <w:p w:rsidR="00712538" w:rsidRPr="003C47F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2" w:type="dxa"/>
            <w:shd w:val="clear" w:color="auto" w:fill="auto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(4,492)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(3,263)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(4,492)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(3,263)</w:t>
            </w:r>
          </w:p>
        </w:tc>
      </w:tr>
      <w:tr w:rsidR="00712538" w:rsidRPr="008B052C" w:rsidTr="00D573A0">
        <w:tc>
          <w:tcPr>
            <w:tcW w:w="3086" w:type="dxa"/>
            <w:shd w:val="clear" w:color="auto" w:fill="auto"/>
          </w:tcPr>
          <w:p w:rsidR="00712538" w:rsidRPr="00D67E3E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7E3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62" w:type="dxa"/>
            <w:shd w:val="clear" w:color="auto" w:fill="auto"/>
          </w:tcPr>
          <w:p w:rsidR="00712538" w:rsidRPr="00D67E3E" w:rsidRDefault="00712538" w:rsidP="007125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26,765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10,248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2538" w:rsidRPr="005233EA" w:rsidRDefault="006D0734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26,765</w:t>
            </w:r>
          </w:p>
        </w:tc>
        <w:tc>
          <w:tcPr>
            <w:tcW w:w="265" w:type="dxa"/>
            <w:shd w:val="clear" w:color="auto" w:fill="auto"/>
          </w:tcPr>
          <w:p w:rsidR="00712538" w:rsidRPr="005233EA" w:rsidRDefault="00712538" w:rsidP="00712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12538" w:rsidRPr="005233EA" w:rsidRDefault="00712538" w:rsidP="005233E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87"/>
              <w:rPr>
                <w:rFonts w:ascii="Angsana New" w:hAnsi="Angsana New" w:cs="Angsana New"/>
                <w:sz w:val="30"/>
                <w:szCs w:val="30"/>
              </w:rPr>
            </w:pPr>
            <w:r w:rsidRPr="005233EA">
              <w:rPr>
                <w:rFonts w:ascii="Angsana New" w:hAnsi="Angsana New" w:cs="Angsana New"/>
                <w:sz w:val="30"/>
                <w:szCs w:val="30"/>
              </w:rPr>
              <w:t>10,248</w:t>
            </w:r>
          </w:p>
        </w:tc>
      </w:tr>
    </w:tbl>
    <w:p w:rsidR="007D014D" w:rsidRPr="00C746B8" w:rsidRDefault="007D014D" w:rsidP="007125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Cs/>
          <w:i/>
          <w:iCs/>
          <w:sz w:val="20"/>
          <w:szCs w:val="20"/>
        </w:rPr>
      </w:pPr>
    </w:p>
    <w:p w:rsidR="00513D2C" w:rsidRDefault="0051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7D014D" w:rsidRPr="003C47FE" w:rsidRDefault="007D014D" w:rsidP="007D014D">
      <w:pPr>
        <w:tabs>
          <w:tab w:val="clear" w:pos="454"/>
        </w:tabs>
        <w:spacing w:line="240" w:lineRule="auto"/>
        <w:ind w:left="54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7D014D" w:rsidRPr="003C47FE" w:rsidRDefault="007D014D" w:rsidP="003D1465">
      <w:pPr>
        <w:pStyle w:val="FSBlank"/>
      </w:pPr>
    </w:p>
    <w:tbl>
      <w:tblPr>
        <w:tblW w:w="899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2"/>
        <w:gridCol w:w="990"/>
        <w:gridCol w:w="236"/>
        <w:gridCol w:w="1024"/>
        <w:gridCol w:w="270"/>
        <w:gridCol w:w="1080"/>
        <w:gridCol w:w="270"/>
        <w:gridCol w:w="1091"/>
      </w:tblGrid>
      <w:tr w:rsidR="007D014D" w:rsidRPr="003C47FE" w:rsidTr="005233EA">
        <w:tc>
          <w:tcPr>
            <w:tcW w:w="4032" w:type="dxa"/>
            <w:shd w:val="clear" w:color="auto" w:fill="auto"/>
          </w:tcPr>
          <w:p w:rsidR="007D014D" w:rsidRPr="003C47FE" w:rsidRDefault="007D014D" w:rsidP="00BC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7D014D" w:rsidRPr="00AF6748" w:rsidRDefault="00164733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647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014D" w:rsidRPr="003C47FE" w:rsidTr="005233EA">
        <w:tc>
          <w:tcPr>
            <w:tcW w:w="4032" w:type="dxa"/>
            <w:shd w:val="clear" w:color="auto" w:fill="auto"/>
          </w:tcPr>
          <w:p w:rsidR="007D014D" w:rsidRPr="003C47FE" w:rsidRDefault="007D014D" w:rsidP="00BC46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581CD6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7D014D" w:rsidRPr="003C47FE" w:rsidRDefault="00581CD6" w:rsidP="00D653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7D014D" w:rsidRPr="003C47FE" w:rsidTr="005233EA">
        <w:tc>
          <w:tcPr>
            <w:tcW w:w="4032" w:type="dxa"/>
            <w:shd w:val="clear" w:color="auto" w:fill="auto"/>
          </w:tcPr>
          <w:p w:rsidR="007D014D" w:rsidRPr="003C47FE" w:rsidRDefault="007D014D" w:rsidP="00BC46F8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7D014D" w:rsidRPr="003C47FE" w:rsidRDefault="007D014D" w:rsidP="00D65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7D014D" w:rsidRPr="003C47FE" w:rsidRDefault="007D014D" w:rsidP="00D6533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81CD6" w:rsidRPr="003C47FE" w:rsidTr="005233EA">
        <w:tc>
          <w:tcPr>
            <w:tcW w:w="4032" w:type="dxa"/>
            <w:shd w:val="clear" w:color="auto" w:fill="auto"/>
          </w:tcPr>
          <w:p w:rsidR="00581CD6" w:rsidRPr="00957064" w:rsidRDefault="00581CD6" w:rsidP="00581CD6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581CD6" w:rsidRPr="00957064" w:rsidRDefault="002F467C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401,434</w:t>
            </w:r>
          </w:p>
        </w:tc>
        <w:tc>
          <w:tcPr>
            <w:tcW w:w="270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581CD6" w:rsidRPr="00957064" w:rsidRDefault="00581CD6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253,866</w:t>
            </w:r>
          </w:p>
        </w:tc>
      </w:tr>
      <w:tr w:rsidR="00581CD6" w:rsidRPr="003C47FE" w:rsidTr="005233EA">
        <w:tc>
          <w:tcPr>
            <w:tcW w:w="4032" w:type="dxa"/>
            <w:shd w:val="clear" w:color="auto" w:fill="auto"/>
          </w:tcPr>
          <w:p w:rsidR="00581CD6" w:rsidRPr="00957064" w:rsidRDefault="00581CD6" w:rsidP="00581CD6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581CD6" w:rsidRPr="00957064" w:rsidRDefault="002F467C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81CD6" w:rsidRPr="00957064" w:rsidRDefault="007F20CE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80,287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581CD6" w:rsidRPr="00957064" w:rsidRDefault="00581CD6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50,773</w:t>
            </w:r>
          </w:p>
        </w:tc>
      </w:tr>
      <w:tr w:rsidR="00581CD6" w:rsidRPr="003C47FE" w:rsidTr="005233EA">
        <w:tc>
          <w:tcPr>
            <w:tcW w:w="4032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581CD6" w:rsidRPr="00957064" w:rsidRDefault="00D573A0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(58,579)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581CD6" w:rsidRPr="00957064" w:rsidRDefault="00581CD6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(43,112)</w:t>
            </w:r>
          </w:p>
        </w:tc>
      </w:tr>
      <w:tr w:rsidR="00581CD6" w:rsidRPr="003C47FE" w:rsidTr="005233EA">
        <w:tc>
          <w:tcPr>
            <w:tcW w:w="4032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581CD6" w:rsidRPr="00957064" w:rsidRDefault="00D573A0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81CD6" w:rsidRPr="00957064" w:rsidRDefault="00581CD6" w:rsidP="00581C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81CD6" w:rsidRPr="00957064" w:rsidRDefault="00581CD6" w:rsidP="00581C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581CD6" w:rsidRPr="00957064" w:rsidRDefault="00581CD6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957064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7F20CE" w:rsidRPr="003C47FE" w:rsidTr="005233EA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7F20CE" w:rsidRPr="00E0024D" w:rsidRDefault="00D573A0" w:rsidP="005233EA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7F20CE" w:rsidRPr="00E0024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ในปีปัจจุบันที่ไม่รับรู้เป็นสินทรัพย์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7F20CE" w:rsidRPr="006709EF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7F20CE" w:rsidRPr="00E0024D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73A0" w:rsidRPr="003C47FE" w:rsidTr="005233EA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D573A0" w:rsidRDefault="00D573A0" w:rsidP="007F20CE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nil"/>
            </w:tcBorders>
            <w:shd w:val="clear" w:color="auto" w:fill="auto"/>
          </w:tcPr>
          <w:p w:rsidR="00D573A0" w:rsidRPr="006709EF" w:rsidRDefault="00D573A0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:rsidR="00D573A0" w:rsidRPr="00E0024D" w:rsidRDefault="00D573A0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002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F20CE" w:rsidRPr="003C47FE" w:rsidTr="005233EA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9570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7F20CE" w:rsidRPr="00957064" w:rsidRDefault="007F20CE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F20CE" w:rsidRPr="006709EF" w:rsidRDefault="007F20CE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F20CE" w:rsidRPr="00957064" w:rsidRDefault="007F20CE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</w:tr>
      <w:tr w:rsidR="007F20CE" w:rsidRPr="003C47FE" w:rsidTr="005233EA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20CE" w:rsidRPr="00957064" w:rsidRDefault="00D573A0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20CE" w:rsidRPr="00A724FC" w:rsidRDefault="007F20CE" w:rsidP="00A724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4FC">
              <w:rPr>
                <w:rFonts w:ascii="Angsana New" w:hAnsi="Angsana New"/>
                <w:b/>
                <w:bCs/>
                <w:sz w:val="30"/>
                <w:szCs w:val="30"/>
              </w:rPr>
              <w:t>26,765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F20CE" w:rsidRPr="00957064" w:rsidRDefault="007F20CE" w:rsidP="007F20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7F20CE" w:rsidRPr="00957064" w:rsidRDefault="007F20CE" w:rsidP="007F2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F20CE" w:rsidRPr="00957064" w:rsidRDefault="007F20CE" w:rsidP="007F2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</w:t>
            </w:r>
            <w:r w:rsidRPr="0095706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:rsidR="00D573A0" w:rsidRDefault="00D573A0" w:rsidP="00F12A3A">
      <w:pPr>
        <w:pStyle w:val="FSBlank"/>
        <w:rPr>
          <w:cs/>
        </w:rPr>
      </w:pPr>
    </w:p>
    <w:tbl>
      <w:tblPr>
        <w:tblW w:w="8993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32"/>
        <w:gridCol w:w="990"/>
        <w:gridCol w:w="236"/>
        <w:gridCol w:w="1024"/>
        <w:gridCol w:w="270"/>
        <w:gridCol w:w="1080"/>
        <w:gridCol w:w="270"/>
        <w:gridCol w:w="1091"/>
      </w:tblGrid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3C47FE" w:rsidRDefault="0023248D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1" w:type="dxa"/>
            <w:gridSpan w:val="7"/>
            <w:shd w:val="clear" w:color="auto" w:fill="auto"/>
          </w:tcPr>
          <w:p w:rsidR="0023248D" w:rsidRPr="00AF6748" w:rsidRDefault="00B76969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3C47FE" w:rsidRDefault="0023248D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23248D" w:rsidRPr="003C47FE" w:rsidRDefault="0023248D" w:rsidP="0079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3C47FE" w:rsidRDefault="0023248D" w:rsidP="007960EB">
            <w:pPr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:rsidR="0023248D" w:rsidRPr="003C47FE" w:rsidRDefault="0023248D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23248D" w:rsidRPr="003C47FE" w:rsidRDefault="0023248D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:rsidR="0023248D" w:rsidRPr="003C47FE" w:rsidRDefault="0023248D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C47FE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957064" w:rsidRDefault="0023248D" w:rsidP="0023248D">
            <w:pPr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397,880</w:t>
            </w:r>
          </w:p>
        </w:tc>
        <w:tc>
          <w:tcPr>
            <w:tcW w:w="270" w:type="dxa"/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248D" w:rsidRPr="006709EF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131,98</w:t>
            </w:r>
            <w:r w:rsidR="0074337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957064" w:rsidRDefault="0023248D" w:rsidP="0023248D">
            <w:pPr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:rsidR="0023248D" w:rsidRPr="006709EF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79,576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26,397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:rsidR="0023248D" w:rsidRPr="00957064" w:rsidRDefault="00857DFB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(57,854</w:t>
            </w:r>
            <w:r w:rsidR="002324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(18,736</w:t>
            </w:r>
            <w:r w:rsidRPr="006709E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3248D" w:rsidRPr="003C47FE" w:rsidTr="007960EB">
        <w:tc>
          <w:tcPr>
            <w:tcW w:w="4032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23248D" w:rsidRPr="00957064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1,895</w:t>
            </w:r>
          </w:p>
        </w:tc>
        <w:tc>
          <w:tcPr>
            <w:tcW w:w="270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6709E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23248D" w:rsidRPr="003C47FE" w:rsidTr="007960EB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sz w:val="30"/>
                <w:szCs w:val="30"/>
                <w:cs/>
              </w:rPr>
              <w:t>ภาษีงวดก่อน</w:t>
            </w:r>
            <w:r w:rsidRPr="0095706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ๆ 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</w:t>
            </w:r>
            <w:r w:rsidRPr="00957064">
              <w:rPr>
                <w:rFonts w:ascii="Angsana New" w:hAnsi="Angsana New"/>
                <w:sz w:val="30"/>
                <w:szCs w:val="30"/>
                <w:cs/>
              </w:rPr>
              <w:t>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87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709EF">
              <w:rPr>
                <w:rFonts w:ascii="Angsana New" w:hAnsi="Angsana New"/>
                <w:sz w:val="30"/>
                <w:szCs w:val="30"/>
              </w:rPr>
              <w:t>1,875</w:t>
            </w:r>
          </w:p>
        </w:tc>
      </w:tr>
      <w:tr w:rsidR="0023248D" w:rsidRPr="003C47FE" w:rsidTr="007960EB">
        <w:tc>
          <w:tcPr>
            <w:tcW w:w="4032" w:type="dxa"/>
            <w:tcBorders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</w:tabs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570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48D" w:rsidRPr="00957064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:rsidR="0023248D" w:rsidRPr="00957064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26,765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3248D" w:rsidRPr="006709EF" w:rsidRDefault="0023248D" w:rsidP="0023248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23248D" w:rsidRPr="006709EF" w:rsidRDefault="0023248D" w:rsidP="00232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3248D" w:rsidRPr="006709EF" w:rsidRDefault="0023248D" w:rsidP="00232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0,2</w:t>
            </w:r>
            <w:r w:rsidRPr="006709EF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</w:tr>
    </w:tbl>
    <w:p w:rsidR="0023248D" w:rsidRDefault="0023248D" w:rsidP="007D014D">
      <w:pPr>
        <w:tabs>
          <w:tab w:val="left" w:pos="540"/>
        </w:tabs>
        <w:spacing w:line="240" w:lineRule="auto"/>
        <w:ind w:left="547" w:right="-1080"/>
        <w:rPr>
          <w:rFonts w:ascii="Angsana New" w:hAnsi="Angsana New"/>
          <w:sz w:val="20"/>
          <w:szCs w:val="20"/>
        </w:rPr>
      </w:pPr>
    </w:p>
    <w:p w:rsidR="00513D2C" w:rsidRDefault="0051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:rsidR="007D014D" w:rsidRPr="00747298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:rsidR="007D014D" w:rsidRPr="00F71BD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</w:t>
      </w:r>
      <w:r w:rsidRPr="003C47FE">
        <w:rPr>
          <w:rFonts w:ascii="Angsana New" w:hAnsi="Angsana New"/>
          <w:sz w:val="30"/>
          <w:szCs w:val="30"/>
        </w:rPr>
        <w:t>.</w:t>
      </w:r>
      <w:r w:rsidRPr="003C47FE">
        <w:rPr>
          <w:rFonts w:ascii="Angsana New" w:hAnsi="Angsana New"/>
          <w:sz w:val="30"/>
          <w:szCs w:val="30"/>
          <w:cs/>
        </w:rPr>
        <w:t>ศ</w:t>
      </w:r>
      <w:r w:rsidRPr="003C47FE">
        <w:rPr>
          <w:rFonts w:ascii="Angsana New" w:hAnsi="Angsana New"/>
          <w:sz w:val="30"/>
          <w:szCs w:val="30"/>
        </w:rPr>
        <w:t>. 2520</w:t>
      </w:r>
      <w:r w:rsidRPr="003C47FE">
        <w:rPr>
          <w:rFonts w:ascii="Angsana New" w:hAnsi="Angsana New"/>
          <w:sz w:val="30"/>
          <w:szCs w:val="30"/>
          <w:cs/>
        </w:rPr>
        <w:t xml:space="preserve"> เกี่ยวกับกิจการพัฒนาโครงการอสังหาริมทรัพย์และเขตส่งเสริมอุตสาหกรรม (จังหวัดนครราชสีมา) การผลิตน้ำเพื่อใช้ในเขตส่งเสริมอุตสาหกรรม (จังหวัดปทุมธานี) และกิจการบริการบำบัดน้ำเสีย (จังหวัดปทุมธานี) </w:t>
      </w:r>
      <w:r w:rsidRPr="003C47FE">
        <w:rPr>
          <w:rFonts w:ascii="Angsana New" w:hAnsi="Angsana New"/>
          <w:sz w:val="30"/>
          <w:szCs w:val="30"/>
          <w:cs/>
          <w:lang w:val="th-TH"/>
        </w:rPr>
        <w:t>ซึ่งพอสรุปสาระสำคัญได้ดังนี้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(ก)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  <w:lang w:val="th-TH"/>
        </w:rPr>
        <w:t>ได้รับยกเว้นการเสียภาษีอากรขาเข้าที่ต้องจ่ายชำระสำหรับเครื่องจักรที่ได้รับอนุมัติจากคณะกรรม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C47FE">
        <w:rPr>
          <w:rFonts w:ascii="Angsana New" w:hAnsi="Angsana New"/>
          <w:sz w:val="30"/>
          <w:szCs w:val="30"/>
          <w:cs/>
        </w:rPr>
        <w:t>(</w:t>
      </w:r>
      <w:r w:rsidRPr="003C47FE">
        <w:rPr>
          <w:rFonts w:ascii="Angsana New" w:hAnsi="Angsana New"/>
          <w:sz w:val="30"/>
          <w:szCs w:val="30"/>
          <w:cs/>
          <w:lang w:val="th-TH"/>
        </w:rPr>
        <w:t>ข</w:t>
      </w:r>
      <w:r w:rsidRPr="003C47FE">
        <w:rPr>
          <w:rFonts w:ascii="Angsana New" w:hAnsi="Angsana New"/>
          <w:sz w:val="30"/>
          <w:szCs w:val="30"/>
          <w:cs/>
        </w:rPr>
        <w:t>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  <w:lang w:val="th-TH"/>
        </w:rPr>
        <w:t>ได้รับยกเว้นการเสียภาษีเงินได้นิติบุคคลสำหรับกำไรสุทธิที่ได้รับจากการประกอบกิจกรรมที่ได้รับการส่งเสริมการลงทุนตามระยะเวลาและเงื่อนไขที่ระบุไว้ในแต่ละบัต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(ค)</w:t>
      </w:r>
      <w:r w:rsidRPr="003C47FE">
        <w:rPr>
          <w:rFonts w:ascii="Angsana New" w:hAnsi="Angsana New"/>
          <w:sz w:val="30"/>
          <w:szCs w:val="30"/>
        </w:rPr>
        <w:tab/>
      </w:r>
      <w:r w:rsidRPr="003C47FE">
        <w:rPr>
          <w:rFonts w:ascii="Angsana New" w:hAnsi="Angsana New"/>
          <w:sz w:val="30"/>
          <w:szCs w:val="30"/>
          <w:cs/>
        </w:rPr>
        <w:t>ได้รับอนุญาตให้หักค่าขนส่ง ค่าไฟฟ้า และค่าน้ำประปาเป็น 2 เท่า ของค่าใช้จ่ายดังกล่าว เป็นระยะเวลา 5 ปี นับแต่วันที่เริ่มมีรายได้จากการประกอบกิจกรรมที่ได้รับการส่งเสริมการลงทุน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  <w:lang w:val="en-US"/>
        </w:rPr>
      </w:pPr>
      <w:r w:rsidRPr="003C47FE">
        <w:rPr>
          <w:rFonts w:ascii="Angsana New" w:hAnsi="Angsana New" w:cs="Angsana New"/>
          <w:cs/>
        </w:rPr>
        <w:t>(ง</w:t>
      </w:r>
      <w:r w:rsidRPr="003C47FE">
        <w:rPr>
          <w:rFonts w:ascii="Angsana New" w:hAnsi="Angsana New" w:cs="Angsana New"/>
          <w:lang w:val="en-US"/>
        </w:rPr>
        <w:t>)</w:t>
      </w:r>
      <w:r w:rsidRPr="003C47FE">
        <w:rPr>
          <w:rFonts w:ascii="Angsana New" w:hAnsi="Angsana New" w:cs="Angsana New"/>
          <w:lang w:val="en-US"/>
        </w:rPr>
        <w:tab/>
      </w:r>
      <w:r w:rsidRPr="003C47FE">
        <w:rPr>
          <w:rFonts w:ascii="Angsana New" w:hAnsi="Angsana New" w:cs="Angsana New"/>
          <w:cs/>
        </w:rPr>
        <w:t>ได้รับอนุญาตให้หักต้นทุนในการติดตั้ง หรือก่อสร้างสินทรัพย์ที่จำเป็นในการผลิตในอัตราร้อยละ 25 ของต้นทุนดังกล่าว นอกเหนือจากการหักค่าเสื่อมราคาตามปกติและ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7D014D">
      <w:pPr>
        <w:pStyle w:val="a"/>
        <w:tabs>
          <w:tab w:val="clear" w:pos="1080"/>
        </w:tabs>
        <w:ind w:left="1080" w:hanging="540"/>
        <w:jc w:val="thaiDistribute"/>
        <w:rPr>
          <w:rFonts w:ascii="Angsana New" w:hAnsi="Angsana New" w:cs="Angsana New"/>
          <w:cs/>
        </w:rPr>
      </w:pPr>
      <w:r w:rsidRPr="003C47FE">
        <w:rPr>
          <w:rFonts w:ascii="Angsana New" w:hAnsi="Angsana New" w:cs="Angsana New"/>
          <w:cs/>
        </w:rPr>
        <w:t>(จ)</w:t>
      </w:r>
      <w:r w:rsidRPr="003C47FE">
        <w:rPr>
          <w:rFonts w:ascii="Angsana New" w:hAnsi="Angsana New" w:cs="Angsana New"/>
          <w:cs/>
        </w:rPr>
        <w:tab/>
        <w:t>ได้รับยกเว้นไม่ต้องนำเงินปันผลจากกิจกรรมที่ได้รับการส่งเสริมการลงทุนซึ่งได้รับยกเว้นภาษีเงินได้นิติบุคคลไปรวมคำนวณเป็นรายได้เพื่อการเสียภาษีเงินได้</w:t>
      </w:r>
      <w:r w:rsidRPr="003C47FE">
        <w:rPr>
          <w:rFonts w:ascii="Angsana New" w:hAnsi="Angsana New" w:cs="Angsana New"/>
          <w:cs/>
          <w:lang w:val="en-US"/>
        </w:rPr>
        <w:t>นิติบุคคล</w:t>
      </w:r>
      <w:r w:rsidRPr="003C47FE">
        <w:rPr>
          <w:rFonts w:ascii="Angsana New" w:hAnsi="Angsana New" w:cs="Angsana New"/>
          <w:cs/>
        </w:rPr>
        <w:t>ตลอดระยะเวลาที่บริษัทได้รับการส่งเสริมการลงทุน</w:t>
      </w:r>
    </w:p>
    <w:p w:rsidR="007D014D" w:rsidRPr="00F71BDD" w:rsidRDefault="007D014D" w:rsidP="000F556F">
      <w:pPr>
        <w:pStyle w:val="FSBlank"/>
      </w:pPr>
    </w:p>
    <w:p w:rsidR="007D014D" w:rsidRPr="003C47FE" w:rsidRDefault="007D014D" w:rsidP="000F55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</w:t>
      </w:r>
      <w:r w:rsidRPr="003C47FE">
        <w:rPr>
          <w:rFonts w:ascii="Angsana New" w:hAnsi="Angsana New"/>
          <w:sz w:val="30"/>
          <w:szCs w:val="30"/>
          <w:cs/>
          <w:lang w:val="th-TH"/>
        </w:rPr>
        <w:t xml:space="preserve">การลงทุน </w:t>
      </w:r>
      <w:r w:rsidRPr="003C47FE">
        <w:rPr>
          <w:rFonts w:ascii="Angsana New" w:hAnsi="Angsana New"/>
          <w:sz w:val="30"/>
          <w:szCs w:val="30"/>
          <w:cs/>
        </w:rPr>
        <w:t>บริษัทจะต้องปฏิบัติตามเงื่อนไขและข้อ</w:t>
      </w:r>
      <w:r w:rsidRPr="003C47FE">
        <w:rPr>
          <w:rFonts w:ascii="Angsana New" w:hAnsi="Angsana New"/>
          <w:sz w:val="30"/>
          <w:szCs w:val="30"/>
          <w:cs/>
          <w:lang w:val="th-TH"/>
        </w:rPr>
        <w:t>กำหนดตาม</w:t>
      </w:r>
      <w:r w:rsidRPr="003C47FE">
        <w:rPr>
          <w:rFonts w:ascii="Angsana New" w:hAnsi="Angsana New"/>
          <w:sz w:val="30"/>
          <w:szCs w:val="30"/>
          <w:cs/>
        </w:rPr>
        <w:t>ที่</w:t>
      </w:r>
      <w:r w:rsidRPr="003C47FE">
        <w:rPr>
          <w:rFonts w:ascii="Angsana New" w:hAnsi="Angsana New"/>
          <w:sz w:val="30"/>
          <w:szCs w:val="30"/>
          <w:cs/>
          <w:lang w:val="th-TH"/>
        </w:rPr>
        <w:t>ระบุ</w:t>
      </w:r>
      <w:r w:rsidRPr="003C47FE">
        <w:rPr>
          <w:rFonts w:ascii="Angsana New" w:hAnsi="Angsana New"/>
          <w:sz w:val="30"/>
          <w:szCs w:val="30"/>
          <w:cs/>
        </w:rPr>
        <w:t>ไว้ในบัตรส่งเสริมการลงทุน</w:t>
      </w:r>
    </w:p>
    <w:p w:rsidR="001D0912" w:rsidRPr="00EB315A" w:rsidRDefault="001D0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:rsidR="00513D2C" w:rsidRDefault="00513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 ได้ดังนี้</w:t>
      </w:r>
    </w:p>
    <w:p w:rsidR="00EB315A" w:rsidRPr="00EB315A" w:rsidRDefault="00EB315A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B315A" w:rsidRPr="002D757B" w:rsidTr="00EB315A">
        <w:tc>
          <w:tcPr>
            <w:tcW w:w="2430" w:type="dxa"/>
            <w:vAlign w:val="bottom"/>
          </w:tcPr>
          <w:p w:rsidR="00EB315A" w:rsidRPr="002D757B" w:rsidRDefault="00EB315A" w:rsidP="00631D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B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315A" w:rsidRPr="002D757B" w:rsidTr="00EB315A">
        <w:tc>
          <w:tcPr>
            <w:tcW w:w="2430" w:type="dxa"/>
            <w:vAlign w:val="bottom"/>
          </w:tcPr>
          <w:p w:rsidR="00EB315A" w:rsidRPr="002D757B" w:rsidRDefault="00EB315A" w:rsidP="00EB315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D757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EB315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EB315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B315A" w:rsidRPr="002D757B" w:rsidRDefault="00EB315A" w:rsidP="00EB315A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51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รายได้จากการขายโครงการพัฒนาอสังหาริมทรัพย์</w:t>
            </w: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129,746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EB315A" w:rsidRPr="002D757B" w:rsidTr="00631DB1">
        <w:tc>
          <w:tcPr>
            <w:tcW w:w="2430" w:type="dxa"/>
          </w:tcPr>
          <w:p w:rsidR="00EB315A" w:rsidRPr="003C47FE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363,719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269,092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632,811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304,570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242,715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EB315A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EB3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547,285</w:t>
            </w:r>
          </w:p>
        </w:tc>
      </w:tr>
    </w:tbl>
    <w:p w:rsidR="00164733" w:rsidRPr="00EB315A" w:rsidRDefault="00164733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25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  <w:gridCol w:w="145"/>
        <w:gridCol w:w="1016"/>
      </w:tblGrid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631D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631D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2D757B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38" w:type="dxa"/>
            <w:gridSpan w:val="5"/>
            <w:tcBorders>
              <w:bottom w:val="single" w:sz="4" w:space="0" w:color="auto"/>
            </w:tcBorders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631D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ได้รับ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ไม่ได้รับ</w:t>
            </w:r>
          </w:p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57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631DB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1" w:type="dxa"/>
            <w:gridSpan w:val="11"/>
            <w:vAlign w:val="bottom"/>
          </w:tcPr>
          <w:p w:rsidR="00EB315A" w:rsidRPr="002D757B" w:rsidRDefault="00EB315A" w:rsidP="00631DB1">
            <w:pPr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D75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B315A" w:rsidRPr="002D757B" w:rsidTr="00631DB1">
        <w:tc>
          <w:tcPr>
            <w:tcW w:w="2430" w:type="dxa"/>
            <w:vAlign w:val="bottom"/>
          </w:tcPr>
          <w:p w:rsidR="00EB315A" w:rsidRPr="002D757B" w:rsidRDefault="00EB315A" w:rsidP="0051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รายได้จากการขายโครงการพัฒนาอสังหาริมทรัพย์</w:t>
            </w: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129,746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199,746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</w:tr>
      <w:tr w:rsidR="00EB315A" w:rsidRPr="002D757B" w:rsidTr="00631DB1">
        <w:tc>
          <w:tcPr>
            <w:tcW w:w="2430" w:type="dxa"/>
          </w:tcPr>
          <w:p w:rsidR="00EB315A" w:rsidRPr="003C47FE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6" w:firstLine="1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363,719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269,092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632,811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304,570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242,715</w:t>
            </w:r>
          </w:p>
        </w:tc>
        <w:tc>
          <w:tcPr>
            <w:tcW w:w="145" w:type="dxa"/>
            <w:tcMar>
              <w:left w:w="0" w:type="dxa"/>
              <w:right w:w="0" w:type="dxa"/>
            </w:tcMar>
            <w:vAlign w:val="bottom"/>
          </w:tcPr>
          <w:p w:rsidR="00EB315A" w:rsidRPr="002D757B" w:rsidRDefault="00EB315A" w:rsidP="00631DB1">
            <w:pPr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:rsidR="00EB315A" w:rsidRPr="002D757B" w:rsidRDefault="00EB315A" w:rsidP="00631D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547,285</w:t>
            </w:r>
          </w:p>
        </w:tc>
      </w:tr>
    </w:tbl>
    <w:p w:rsidR="00EB315A" w:rsidRDefault="00EB315A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164733" w:rsidRDefault="00164733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AB5450" w:rsidRDefault="00AB5450" w:rsidP="00AB5450">
      <w:pPr>
        <w:pStyle w:val="FSBlank"/>
        <w:ind w:firstLine="0"/>
        <w:rPr>
          <w:sz w:val="14"/>
          <w:szCs w:val="14"/>
        </w:rPr>
      </w:pPr>
    </w:p>
    <w:p w:rsidR="00BD6C53" w:rsidRDefault="00BD6C53" w:rsidP="00AB5450">
      <w:pPr>
        <w:pStyle w:val="FSBlank"/>
        <w:ind w:firstLine="0"/>
        <w:rPr>
          <w:sz w:val="14"/>
          <w:szCs w:val="14"/>
        </w:rPr>
        <w:sectPr w:rsidR="00BD6C53" w:rsidSect="00A27781"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</w:sectPr>
      </w:pPr>
    </w:p>
    <w:p w:rsidR="007D014D" w:rsidRPr="00747298" w:rsidRDefault="00DD6487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Cs/>
          <w:sz w:val="30"/>
          <w:szCs w:val="30"/>
          <w:cs/>
        </w:rPr>
      </w:pPr>
      <w:r w:rsidRPr="00747298">
        <w:rPr>
          <w:rFonts w:ascii="Angsana New" w:hAnsi="Angsana New"/>
          <w:bCs/>
          <w:sz w:val="30"/>
          <w:szCs w:val="30"/>
          <w:cs/>
        </w:rPr>
        <w:lastRenderedPageBreak/>
        <w:t>กำไร</w:t>
      </w:r>
      <w:r w:rsidR="007D014D" w:rsidRPr="00747298">
        <w:rPr>
          <w:rFonts w:ascii="Angsana New" w:hAnsi="Angsana New"/>
          <w:bCs/>
          <w:sz w:val="30"/>
          <w:szCs w:val="30"/>
          <w:cs/>
        </w:rPr>
        <w:t>ต่อหุ้น</w:t>
      </w:r>
      <w:r w:rsidR="001D7B7E" w:rsidRPr="00747298">
        <w:rPr>
          <w:rFonts w:ascii="Angsana New" w:hAnsi="Angsana New" w:hint="cs"/>
          <w:bCs/>
          <w:sz w:val="30"/>
          <w:szCs w:val="30"/>
          <w:cs/>
        </w:rPr>
        <w:t>ขั้นพื้นฐาน</w:t>
      </w:r>
    </w:p>
    <w:p w:rsidR="007D014D" w:rsidRPr="002E2407" w:rsidRDefault="007D014D" w:rsidP="001D7B7E">
      <w:pPr>
        <w:pStyle w:val="FSBlank"/>
      </w:pPr>
    </w:p>
    <w:p w:rsidR="00BD6C53" w:rsidRDefault="00DD6487" w:rsidP="00B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E0E61">
        <w:rPr>
          <w:rFonts w:ascii="Angsana New" w:hAnsi="Angsana New"/>
          <w:sz w:val="30"/>
          <w:szCs w:val="30"/>
          <w:cs/>
        </w:rPr>
        <w:t>กำไร</w:t>
      </w:r>
      <w:r w:rsidR="007D014D" w:rsidRPr="002E0E61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ต่อหุ้นขั้นพื้นฐานสำหรับแต่ละปีสิ้นสุดวันที่ 31 ธันวาคม </w:t>
      </w:r>
      <w:r w:rsidR="007F4F91">
        <w:rPr>
          <w:rFonts w:ascii="Angsana New" w:hAnsi="Angsana New"/>
          <w:sz w:val="30"/>
          <w:szCs w:val="30"/>
          <w:cs/>
        </w:rPr>
        <w:t>2561 และ 2560</w:t>
      </w:r>
      <w:r w:rsidR="007D014D" w:rsidRPr="002E0E61">
        <w:rPr>
          <w:rFonts w:ascii="Angsana New" w:hAnsi="Angsana New"/>
          <w:sz w:val="30"/>
          <w:szCs w:val="30"/>
        </w:rPr>
        <w:t xml:space="preserve"> </w:t>
      </w:r>
      <w:r w:rsidR="007D014D" w:rsidRPr="002E0E61">
        <w:rPr>
          <w:rFonts w:ascii="Angsana New" w:hAnsi="Angsana New"/>
          <w:sz w:val="30"/>
          <w:szCs w:val="30"/>
          <w:cs/>
        </w:rPr>
        <w:t>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</w:p>
    <w:p w:rsidR="003F5465" w:rsidRPr="00EB315A" w:rsidRDefault="003F5465" w:rsidP="00B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tbl>
      <w:tblPr>
        <w:tblW w:w="9219" w:type="dxa"/>
        <w:tblInd w:w="558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260"/>
        <w:gridCol w:w="270"/>
        <w:gridCol w:w="1010"/>
        <w:gridCol w:w="270"/>
        <w:gridCol w:w="1099"/>
      </w:tblGrid>
      <w:tr w:rsidR="003F5465" w:rsidRPr="00247382" w:rsidTr="003F546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5465" w:rsidRPr="00247382" w:rsidTr="003F546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382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382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3F5465" w:rsidRPr="00247382" w:rsidTr="003F546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4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247382" w:rsidRDefault="003F5465" w:rsidP="008C67D5">
            <w:pPr>
              <w:spacing w:line="240" w:lineRule="auto"/>
              <w:ind w:left="-102" w:right="-8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247382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247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F5465" w:rsidRPr="00247382" w:rsidTr="00EB315A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F5465" w:rsidRPr="00EB315A" w:rsidRDefault="003F5465" w:rsidP="003F5465">
            <w:pPr>
              <w:tabs>
                <w:tab w:val="clear" w:pos="227"/>
                <w:tab w:val="left" w:pos="504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EB315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EB315A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EB315A">
              <w:rPr>
                <w:rFonts w:ascii="Angsana New" w:hAnsi="Angsana New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374,669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243,618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371,11</w:t>
            </w:r>
            <w:r w:rsidR="00DF03F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1329E7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ind w:left="-10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121,737</w:t>
            </w:r>
          </w:p>
        </w:tc>
      </w:tr>
      <w:tr w:rsidR="003F5465" w:rsidRPr="00247382" w:rsidTr="00EB315A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3F5465" w:rsidRPr="00EB315A" w:rsidRDefault="003F5465" w:rsidP="00EB315A">
            <w:pPr>
              <w:spacing w:line="240" w:lineRule="auto"/>
              <w:ind w:right="-662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="00EB315A">
              <w:rPr>
                <w:rFonts w:ascii="Angsana New" w:hAnsi="Angsana New" w:hint="cs"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79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EB315A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B315A">
              <w:rPr>
                <w:rFonts w:ascii="Angsana New" w:hAnsi="Angsana New"/>
                <w:sz w:val="30"/>
                <w:szCs w:val="30"/>
              </w:rPr>
              <w:t>2,048,255</w:t>
            </w:r>
          </w:p>
        </w:tc>
      </w:tr>
      <w:tr w:rsidR="003F5465" w:rsidRPr="00247382" w:rsidTr="003F5465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F5465" w:rsidRPr="00247382" w:rsidRDefault="003F5465" w:rsidP="008C67D5">
            <w:pPr>
              <w:spacing w:line="240" w:lineRule="auto"/>
              <w:ind w:right="-6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473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465">
              <w:rPr>
                <w:rFonts w:ascii="Angsana New" w:hAnsi="Angsana New"/>
                <w:b/>
                <w:bCs/>
                <w:sz w:val="30"/>
                <w:szCs w:val="30"/>
              </w:rPr>
              <w:t>0.12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76E3A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3F5465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F5465" w:rsidRPr="003F5465" w:rsidRDefault="001329E7" w:rsidP="003F5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decimal" w:pos="612"/>
              </w:tabs>
              <w:spacing w:line="32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0.06</w:t>
            </w:r>
          </w:p>
        </w:tc>
      </w:tr>
    </w:tbl>
    <w:p w:rsidR="00BD6C53" w:rsidRPr="00BD6C53" w:rsidRDefault="00BD6C53" w:rsidP="00BD6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EB315A" w:rsidRDefault="004D664B" w:rsidP="00EB315A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:rsidR="00EB315A" w:rsidRPr="00EB315A" w:rsidRDefault="00EB315A" w:rsidP="00EB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EB315A" w:rsidRPr="00EB315A" w:rsidRDefault="00EB315A" w:rsidP="00EB31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EB315A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 2</w:t>
      </w:r>
      <w:r w:rsidRPr="00EB315A">
        <w:rPr>
          <w:rFonts w:ascii="Angsana New" w:hAnsi="Angsana New"/>
          <w:sz w:val="30"/>
          <w:szCs w:val="30"/>
        </w:rPr>
        <w:t>0</w:t>
      </w:r>
      <w:r w:rsidRPr="00EB315A">
        <w:rPr>
          <w:rFonts w:ascii="Angsana New" w:hAnsi="Angsana New" w:hint="cs"/>
          <w:sz w:val="30"/>
          <w:szCs w:val="30"/>
          <w:cs/>
        </w:rPr>
        <w:t xml:space="preserve"> เมษายน 256</w:t>
      </w:r>
      <w:r w:rsidRPr="00EB315A">
        <w:rPr>
          <w:rFonts w:ascii="Angsana New" w:hAnsi="Angsana New"/>
          <w:sz w:val="30"/>
          <w:szCs w:val="30"/>
        </w:rPr>
        <w:t>1</w:t>
      </w:r>
      <w:r w:rsidRPr="00EB315A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0.0</w:t>
      </w:r>
      <w:r w:rsidRPr="00EB315A">
        <w:rPr>
          <w:rFonts w:ascii="Angsana New" w:hAnsi="Angsana New"/>
          <w:sz w:val="30"/>
          <w:szCs w:val="30"/>
        </w:rPr>
        <w:t>8</w:t>
      </w:r>
      <w:r w:rsidRPr="00EB315A">
        <w:rPr>
          <w:rFonts w:ascii="Angsana New" w:hAnsi="Angsana New" w:hint="cs"/>
          <w:sz w:val="30"/>
          <w:szCs w:val="30"/>
          <w:cs/>
        </w:rPr>
        <w:t xml:space="preserve"> บาท เป็นจำนวนเงินทั้งสิ้น </w:t>
      </w:r>
      <w:r w:rsidRPr="00EB315A">
        <w:rPr>
          <w:rFonts w:ascii="Angsana New" w:hAnsi="Angsana New"/>
          <w:sz w:val="30"/>
          <w:szCs w:val="30"/>
        </w:rPr>
        <w:t>163.9</w:t>
      </w:r>
      <w:r w:rsidRPr="00EB315A">
        <w:rPr>
          <w:rFonts w:ascii="Angsana New" w:hAnsi="Angsana New" w:hint="cs"/>
          <w:sz w:val="30"/>
          <w:szCs w:val="30"/>
          <w:cs/>
        </w:rPr>
        <w:t xml:space="preserve"> ล้านบาท เงินปันผลดังกล่าวได้จ่ายให้แก่</w:t>
      </w:r>
      <w:r w:rsidRPr="00EB315A">
        <w:rPr>
          <w:rFonts w:ascii="Angsana New" w:hAnsi="Angsana New"/>
          <w:sz w:val="30"/>
          <w:szCs w:val="30"/>
        </w:rPr>
        <w:br/>
      </w:r>
      <w:r w:rsidRPr="00EB315A">
        <w:rPr>
          <w:rFonts w:ascii="Angsana New" w:hAnsi="Angsana New" w:hint="cs"/>
          <w:sz w:val="30"/>
          <w:szCs w:val="30"/>
          <w:cs/>
        </w:rPr>
        <w:t>ผู้ถือหุ้นในระหว่างเดือนพฤษภาคม 256</w:t>
      </w:r>
      <w:r w:rsidRPr="00EB315A">
        <w:rPr>
          <w:rFonts w:ascii="Angsana New" w:hAnsi="Angsana New"/>
          <w:sz w:val="30"/>
          <w:szCs w:val="30"/>
        </w:rPr>
        <w:t>1</w:t>
      </w:r>
    </w:p>
    <w:p w:rsidR="001310C0" w:rsidRPr="001310C0" w:rsidRDefault="001310C0" w:rsidP="00B01B7B">
      <w:pPr>
        <w:pStyle w:val="FSBlank"/>
      </w:pPr>
    </w:p>
    <w:p w:rsidR="0020692E" w:rsidRPr="00631DB1" w:rsidRDefault="001310C0" w:rsidP="00CF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05D9B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27 เมษายน 2560 ผู้ถือหุ้นมีมติอนุมัติการจัดสรรกำไรเป็นเงินปันผลในอัตราหุ้นละ 0.037 บาท เป็นจำนวนเงินทั้งสิ้น </w:t>
      </w:r>
      <w:r>
        <w:rPr>
          <w:rFonts w:ascii="Angsana New" w:hAnsi="Angsana New" w:hint="cs"/>
          <w:sz w:val="30"/>
          <w:szCs w:val="30"/>
          <w:cs/>
        </w:rPr>
        <w:t>75.8 ล้านบาท เงินปันผลดังกล่าวได้</w:t>
      </w:r>
      <w:r w:rsidRPr="00905D9B">
        <w:rPr>
          <w:rFonts w:ascii="Angsana New" w:hAnsi="Angsana New" w:hint="cs"/>
          <w:sz w:val="30"/>
          <w:szCs w:val="30"/>
          <w:cs/>
        </w:rPr>
        <w:t>จ่</w:t>
      </w:r>
      <w:r>
        <w:rPr>
          <w:rFonts w:ascii="Angsana New" w:hAnsi="Angsana New" w:hint="cs"/>
          <w:sz w:val="30"/>
          <w:szCs w:val="30"/>
          <w:cs/>
        </w:rPr>
        <w:t>ายให้แก่</w:t>
      </w:r>
      <w:r>
        <w:rPr>
          <w:rFonts w:ascii="Angsana New" w:hAnsi="Angsana New"/>
          <w:sz w:val="30"/>
          <w:szCs w:val="30"/>
        </w:rPr>
        <w:br/>
      </w:r>
      <w:r w:rsidRPr="00905D9B">
        <w:rPr>
          <w:rFonts w:ascii="Angsana New" w:hAnsi="Angsana New" w:hint="cs"/>
          <w:sz w:val="30"/>
          <w:szCs w:val="30"/>
          <w:cs/>
        </w:rPr>
        <w:t>ผู้ถือหุ้นในระหว่างเดือนพฤษภาคม 2560</w:t>
      </w:r>
    </w:p>
    <w:p w:rsidR="0020692E" w:rsidRPr="004D664B" w:rsidRDefault="0020692E" w:rsidP="0020692E">
      <w:pPr>
        <w:pStyle w:val="FSBlank"/>
        <w:rPr>
          <w:cs/>
        </w:rPr>
      </w:pPr>
    </w:p>
    <w:p w:rsidR="007D014D" w:rsidRPr="003C47FE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:rsidR="007D014D" w:rsidRPr="004D664B" w:rsidRDefault="007D014D" w:rsidP="00906847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D90095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บริษัทไม่มีการถือหรือออกเครื่องมือทางการเงินที่เป็นตราสารอนุพันธ์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>เพื่อการเก็งกำไรหรือการค้า</w:t>
      </w:r>
    </w:p>
    <w:p w:rsidR="00C87CEB" w:rsidRDefault="00C87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lastRenderedPageBreak/>
        <w:t>การจัดการความเสี่ยงเป็นส่วนที่สำคัญของธุรกิจของ</w:t>
      </w:r>
      <w:r w:rsidR="00D9009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 </w:t>
      </w:r>
      <w:r w:rsidR="0004440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</w:t>
      </w:r>
      <w:r w:rsidR="00044405">
        <w:rPr>
          <w:rFonts w:ascii="Angsana New" w:hAnsi="Angsana New"/>
          <w:sz w:val="30"/>
          <w:szCs w:val="30"/>
          <w:cs/>
        </w:rPr>
        <w:t xml:space="preserve">ละต้นทุนของการจัดการความเสี่ยง </w:t>
      </w:r>
      <w:r w:rsidRPr="003C47FE">
        <w:rPr>
          <w:rFonts w:ascii="Angsana New" w:hAnsi="Angsana New"/>
          <w:sz w:val="30"/>
          <w:szCs w:val="30"/>
          <w:cs/>
        </w:rPr>
        <w:t>ฝ่ายบริหารได้มีการควบคุมกระบวนการการจัดการความเสี่ยงของ</w:t>
      </w:r>
      <w:r w:rsidR="00D9009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การบริหารจัดการทุน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4451"/>
          <w:tab w:val="left" w:pos="3420"/>
          <w:tab w:val="left" w:pos="37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  <w:lang w:eastAsia="ko-KR"/>
        </w:rPr>
      </w:pPr>
      <w:r w:rsidRPr="003C47FE">
        <w:rPr>
          <w:rFonts w:ascii="Angsana New" w:hAnsi="Angsana New"/>
          <w:sz w:val="30"/>
          <w:szCs w:val="30"/>
          <w:cs/>
          <w:lang w:eastAsia="ko-KR"/>
        </w:rPr>
        <w:t>นโยบายของคณะกรรมการบริษัท คือการรักษาระดับเงินทุนให้มั่นคงเพื่อรักษา</w:t>
      </w:r>
      <w:r w:rsidR="00906847">
        <w:rPr>
          <w:rFonts w:ascii="Angsana New" w:hAnsi="Angsana New" w:hint="cs"/>
          <w:sz w:val="30"/>
          <w:szCs w:val="30"/>
          <w:cs/>
          <w:lang w:eastAsia="ko-KR"/>
        </w:rPr>
        <w:t>ความเชื่อมั่นของ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นักลงทุน เจ้าหนี้และความเชื่อมั่นของตลาดและก่อให้เกิดการพัฒนาของธุรกิจในอนาคต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คณะกรรมการได้มีการกำกับดูแลผลตอบแทนจากการลงทุน</w:t>
      </w:r>
      <w:r w:rsidRPr="003C47FE">
        <w:rPr>
          <w:rFonts w:ascii="Angsana New" w:hAnsi="Angsana New"/>
          <w:color w:val="FFFFFF"/>
          <w:sz w:val="30"/>
          <w:szCs w:val="30"/>
          <w:lang w:eastAsia="ko-KR"/>
        </w:rPr>
        <w:t>/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ซึ่ง</w:t>
      </w:r>
      <w:r w:rsidR="00C00F72">
        <w:rPr>
          <w:rFonts w:ascii="Angsana New" w:hAnsi="Angsana New" w:hint="cs"/>
          <w:sz w:val="30"/>
          <w:szCs w:val="30"/>
          <w:cs/>
          <w:lang w:eastAsia="ko-KR"/>
        </w:rPr>
        <w:t>กลุ่ม</w:t>
      </w:r>
      <w:r w:rsidRPr="003C47FE">
        <w:rPr>
          <w:rFonts w:ascii="Angsana New" w:hAnsi="Angsana New"/>
          <w:sz w:val="30"/>
          <w:szCs w:val="30"/>
          <w:cs/>
          <w:lang w:eastAsia="ko-KR"/>
        </w:rPr>
        <w:t>บริษัทพิจารณาจากสัดส่วนของผลตอบแทนจากกิจกรรมดำเนินงานต่อส่วนของเจ้าของรวม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:rsidR="007D014D" w:rsidRPr="004D664B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7D014D" w:rsidRPr="004D664B" w:rsidRDefault="007D014D" w:rsidP="00E16DCA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631DB1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สินทรัพย์และหนี้สินทาง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:rsidR="007D014D" w:rsidRPr="003C47FE" w:rsidRDefault="007D014D" w:rsidP="00E16DCA">
      <w:pPr>
        <w:pStyle w:val="FSBlank"/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C47FE">
        <w:rPr>
          <w:rFonts w:ascii="Angsana New" w:hAnsi="Angsana New"/>
          <w:spacing w:val="-4"/>
          <w:sz w:val="30"/>
          <w:szCs w:val="30"/>
          <w:cs/>
        </w:rPr>
        <w:t xml:space="preserve">อัตราดอกเบี้ยที่แท้จริงของสินทรัพย์ทางการเงินที่มีดอกเบี้ย ณ วันที่ </w:t>
      </w:r>
      <w:r w:rsidRPr="003C47FE">
        <w:rPr>
          <w:rFonts w:ascii="Angsana New" w:hAnsi="Angsana New"/>
          <w:spacing w:val="-4"/>
          <w:sz w:val="30"/>
          <w:szCs w:val="30"/>
        </w:rPr>
        <w:t xml:space="preserve">31 </w:t>
      </w:r>
      <w:r w:rsidRPr="003C47FE">
        <w:rPr>
          <w:rFonts w:ascii="Angsana New" w:hAnsi="Angsana New"/>
          <w:spacing w:val="-4"/>
          <w:sz w:val="30"/>
          <w:szCs w:val="30"/>
          <w:cs/>
        </w:rPr>
        <w:t>ธันวาคม และระยะที่ครบกำหนดชำระมีดังนี้</w:t>
      </w:r>
    </w:p>
    <w:p w:rsidR="00591D27" w:rsidRPr="00591D27" w:rsidRDefault="00591D2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591D27" w:rsidRPr="00C87CEB" w:rsidTr="004F2271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1D27" w:rsidRPr="00C87CEB" w:rsidTr="004F2271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1D27" w:rsidRPr="00C87CEB" w:rsidTr="004F2271">
        <w:trPr>
          <w:tblHeader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1D27" w:rsidRPr="00C87CEB" w:rsidTr="004F2271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A253F0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A253F0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0.37 - 2.0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672,287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A253F0">
            <w:pPr>
              <w:pStyle w:val="acctfourfigures"/>
              <w:tabs>
                <w:tab w:val="clear" w:pos="765"/>
                <w:tab w:val="decimal" w:pos="731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672,287</w:t>
            </w:r>
          </w:p>
        </w:tc>
      </w:tr>
      <w:tr w:rsidR="00A253F0" w:rsidRPr="00C87CEB" w:rsidTr="00A253F0">
        <w:trPr>
          <w:cantSplit/>
        </w:trPr>
        <w:tc>
          <w:tcPr>
            <w:tcW w:w="3150" w:type="dxa"/>
            <w:shd w:val="clear" w:color="auto" w:fill="auto"/>
          </w:tcPr>
          <w:p w:rsidR="00A253F0" w:rsidRPr="00C87CEB" w:rsidRDefault="00A253F0" w:rsidP="00A253F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253F0" w:rsidRPr="00C87CEB" w:rsidRDefault="00A253F0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253F0" w:rsidRPr="00C87CEB" w:rsidTr="00A253F0">
        <w:trPr>
          <w:cantSplit/>
        </w:trPr>
        <w:tc>
          <w:tcPr>
            <w:tcW w:w="3150" w:type="dxa"/>
            <w:shd w:val="clear" w:color="auto" w:fill="auto"/>
          </w:tcPr>
          <w:p w:rsidR="00A253F0" w:rsidRPr="00C87CEB" w:rsidRDefault="00A253F0" w:rsidP="00A0791A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</w:t>
            </w:r>
            <w:r w:rsidR="00A0791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253F0" w:rsidRPr="00C87CEB" w:rsidRDefault="009F2A92" w:rsidP="00A253F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  <w:r w:rsidR="00A253F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A253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253F0" w:rsidRPr="00C87CEB" w:rsidRDefault="00A253F0" w:rsidP="00A253F0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A253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253F0" w:rsidRPr="00C87CEB" w:rsidRDefault="00A253F0" w:rsidP="00A253F0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A253F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253F0" w:rsidRPr="00C87CEB" w:rsidRDefault="00A253F0" w:rsidP="00A253F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253F0" w:rsidRPr="00C87CEB" w:rsidRDefault="00A253F0" w:rsidP="00A253F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253F0" w:rsidRPr="00C87CEB" w:rsidRDefault="00A253F0" w:rsidP="00A253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591D27" w:rsidRPr="00C87CEB" w:rsidTr="00A253F0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672,287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D27" w:rsidRPr="00C87CEB" w:rsidRDefault="00A253F0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91D27" w:rsidRPr="00C87CEB" w:rsidRDefault="00A253F0" w:rsidP="004F2271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732</w:t>
            </w:r>
            <w:r w:rsidR="00591D27"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,287</w:t>
            </w:r>
          </w:p>
        </w:tc>
      </w:tr>
    </w:tbl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91D27" w:rsidRDefault="00591D2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591D27" w:rsidRPr="00C87CEB" w:rsidRDefault="00591D27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BF0258" w:rsidRPr="00606C30" w:rsidTr="00591D27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F0258" w:rsidRPr="00606C30" w:rsidTr="00591D27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BF0258" w:rsidRPr="00C87CEB" w:rsidRDefault="00BF0258" w:rsidP="00591D27">
            <w:pPr>
              <w:ind w:left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F0258" w:rsidRPr="00606C30" w:rsidTr="00591D27">
        <w:trPr>
          <w:tblHeader/>
        </w:trPr>
        <w:tc>
          <w:tcPr>
            <w:tcW w:w="3150" w:type="dxa"/>
            <w:shd w:val="clear" w:color="auto" w:fill="auto"/>
          </w:tcPr>
          <w:p w:rsidR="00BF0258" w:rsidRPr="00C87CEB" w:rsidRDefault="00BF0258" w:rsidP="00591D2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F0258" w:rsidRPr="00C87CEB" w:rsidRDefault="00BF0258" w:rsidP="00591D27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BF0258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BF0258"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F0258" w:rsidRPr="00606C30" w:rsidTr="00591D27">
        <w:trPr>
          <w:cantSplit/>
        </w:trPr>
        <w:tc>
          <w:tcPr>
            <w:tcW w:w="3150" w:type="dxa"/>
            <w:shd w:val="clear" w:color="auto" w:fill="auto"/>
          </w:tcPr>
          <w:p w:rsidR="00BF0258" w:rsidRPr="00C87CEB" w:rsidRDefault="00591D27" w:rsidP="00591D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0258" w:rsidRPr="00606C30" w:rsidTr="00591D27">
        <w:trPr>
          <w:cantSplit/>
        </w:trPr>
        <w:tc>
          <w:tcPr>
            <w:tcW w:w="3150" w:type="dxa"/>
            <w:shd w:val="clear" w:color="auto" w:fill="auto"/>
          </w:tcPr>
          <w:p w:rsidR="00BF0258" w:rsidRPr="00C87CEB" w:rsidRDefault="00BF0258" w:rsidP="00591D2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BF0258" w:rsidRPr="00C87CEB" w:rsidRDefault="00BF0258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0095" w:rsidRPr="00606C30" w:rsidTr="00591D27">
        <w:trPr>
          <w:cantSplit/>
        </w:trPr>
        <w:tc>
          <w:tcPr>
            <w:tcW w:w="3150" w:type="dxa"/>
            <w:shd w:val="clear" w:color="auto" w:fill="auto"/>
          </w:tcPr>
          <w:p w:rsidR="00D90095" w:rsidRPr="00C87CEB" w:rsidRDefault="00D90095" w:rsidP="00591D27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D90095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0.38 - 1.40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90095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200,337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D90095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200,337</w:t>
            </w:r>
          </w:p>
        </w:tc>
      </w:tr>
      <w:tr w:rsidR="00D90095" w:rsidRPr="00606C30" w:rsidTr="00591D27">
        <w:trPr>
          <w:cantSplit/>
        </w:trPr>
        <w:tc>
          <w:tcPr>
            <w:tcW w:w="3150" w:type="dxa"/>
            <w:shd w:val="clear" w:color="auto" w:fill="auto"/>
          </w:tcPr>
          <w:p w:rsidR="00D90095" w:rsidRPr="00C87CEB" w:rsidRDefault="00D90095" w:rsidP="00591D2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0095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200,337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D90095" w:rsidRPr="00C87CEB" w:rsidRDefault="00D90095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90095" w:rsidRPr="00C87CEB" w:rsidRDefault="00591D27" w:rsidP="00591D2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200,337</w:t>
            </w:r>
          </w:p>
        </w:tc>
      </w:tr>
    </w:tbl>
    <w:p w:rsidR="007D014D" w:rsidRDefault="007D014D" w:rsidP="007D014D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591D27" w:rsidRPr="00C87CEB" w:rsidTr="004F2271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1D27" w:rsidRPr="00C87CEB" w:rsidTr="004F2271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1D27" w:rsidRPr="00C87CEB" w:rsidTr="004F2271">
        <w:trPr>
          <w:tblHeader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1D27" w:rsidRPr="00C87CEB" w:rsidTr="004F2271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9F2A92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9F2A92">
        <w:trPr>
          <w:cantSplit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0.37 - 2.0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591D27" w:rsidRDefault="00591D27" w:rsidP="004F227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1,029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1,029</w:t>
            </w:r>
          </w:p>
        </w:tc>
      </w:tr>
      <w:tr w:rsidR="009F2A92" w:rsidRPr="00C87CEB" w:rsidTr="009F2A92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ไม่</w:t>
            </w: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2A92" w:rsidRPr="00C87CEB" w:rsidTr="009F2A92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551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60,000</w:t>
            </w:r>
          </w:p>
        </w:tc>
      </w:tr>
      <w:tr w:rsidR="009F2A92" w:rsidRPr="00C87CEB" w:rsidTr="009F2A92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69075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69075A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731,029</w:t>
            </w:r>
          </w:p>
        </w:tc>
      </w:tr>
      <w:tr w:rsidR="009F2A92" w:rsidRPr="00C87CEB" w:rsidTr="00DB2AB2">
        <w:trPr>
          <w:cantSplit/>
        </w:trPr>
        <w:tc>
          <w:tcPr>
            <w:tcW w:w="3150" w:type="dxa"/>
            <w:shd w:val="clear" w:color="auto" w:fill="auto"/>
          </w:tcPr>
          <w:p w:rsidR="009F2A92" w:rsidRPr="00591D27" w:rsidRDefault="009F2A92" w:rsidP="009F2A9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591D27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9F2A92" w:rsidRPr="00591D27" w:rsidRDefault="009F2A92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9F2A92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C87C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F2A92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F2A92" w:rsidRDefault="009F2A92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A92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9F2A92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F2A92" w:rsidRDefault="009F2A92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F2A92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ind w:left="180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0.38 - 1.40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200,337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</w:rPr>
              <w:t>200,337</w:t>
            </w:r>
          </w:p>
        </w:tc>
      </w:tr>
      <w:tr w:rsidR="009F2A92" w:rsidRPr="00C87CEB" w:rsidTr="00D744B7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200,337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200,337</w:t>
            </w:r>
          </w:p>
        </w:tc>
      </w:tr>
      <w:tr w:rsidR="009F2A92" w:rsidRPr="00C87CEB" w:rsidTr="00D744B7">
        <w:trPr>
          <w:cantSplit/>
        </w:trPr>
        <w:tc>
          <w:tcPr>
            <w:tcW w:w="3150" w:type="dxa"/>
            <w:shd w:val="clear" w:color="auto" w:fill="auto"/>
          </w:tcPr>
          <w:p w:rsidR="009F2A92" w:rsidRPr="00C87CEB" w:rsidRDefault="009F2A92" w:rsidP="009F2A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9F2A92" w:rsidRPr="00C87CEB" w:rsidRDefault="009F2A92" w:rsidP="009F2A9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591D27" w:rsidRDefault="00591D27" w:rsidP="007D014D">
      <w:pPr>
        <w:spacing w:line="240" w:lineRule="auto"/>
        <w:rPr>
          <w:rFonts w:ascii="Angsana New" w:hAnsi="Angsana New"/>
          <w:sz w:val="20"/>
          <w:szCs w:val="20"/>
        </w:rPr>
      </w:pPr>
    </w:p>
    <w:p w:rsidR="00591D27" w:rsidRDefault="00591D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:rsidR="00606C30" w:rsidRDefault="007D014D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3C47FE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3C47FE">
        <w:rPr>
          <w:rFonts w:ascii="Angsana New" w:hAnsi="Angsana New"/>
          <w:spacing w:val="-4"/>
          <w:sz w:val="30"/>
          <w:szCs w:val="30"/>
        </w:rPr>
        <w:t xml:space="preserve">31 </w:t>
      </w:r>
      <w:r w:rsidRPr="003C47FE">
        <w:rPr>
          <w:rFonts w:ascii="Angsana New" w:hAnsi="Angsana New"/>
          <w:spacing w:val="-4"/>
          <w:sz w:val="30"/>
          <w:szCs w:val="30"/>
          <w:cs/>
        </w:rPr>
        <w:t>ธันวาคม และระยะที่ครบกำหนดชำระมีดังนี้</w:t>
      </w:r>
    </w:p>
    <w:p w:rsidR="00983ED9" w:rsidRDefault="00983ED9" w:rsidP="00983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591D27" w:rsidRPr="00C87CEB" w:rsidTr="004F2271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FB5507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91D27" w:rsidRPr="00C87CEB" w:rsidTr="004F2271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91D27" w:rsidRPr="00C87CEB" w:rsidTr="004F2271">
        <w:trPr>
          <w:tblHeader/>
        </w:trPr>
        <w:tc>
          <w:tcPr>
            <w:tcW w:w="315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4F2271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4F2271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591D27" w:rsidRPr="00C87CEB" w:rsidRDefault="00591D27" w:rsidP="004F227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91D27" w:rsidRPr="00C87CEB" w:rsidTr="004F2271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D27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591D27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91D27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</w:tr>
      <w:tr w:rsidR="00591D27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591D27" w:rsidRPr="00591D27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C87CEB" w:rsidRDefault="00591D27" w:rsidP="00591D2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B5507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FB5507" w:rsidRPr="00591D27" w:rsidRDefault="00FB5507" w:rsidP="00FB55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FB5507" w:rsidRPr="00606C30" w:rsidRDefault="00FB5507" w:rsidP="00FB550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6,354</w:t>
            </w:r>
          </w:p>
        </w:tc>
        <w:tc>
          <w:tcPr>
            <w:tcW w:w="18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FB5507" w:rsidRPr="00591D27" w:rsidRDefault="00FB5507" w:rsidP="00FB550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</w:tr>
      <w:tr w:rsidR="00591D27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591D27" w:rsidRPr="00142FD0" w:rsidRDefault="00591D27" w:rsidP="00591D27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142FD0" w:rsidRDefault="00591D27" w:rsidP="00591D2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591D27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591D27" w:rsidRPr="00606C30" w:rsidRDefault="00591D27" w:rsidP="0059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591D27" w:rsidRPr="00591D27" w:rsidRDefault="00591D27" w:rsidP="00591D27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2FD0" w:rsidRPr="00C87CEB" w:rsidTr="00591D27">
        <w:trPr>
          <w:cantSplit/>
        </w:trPr>
        <w:tc>
          <w:tcPr>
            <w:tcW w:w="3150" w:type="dxa"/>
            <w:shd w:val="clear" w:color="auto" w:fill="auto"/>
          </w:tcPr>
          <w:p w:rsidR="00142FD0" w:rsidRPr="00591D27" w:rsidRDefault="00142FD0" w:rsidP="0014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142FD0" w:rsidRPr="00591D27" w:rsidRDefault="00D744B7" w:rsidP="00142F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142F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142FD0" w:rsidRPr="00142FD0" w:rsidRDefault="00FB5507" w:rsidP="00142FD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163,96</w:t>
            </w:r>
            <w:r w:rsidR="00B11C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142FD0" w:rsidRPr="00142FD0" w:rsidRDefault="00FB5507" w:rsidP="00142F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307,96</w:t>
            </w:r>
            <w:r w:rsidR="00B11CA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142FD0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142FD0" w:rsidRPr="00591D27" w:rsidRDefault="00142FD0" w:rsidP="0014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142FD0" w:rsidRPr="00591D27" w:rsidRDefault="00D744B7" w:rsidP="00142F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142F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</w:tr>
      <w:tr w:rsidR="00142FD0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142FD0" w:rsidRPr="00591D27" w:rsidRDefault="00142FD0" w:rsidP="00142F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142FD0" w:rsidRPr="00591D27" w:rsidRDefault="00142FD0" w:rsidP="00142FD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142F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42,392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158,087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FD0" w:rsidRPr="00142FD0" w:rsidRDefault="00FB5507" w:rsidP="00142FD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163,96</w:t>
            </w:r>
            <w:r w:rsidR="00B11C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142FD0" w:rsidRPr="00142FD0" w:rsidRDefault="00142FD0" w:rsidP="00142FD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42FD0" w:rsidRPr="00142FD0" w:rsidRDefault="00B11CA8" w:rsidP="00142FD0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364,440</w:t>
            </w:r>
          </w:p>
        </w:tc>
      </w:tr>
      <w:tr w:rsidR="00142FD0" w:rsidRPr="00C87CEB" w:rsidTr="00142FD0">
        <w:trPr>
          <w:cantSplit/>
        </w:trPr>
        <w:tc>
          <w:tcPr>
            <w:tcW w:w="3150" w:type="dxa"/>
            <w:shd w:val="clear" w:color="auto" w:fill="auto"/>
          </w:tcPr>
          <w:p w:rsidR="00142FD0" w:rsidRPr="00591D27" w:rsidRDefault="00142FD0" w:rsidP="00AC457B">
            <w:pPr>
              <w:pStyle w:val="FSBlank"/>
            </w:pPr>
          </w:p>
        </w:tc>
        <w:tc>
          <w:tcPr>
            <w:tcW w:w="1350" w:type="dxa"/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142FD0" w:rsidRPr="00591D27" w:rsidRDefault="00142FD0" w:rsidP="00AC457B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2.04 - 5.82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4,</w:t>
            </w: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142FD0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606C30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337,955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2.04 - 5.82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10,112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154,112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left" w:pos="57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="Angsana New" w:hAnsi="Angsana New"/>
                <w:b/>
                <w:bCs/>
                <w:sz w:val="30"/>
                <w:szCs w:val="30"/>
              </w:rPr>
              <w:t>193,</w:t>
            </w:r>
            <w:r w:rsidRPr="00142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364,830</w:t>
            </w:r>
          </w:p>
        </w:tc>
      </w:tr>
    </w:tbl>
    <w:p w:rsidR="00FB5507" w:rsidRPr="00FB5507" w:rsidRDefault="00FB5507" w:rsidP="00FB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  <w:cs/>
        </w:rPr>
        <w:br w:type="page"/>
      </w:r>
    </w:p>
    <w:tbl>
      <w:tblPr>
        <w:tblpPr w:leftFromText="180" w:rightFromText="180" w:vertAnchor="text" w:horzAnchor="margin" w:tblpX="450" w:tblpY="2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350"/>
        <w:gridCol w:w="180"/>
        <w:gridCol w:w="990"/>
        <w:gridCol w:w="180"/>
        <w:gridCol w:w="1080"/>
        <w:gridCol w:w="180"/>
        <w:gridCol w:w="1080"/>
        <w:gridCol w:w="180"/>
        <w:gridCol w:w="900"/>
      </w:tblGrid>
      <w:tr w:rsidR="00AC457B" w:rsidRPr="00C87CEB" w:rsidTr="007960EB">
        <w:trPr>
          <w:trHeight w:val="113"/>
          <w:tblHeader/>
        </w:trPr>
        <w:tc>
          <w:tcPr>
            <w:tcW w:w="4680" w:type="dxa"/>
            <w:gridSpan w:val="3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AC457B" w:rsidRPr="00C87CEB" w:rsidRDefault="00AC457B" w:rsidP="00AC457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C87C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AC457B" w:rsidRPr="00C87CEB" w:rsidTr="007960EB">
        <w:trPr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:rsidR="00AC457B" w:rsidRPr="00C87CEB" w:rsidRDefault="00AC457B" w:rsidP="007960EB">
            <w:pPr>
              <w:ind w:left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457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1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ปีแต่ภายใน </w:t>
            </w:r>
          </w:p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C87C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C87CE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C457B" w:rsidRPr="00C87CEB" w:rsidTr="007960EB">
        <w:trPr>
          <w:tblHeader/>
        </w:trPr>
        <w:tc>
          <w:tcPr>
            <w:tcW w:w="3150" w:type="dxa"/>
            <w:shd w:val="clear" w:color="auto" w:fill="auto"/>
          </w:tcPr>
          <w:p w:rsidR="00AC457B" w:rsidRPr="00C87CEB" w:rsidRDefault="00AC457B" w:rsidP="007960EB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90" w:type="dxa"/>
            <w:gridSpan w:val="7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Pr="00C87C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C87CEB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AC457B" w:rsidRPr="00606C3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6,354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6,354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142FD0" w:rsidRDefault="00AC457B" w:rsidP="007960EB">
            <w:pP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606C30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163,96</w:t>
            </w:r>
            <w:r w:rsidR="008215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307,96</w:t>
            </w:r>
            <w:r w:rsidR="008215C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1D27">
              <w:rPr>
                <w:rFonts w:asciiTheme="majorBidi" w:hAnsiTheme="majorBidi" w:cstheme="majorBidi"/>
                <w:sz w:val="30"/>
                <w:szCs w:val="30"/>
              </w:rPr>
              <w:t>2.30 - 7.47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14,087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42,392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158,087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163,96</w:t>
            </w:r>
            <w:r w:rsidR="00821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8215C9" w:rsidP="007960E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364,440</w:t>
            </w:r>
          </w:p>
        </w:tc>
      </w:tr>
      <w:tr w:rsidR="00AC457B" w:rsidRPr="00C87CEB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pStyle w:val="FSBlank"/>
            </w:pP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:rsidR="00AC457B" w:rsidRPr="00591D27" w:rsidRDefault="00AC457B" w:rsidP="007960EB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91D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5.75 - 6.25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641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12,000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uto"/>
              <w:ind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</w:rPr>
              <w:t>2.04 - 5.82</w:t>
            </w: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4,122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4,</w:t>
            </w: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142FD0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AC457B" w:rsidRPr="00591D27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606C30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1D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591D27" w:rsidRDefault="00AC457B" w:rsidP="007960E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0.01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193,955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337,955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591D27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2FD0">
              <w:rPr>
                <w:rFonts w:ascii="Angsana New" w:hAnsi="Angsana New"/>
                <w:sz w:val="30"/>
                <w:szCs w:val="30"/>
                <w:lang w:val="en-US"/>
              </w:rPr>
              <w:t>2.04 - 5.82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decimal" w:pos="911"/>
              </w:tabs>
              <w:spacing w:line="240" w:lineRule="auto"/>
              <w:ind w:right="-16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2F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10,112</w:t>
            </w:r>
          </w:p>
        </w:tc>
      </w:tr>
      <w:tr w:rsidR="00AC457B" w:rsidRPr="00142FD0" w:rsidTr="007960EB">
        <w:trPr>
          <w:cantSplit/>
        </w:trPr>
        <w:tc>
          <w:tcPr>
            <w:tcW w:w="3150" w:type="dxa"/>
            <w:shd w:val="clear" w:color="auto" w:fill="auto"/>
          </w:tcPr>
          <w:p w:rsidR="00AC457B" w:rsidRPr="00591D27" w:rsidRDefault="00AC457B" w:rsidP="007960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="Angsana New" w:hAnsi="Angsana New"/>
                <w:b/>
                <w:bCs/>
                <w:sz w:val="30"/>
                <w:szCs w:val="30"/>
              </w:rPr>
              <w:t>16,763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154,112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left" w:pos="571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="Angsana New" w:hAnsi="Angsana New"/>
                <w:b/>
                <w:bCs/>
                <w:sz w:val="30"/>
                <w:szCs w:val="30"/>
              </w:rPr>
              <w:t>193,</w:t>
            </w:r>
            <w:r w:rsidRPr="00142FD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955</w:t>
            </w:r>
          </w:p>
        </w:tc>
        <w:tc>
          <w:tcPr>
            <w:tcW w:w="180" w:type="dxa"/>
            <w:shd w:val="clear" w:color="auto" w:fill="auto"/>
          </w:tcPr>
          <w:p w:rsidR="00AC457B" w:rsidRPr="00142FD0" w:rsidRDefault="00AC457B" w:rsidP="007960EB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57B" w:rsidRPr="00142FD0" w:rsidRDefault="00AC457B" w:rsidP="007960EB">
            <w:pPr>
              <w:pStyle w:val="acctfourfigures"/>
              <w:tabs>
                <w:tab w:val="clear" w:pos="765"/>
                <w:tab w:val="decimal" w:pos="64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364,830</w:t>
            </w:r>
          </w:p>
        </w:tc>
      </w:tr>
    </w:tbl>
    <w:p w:rsidR="00AC457B" w:rsidRDefault="00AC457B">
      <w:pPr>
        <w:rPr>
          <w:sz w:val="20"/>
          <w:szCs w:val="20"/>
        </w:rPr>
      </w:pPr>
    </w:p>
    <w:p w:rsidR="00FB5507" w:rsidRPr="00FB5507" w:rsidRDefault="00FB5507" w:rsidP="00FB55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ความเสี่ยงทางด้านสินเชื่อ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</w:t>
      </w:r>
      <w:r w:rsidR="00E05205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 ตามเงื่อนไขที่ตกลงไว้เมื่อครบกำหนด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</w:t>
      </w:r>
      <w:r w:rsidR="001A62F2">
        <w:rPr>
          <w:rFonts w:ascii="Angsana New" w:hAnsi="Angsana New" w:hint="cs"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>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 อย่างไรก็ตามเนื่องจาก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:rsidR="007D014D" w:rsidRPr="003C47FE" w:rsidRDefault="007D014D" w:rsidP="003A5431">
      <w:pPr>
        <w:pStyle w:val="FSBlank"/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D604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FB5507">
        <w:rPr>
          <w:rFonts w:ascii="Angsana New" w:hAnsi="Angsana New"/>
          <w:sz w:val="30"/>
          <w:szCs w:val="30"/>
        </w:rPr>
        <w:br/>
      </w:r>
      <w:r w:rsidR="007D014D" w:rsidRPr="003C47FE">
        <w:rPr>
          <w:rFonts w:ascii="Angsana New" w:hAnsi="Angsana New"/>
          <w:sz w:val="30"/>
          <w:szCs w:val="30"/>
          <w:cs/>
        </w:rPr>
        <w:t>เงินสดให้เพียงพอต่อการดำเนินงานของ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 และเพื่อทำให้ผลกระทบจากความผันผวนของกระแสเงินสดลดลง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การกำหนดมูลค่ายุติธรรม</w:t>
      </w:r>
      <w:r w:rsidR="003A543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สำหรับสินทรัพย์และหนี้สินทางการเงินที่ไม่ได้วัดมูลค่าด้วยมูลค่ายุติธรรม</w:t>
      </w:r>
    </w:p>
    <w:p w:rsidR="007D014D" w:rsidRPr="001310C0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C47FE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บริษัทจัดอยู่ในประเภทระยะสั้น </w:t>
      </w:r>
      <w:r w:rsidR="00FB5507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 xml:space="preserve">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 </w:t>
      </w:r>
    </w:p>
    <w:p w:rsidR="007D014D" w:rsidRPr="001310C0" w:rsidRDefault="007D014D" w:rsidP="007D014D">
      <w:pPr>
        <w:ind w:left="540" w:right="-25"/>
        <w:jc w:val="thaiDistribute"/>
        <w:rPr>
          <w:rFonts w:ascii="Angsana New" w:hAnsi="Angsana New"/>
          <w:sz w:val="20"/>
          <w:szCs w:val="20"/>
        </w:rPr>
      </w:pPr>
    </w:p>
    <w:p w:rsidR="007D014D" w:rsidRDefault="00864127" w:rsidP="007D014D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มูลค่ายุติธรรมของเงินฝากระยะยาวและ</w:t>
      </w:r>
      <w:r w:rsidR="007D014D" w:rsidRPr="003C47FE">
        <w:rPr>
          <w:rFonts w:ascii="Angsana New" w:hAnsi="Angsana New"/>
          <w:sz w:val="30"/>
          <w:szCs w:val="30"/>
          <w:cs/>
          <w:lang w:bidi="th-TH"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</w:t>
      </w:r>
      <w:r>
        <w:rPr>
          <w:rFonts w:ascii="Angsana New" w:hAnsi="Angsana New" w:hint="cs"/>
          <w:sz w:val="30"/>
          <w:szCs w:val="30"/>
          <w:cs/>
          <w:lang w:bidi="th-TH"/>
        </w:rPr>
        <w:t>เงินฝากและ</w:t>
      </w:r>
      <w:r w:rsidR="007D014D" w:rsidRPr="003C47FE">
        <w:rPr>
          <w:rFonts w:ascii="Angsana New" w:hAnsi="Angsana New"/>
          <w:sz w:val="30"/>
          <w:szCs w:val="30"/>
          <w:cs/>
          <w:lang w:bidi="th-TH"/>
        </w:rPr>
        <w:t>เงินกู้ยืมดังกล่าวใกล้เคียงกับอัตราดอกเบี้ยในตลาด</w:t>
      </w:r>
    </w:p>
    <w:p w:rsidR="00142FD0" w:rsidRDefault="0014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/>
        </w:rPr>
      </w:pPr>
    </w:p>
    <w:p w:rsidR="00AC457B" w:rsidRDefault="00AC4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7D014D" w:rsidRPr="003C47FE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7D014D" w:rsidRPr="00AC457B" w:rsidRDefault="007D014D" w:rsidP="00AC457B">
      <w:pPr>
        <w:pStyle w:val="FSBlank"/>
      </w:pPr>
      <w:r w:rsidRPr="00AC457B">
        <w:rPr>
          <w:cs/>
        </w:rPr>
        <w:tab/>
      </w:r>
      <w:r w:rsidR="001310C0" w:rsidRPr="00AC457B">
        <w:rPr>
          <w:cs/>
        </w:rPr>
        <w:tab/>
      </w:r>
    </w:p>
    <w:p w:rsidR="007D014D" w:rsidRPr="00494CD6" w:rsidRDefault="00494CD6" w:rsidP="00494C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hint="cs"/>
          <w:b/>
          <w:bCs/>
          <w:sz w:val="30"/>
          <w:szCs w:val="30"/>
          <w:cs/>
        </w:rPr>
        <w:t>ก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    </w:t>
      </w:r>
      <w:r w:rsidR="007D014D" w:rsidRPr="00494CD6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:rsidR="00494CD6" w:rsidRPr="00142FD0" w:rsidRDefault="00494CD6" w:rsidP="00AC457B">
      <w:pPr>
        <w:pStyle w:val="FSBlank"/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1"/>
        <w:gridCol w:w="998"/>
        <w:gridCol w:w="271"/>
        <w:gridCol w:w="1085"/>
        <w:gridCol w:w="271"/>
        <w:gridCol w:w="1068"/>
      </w:tblGrid>
      <w:tr w:rsidR="00494CD6" w:rsidRPr="00A16777" w:rsidTr="00AC457B">
        <w:trPr>
          <w:tblHeader/>
        </w:trPr>
        <w:tc>
          <w:tcPr>
            <w:tcW w:w="2329" w:type="pct"/>
            <w:shd w:val="clear" w:color="auto" w:fill="auto"/>
          </w:tcPr>
          <w:p w:rsidR="00494CD6" w:rsidRDefault="00494CD6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:rsidR="00494CD6" w:rsidRPr="00A16777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494CD6" w:rsidRPr="00A16777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:rsidR="00494CD6" w:rsidRPr="00A16777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494CD6" w:rsidRPr="00A16777" w:rsidTr="00AC457B">
        <w:trPr>
          <w:trHeight w:val="344"/>
          <w:tblHeader/>
        </w:trPr>
        <w:tc>
          <w:tcPr>
            <w:tcW w:w="2329" w:type="pct"/>
            <w:shd w:val="clear" w:color="auto" w:fill="auto"/>
          </w:tcPr>
          <w:p w:rsidR="00494CD6" w:rsidRDefault="00494CD6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:rsidR="00494CD6" w:rsidRPr="002D68ED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494CD6" w:rsidRPr="00A16777" w:rsidTr="00AC457B">
        <w:trPr>
          <w:tblHeader/>
        </w:trPr>
        <w:tc>
          <w:tcPr>
            <w:tcW w:w="2329" w:type="pct"/>
            <w:shd w:val="clear" w:color="auto" w:fill="auto"/>
            <w:vAlign w:val="center"/>
          </w:tcPr>
          <w:p w:rsidR="00494CD6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71" w:type="pct"/>
            <w:gridSpan w:val="7"/>
            <w:shd w:val="clear" w:color="auto" w:fill="auto"/>
          </w:tcPr>
          <w:p w:rsidR="00494CD6" w:rsidRPr="004C3F86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916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94CD6" w:rsidRPr="00485AA2" w:rsidTr="00AC457B">
        <w:tc>
          <w:tcPr>
            <w:tcW w:w="2329" w:type="pct"/>
            <w:shd w:val="clear" w:color="auto" w:fill="auto"/>
          </w:tcPr>
          <w:p w:rsidR="00494CD6" w:rsidRP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theme="minorBidi"/>
                <w:sz w:val="30"/>
                <w:szCs w:val="30"/>
                <w:cs/>
              </w:rPr>
            </w:pPr>
            <w:r w:rsidRPr="00A256B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34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494CD6" w:rsidRPr="00485AA2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4CD6" w:rsidRPr="00485AA2" w:rsidTr="00AC457B">
        <w:tc>
          <w:tcPr>
            <w:tcW w:w="2329" w:type="pct"/>
            <w:shd w:val="clear" w:color="auto" w:fill="auto"/>
          </w:tcPr>
          <w:p w:rsidR="00494CD6" w:rsidRPr="003C47FE" w:rsidRDefault="00494CD6" w:rsidP="00AC457B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สัญญาที่ยังไม่ได้รับรู้ (ส่วนใหญ่เป็นการ</w:t>
            </w:r>
            <w:r w:rsidR="00AC457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พัฒนาโครงการอสังหาริมทรัพย์</w:t>
            </w:r>
            <w:r w:rsidR="00AC45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C457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สัญญาค่าก่อสร้างระบบบำบัดน้ำเสีย</w:t>
            </w:r>
            <w:r w:rsidR="00AC457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AC457B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และระบบผลิตน้ำ</w:t>
            </w:r>
            <w:r w:rsidRPr="00494CD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เพื่อการอุตสาหกรรม)</w:t>
            </w:r>
          </w:p>
        </w:tc>
        <w:tc>
          <w:tcPr>
            <w:tcW w:w="534" w:type="pct"/>
            <w:shd w:val="clear" w:color="auto" w:fill="auto"/>
          </w:tcPr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94CD6" w:rsidRPr="00E05205" w:rsidRDefault="00E05205" w:rsidP="00E05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205">
              <w:rPr>
                <w:rFonts w:ascii="Angsana New" w:hAnsi="Angsana New"/>
                <w:sz w:val="30"/>
                <w:szCs w:val="30"/>
              </w:rPr>
              <w:t>303,784</w:t>
            </w: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P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D6">
              <w:rPr>
                <w:rFonts w:ascii="Angsana New" w:hAnsi="Angsana New"/>
                <w:sz w:val="30"/>
                <w:szCs w:val="30"/>
                <w:cs/>
              </w:rPr>
              <w:t>296</w:t>
            </w:r>
            <w:r w:rsidRPr="00494CD6">
              <w:rPr>
                <w:rFonts w:ascii="Angsana New" w:hAnsi="Angsana New"/>
                <w:sz w:val="30"/>
                <w:szCs w:val="30"/>
              </w:rPr>
              <w:t>,</w:t>
            </w:r>
            <w:r w:rsidRPr="00494CD6">
              <w:rPr>
                <w:rFonts w:ascii="Angsana New" w:hAnsi="Angsana New"/>
                <w:sz w:val="30"/>
                <w:szCs w:val="30"/>
                <w:cs/>
              </w:rPr>
              <w:t>644</w:t>
            </w: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E05205" w:rsidRDefault="00E05205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494CD6" w:rsidRPr="00485AA2" w:rsidRDefault="00E05205" w:rsidP="00E052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303,784</w:t>
            </w:r>
          </w:p>
        </w:tc>
        <w:tc>
          <w:tcPr>
            <w:tcW w:w="146" w:type="pct"/>
            <w:shd w:val="clear" w:color="auto" w:fill="auto"/>
          </w:tcPr>
          <w:p w:rsidR="00494CD6" w:rsidRPr="00485AA2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:rsidR="00494CD6" w:rsidRPr="00494CD6" w:rsidRDefault="00494CD6" w:rsidP="00494C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4CD6">
              <w:rPr>
                <w:rFonts w:ascii="Angsana New" w:hAnsi="Angsana New"/>
                <w:sz w:val="30"/>
                <w:szCs w:val="30"/>
                <w:cs/>
              </w:rPr>
              <w:t>296</w:t>
            </w:r>
            <w:r w:rsidRPr="00494CD6">
              <w:rPr>
                <w:rFonts w:ascii="Angsana New" w:hAnsi="Angsana New"/>
                <w:sz w:val="30"/>
                <w:szCs w:val="30"/>
              </w:rPr>
              <w:t>,</w:t>
            </w:r>
            <w:r w:rsidRPr="00494CD6">
              <w:rPr>
                <w:rFonts w:ascii="Angsana New" w:hAnsi="Angsana New"/>
                <w:sz w:val="30"/>
                <w:szCs w:val="30"/>
                <w:cs/>
              </w:rPr>
              <w:t>644</w:t>
            </w:r>
          </w:p>
        </w:tc>
      </w:tr>
      <w:tr w:rsidR="00494CD6" w:rsidRPr="00485AA2" w:rsidTr="00AC457B">
        <w:tc>
          <w:tcPr>
            <w:tcW w:w="2329" w:type="pct"/>
            <w:shd w:val="clear" w:color="auto" w:fill="auto"/>
          </w:tcPr>
          <w:p w:rsidR="00494CD6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CD6" w:rsidRPr="00F20B0B" w:rsidRDefault="00E05205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05">
              <w:rPr>
                <w:rFonts w:ascii="Angsana New" w:hAnsi="Angsana New"/>
                <w:b/>
                <w:bCs/>
                <w:sz w:val="30"/>
                <w:szCs w:val="30"/>
              </w:rPr>
              <w:t>303,784</w:t>
            </w:r>
          </w:p>
        </w:tc>
        <w:tc>
          <w:tcPr>
            <w:tcW w:w="146" w:type="pct"/>
            <w:shd w:val="clear" w:color="auto" w:fill="auto"/>
          </w:tcPr>
          <w:p w:rsidR="00494CD6" w:rsidRPr="00F20B0B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CD6" w:rsidRPr="00F20B0B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296</w:t>
            </w:r>
            <w:r w:rsidRPr="00494C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4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644</w:t>
            </w:r>
          </w:p>
        </w:tc>
        <w:tc>
          <w:tcPr>
            <w:tcW w:w="146" w:type="pct"/>
            <w:shd w:val="clear" w:color="auto" w:fill="auto"/>
          </w:tcPr>
          <w:p w:rsidR="00494CD6" w:rsidRPr="00F20B0B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CD6" w:rsidRPr="00F20B0B" w:rsidRDefault="00E05205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5205">
              <w:rPr>
                <w:rFonts w:ascii="Angsana New" w:hAnsi="Angsana New"/>
                <w:b/>
                <w:bCs/>
                <w:sz w:val="30"/>
                <w:szCs w:val="30"/>
              </w:rPr>
              <w:t>303,784</w:t>
            </w:r>
          </w:p>
        </w:tc>
        <w:tc>
          <w:tcPr>
            <w:tcW w:w="146" w:type="pct"/>
            <w:shd w:val="clear" w:color="auto" w:fill="auto"/>
          </w:tcPr>
          <w:p w:rsidR="00494CD6" w:rsidRPr="00F20B0B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4CD6" w:rsidRPr="00F20B0B" w:rsidRDefault="00494CD6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4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296</w:t>
            </w:r>
            <w:r w:rsidRPr="00494CD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94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644</w:t>
            </w:r>
          </w:p>
        </w:tc>
      </w:tr>
    </w:tbl>
    <w:p w:rsidR="00006D92" w:rsidRDefault="001310C0" w:rsidP="00AC457B">
      <w:pPr>
        <w:pStyle w:val="FSBlank"/>
      </w:pPr>
      <w:r>
        <w:rPr>
          <w:sz w:val="30"/>
          <w:szCs w:val="30"/>
          <w:cs/>
        </w:rPr>
        <w:tab/>
      </w:r>
      <w:r w:rsidR="007D014D" w:rsidRPr="003C47FE">
        <w:tab/>
      </w:r>
    </w:p>
    <w:p w:rsidR="00D40CA7" w:rsidRDefault="00AC457B" w:rsidP="000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D014D" w:rsidRPr="003C47FE">
        <w:rPr>
          <w:rFonts w:ascii="Angsana New" w:hAnsi="Angsana New"/>
          <w:b/>
          <w:bCs/>
          <w:sz w:val="30"/>
          <w:szCs w:val="30"/>
          <w:cs/>
        </w:rPr>
        <w:t xml:space="preserve">(ข)  </w:t>
      </w:r>
      <w:r w:rsidR="007D014D" w:rsidRPr="003C47FE">
        <w:rPr>
          <w:rFonts w:ascii="Angsana New" w:hAnsi="Angsana New"/>
          <w:b/>
          <w:bCs/>
          <w:sz w:val="30"/>
          <w:szCs w:val="30"/>
        </w:rPr>
        <w:tab/>
      </w:r>
      <w:r w:rsidR="007D014D" w:rsidRPr="003C47FE">
        <w:rPr>
          <w:rFonts w:ascii="Angsana New" w:hAnsi="Angsana New"/>
          <w:b/>
          <w:bCs/>
          <w:i/>
          <w:iCs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</w:t>
      </w:r>
    </w:p>
    <w:p w:rsidR="00D40CA7" w:rsidRPr="00142FD0" w:rsidRDefault="00D40CA7" w:rsidP="00006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3"/>
        <w:gridCol w:w="990"/>
        <w:gridCol w:w="270"/>
        <w:gridCol w:w="998"/>
        <w:gridCol w:w="270"/>
        <w:gridCol w:w="1087"/>
        <w:gridCol w:w="270"/>
        <w:gridCol w:w="1072"/>
      </w:tblGrid>
      <w:tr w:rsidR="00D40CA7" w:rsidRPr="00A16777" w:rsidTr="00AC457B">
        <w:trPr>
          <w:tblHeader/>
        </w:trPr>
        <w:tc>
          <w:tcPr>
            <w:tcW w:w="2318" w:type="pct"/>
            <w:shd w:val="clear" w:color="auto" w:fill="auto"/>
          </w:tcPr>
          <w:p w:rsidR="00D40CA7" w:rsidRDefault="00D40CA7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  <w:shd w:val="clear" w:color="auto" w:fill="auto"/>
          </w:tcPr>
          <w:p w:rsidR="00D40CA7" w:rsidRPr="00A16777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D40CA7" w:rsidRPr="00A16777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:rsidR="00D40CA7" w:rsidRPr="00A16777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3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กิจการ </w:t>
            </w:r>
          </w:p>
        </w:tc>
      </w:tr>
      <w:tr w:rsidR="00AC457B" w:rsidRPr="00A16777" w:rsidTr="00AC457B">
        <w:trPr>
          <w:trHeight w:val="344"/>
          <w:tblHeader/>
        </w:trPr>
        <w:tc>
          <w:tcPr>
            <w:tcW w:w="2318" w:type="pct"/>
            <w:shd w:val="clear" w:color="auto" w:fill="auto"/>
          </w:tcPr>
          <w:p w:rsidR="00D40CA7" w:rsidRDefault="00D40CA7" w:rsidP="008C6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6" w:type="pct"/>
            <w:shd w:val="clear" w:color="auto" w:fill="auto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:rsidR="00D40CA7" w:rsidRPr="002D68ED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D40CA7" w:rsidRPr="00A16777" w:rsidTr="00AC457B">
        <w:trPr>
          <w:tblHeader/>
        </w:trPr>
        <w:tc>
          <w:tcPr>
            <w:tcW w:w="2318" w:type="pct"/>
            <w:shd w:val="clear" w:color="auto" w:fill="auto"/>
            <w:vAlign w:val="center"/>
          </w:tcPr>
          <w:p w:rsidR="00D40CA7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82" w:type="pct"/>
            <w:gridSpan w:val="7"/>
            <w:shd w:val="clear" w:color="auto" w:fill="auto"/>
          </w:tcPr>
          <w:p w:rsidR="00D40CA7" w:rsidRPr="004C3F86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8916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457B" w:rsidRPr="00485AA2" w:rsidTr="00AC457B">
        <w:tc>
          <w:tcPr>
            <w:tcW w:w="2318" w:type="pct"/>
            <w:shd w:val="clear" w:color="auto" w:fill="auto"/>
          </w:tcPr>
          <w:p w:rsidR="00D40CA7" w:rsidRPr="003C47FE" w:rsidRDefault="00D40CA7" w:rsidP="00D40CA7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536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D40CA7" w:rsidRPr="00D70D76" w:rsidRDefault="00D40CA7" w:rsidP="00D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261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40CA7" w:rsidRPr="00142FD0" w:rsidRDefault="00D40CA7" w:rsidP="00142FD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AC457B" w:rsidRPr="00485AA2" w:rsidTr="00AC457B">
        <w:tc>
          <w:tcPr>
            <w:tcW w:w="2318" w:type="pct"/>
            <w:shd w:val="clear" w:color="auto" w:fill="auto"/>
          </w:tcPr>
          <w:p w:rsidR="00D40CA7" w:rsidRPr="003C47FE" w:rsidRDefault="00D40CA7" w:rsidP="00D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ภายหลังจากหนึ่งปีแต่ไม่เกินห้าปี</w:t>
            </w:r>
          </w:p>
        </w:tc>
        <w:tc>
          <w:tcPr>
            <w:tcW w:w="536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D40CA7" w:rsidRPr="00D70D76" w:rsidRDefault="00D40CA7" w:rsidP="00D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1,140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1,117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40CA7" w:rsidRPr="00142FD0" w:rsidRDefault="00D40CA7" w:rsidP="00142FD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1,140</w:t>
            </w:r>
          </w:p>
        </w:tc>
      </w:tr>
      <w:tr w:rsidR="00AC457B" w:rsidRPr="00485AA2" w:rsidTr="00AC457B">
        <w:tc>
          <w:tcPr>
            <w:tcW w:w="2318" w:type="pct"/>
            <w:shd w:val="clear" w:color="auto" w:fill="auto"/>
          </w:tcPr>
          <w:p w:rsidR="00D40CA7" w:rsidRPr="003C47FE" w:rsidRDefault="00D40CA7" w:rsidP="00D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536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D40CA7" w:rsidRPr="00D70D76" w:rsidRDefault="00D40CA7" w:rsidP="00D40C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70D76">
              <w:rPr>
                <w:rFonts w:ascii="Angsana New" w:hAnsi="Angsana New"/>
                <w:sz w:val="30"/>
                <w:szCs w:val="30"/>
              </w:rPr>
              <w:t>3,870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:rsidR="00D40CA7" w:rsidRPr="00485AA2" w:rsidRDefault="00E05205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3,592</w:t>
            </w:r>
          </w:p>
        </w:tc>
        <w:tc>
          <w:tcPr>
            <w:tcW w:w="146" w:type="pct"/>
            <w:shd w:val="clear" w:color="auto" w:fill="auto"/>
          </w:tcPr>
          <w:p w:rsidR="00D40CA7" w:rsidRPr="00485AA2" w:rsidRDefault="00D40CA7" w:rsidP="00D40C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D40CA7" w:rsidRPr="00142FD0" w:rsidRDefault="00D40CA7" w:rsidP="00142FD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6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3,870</w:t>
            </w:r>
          </w:p>
        </w:tc>
      </w:tr>
      <w:tr w:rsidR="00AC457B" w:rsidRPr="00485AA2" w:rsidTr="00AC457B">
        <w:tc>
          <w:tcPr>
            <w:tcW w:w="2318" w:type="pct"/>
            <w:shd w:val="clear" w:color="auto" w:fill="auto"/>
          </w:tcPr>
          <w:p w:rsidR="00D40CA7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CA7" w:rsidRPr="00F20B0B" w:rsidRDefault="00E05205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4,970</w:t>
            </w:r>
          </w:p>
        </w:tc>
        <w:tc>
          <w:tcPr>
            <w:tcW w:w="146" w:type="pct"/>
            <w:shd w:val="clear" w:color="auto" w:fill="auto"/>
          </w:tcPr>
          <w:p w:rsidR="00D40CA7" w:rsidRPr="00F20B0B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CA7" w:rsidRPr="00F20B0B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0C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D40CA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40C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297</w:t>
            </w:r>
          </w:p>
        </w:tc>
        <w:tc>
          <w:tcPr>
            <w:tcW w:w="146" w:type="pct"/>
            <w:shd w:val="clear" w:color="auto" w:fill="auto"/>
          </w:tcPr>
          <w:p w:rsidR="00D40CA7" w:rsidRPr="00F20B0B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CA7" w:rsidRPr="00F20B0B" w:rsidRDefault="00E05205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4,970</w:t>
            </w:r>
          </w:p>
        </w:tc>
        <w:tc>
          <w:tcPr>
            <w:tcW w:w="146" w:type="pct"/>
            <w:shd w:val="clear" w:color="auto" w:fill="auto"/>
          </w:tcPr>
          <w:p w:rsidR="00D40CA7" w:rsidRPr="00F20B0B" w:rsidRDefault="00D40CA7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40CA7" w:rsidRPr="00142FD0" w:rsidRDefault="00D40CA7" w:rsidP="00142FD0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5</w:t>
            </w: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142FD0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  <w:t>297</w:t>
            </w:r>
          </w:p>
        </w:tc>
      </w:tr>
    </w:tbl>
    <w:p w:rsidR="007D014D" w:rsidRPr="00CF652D" w:rsidRDefault="007D014D" w:rsidP="00D40C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ab/>
      </w:r>
    </w:p>
    <w:p w:rsidR="007D014D" w:rsidRPr="003C47FE" w:rsidRDefault="00A312B2" w:rsidP="00AC457B">
      <w:pPr>
        <w:pStyle w:val="FSContent"/>
      </w:pPr>
      <w:r>
        <w:rPr>
          <w:rFonts w:hint="cs"/>
          <w:cs/>
        </w:rPr>
        <w:t>กลุ่ม</w:t>
      </w:r>
      <w:r w:rsidR="007D014D" w:rsidRPr="003C47FE">
        <w:rPr>
          <w:cs/>
        </w:rPr>
        <w:t xml:space="preserve">บริษัทมีสัญญาเช่าอุปกรณ์สำนักงานโดยมีระยะเวลา </w:t>
      </w:r>
      <w:r w:rsidR="007D014D" w:rsidRPr="003C47FE">
        <w:t xml:space="preserve">2 </w:t>
      </w:r>
      <w:r w:rsidR="007D014D" w:rsidRPr="003C47FE">
        <w:rPr>
          <w:cs/>
        </w:rPr>
        <w:t>-</w:t>
      </w:r>
      <w:r w:rsidR="007D014D" w:rsidRPr="003C47FE">
        <w:t xml:space="preserve"> 4</w:t>
      </w:r>
      <w:r w:rsidR="007D014D" w:rsidRPr="003C47FE">
        <w:rPr>
          <w:cs/>
        </w:rPr>
        <w:t xml:space="preserve"> ปีและสัญญาเช่าที่ดินแปลงหนึ่ง โดยมีระยะเวลา 30 ปี ซึ่งจะสิ้นสุดในระหว่างปี </w:t>
      </w:r>
      <w:r w:rsidR="007D014D" w:rsidRPr="003C47FE">
        <w:t>2561 - 2563</w:t>
      </w:r>
      <w:r w:rsidR="007D014D" w:rsidRPr="003C47FE">
        <w:rPr>
          <w:cs/>
        </w:rPr>
        <w:t xml:space="preserve"> และ </w:t>
      </w:r>
      <w:r w:rsidR="007D014D" w:rsidRPr="003C47FE">
        <w:t xml:space="preserve">2579 </w:t>
      </w:r>
      <w:r w:rsidR="007D014D" w:rsidRPr="003C47FE">
        <w:rPr>
          <w:cs/>
        </w:rPr>
        <w:t>ตามลำดับ</w:t>
      </w:r>
    </w:p>
    <w:p w:rsidR="007D014D" w:rsidRPr="00CF652D" w:rsidRDefault="007D014D" w:rsidP="00AC457B">
      <w:pPr>
        <w:pStyle w:val="FSBlank"/>
      </w:pPr>
    </w:p>
    <w:p w:rsidR="007D014D" w:rsidRPr="003C47FE" w:rsidRDefault="00CF65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ค</w:t>
      </w:r>
      <w:r w:rsidR="007D014D" w:rsidRPr="003C47FE">
        <w:rPr>
          <w:rFonts w:ascii="Angsana New" w:hAnsi="Angsana New"/>
          <w:sz w:val="30"/>
          <w:szCs w:val="30"/>
          <w:cs/>
        </w:rPr>
        <w:t>)</w:t>
      </w:r>
      <w:r w:rsidR="007D014D"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31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93C5F">
        <w:rPr>
          <w:rFonts w:ascii="Angsana New" w:hAnsi="Angsana New"/>
          <w:sz w:val="30"/>
          <w:szCs w:val="30"/>
        </w:rPr>
        <w:t>2561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</w:t>
      </w:r>
      <w:r w:rsidR="00A312B2">
        <w:rPr>
          <w:rFonts w:ascii="Angsana New" w:hAnsi="Angsana New"/>
          <w:sz w:val="30"/>
          <w:szCs w:val="30"/>
          <w:cs/>
        </w:rPr>
        <w:t>ในประเทศบางแห่งเป็นจำนวนเงินรวม</w:t>
      </w:r>
      <w:r w:rsidR="00A312B2">
        <w:rPr>
          <w:rFonts w:ascii="Angsana New" w:hAnsi="Angsana New" w:hint="cs"/>
          <w:sz w:val="30"/>
          <w:szCs w:val="30"/>
          <w:cs/>
        </w:rPr>
        <w:t xml:space="preserve"> </w:t>
      </w:r>
      <w:r w:rsidR="00A312B2">
        <w:rPr>
          <w:rFonts w:ascii="Angsana New" w:hAnsi="Angsana New"/>
          <w:sz w:val="30"/>
          <w:szCs w:val="30"/>
        </w:rPr>
        <w:t>78.1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ล้านบาท </w:t>
      </w:r>
      <w:r w:rsidR="007D014D" w:rsidRPr="003C47FE">
        <w:rPr>
          <w:rFonts w:ascii="Angsana New" w:hAnsi="Angsana New"/>
          <w:i/>
          <w:iCs/>
          <w:sz w:val="30"/>
          <w:szCs w:val="30"/>
        </w:rPr>
        <w:t>(25</w:t>
      </w:r>
      <w:r w:rsidR="00A93C5F">
        <w:rPr>
          <w:rFonts w:ascii="Angsana New" w:hAnsi="Angsana New"/>
          <w:i/>
          <w:iCs/>
          <w:sz w:val="30"/>
          <w:szCs w:val="30"/>
        </w:rPr>
        <w:t>60</w:t>
      </w:r>
      <w:r w:rsidR="007D014D" w:rsidRPr="003C47FE">
        <w:rPr>
          <w:rFonts w:ascii="Angsana New" w:hAnsi="Angsana New"/>
          <w:i/>
          <w:iCs/>
          <w:sz w:val="30"/>
          <w:szCs w:val="30"/>
        </w:rPr>
        <w:t xml:space="preserve">: </w:t>
      </w:r>
      <w:r w:rsidR="00A93C5F">
        <w:rPr>
          <w:rFonts w:ascii="Angsana New" w:hAnsi="Angsana New"/>
          <w:i/>
          <w:iCs/>
          <w:sz w:val="30"/>
          <w:szCs w:val="30"/>
        </w:rPr>
        <w:t>46.8</w:t>
      </w:r>
      <w:r w:rsidR="007D014D" w:rsidRPr="003C47FE">
        <w:rPr>
          <w:rFonts w:ascii="Angsana New" w:hAnsi="Angsana New"/>
          <w:i/>
          <w:iCs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7D014D" w:rsidRPr="00CF652D" w:rsidRDefault="007D014D" w:rsidP="00AC457B">
      <w:pPr>
        <w:pStyle w:val="FSBlank"/>
      </w:pPr>
      <w:r w:rsidRPr="00CF652D">
        <w:rPr>
          <w:cs/>
        </w:rPr>
        <w:tab/>
      </w:r>
    </w:p>
    <w:p w:rsidR="00142FD0" w:rsidRDefault="00CF652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(ง</w:t>
      </w:r>
      <w:r w:rsidR="007D014D" w:rsidRPr="003C47FE">
        <w:rPr>
          <w:rFonts w:ascii="Angsana New" w:hAnsi="Angsana New"/>
          <w:sz w:val="30"/>
          <w:szCs w:val="30"/>
          <w:cs/>
        </w:rPr>
        <w:t>)</w:t>
      </w:r>
      <w:r w:rsidR="007D014D" w:rsidRPr="003C47FE">
        <w:rPr>
          <w:rFonts w:ascii="Angsana New" w:hAnsi="Angsana New"/>
          <w:sz w:val="30"/>
          <w:szCs w:val="30"/>
          <w:cs/>
        </w:rPr>
        <w:tab/>
        <w:t>ณ วันที่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</w:rPr>
        <w:t>31</w:t>
      </w:r>
      <w:r w:rsidR="007D014D" w:rsidRPr="003C47FE">
        <w:rPr>
          <w:rFonts w:ascii="Angsana New" w:hAnsi="Angsana New"/>
          <w:color w:val="FFFFFF"/>
          <w:sz w:val="30"/>
          <w:szCs w:val="30"/>
        </w:rPr>
        <w:t>/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7D014D" w:rsidRPr="003C47FE">
        <w:rPr>
          <w:rFonts w:ascii="Angsana New" w:hAnsi="Angsana New"/>
          <w:sz w:val="30"/>
          <w:szCs w:val="30"/>
        </w:rPr>
        <w:t>256</w:t>
      </w:r>
      <w:r w:rsidR="00A93C5F">
        <w:rPr>
          <w:rFonts w:ascii="Angsana New" w:hAnsi="Angsana New"/>
          <w:sz w:val="30"/>
          <w:szCs w:val="30"/>
        </w:rPr>
        <w:t>1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3C47FE">
        <w:rPr>
          <w:rFonts w:ascii="Angsana New" w:hAnsi="Angsana New"/>
          <w:sz w:val="30"/>
          <w:szCs w:val="30"/>
          <w:cs/>
        </w:rPr>
        <w:t>บริษัทมีหนังสือค้ำประกันที่ธนาคารในประเทศแห่งหนึ่งออกเพื่อค้ำประกันบริษัทต่อหน่วยงานราชการสำหรับการจัดสรรที่ดินเพื่อสาธารณูปโภค และทำสัญญาเช่าที่ดินเป็นจำนวนเงิน</w:t>
      </w:r>
      <w:r w:rsidR="00A312B2">
        <w:rPr>
          <w:rFonts w:ascii="Angsana New" w:hAnsi="Angsana New"/>
          <w:sz w:val="30"/>
          <w:szCs w:val="30"/>
          <w:cs/>
        </w:rPr>
        <w:t xml:space="preserve">รวม </w:t>
      </w:r>
      <w:r w:rsidR="00A312B2">
        <w:rPr>
          <w:rFonts w:ascii="Angsana New" w:hAnsi="Angsana New"/>
          <w:sz w:val="30"/>
          <w:szCs w:val="30"/>
        </w:rPr>
        <w:t>59</w:t>
      </w:r>
      <w:r w:rsidR="009F0346">
        <w:rPr>
          <w:rFonts w:ascii="Angsana New" w:hAnsi="Angsana New"/>
          <w:sz w:val="30"/>
          <w:szCs w:val="30"/>
        </w:rPr>
        <w:t>.2</w:t>
      </w:r>
      <w:r w:rsidR="007D014D" w:rsidRPr="003C47FE">
        <w:rPr>
          <w:rFonts w:ascii="Angsana New" w:hAnsi="Angsana New"/>
          <w:sz w:val="30"/>
          <w:szCs w:val="30"/>
          <w:cs/>
        </w:rPr>
        <w:t xml:space="preserve"> ล้านบาท</w:t>
      </w:r>
      <w:r w:rsidR="007D014D" w:rsidRPr="003C47FE">
        <w:rPr>
          <w:rFonts w:ascii="Angsana New" w:hAnsi="Angsana New"/>
          <w:sz w:val="30"/>
          <w:szCs w:val="30"/>
        </w:rPr>
        <w:t xml:space="preserve"> </w:t>
      </w:r>
      <w:r w:rsidR="007D014D" w:rsidRPr="00A93C5F">
        <w:rPr>
          <w:rFonts w:ascii="Angsana New" w:hAnsi="Angsana New"/>
          <w:i/>
          <w:iCs/>
          <w:sz w:val="30"/>
          <w:szCs w:val="30"/>
        </w:rPr>
        <w:t>(25</w:t>
      </w:r>
      <w:r w:rsidR="00A93C5F" w:rsidRPr="00A93C5F">
        <w:rPr>
          <w:rFonts w:ascii="Angsana New" w:hAnsi="Angsana New"/>
          <w:i/>
          <w:iCs/>
          <w:sz w:val="30"/>
          <w:szCs w:val="30"/>
        </w:rPr>
        <w:t>60</w:t>
      </w:r>
      <w:r w:rsidR="007D014D" w:rsidRPr="00A93C5F">
        <w:rPr>
          <w:rFonts w:ascii="Angsana New" w:hAnsi="Angsana New"/>
          <w:i/>
          <w:iCs/>
          <w:sz w:val="30"/>
          <w:szCs w:val="30"/>
        </w:rPr>
        <w:t xml:space="preserve">: 57.6 </w:t>
      </w:r>
      <w:r w:rsidR="007D014D" w:rsidRPr="00A93C5F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:rsidR="00142FD0" w:rsidRPr="00FB5507" w:rsidRDefault="0014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:rsidR="00B87FB5" w:rsidRPr="002539E1" w:rsidRDefault="00B87FB5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2539E1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</w:t>
      </w:r>
      <w:r w:rsidR="00BB3107">
        <w:rPr>
          <w:rFonts w:ascii="Angsana New" w:hAnsi="Angsana New" w:hint="cs"/>
          <w:b/>
          <w:bCs/>
          <w:sz w:val="30"/>
          <w:szCs w:val="30"/>
          <w:cs/>
        </w:rPr>
        <w:t>ที่</w:t>
      </w:r>
      <w:r w:rsidRPr="002539E1">
        <w:rPr>
          <w:rFonts w:ascii="Angsana New" w:hAnsi="Angsana New" w:hint="cs"/>
          <w:b/>
          <w:bCs/>
          <w:sz w:val="30"/>
          <w:szCs w:val="30"/>
          <w:cs/>
        </w:rPr>
        <w:t>สำคัญ</w:t>
      </w:r>
      <w:r w:rsidR="002539E1" w:rsidRPr="003C47FE">
        <w:rPr>
          <w:rFonts w:ascii="Angsana New" w:hAnsi="Angsana New"/>
          <w:b/>
          <w:bCs/>
          <w:sz w:val="30"/>
          <w:szCs w:val="30"/>
          <w:cs/>
        </w:rPr>
        <w:t>กับกิจการที่ไม่เกี่ยวข้องกัน</w:t>
      </w:r>
    </w:p>
    <w:p w:rsidR="00B87FB5" w:rsidRPr="00AC457B" w:rsidRDefault="00B87FB5" w:rsidP="00AC457B">
      <w:pPr>
        <w:pStyle w:val="FSBlank"/>
      </w:pPr>
    </w:p>
    <w:p w:rsidR="00722DDC" w:rsidRPr="00FB5507" w:rsidRDefault="00B87FB5" w:rsidP="00A31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2560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</w:t>
      </w:r>
      <w:proofErr w:type="spellStart"/>
      <w:r w:rsidRPr="003C47FE">
        <w:rPr>
          <w:rFonts w:ascii="Angsana New" w:hAnsi="Angsana New"/>
          <w:b/>
          <w:sz w:val="30"/>
          <w:szCs w:val="30"/>
          <w:cs/>
        </w:rPr>
        <w:t>อุตสาหกรรมนวนคร</w:t>
      </w:r>
      <w:proofErr w:type="spellEnd"/>
      <w:r w:rsidRPr="003C47FE">
        <w:rPr>
          <w:rFonts w:ascii="Angsana New" w:hAnsi="Angsana New"/>
          <w:b/>
          <w:sz w:val="30"/>
          <w:szCs w:val="30"/>
          <w:cs/>
        </w:rPr>
        <w:t xml:space="preserve"> จังหวัดปทุมธานี ตามเงื่อนไขที่ระบุไว้ในสัญญา บริษัทได้รับค่าตอบแทน</w:t>
      </w:r>
      <w:r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จำนวน </w:t>
      </w:r>
      <w:r>
        <w:rPr>
          <w:rFonts w:ascii="Angsana New" w:hAnsi="Angsana New"/>
          <w:bCs/>
          <w:sz w:val="30"/>
          <w:szCs w:val="30"/>
        </w:rPr>
        <w:t>15</w:t>
      </w:r>
      <w:r w:rsidRPr="003C47FE">
        <w:rPr>
          <w:rFonts w:ascii="Angsana New" w:hAnsi="Angsana New"/>
          <w:b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ล้านบาท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87FB5">
        <w:rPr>
          <w:rFonts w:ascii="Angsana New" w:hAnsi="Angsana New"/>
          <w:bCs/>
          <w:sz w:val="30"/>
          <w:szCs w:val="30"/>
        </w:rPr>
        <w:t>16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ณ วันที่ </w:t>
      </w:r>
      <w:r w:rsidRPr="003C47FE">
        <w:rPr>
          <w:rFonts w:ascii="Angsana New" w:hAnsi="Angsana New"/>
          <w:sz w:val="30"/>
          <w:szCs w:val="30"/>
        </w:rPr>
        <w:t>31</w:t>
      </w:r>
      <w:r w:rsidRPr="003C47FE">
        <w:rPr>
          <w:rFonts w:ascii="Angsana New" w:hAnsi="Angsana New"/>
          <w:color w:val="FFFFFF"/>
          <w:sz w:val="30"/>
          <w:szCs w:val="30"/>
        </w:rPr>
        <w:t>/</w:t>
      </w:r>
      <w:r w:rsidRPr="003C47FE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12B2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A312B2">
        <w:rPr>
          <w:rFonts w:ascii="Angsana New" w:hAnsi="Angsana New"/>
          <w:sz w:val="30"/>
          <w:szCs w:val="30"/>
        </w:rPr>
        <w:t>13.8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FB5507">
        <w:rPr>
          <w:rFonts w:ascii="Angsana New" w:hAnsi="Angsana New"/>
          <w:sz w:val="30"/>
          <w:szCs w:val="30"/>
        </w:rPr>
        <w:t xml:space="preserve"> </w:t>
      </w:r>
      <w:r w:rsidR="00FB5507" w:rsidRPr="00FB5507">
        <w:rPr>
          <w:rFonts w:ascii="Angsana New" w:hAnsi="Angsana New"/>
          <w:i/>
          <w:iCs/>
          <w:sz w:val="30"/>
          <w:szCs w:val="30"/>
        </w:rPr>
        <w:t xml:space="preserve">(2560: 14.7 </w:t>
      </w:r>
      <w:r w:rsidR="00FB5507" w:rsidRPr="00FB5507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A312B2" w:rsidRDefault="00A312B2" w:rsidP="00AC457B">
      <w:pPr>
        <w:pStyle w:val="FSBlank"/>
      </w:pPr>
    </w:p>
    <w:p w:rsidR="00615FB0" w:rsidRPr="007F6244" w:rsidRDefault="00E50471" w:rsidP="00615FB0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F6244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615FB0" w:rsidRDefault="00615FB0" w:rsidP="007F6244">
      <w:pPr>
        <w:pStyle w:val="FSBlank"/>
      </w:pPr>
    </w:p>
    <w:p w:rsidR="00E50471" w:rsidRPr="007F6244" w:rsidRDefault="00E50471" w:rsidP="00615FB0">
      <w:pPr>
        <w:pStyle w:val="FSContent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ในการประชุมคณะกรรมการบริษัท</w:t>
      </w:r>
      <w:r w:rsidR="007F6244">
        <w:rPr>
          <w:rFonts w:asciiTheme="majorBidi" w:hAnsiTheme="majorBidi" w:cstheme="majorBidi" w:hint="cs"/>
          <w:cs/>
        </w:rPr>
        <w:t xml:space="preserve">เมื่อวันที่ </w:t>
      </w:r>
      <w:r w:rsidR="007F6244">
        <w:rPr>
          <w:rFonts w:asciiTheme="majorBidi" w:hAnsiTheme="majorBidi" w:cstheme="majorBidi"/>
        </w:rPr>
        <w:t xml:space="preserve">26 </w:t>
      </w:r>
      <w:r w:rsidR="007F6244">
        <w:rPr>
          <w:rFonts w:asciiTheme="majorBidi" w:hAnsiTheme="majorBidi" w:cstheme="majorBidi" w:hint="cs"/>
          <w:cs/>
        </w:rPr>
        <w:t xml:space="preserve">กุมภาพันธ์ </w:t>
      </w:r>
      <w:r w:rsidR="007F6244">
        <w:rPr>
          <w:rFonts w:asciiTheme="majorBidi" w:hAnsiTheme="majorBidi" w:cstheme="majorBidi"/>
        </w:rPr>
        <w:t xml:space="preserve">2562 </w:t>
      </w:r>
      <w:r w:rsidR="007F6244">
        <w:rPr>
          <w:rFonts w:asciiTheme="majorBidi" w:hAnsiTheme="majorBidi" w:cstheme="majorBidi" w:hint="cs"/>
          <w:cs/>
        </w:rPr>
        <w:t>คณะกรรมการบริษัทได้มีมติอนุมัติให้เสนอที่ประชุมสามัญผู้ถือหุ้นเพื่อพิจารณาอนุมัติการจ่ายเงินปันผล</w:t>
      </w:r>
      <w:r w:rsidR="00635409">
        <w:rPr>
          <w:rFonts w:asciiTheme="majorBidi" w:hAnsiTheme="majorBidi" w:cstheme="majorBidi" w:hint="cs"/>
          <w:cs/>
        </w:rPr>
        <w:t xml:space="preserve">ในอัตราหุ้นละ </w:t>
      </w:r>
      <w:r w:rsidR="00635409">
        <w:rPr>
          <w:rFonts w:asciiTheme="majorBidi" w:hAnsiTheme="majorBidi" w:cstheme="majorBidi"/>
        </w:rPr>
        <w:t xml:space="preserve">0.09 </w:t>
      </w:r>
      <w:r w:rsidR="00635409">
        <w:rPr>
          <w:rFonts w:asciiTheme="majorBidi" w:hAnsiTheme="majorBidi" w:cstheme="majorBidi" w:hint="cs"/>
          <w:cs/>
        </w:rPr>
        <w:t xml:space="preserve">บาท เป็นจำนวนเงินทั้งสิ้น </w:t>
      </w:r>
      <w:r w:rsidR="00635409">
        <w:rPr>
          <w:rFonts w:asciiTheme="majorBidi" w:hAnsiTheme="majorBidi" w:cstheme="majorBidi"/>
        </w:rPr>
        <w:t xml:space="preserve">184.3 </w:t>
      </w:r>
      <w:r w:rsidR="00635409">
        <w:rPr>
          <w:rFonts w:asciiTheme="majorBidi" w:hAnsiTheme="majorBidi" w:cstheme="majorBidi" w:hint="cs"/>
          <w:cs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ทั้งนี้การจ่ายเงินปันผลดังกล่าวขึ้นอยู่กับการอนุมัติจากที่ประชุมสามัญผู้ถือหุ้นของบริษัท</w:t>
      </w:r>
    </w:p>
    <w:p w:rsidR="00615FB0" w:rsidRPr="00782781" w:rsidRDefault="00615FB0" w:rsidP="00AC457B">
      <w:pPr>
        <w:pStyle w:val="FSBlank"/>
        <w:rPr>
          <w:cs/>
        </w:rPr>
      </w:pPr>
    </w:p>
    <w:p w:rsidR="00F04B07" w:rsidRPr="00525F41" w:rsidRDefault="00F04B07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525F41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F04B07" w:rsidRPr="00782781" w:rsidRDefault="00F04B07" w:rsidP="00F04B07">
      <w:pPr>
        <w:ind w:left="547" w:right="-25"/>
        <w:jc w:val="thaiDistribute"/>
        <w:rPr>
          <w:rFonts w:ascii="Angsana New" w:eastAsia="MS Mincho" w:hAnsi="Angsana New"/>
          <w:sz w:val="20"/>
          <w:szCs w:val="20"/>
          <w:lang w:eastAsia="ja-JP"/>
        </w:rPr>
      </w:pPr>
    </w:p>
    <w:p w:rsidR="00F04B07" w:rsidRPr="00293517" w:rsidRDefault="00F04B07" w:rsidP="00F04B07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29351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 ซึ่งคาดว่าจะมีผลกระทบต่องบการเงินรวมหรืองบการเงินเฉพาะกิจการ เมื่อนำมาถือปฏิบัติเป็นครั้งแรก</w:t>
      </w:r>
      <w:r w:rsidRPr="00293517">
        <w:rPr>
          <w:rFonts w:ascii="Angsana New" w:hAnsi="Angsana New"/>
          <w:sz w:val="30"/>
          <w:szCs w:val="30"/>
          <w:lang w:bidi="th-TH"/>
        </w:rPr>
        <w:t xml:space="preserve"> </w:t>
      </w:r>
      <w:r w:rsidRPr="00293517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ดังกล่าวกำหนดให้ถือปฏิบัติกับงบการเงิน</w:t>
      </w:r>
      <w:r w:rsidRPr="00293517">
        <w:rPr>
          <w:rFonts w:ascii="Angsana New" w:hAnsi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293517">
        <w:rPr>
          <w:rFonts w:ascii="Angsana New" w:hAnsi="Angsana New"/>
          <w:sz w:val="30"/>
          <w:szCs w:val="30"/>
        </w:rPr>
        <w:t xml:space="preserve"> 1</w:t>
      </w:r>
      <w:r w:rsidRPr="00293517">
        <w:rPr>
          <w:rFonts w:ascii="Angsana New" w:hAnsi="Angsana New"/>
          <w:sz w:val="30"/>
          <w:szCs w:val="30"/>
          <w:cs/>
          <w:lang w:bidi="th-TH"/>
        </w:rPr>
        <w:t xml:space="preserve"> มกราคม </w:t>
      </w:r>
      <w:r w:rsidRPr="00293517">
        <w:rPr>
          <w:rFonts w:ascii="Angsana New" w:hAnsi="Angsana New" w:hint="cs"/>
          <w:sz w:val="30"/>
          <w:szCs w:val="30"/>
          <w:cs/>
          <w:lang w:bidi="th-TH"/>
        </w:rPr>
        <w:t>ในปีดังต่อไปนี้</w:t>
      </w:r>
    </w:p>
    <w:p w:rsidR="00F04B07" w:rsidRPr="00782781" w:rsidRDefault="00F04B07" w:rsidP="00F04B07">
      <w:pPr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tbl>
      <w:tblPr>
        <w:tblW w:w="9326" w:type="dxa"/>
        <w:tblInd w:w="558" w:type="dxa"/>
        <w:tblLook w:val="04A0" w:firstRow="1" w:lastRow="0" w:firstColumn="1" w:lastColumn="0" w:noHBand="0" w:noVBand="1"/>
      </w:tblPr>
      <w:tblGrid>
        <w:gridCol w:w="3780"/>
        <w:gridCol w:w="4106"/>
        <w:gridCol w:w="1440"/>
      </w:tblGrid>
      <w:tr w:rsidR="00F04B07" w:rsidRPr="00980AE8" w:rsidTr="00714024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CC28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106" w:type="dxa"/>
            <w:shd w:val="clear" w:color="auto" w:fill="auto"/>
            <w:vAlign w:val="bottom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8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  <w:shd w:val="clear" w:color="auto" w:fill="auto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C28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04B07" w:rsidRPr="00980AE8" w:rsidTr="00714024">
        <w:tc>
          <w:tcPr>
            <w:tcW w:w="3780" w:type="dxa"/>
            <w:shd w:val="clear" w:color="auto" w:fill="auto"/>
          </w:tcPr>
          <w:p w:rsidR="00F04B07" w:rsidRPr="00CC2816" w:rsidRDefault="00F04B07" w:rsidP="00714024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2816">
              <w:rPr>
                <w:rFonts w:ascii="Angsana New" w:hAnsi="Angsana New"/>
                <w:sz w:val="30"/>
                <w:szCs w:val="30"/>
              </w:rPr>
              <w:t>7*</w:t>
            </w:r>
          </w:p>
        </w:tc>
        <w:tc>
          <w:tcPr>
            <w:tcW w:w="4106" w:type="dxa"/>
            <w:shd w:val="clear" w:color="auto" w:fill="auto"/>
          </w:tcPr>
          <w:p w:rsidR="00F04B07" w:rsidRPr="00CC2816" w:rsidRDefault="00F04B07" w:rsidP="00714024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81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04B07" w:rsidRPr="00980AE8" w:rsidTr="00714024">
        <w:tc>
          <w:tcPr>
            <w:tcW w:w="3780" w:type="dxa"/>
            <w:shd w:val="clear" w:color="auto" w:fill="auto"/>
          </w:tcPr>
          <w:p w:rsidR="00F04B07" w:rsidRPr="00CC2816" w:rsidRDefault="00F04B07" w:rsidP="0071402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281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106" w:type="dxa"/>
            <w:shd w:val="clear" w:color="auto" w:fill="auto"/>
          </w:tcPr>
          <w:p w:rsidR="00F04B07" w:rsidRPr="00CC2816" w:rsidRDefault="00F04B07" w:rsidP="00714024">
            <w:pPr>
              <w:ind w:left="7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81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F04B07" w:rsidRPr="00980AE8" w:rsidTr="00714024">
        <w:tc>
          <w:tcPr>
            <w:tcW w:w="3780" w:type="dxa"/>
            <w:shd w:val="clear" w:color="auto" w:fill="auto"/>
          </w:tcPr>
          <w:p w:rsidR="00F04B07" w:rsidRPr="00CC2816" w:rsidRDefault="00F04B07" w:rsidP="0071402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CC2816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4106" w:type="dxa"/>
            <w:shd w:val="clear" w:color="auto" w:fill="auto"/>
          </w:tcPr>
          <w:p w:rsidR="00F04B07" w:rsidRPr="00CC2816" w:rsidRDefault="00F04B07" w:rsidP="00714024">
            <w:pPr>
              <w:ind w:left="72"/>
              <w:rPr>
                <w:rFonts w:ascii="Angsana New" w:hAnsi="Angsana New"/>
                <w:sz w:val="30"/>
                <w:szCs w:val="30"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440" w:type="dxa"/>
            <w:shd w:val="clear" w:color="auto" w:fill="auto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81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04B07" w:rsidRPr="00980AE8" w:rsidTr="00714024">
        <w:tc>
          <w:tcPr>
            <w:tcW w:w="3780" w:type="dxa"/>
            <w:shd w:val="clear" w:color="auto" w:fill="auto"/>
          </w:tcPr>
          <w:p w:rsidR="00F04B07" w:rsidRPr="00CC2816" w:rsidRDefault="00F04B07" w:rsidP="00714024">
            <w:pPr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CC281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106" w:type="dxa"/>
            <w:shd w:val="clear" w:color="auto" w:fill="auto"/>
          </w:tcPr>
          <w:p w:rsidR="00F04B07" w:rsidRPr="00CC2816" w:rsidRDefault="00F04B07" w:rsidP="00714024">
            <w:pPr>
              <w:ind w:left="72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CC2816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440" w:type="dxa"/>
            <w:shd w:val="clear" w:color="auto" w:fill="auto"/>
          </w:tcPr>
          <w:p w:rsidR="00F04B07" w:rsidRPr="00CC2816" w:rsidRDefault="00F04B07" w:rsidP="0071402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816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</w:tbl>
    <w:p w:rsidR="00F04B07" w:rsidRPr="00980AE8" w:rsidRDefault="00F04B07" w:rsidP="00AC457B">
      <w:pPr>
        <w:pStyle w:val="FSBlank"/>
        <w:rPr>
          <w:shd w:val="clear" w:color="auto" w:fill="D9D9D9"/>
        </w:rPr>
      </w:pPr>
    </w:p>
    <w:p w:rsidR="00F04B07" w:rsidRPr="00980AE8" w:rsidRDefault="00F04B07" w:rsidP="00F04B0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80AE8">
        <w:rPr>
          <w:rFonts w:ascii="Angsana New" w:hAnsi="Angsana New"/>
          <w:i/>
          <w:iCs/>
          <w:sz w:val="30"/>
          <w:szCs w:val="30"/>
        </w:rPr>
        <w:t xml:space="preserve">* </w:t>
      </w:r>
      <w:r w:rsidRPr="00980AE8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782781" w:rsidRPr="00142FD0" w:rsidRDefault="00782781" w:rsidP="00AC457B">
      <w:pPr>
        <w:pStyle w:val="FSBlank"/>
      </w:pPr>
    </w:p>
    <w:p w:rsidR="00782781" w:rsidRPr="00E41B43" w:rsidRDefault="00782781" w:rsidP="009C20AF">
      <w:pPr>
        <w:keepNext/>
        <w:tabs>
          <w:tab w:val="clear" w:pos="454"/>
        </w:tabs>
        <w:spacing w:line="240" w:lineRule="auto"/>
        <w:ind w:left="540"/>
        <w:jc w:val="thaiDistribute"/>
        <w:outlineLvl w:val="7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E41B4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 ฉบับที่ 15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เรื่อง รายได้จากสัญญาที่ทำกับลูกค้า</w:t>
      </w:r>
    </w:p>
    <w:p w:rsidR="00782781" w:rsidRPr="00782781" w:rsidRDefault="00782781" w:rsidP="00AC457B">
      <w:pPr>
        <w:pStyle w:val="FSBlank"/>
      </w:pPr>
    </w:p>
    <w:p w:rsidR="0075588B" w:rsidRDefault="0075588B" w:rsidP="0075588B">
      <w:pPr>
        <w:pStyle w:val="FSContent"/>
      </w:pPr>
      <w:r>
        <w:rPr>
          <w:cs/>
        </w:rPr>
        <w:t>มาตรฐานการรายงานทางการเงิน ฉบับที่</w:t>
      </w:r>
      <w:r>
        <w:rPr>
          <w:lang w:bidi="ar-SA"/>
        </w:rPr>
        <w:t xml:space="preserve"> </w:t>
      </w:r>
      <w:r>
        <w:t xml:space="preserve">15 </w:t>
      </w:r>
      <w:r>
        <w:rPr>
          <w:cs/>
        </w:rPr>
        <w:t>ให้หลักการโดยรวมในการรับรู้รายได้ ทั้งจำนวนที่รับรู้และช่วงเวลาที่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</w:t>
      </w:r>
    </w:p>
    <w:p w:rsidR="00782781" w:rsidRPr="00782781" w:rsidRDefault="00782781" w:rsidP="00AC457B">
      <w:pPr>
        <w:pStyle w:val="FSBlank"/>
      </w:pPr>
    </w:p>
    <w:p w:rsidR="0075588B" w:rsidRDefault="0075588B" w:rsidP="0075588B">
      <w:pPr>
        <w:pStyle w:val="FSContent"/>
      </w:pPr>
      <w:r>
        <w:rPr>
          <w:cs/>
        </w:rPr>
        <w:lastRenderedPageBreak/>
        <w:t>กลุ่มบริษัทได้ประเมินผลกระทบเบื้องต้นที่อาจเกิดขึ้นจากการถือปฏิบัติตามมาตรฐานการรายงานทางการเงิน ฉบับที่</w:t>
      </w:r>
      <w:r>
        <w:rPr>
          <w:lang w:bidi="ar-SA"/>
        </w:rPr>
        <w:t xml:space="preserve"> </w:t>
      </w:r>
      <w:r>
        <w:t>15</w:t>
      </w:r>
      <w:r>
        <w:rPr>
          <w:lang w:bidi="ar-SA"/>
        </w:rPr>
        <w:t xml:space="preserve"> </w:t>
      </w:r>
      <w:r>
        <w:rPr>
          <w:cs/>
        </w:rPr>
        <w:t>เป็นครั้งแรกต่องบการเงินของกลุ่มบริษัท ซึ่งคาดว่าไม่มีผลกระทบที่มีสาระสำคัญต่องบการเงินของกลุ่มบริษัทในงวดแรกที่ถือปฏิบัติ</w:t>
      </w:r>
      <w:r>
        <w:rPr>
          <w:lang w:bidi="ar-SA"/>
        </w:rPr>
        <w:t xml:space="preserve"> </w:t>
      </w:r>
    </w:p>
    <w:p w:rsidR="00782781" w:rsidRPr="00782781" w:rsidRDefault="00782781" w:rsidP="00AC457B">
      <w:pPr>
        <w:pStyle w:val="FSBlank"/>
        <w:rPr>
          <w:shd w:val="clear" w:color="auto" w:fill="D9D9D9"/>
        </w:rPr>
      </w:pPr>
    </w:p>
    <w:p w:rsidR="00782781" w:rsidRPr="00782781" w:rsidRDefault="00782781" w:rsidP="009C20AF">
      <w:pPr>
        <w:pStyle w:val="Heading8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8278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มาตรฐานการรายงานทางการเงินที่เกี่ยวข้องกับเครื่องมือทางการเงิน</w:t>
      </w:r>
    </w:p>
    <w:p w:rsidR="00782781" w:rsidRPr="00782781" w:rsidRDefault="00782781" w:rsidP="007827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:rsidR="00782781" w:rsidRPr="00E270CE" w:rsidRDefault="00782781" w:rsidP="007827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70CE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782781" w:rsidRPr="00782781" w:rsidRDefault="00782781" w:rsidP="007827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:rsidR="00782781" w:rsidRPr="00701EC9" w:rsidRDefault="00782781" w:rsidP="0078278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701EC9">
        <w:rPr>
          <w:rFonts w:ascii="Angsana New" w:hAnsi="Angsana New"/>
          <w:sz w:val="30"/>
          <w:szCs w:val="30"/>
          <w:cs/>
          <w:lang w:val="en-US" w:bidi="th-TH"/>
        </w:rPr>
        <w:t>ขณะนี้ผู้บริหารกำลังพิจา</w:t>
      </w:r>
      <w:r w:rsidRPr="00701EC9">
        <w:rPr>
          <w:rFonts w:ascii="Angsana New" w:hAnsi="Angsana New" w:hint="cs"/>
          <w:sz w:val="30"/>
          <w:szCs w:val="30"/>
          <w:cs/>
          <w:lang w:val="en-US" w:bidi="th-TH"/>
        </w:rPr>
        <w:t>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:rsidR="00BB0D48" w:rsidRPr="00782781" w:rsidRDefault="00BB0D48" w:rsidP="00AC457B">
      <w:pPr>
        <w:pStyle w:val="FSBlank"/>
        <w:rPr>
          <w:cs/>
        </w:rPr>
      </w:pPr>
    </w:p>
    <w:p w:rsidR="007D014D" w:rsidRPr="003C47FE" w:rsidRDefault="007D014D" w:rsidP="00747298">
      <w:pPr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  <w:r w:rsidRPr="003C47FE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:rsidR="007D014D" w:rsidRPr="007B6B83" w:rsidRDefault="007D014D" w:rsidP="00AC457B">
      <w:pPr>
        <w:pStyle w:val="FSBlank"/>
      </w:pPr>
    </w:p>
    <w:p w:rsidR="007D014D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 xml:space="preserve">รายการบางรายการในงบการเงินปี </w:t>
      </w:r>
      <w:r w:rsidR="00A93C5F">
        <w:rPr>
          <w:rFonts w:ascii="Angsana New" w:hAnsi="Angsana New"/>
          <w:sz w:val="30"/>
          <w:szCs w:val="30"/>
        </w:rPr>
        <w:t>2560</w:t>
      </w:r>
      <w:r w:rsidRPr="003C47FE"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ได้มีการจัดประเภทรายการใหม่เพื่อให้สอดคล้องกับการนำเสนองบการเงินปี </w:t>
      </w:r>
      <w:r w:rsidR="00A93C5F">
        <w:rPr>
          <w:rFonts w:ascii="Angsana New" w:hAnsi="Angsana New"/>
          <w:sz w:val="30"/>
          <w:szCs w:val="30"/>
        </w:rPr>
        <w:t>2561</w:t>
      </w:r>
      <w:r w:rsidRPr="003C47FE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896184" w:rsidRPr="00EB4F68" w:rsidRDefault="00896184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48"/>
        <w:gridCol w:w="882"/>
        <w:gridCol w:w="270"/>
        <w:gridCol w:w="819"/>
        <w:gridCol w:w="81"/>
        <w:gridCol w:w="187"/>
        <w:gridCol w:w="83"/>
        <w:gridCol w:w="810"/>
        <w:gridCol w:w="270"/>
        <w:gridCol w:w="974"/>
        <w:gridCol w:w="236"/>
        <w:gridCol w:w="900"/>
        <w:gridCol w:w="270"/>
        <w:gridCol w:w="900"/>
        <w:gridCol w:w="50"/>
      </w:tblGrid>
      <w:tr w:rsidR="00896184" w:rsidTr="00AC457B">
        <w:trPr>
          <w:tblHeader/>
        </w:trPr>
        <w:tc>
          <w:tcPr>
            <w:tcW w:w="2448" w:type="dxa"/>
          </w:tcPr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2" w:type="dxa"/>
            <w:gridSpan w:val="14"/>
            <w:tcBorders>
              <w:top w:val="nil"/>
              <w:left w:val="nil"/>
              <w:right w:val="nil"/>
            </w:tcBorders>
            <w:hideMark/>
          </w:tcPr>
          <w:p w:rsidR="00896184" w:rsidRDefault="00896184" w:rsidP="008C67D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896184" w:rsidTr="00AC457B">
        <w:trPr>
          <w:tblHeader/>
        </w:trPr>
        <w:tc>
          <w:tcPr>
            <w:tcW w:w="2448" w:type="dxa"/>
          </w:tcPr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6184" w:rsidRDefault="00896184" w:rsidP="008C67D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6184" w:rsidRDefault="00896184" w:rsidP="008C67D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6184" w:rsidTr="00AC457B">
        <w:trPr>
          <w:gridAfter w:val="1"/>
          <w:wAfter w:w="50" w:type="dxa"/>
          <w:tblHeader/>
        </w:trPr>
        <w:tc>
          <w:tcPr>
            <w:tcW w:w="2448" w:type="dxa"/>
          </w:tcPr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82" w:type="dxa"/>
            <w:hideMark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</w:t>
            </w:r>
            <w:r w:rsidRPr="009C20AF">
              <w:rPr>
                <w:rFonts w:ascii="Angsana New" w:hAnsi="Angsana New"/>
                <w:sz w:val="30"/>
                <w:szCs w:val="30"/>
                <w:cs/>
              </w:rPr>
              <w:t>ด</w:t>
            </w:r>
            <w:r w:rsidR="00AC457B"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  <w:gridSpan w:val="2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hideMark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6" w:type="dxa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จัด</w:t>
            </w:r>
            <w:r w:rsidR="00870041"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:rsidR="00896184" w:rsidRDefault="00896184" w:rsidP="008C67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896184" w:rsidTr="00AC457B">
        <w:trPr>
          <w:tblHeader/>
        </w:trPr>
        <w:tc>
          <w:tcPr>
            <w:tcW w:w="2448" w:type="dxa"/>
          </w:tcPr>
          <w:p w:rsidR="00896184" w:rsidRDefault="00896184" w:rsidP="008C67D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32" w:type="dxa"/>
            <w:gridSpan w:val="14"/>
            <w:hideMark/>
          </w:tcPr>
          <w:p w:rsidR="00896184" w:rsidRDefault="00896184" w:rsidP="008C67D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8916A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6184" w:rsidTr="00AC457B">
        <w:trPr>
          <w:gridAfter w:val="1"/>
          <w:wAfter w:w="50" w:type="dxa"/>
        </w:trPr>
        <w:tc>
          <w:tcPr>
            <w:tcW w:w="2448" w:type="dxa"/>
            <w:hideMark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882" w:type="dxa"/>
          </w:tcPr>
          <w:p w:rsidR="00896184" w:rsidRDefault="00896184" w:rsidP="008961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left w:val="nil"/>
              <w:bottom w:val="nil"/>
              <w:right w:val="nil"/>
            </w:tcBorders>
          </w:tcPr>
          <w:p w:rsidR="00896184" w:rsidRDefault="00896184" w:rsidP="0089618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gridSpan w:val="2"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2"/>
          </w:tcPr>
          <w:p w:rsidR="00896184" w:rsidRDefault="00896184" w:rsidP="008961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896184" w:rsidRDefault="00896184" w:rsidP="008961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:rsidR="00896184" w:rsidRDefault="00896184" w:rsidP="0089618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896184" w:rsidRDefault="00896184" w:rsidP="0089618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96184" w:rsidRDefault="00896184" w:rsidP="0089618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806C4" w:rsidTr="00AC457B">
        <w:trPr>
          <w:gridAfter w:val="1"/>
          <w:wAfter w:w="50" w:type="dxa"/>
        </w:trPr>
        <w:tc>
          <w:tcPr>
            <w:tcW w:w="2448" w:type="dxa"/>
            <w:hideMark/>
          </w:tcPr>
          <w:p w:rsidR="002806C4" w:rsidRPr="003C47FE" w:rsidRDefault="002806C4" w:rsidP="002806C4">
            <w:pPr>
              <w:pStyle w:val="BodyText"/>
              <w:spacing w:after="0" w:line="240" w:lineRule="auto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882" w:type="dxa"/>
          </w:tcPr>
          <w:p w:rsidR="002806C4" w:rsidRPr="002806C4" w:rsidRDefault="002806C4" w:rsidP="002806C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6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:rsidR="002806C4" w:rsidRPr="00450CA5" w:rsidRDefault="002806C4" w:rsidP="0045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50CA5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68" w:type="dxa"/>
            <w:gridSpan w:val="2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2"/>
          </w:tcPr>
          <w:p w:rsidR="002806C4" w:rsidRDefault="002806C4" w:rsidP="0028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2806C4" w:rsidRPr="002806C4" w:rsidRDefault="002806C4" w:rsidP="002806C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06C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06C4" w:rsidRPr="00450CA5" w:rsidRDefault="002806C4" w:rsidP="0045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50CA5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06C4" w:rsidRDefault="002806C4" w:rsidP="0028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2806C4" w:rsidTr="00AC457B">
        <w:trPr>
          <w:gridAfter w:val="1"/>
          <w:wAfter w:w="50" w:type="dxa"/>
        </w:trPr>
        <w:tc>
          <w:tcPr>
            <w:tcW w:w="2448" w:type="dxa"/>
            <w:hideMark/>
          </w:tcPr>
          <w:p w:rsidR="002806C4" w:rsidRPr="003C47FE" w:rsidRDefault="002806C4" w:rsidP="002806C4">
            <w:pPr>
              <w:pStyle w:val="BodyText"/>
              <w:tabs>
                <w:tab w:val="clear" w:pos="227"/>
                <w:tab w:val="left" w:pos="414"/>
              </w:tabs>
              <w:spacing w:after="0" w:line="240" w:lineRule="auto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2FAD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882" w:type="dxa"/>
          </w:tcPr>
          <w:p w:rsidR="002806C4" w:rsidRPr="003C47FE" w:rsidRDefault="002806C4" w:rsidP="001E14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18,012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</w:tcPr>
          <w:p w:rsidR="002806C4" w:rsidRPr="00450CA5" w:rsidRDefault="002806C4" w:rsidP="0045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50CA5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268" w:type="dxa"/>
            <w:gridSpan w:val="2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2"/>
          </w:tcPr>
          <w:p w:rsidR="002806C4" w:rsidRDefault="002806C4" w:rsidP="0028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17,412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2806C4" w:rsidRPr="003C47FE" w:rsidRDefault="002806C4" w:rsidP="0028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18,012</w:t>
            </w:r>
          </w:p>
        </w:tc>
        <w:tc>
          <w:tcPr>
            <w:tcW w:w="236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06C4" w:rsidRPr="00450CA5" w:rsidRDefault="002806C4" w:rsidP="00450C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50CA5">
              <w:rPr>
                <w:rFonts w:asciiTheme="majorBidi" w:hAnsiTheme="majorBidi" w:cstheme="majorBidi"/>
                <w:sz w:val="30"/>
                <w:szCs w:val="30"/>
              </w:rPr>
              <w:t>(600)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06C4" w:rsidRDefault="002806C4" w:rsidP="00280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17,412</w:t>
            </w:r>
          </w:p>
        </w:tc>
      </w:tr>
      <w:tr w:rsidR="002806C4" w:rsidTr="00AC457B">
        <w:trPr>
          <w:gridAfter w:val="1"/>
          <w:wAfter w:w="50" w:type="dxa"/>
        </w:trPr>
        <w:tc>
          <w:tcPr>
            <w:tcW w:w="2448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</w:tcPr>
          <w:p w:rsidR="002806C4" w:rsidRDefault="002806C4" w:rsidP="002806C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806C4" w:rsidRDefault="002806C4" w:rsidP="002806C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gridSpan w:val="2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gridSpan w:val="2"/>
          </w:tcPr>
          <w:p w:rsidR="002806C4" w:rsidRDefault="002806C4" w:rsidP="002806C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</w:tcPr>
          <w:p w:rsidR="002806C4" w:rsidRDefault="002806C4" w:rsidP="002806C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2806C4" w:rsidRDefault="002806C4" w:rsidP="002806C4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806C4" w:rsidRDefault="002806C4" w:rsidP="002806C4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806C4" w:rsidRDefault="002806C4" w:rsidP="002806C4">
            <w:pPr>
              <w:pStyle w:val="BodyText"/>
              <w:tabs>
                <w:tab w:val="clear" w:pos="680"/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7D014D" w:rsidRPr="007B6B83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720" w:right="-43" w:hanging="90"/>
        <w:jc w:val="both"/>
        <w:rPr>
          <w:rFonts w:ascii="Angsana New" w:hAnsi="Angsana New"/>
          <w:sz w:val="20"/>
          <w:szCs w:val="20"/>
        </w:rPr>
      </w:pPr>
    </w:p>
    <w:p w:rsidR="007D014D" w:rsidRPr="003C47FE" w:rsidRDefault="007D014D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  <w:r w:rsidRPr="003C47FE">
        <w:rPr>
          <w:rFonts w:ascii="Angsana New" w:hAnsi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</w:t>
      </w:r>
      <w:r w:rsidR="009C20AF">
        <w:rPr>
          <w:rFonts w:ascii="Angsana New" w:hAnsi="Angsana New" w:hint="cs"/>
          <w:sz w:val="30"/>
          <w:szCs w:val="30"/>
          <w:cs/>
        </w:rPr>
        <w:t>กลุ่ม</w:t>
      </w:r>
      <w:r w:rsidRPr="003C47FE">
        <w:rPr>
          <w:rFonts w:ascii="Angsana New" w:hAnsi="Angsana New"/>
          <w:sz w:val="30"/>
          <w:szCs w:val="30"/>
          <w:cs/>
        </w:rPr>
        <w:t>บริษัทมากกว่า</w:t>
      </w:r>
    </w:p>
    <w:p w:rsidR="002A240F" w:rsidRPr="003C47FE" w:rsidRDefault="002A240F" w:rsidP="007D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</w:p>
    <w:sectPr w:rsidR="002A240F" w:rsidRPr="003C47FE" w:rsidSect="00A2778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FB0" w:rsidRDefault="00615FB0" w:rsidP="004956B4">
      <w:r>
        <w:separator/>
      </w:r>
    </w:p>
  </w:endnote>
  <w:endnote w:type="continuationSeparator" w:id="0">
    <w:p w:rsidR="00615FB0" w:rsidRDefault="00615FB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Bold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B06928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36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Default="00615FB0" w:rsidP="00B06928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D83FF5" w:rsidRDefault="00615FB0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527FC7">
      <w:rPr>
        <w:rFonts w:ascii="Angsana New" w:hAnsi="Angsana New"/>
        <w:noProof/>
        <w:sz w:val="30"/>
        <w:szCs w:val="30"/>
      </w:rPr>
      <w:t>nnclt3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44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46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48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D83FF5" w:rsidRDefault="00615FB0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27FC7">
      <w:rPr>
        <w:rFonts w:ascii="Angsana New" w:hAnsi="Angsana New"/>
        <w:noProof/>
        <w:sz w:val="30"/>
        <w:szCs w:val="30"/>
      </w:rPr>
      <w:t>nnclt3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69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51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72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3021FF" w:rsidRDefault="00615FB0" w:rsidP="007F5793">
    <w:pPr>
      <w:pStyle w:val="Footer"/>
      <w:framePr w:w="395" w:h="477" w:hRule="exact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 w:rsidR="00527FC7">
      <w:rPr>
        <w:rStyle w:val="PageNumber"/>
        <w:rFonts w:ascii="Angsana New" w:hAnsi="Angsana New"/>
        <w:noProof/>
        <w:sz w:val="30"/>
        <w:szCs w:val="30"/>
      </w:rPr>
      <w:t>87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:rsidR="00615FB0" w:rsidRPr="00080062" w:rsidRDefault="00615FB0" w:rsidP="00F175A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FB0" w:rsidRDefault="00615FB0" w:rsidP="004956B4">
      <w:r>
        <w:separator/>
      </w:r>
    </w:p>
  </w:footnote>
  <w:footnote w:type="continuationSeparator" w:id="0">
    <w:p w:rsidR="00615FB0" w:rsidRDefault="00615FB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E2301" w:rsidRDefault="00615FB0" w:rsidP="00B069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 และบริษัทย่อย</w:t>
    </w:r>
  </w:p>
  <w:p w:rsidR="00615FB0" w:rsidRDefault="00615FB0" w:rsidP="00B069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Default="00615FB0" w:rsidP="00775E18">
    <w:pPr>
      <w:pStyle w:val="acctmainheading"/>
      <w:spacing w:after="0" w:line="240" w:lineRule="atLeast"/>
      <w:rPr>
        <w:rFonts w:ascii="Angsana New" w:hAnsi="Angsana New"/>
        <w:bCs/>
        <w:sz w:val="32"/>
        <w:szCs w:val="32"/>
      </w:rPr>
    </w:pPr>
    <w:r w:rsidRPr="00CB050E">
      <w:rPr>
        <w:rFonts w:ascii="Angsana New" w:hAnsi="Angsana New" w:hint="cs"/>
        <w:bCs/>
        <w:sz w:val="32"/>
        <w:szCs w:val="32"/>
        <w:cs/>
        <w:lang w:bidi="th-TH"/>
      </w:rPr>
      <w:t xml:space="preserve">สำหรับปีสิ้นสุดวันที่ </w:t>
    </w:r>
    <w:r w:rsidRPr="00CB050E">
      <w:rPr>
        <w:rFonts w:ascii="Angsana New" w:hAnsi="Angsana New"/>
        <w:bCs/>
        <w:sz w:val="32"/>
        <w:szCs w:val="32"/>
      </w:rPr>
      <w:t>31</w:t>
    </w:r>
    <w:r w:rsidRPr="00CB050E">
      <w:rPr>
        <w:rFonts w:ascii="Angsana New" w:hAnsi="Angsana New" w:hint="cs"/>
        <w:bCs/>
        <w:sz w:val="32"/>
        <w:szCs w:val="32"/>
        <w:cs/>
        <w:lang w:bidi="th-TH"/>
      </w:rPr>
      <w:t xml:space="preserve"> ธันวาคม </w:t>
    </w:r>
    <w:r w:rsidRPr="00CB050E">
      <w:rPr>
        <w:rFonts w:ascii="Angsana New" w:hAnsi="Angsana New"/>
        <w:bCs/>
        <w:sz w:val="32"/>
        <w:szCs w:val="32"/>
      </w:rPr>
      <w:t>256</w:t>
    </w:r>
    <w:r>
      <w:rPr>
        <w:rFonts w:ascii="Angsana New" w:hAnsi="Angsana New"/>
        <w:bCs/>
        <w:sz w:val="32"/>
        <w:szCs w:val="32"/>
      </w:rPr>
      <w:t>1</w:t>
    </w:r>
  </w:p>
  <w:p w:rsidR="00615FB0" w:rsidRPr="007A57EE" w:rsidRDefault="00615FB0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FA7747" w:rsidRDefault="00527FC7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49" type="#_x0000_t136" style="position:absolute;margin-left:78pt;margin-top:203.75pt;width:276pt;height:108pt;rotation:-2098978fd;z-index:251659264" filled="f" strokecolor="silver">
          <v:shadow color="#868686"/>
          <v:textpath style="font-family:&quot;Times New Roman&quot;;v-text-kern:t" trim="t" fitpath="t" string="Draft"/>
        </v:shape>
      </w:pict>
    </w:r>
    <w:r w:rsidR="00615FB0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="00615FB0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="00615FB0"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:rsidR="00615FB0" w:rsidRPr="00FA7747" w:rsidRDefault="00615FB0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Default="00615FB0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9A2067">
      <w:rPr>
        <w:rFonts w:ascii="Angsana New" w:hAnsi="Angsana New"/>
        <w:sz w:val="32"/>
        <w:szCs w:val="32"/>
      </w:rPr>
      <w:t xml:space="preserve">31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>
      <w:rPr>
        <w:rFonts w:ascii="Angsana New" w:hAnsi="Angsana New"/>
        <w:sz w:val="32"/>
        <w:szCs w:val="32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>
      <w:rPr>
        <w:rFonts w:ascii="Angsana New" w:hAnsi="Angsana New"/>
        <w:sz w:val="32"/>
        <w:szCs w:val="32"/>
      </w:rPr>
      <w:t>2548</w:t>
    </w:r>
  </w:p>
  <w:p w:rsidR="00615FB0" w:rsidRPr="00D8216C" w:rsidRDefault="00615FB0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E2301" w:rsidRDefault="00615FB0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615FB0" w:rsidRDefault="00615FB0" w:rsidP="00A20E0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Pr="00850A09" w:rsidRDefault="00615FB0" w:rsidP="00A20E05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2561</w:t>
    </w:r>
  </w:p>
  <w:p w:rsidR="00615FB0" w:rsidRPr="00133A03" w:rsidRDefault="00615FB0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206630" w:rsidRDefault="00615FB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proofErr w:type="spellStart"/>
    <w:r w:rsidRPr="00206630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206630">
      <w:rPr>
        <w:rFonts w:ascii="Angsana New" w:hAnsi="Angsana New" w:hint="cs"/>
        <w:b/>
        <w:bCs/>
        <w:sz w:val="32"/>
        <w:szCs w:val="32"/>
        <w:cs/>
      </w:rPr>
      <w:t xml:space="preserve"> จำกัด (มหาชน)</w:t>
    </w:r>
  </w:p>
  <w:p w:rsidR="00615FB0" w:rsidRPr="00206630" w:rsidRDefault="00615FB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615FB0" w:rsidRDefault="00615FB0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  <w:cs/>
      </w:rPr>
      <w:t>30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25</w:t>
    </w:r>
    <w:r>
      <w:rPr>
        <w:rFonts w:ascii="Angsana New" w:hAnsi="Angsana New" w:hint="cs"/>
        <w:b/>
        <w:bCs/>
        <w:sz w:val="32"/>
        <w:szCs w:val="32"/>
        <w:cs/>
      </w:rPr>
      <w:t>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254</w:t>
    </w:r>
    <w:r>
      <w:rPr>
        <w:rFonts w:ascii="Angsana New" w:hAnsi="Angsana New" w:hint="cs"/>
        <w:b/>
        <w:bCs/>
        <w:sz w:val="32"/>
        <w:szCs w:val="32"/>
        <w:cs/>
      </w:rPr>
      <w:t>9(ไม่ได้ตรวจสอบ)</w:t>
    </w:r>
  </w:p>
  <w:p w:rsidR="00615FB0" w:rsidRPr="00206630" w:rsidRDefault="00615FB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E2301" w:rsidRDefault="00615FB0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:rsidR="00615FB0" w:rsidRDefault="00615FB0" w:rsidP="009D523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Pr="00850A09" w:rsidRDefault="00615FB0" w:rsidP="009D5230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2561</w:t>
    </w:r>
  </w:p>
  <w:p w:rsidR="00615FB0" w:rsidRPr="00133A03" w:rsidRDefault="00615FB0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5FB0" w:rsidRPr="001E2301" w:rsidRDefault="00615FB0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proofErr w:type="spellEnd"/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:rsidR="00615FB0" w:rsidRPr="001E2301" w:rsidRDefault="00615FB0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615FB0" w:rsidRPr="00850A09" w:rsidRDefault="00615FB0" w:rsidP="00850A09">
    <w:pPr>
      <w:pStyle w:val="acctmainheading"/>
      <w:spacing w:after="0" w:line="240" w:lineRule="atLeast"/>
      <w:rPr>
        <w:rFonts w:ascii="Angsana New" w:hAnsi="Angsana New"/>
        <w:bCs/>
        <w:i/>
        <w:sz w:val="32"/>
        <w:szCs w:val="32"/>
        <w:lang w:val="en-US" w:bidi="th-TH"/>
      </w:rPr>
    </w:pPr>
    <w:r w:rsidRPr="003A27C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สำหรับปีสิ้นสุดวันที่ </w:t>
    </w:r>
    <w:r w:rsidRPr="003A27C0">
      <w:rPr>
        <w:rFonts w:ascii="Angsana New" w:hAnsi="Angsana New"/>
        <w:bCs/>
        <w:iCs/>
        <w:sz w:val="32"/>
        <w:szCs w:val="32"/>
        <w:lang w:val="en-US" w:bidi="th-TH"/>
      </w:rPr>
      <w:t>31</w:t>
    </w:r>
    <w:r w:rsidRPr="003A27C0">
      <w:rPr>
        <w:rFonts w:ascii="Angsana New" w:hAnsi="Angsana New"/>
        <w:bCs/>
        <w:i/>
        <w:sz w:val="32"/>
        <w:szCs w:val="32"/>
        <w:lang w:val="en-US" w:bidi="th-TH"/>
      </w:rPr>
      <w:t xml:space="preserve"> </w:t>
    </w:r>
    <w:r w:rsidRPr="003A27C0">
      <w:rPr>
        <w:rFonts w:ascii="Angsana New" w:hAnsi="Angsana New" w:hint="cs"/>
        <w:bCs/>
        <w:i/>
        <w:sz w:val="32"/>
        <w:szCs w:val="32"/>
        <w:cs/>
        <w:lang w:val="en-US" w:bidi="th-TH"/>
      </w:rPr>
      <w:t xml:space="preserve">ธันวาคม </w:t>
    </w:r>
    <w:r>
      <w:rPr>
        <w:rFonts w:ascii="Angsana New" w:hAnsi="Angsana New"/>
        <w:bCs/>
        <w:iCs/>
        <w:sz w:val="32"/>
        <w:szCs w:val="32"/>
        <w:lang w:val="en-US" w:bidi="th-TH"/>
      </w:rPr>
      <w:t>2561</w:t>
    </w:r>
  </w:p>
  <w:p w:rsidR="00615FB0" w:rsidRPr="00850A09" w:rsidRDefault="00615FB0" w:rsidP="00775E1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4B4149D"/>
    <w:multiLevelType w:val="hybridMultilevel"/>
    <w:tmpl w:val="328A4B40"/>
    <w:lvl w:ilvl="0" w:tplc="D95C524A">
      <w:start w:val="1"/>
      <w:numFmt w:val="thaiLetters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0A542C"/>
    <w:multiLevelType w:val="hybridMultilevel"/>
    <w:tmpl w:val="E042DFEA"/>
    <w:lvl w:ilvl="0" w:tplc="793A095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2B3F95"/>
    <w:multiLevelType w:val="multilevel"/>
    <w:tmpl w:val="21620E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A17126"/>
    <w:multiLevelType w:val="hybridMultilevel"/>
    <w:tmpl w:val="2878FE2A"/>
    <w:lvl w:ilvl="0" w:tplc="7C287028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647FC2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1E6123D6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701102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24EA51AA"/>
    <w:multiLevelType w:val="hybridMultilevel"/>
    <w:tmpl w:val="E8325DDA"/>
    <w:lvl w:ilvl="0" w:tplc="90E4E52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A554362"/>
    <w:multiLevelType w:val="hybridMultilevel"/>
    <w:tmpl w:val="15CEC30C"/>
    <w:lvl w:ilvl="0" w:tplc="044E925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28E75C6"/>
    <w:multiLevelType w:val="hybridMultilevel"/>
    <w:tmpl w:val="FDBE037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1672EFA"/>
    <w:multiLevelType w:val="hybridMultilevel"/>
    <w:tmpl w:val="81DA1616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894BDE"/>
    <w:multiLevelType w:val="singleLevel"/>
    <w:tmpl w:val="F3F802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6E065BB"/>
    <w:multiLevelType w:val="hybridMultilevel"/>
    <w:tmpl w:val="256E59E8"/>
    <w:lvl w:ilvl="0" w:tplc="AC72368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D37258"/>
    <w:multiLevelType w:val="hybridMultilevel"/>
    <w:tmpl w:val="C4CEA29E"/>
    <w:lvl w:ilvl="0" w:tplc="070CC79E">
      <w:start w:val="1"/>
      <w:numFmt w:val="decimal"/>
      <w:lvlText w:val="(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62E18B8"/>
    <w:multiLevelType w:val="hybridMultilevel"/>
    <w:tmpl w:val="F8824B50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  <w:num w:numId="9">
    <w:abstractNumId w:val="28"/>
  </w:num>
  <w:num w:numId="10">
    <w:abstractNumId w:val="24"/>
  </w:num>
  <w:num w:numId="11">
    <w:abstractNumId w:val="40"/>
  </w:num>
  <w:num w:numId="12">
    <w:abstractNumId w:val="29"/>
  </w:num>
  <w:num w:numId="13">
    <w:abstractNumId w:val="44"/>
  </w:num>
  <w:num w:numId="14">
    <w:abstractNumId w:val="8"/>
  </w:num>
  <w:num w:numId="15">
    <w:abstractNumId w:val="32"/>
  </w:num>
  <w:num w:numId="16">
    <w:abstractNumId w:val="34"/>
  </w:num>
  <w:num w:numId="17">
    <w:abstractNumId w:val="10"/>
  </w:num>
  <w:num w:numId="18">
    <w:abstractNumId w:val="25"/>
  </w:num>
  <w:num w:numId="19">
    <w:abstractNumId w:val="39"/>
  </w:num>
  <w:num w:numId="20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37"/>
  </w:num>
  <w:num w:numId="23">
    <w:abstractNumId w:val="19"/>
  </w:num>
  <w:num w:numId="24">
    <w:abstractNumId w:val="38"/>
  </w:num>
  <w:num w:numId="25">
    <w:abstractNumId w:val="30"/>
  </w:num>
  <w:num w:numId="26">
    <w:abstractNumId w:val="16"/>
  </w:num>
  <w:num w:numId="27">
    <w:abstractNumId w:val="22"/>
  </w:num>
  <w:num w:numId="28">
    <w:abstractNumId w:val="41"/>
  </w:num>
  <w:num w:numId="29">
    <w:abstractNumId w:val="23"/>
  </w:num>
  <w:num w:numId="30">
    <w:abstractNumId w:val="27"/>
  </w:num>
  <w:num w:numId="31">
    <w:abstractNumId w:val="46"/>
  </w:num>
  <w:num w:numId="32">
    <w:abstractNumId w:val="12"/>
  </w:num>
  <w:num w:numId="33">
    <w:abstractNumId w:val="18"/>
  </w:num>
  <w:num w:numId="34">
    <w:abstractNumId w:val="42"/>
  </w:num>
  <w:num w:numId="35">
    <w:abstractNumId w:val="21"/>
  </w:num>
  <w:num w:numId="36">
    <w:abstractNumId w:val="17"/>
  </w:num>
  <w:num w:numId="37">
    <w:abstractNumId w:val="14"/>
  </w:num>
  <w:num w:numId="38">
    <w:abstractNumId w:val="35"/>
  </w:num>
  <w:num w:numId="39">
    <w:abstractNumId w:val="36"/>
  </w:num>
  <w:num w:numId="40">
    <w:abstractNumId w:val="31"/>
  </w:num>
  <w:num w:numId="41">
    <w:abstractNumId w:val="33"/>
  </w:num>
  <w:num w:numId="42">
    <w:abstractNumId w:val="45"/>
  </w:num>
  <w:num w:numId="43">
    <w:abstractNumId w:val="9"/>
  </w:num>
  <w:num w:numId="44">
    <w:abstractNumId w:val="13"/>
  </w:num>
  <w:num w:numId="45">
    <w:abstractNumId w:val="20"/>
  </w:num>
  <w:num w:numId="46">
    <w:abstractNumId w:val="11"/>
  </w:num>
  <w:num w:numId="47">
    <w:abstractNumId w:val="43"/>
  </w:num>
  <w:num w:numId="4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4E"/>
    <w:rsid w:val="00000FBB"/>
    <w:rsid w:val="000016FE"/>
    <w:rsid w:val="000018BC"/>
    <w:rsid w:val="000019C7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A60"/>
    <w:rsid w:val="00005AAF"/>
    <w:rsid w:val="00005B2E"/>
    <w:rsid w:val="00006302"/>
    <w:rsid w:val="00006328"/>
    <w:rsid w:val="00006761"/>
    <w:rsid w:val="00006BA5"/>
    <w:rsid w:val="00006BC9"/>
    <w:rsid w:val="00006D92"/>
    <w:rsid w:val="00006FA5"/>
    <w:rsid w:val="00007CC1"/>
    <w:rsid w:val="00007CC8"/>
    <w:rsid w:val="00010129"/>
    <w:rsid w:val="00010447"/>
    <w:rsid w:val="000105D0"/>
    <w:rsid w:val="000106EF"/>
    <w:rsid w:val="00010EB4"/>
    <w:rsid w:val="0001130D"/>
    <w:rsid w:val="0001195F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B6E"/>
    <w:rsid w:val="00017E99"/>
    <w:rsid w:val="00017FF8"/>
    <w:rsid w:val="00020479"/>
    <w:rsid w:val="00020D82"/>
    <w:rsid w:val="00020EFA"/>
    <w:rsid w:val="00020FC5"/>
    <w:rsid w:val="000216F4"/>
    <w:rsid w:val="00021A27"/>
    <w:rsid w:val="00022033"/>
    <w:rsid w:val="00022050"/>
    <w:rsid w:val="0002225D"/>
    <w:rsid w:val="00022579"/>
    <w:rsid w:val="000225F0"/>
    <w:rsid w:val="00022951"/>
    <w:rsid w:val="00022B18"/>
    <w:rsid w:val="00023491"/>
    <w:rsid w:val="00023E11"/>
    <w:rsid w:val="00024246"/>
    <w:rsid w:val="0002445A"/>
    <w:rsid w:val="0002466E"/>
    <w:rsid w:val="00024846"/>
    <w:rsid w:val="000248DE"/>
    <w:rsid w:val="00024CCA"/>
    <w:rsid w:val="000250A9"/>
    <w:rsid w:val="000256D4"/>
    <w:rsid w:val="00025798"/>
    <w:rsid w:val="0002589B"/>
    <w:rsid w:val="00025CDE"/>
    <w:rsid w:val="00025EF4"/>
    <w:rsid w:val="0002671B"/>
    <w:rsid w:val="000275FA"/>
    <w:rsid w:val="00027F26"/>
    <w:rsid w:val="00027FA7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5E0"/>
    <w:rsid w:val="00033753"/>
    <w:rsid w:val="00033863"/>
    <w:rsid w:val="000339B8"/>
    <w:rsid w:val="00033A26"/>
    <w:rsid w:val="00033DE5"/>
    <w:rsid w:val="0003434C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7047"/>
    <w:rsid w:val="00037564"/>
    <w:rsid w:val="00037B04"/>
    <w:rsid w:val="00037BD9"/>
    <w:rsid w:val="00040571"/>
    <w:rsid w:val="00040649"/>
    <w:rsid w:val="00040C3B"/>
    <w:rsid w:val="00041055"/>
    <w:rsid w:val="000410F1"/>
    <w:rsid w:val="00041371"/>
    <w:rsid w:val="000417A1"/>
    <w:rsid w:val="000419C0"/>
    <w:rsid w:val="00041AE0"/>
    <w:rsid w:val="000422B0"/>
    <w:rsid w:val="0004266D"/>
    <w:rsid w:val="00042B76"/>
    <w:rsid w:val="00042CEB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F3"/>
    <w:rsid w:val="00045BF4"/>
    <w:rsid w:val="00045E2D"/>
    <w:rsid w:val="0004685C"/>
    <w:rsid w:val="00046BE4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50156"/>
    <w:rsid w:val="000502A1"/>
    <w:rsid w:val="000502EB"/>
    <w:rsid w:val="00050965"/>
    <w:rsid w:val="0005098D"/>
    <w:rsid w:val="00050EE5"/>
    <w:rsid w:val="000512D8"/>
    <w:rsid w:val="00051636"/>
    <w:rsid w:val="00051B10"/>
    <w:rsid w:val="0005210B"/>
    <w:rsid w:val="000527C7"/>
    <w:rsid w:val="00052B57"/>
    <w:rsid w:val="00052DEF"/>
    <w:rsid w:val="00052E8F"/>
    <w:rsid w:val="000535E3"/>
    <w:rsid w:val="00053B2B"/>
    <w:rsid w:val="00053DBC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E0A"/>
    <w:rsid w:val="0005704C"/>
    <w:rsid w:val="000571A7"/>
    <w:rsid w:val="000574DA"/>
    <w:rsid w:val="0005772F"/>
    <w:rsid w:val="00057763"/>
    <w:rsid w:val="000578B0"/>
    <w:rsid w:val="00060646"/>
    <w:rsid w:val="00060795"/>
    <w:rsid w:val="000609F7"/>
    <w:rsid w:val="00060C2A"/>
    <w:rsid w:val="00060C8F"/>
    <w:rsid w:val="00060D24"/>
    <w:rsid w:val="00061278"/>
    <w:rsid w:val="00061340"/>
    <w:rsid w:val="0006147E"/>
    <w:rsid w:val="00061891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BDA"/>
    <w:rsid w:val="00070FC4"/>
    <w:rsid w:val="000710A9"/>
    <w:rsid w:val="000710D1"/>
    <w:rsid w:val="0007112A"/>
    <w:rsid w:val="00071380"/>
    <w:rsid w:val="00071746"/>
    <w:rsid w:val="000721D1"/>
    <w:rsid w:val="0007262C"/>
    <w:rsid w:val="000726A8"/>
    <w:rsid w:val="000727AC"/>
    <w:rsid w:val="000730CF"/>
    <w:rsid w:val="000730D4"/>
    <w:rsid w:val="000731EF"/>
    <w:rsid w:val="0007345D"/>
    <w:rsid w:val="0007390B"/>
    <w:rsid w:val="00073A03"/>
    <w:rsid w:val="00073DB7"/>
    <w:rsid w:val="000744FA"/>
    <w:rsid w:val="00074605"/>
    <w:rsid w:val="00074C63"/>
    <w:rsid w:val="0007509B"/>
    <w:rsid w:val="000750F5"/>
    <w:rsid w:val="000751B4"/>
    <w:rsid w:val="000754D3"/>
    <w:rsid w:val="00075699"/>
    <w:rsid w:val="000758F0"/>
    <w:rsid w:val="000759E5"/>
    <w:rsid w:val="00075A10"/>
    <w:rsid w:val="00075ACD"/>
    <w:rsid w:val="00075D0D"/>
    <w:rsid w:val="00076119"/>
    <w:rsid w:val="0007623F"/>
    <w:rsid w:val="00076434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59"/>
    <w:rsid w:val="000928B2"/>
    <w:rsid w:val="00092977"/>
    <w:rsid w:val="00092B62"/>
    <w:rsid w:val="00092D1C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B4C"/>
    <w:rsid w:val="00094C94"/>
    <w:rsid w:val="00094D6E"/>
    <w:rsid w:val="00095878"/>
    <w:rsid w:val="00095E0D"/>
    <w:rsid w:val="00096008"/>
    <w:rsid w:val="0009618A"/>
    <w:rsid w:val="00096788"/>
    <w:rsid w:val="00096AD8"/>
    <w:rsid w:val="00096B30"/>
    <w:rsid w:val="00096EE2"/>
    <w:rsid w:val="00096EF9"/>
    <w:rsid w:val="0009756E"/>
    <w:rsid w:val="000978F0"/>
    <w:rsid w:val="000979B3"/>
    <w:rsid w:val="00097ACD"/>
    <w:rsid w:val="00097B75"/>
    <w:rsid w:val="00097C69"/>
    <w:rsid w:val="00097D16"/>
    <w:rsid w:val="00097EF5"/>
    <w:rsid w:val="000A0BD9"/>
    <w:rsid w:val="000A0C5A"/>
    <w:rsid w:val="000A0F01"/>
    <w:rsid w:val="000A1017"/>
    <w:rsid w:val="000A10B0"/>
    <w:rsid w:val="000A149B"/>
    <w:rsid w:val="000A1725"/>
    <w:rsid w:val="000A1762"/>
    <w:rsid w:val="000A17D2"/>
    <w:rsid w:val="000A1D5D"/>
    <w:rsid w:val="000A23C1"/>
    <w:rsid w:val="000A2877"/>
    <w:rsid w:val="000A29B0"/>
    <w:rsid w:val="000A2DD1"/>
    <w:rsid w:val="000A30B4"/>
    <w:rsid w:val="000A343F"/>
    <w:rsid w:val="000A3536"/>
    <w:rsid w:val="000A3543"/>
    <w:rsid w:val="000A3557"/>
    <w:rsid w:val="000A38D8"/>
    <w:rsid w:val="000A3C1A"/>
    <w:rsid w:val="000A3EE9"/>
    <w:rsid w:val="000A4212"/>
    <w:rsid w:val="000A4B14"/>
    <w:rsid w:val="000A50DB"/>
    <w:rsid w:val="000A58A5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97C"/>
    <w:rsid w:val="000C1A58"/>
    <w:rsid w:val="000C1CA6"/>
    <w:rsid w:val="000C1F03"/>
    <w:rsid w:val="000C24A6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EC2"/>
    <w:rsid w:val="000C5EC4"/>
    <w:rsid w:val="000C62AE"/>
    <w:rsid w:val="000C63D1"/>
    <w:rsid w:val="000C6493"/>
    <w:rsid w:val="000C6709"/>
    <w:rsid w:val="000C6B0B"/>
    <w:rsid w:val="000C6D34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A0F"/>
    <w:rsid w:val="000D3AC7"/>
    <w:rsid w:val="000D3D45"/>
    <w:rsid w:val="000D41FB"/>
    <w:rsid w:val="000D43A7"/>
    <w:rsid w:val="000D44ED"/>
    <w:rsid w:val="000D49FE"/>
    <w:rsid w:val="000D4D7C"/>
    <w:rsid w:val="000D4FC6"/>
    <w:rsid w:val="000D5118"/>
    <w:rsid w:val="000D5600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E04A6"/>
    <w:rsid w:val="000E07CD"/>
    <w:rsid w:val="000E085C"/>
    <w:rsid w:val="000E0949"/>
    <w:rsid w:val="000E0BFC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525"/>
    <w:rsid w:val="000F1BE3"/>
    <w:rsid w:val="000F21C0"/>
    <w:rsid w:val="000F2307"/>
    <w:rsid w:val="000F23CE"/>
    <w:rsid w:val="000F2613"/>
    <w:rsid w:val="000F270F"/>
    <w:rsid w:val="000F27F3"/>
    <w:rsid w:val="000F2899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D8A"/>
    <w:rsid w:val="000F52F6"/>
    <w:rsid w:val="000F5306"/>
    <w:rsid w:val="000F556F"/>
    <w:rsid w:val="000F574E"/>
    <w:rsid w:val="000F5B54"/>
    <w:rsid w:val="000F5C4C"/>
    <w:rsid w:val="000F6007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4B3"/>
    <w:rsid w:val="00102940"/>
    <w:rsid w:val="00102C62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42BD"/>
    <w:rsid w:val="0011485F"/>
    <w:rsid w:val="00114BFB"/>
    <w:rsid w:val="00114DE9"/>
    <w:rsid w:val="0011507C"/>
    <w:rsid w:val="00115442"/>
    <w:rsid w:val="001154BB"/>
    <w:rsid w:val="00115547"/>
    <w:rsid w:val="00115AB2"/>
    <w:rsid w:val="00115C40"/>
    <w:rsid w:val="00115D25"/>
    <w:rsid w:val="00116002"/>
    <w:rsid w:val="0011632B"/>
    <w:rsid w:val="001164DE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735"/>
    <w:rsid w:val="00120E1B"/>
    <w:rsid w:val="00121271"/>
    <w:rsid w:val="001214BA"/>
    <w:rsid w:val="001215B1"/>
    <w:rsid w:val="0012173E"/>
    <w:rsid w:val="00121778"/>
    <w:rsid w:val="001219E9"/>
    <w:rsid w:val="00121B39"/>
    <w:rsid w:val="00121BC8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B6"/>
    <w:rsid w:val="001238EB"/>
    <w:rsid w:val="00123BEB"/>
    <w:rsid w:val="00124623"/>
    <w:rsid w:val="001249EF"/>
    <w:rsid w:val="00124B04"/>
    <w:rsid w:val="00124B84"/>
    <w:rsid w:val="00125041"/>
    <w:rsid w:val="00125080"/>
    <w:rsid w:val="001260AE"/>
    <w:rsid w:val="00126172"/>
    <w:rsid w:val="001263FB"/>
    <w:rsid w:val="0012642B"/>
    <w:rsid w:val="00126502"/>
    <w:rsid w:val="0012669B"/>
    <w:rsid w:val="001268F5"/>
    <w:rsid w:val="001268F8"/>
    <w:rsid w:val="00126B3A"/>
    <w:rsid w:val="00126C10"/>
    <w:rsid w:val="00127127"/>
    <w:rsid w:val="00127299"/>
    <w:rsid w:val="00130215"/>
    <w:rsid w:val="00130948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190"/>
    <w:rsid w:val="0013248F"/>
    <w:rsid w:val="00132547"/>
    <w:rsid w:val="001329E7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ECD"/>
    <w:rsid w:val="0013678D"/>
    <w:rsid w:val="00136C1E"/>
    <w:rsid w:val="00136EEA"/>
    <w:rsid w:val="0013706F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4CA"/>
    <w:rsid w:val="00142999"/>
    <w:rsid w:val="00142CD3"/>
    <w:rsid w:val="00142F34"/>
    <w:rsid w:val="00142FD0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8FF"/>
    <w:rsid w:val="00147CAF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516"/>
    <w:rsid w:val="001535E8"/>
    <w:rsid w:val="00153D72"/>
    <w:rsid w:val="0015435C"/>
    <w:rsid w:val="00154CC4"/>
    <w:rsid w:val="00154ECD"/>
    <w:rsid w:val="00154EDF"/>
    <w:rsid w:val="0015520F"/>
    <w:rsid w:val="001552F7"/>
    <w:rsid w:val="00156022"/>
    <w:rsid w:val="001564DB"/>
    <w:rsid w:val="00156735"/>
    <w:rsid w:val="001567FB"/>
    <w:rsid w:val="00156CA4"/>
    <w:rsid w:val="00157052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6CA"/>
    <w:rsid w:val="00161825"/>
    <w:rsid w:val="00161D65"/>
    <w:rsid w:val="0016208F"/>
    <w:rsid w:val="001620C9"/>
    <w:rsid w:val="00162181"/>
    <w:rsid w:val="00162A36"/>
    <w:rsid w:val="00162B4A"/>
    <w:rsid w:val="00162E76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EB"/>
    <w:rsid w:val="00165B75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11F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C57"/>
    <w:rsid w:val="00173CC6"/>
    <w:rsid w:val="00174035"/>
    <w:rsid w:val="001741B9"/>
    <w:rsid w:val="00174294"/>
    <w:rsid w:val="001743B5"/>
    <w:rsid w:val="00174B6E"/>
    <w:rsid w:val="00175025"/>
    <w:rsid w:val="001753CD"/>
    <w:rsid w:val="00175405"/>
    <w:rsid w:val="00175ED3"/>
    <w:rsid w:val="00175FD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B2"/>
    <w:rsid w:val="0018159A"/>
    <w:rsid w:val="00181957"/>
    <w:rsid w:val="0018232A"/>
    <w:rsid w:val="001825B6"/>
    <w:rsid w:val="001829C5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4308"/>
    <w:rsid w:val="0019458C"/>
    <w:rsid w:val="00194750"/>
    <w:rsid w:val="0019481E"/>
    <w:rsid w:val="00194947"/>
    <w:rsid w:val="00194BD3"/>
    <w:rsid w:val="00194BEA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808"/>
    <w:rsid w:val="001A40B4"/>
    <w:rsid w:val="001A480E"/>
    <w:rsid w:val="001A4A85"/>
    <w:rsid w:val="001A4F02"/>
    <w:rsid w:val="001A54B4"/>
    <w:rsid w:val="001A5590"/>
    <w:rsid w:val="001A598A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DFB"/>
    <w:rsid w:val="001B0F39"/>
    <w:rsid w:val="001B1997"/>
    <w:rsid w:val="001B1A6E"/>
    <w:rsid w:val="001B1C98"/>
    <w:rsid w:val="001B25A3"/>
    <w:rsid w:val="001B28B7"/>
    <w:rsid w:val="001B2A22"/>
    <w:rsid w:val="001B2A5E"/>
    <w:rsid w:val="001B301B"/>
    <w:rsid w:val="001B3ADC"/>
    <w:rsid w:val="001B3B3A"/>
    <w:rsid w:val="001B41B5"/>
    <w:rsid w:val="001B4A59"/>
    <w:rsid w:val="001B4ADD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53F4"/>
    <w:rsid w:val="001C56F6"/>
    <w:rsid w:val="001C57C5"/>
    <w:rsid w:val="001C59EE"/>
    <w:rsid w:val="001C5A39"/>
    <w:rsid w:val="001C605D"/>
    <w:rsid w:val="001C628B"/>
    <w:rsid w:val="001C674F"/>
    <w:rsid w:val="001C6992"/>
    <w:rsid w:val="001C7826"/>
    <w:rsid w:val="001D0408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370"/>
    <w:rsid w:val="001D354C"/>
    <w:rsid w:val="001D3B2E"/>
    <w:rsid w:val="001D3C79"/>
    <w:rsid w:val="001D3CC9"/>
    <w:rsid w:val="001D3F94"/>
    <w:rsid w:val="001D40E6"/>
    <w:rsid w:val="001D446E"/>
    <w:rsid w:val="001D457C"/>
    <w:rsid w:val="001D50D1"/>
    <w:rsid w:val="001D50F1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78"/>
    <w:rsid w:val="001E454D"/>
    <w:rsid w:val="001E491B"/>
    <w:rsid w:val="001E4A3B"/>
    <w:rsid w:val="001E4CEC"/>
    <w:rsid w:val="001E4E7A"/>
    <w:rsid w:val="001E4EDE"/>
    <w:rsid w:val="001E52AD"/>
    <w:rsid w:val="001E57CE"/>
    <w:rsid w:val="001E59BD"/>
    <w:rsid w:val="001E59FB"/>
    <w:rsid w:val="001E5FA6"/>
    <w:rsid w:val="001E60F6"/>
    <w:rsid w:val="001E6666"/>
    <w:rsid w:val="001E6A0C"/>
    <w:rsid w:val="001E6E3E"/>
    <w:rsid w:val="001E7065"/>
    <w:rsid w:val="001E789C"/>
    <w:rsid w:val="001F0048"/>
    <w:rsid w:val="001F03D0"/>
    <w:rsid w:val="001F0960"/>
    <w:rsid w:val="001F0C08"/>
    <w:rsid w:val="001F0C8B"/>
    <w:rsid w:val="001F0CAB"/>
    <w:rsid w:val="001F0DE1"/>
    <w:rsid w:val="001F1E33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EC3"/>
    <w:rsid w:val="001F5127"/>
    <w:rsid w:val="001F524E"/>
    <w:rsid w:val="001F5625"/>
    <w:rsid w:val="001F5862"/>
    <w:rsid w:val="001F589B"/>
    <w:rsid w:val="001F5C62"/>
    <w:rsid w:val="001F5FF5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8F"/>
    <w:rsid w:val="001F7C4D"/>
    <w:rsid w:val="001F7CC4"/>
    <w:rsid w:val="001F7DED"/>
    <w:rsid w:val="0020001F"/>
    <w:rsid w:val="00200649"/>
    <w:rsid w:val="002006A9"/>
    <w:rsid w:val="002006EC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D"/>
    <w:rsid w:val="00205046"/>
    <w:rsid w:val="002056B9"/>
    <w:rsid w:val="002056E9"/>
    <w:rsid w:val="00205AB9"/>
    <w:rsid w:val="00205B18"/>
    <w:rsid w:val="002061D5"/>
    <w:rsid w:val="002062DC"/>
    <w:rsid w:val="00206555"/>
    <w:rsid w:val="00206630"/>
    <w:rsid w:val="002066C2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E71"/>
    <w:rsid w:val="00210F61"/>
    <w:rsid w:val="002110D3"/>
    <w:rsid w:val="002114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63E"/>
    <w:rsid w:val="0021377A"/>
    <w:rsid w:val="00213BB0"/>
    <w:rsid w:val="00213CCA"/>
    <w:rsid w:val="00213D3C"/>
    <w:rsid w:val="00213FCE"/>
    <w:rsid w:val="002143C3"/>
    <w:rsid w:val="002146DC"/>
    <w:rsid w:val="0021488E"/>
    <w:rsid w:val="00214AA8"/>
    <w:rsid w:val="00214BD1"/>
    <w:rsid w:val="00214CC2"/>
    <w:rsid w:val="00214CC5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CF7"/>
    <w:rsid w:val="00220E0A"/>
    <w:rsid w:val="00220E9B"/>
    <w:rsid w:val="002214CD"/>
    <w:rsid w:val="002215CD"/>
    <w:rsid w:val="00221887"/>
    <w:rsid w:val="0022189B"/>
    <w:rsid w:val="00221929"/>
    <w:rsid w:val="002221CE"/>
    <w:rsid w:val="002225A7"/>
    <w:rsid w:val="00222872"/>
    <w:rsid w:val="00222ADA"/>
    <w:rsid w:val="0022312B"/>
    <w:rsid w:val="0022329B"/>
    <w:rsid w:val="0022381A"/>
    <w:rsid w:val="00224264"/>
    <w:rsid w:val="0022474E"/>
    <w:rsid w:val="00224799"/>
    <w:rsid w:val="00224CD0"/>
    <w:rsid w:val="002254D3"/>
    <w:rsid w:val="002255E6"/>
    <w:rsid w:val="00225CB2"/>
    <w:rsid w:val="002263C1"/>
    <w:rsid w:val="002269C7"/>
    <w:rsid w:val="00226E2F"/>
    <w:rsid w:val="00226E70"/>
    <w:rsid w:val="00226FB3"/>
    <w:rsid w:val="002276FE"/>
    <w:rsid w:val="00227952"/>
    <w:rsid w:val="002279DE"/>
    <w:rsid w:val="00227BF0"/>
    <w:rsid w:val="00227C4D"/>
    <w:rsid w:val="00227CC1"/>
    <w:rsid w:val="00227E5D"/>
    <w:rsid w:val="00227EF4"/>
    <w:rsid w:val="00227F12"/>
    <w:rsid w:val="0023004C"/>
    <w:rsid w:val="00230621"/>
    <w:rsid w:val="00230697"/>
    <w:rsid w:val="002308D7"/>
    <w:rsid w:val="00230913"/>
    <w:rsid w:val="00230971"/>
    <w:rsid w:val="00231142"/>
    <w:rsid w:val="00231242"/>
    <w:rsid w:val="00231367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3213"/>
    <w:rsid w:val="002333EA"/>
    <w:rsid w:val="00233725"/>
    <w:rsid w:val="00233947"/>
    <w:rsid w:val="00233C2A"/>
    <w:rsid w:val="0023430B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EBF"/>
    <w:rsid w:val="00243EE2"/>
    <w:rsid w:val="00244302"/>
    <w:rsid w:val="00244334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7C9"/>
    <w:rsid w:val="002528B0"/>
    <w:rsid w:val="0025290F"/>
    <w:rsid w:val="00252931"/>
    <w:rsid w:val="00252BAA"/>
    <w:rsid w:val="002534A0"/>
    <w:rsid w:val="0025388D"/>
    <w:rsid w:val="002538F6"/>
    <w:rsid w:val="002539E1"/>
    <w:rsid w:val="00253B54"/>
    <w:rsid w:val="0025446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FC2"/>
    <w:rsid w:val="00257601"/>
    <w:rsid w:val="0025777F"/>
    <w:rsid w:val="00257793"/>
    <w:rsid w:val="00257804"/>
    <w:rsid w:val="00257C61"/>
    <w:rsid w:val="00257E26"/>
    <w:rsid w:val="00257E2F"/>
    <w:rsid w:val="00260536"/>
    <w:rsid w:val="00260555"/>
    <w:rsid w:val="00260B87"/>
    <w:rsid w:val="00260CAC"/>
    <w:rsid w:val="002610D2"/>
    <w:rsid w:val="00261372"/>
    <w:rsid w:val="002613E8"/>
    <w:rsid w:val="00261408"/>
    <w:rsid w:val="00261A8D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565"/>
    <w:rsid w:val="002648C3"/>
    <w:rsid w:val="00264E68"/>
    <w:rsid w:val="002655F4"/>
    <w:rsid w:val="00265837"/>
    <w:rsid w:val="00265A63"/>
    <w:rsid w:val="00265FB5"/>
    <w:rsid w:val="00266469"/>
    <w:rsid w:val="00266594"/>
    <w:rsid w:val="00266689"/>
    <w:rsid w:val="002666B8"/>
    <w:rsid w:val="00266827"/>
    <w:rsid w:val="00266F99"/>
    <w:rsid w:val="00267622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795"/>
    <w:rsid w:val="00273E34"/>
    <w:rsid w:val="002744D2"/>
    <w:rsid w:val="002747DC"/>
    <w:rsid w:val="00274989"/>
    <w:rsid w:val="00275011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74FD"/>
    <w:rsid w:val="00277603"/>
    <w:rsid w:val="002776E7"/>
    <w:rsid w:val="002779A4"/>
    <w:rsid w:val="00277C07"/>
    <w:rsid w:val="00277E6D"/>
    <w:rsid w:val="0028006F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2860"/>
    <w:rsid w:val="00282E7A"/>
    <w:rsid w:val="002831F6"/>
    <w:rsid w:val="00283B19"/>
    <w:rsid w:val="00283BEB"/>
    <w:rsid w:val="00283CBC"/>
    <w:rsid w:val="00283D52"/>
    <w:rsid w:val="002840C0"/>
    <w:rsid w:val="0028452C"/>
    <w:rsid w:val="002845EE"/>
    <w:rsid w:val="002864D7"/>
    <w:rsid w:val="002865E9"/>
    <w:rsid w:val="00286939"/>
    <w:rsid w:val="002869B5"/>
    <w:rsid w:val="00286DD0"/>
    <w:rsid w:val="002870B9"/>
    <w:rsid w:val="00287254"/>
    <w:rsid w:val="0028733C"/>
    <w:rsid w:val="00287462"/>
    <w:rsid w:val="002877A0"/>
    <w:rsid w:val="00287EAD"/>
    <w:rsid w:val="00287EB1"/>
    <w:rsid w:val="00287EC9"/>
    <w:rsid w:val="0029022E"/>
    <w:rsid w:val="002903C0"/>
    <w:rsid w:val="00290407"/>
    <w:rsid w:val="002904A5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D54"/>
    <w:rsid w:val="00293223"/>
    <w:rsid w:val="00293580"/>
    <w:rsid w:val="00293592"/>
    <w:rsid w:val="00293878"/>
    <w:rsid w:val="00293952"/>
    <w:rsid w:val="00293EF8"/>
    <w:rsid w:val="0029400B"/>
    <w:rsid w:val="0029448A"/>
    <w:rsid w:val="00294BB1"/>
    <w:rsid w:val="00294BE2"/>
    <w:rsid w:val="00294CBC"/>
    <w:rsid w:val="002951AF"/>
    <w:rsid w:val="00295234"/>
    <w:rsid w:val="0029527F"/>
    <w:rsid w:val="0029534C"/>
    <w:rsid w:val="002953CE"/>
    <w:rsid w:val="00295408"/>
    <w:rsid w:val="00295840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1E0"/>
    <w:rsid w:val="002A02DC"/>
    <w:rsid w:val="002A0341"/>
    <w:rsid w:val="002A0E2D"/>
    <w:rsid w:val="002A12B7"/>
    <w:rsid w:val="002A13F6"/>
    <w:rsid w:val="002A155F"/>
    <w:rsid w:val="002A1EB7"/>
    <w:rsid w:val="002A1FFF"/>
    <w:rsid w:val="002A240F"/>
    <w:rsid w:val="002A2DB6"/>
    <w:rsid w:val="002A3008"/>
    <w:rsid w:val="002A3206"/>
    <w:rsid w:val="002A35DC"/>
    <w:rsid w:val="002A39BD"/>
    <w:rsid w:val="002A39DE"/>
    <w:rsid w:val="002A39EB"/>
    <w:rsid w:val="002A47E9"/>
    <w:rsid w:val="002A4A2F"/>
    <w:rsid w:val="002A4D18"/>
    <w:rsid w:val="002A4D7A"/>
    <w:rsid w:val="002A4E29"/>
    <w:rsid w:val="002A511E"/>
    <w:rsid w:val="002A6381"/>
    <w:rsid w:val="002A644F"/>
    <w:rsid w:val="002A64CB"/>
    <w:rsid w:val="002A6DF0"/>
    <w:rsid w:val="002A7097"/>
    <w:rsid w:val="002A7219"/>
    <w:rsid w:val="002A7CD8"/>
    <w:rsid w:val="002A7D42"/>
    <w:rsid w:val="002A7EE1"/>
    <w:rsid w:val="002B00C5"/>
    <w:rsid w:val="002B0189"/>
    <w:rsid w:val="002B0205"/>
    <w:rsid w:val="002B0592"/>
    <w:rsid w:val="002B081E"/>
    <w:rsid w:val="002B0902"/>
    <w:rsid w:val="002B0C58"/>
    <w:rsid w:val="002B0E1A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5767"/>
    <w:rsid w:val="002B5796"/>
    <w:rsid w:val="002B596C"/>
    <w:rsid w:val="002B61A7"/>
    <w:rsid w:val="002B64A7"/>
    <w:rsid w:val="002B66C7"/>
    <w:rsid w:val="002B6ACD"/>
    <w:rsid w:val="002B6D67"/>
    <w:rsid w:val="002B6E19"/>
    <w:rsid w:val="002B701F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965"/>
    <w:rsid w:val="002C69A7"/>
    <w:rsid w:val="002C6ABE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E73"/>
    <w:rsid w:val="002E4F85"/>
    <w:rsid w:val="002E507D"/>
    <w:rsid w:val="002E5315"/>
    <w:rsid w:val="002E574C"/>
    <w:rsid w:val="002E595B"/>
    <w:rsid w:val="002E5ACB"/>
    <w:rsid w:val="002E604E"/>
    <w:rsid w:val="002E642B"/>
    <w:rsid w:val="002E67CF"/>
    <w:rsid w:val="002E729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30C1"/>
    <w:rsid w:val="002F31A4"/>
    <w:rsid w:val="002F3675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75F"/>
    <w:rsid w:val="002F5B55"/>
    <w:rsid w:val="002F64F8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8F2"/>
    <w:rsid w:val="00300BCD"/>
    <w:rsid w:val="00300CBA"/>
    <w:rsid w:val="00300F1B"/>
    <w:rsid w:val="00301214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DB8"/>
    <w:rsid w:val="00316146"/>
    <w:rsid w:val="0031614D"/>
    <w:rsid w:val="0031664C"/>
    <w:rsid w:val="003166C5"/>
    <w:rsid w:val="00316E96"/>
    <w:rsid w:val="00317552"/>
    <w:rsid w:val="00317668"/>
    <w:rsid w:val="00317B13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F2"/>
    <w:rsid w:val="003274B0"/>
    <w:rsid w:val="0032782B"/>
    <w:rsid w:val="003278F3"/>
    <w:rsid w:val="003278F8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41F"/>
    <w:rsid w:val="003335E3"/>
    <w:rsid w:val="0033384E"/>
    <w:rsid w:val="00333D08"/>
    <w:rsid w:val="00333D40"/>
    <w:rsid w:val="00333D6C"/>
    <w:rsid w:val="00334200"/>
    <w:rsid w:val="00334502"/>
    <w:rsid w:val="00334518"/>
    <w:rsid w:val="00334576"/>
    <w:rsid w:val="003346D5"/>
    <w:rsid w:val="00334D81"/>
    <w:rsid w:val="00335756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4E2"/>
    <w:rsid w:val="00343F9F"/>
    <w:rsid w:val="003442BB"/>
    <w:rsid w:val="0034431D"/>
    <w:rsid w:val="003443FC"/>
    <w:rsid w:val="00344735"/>
    <w:rsid w:val="0034574A"/>
    <w:rsid w:val="003461CE"/>
    <w:rsid w:val="003469DF"/>
    <w:rsid w:val="00346DB0"/>
    <w:rsid w:val="00346FC1"/>
    <w:rsid w:val="0034740D"/>
    <w:rsid w:val="00347ADA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15F6"/>
    <w:rsid w:val="003515F8"/>
    <w:rsid w:val="00351997"/>
    <w:rsid w:val="003519D6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781"/>
    <w:rsid w:val="003547B0"/>
    <w:rsid w:val="00354D3A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80"/>
    <w:rsid w:val="00360191"/>
    <w:rsid w:val="003603DD"/>
    <w:rsid w:val="0036049D"/>
    <w:rsid w:val="003606A6"/>
    <w:rsid w:val="00360C3B"/>
    <w:rsid w:val="003613F2"/>
    <w:rsid w:val="0036210D"/>
    <w:rsid w:val="00362765"/>
    <w:rsid w:val="00362996"/>
    <w:rsid w:val="00362F0C"/>
    <w:rsid w:val="00363559"/>
    <w:rsid w:val="00363F87"/>
    <w:rsid w:val="00364127"/>
    <w:rsid w:val="0036479C"/>
    <w:rsid w:val="00364959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A55"/>
    <w:rsid w:val="00367DFD"/>
    <w:rsid w:val="0037057D"/>
    <w:rsid w:val="00370FC2"/>
    <w:rsid w:val="00371132"/>
    <w:rsid w:val="0037117F"/>
    <w:rsid w:val="003717EC"/>
    <w:rsid w:val="0037183B"/>
    <w:rsid w:val="00371CFA"/>
    <w:rsid w:val="00372C27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8020B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C76"/>
    <w:rsid w:val="00385A99"/>
    <w:rsid w:val="00385F92"/>
    <w:rsid w:val="00385FA0"/>
    <w:rsid w:val="00386065"/>
    <w:rsid w:val="003868EA"/>
    <w:rsid w:val="003869BF"/>
    <w:rsid w:val="00386BAF"/>
    <w:rsid w:val="00386CC9"/>
    <w:rsid w:val="00387A0C"/>
    <w:rsid w:val="00387A2E"/>
    <w:rsid w:val="00387A33"/>
    <w:rsid w:val="00387E06"/>
    <w:rsid w:val="00390116"/>
    <w:rsid w:val="0039061A"/>
    <w:rsid w:val="00390644"/>
    <w:rsid w:val="003909FD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636"/>
    <w:rsid w:val="00392822"/>
    <w:rsid w:val="003928A4"/>
    <w:rsid w:val="00392938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E0C"/>
    <w:rsid w:val="00395EC6"/>
    <w:rsid w:val="00396384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4B2"/>
    <w:rsid w:val="003A25BE"/>
    <w:rsid w:val="003A27C0"/>
    <w:rsid w:val="003A2BF0"/>
    <w:rsid w:val="003A2D02"/>
    <w:rsid w:val="003A3009"/>
    <w:rsid w:val="003A308F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E1"/>
    <w:rsid w:val="003A78B6"/>
    <w:rsid w:val="003A7E7C"/>
    <w:rsid w:val="003B037A"/>
    <w:rsid w:val="003B08B9"/>
    <w:rsid w:val="003B0A7F"/>
    <w:rsid w:val="003B0D7B"/>
    <w:rsid w:val="003B0E6C"/>
    <w:rsid w:val="003B0EBA"/>
    <w:rsid w:val="003B0F6D"/>
    <w:rsid w:val="003B1204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41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5C3"/>
    <w:rsid w:val="003B6FA6"/>
    <w:rsid w:val="003B712A"/>
    <w:rsid w:val="003B72D0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71"/>
    <w:rsid w:val="003C1EF5"/>
    <w:rsid w:val="003C1EFF"/>
    <w:rsid w:val="003C20AF"/>
    <w:rsid w:val="003C2161"/>
    <w:rsid w:val="003C2570"/>
    <w:rsid w:val="003C411D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82E"/>
    <w:rsid w:val="003C7835"/>
    <w:rsid w:val="003C7B44"/>
    <w:rsid w:val="003C7F03"/>
    <w:rsid w:val="003D01BA"/>
    <w:rsid w:val="003D04A5"/>
    <w:rsid w:val="003D0652"/>
    <w:rsid w:val="003D0660"/>
    <w:rsid w:val="003D0881"/>
    <w:rsid w:val="003D09B9"/>
    <w:rsid w:val="003D0CBB"/>
    <w:rsid w:val="003D0F25"/>
    <w:rsid w:val="003D0F67"/>
    <w:rsid w:val="003D0F78"/>
    <w:rsid w:val="003D0F93"/>
    <w:rsid w:val="003D107F"/>
    <w:rsid w:val="003D10B7"/>
    <w:rsid w:val="003D1465"/>
    <w:rsid w:val="003D1570"/>
    <w:rsid w:val="003D1BFC"/>
    <w:rsid w:val="003D1C64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10B9"/>
    <w:rsid w:val="003E1CD6"/>
    <w:rsid w:val="003E228F"/>
    <w:rsid w:val="003E2365"/>
    <w:rsid w:val="003E2473"/>
    <w:rsid w:val="003E31E3"/>
    <w:rsid w:val="003E3210"/>
    <w:rsid w:val="003E3345"/>
    <w:rsid w:val="003E3550"/>
    <w:rsid w:val="003E3672"/>
    <w:rsid w:val="003E375E"/>
    <w:rsid w:val="003E3D41"/>
    <w:rsid w:val="003E4046"/>
    <w:rsid w:val="003E4201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65A6"/>
    <w:rsid w:val="003E684F"/>
    <w:rsid w:val="003E69CE"/>
    <w:rsid w:val="003E6A4D"/>
    <w:rsid w:val="003E6D17"/>
    <w:rsid w:val="003E7144"/>
    <w:rsid w:val="003E71EF"/>
    <w:rsid w:val="003E7438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738"/>
    <w:rsid w:val="003F68E0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DB"/>
    <w:rsid w:val="0040114F"/>
    <w:rsid w:val="00401741"/>
    <w:rsid w:val="00401BD4"/>
    <w:rsid w:val="00401EE8"/>
    <w:rsid w:val="00401F22"/>
    <w:rsid w:val="0040219F"/>
    <w:rsid w:val="004021B9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E6D"/>
    <w:rsid w:val="00402EC3"/>
    <w:rsid w:val="0040353F"/>
    <w:rsid w:val="004035FC"/>
    <w:rsid w:val="00403928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6E7"/>
    <w:rsid w:val="004078BA"/>
    <w:rsid w:val="0041095A"/>
    <w:rsid w:val="00410B67"/>
    <w:rsid w:val="00410ED5"/>
    <w:rsid w:val="00410F44"/>
    <w:rsid w:val="00410FC8"/>
    <w:rsid w:val="0041109C"/>
    <w:rsid w:val="0041140B"/>
    <w:rsid w:val="00411860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2077F"/>
    <w:rsid w:val="004207BE"/>
    <w:rsid w:val="004207D1"/>
    <w:rsid w:val="00420A83"/>
    <w:rsid w:val="00420BED"/>
    <w:rsid w:val="0042102D"/>
    <w:rsid w:val="004212CC"/>
    <w:rsid w:val="00421C2E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282"/>
    <w:rsid w:val="00433450"/>
    <w:rsid w:val="00433574"/>
    <w:rsid w:val="00433DB4"/>
    <w:rsid w:val="00434079"/>
    <w:rsid w:val="00434096"/>
    <w:rsid w:val="0043411F"/>
    <w:rsid w:val="004350CA"/>
    <w:rsid w:val="00435B2F"/>
    <w:rsid w:val="00435BF3"/>
    <w:rsid w:val="00435F35"/>
    <w:rsid w:val="00435FC2"/>
    <w:rsid w:val="004361DE"/>
    <w:rsid w:val="00436C0E"/>
    <w:rsid w:val="00436E57"/>
    <w:rsid w:val="004373A0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318"/>
    <w:rsid w:val="0044437A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AA0"/>
    <w:rsid w:val="00450B61"/>
    <w:rsid w:val="00450CA5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AEC"/>
    <w:rsid w:val="00452B75"/>
    <w:rsid w:val="00452BE0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36C"/>
    <w:rsid w:val="00455509"/>
    <w:rsid w:val="0045553A"/>
    <w:rsid w:val="004557F3"/>
    <w:rsid w:val="00455B6A"/>
    <w:rsid w:val="00455BF8"/>
    <w:rsid w:val="00455DAD"/>
    <w:rsid w:val="00455E53"/>
    <w:rsid w:val="00455E65"/>
    <w:rsid w:val="0045652D"/>
    <w:rsid w:val="004569BA"/>
    <w:rsid w:val="00456A2B"/>
    <w:rsid w:val="00456B3E"/>
    <w:rsid w:val="00456BBD"/>
    <w:rsid w:val="00456E09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CBB"/>
    <w:rsid w:val="00465F06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524"/>
    <w:rsid w:val="00472B80"/>
    <w:rsid w:val="00472BFE"/>
    <w:rsid w:val="00472FC1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CBB"/>
    <w:rsid w:val="00475E65"/>
    <w:rsid w:val="00476009"/>
    <w:rsid w:val="00476035"/>
    <w:rsid w:val="00476176"/>
    <w:rsid w:val="0047619F"/>
    <w:rsid w:val="004763CA"/>
    <w:rsid w:val="00476E2C"/>
    <w:rsid w:val="00476E34"/>
    <w:rsid w:val="004773A2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A00"/>
    <w:rsid w:val="00487C06"/>
    <w:rsid w:val="00487DCB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5D0"/>
    <w:rsid w:val="004A4701"/>
    <w:rsid w:val="004A4A08"/>
    <w:rsid w:val="004A4CB0"/>
    <w:rsid w:val="004A510E"/>
    <w:rsid w:val="004A5216"/>
    <w:rsid w:val="004A5841"/>
    <w:rsid w:val="004A589A"/>
    <w:rsid w:val="004A58DB"/>
    <w:rsid w:val="004A5947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E3"/>
    <w:rsid w:val="004B1B71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798"/>
    <w:rsid w:val="004B3E87"/>
    <w:rsid w:val="004B3EFB"/>
    <w:rsid w:val="004B439F"/>
    <w:rsid w:val="004B47DC"/>
    <w:rsid w:val="004B4901"/>
    <w:rsid w:val="004B4A76"/>
    <w:rsid w:val="004B4AFD"/>
    <w:rsid w:val="004B4FE5"/>
    <w:rsid w:val="004B5537"/>
    <w:rsid w:val="004B56C6"/>
    <w:rsid w:val="004B591B"/>
    <w:rsid w:val="004B5D31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E3F"/>
    <w:rsid w:val="004D0F77"/>
    <w:rsid w:val="004D195B"/>
    <w:rsid w:val="004D203F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40C1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94F"/>
    <w:rsid w:val="004D6BA7"/>
    <w:rsid w:val="004D6C35"/>
    <w:rsid w:val="004D6F95"/>
    <w:rsid w:val="004D77EE"/>
    <w:rsid w:val="004D7FDE"/>
    <w:rsid w:val="004E0168"/>
    <w:rsid w:val="004E03B2"/>
    <w:rsid w:val="004E03DC"/>
    <w:rsid w:val="004E0544"/>
    <w:rsid w:val="004E1015"/>
    <w:rsid w:val="004E1381"/>
    <w:rsid w:val="004E1463"/>
    <w:rsid w:val="004E148A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EA5"/>
    <w:rsid w:val="004E2F00"/>
    <w:rsid w:val="004E3059"/>
    <w:rsid w:val="004E3217"/>
    <w:rsid w:val="004E340C"/>
    <w:rsid w:val="004E3499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8B5"/>
    <w:rsid w:val="004E79B2"/>
    <w:rsid w:val="004E7BDC"/>
    <w:rsid w:val="004E7E67"/>
    <w:rsid w:val="004F04E2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DD7"/>
    <w:rsid w:val="004F3A98"/>
    <w:rsid w:val="004F3F02"/>
    <w:rsid w:val="004F43D0"/>
    <w:rsid w:val="004F4656"/>
    <w:rsid w:val="004F4708"/>
    <w:rsid w:val="004F4F14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50007C"/>
    <w:rsid w:val="0050019D"/>
    <w:rsid w:val="00501105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827"/>
    <w:rsid w:val="005048C1"/>
    <w:rsid w:val="005049B9"/>
    <w:rsid w:val="00504BF4"/>
    <w:rsid w:val="00504C7C"/>
    <w:rsid w:val="00504FB1"/>
    <w:rsid w:val="0050525E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DC3"/>
    <w:rsid w:val="00510E4E"/>
    <w:rsid w:val="005110C0"/>
    <w:rsid w:val="00511270"/>
    <w:rsid w:val="005116F8"/>
    <w:rsid w:val="005117FE"/>
    <w:rsid w:val="00511ABA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D45"/>
    <w:rsid w:val="00527402"/>
    <w:rsid w:val="005274F8"/>
    <w:rsid w:val="00527807"/>
    <w:rsid w:val="00527823"/>
    <w:rsid w:val="00527B59"/>
    <w:rsid w:val="00527E6A"/>
    <w:rsid w:val="00527FC7"/>
    <w:rsid w:val="00530247"/>
    <w:rsid w:val="00530541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9C5"/>
    <w:rsid w:val="00532CEE"/>
    <w:rsid w:val="00532E85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931"/>
    <w:rsid w:val="00535CE0"/>
    <w:rsid w:val="00535F61"/>
    <w:rsid w:val="00536062"/>
    <w:rsid w:val="0053624A"/>
    <w:rsid w:val="0053640B"/>
    <w:rsid w:val="00536668"/>
    <w:rsid w:val="00536E9A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40CB"/>
    <w:rsid w:val="00544101"/>
    <w:rsid w:val="005443D7"/>
    <w:rsid w:val="00544CF7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460"/>
    <w:rsid w:val="0055047A"/>
    <w:rsid w:val="0055051E"/>
    <w:rsid w:val="005509C8"/>
    <w:rsid w:val="005509F9"/>
    <w:rsid w:val="00550C86"/>
    <w:rsid w:val="00550D74"/>
    <w:rsid w:val="00550E6E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63"/>
    <w:rsid w:val="0055514E"/>
    <w:rsid w:val="00555A33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291"/>
    <w:rsid w:val="0056443C"/>
    <w:rsid w:val="0056490C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70B7"/>
    <w:rsid w:val="0056721E"/>
    <w:rsid w:val="005678FC"/>
    <w:rsid w:val="00567DC4"/>
    <w:rsid w:val="005710F5"/>
    <w:rsid w:val="005712AE"/>
    <w:rsid w:val="00571B4A"/>
    <w:rsid w:val="00571FD2"/>
    <w:rsid w:val="0057208C"/>
    <w:rsid w:val="00572109"/>
    <w:rsid w:val="005727B3"/>
    <w:rsid w:val="0057281E"/>
    <w:rsid w:val="005736E3"/>
    <w:rsid w:val="005738B3"/>
    <w:rsid w:val="0057392E"/>
    <w:rsid w:val="00573C12"/>
    <w:rsid w:val="0057429D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3F3"/>
    <w:rsid w:val="00576827"/>
    <w:rsid w:val="00577134"/>
    <w:rsid w:val="00577387"/>
    <w:rsid w:val="0057760E"/>
    <w:rsid w:val="00577BA4"/>
    <w:rsid w:val="00577D8E"/>
    <w:rsid w:val="00577E34"/>
    <w:rsid w:val="0058000D"/>
    <w:rsid w:val="0058023C"/>
    <w:rsid w:val="00580561"/>
    <w:rsid w:val="005806AA"/>
    <w:rsid w:val="005808A1"/>
    <w:rsid w:val="005809D5"/>
    <w:rsid w:val="00580CD5"/>
    <w:rsid w:val="00580F65"/>
    <w:rsid w:val="005814B0"/>
    <w:rsid w:val="00581557"/>
    <w:rsid w:val="00581968"/>
    <w:rsid w:val="00581A2E"/>
    <w:rsid w:val="00581C6D"/>
    <w:rsid w:val="00581CD6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653"/>
    <w:rsid w:val="00586752"/>
    <w:rsid w:val="005869A5"/>
    <w:rsid w:val="00586A94"/>
    <w:rsid w:val="00586DC8"/>
    <w:rsid w:val="005870FC"/>
    <w:rsid w:val="005872DD"/>
    <w:rsid w:val="005876D9"/>
    <w:rsid w:val="005876DD"/>
    <w:rsid w:val="00587BB8"/>
    <w:rsid w:val="00587FD3"/>
    <w:rsid w:val="0059024A"/>
    <w:rsid w:val="00590644"/>
    <w:rsid w:val="005907F3"/>
    <w:rsid w:val="00590B63"/>
    <w:rsid w:val="00590BD7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529"/>
    <w:rsid w:val="005925D9"/>
    <w:rsid w:val="00592ACB"/>
    <w:rsid w:val="00592BAC"/>
    <w:rsid w:val="00592BFA"/>
    <w:rsid w:val="00592E3E"/>
    <w:rsid w:val="00593035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486"/>
    <w:rsid w:val="005979EB"/>
    <w:rsid w:val="00597B6B"/>
    <w:rsid w:val="005A02B2"/>
    <w:rsid w:val="005A0673"/>
    <w:rsid w:val="005A06FB"/>
    <w:rsid w:val="005A08D0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69"/>
    <w:rsid w:val="005A6396"/>
    <w:rsid w:val="005A691E"/>
    <w:rsid w:val="005A6DFD"/>
    <w:rsid w:val="005A708F"/>
    <w:rsid w:val="005A71C2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BF2"/>
    <w:rsid w:val="005C5EF4"/>
    <w:rsid w:val="005C5F56"/>
    <w:rsid w:val="005C5F9D"/>
    <w:rsid w:val="005C69A9"/>
    <w:rsid w:val="005C6C7E"/>
    <w:rsid w:val="005C6C97"/>
    <w:rsid w:val="005C6C98"/>
    <w:rsid w:val="005C6CBD"/>
    <w:rsid w:val="005C71DC"/>
    <w:rsid w:val="005C73FE"/>
    <w:rsid w:val="005C7637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600C"/>
    <w:rsid w:val="005D605F"/>
    <w:rsid w:val="005D6124"/>
    <w:rsid w:val="005D61A8"/>
    <w:rsid w:val="005D6D67"/>
    <w:rsid w:val="005D75DB"/>
    <w:rsid w:val="005E041F"/>
    <w:rsid w:val="005E0554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81D"/>
    <w:rsid w:val="005E2854"/>
    <w:rsid w:val="005E2B64"/>
    <w:rsid w:val="005E2F87"/>
    <w:rsid w:val="005E3471"/>
    <w:rsid w:val="005E3523"/>
    <w:rsid w:val="005E393F"/>
    <w:rsid w:val="005E3A55"/>
    <w:rsid w:val="005E3B7B"/>
    <w:rsid w:val="005E3C22"/>
    <w:rsid w:val="005E3DBE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F014A"/>
    <w:rsid w:val="005F025E"/>
    <w:rsid w:val="005F0EBD"/>
    <w:rsid w:val="005F1452"/>
    <w:rsid w:val="005F1669"/>
    <w:rsid w:val="005F1C3E"/>
    <w:rsid w:val="005F1D1B"/>
    <w:rsid w:val="005F287D"/>
    <w:rsid w:val="005F2AAE"/>
    <w:rsid w:val="005F32FA"/>
    <w:rsid w:val="005F3924"/>
    <w:rsid w:val="005F3AFE"/>
    <w:rsid w:val="005F4210"/>
    <w:rsid w:val="005F42ED"/>
    <w:rsid w:val="005F433C"/>
    <w:rsid w:val="005F46F8"/>
    <w:rsid w:val="005F4E8D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91"/>
    <w:rsid w:val="005F7A8D"/>
    <w:rsid w:val="005F7ACF"/>
    <w:rsid w:val="005F7C6A"/>
    <w:rsid w:val="005F7E02"/>
    <w:rsid w:val="00600006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6074"/>
    <w:rsid w:val="00606451"/>
    <w:rsid w:val="00606497"/>
    <w:rsid w:val="006067D3"/>
    <w:rsid w:val="00606B86"/>
    <w:rsid w:val="00606C30"/>
    <w:rsid w:val="00606D77"/>
    <w:rsid w:val="00606F62"/>
    <w:rsid w:val="00607761"/>
    <w:rsid w:val="006078C6"/>
    <w:rsid w:val="006102CE"/>
    <w:rsid w:val="0061056C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B49"/>
    <w:rsid w:val="00612F1C"/>
    <w:rsid w:val="006130B5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2F"/>
    <w:rsid w:val="00632E78"/>
    <w:rsid w:val="00633038"/>
    <w:rsid w:val="006331BD"/>
    <w:rsid w:val="006331C8"/>
    <w:rsid w:val="0063350E"/>
    <w:rsid w:val="0063369B"/>
    <w:rsid w:val="00633706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587"/>
    <w:rsid w:val="006369EB"/>
    <w:rsid w:val="00636A56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F1F"/>
    <w:rsid w:val="006431B5"/>
    <w:rsid w:val="00643332"/>
    <w:rsid w:val="0064369D"/>
    <w:rsid w:val="00643A27"/>
    <w:rsid w:val="00643B49"/>
    <w:rsid w:val="00643D9B"/>
    <w:rsid w:val="00643FE8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D42"/>
    <w:rsid w:val="006474D9"/>
    <w:rsid w:val="00647650"/>
    <w:rsid w:val="00647C93"/>
    <w:rsid w:val="00650435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91D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C6E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982"/>
    <w:rsid w:val="00657C15"/>
    <w:rsid w:val="00657D68"/>
    <w:rsid w:val="00660E23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F23"/>
    <w:rsid w:val="0066425B"/>
    <w:rsid w:val="006643E8"/>
    <w:rsid w:val="0066487C"/>
    <w:rsid w:val="00664915"/>
    <w:rsid w:val="00664999"/>
    <w:rsid w:val="00664CF7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E"/>
    <w:rsid w:val="0067732B"/>
    <w:rsid w:val="0067746B"/>
    <w:rsid w:val="006775ED"/>
    <w:rsid w:val="00677796"/>
    <w:rsid w:val="00677C04"/>
    <w:rsid w:val="00677C77"/>
    <w:rsid w:val="00677CEF"/>
    <w:rsid w:val="00677FF7"/>
    <w:rsid w:val="00680140"/>
    <w:rsid w:val="006802ED"/>
    <w:rsid w:val="00680609"/>
    <w:rsid w:val="00680C40"/>
    <w:rsid w:val="00681117"/>
    <w:rsid w:val="0068115B"/>
    <w:rsid w:val="00681330"/>
    <w:rsid w:val="006816AE"/>
    <w:rsid w:val="00681A91"/>
    <w:rsid w:val="00681ACB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A44"/>
    <w:rsid w:val="00686A5E"/>
    <w:rsid w:val="00686B64"/>
    <w:rsid w:val="00686F0C"/>
    <w:rsid w:val="0068743A"/>
    <w:rsid w:val="00687478"/>
    <w:rsid w:val="00687E51"/>
    <w:rsid w:val="00687FD1"/>
    <w:rsid w:val="00690061"/>
    <w:rsid w:val="0069075A"/>
    <w:rsid w:val="006907D6"/>
    <w:rsid w:val="00690865"/>
    <w:rsid w:val="00690C9B"/>
    <w:rsid w:val="00690E5B"/>
    <w:rsid w:val="006914A4"/>
    <w:rsid w:val="00691816"/>
    <w:rsid w:val="00691C36"/>
    <w:rsid w:val="00691DD8"/>
    <w:rsid w:val="0069248A"/>
    <w:rsid w:val="00692538"/>
    <w:rsid w:val="006926DC"/>
    <w:rsid w:val="00692C1E"/>
    <w:rsid w:val="00692EEF"/>
    <w:rsid w:val="00692F71"/>
    <w:rsid w:val="00692F8B"/>
    <w:rsid w:val="006931E4"/>
    <w:rsid w:val="00693254"/>
    <w:rsid w:val="00693274"/>
    <w:rsid w:val="006934CD"/>
    <w:rsid w:val="006937AD"/>
    <w:rsid w:val="00693893"/>
    <w:rsid w:val="00693DE6"/>
    <w:rsid w:val="00693F16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6229"/>
    <w:rsid w:val="00696492"/>
    <w:rsid w:val="006969DE"/>
    <w:rsid w:val="00696F64"/>
    <w:rsid w:val="00696FD3"/>
    <w:rsid w:val="006971F5"/>
    <w:rsid w:val="00697306"/>
    <w:rsid w:val="00697540"/>
    <w:rsid w:val="006A07FB"/>
    <w:rsid w:val="006A13D4"/>
    <w:rsid w:val="006A15DC"/>
    <w:rsid w:val="006A1756"/>
    <w:rsid w:val="006A18D9"/>
    <w:rsid w:val="006A190B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D3C"/>
    <w:rsid w:val="006A3FC0"/>
    <w:rsid w:val="006A406F"/>
    <w:rsid w:val="006A44E3"/>
    <w:rsid w:val="006A492B"/>
    <w:rsid w:val="006A4C80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75EA"/>
    <w:rsid w:val="006A7905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4B6"/>
    <w:rsid w:val="006B2775"/>
    <w:rsid w:val="006B2B83"/>
    <w:rsid w:val="006B2BC6"/>
    <w:rsid w:val="006B2C29"/>
    <w:rsid w:val="006B3239"/>
    <w:rsid w:val="006B3316"/>
    <w:rsid w:val="006B338D"/>
    <w:rsid w:val="006B33E9"/>
    <w:rsid w:val="006B36AD"/>
    <w:rsid w:val="006B3B02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388"/>
    <w:rsid w:val="006C1600"/>
    <w:rsid w:val="006C169B"/>
    <w:rsid w:val="006C1BC0"/>
    <w:rsid w:val="006C1D6D"/>
    <w:rsid w:val="006C1FA5"/>
    <w:rsid w:val="006C22A1"/>
    <w:rsid w:val="006C22AC"/>
    <w:rsid w:val="006C24D9"/>
    <w:rsid w:val="006C256B"/>
    <w:rsid w:val="006C263F"/>
    <w:rsid w:val="006C26C8"/>
    <w:rsid w:val="006C2E72"/>
    <w:rsid w:val="006C3212"/>
    <w:rsid w:val="006C33F2"/>
    <w:rsid w:val="006C34D2"/>
    <w:rsid w:val="006C38B0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6D"/>
    <w:rsid w:val="006E0360"/>
    <w:rsid w:val="006E05F3"/>
    <w:rsid w:val="006E0724"/>
    <w:rsid w:val="006E18D9"/>
    <w:rsid w:val="006E18EE"/>
    <w:rsid w:val="006E1C0B"/>
    <w:rsid w:val="006E1D23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615A"/>
    <w:rsid w:val="006E6306"/>
    <w:rsid w:val="006E632B"/>
    <w:rsid w:val="006E6528"/>
    <w:rsid w:val="006E692D"/>
    <w:rsid w:val="006E6B08"/>
    <w:rsid w:val="006E6B52"/>
    <w:rsid w:val="006E6F8A"/>
    <w:rsid w:val="006E7694"/>
    <w:rsid w:val="006E7ABB"/>
    <w:rsid w:val="006E7FB4"/>
    <w:rsid w:val="006F0542"/>
    <w:rsid w:val="006F059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30B0"/>
    <w:rsid w:val="006F30EA"/>
    <w:rsid w:val="006F33C2"/>
    <w:rsid w:val="006F360E"/>
    <w:rsid w:val="006F389F"/>
    <w:rsid w:val="006F3A1E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A54"/>
    <w:rsid w:val="006F5CD8"/>
    <w:rsid w:val="006F5D19"/>
    <w:rsid w:val="006F65EC"/>
    <w:rsid w:val="006F66F2"/>
    <w:rsid w:val="006F6885"/>
    <w:rsid w:val="006F6915"/>
    <w:rsid w:val="006F6958"/>
    <w:rsid w:val="006F6B43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CE9"/>
    <w:rsid w:val="00701EBA"/>
    <w:rsid w:val="007023B2"/>
    <w:rsid w:val="007024E1"/>
    <w:rsid w:val="007029DE"/>
    <w:rsid w:val="00702D9C"/>
    <w:rsid w:val="00702FBC"/>
    <w:rsid w:val="00702FCD"/>
    <w:rsid w:val="0070328B"/>
    <w:rsid w:val="00703702"/>
    <w:rsid w:val="0070374B"/>
    <w:rsid w:val="007038DB"/>
    <w:rsid w:val="00703AED"/>
    <w:rsid w:val="00704128"/>
    <w:rsid w:val="007047B8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9B7"/>
    <w:rsid w:val="00707D66"/>
    <w:rsid w:val="00707D73"/>
    <w:rsid w:val="00710065"/>
    <w:rsid w:val="00710604"/>
    <w:rsid w:val="00710B0A"/>
    <w:rsid w:val="00710EAC"/>
    <w:rsid w:val="00711700"/>
    <w:rsid w:val="00711724"/>
    <w:rsid w:val="007118AD"/>
    <w:rsid w:val="00711BB6"/>
    <w:rsid w:val="00711BEA"/>
    <w:rsid w:val="00711D40"/>
    <w:rsid w:val="00711E3B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FAE"/>
    <w:rsid w:val="0072200A"/>
    <w:rsid w:val="00722268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902"/>
    <w:rsid w:val="00725937"/>
    <w:rsid w:val="00726159"/>
    <w:rsid w:val="00726212"/>
    <w:rsid w:val="007262F1"/>
    <w:rsid w:val="00726335"/>
    <w:rsid w:val="007263DF"/>
    <w:rsid w:val="0072680A"/>
    <w:rsid w:val="00726E9B"/>
    <w:rsid w:val="00726F0E"/>
    <w:rsid w:val="007301F2"/>
    <w:rsid w:val="007303EB"/>
    <w:rsid w:val="007303F8"/>
    <w:rsid w:val="0073045A"/>
    <w:rsid w:val="007305BB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29C"/>
    <w:rsid w:val="007324A7"/>
    <w:rsid w:val="007326BF"/>
    <w:rsid w:val="00732742"/>
    <w:rsid w:val="00733326"/>
    <w:rsid w:val="00733594"/>
    <w:rsid w:val="00733AF1"/>
    <w:rsid w:val="00733C5E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64B"/>
    <w:rsid w:val="00736FF0"/>
    <w:rsid w:val="00737150"/>
    <w:rsid w:val="00737165"/>
    <w:rsid w:val="007371CF"/>
    <w:rsid w:val="00737788"/>
    <w:rsid w:val="007378DA"/>
    <w:rsid w:val="00737E1B"/>
    <w:rsid w:val="007400C5"/>
    <w:rsid w:val="007400D7"/>
    <w:rsid w:val="007400E6"/>
    <w:rsid w:val="0074044F"/>
    <w:rsid w:val="00740477"/>
    <w:rsid w:val="0074050E"/>
    <w:rsid w:val="007406CC"/>
    <w:rsid w:val="00740881"/>
    <w:rsid w:val="007409A1"/>
    <w:rsid w:val="00740CD6"/>
    <w:rsid w:val="00740E72"/>
    <w:rsid w:val="00741008"/>
    <w:rsid w:val="0074181B"/>
    <w:rsid w:val="007418C5"/>
    <w:rsid w:val="007419E2"/>
    <w:rsid w:val="00741D39"/>
    <w:rsid w:val="00741D8C"/>
    <w:rsid w:val="007422E0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B1D"/>
    <w:rsid w:val="00744B82"/>
    <w:rsid w:val="007450B6"/>
    <w:rsid w:val="007455FA"/>
    <w:rsid w:val="0074562B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A4C"/>
    <w:rsid w:val="00746B38"/>
    <w:rsid w:val="00746FA9"/>
    <w:rsid w:val="00747298"/>
    <w:rsid w:val="007479F6"/>
    <w:rsid w:val="00747C52"/>
    <w:rsid w:val="00747F84"/>
    <w:rsid w:val="007508F2"/>
    <w:rsid w:val="00750990"/>
    <w:rsid w:val="00750B89"/>
    <w:rsid w:val="00750F5A"/>
    <w:rsid w:val="0075101F"/>
    <w:rsid w:val="007520A0"/>
    <w:rsid w:val="00752B53"/>
    <w:rsid w:val="00752E4D"/>
    <w:rsid w:val="00752FFB"/>
    <w:rsid w:val="007534F0"/>
    <w:rsid w:val="007538F5"/>
    <w:rsid w:val="00753A7B"/>
    <w:rsid w:val="00753F47"/>
    <w:rsid w:val="00754050"/>
    <w:rsid w:val="00754399"/>
    <w:rsid w:val="00755090"/>
    <w:rsid w:val="00755543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C2"/>
    <w:rsid w:val="00757696"/>
    <w:rsid w:val="007578BA"/>
    <w:rsid w:val="007600D6"/>
    <w:rsid w:val="00760361"/>
    <w:rsid w:val="0076060F"/>
    <w:rsid w:val="00760793"/>
    <w:rsid w:val="00760AFF"/>
    <w:rsid w:val="00760BB5"/>
    <w:rsid w:val="00760E28"/>
    <w:rsid w:val="00760EA5"/>
    <w:rsid w:val="0076119E"/>
    <w:rsid w:val="007611F6"/>
    <w:rsid w:val="00761389"/>
    <w:rsid w:val="00761418"/>
    <w:rsid w:val="007616BC"/>
    <w:rsid w:val="00761767"/>
    <w:rsid w:val="00761A34"/>
    <w:rsid w:val="00761C02"/>
    <w:rsid w:val="00761E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F97"/>
    <w:rsid w:val="007675A5"/>
    <w:rsid w:val="007675BC"/>
    <w:rsid w:val="00767A31"/>
    <w:rsid w:val="00767CA1"/>
    <w:rsid w:val="00767D6D"/>
    <w:rsid w:val="00767FEB"/>
    <w:rsid w:val="00770195"/>
    <w:rsid w:val="00770777"/>
    <w:rsid w:val="0077184B"/>
    <w:rsid w:val="00772357"/>
    <w:rsid w:val="007726DC"/>
    <w:rsid w:val="00772DB1"/>
    <w:rsid w:val="00773024"/>
    <w:rsid w:val="007735A6"/>
    <w:rsid w:val="00773CFF"/>
    <w:rsid w:val="00773D01"/>
    <w:rsid w:val="00773DDE"/>
    <w:rsid w:val="00774176"/>
    <w:rsid w:val="007742A5"/>
    <w:rsid w:val="007746F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529B"/>
    <w:rsid w:val="007852FB"/>
    <w:rsid w:val="007856E5"/>
    <w:rsid w:val="00785958"/>
    <w:rsid w:val="00785AA6"/>
    <w:rsid w:val="00785B25"/>
    <w:rsid w:val="00785F15"/>
    <w:rsid w:val="007862FD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92A"/>
    <w:rsid w:val="00787937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A64"/>
    <w:rsid w:val="00791B11"/>
    <w:rsid w:val="00791BB5"/>
    <w:rsid w:val="007920A0"/>
    <w:rsid w:val="007924B9"/>
    <w:rsid w:val="00792CD4"/>
    <w:rsid w:val="00792F48"/>
    <w:rsid w:val="007933E8"/>
    <w:rsid w:val="007935E4"/>
    <w:rsid w:val="0079367E"/>
    <w:rsid w:val="007936F8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DA"/>
    <w:rsid w:val="007A0212"/>
    <w:rsid w:val="007A0519"/>
    <w:rsid w:val="007A0BEB"/>
    <w:rsid w:val="007A0E0B"/>
    <w:rsid w:val="007A1567"/>
    <w:rsid w:val="007A174E"/>
    <w:rsid w:val="007A1851"/>
    <w:rsid w:val="007A18F2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3DD"/>
    <w:rsid w:val="007A3757"/>
    <w:rsid w:val="007A39DE"/>
    <w:rsid w:val="007A3BD8"/>
    <w:rsid w:val="007A3BF4"/>
    <w:rsid w:val="007A464A"/>
    <w:rsid w:val="007A4704"/>
    <w:rsid w:val="007A4765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363"/>
    <w:rsid w:val="007A73AC"/>
    <w:rsid w:val="007A7556"/>
    <w:rsid w:val="007A7633"/>
    <w:rsid w:val="007A7AFE"/>
    <w:rsid w:val="007A7B3B"/>
    <w:rsid w:val="007A7B4F"/>
    <w:rsid w:val="007B00DA"/>
    <w:rsid w:val="007B06F2"/>
    <w:rsid w:val="007B09EE"/>
    <w:rsid w:val="007B0A9E"/>
    <w:rsid w:val="007B0B96"/>
    <w:rsid w:val="007B1693"/>
    <w:rsid w:val="007B198D"/>
    <w:rsid w:val="007B212B"/>
    <w:rsid w:val="007B22F6"/>
    <w:rsid w:val="007B2489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E6D"/>
    <w:rsid w:val="007B41EC"/>
    <w:rsid w:val="007B432B"/>
    <w:rsid w:val="007B44CF"/>
    <w:rsid w:val="007B4600"/>
    <w:rsid w:val="007B4792"/>
    <w:rsid w:val="007B4B0F"/>
    <w:rsid w:val="007B4C41"/>
    <w:rsid w:val="007B5133"/>
    <w:rsid w:val="007B5221"/>
    <w:rsid w:val="007B5749"/>
    <w:rsid w:val="007B5787"/>
    <w:rsid w:val="007B5840"/>
    <w:rsid w:val="007B5BAF"/>
    <w:rsid w:val="007B5EE2"/>
    <w:rsid w:val="007B6258"/>
    <w:rsid w:val="007B64EC"/>
    <w:rsid w:val="007B667B"/>
    <w:rsid w:val="007B6B83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EAF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5516"/>
    <w:rsid w:val="007D566C"/>
    <w:rsid w:val="007D5689"/>
    <w:rsid w:val="007D5906"/>
    <w:rsid w:val="007D5926"/>
    <w:rsid w:val="007D6163"/>
    <w:rsid w:val="007D6236"/>
    <w:rsid w:val="007D62D8"/>
    <w:rsid w:val="007D67CA"/>
    <w:rsid w:val="007D6CF3"/>
    <w:rsid w:val="007D6DD6"/>
    <w:rsid w:val="007D6DFF"/>
    <w:rsid w:val="007D7362"/>
    <w:rsid w:val="007D7677"/>
    <w:rsid w:val="007D7AD5"/>
    <w:rsid w:val="007E0331"/>
    <w:rsid w:val="007E049C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E62"/>
    <w:rsid w:val="007E2FD1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1B4"/>
    <w:rsid w:val="007E51ED"/>
    <w:rsid w:val="007E5226"/>
    <w:rsid w:val="007E537A"/>
    <w:rsid w:val="007E55FE"/>
    <w:rsid w:val="007E59F0"/>
    <w:rsid w:val="007E5F4B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390"/>
    <w:rsid w:val="007F0536"/>
    <w:rsid w:val="007F087E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C34"/>
    <w:rsid w:val="00801E90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739F"/>
    <w:rsid w:val="008075DC"/>
    <w:rsid w:val="00807982"/>
    <w:rsid w:val="00807A9A"/>
    <w:rsid w:val="00807C38"/>
    <w:rsid w:val="00807D0C"/>
    <w:rsid w:val="00807DB0"/>
    <w:rsid w:val="008102DF"/>
    <w:rsid w:val="008105B9"/>
    <w:rsid w:val="00810A38"/>
    <w:rsid w:val="00810CBB"/>
    <w:rsid w:val="00810D9B"/>
    <w:rsid w:val="00810FD6"/>
    <w:rsid w:val="00811048"/>
    <w:rsid w:val="0081197D"/>
    <w:rsid w:val="0081234F"/>
    <w:rsid w:val="008123C8"/>
    <w:rsid w:val="008124C5"/>
    <w:rsid w:val="00812702"/>
    <w:rsid w:val="00812951"/>
    <w:rsid w:val="00812E6B"/>
    <w:rsid w:val="00812ECD"/>
    <w:rsid w:val="00812F57"/>
    <w:rsid w:val="00813030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A78"/>
    <w:rsid w:val="00822B8C"/>
    <w:rsid w:val="00822C61"/>
    <w:rsid w:val="00822CEB"/>
    <w:rsid w:val="00822DB9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B1D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E62"/>
    <w:rsid w:val="0083311C"/>
    <w:rsid w:val="00833424"/>
    <w:rsid w:val="00833454"/>
    <w:rsid w:val="00833598"/>
    <w:rsid w:val="0083383E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61C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ADB"/>
    <w:rsid w:val="00841CD6"/>
    <w:rsid w:val="00841F16"/>
    <w:rsid w:val="00842167"/>
    <w:rsid w:val="0084224E"/>
    <w:rsid w:val="00842CE4"/>
    <w:rsid w:val="00842D32"/>
    <w:rsid w:val="00843333"/>
    <w:rsid w:val="008433D3"/>
    <w:rsid w:val="008434CA"/>
    <w:rsid w:val="00843724"/>
    <w:rsid w:val="00843DE6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FE0"/>
    <w:rsid w:val="008454C9"/>
    <w:rsid w:val="008456FA"/>
    <w:rsid w:val="00846112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50565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75"/>
    <w:rsid w:val="00851F4B"/>
    <w:rsid w:val="00852118"/>
    <w:rsid w:val="00852237"/>
    <w:rsid w:val="008522ED"/>
    <w:rsid w:val="00852586"/>
    <w:rsid w:val="008527EA"/>
    <w:rsid w:val="00852837"/>
    <w:rsid w:val="00852B5D"/>
    <w:rsid w:val="00852F10"/>
    <w:rsid w:val="008532CC"/>
    <w:rsid w:val="0085366C"/>
    <w:rsid w:val="008536B1"/>
    <w:rsid w:val="00853D5F"/>
    <w:rsid w:val="00854543"/>
    <w:rsid w:val="0085460D"/>
    <w:rsid w:val="00854925"/>
    <w:rsid w:val="008549DB"/>
    <w:rsid w:val="0085543D"/>
    <w:rsid w:val="00855451"/>
    <w:rsid w:val="00855662"/>
    <w:rsid w:val="008558FD"/>
    <w:rsid w:val="00855B1E"/>
    <w:rsid w:val="00855BA8"/>
    <w:rsid w:val="008568B7"/>
    <w:rsid w:val="008569A9"/>
    <w:rsid w:val="008569D7"/>
    <w:rsid w:val="00856B36"/>
    <w:rsid w:val="00856E3E"/>
    <w:rsid w:val="00856E75"/>
    <w:rsid w:val="008574BA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E3A"/>
    <w:rsid w:val="008630DF"/>
    <w:rsid w:val="008637CE"/>
    <w:rsid w:val="008637D4"/>
    <w:rsid w:val="00863AD2"/>
    <w:rsid w:val="00863E79"/>
    <w:rsid w:val="00863E96"/>
    <w:rsid w:val="008640B3"/>
    <w:rsid w:val="00864127"/>
    <w:rsid w:val="00864130"/>
    <w:rsid w:val="008645F9"/>
    <w:rsid w:val="00864791"/>
    <w:rsid w:val="00864844"/>
    <w:rsid w:val="00864B71"/>
    <w:rsid w:val="00864CD2"/>
    <w:rsid w:val="0086504D"/>
    <w:rsid w:val="00865213"/>
    <w:rsid w:val="00865227"/>
    <w:rsid w:val="00865816"/>
    <w:rsid w:val="00865B92"/>
    <w:rsid w:val="00865CE6"/>
    <w:rsid w:val="00865D1D"/>
    <w:rsid w:val="00865DF8"/>
    <w:rsid w:val="0086637F"/>
    <w:rsid w:val="0086647A"/>
    <w:rsid w:val="008664EA"/>
    <w:rsid w:val="00866D3A"/>
    <w:rsid w:val="00867062"/>
    <w:rsid w:val="00867654"/>
    <w:rsid w:val="00867FDA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F3"/>
    <w:rsid w:val="00872180"/>
    <w:rsid w:val="008721B0"/>
    <w:rsid w:val="008723B0"/>
    <w:rsid w:val="008729BF"/>
    <w:rsid w:val="0087315C"/>
    <w:rsid w:val="0087321C"/>
    <w:rsid w:val="0087378F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F7E"/>
    <w:rsid w:val="00875122"/>
    <w:rsid w:val="008751E2"/>
    <w:rsid w:val="00875229"/>
    <w:rsid w:val="00875B8F"/>
    <w:rsid w:val="00875C45"/>
    <w:rsid w:val="008760E6"/>
    <w:rsid w:val="008766FC"/>
    <w:rsid w:val="00877164"/>
    <w:rsid w:val="00877646"/>
    <w:rsid w:val="00877819"/>
    <w:rsid w:val="00877A6F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A62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7345"/>
    <w:rsid w:val="00887B1A"/>
    <w:rsid w:val="00887C0F"/>
    <w:rsid w:val="00887CEE"/>
    <w:rsid w:val="00890AA1"/>
    <w:rsid w:val="00890F20"/>
    <w:rsid w:val="00890FB7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22C"/>
    <w:rsid w:val="0089355C"/>
    <w:rsid w:val="00893D6A"/>
    <w:rsid w:val="008942E7"/>
    <w:rsid w:val="00894485"/>
    <w:rsid w:val="008947FA"/>
    <w:rsid w:val="008949B4"/>
    <w:rsid w:val="00894AD1"/>
    <w:rsid w:val="00894AE5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2313"/>
    <w:rsid w:val="008A2873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FB"/>
    <w:rsid w:val="008A4624"/>
    <w:rsid w:val="008A51AB"/>
    <w:rsid w:val="008A52B2"/>
    <w:rsid w:val="008A54B6"/>
    <w:rsid w:val="008A54D5"/>
    <w:rsid w:val="008A5796"/>
    <w:rsid w:val="008A58B9"/>
    <w:rsid w:val="008A59FD"/>
    <w:rsid w:val="008A5A6C"/>
    <w:rsid w:val="008A602A"/>
    <w:rsid w:val="008A6D26"/>
    <w:rsid w:val="008A7121"/>
    <w:rsid w:val="008A72AA"/>
    <w:rsid w:val="008A735D"/>
    <w:rsid w:val="008A73FD"/>
    <w:rsid w:val="008A758A"/>
    <w:rsid w:val="008A78B6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2010"/>
    <w:rsid w:val="008B20E3"/>
    <w:rsid w:val="008B2134"/>
    <w:rsid w:val="008B292E"/>
    <w:rsid w:val="008B2971"/>
    <w:rsid w:val="008B2D2B"/>
    <w:rsid w:val="008B3110"/>
    <w:rsid w:val="008B370C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350"/>
    <w:rsid w:val="008C290C"/>
    <w:rsid w:val="008C2F02"/>
    <w:rsid w:val="008C3ACE"/>
    <w:rsid w:val="008C4BC9"/>
    <w:rsid w:val="008C4D78"/>
    <w:rsid w:val="008C52A8"/>
    <w:rsid w:val="008C53D8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2B8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433"/>
    <w:rsid w:val="008E0974"/>
    <w:rsid w:val="008E0A48"/>
    <w:rsid w:val="008E0DD0"/>
    <w:rsid w:val="008E0E39"/>
    <w:rsid w:val="008E0EC4"/>
    <w:rsid w:val="008E11FE"/>
    <w:rsid w:val="008E125D"/>
    <w:rsid w:val="008E1507"/>
    <w:rsid w:val="008E1592"/>
    <w:rsid w:val="008E1C21"/>
    <w:rsid w:val="008E1C48"/>
    <w:rsid w:val="008E1DA6"/>
    <w:rsid w:val="008E1DF8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790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C6E"/>
    <w:rsid w:val="008F5EAB"/>
    <w:rsid w:val="008F616A"/>
    <w:rsid w:val="008F658C"/>
    <w:rsid w:val="008F699F"/>
    <w:rsid w:val="008F708B"/>
    <w:rsid w:val="008F731A"/>
    <w:rsid w:val="008F749E"/>
    <w:rsid w:val="008F7639"/>
    <w:rsid w:val="008F77CF"/>
    <w:rsid w:val="008F7A34"/>
    <w:rsid w:val="008F7CB0"/>
    <w:rsid w:val="008F7E99"/>
    <w:rsid w:val="00900507"/>
    <w:rsid w:val="00900BFA"/>
    <w:rsid w:val="00900D41"/>
    <w:rsid w:val="00900F8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3392"/>
    <w:rsid w:val="009034A5"/>
    <w:rsid w:val="009034B6"/>
    <w:rsid w:val="00903836"/>
    <w:rsid w:val="0090398F"/>
    <w:rsid w:val="00903FAE"/>
    <w:rsid w:val="0090447F"/>
    <w:rsid w:val="009046AC"/>
    <w:rsid w:val="0090496D"/>
    <w:rsid w:val="00904B36"/>
    <w:rsid w:val="00904D51"/>
    <w:rsid w:val="00905330"/>
    <w:rsid w:val="00905357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C02"/>
    <w:rsid w:val="00911008"/>
    <w:rsid w:val="00911292"/>
    <w:rsid w:val="00911313"/>
    <w:rsid w:val="009118A2"/>
    <w:rsid w:val="00911950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65F"/>
    <w:rsid w:val="00915770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8"/>
    <w:rsid w:val="00917004"/>
    <w:rsid w:val="00917527"/>
    <w:rsid w:val="0091775B"/>
    <w:rsid w:val="0091796A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23EE"/>
    <w:rsid w:val="00922485"/>
    <w:rsid w:val="009224EE"/>
    <w:rsid w:val="0092283B"/>
    <w:rsid w:val="00922C2A"/>
    <w:rsid w:val="00923452"/>
    <w:rsid w:val="009236C5"/>
    <w:rsid w:val="0092390E"/>
    <w:rsid w:val="00923A28"/>
    <w:rsid w:val="009242EF"/>
    <w:rsid w:val="00924518"/>
    <w:rsid w:val="009249B7"/>
    <w:rsid w:val="00924B33"/>
    <w:rsid w:val="00924B51"/>
    <w:rsid w:val="00924F83"/>
    <w:rsid w:val="00925233"/>
    <w:rsid w:val="0092559F"/>
    <w:rsid w:val="00925747"/>
    <w:rsid w:val="0092588E"/>
    <w:rsid w:val="00925B74"/>
    <w:rsid w:val="00925C29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28C"/>
    <w:rsid w:val="009312CD"/>
    <w:rsid w:val="009312EE"/>
    <w:rsid w:val="009314D1"/>
    <w:rsid w:val="00931A15"/>
    <w:rsid w:val="00931A72"/>
    <w:rsid w:val="0093286D"/>
    <w:rsid w:val="00932AAD"/>
    <w:rsid w:val="00932C66"/>
    <w:rsid w:val="00932C9B"/>
    <w:rsid w:val="00932CE6"/>
    <w:rsid w:val="00933087"/>
    <w:rsid w:val="00933288"/>
    <w:rsid w:val="0093335B"/>
    <w:rsid w:val="0093348B"/>
    <w:rsid w:val="009336E3"/>
    <w:rsid w:val="00933F1A"/>
    <w:rsid w:val="00934201"/>
    <w:rsid w:val="00934355"/>
    <w:rsid w:val="0093436C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ECC"/>
    <w:rsid w:val="0093713F"/>
    <w:rsid w:val="0093745A"/>
    <w:rsid w:val="0094067B"/>
    <w:rsid w:val="009407AA"/>
    <w:rsid w:val="00940A13"/>
    <w:rsid w:val="00940CC3"/>
    <w:rsid w:val="00941062"/>
    <w:rsid w:val="0094121F"/>
    <w:rsid w:val="00941429"/>
    <w:rsid w:val="00941943"/>
    <w:rsid w:val="00941D7D"/>
    <w:rsid w:val="0094259E"/>
    <w:rsid w:val="009425FB"/>
    <w:rsid w:val="00942DC2"/>
    <w:rsid w:val="0094306B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933"/>
    <w:rsid w:val="00952F7D"/>
    <w:rsid w:val="009530F4"/>
    <w:rsid w:val="00953146"/>
    <w:rsid w:val="00953712"/>
    <w:rsid w:val="00953D24"/>
    <w:rsid w:val="00954AB5"/>
    <w:rsid w:val="00954ED6"/>
    <w:rsid w:val="009554AC"/>
    <w:rsid w:val="009556EC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2C0"/>
    <w:rsid w:val="009573F4"/>
    <w:rsid w:val="009574B4"/>
    <w:rsid w:val="00957717"/>
    <w:rsid w:val="009579DB"/>
    <w:rsid w:val="00957C2A"/>
    <w:rsid w:val="0096067D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F"/>
    <w:rsid w:val="00962DC7"/>
    <w:rsid w:val="0096304D"/>
    <w:rsid w:val="009632B5"/>
    <w:rsid w:val="009633DB"/>
    <w:rsid w:val="009636B1"/>
    <w:rsid w:val="0096393B"/>
    <w:rsid w:val="00963961"/>
    <w:rsid w:val="00963A1F"/>
    <w:rsid w:val="00963DAD"/>
    <w:rsid w:val="00963F7E"/>
    <w:rsid w:val="009640F8"/>
    <w:rsid w:val="0096451C"/>
    <w:rsid w:val="00964580"/>
    <w:rsid w:val="00965562"/>
    <w:rsid w:val="00965C8C"/>
    <w:rsid w:val="0096616D"/>
    <w:rsid w:val="009663E1"/>
    <w:rsid w:val="009666D4"/>
    <w:rsid w:val="00966BF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BAE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BE6"/>
    <w:rsid w:val="00973CBD"/>
    <w:rsid w:val="00974001"/>
    <w:rsid w:val="00974155"/>
    <w:rsid w:val="00974696"/>
    <w:rsid w:val="00974DAA"/>
    <w:rsid w:val="00974E6A"/>
    <w:rsid w:val="00974FC5"/>
    <w:rsid w:val="00975481"/>
    <w:rsid w:val="009754AB"/>
    <w:rsid w:val="0097563A"/>
    <w:rsid w:val="009757B2"/>
    <w:rsid w:val="009764EA"/>
    <w:rsid w:val="0097662E"/>
    <w:rsid w:val="00976DF0"/>
    <w:rsid w:val="00976E1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32D7"/>
    <w:rsid w:val="00983434"/>
    <w:rsid w:val="00983445"/>
    <w:rsid w:val="00983D1E"/>
    <w:rsid w:val="00983ED9"/>
    <w:rsid w:val="0098425A"/>
    <w:rsid w:val="0098434D"/>
    <w:rsid w:val="0098458F"/>
    <w:rsid w:val="009845CA"/>
    <w:rsid w:val="00984B74"/>
    <w:rsid w:val="0098508C"/>
    <w:rsid w:val="0098540E"/>
    <w:rsid w:val="009859F5"/>
    <w:rsid w:val="00985C25"/>
    <w:rsid w:val="00985C9B"/>
    <w:rsid w:val="00985DBA"/>
    <w:rsid w:val="00986B26"/>
    <w:rsid w:val="009870F3"/>
    <w:rsid w:val="0098739F"/>
    <w:rsid w:val="009874C0"/>
    <w:rsid w:val="0099012F"/>
    <w:rsid w:val="009901D9"/>
    <w:rsid w:val="009903A1"/>
    <w:rsid w:val="009904C9"/>
    <w:rsid w:val="00990E8B"/>
    <w:rsid w:val="00990F4B"/>
    <w:rsid w:val="009910E7"/>
    <w:rsid w:val="009915F2"/>
    <w:rsid w:val="00992AFF"/>
    <w:rsid w:val="00992C67"/>
    <w:rsid w:val="00992DFE"/>
    <w:rsid w:val="009932D5"/>
    <w:rsid w:val="009935AE"/>
    <w:rsid w:val="009937C9"/>
    <w:rsid w:val="00993854"/>
    <w:rsid w:val="00993A57"/>
    <w:rsid w:val="00993E38"/>
    <w:rsid w:val="0099434A"/>
    <w:rsid w:val="00994662"/>
    <w:rsid w:val="0099494B"/>
    <w:rsid w:val="00995373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DBF"/>
    <w:rsid w:val="00996F5A"/>
    <w:rsid w:val="00997349"/>
    <w:rsid w:val="009973C3"/>
    <w:rsid w:val="00997859"/>
    <w:rsid w:val="009A00ED"/>
    <w:rsid w:val="009A0165"/>
    <w:rsid w:val="009A0459"/>
    <w:rsid w:val="009A0568"/>
    <w:rsid w:val="009A08C6"/>
    <w:rsid w:val="009A0D64"/>
    <w:rsid w:val="009A11BA"/>
    <w:rsid w:val="009A11E2"/>
    <w:rsid w:val="009A131A"/>
    <w:rsid w:val="009A14B5"/>
    <w:rsid w:val="009A1AEA"/>
    <w:rsid w:val="009A1D75"/>
    <w:rsid w:val="009A1ED0"/>
    <w:rsid w:val="009A1EF9"/>
    <w:rsid w:val="009A2067"/>
    <w:rsid w:val="009A232C"/>
    <w:rsid w:val="009A2622"/>
    <w:rsid w:val="009A2C89"/>
    <w:rsid w:val="009A3048"/>
    <w:rsid w:val="009A3794"/>
    <w:rsid w:val="009A37EA"/>
    <w:rsid w:val="009A3A1B"/>
    <w:rsid w:val="009A3C4F"/>
    <w:rsid w:val="009A3EB9"/>
    <w:rsid w:val="009A3F61"/>
    <w:rsid w:val="009A4592"/>
    <w:rsid w:val="009A49D8"/>
    <w:rsid w:val="009A4A60"/>
    <w:rsid w:val="009A4B17"/>
    <w:rsid w:val="009A4E21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B90"/>
    <w:rsid w:val="009B34D7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F6D"/>
    <w:rsid w:val="009B7F72"/>
    <w:rsid w:val="009B7FC7"/>
    <w:rsid w:val="009C02E7"/>
    <w:rsid w:val="009C0419"/>
    <w:rsid w:val="009C08F7"/>
    <w:rsid w:val="009C0BAB"/>
    <w:rsid w:val="009C0FF1"/>
    <w:rsid w:val="009C10CD"/>
    <w:rsid w:val="009C1331"/>
    <w:rsid w:val="009C1571"/>
    <w:rsid w:val="009C187E"/>
    <w:rsid w:val="009C192F"/>
    <w:rsid w:val="009C1933"/>
    <w:rsid w:val="009C1B92"/>
    <w:rsid w:val="009C205D"/>
    <w:rsid w:val="009C20AF"/>
    <w:rsid w:val="009C2210"/>
    <w:rsid w:val="009C267A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510"/>
    <w:rsid w:val="009C6874"/>
    <w:rsid w:val="009C68C7"/>
    <w:rsid w:val="009C6C19"/>
    <w:rsid w:val="009C6C73"/>
    <w:rsid w:val="009C707E"/>
    <w:rsid w:val="009C728F"/>
    <w:rsid w:val="009C7817"/>
    <w:rsid w:val="009C7B02"/>
    <w:rsid w:val="009C7B82"/>
    <w:rsid w:val="009C7C61"/>
    <w:rsid w:val="009C7C9D"/>
    <w:rsid w:val="009C7D53"/>
    <w:rsid w:val="009D08C8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EF0"/>
    <w:rsid w:val="009D35FB"/>
    <w:rsid w:val="009D368D"/>
    <w:rsid w:val="009D3CE6"/>
    <w:rsid w:val="009D403B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5C"/>
    <w:rsid w:val="009D779C"/>
    <w:rsid w:val="009D7C11"/>
    <w:rsid w:val="009E008F"/>
    <w:rsid w:val="009E06CB"/>
    <w:rsid w:val="009E0780"/>
    <w:rsid w:val="009E08E5"/>
    <w:rsid w:val="009E123E"/>
    <w:rsid w:val="009E15DB"/>
    <w:rsid w:val="009E1BF3"/>
    <w:rsid w:val="009E1CD6"/>
    <w:rsid w:val="009E1E30"/>
    <w:rsid w:val="009E257B"/>
    <w:rsid w:val="009E285A"/>
    <w:rsid w:val="009E29FB"/>
    <w:rsid w:val="009E2AA3"/>
    <w:rsid w:val="009E2C5A"/>
    <w:rsid w:val="009E2D98"/>
    <w:rsid w:val="009E3462"/>
    <w:rsid w:val="009E3B79"/>
    <w:rsid w:val="009E3FA8"/>
    <w:rsid w:val="009E413B"/>
    <w:rsid w:val="009E4400"/>
    <w:rsid w:val="009E4BFC"/>
    <w:rsid w:val="009E4DC1"/>
    <w:rsid w:val="009E572B"/>
    <w:rsid w:val="009E69F4"/>
    <w:rsid w:val="009E6D9D"/>
    <w:rsid w:val="009E704C"/>
    <w:rsid w:val="009E73CD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6A3"/>
    <w:rsid w:val="009F3815"/>
    <w:rsid w:val="009F3DE1"/>
    <w:rsid w:val="009F3F8E"/>
    <w:rsid w:val="009F4524"/>
    <w:rsid w:val="009F45CD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A3"/>
    <w:rsid w:val="009F6D4E"/>
    <w:rsid w:val="009F6EC8"/>
    <w:rsid w:val="009F7BC0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57B"/>
    <w:rsid w:val="00A015A1"/>
    <w:rsid w:val="00A0166D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F5"/>
    <w:rsid w:val="00A1163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D94"/>
    <w:rsid w:val="00A153D1"/>
    <w:rsid w:val="00A15961"/>
    <w:rsid w:val="00A15AB2"/>
    <w:rsid w:val="00A15AE4"/>
    <w:rsid w:val="00A15E17"/>
    <w:rsid w:val="00A15EDA"/>
    <w:rsid w:val="00A162A2"/>
    <w:rsid w:val="00A16D51"/>
    <w:rsid w:val="00A16D89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D38"/>
    <w:rsid w:val="00A32E8A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A5D"/>
    <w:rsid w:val="00A44CB5"/>
    <w:rsid w:val="00A452EF"/>
    <w:rsid w:val="00A454C9"/>
    <w:rsid w:val="00A45518"/>
    <w:rsid w:val="00A455BA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BB9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CC8"/>
    <w:rsid w:val="00A56ED9"/>
    <w:rsid w:val="00A57050"/>
    <w:rsid w:val="00A57070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B1"/>
    <w:rsid w:val="00A61420"/>
    <w:rsid w:val="00A6143A"/>
    <w:rsid w:val="00A6171C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2A7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AF6"/>
    <w:rsid w:val="00A70C87"/>
    <w:rsid w:val="00A713DB"/>
    <w:rsid w:val="00A71498"/>
    <w:rsid w:val="00A7170F"/>
    <w:rsid w:val="00A71A4A"/>
    <w:rsid w:val="00A72288"/>
    <w:rsid w:val="00A724FC"/>
    <w:rsid w:val="00A72795"/>
    <w:rsid w:val="00A72821"/>
    <w:rsid w:val="00A73145"/>
    <w:rsid w:val="00A734C7"/>
    <w:rsid w:val="00A73DEF"/>
    <w:rsid w:val="00A73E86"/>
    <w:rsid w:val="00A73F79"/>
    <w:rsid w:val="00A74598"/>
    <w:rsid w:val="00A7465D"/>
    <w:rsid w:val="00A746EC"/>
    <w:rsid w:val="00A74C19"/>
    <w:rsid w:val="00A75239"/>
    <w:rsid w:val="00A75445"/>
    <w:rsid w:val="00A755E3"/>
    <w:rsid w:val="00A756BA"/>
    <w:rsid w:val="00A75714"/>
    <w:rsid w:val="00A762CC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E52"/>
    <w:rsid w:val="00A9113C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F1B"/>
    <w:rsid w:val="00AA04B5"/>
    <w:rsid w:val="00AA0B27"/>
    <w:rsid w:val="00AA0CA5"/>
    <w:rsid w:val="00AA148F"/>
    <w:rsid w:val="00AA1AAF"/>
    <w:rsid w:val="00AA1AC1"/>
    <w:rsid w:val="00AA1B1A"/>
    <w:rsid w:val="00AA1B67"/>
    <w:rsid w:val="00AA1FE9"/>
    <w:rsid w:val="00AA2175"/>
    <w:rsid w:val="00AA2548"/>
    <w:rsid w:val="00AA29B9"/>
    <w:rsid w:val="00AA32BD"/>
    <w:rsid w:val="00AA338B"/>
    <w:rsid w:val="00AA3924"/>
    <w:rsid w:val="00AA3F2F"/>
    <w:rsid w:val="00AA42CC"/>
    <w:rsid w:val="00AA4973"/>
    <w:rsid w:val="00AA4AB1"/>
    <w:rsid w:val="00AA4E5C"/>
    <w:rsid w:val="00AA50DB"/>
    <w:rsid w:val="00AA5136"/>
    <w:rsid w:val="00AA548E"/>
    <w:rsid w:val="00AA54A0"/>
    <w:rsid w:val="00AA56E5"/>
    <w:rsid w:val="00AA59CA"/>
    <w:rsid w:val="00AA60FD"/>
    <w:rsid w:val="00AA622C"/>
    <w:rsid w:val="00AA64FA"/>
    <w:rsid w:val="00AA6691"/>
    <w:rsid w:val="00AA6828"/>
    <w:rsid w:val="00AA69A4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8AC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F9"/>
    <w:rsid w:val="00AC352E"/>
    <w:rsid w:val="00AC362D"/>
    <w:rsid w:val="00AC37A8"/>
    <w:rsid w:val="00AC38F7"/>
    <w:rsid w:val="00AC3A8C"/>
    <w:rsid w:val="00AC422D"/>
    <w:rsid w:val="00AC457B"/>
    <w:rsid w:val="00AC4620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23A"/>
    <w:rsid w:val="00AC623C"/>
    <w:rsid w:val="00AC6502"/>
    <w:rsid w:val="00AC6660"/>
    <w:rsid w:val="00AC688E"/>
    <w:rsid w:val="00AC6ACD"/>
    <w:rsid w:val="00AC7069"/>
    <w:rsid w:val="00AC7933"/>
    <w:rsid w:val="00AC7A27"/>
    <w:rsid w:val="00AD02E4"/>
    <w:rsid w:val="00AD0431"/>
    <w:rsid w:val="00AD043F"/>
    <w:rsid w:val="00AD04FF"/>
    <w:rsid w:val="00AD07C4"/>
    <w:rsid w:val="00AD1125"/>
    <w:rsid w:val="00AD1172"/>
    <w:rsid w:val="00AD1996"/>
    <w:rsid w:val="00AD1CAD"/>
    <w:rsid w:val="00AD1D41"/>
    <w:rsid w:val="00AD1E1E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76E"/>
    <w:rsid w:val="00AD3BC7"/>
    <w:rsid w:val="00AD3E77"/>
    <w:rsid w:val="00AD409C"/>
    <w:rsid w:val="00AD4295"/>
    <w:rsid w:val="00AD46BB"/>
    <w:rsid w:val="00AD46D7"/>
    <w:rsid w:val="00AD48AD"/>
    <w:rsid w:val="00AD4DA0"/>
    <w:rsid w:val="00AD5064"/>
    <w:rsid w:val="00AD51F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758"/>
    <w:rsid w:val="00AE1822"/>
    <w:rsid w:val="00AE199A"/>
    <w:rsid w:val="00AE19D4"/>
    <w:rsid w:val="00AE1E5B"/>
    <w:rsid w:val="00AE2133"/>
    <w:rsid w:val="00AE2650"/>
    <w:rsid w:val="00AE2794"/>
    <w:rsid w:val="00AE289D"/>
    <w:rsid w:val="00AE2D37"/>
    <w:rsid w:val="00AE2E18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B22"/>
    <w:rsid w:val="00AF3E26"/>
    <w:rsid w:val="00AF4190"/>
    <w:rsid w:val="00AF4749"/>
    <w:rsid w:val="00AF4832"/>
    <w:rsid w:val="00AF4C46"/>
    <w:rsid w:val="00AF539E"/>
    <w:rsid w:val="00AF54E0"/>
    <w:rsid w:val="00AF595D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B5"/>
    <w:rsid w:val="00B115FB"/>
    <w:rsid w:val="00B11CA8"/>
    <w:rsid w:val="00B1240D"/>
    <w:rsid w:val="00B12EC2"/>
    <w:rsid w:val="00B12FA3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C49"/>
    <w:rsid w:val="00B15E55"/>
    <w:rsid w:val="00B16477"/>
    <w:rsid w:val="00B1700E"/>
    <w:rsid w:val="00B1741D"/>
    <w:rsid w:val="00B17F48"/>
    <w:rsid w:val="00B17F72"/>
    <w:rsid w:val="00B20163"/>
    <w:rsid w:val="00B202B9"/>
    <w:rsid w:val="00B2052D"/>
    <w:rsid w:val="00B205B2"/>
    <w:rsid w:val="00B20658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D5A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529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3B54"/>
    <w:rsid w:val="00B33E9E"/>
    <w:rsid w:val="00B33EA1"/>
    <w:rsid w:val="00B34105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757C"/>
    <w:rsid w:val="00B37A64"/>
    <w:rsid w:val="00B37EF2"/>
    <w:rsid w:val="00B37F48"/>
    <w:rsid w:val="00B40450"/>
    <w:rsid w:val="00B40645"/>
    <w:rsid w:val="00B40CF9"/>
    <w:rsid w:val="00B41036"/>
    <w:rsid w:val="00B41095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F1C"/>
    <w:rsid w:val="00B46F46"/>
    <w:rsid w:val="00B470FE"/>
    <w:rsid w:val="00B47305"/>
    <w:rsid w:val="00B47BF5"/>
    <w:rsid w:val="00B47C57"/>
    <w:rsid w:val="00B500AB"/>
    <w:rsid w:val="00B50D51"/>
    <w:rsid w:val="00B51041"/>
    <w:rsid w:val="00B51089"/>
    <w:rsid w:val="00B510DF"/>
    <w:rsid w:val="00B51265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7CD"/>
    <w:rsid w:val="00B65AC8"/>
    <w:rsid w:val="00B65FAB"/>
    <w:rsid w:val="00B65FF7"/>
    <w:rsid w:val="00B66127"/>
    <w:rsid w:val="00B66223"/>
    <w:rsid w:val="00B6640E"/>
    <w:rsid w:val="00B66479"/>
    <w:rsid w:val="00B666A5"/>
    <w:rsid w:val="00B66702"/>
    <w:rsid w:val="00B66AB2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60C"/>
    <w:rsid w:val="00B70966"/>
    <w:rsid w:val="00B709F6"/>
    <w:rsid w:val="00B70AC2"/>
    <w:rsid w:val="00B70B6C"/>
    <w:rsid w:val="00B710B7"/>
    <w:rsid w:val="00B714D1"/>
    <w:rsid w:val="00B716BB"/>
    <w:rsid w:val="00B71794"/>
    <w:rsid w:val="00B7194B"/>
    <w:rsid w:val="00B71ABE"/>
    <w:rsid w:val="00B71C29"/>
    <w:rsid w:val="00B723CC"/>
    <w:rsid w:val="00B726D7"/>
    <w:rsid w:val="00B72D1F"/>
    <w:rsid w:val="00B73026"/>
    <w:rsid w:val="00B73312"/>
    <w:rsid w:val="00B738AF"/>
    <w:rsid w:val="00B7395D"/>
    <w:rsid w:val="00B73E86"/>
    <w:rsid w:val="00B7402B"/>
    <w:rsid w:val="00B7403B"/>
    <w:rsid w:val="00B74361"/>
    <w:rsid w:val="00B743D5"/>
    <w:rsid w:val="00B74D72"/>
    <w:rsid w:val="00B74E16"/>
    <w:rsid w:val="00B74E9A"/>
    <w:rsid w:val="00B74FF9"/>
    <w:rsid w:val="00B751F9"/>
    <w:rsid w:val="00B7536C"/>
    <w:rsid w:val="00B753BC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C3A"/>
    <w:rsid w:val="00B7782B"/>
    <w:rsid w:val="00B77943"/>
    <w:rsid w:val="00B77A55"/>
    <w:rsid w:val="00B77A7F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4B7"/>
    <w:rsid w:val="00B905CA"/>
    <w:rsid w:val="00B90771"/>
    <w:rsid w:val="00B90E6A"/>
    <w:rsid w:val="00B90FB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781"/>
    <w:rsid w:val="00B94913"/>
    <w:rsid w:val="00B94A08"/>
    <w:rsid w:val="00B94EC0"/>
    <w:rsid w:val="00B94F91"/>
    <w:rsid w:val="00B94FB4"/>
    <w:rsid w:val="00B952BC"/>
    <w:rsid w:val="00B9561A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3212"/>
    <w:rsid w:val="00BA322A"/>
    <w:rsid w:val="00BA3A11"/>
    <w:rsid w:val="00BA418B"/>
    <w:rsid w:val="00BA44A6"/>
    <w:rsid w:val="00BA46D0"/>
    <w:rsid w:val="00BA480C"/>
    <w:rsid w:val="00BA55E8"/>
    <w:rsid w:val="00BA5A58"/>
    <w:rsid w:val="00BA5D25"/>
    <w:rsid w:val="00BA5D5B"/>
    <w:rsid w:val="00BA6F6E"/>
    <w:rsid w:val="00BA7813"/>
    <w:rsid w:val="00BA7829"/>
    <w:rsid w:val="00BA7EB8"/>
    <w:rsid w:val="00BA7F8B"/>
    <w:rsid w:val="00BA7F98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A5"/>
    <w:rsid w:val="00BB1CA4"/>
    <w:rsid w:val="00BB1DF0"/>
    <w:rsid w:val="00BB1E3E"/>
    <w:rsid w:val="00BB1E77"/>
    <w:rsid w:val="00BB20D6"/>
    <w:rsid w:val="00BB2A53"/>
    <w:rsid w:val="00BB2C7E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987"/>
    <w:rsid w:val="00BB5CF0"/>
    <w:rsid w:val="00BB5E0E"/>
    <w:rsid w:val="00BB6058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52"/>
    <w:rsid w:val="00BC0FB7"/>
    <w:rsid w:val="00BC13EE"/>
    <w:rsid w:val="00BC14D3"/>
    <w:rsid w:val="00BC19AB"/>
    <w:rsid w:val="00BC1E1B"/>
    <w:rsid w:val="00BC2251"/>
    <w:rsid w:val="00BC230B"/>
    <w:rsid w:val="00BC2521"/>
    <w:rsid w:val="00BC267E"/>
    <w:rsid w:val="00BC2DCD"/>
    <w:rsid w:val="00BC2E45"/>
    <w:rsid w:val="00BC2F16"/>
    <w:rsid w:val="00BC35B1"/>
    <w:rsid w:val="00BC37B7"/>
    <w:rsid w:val="00BC3AE6"/>
    <w:rsid w:val="00BC3B42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90"/>
    <w:rsid w:val="00BD2053"/>
    <w:rsid w:val="00BD2061"/>
    <w:rsid w:val="00BD29DE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EC7"/>
    <w:rsid w:val="00BD52B4"/>
    <w:rsid w:val="00BD5369"/>
    <w:rsid w:val="00BD5764"/>
    <w:rsid w:val="00BD5E88"/>
    <w:rsid w:val="00BD5EB7"/>
    <w:rsid w:val="00BD623F"/>
    <w:rsid w:val="00BD6C53"/>
    <w:rsid w:val="00BD6E5E"/>
    <w:rsid w:val="00BD71C7"/>
    <w:rsid w:val="00BD746C"/>
    <w:rsid w:val="00BD7563"/>
    <w:rsid w:val="00BD765D"/>
    <w:rsid w:val="00BD7DC1"/>
    <w:rsid w:val="00BE0897"/>
    <w:rsid w:val="00BE10FC"/>
    <w:rsid w:val="00BE11D0"/>
    <w:rsid w:val="00BE12C6"/>
    <w:rsid w:val="00BE13C4"/>
    <w:rsid w:val="00BE147A"/>
    <w:rsid w:val="00BE1573"/>
    <w:rsid w:val="00BE175D"/>
    <w:rsid w:val="00BE1E1A"/>
    <w:rsid w:val="00BE1E6B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C14"/>
    <w:rsid w:val="00BE4DB8"/>
    <w:rsid w:val="00BE4F10"/>
    <w:rsid w:val="00BE5026"/>
    <w:rsid w:val="00BE513E"/>
    <w:rsid w:val="00BE545B"/>
    <w:rsid w:val="00BE6274"/>
    <w:rsid w:val="00BE644D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1055"/>
    <w:rsid w:val="00BF11F5"/>
    <w:rsid w:val="00BF13B8"/>
    <w:rsid w:val="00BF1572"/>
    <w:rsid w:val="00BF17DE"/>
    <w:rsid w:val="00BF237D"/>
    <w:rsid w:val="00BF253C"/>
    <w:rsid w:val="00BF25A9"/>
    <w:rsid w:val="00BF2A2A"/>
    <w:rsid w:val="00BF2B87"/>
    <w:rsid w:val="00BF3263"/>
    <w:rsid w:val="00BF3720"/>
    <w:rsid w:val="00BF397C"/>
    <w:rsid w:val="00BF3B16"/>
    <w:rsid w:val="00BF3E2E"/>
    <w:rsid w:val="00BF4075"/>
    <w:rsid w:val="00BF40F2"/>
    <w:rsid w:val="00BF40FC"/>
    <w:rsid w:val="00BF4344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F91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D17"/>
    <w:rsid w:val="00C01F73"/>
    <w:rsid w:val="00C021F9"/>
    <w:rsid w:val="00C023F0"/>
    <w:rsid w:val="00C02941"/>
    <w:rsid w:val="00C02E0D"/>
    <w:rsid w:val="00C02F8E"/>
    <w:rsid w:val="00C03215"/>
    <w:rsid w:val="00C03354"/>
    <w:rsid w:val="00C03A3C"/>
    <w:rsid w:val="00C03E9D"/>
    <w:rsid w:val="00C03F76"/>
    <w:rsid w:val="00C04168"/>
    <w:rsid w:val="00C04470"/>
    <w:rsid w:val="00C04587"/>
    <w:rsid w:val="00C04701"/>
    <w:rsid w:val="00C04916"/>
    <w:rsid w:val="00C04942"/>
    <w:rsid w:val="00C04A66"/>
    <w:rsid w:val="00C05631"/>
    <w:rsid w:val="00C05B04"/>
    <w:rsid w:val="00C05C7B"/>
    <w:rsid w:val="00C05F2A"/>
    <w:rsid w:val="00C0695A"/>
    <w:rsid w:val="00C06E31"/>
    <w:rsid w:val="00C07332"/>
    <w:rsid w:val="00C07720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B61"/>
    <w:rsid w:val="00C14D61"/>
    <w:rsid w:val="00C1507E"/>
    <w:rsid w:val="00C1551B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79"/>
    <w:rsid w:val="00C20833"/>
    <w:rsid w:val="00C20AF3"/>
    <w:rsid w:val="00C21040"/>
    <w:rsid w:val="00C212C7"/>
    <w:rsid w:val="00C21957"/>
    <w:rsid w:val="00C21C60"/>
    <w:rsid w:val="00C21EE4"/>
    <w:rsid w:val="00C221E1"/>
    <w:rsid w:val="00C2286C"/>
    <w:rsid w:val="00C229DF"/>
    <w:rsid w:val="00C22B1C"/>
    <w:rsid w:val="00C22DDB"/>
    <w:rsid w:val="00C22EFD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E1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DEF"/>
    <w:rsid w:val="00C310AE"/>
    <w:rsid w:val="00C3119F"/>
    <w:rsid w:val="00C31453"/>
    <w:rsid w:val="00C31745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E85"/>
    <w:rsid w:val="00C35993"/>
    <w:rsid w:val="00C35C1E"/>
    <w:rsid w:val="00C35CB7"/>
    <w:rsid w:val="00C35EC2"/>
    <w:rsid w:val="00C360E3"/>
    <w:rsid w:val="00C361CC"/>
    <w:rsid w:val="00C36255"/>
    <w:rsid w:val="00C3644F"/>
    <w:rsid w:val="00C36466"/>
    <w:rsid w:val="00C36DCD"/>
    <w:rsid w:val="00C370E8"/>
    <w:rsid w:val="00C371B6"/>
    <w:rsid w:val="00C379A1"/>
    <w:rsid w:val="00C37CE7"/>
    <w:rsid w:val="00C40486"/>
    <w:rsid w:val="00C40B4F"/>
    <w:rsid w:val="00C40C3C"/>
    <w:rsid w:val="00C41774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58DE"/>
    <w:rsid w:val="00C45998"/>
    <w:rsid w:val="00C45C68"/>
    <w:rsid w:val="00C45DC3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10F3"/>
    <w:rsid w:val="00C512CD"/>
    <w:rsid w:val="00C514C4"/>
    <w:rsid w:val="00C51670"/>
    <w:rsid w:val="00C51C98"/>
    <w:rsid w:val="00C51C9D"/>
    <w:rsid w:val="00C51FDB"/>
    <w:rsid w:val="00C52329"/>
    <w:rsid w:val="00C5265F"/>
    <w:rsid w:val="00C52713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D9A"/>
    <w:rsid w:val="00C610A0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88"/>
    <w:rsid w:val="00C706AB"/>
    <w:rsid w:val="00C70BBE"/>
    <w:rsid w:val="00C714BF"/>
    <w:rsid w:val="00C71659"/>
    <w:rsid w:val="00C71A33"/>
    <w:rsid w:val="00C7245A"/>
    <w:rsid w:val="00C727D5"/>
    <w:rsid w:val="00C72EE5"/>
    <w:rsid w:val="00C73058"/>
    <w:rsid w:val="00C7336C"/>
    <w:rsid w:val="00C73E75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B14"/>
    <w:rsid w:val="00C75D3E"/>
    <w:rsid w:val="00C75EE5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6A0"/>
    <w:rsid w:val="00C80729"/>
    <w:rsid w:val="00C80946"/>
    <w:rsid w:val="00C80B0A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69BB"/>
    <w:rsid w:val="00C869F4"/>
    <w:rsid w:val="00C86C23"/>
    <w:rsid w:val="00C86DCF"/>
    <w:rsid w:val="00C8756C"/>
    <w:rsid w:val="00C87765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189"/>
    <w:rsid w:val="00C92420"/>
    <w:rsid w:val="00C9260F"/>
    <w:rsid w:val="00C926C4"/>
    <w:rsid w:val="00C926EE"/>
    <w:rsid w:val="00C9277A"/>
    <w:rsid w:val="00C9287F"/>
    <w:rsid w:val="00C92BBF"/>
    <w:rsid w:val="00C92CBD"/>
    <w:rsid w:val="00C92E3B"/>
    <w:rsid w:val="00C92FFD"/>
    <w:rsid w:val="00C93537"/>
    <w:rsid w:val="00C937D7"/>
    <w:rsid w:val="00C93BD8"/>
    <w:rsid w:val="00C93FB5"/>
    <w:rsid w:val="00C93FB6"/>
    <w:rsid w:val="00C9402D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431"/>
    <w:rsid w:val="00C9648C"/>
    <w:rsid w:val="00C9690B"/>
    <w:rsid w:val="00C96DFD"/>
    <w:rsid w:val="00C9715C"/>
    <w:rsid w:val="00C9715E"/>
    <w:rsid w:val="00C97259"/>
    <w:rsid w:val="00C975AA"/>
    <w:rsid w:val="00C977EC"/>
    <w:rsid w:val="00CA01DE"/>
    <w:rsid w:val="00CA020D"/>
    <w:rsid w:val="00CA0299"/>
    <w:rsid w:val="00CA062C"/>
    <w:rsid w:val="00CA06CD"/>
    <w:rsid w:val="00CA07E8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DBB"/>
    <w:rsid w:val="00CA3F94"/>
    <w:rsid w:val="00CA4AE8"/>
    <w:rsid w:val="00CA4D4E"/>
    <w:rsid w:val="00CA518D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783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40D4"/>
    <w:rsid w:val="00CB42CD"/>
    <w:rsid w:val="00CB4618"/>
    <w:rsid w:val="00CB4764"/>
    <w:rsid w:val="00CB490A"/>
    <w:rsid w:val="00CB5040"/>
    <w:rsid w:val="00CB509B"/>
    <w:rsid w:val="00CB51A6"/>
    <w:rsid w:val="00CB5340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D21"/>
    <w:rsid w:val="00CD1FCE"/>
    <w:rsid w:val="00CD2819"/>
    <w:rsid w:val="00CD2B8D"/>
    <w:rsid w:val="00CD2C0F"/>
    <w:rsid w:val="00CD2EE4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70EE"/>
    <w:rsid w:val="00CD717A"/>
    <w:rsid w:val="00CD7312"/>
    <w:rsid w:val="00CD74F4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21F6"/>
    <w:rsid w:val="00CE22AC"/>
    <w:rsid w:val="00CE24C2"/>
    <w:rsid w:val="00CE268B"/>
    <w:rsid w:val="00CE2FF2"/>
    <w:rsid w:val="00CE307B"/>
    <w:rsid w:val="00CE348F"/>
    <w:rsid w:val="00CE39DB"/>
    <w:rsid w:val="00CE3F07"/>
    <w:rsid w:val="00CE3F93"/>
    <w:rsid w:val="00CE4B2B"/>
    <w:rsid w:val="00CE4EA3"/>
    <w:rsid w:val="00CE4FC7"/>
    <w:rsid w:val="00CE5431"/>
    <w:rsid w:val="00CE572A"/>
    <w:rsid w:val="00CE5A40"/>
    <w:rsid w:val="00CE5BEE"/>
    <w:rsid w:val="00CE5C2B"/>
    <w:rsid w:val="00CE6225"/>
    <w:rsid w:val="00CE6A53"/>
    <w:rsid w:val="00CE6C3C"/>
    <w:rsid w:val="00CE73EA"/>
    <w:rsid w:val="00CE787C"/>
    <w:rsid w:val="00CE7B1E"/>
    <w:rsid w:val="00CE7C02"/>
    <w:rsid w:val="00CE7C84"/>
    <w:rsid w:val="00CF010D"/>
    <w:rsid w:val="00CF0930"/>
    <w:rsid w:val="00CF0B93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DC8"/>
    <w:rsid w:val="00D0312E"/>
    <w:rsid w:val="00D03562"/>
    <w:rsid w:val="00D03A32"/>
    <w:rsid w:val="00D03B4E"/>
    <w:rsid w:val="00D03DDF"/>
    <w:rsid w:val="00D03ED7"/>
    <w:rsid w:val="00D048C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D5"/>
    <w:rsid w:val="00D066F0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21A"/>
    <w:rsid w:val="00D1534B"/>
    <w:rsid w:val="00D15697"/>
    <w:rsid w:val="00D156EA"/>
    <w:rsid w:val="00D1572D"/>
    <w:rsid w:val="00D15E0F"/>
    <w:rsid w:val="00D162D3"/>
    <w:rsid w:val="00D166DA"/>
    <w:rsid w:val="00D16EEC"/>
    <w:rsid w:val="00D16F9C"/>
    <w:rsid w:val="00D1713B"/>
    <w:rsid w:val="00D172C8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E30"/>
    <w:rsid w:val="00D234CE"/>
    <w:rsid w:val="00D23CD0"/>
    <w:rsid w:val="00D23FDF"/>
    <w:rsid w:val="00D24093"/>
    <w:rsid w:val="00D243BC"/>
    <w:rsid w:val="00D243FD"/>
    <w:rsid w:val="00D2480E"/>
    <w:rsid w:val="00D24830"/>
    <w:rsid w:val="00D24B3D"/>
    <w:rsid w:val="00D24E19"/>
    <w:rsid w:val="00D258F2"/>
    <w:rsid w:val="00D25BFF"/>
    <w:rsid w:val="00D25FF2"/>
    <w:rsid w:val="00D26246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9FC"/>
    <w:rsid w:val="00D31C91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CC1"/>
    <w:rsid w:val="00D353E5"/>
    <w:rsid w:val="00D359B0"/>
    <w:rsid w:val="00D35E25"/>
    <w:rsid w:val="00D35FC8"/>
    <w:rsid w:val="00D361C3"/>
    <w:rsid w:val="00D36287"/>
    <w:rsid w:val="00D36411"/>
    <w:rsid w:val="00D3665C"/>
    <w:rsid w:val="00D367B8"/>
    <w:rsid w:val="00D36821"/>
    <w:rsid w:val="00D368A1"/>
    <w:rsid w:val="00D36F02"/>
    <w:rsid w:val="00D36F93"/>
    <w:rsid w:val="00D37424"/>
    <w:rsid w:val="00D37D0C"/>
    <w:rsid w:val="00D37D97"/>
    <w:rsid w:val="00D400F3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C16"/>
    <w:rsid w:val="00D44F36"/>
    <w:rsid w:val="00D4598D"/>
    <w:rsid w:val="00D45ABA"/>
    <w:rsid w:val="00D45C71"/>
    <w:rsid w:val="00D461B4"/>
    <w:rsid w:val="00D462FD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3A90"/>
    <w:rsid w:val="00D53D97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8F8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E40"/>
    <w:rsid w:val="00D640C8"/>
    <w:rsid w:val="00D642D8"/>
    <w:rsid w:val="00D644BB"/>
    <w:rsid w:val="00D64C31"/>
    <w:rsid w:val="00D64C64"/>
    <w:rsid w:val="00D64D95"/>
    <w:rsid w:val="00D64FA0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E42"/>
    <w:rsid w:val="00D74FA3"/>
    <w:rsid w:val="00D750F8"/>
    <w:rsid w:val="00D754EA"/>
    <w:rsid w:val="00D757E4"/>
    <w:rsid w:val="00D75BA8"/>
    <w:rsid w:val="00D75EBB"/>
    <w:rsid w:val="00D75FE6"/>
    <w:rsid w:val="00D75FF3"/>
    <w:rsid w:val="00D76130"/>
    <w:rsid w:val="00D76469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5559"/>
    <w:rsid w:val="00D8584F"/>
    <w:rsid w:val="00D85E70"/>
    <w:rsid w:val="00D85F63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C2"/>
    <w:rsid w:val="00D9204D"/>
    <w:rsid w:val="00D9290C"/>
    <w:rsid w:val="00D93B4A"/>
    <w:rsid w:val="00D93FAB"/>
    <w:rsid w:val="00D946E4"/>
    <w:rsid w:val="00D94A96"/>
    <w:rsid w:val="00D94E14"/>
    <w:rsid w:val="00D94F13"/>
    <w:rsid w:val="00D94F66"/>
    <w:rsid w:val="00D94FC6"/>
    <w:rsid w:val="00D95100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709E"/>
    <w:rsid w:val="00D973BA"/>
    <w:rsid w:val="00D974AB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9A9"/>
    <w:rsid w:val="00DA4D56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AB2"/>
    <w:rsid w:val="00DB312D"/>
    <w:rsid w:val="00DB3609"/>
    <w:rsid w:val="00DB3D18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CE"/>
    <w:rsid w:val="00DB6A33"/>
    <w:rsid w:val="00DB725A"/>
    <w:rsid w:val="00DB7283"/>
    <w:rsid w:val="00DB77F2"/>
    <w:rsid w:val="00DC02D4"/>
    <w:rsid w:val="00DC02F4"/>
    <w:rsid w:val="00DC0435"/>
    <w:rsid w:val="00DC046D"/>
    <w:rsid w:val="00DC071B"/>
    <w:rsid w:val="00DC0A29"/>
    <w:rsid w:val="00DC1835"/>
    <w:rsid w:val="00DC1E40"/>
    <w:rsid w:val="00DC261E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9A3"/>
    <w:rsid w:val="00DC5D0A"/>
    <w:rsid w:val="00DC636A"/>
    <w:rsid w:val="00DC6A03"/>
    <w:rsid w:val="00DC6D96"/>
    <w:rsid w:val="00DC6F2D"/>
    <w:rsid w:val="00DC70ED"/>
    <w:rsid w:val="00DC74AE"/>
    <w:rsid w:val="00DC7752"/>
    <w:rsid w:val="00DC78C0"/>
    <w:rsid w:val="00DC7BF9"/>
    <w:rsid w:val="00DC7E7E"/>
    <w:rsid w:val="00DD02BE"/>
    <w:rsid w:val="00DD02FC"/>
    <w:rsid w:val="00DD056B"/>
    <w:rsid w:val="00DD063C"/>
    <w:rsid w:val="00DD06D0"/>
    <w:rsid w:val="00DD0835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944"/>
    <w:rsid w:val="00DD4BA5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E42"/>
    <w:rsid w:val="00DE1FDE"/>
    <w:rsid w:val="00DE20D5"/>
    <w:rsid w:val="00DE2312"/>
    <w:rsid w:val="00DE245D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A18"/>
    <w:rsid w:val="00DF2C3D"/>
    <w:rsid w:val="00DF2D3E"/>
    <w:rsid w:val="00DF3202"/>
    <w:rsid w:val="00DF3C6C"/>
    <w:rsid w:val="00DF3DED"/>
    <w:rsid w:val="00DF3FD2"/>
    <w:rsid w:val="00DF4313"/>
    <w:rsid w:val="00DF460E"/>
    <w:rsid w:val="00DF4AD7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C1"/>
    <w:rsid w:val="00E0024D"/>
    <w:rsid w:val="00E0038B"/>
    <w:rsid w:val="00E00400"/>
    <w:rsid w:val="00E008CA"/>
    <w:rsid w:val="00E01977"/>
    <w:rsid w:val="00E019AC"/>
    <w:rsid w:val="00E01C23"/>
    <w:rsid w:val="00E01CB1"/>
    <w:rsid w:val="00E01EE5"/>
    <w:rsid w:val="00E021C3"/>
    <w:rsid w:val="00E02CBD"/>
    <w:rsid w:val="00E02E10"/>
    <w:rsid w:val="00E03137"/>
    <w:rsid w:val="00E033D8"/>
    <w:rsid w:val="00E036EF"/>
    <w:rsid w:val="00E03C35"/>
    <w:rsid w:val="00E0440A"/>
    <w:rsid w:val="00E04807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A84"/>
    <w:rsid w:val="00E06C18"/>
    <w:rsid w:val="00E06F7F"/>
    <w:rsid w:val="00E07298"/>
    <w:rsid w:val="00E07933"/>
    <w:rsid w:val="00E0799E"/>
    <w:rsid w:val="00E07BD7"/>
    <w:rsid w:val="00E07CB1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A0A"/>
    <w:rsid w:val="00E12BDC"/>
    <w:rsid w:val="00E12E8E"/>
    <w:rsid w:val="00E12FD2"/>
    <w:rsid w:val="00E12FD6"/>
    <w:rsid w:val="00E13087"/>
    <w:rsid w:val="00E13316"/>
    <w:rsid w:val="00E1338B"/>
    <w:rsid w:val="00E134C8"/>
    <w:rsid w:val="00E13613"/>
    <w:rsid w:val="00E13666"/>
    <w:rsid w:val="00E13992"/>
    <w:rsid w:val="00E1419A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C4"/>
    <w:rsid w:val="00E302AF"/>
    <w:rsid w:val="00E30344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14C"/>
    <w:rsid w:val="00E32439"/>
    <w:rsid w:val="00E325AF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83C"/>
    <w:rsid w:val="00E338FC"/>
    <w:rsid w:val="00E33B51"/>
    <w:rsid w:val="00E343BB"/>
    <w:rsid w:val="00E349DD"/>
    <w:rsid w:val="00E34CDB"/>
    <w:rsid w:val="00E3505A"/>
    <w:rsid w:val="00E3508B"/>
    <w:rsid w:val="00E350DF"/>
    <w:rsid w:val="00E35355"/>
    <w:rsid w:val="00E35358"/>
    <w:rsid w:val="00E3596C"/>
    <w:rsid w:val="00E35BFF"/>
    <w:rsid w:val="00E360D5"/>
    <w:rsid w:val="00E363F1"/>
    <w:rsid w:val="00E3655D"/>
    <w:rsid w:val="00E36B1D"/>
    <w:rsid w:val="00E36D70"/>
    <w:rsid w:val="00E37189"/>
    <w:rsid w:val="00E371FC"/>
    <w:rsid w:val="00E37466"/>
    <w:rsid w:val="00E37553"/>
    <w:rsid w:val="00E375DF"/>
    <w:rsid w:val="00E379E8"/>
    <w:rsid w:val="00E379FD"/>
    <w:rsid w:val="00E4018D"/>
    <w:rsid w:val="00E4020B"/>
    <w:rsid w:val="00E402E2"/>
    <w:rsid w:val="00E40AA5"/>
    <w:rsid w:val="00E40B03"/>
    <w:rsid w:val="00E40B84"/>
    <w:rsid w:val="00E40C2E"/>
    <w:rsid w:val="00E40F62"/>
    <w:rsid w:val="00E40F79"/>
    <w:rsid w:val="00E410B0"/>
    <w:rsid w:val="00E41BCB"/>
    <w:rsid w:val="00E4200A"/>
    <w:rsid w:val="00E42313"/>
    <w:rsid w:val="00E42586"/>
    <w:rsid w:val="00E427F3"/>
    <w:rsid w:val="00E42D2E"/>
    <w:rsid w:val="00E42D35"/>
    <w:rsid w:val="00E42DA9"/>
    <w:rsid w:val="00E44248"/>
    <w:rsid w:val="00E449DA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F76"/>
    <w:rsid w:val="00E52212"/>
    <w:rsid w:val="00E525C6"/>
    <w:rsid w:val="00E52A05"/>
    <w:rsid w:val="00E53416"/>
    <w:rsid w:val="00E53626"/>
    <w:rsid w:val="00E5379B"/>
    <w:rsid w:val="00E53ACF"/>
    <w:rsid w:val="00E53B48"/>
    <w:rsid w:val="00E53BAD"/>
    <w:rsid w:val="00E5448C"/>
    <w:rsid w:val="00E54517"/>
    <w:rsid w:val="00E54BE9"/>
    <w:rsid w:val="00E54CED"/>
    <w:rsid w:val="00E54D2E"/>
    <w:rsid w:val="00E54EC2"/>
    <w:rsid w:val="00E55319"/>
    <w:rsid w:val="00E55421"/>
    <w:rsid w:val="00E55635"/>
    <w:rsid w:val="00E5587C"/>
    <w:rsid w:val="00E55EEB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111A"/>
    <w:rsid w:val="00E6134A"/>
    <w:rsid w:val="00E61354"/>
    <w:rsid w:val="00E616CB"/>
    <w:rsid w:val="00E618BC"/>
    <w:rsid w:val="00E61963"/>
    <w:rsid w:val="00E6208E"/>
    <w:rsid w:val="00E621FD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6E3"/>
    <w:rsid w:val="00E647E3"/>
    <w:rsid w:val="00E64806"/>
    <w:rsid w:val="00E64A3A"/>
    <w:rsid w:val="00E64CB2"/>
    <w:rsid w:val="00E65028"/>
    <w:rsid w:val="00E653D7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FA2"/>
    <w:rsid w:val="00E701A6"/>
    <w:rsid w:val="00E70345"/>
    <w:rsid w:val="00E703E1"/>
    <w:rsid w:val="00E706A2"/>
    <w:rsid w:val="00E706C1"/>
    <w:rsid w:val="00E707E3"/>
    <w:rsid w:val="00E7085D"/>
    <w:rsid w:val="00E70C04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3BB5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3D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E4A"/>
    <w:rsid w:val="00E862AE"/>
    <w:rsid w:val="00E864C1"/>
    <w:rsid w:val="00E868D9"/>
    <w:rsid w:val="00E87572"/>
    <w:rsid w:val="00E87725"/>
    <w:rsid w:val="00E8775D"/>
    <w:rsid w:val="00E87D92"/>
    <w:rsid w:val="00E87E10"/>
    <w:rsid w:val="00E904AB"/>
    <w:rsid w:val="00E9064D"/>
    <w:rsid w:val="00E90A94"/>
    <w:rsid w:val="00E90C1C"/>
    <w:rsid w:val="00E90DB4"/>
    <w:rsid w:val="00E91284"/>
    <w:rsid w:val="00E91324"/>
    <w:rsid w:val="00E91565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9C3"/>
    <w:rsid w:val="00E93B4D"/>
    <w:rsid w:val="00E9412F"/>
    <w:rsid w:val="00E9449C"/>
    <w:rsid w:val="00E94E1D"/>
    <w:rsid w:val="00E95160"/>
    <w:rsid w:val="00E951B6"/>
    <w:rsid w:val="00E9559A"/>
    <w:rsid w:val="00E95743"/>
    <w:rsid w:val="00E95A64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4F1"/>
    <w:rsid w:val="00E977E4"/>
    <w:rsid w:val="00E97A93"/>
    <w:rsid w:val="00E97F4C"/>
    <w:rsid w:val="00EA00F1"/>
    <w:rsid w:val="00EA02D9"/>
    <w:rsid w:val="00EA093A"/>
    <w:rsid w:val="00EA0AF1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51A"/>
    <w:rsid w:val="00EA25CE"/>
    <w:rsid w:val="00EA33CC"/>
    <w:rsid w:val="00EA34F5"/>
    <w:rsid w:val="00EA3680"/>
    <w:rsid w:val="00EA4161"/>
    <w:rsid w:val="00EA4438"/>
    <w:rsid w:val="00EA46E3"/>
    <w:rsid w:val="00EA49B6"/>
    <w:rsid w:val="00EA4B1C"/>
    <w:rsid w:val="00EA4B9F"/>
    <w:rsid w:val="00EA5868"/>
    <w:rsid w:val="00EA588D"/>
    <w:rsid w:val="00EA5D2B"/>
    <w:rsid w:val="00EA5D8A"/>
    <w:rsid w:val="00EA641F"/>
    <w:rsid w:val="00EA6957"/>
    <w:rsid w:val="00EA6C67"/>
    <w:rsid w:val="00EA6D1B"/>
    <w:rsid w:val="00EA6F24"/>
    <w:rsid w:val="00EA723A"/>
    <w:rsid w:val="00EA73AE"/>
    <w:rsid w:val="00EA73FD"/>
    <w:rsid w:val="00EA7417"/>
    <w:rsid w:val="00EA748D"/>
    <w:rsid w:val="00EA7781"/>
    <w:rsid w:val="00EA7C98"/>
    <w:rsid w:val="00EB00A6"/>
    <w:rsid w:val="00EB02A5"/>
    <w:rsid w:val="00EB02C0"/>
    <w:rsid w:val="00EB0729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675B"/>
    <w:rsid w:val="00EC67FF"/>
    <w:rsid w:val="00EC6894"/>
    <w:rsid w:val="00EC6D85"/>
    <w:rsid w:val="00EC7ABA"/>
    <w:rsid w:val="00ED04D3"/>
    <w:rsid w:val="00ED07D9"/>
    <w:rsid w:val="00ED07EF"/>
    <w:rsid w:val="00ED0847"/>
    <w:rsid w:val="00ED0A4E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C6E"/>
    <w:rsid w:val="00ED44B6"/>
    <w:rsid w:val="00ED4FE7"/>
    <w:rsid w:val="00ED5047"/>
    <w:rsid w:val="00ED5155"/>
    <w:rsid w:val="00ED518C"/>
    <w:rsid w:val="00ED5902"/>
    <w:rsid w:val="00ED59A9"/>
    <w:rsid w:val="00ED6181"/>
    <w:rsid w:val="00ED6690"/>
    <w:rsid w:val="00ED68DE"/>
    <w:rsid w:val="00ED6A16"/>
    <w:rsid w:val="00ED6ED8"/>
    <w:rsid w:val="00ED6F34"/>
    <w:rsid w:val="00ED6FA6"/>
    <w:rsid w:val="00ED6FDF"/>
    <w:rsid w:val="00ED74F9"/>
    <w:rsid w:val="00ED7814"/>
    <w:rsid w:val="00ED7A54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413C"/>
    <w:rsid w:val="00EE434C"/>
    <w:rsid w:val="00EE43BE"/>
    <w:rsid w:val="00EE4ACC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92A"/>
    <w:rsid w:val="00EF3CAA"/>
    <w:rsid w:val="00EF3F9E"/>
    <w:rsid w:val="00EF43B9"/>
    <w:rsid w:val="00EF43BC"/>
    <w:rsid w:val="00EF43E0"/>
    <w:rsid w:val="00EF4C47"/>
    <w:rsid w:val="00EF4E6D"/>
    <w:rsid w:val="00EF5622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421"/>
    <w:rsid w:val="00EF74D9"/>
    <w:rsid w:val="00EF7A7E"/>
    <w:rsid w:val="00EF7B32"/>
    <w:rsid w:val="00EF7B63"/>
    <w:rsid w:val="00EF7BA9"/>
    <w:rsid w:val="00EF7E38"/>
    <w:rsid w:val="00F005F0"/>
    <w:rsid w:val="00F008CF"/>
    <w:rsid w:val="00F0131D"/>
    <w:rsid w:val="00F015F7"/>
    <w:rsid w:val="00F020A0"/>
    <w:rsid w:val="00F02126"/>
    <w:rsid w:val="00F0226D"/>
    <w:rsid w:val="00F02579"/>
    <w:rsid w:val="00F026E7"/>
    <w:rsid w:val="00F028A7"/>
    <w:rsid w:val="00F035A9"/>
    <w:rsid w:val="00F03F7D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FD0"/>
    <w:rsid w:val="00F1312D"/>
    <w:rsid w:val="00F136AC"/>
    <w:rsid w:val="00F1372D"/>
    <w:rsid w:val="00F13C5B"/>
    <w:rsid w:val="00F13D55"/>
    <w:rsid w:val="00F1490F"/>
    <w:rsid w:val="00F14B62"/>
    <w:rsid w:val="00F15291"/>
    <w:rsid w:val="00F1531B"/>
    <w:rsid w:val="00F157A9"/>
    <w:rsid w:val="00F159E8"/>
    <w:rsid w:val="00F15A16"/>
    <w:rsid w:val="00F15A8D"/>
    <w:rsid w:val="00F15B27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20261"/>
    <w:rsid w:val="00F204D2"/>
    <w:rsid w:val="00F20862"/>
    <w:rsid w:val="00F20B35"/>
    <w:rsid w:val="00F20E2C"/>
    <w:rsid w:val="00F21F33"/>
    <w:rsid w:val="00F21F46"/>
    <w:rsid w:val="00F220C4"/>
    <w:rsid w:val="00F2247A"/>
    <w:rsid w:val="00F2291A"/>
    <w:rsid w:val="00F22E43"/>
    <w:rsid w:val="00F23386"/>
    <w:rsid w:val="00F23A89"/>
    <w:rsid w:val="00F23CA9"/>
    <w:rsid w:val="00F23CB2"/>
    <w:rsid w:val="00F23CD1"/>
    <w:rsid w:val="00F23D64"/>
    <w:rsid w:val="00F23ED8"/>
    <w:rsid w:val="00F24B4F"/>
    <w:rsid w:val="00F24CB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825"/>
    <w:rsid w:val="00F35856"/>
    <w:rsid w:val="00F35A17"/>
    <w:rsid w:val="00F361F5"/>
    <w:rsid w:val="00F362CB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A06"/>
    <w:rsid w:val="00F47B08"/>
    <w:rsid w:val="00F47CCD"/>
    <w:rsid w:val="00F47F70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6D"/>
    <w:rsid w:val="00F532CD"/>
    <w:rsid w:val="00F53727"/>
    <w:rsid w:val="00F53B35"/>
    <w:rsid w:val="00F54153"/>
    <w:rsid w:val="00F5422C"/>
    <w:rsid w:val="00F5451A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F5E"/>
    <w:rsid w:val="00F57217"/>
    <w:rsid w:val="00F57485"/>
    <w:rsid w:val="00F57893"/>
    <w:rsid w:val="00F57D8B"/>
    <w:rsid w:val="00F603C4"/>
    <w:rsid w:val="00F6056B"/>
    <w:rsid w:val="00F60DFC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424E"/>
    <w:rsid w:val="00F647B3"/>
    <w:rsid w:val="00F649A2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213"/>
    <w:rsid w:val="00F74764"/>
    <w:rsid w:val="00F74B15"/>
    <w:rsid w:val="00F74B1E"/>
    <w:rsid w:val="00F752C2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709E"/>
    <w:rsid w:val="00F8757D"/>
    <w:rsid w:val="00F87828"/>
    <w:rsid w:val="00F87870"/>
    <w:rsid w:val="00F87984"/>
    <w:rsid w:val="00F901A8"/>
    <w:rsid w:val="00F9020A"/>
    <w:rsid w:val="00F903E9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476E"/>
    <w:rsid w:val="00F9489D"/>
    <w:rsid w:val="00F94AD4"/>
    <w:rsid w:val="00F94B09"/>
    <w:rsid w:val="00F94D51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FB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302B"/>
    <w:rsid w:val="00FA35C3"/>
    <w:rsid w:val="00FA3845"/>
    <w:rsid w:val="00FA3D72"/>
    <w:rsid w:val="00FA478E"/>
    <w:rsid w:val="00FA48E6"/>
    <w:rsid w:val="00FA4B87"/>
    <w:rsid w:val="00FA4C11"/>
    <w:rsid w:val="00FA5273"/>
    <w:rsid w:val="00FA5542"/>
    <w:rsid w:val="00FA5796"/>
    <w:rsid w:val="00FA5820"/>
    <w:rsid w:val="00FA5CB7"/>
    <w:rsid w:val="00FA5DD5"/>
    <w:rsid w:val="00FA5F7F"/>
    <w:rsid w:val="00FA6340"/>
    <w:rsid w:val="00FA6474"/>
    <w:rsid w:val="00FA653D"/>
    <w:rsid w:val="00FA6702"/>
    <w:rsid w:val="00FA6F81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9A4"/>
    <w:rsid w:val="00FB4ACA"/>
    <w:rsid w:val="00FB4BD7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7D8"/>
    <w:rsid w:val="00FB781A"/>
    <w:rsid w:val="00FB799A"/>
    <w:rsid w:val="00FC0344"/>
    <w:rsid w:val="00FC09EF"/>
    <w:rsid w:val="00FC0A8C"/>
    <w:rsid w:val="00FC1033"/>
    <w:rsid w:val="00FC14AC"/>
    <w:rsid w:val="00FC1566"/>
    <w:rsid w:val="00FC1697"/>
    <w:rsid w:val="00FC1D0B"/>
    <w:rsid w:val="00FC1E21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CDE"/>
    <w:rsid w:val="00FC5624"/>
    <w:rsid w:val="00FC5774"/>
    <w:rsid w:val="00FC5923"/>
    <w:rsid w:val="00FC5C64"/>
    <w:rsid w:val="00FC5FAC"/>
    <w:rsid w:val="00FC665F"/>
    <w:rsid w:val="00FC6809"/>
    <w:rsid w:val="00FC68BD"/>
    <w:rsid w:val="00FC6B2D"/>
    <w:rsid w:val="00FC7831"/>
    <w:rsid w:val="00FC7A88"/>
    <w:rsid w:val="00FC7DB3"/>
    <w:rsid w:val="00FD0226"/>
    <w:rsid w:val="00FD06BE"/>
    <w:rsid w:val="00FD0738"/>
    <w:rsid w:val="00FD0AA3"/>
    <w:rsid w:val="00FD137E"/>
    <w:rsid w:val="00FD1422"/>
    <w:rsid w:val="00FD1C68"/>
    <w:rsid w:val="00FD1E87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A40"/>
    <w:rsid w:val="00FE71CC"/>
    <w:rsid w:val="00FE76AA"/>
    <w:rsid w:val="00FE7726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5FC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F9"/>
    <w:rsid w:val="00FF4184"/>
    <w:rsid w:val="00FF42BC"/>
    <w:rsid w:val="00FF4884"/>
    <w:rsid w:val="00FF4C60"/>
    <w:rsid w:val="00FF4FF3"/>
    <w:rsid w:val="00FF50B2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D51E1-EE67-4B61-BBE7-A26E4CE07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72</Pages>
  <Words>16964</Words>
  <Characters>72784</Characters>
  <Application>Microsoft Office Word</Application>
  <DocSecurity>0</DocSecurity>
  <Lines>606</Lines>
  <Paragraphs>179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89569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Somjai, Nigonyanont</cp:lastModifiedBy>
  <cp:revision>3</cp:revision>
  <cp:lastPrinted>2019-02-26T09:50:00Z</cp:lastPrinted>
  <dcterms:created xsi:type="dcterms:W3CDTF">2019-02-26T09:48:00Z</dcterms:created>
  <dcterms:modified xsi:type="dcterms:W3CDTF">2019-02-26T09:54:00Z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