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73540" w14:textId="77777777" w:rsidR="00FF37BE" w:rsidRDefault="00FF37BE" w:rsidP="004C2111">
      <w:pPr>
        <w:pStyle w:val="Reference"/>
      </w:pPr>
    </w:p>
    <w:p w14:paraId="231C8885" w14:textId="45867805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08B37A07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ผู้ถือหุ้นบริษัท </w:t>
      </w:r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13A086B9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รวมของบริษัท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ซีเฟรชอินดัสตรี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</w:t>
      </w:r>
      <w:r w:rsidR="00FE2BA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31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2561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0849AE"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 w:rsidRPr="000849AE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ซีเฟรชอินดัสตรี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) (</w:t>
      </w:r>
      <w:r w:rsidRPr="000849AE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31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2561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3E7B9EB0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>แสดง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ฐานะการเงินเฉพาะของ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AC48F3">
        <w:rPr>
          <w:rFonts w:ascii="Browallia New" w:hAnsi="Browallia New" w:cs="Browallia New"/>
          <w:sz w:val="28"/>
          <w:szCs w:val="28"/>
        </w:rPr>
        <w:t>6</w:t>
      </w:r>
      <w:r w:rsidR="005F72DE">
        <w:rPr>
          <w:rFonts w:ascii="Browallia New" w:hAnsi="Browallia New" w:cs="Browallia New"/>
          <w:sz w:val="28"/>
          <w:szCs w:val="28"/>
        </w:rPr>
        <w:t>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C14F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5F72D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61A6AA9" w14:textId="02DC1448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913B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 w:rsidR="00913B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913B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5002CC1F" w14:textId="165DA36C" w:rsidR="009270EE" w:rsidRDefault="009270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1532EC4" w14:textId="0F35E874" w:rsidR="009270EE" w:rsidRDefault="009270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23560D" w14:textId="77777777" w:rsidR="009270EE" w:rsidRDefault="009270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22454E9B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D55512" w:rsidRPr="00AC48F3" w14:paraId="0899A915" w14:textId="77777777" w:rsidTr="001A6F8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0C9E52F0" w14:textId="77777777" w:rsidTr="001A6F84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B16AB7F" w14:textId="07162E64" w:rsidR="00F92E43" w:rsidRDefault="00F92E43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8BCCA4" w14:textId="4E08A56B" w:rsidR="00B62015" w:rsidRDefault="00B62015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มูลค่าของสินค้าคงเหลือ</w:t>
            </w:r>
          </w:p>
          <w:p w14:paraId="3CBEE1CC" w14:textId="77777777" w:rsidR="00596788" w:rsidRPr="00B62015" w:rsidRDefault="00596788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2AE0FC5B" w14:textId="25A7835D" w:rsidR="008F5C15" w:rsidRDefault="00B62015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59678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 จำนวน 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>1,840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และ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844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และค่าเผื่อการลดมูลค่าของสินค้าจำนวน 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92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65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ในงบการเงินรวมและงบการเงินเฉพาะกิจการ</w:t>
            </w:r>
            <w:r w:rsidR="00DD0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2B7DC8D1" w14:textId="77777777" w:rsidR="007F41AB" w:rsidRPr="007F41AB" w:rsidRDefault="007F41AB" w:rsidP="009827C2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61B33" w14:textId="5ED43C0D" w:rsidR="00DD0B8B" w:rsidRDefault="00932936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สินค้าคงเหลือแสดงมูลค่าในงบการเงินด้วยราคาทุน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หรือมูลค่าสุทธิที่คาดว่าจะได้รับแล้วแต่ราคาใดจะต่ำกว่า 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ผู้บริหารของ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ประมาณการมูลค่าสุทธิที่คาดว่าจะได้รับจากประมาณการราคาขายหักด้วยค่าใช้จ่ายในการขาย</w:t>
            </w:r>
            <w:r w:rsidR="0038424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รวมถึงผู้บริหารพิจารณารายการสินค้าเสื่อมสภาพและเคลื่อนไหวช้า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ข้าพเจ้าให้ความสำคัญกับรายการดังกล่าว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เนื่องจากค่าเผื่อมูลค่าลดลงของสินค้านั้นต้องใช้ดุลยพินิจของผู้บริหารในการพิจารณา โดยมีปัจจัยหลายอย่างที่มากระทบต่อการประ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มาณการ</w:t>
            </w:r>
          </w:p>
          <w:p w14:paraId="3F53024B" w14:textId="77777777" w:rsidR="007F41AB" w:rsidRPr="007F41AB" w:rsidRDefault="007F41AB" w:rsidP="009827C2">
            <w:pPr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295AC241" w14:textId="3CA09AD2" w:rsidR="009827C2" w:rsidRPr="00B62015" w:rsidRDefault="00DD0B8B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ได้เปิดเผยนโยบายและรายละเอียดเกี่ยวกับสินค้าคงเหลือ</w:t>
            </w:r>
            <w:r w:rsidR="001F36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ไว้ในหมายเหตุประกอบงบการเงินข้อ </w:t>
            </w:r>
            <w:r w:rsidR="001F36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3.5 </w:t>
            </w:r>
            <w:r w:rsidR="001F36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1F36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</w:t>
            </w:r>
            <w:r w:rsidR="005728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  <w:p w14:paraId="3118DB00" w14:textId="77777777" w:rsidR="009827C2" w:rsidRPr="00B62015" w:rsidRDefault="009827C2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8FE7071" w14:textId="575ED0ED" w:rsidR="00B62015" w:rsidRDefault="00B62015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820AC8" w14:textId="76E49011" w:rsidR="00B35CB4" w:rsidRPr="008F5C15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3977CE4B" w14:textId="4431DF4C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8504E76" w14:textId="4BDED544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EA867B9" w14:textId="40A8F522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D0ECF9" w14:textId="661FDB34" w:rsidR="009270EE" w:rsidRDefault="009270EE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F29566B" w14:textId="1FE542BB" w:rsidR="009270EE" w:rsidRDefault="009270EE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3DBD27" w14:textId="77777777" w:rsidR="009270EE" w:rsidRDefault="009270EE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1EC7EB" w14:textId="77777777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D9E9FC" w14:textId="55A737DB" w:rsidR="00440140" w:rsidRPr="00E96CCC" w:rsidRDefault="00440140" w:rsidP="00440140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96C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สินทรัพย์ภาษีเงินได้รอการตัดบัญชี</w:t>
            </w:r>
            <w:r w:rsidRPr="00E96C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1F232BB" w14:textId="77777777" w:rsidR="00440140" w:rsidRDefault="00440140" w:rsidP="0044014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390DCAB" w14:textId="665FE67A" w:rsidR="00440140" w:rsidRDefault="00440140" w:rsidP="0044014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2561 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การและกิจการมีสินทรัพย์ภาษีเงินได้รอการตัดบัญชี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427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3.86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14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สำหรับผลขาดทุนสะสมทาง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ภาษี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ยกมา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โดยมีส่วนที่ยังไม่ได้รับรู้เป็นสินทรัพย์ภาษีเงินได้รอการตัดบัญชี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76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จากผลขาดทุนสะสมทางภาษี</w:t>
            </w:r>
            <w:r w:rsidRPr="00B00232"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ซึ่งกลุ่มกิจการและกิจการจะรับรู้สินทรัพย์ภาษีเงินได้รอการตัดบัญชีสำหรับ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ผลขาดทุนสะสมทางภาษีเมื่อมีความเป็นไปได้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ค่อนข้างแน่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ว่าจะมีกำไรทางภาษีในอนาคตที่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สามารถ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นำผลขาดทุนทางภาษีดังกล่าวมาใช้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ประโยชน์ทางภาษีได้แน่นอน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376E5075" w14:textId="77777777" w:rsidR="00440140" w:rsidRPr="00E33514" w:rsidRDefault="00440140" w:rsidP="00440140">
            <w:pPr>
              <w:spacing w:after="0" w:line="240" w:lineRule="auto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1E116528" w14:textId="1FCEB432" w:rsidR="00440140" w:rsidRDefault="00440140" w:rsidP="0044014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65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มูลค่าของสินทรัพย์ภาษีเงินได้รอการตัดบัญชีที่รับรู้จากผลขาดทุนสะสมทางภาษี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ผู้บริหาร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ต้องใช้ดุลยพินิจที่เกี่ยวข้องกับ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จัดทำ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ประมาณการกำไรทางภาษีในอนาคต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ให้มีความน่าเชื่อถือ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1C628268" w14:textId="77777777" w:rsidR="00440140" w:rsidRPr="009F6559" w:rsidRDefault="00440140" w:rsidP="00440140">
            <w:pPr>
              <w:spacing w:after="0" w:line="240" w:lineRule="auto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0A317F37" w14:textId="6A8446B4" w:rsidR="00440140" w:rsidRDefault="00440140" w:rsidP="0044014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เนื่องจากการตรวจสอบ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รายการดังกล่าวต้องใช้ดุลยพินิจในการพิจารณาเป็นอย่างมากเพราะผลที่จะเกิดขึ้นจริง ขึ้นอยู่กับคว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ามไม่แน่นอน</w:t>
            </w:r>
            <w:r w:rsidR="00F07C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ของการเติบโตทาง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เศรษฐกิจและการตลาดในอนาคตอย่างมาก </w:t>
            </w:r>
          </w:p>
          <w:p w14:paraId="27EA13A2" w14:textId="77777777" w:rsidR="00440140" w:rsidRDefault="00440140" w:rsidP="0044014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9FFFF99" w14:textId="06A3D9E4" w:rsidR="00440140" w:rsidRPr="00F9178D" w:rsidRDefault="00440140" w:rsidP="0044014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กิจการและกิจการได้เปิดเผยข้อมูลเกี่ยวกับภาษีเงินได้รอการตัดบัญชีในหมายเหตุประกอบงบการเงินข้อ </w:t>
            </w:r>
            <w:r w:rsidRPr="00F9178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5E1F1C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F9178D">
              <w:rPr>
                <w:rFonts w:ascii="Browallia New" w:hAnsi="Browallia New" w:cs="Browallia New"/>
                <w:sz w:val="26"/>
                <w:szCs w:val="26"/>
                <w:lang w:bidi="th-TH"/>
              </w:rPr>
              <w:t>.1</w:t>
            </w:r>
          </w:p>
          <w:p w14:paraId="1242B131" w14:textId="31BC1BDE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885E732" w14:textId="640330F2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9798E33" w14:textId="77513602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191D1C2" w14:textId="5228A9A9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D019C59" w14:textId="41D7F379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4A44D97" w14:textId="2B89B01D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C3609A5" w14:textId="201CF93A" w:rsidR="00547FE3" w:rsidRDefault="00547FE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291EA55" w14:textId="77777777" w:rsidR="00547FE3" w:rsidRDefault="00547FE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9ED2B4E" w14:textId="0AA306DD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B4AF041" w14:textId="108E4402" w:rsidR="00AC3DF9" w:rsidRDefault="00AC3DF9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CD3B51A" w14:textId="20D77F03" w:rsidR="009270EE" w:rsidRDefault="009270E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6306465" w14:textId="0988230D" w:rsidR="009270EE" w:rsidRDefault="009270E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6B57194" w14:textId="77777777" w:rsidR="009270EE" w:rsidRDefault="009270E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39466AA" w14:textId="77777777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F132259" w14:textId="77777777" w:rsidR="005E1F1C" w:rsidRPr="00987AEF" w:rsidRDefault="005E1F1C" w:rsidP="005E1F1C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มูลค่าที่จะได้รับคืนของลูกหนี้ระหว่างกิจการที่เกี่ยวข้อง</w:t>
            </w:r>
            <w:r w:rsidRPr="0098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C1968C0" w14:textId="77777777" w:rsidR="005E1F1C" w:rsidRPr="00ED5CAB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25D48556" w14:textId="58DBB460" w:rsidR="005E1F1C" w:rsidRPr="0047677A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C17AB3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722C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มียอดคงเหลือของ</w:t>
            </w:r>
            <w:r w:rsidR="00B60C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เงินให้กู้ยืมและ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ลูกหนี้จาก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Belize Aquaculture Limited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(BAL)</w:t>
            </w:r>
            <w:r w:rsidR="00C17A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(การร่วมค้าของกลุ่มกิจการ)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รวมจำนวน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F4FE7">
              <w:rPr>
                <w:rFonts w:ascii="Browallia New" w:hAnsi="Browallia New" w:cs="Browallia New"/>
                <w:sz w:val="26"/>
                <w:szCs w:val="26"/>
                <w:lang w:bidi="th-TH"/>
              </w:rPr>
              <w:t>90</w:t>
            </w:r>
            <w:r w:rsidR="00745653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="00C17AB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120A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BAL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ยังคงมีผลขาดทุนจากประกอบการอย่างต่อเนื่อง รวมถึง</w:t>
            </w:r>
            <w:r w:rsidRPr="00120A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มีหนี้สินหมุนเวียนสูงกว่าสินทรัพย์หมุนเวียน</w:t>
            </w:r>
          </w:p>
          <w:p w14:paraId="650C0A2F" w14:textId="77777777" w:rsidR="005E1F1C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</w:p>
          <w:p w14:paraId="19EF9407" w14:textId="37831E81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 w:rsidRPr="0047677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8 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กลุ่มกิจการบันทึก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ค่าเผื่อหนี้สงสัยจะสูญไว้จำนวน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ทั้งสิ้น </w:t>
            </w:r>
            <w:r w:rsidR="00C17AB3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45653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Pr="00BD6A2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ผู้บริหารประเมินว่ามูลค่าที่จะได้รับคืนของ</w:t>
            </w:r>
            <w:r w:rsidR="00B60C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เงินให้กู้ยืมและ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ลูกหนี้ขึ้นอยู่กับ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มูลค่าที่คาดว่าจะได้รับของสินทรัพย์สุทธิของ 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A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L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(ไม่รวมยอดคงเหลือภายในกลุ่ม)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170E9A0D" w14:textId="77777777" w:rsidR="005E1F1C" w:rsidRPr="00C6020A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lang w:val="en-US" w:bidi="th-TH"/>
              </w:rPr>
            </w:pPr>
          </w:p>
          <w:p w14:paraId="26389F78" w14:textId="43128520" w:rsidR="005E1F1C" w:rsidRDefault="00BB6FD7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ข้าพเจ้าให้ความสำคัญกับเรื่องนี้เนื่องจากต้อง</w:t>
            </w:r>
            <w:r w:rsidR="005E1F1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ใช้ดุลยพินิจในการประเมินข้อสมมติฐานที่ผู้บริหารใช้ในการคำนวณมูลค่า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ที่คาดว่าจะได้รับคืนและมูลค่ายุติธรรมของสินทรัพย์สุทธิของ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BAL </w:t>
            </w:r>
          </w:p>
          <w:p w14:paraId="259E8780" w14:textId="4DC0F01F" w:rsidR="00C03B43" w:rsidRDefault="00C03B43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F3354A3" w14:textId="0DDD437A" w:rsidR="00996C03" w:rsidRPr="00C03B43" w:rsidRDefault="00C03B43" w:rsidP="00C03B4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กลุ่มกิจการได้เปิดเผยรายละเอียดไว้ในหมายเหตุประกอบงบการเงินข้อ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  <w:p w14:paraId="3F42B2A1" w14:textId="77777777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79DA8A" w14:textId="77777777" w:rsidR="00996C03" w:rsidRPr="00AC48F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71A250A6" w14:textId="77777777" w:rsidR="00440140" w:rsidRPr="00165155" w:rsidRDefault="00440140" w:rsidP="0044014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CD3E2" w14:textId="01E9267B" w:rsidR="00440140" w:rsidRPr="00596788" w:rsidRDefault="00440140" w:rsidP="0044014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875E837" w14:textId="77777777" w:rsidR="00596788" w:rsidRPr="00596788" w:rsidRDefault="00596788" w:rsidP="00440140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0596E60" w14:textId="2B5B2D4E" w:rsidR="00440140" w:rsidRPr="009827C2" w:rsidRDefault="009827C2" w:rsidP="0044014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827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="005741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</w:t>
            </w:r>
            <w:r w:rsidR="00102A2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ะ</w:t>
            </w:r>
            <w:r w:rsidR="005741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กอบด้วย</w:t>
            </w:r>
          </w:p>
          <w:p w14:paraId="06DD597D" w14:textId="07E25951" w:rsidR="009827C2" w:rsidRPr="009827C2" w:rsidRDefault="009827C2" w:rsidP="009827C2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827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ในกระบวนการกำหนดมูลค่าสุทธิที่คาดว่าจะได้รับจากสินค้าคงเหลือโดยการสอบถามผู้บริหารของ</w:t>
            </w:r>
            <w:r w:rsidR="00F00D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F00D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</w:p>
          <w:p w14:paraId="6146F422" w14:textId="4695B48F" w:rsidR="00D873B3" w:rsidRDefault="0053641C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364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="005D1E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ความมีประสิทธิภาพของ</w:t>
            </w:r>
            <w:r w:rsidRPr="005364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การออกแบบระบบการควบคุมภายใน</w:t>
            </w:r>
          </w:p>
          <w:p w14:paraId="76F261AF" w14:textId="32341B31" w:rsidR="009827C2" w:rsidRDefault="00D873B3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73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ตรวจสอบเนื้อหาสาระของมูลค่าสุทธิที่คาดว่าจะได้รับจากสินค้าโดยการเลือกกลุ่มตัวอย่าง</w:t>
            </w:r>
          </w:p>
          <w:p w14:paraId="1403F9AD" w14:textId="21115685" w:rsidR="00B35CB4" w:rsidRDefault="00B35CB4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</w:t>
            </w:r>
            <w:r w:rsidR="005D1E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ของผู้บริหาร</w:t>
            </w: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เกี่ยวกับมูลค่าของสินค้าคงเหลือ</w:t>
            </w:r>
          </w:p>
          <w:p w14:paraId="33AB9D53" w14:textId="1F637AE5" w:rsidR="00B35CB4" w:rsidRDefault="00B35CB4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</w:t>
            </w:r>
            <w:r w:rsidR="001C16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1C16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ตามมาตรฐานการรายงานทางการเงิน</w:t>
            </w:r>
          </w:p>
          <w:p w14:paraId="3F23FB14" w14:textId="2B49460C" w:rsidR="005D1E34" w:rsidRPr="0087785D" w:rsidRDefault="005D1E34" w:rsidP="005D1E34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สำหรับการดำเนินงานในต่างประเทศ การตรวจสอบจัดทำโดยผู้สอบบัญชีของกิจการภายในกลุ่ม 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เข้าใจและประเมินผลงานของผู้สอบบัญชีของกิจการภายในกลุ่มเพื่อประเมินความเหมาะสมและความเพียงพอของหลักฐานการสอบบัญชี</w:t>
            </w:r>
          </w:p>
          <w:p w14:paraId="5DBED9F1" w14:textId="5D40169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B001A9" w14:textId="413CA9EE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4FDAEA" w14:textId="458E197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7742852" w14:textId="3E3BCB2C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6DB8A9D" w14:textId="2BF9B1CE" w:rsidR="007F41AB" w:rsidRDefault="007F41AB" w:rsidP="00B35CB4">
            <w:pPr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2526F21F" w14:textId="77777777" w:rsidR="00900D57" w:rsidRPr="0032530B" w:rsidRDefault="00900D57" w:rsidP="00B35CB4">
            <w:pPr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D94EA10" w14:textId="77777777" w:rsidR="009D0B40" w:rsidRPr="005938F3" w:rsidRDefault="009D0B40" w:rsidP="00B35CB4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11EC3AA9" w14:textId="77777777" w:rsidR="00440140" w:rsidRDefault="00440140" w:rsidP="0044014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ข้าพเจ้าได้ประเมิน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ความเพียงพอและความเหมาะสมของหลักฐานการสอบบัญชี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และกำกับผู้สอบบัญชีของกิจการภายในกลุ่ม โดย</w:t>
            </w:r>
          </w:p>
          <w:p w14:paraId="2E931A72" w14:textId="77777777" w:rsidR="00440140" w:rsidRPr="00B91398" w:rsidRDefault="00440140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ประเมินวิธีการที่ผู้บริหารใช้ในการจัดทำประมาณการ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 ค่าใช้จ่ายและผลการดำเนินงานในอนาคต</w:t>
            </w:r>
          </w:p>
          <w:p w14:paraId="5C6A51F7" w14:textId="77777777" w:rsidR="00440140" w:rsidRDefault="00440140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</w:p>
          <w:p w14:paraId="75D766AA" w14:textId="77777777" w:rsidR="00440140" w:rsidRDefault="00440140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 และอัตราการเจริญเติบโตของกลุ่มธุรกิจในสภาวะการณ์ปกติ รวมถึงการวิเคราะห์แนวโน้มของตลาดและธุรกิจที่อยู่ในกลุ่มเดียวกัน </w:t>
            </w:r>
          </w:p>
          <w:p w14:paraId="638A8436" w14:textId="77777777" w:rsidR="00440140" w:rsidRDefault="00440140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ทดสอบความถูกต้องของวิธีการคำนวณประมาณการทางธุรกิจ</w:t>
            </w:r>
          </w:p>
          <w:p w14:paraId="53FF0094" w14:textId="77777777" w:rsidR="00440140" w:rsidRDefault="00440140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ทดสอบความเหมาะสมในการคำนวณสินทรัพย์ภาษีเงินได้รอการตัดบัญชี โดยเปรียบเทียบผลประโยชน์ทางภาษีที่กิจการจะได้รับในอนาคตกับประมา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การดังกล่าว</w:t>
            </w:r>
          </w:p>
          <w:p w14:paraId="78C61C5B" w14:textId="77777777" w:rsidR="00440140" w:rsidRPr="00B91398" w:rsidRDefault="00440140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ประเมินความเพียงพอของการเปิดเผยข้อมูลเกี่ยวกับภาษีเงินได้รอการตัดบัญชี</w:t>
            </w:r>
          </w:p>
          <w:p w14:paraId="633AD328" w14:textId="77777777" w:rsidR="00440140" w:rsidRPr="00B67EDE" w:rsidRDefault="00440140" w:rsidP="00440140">
            <w:pPr>
              <w:spacing w:after="0"/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2BEE97C9" w14:textId="77777777" w:rsidR="00D55512" w:rsidRDefault="00D55512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2CEE59F" w14:textId="77777777" w:rsidR="005E1F1C" w:rsidRDefault="005E1F1C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215CBC3" w14:textId="77777777" w:rsidR="005E1F1C" w:rsidRDefault="005E1F1C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8A93FC7" w14:textId="77777777" w:rsidR="005E1F1C" w:rsidRDefault="005E1F1C" w:rsidP="00AC616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0008D2F" w14:textId="77777777" w:rsidR="005E1F1C" w:rsidRPr="007B6F76" w:rsidRDefault="005E1F1C" w:rsidP="005E1F1C">
            <w:pPr>
              <w:spacing w:after="0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  <w:p w14:paraId="40352063" w14:textId="3104AAAE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1B14B2CD" w14:textId="041C10EF" w:rsidR="00AC3DF9" w:rsidRDefault="00AC3DF9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43C2459D" w14:textId="0EF578FF" w:rsidR="00AC3DF9" w:rsidRDefault="00AC3DF9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0EF80AAF" w14:textId="77777777" w:rsidR="005D1E34" w:rsidRPr="005938F3" w:rsidRDefault="005D1E34" w:rsidP="005E1F1C">
            <w:pPr>
              <w:jc w:val="thaiDistribute"/>
              <w:rPr>
                <w:rFonts w:ascii="Browallia New" w:hAnsi="Browallia New" w:cs="Browallia New"/>
                <w:sz w:val="36"/>
                <w:szCs w:val="36"/>
                <w:lang w:bidi="th-TH"/>
              </w:rPr>
            </w:pPr>
          </w:p>
          <w:p w14:paraId="139FD8A0" w14:textId="77777777" w:rsidR="005D1E34" w:rsidRDefault="005D1E34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32825F4" w14:textId="3644B6EA" w:rsidR="00547FE3" w:rsidRPr="00547FE3" w:rsidRDefault="00547FE3" w:rsidP="005E1F1C">
            <w:pPr>
              <w:jc w:val="thaiDistribute"/>
              <w:rPr>
                <w:rFonts w:ascii="Browallia New" w:hAnsi="Browallia New" w:cs="Browallia New"/>
                <w:sz w:val="36"/>
                <w:szCs w:val="36"/>
                <w:lang w:bidi="th-TH"/>
              </w:rPr>
            </w:pPr>
          </w:p>
          <w:p w14:paraId="052A0E79" w14:textId="39D31C06" w:rsidR="00547FE3" w:rsidRDefault="00547FE3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2E6E32D" w14:textId="1EA61CC0" w:rsidR="009270EE" w:rsidRDefault="009270EE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5A9BEB3" w14:textId="77777777" w:rsidR="009270EE" w:rsidRDefault="009270EE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14871FF" w14:textId="7646358F" w:rsidR="005E1F1C" w:rsidRPr="0087785D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ผู้สอบบัญชีของกิจการภายในกลุ่มเป็นผู้ตรวจสอบประเด็นดังกล่าว ข้าพเจ้าเข้าใจและประเมินผลงานของผู้สอบบัญชีของกิจการภายในกลุ่มเพื่อประเมินความเหมาะสมและความเพียงพอของหลักฐานการสอบบัญชี</w:t>
            </w:r>
          </w:p>
          <w:p w14:paraId="2349F7DD" w14:textId="77777777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ผู้สอบบัญชีของกิจการภายในกลุ่มมีวิธีการตรวจสอบมูลค่าของที่ดิน อาคารและอุปกรณ์ของการร่วมค้าดังต่อไปนี้</w:t>
            </w:r>
          </w:p>
          <w:p w14:paraId="67B6A3E9" w14:textId="77777777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สอบทานวิธีที่ผู้บริหารใช้ในการประเมินมูลค่าที่จะได้รับคืนของลูกหนี้</w:t>
            </w:r>
          </w:p>
          <w:p w14:paraId="64BB1E8C" w14:textId="77777777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หารือกับผู้บริหารเกี่ยวกับแผนการของการร่วมค้าในอนาคต รวมถึงโอกาสที่จะสามารถขายที่ดิน อาคารและอุปกรณ์ และสถานะของตลาดอสังหาริมทรัพย์ในประเทศเบลีซ</w:t>
            </w:r>
          </w:p>
          <w:p w14:paraId="798FD931" w14:textId="535A35D8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ประเมินความเป็นกลางและความเป็นอิสระของผู้ประเมินราคาทรัพย์สินภายนอก</w:t>
            </w:r>
          </w:p>
          <w:p w14:paraId="46D0781C" w14:textId="74BC98F3" w:rsidR="00071C69" w:rsidRPr="0002186B" w:rsidRDefault="00071C69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ำความเข้าใจรายงานที่จัดทำขึ้นโดยผู้ประเมินราคาโดยการตรวจสอบรายงานที่จัดทำขึ้นในเดือนกุมภาพันธ์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เพื่อพิจารณาถึงความเหมาะสมของลักษณะ ขอบเขต และ วัตถุประสงค์ในการจัดทำ</w:t>
            </w:r>
          </w:p>
          <w:p w14:paraId="02448F3A" w14:textId="483D2730" w:rsidR="0002186B" w:rsidRPr="00356722" w:rsidRDefault="0002186B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ประเมินมูลค่าใหม่ที่อาจมีการเปลี่ยนแปลงในระหว่างเดือนภุมภาพันธ์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และเดือนธันวาคม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โดยใช้ข้อมูลที่เปิดเผยต่อสาธารณชน</w:t>
            </w:r>
          </w:p>
          <w:p w14:paraId="5CC1A9DC" w14:textId="2934DE64" w:rsidR="005E1F1C" w:rsidRPr="004C2926" w:rsidRDefault="00356722" w:rsidP="004C2926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ประเมิน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มูลค่าสินทรัพย์สุทธิที่ว่าเพียงพอต่อมูลค่าที่ของเงินให้กู้ยืมและลูกหนี้จาก </w:t>
            </w:r>
            <w:r w:rsidR="0024335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BAL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ที่กลุ่มกิจการคาดว่าจะได้รับ</w:t>
            </w:r>
            <w:r w:rsidR="00C91D9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คืน</w:t>
            </w:r>
          </w:p>
        </w:tc>
      </w:tr>
    </w:tbl>
    <w:p w14:paraId="4B626BA4" w14:textId="5389B713" w:rsidR="00793BEE" w:rsidRDefault="00793B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5412F50" w14:textId="3C05C7C6" w:rsidR="00472301" w:rsidRDefault="00472301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4CDBC3D" w14:textId="23BB4AAD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32C9282" w14:textId="3FFD5FE4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6547F6C" w14:textId="22A94B05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3AFD129" w14:textId="1AF803A3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7B053B7" w14:textId="0288629C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53BA6F4" w14:textId="1C80C5E6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334B836" w14:textId="77777777" w:rsidR="009270EE" w:rsidRDefault="009270EE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74F6CC2" w14:textId="1D0C2492" w:rsidR="00472301" w:rsidRDefault="00472301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5E3C390" w14:textId="3DD252F0" w:rsidR="00472301" w:rsidRDefault="00472301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8C4A31E" w14:textId="3AB29F40" w:rsidR="00472301" w:rsidRDefault="00472301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1941C8F" w14:textId="5A1890A2" w:rsidR="00472301" w:rsidRDefault="00472301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77777777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6CD6A810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3E4D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นอกเหนือจาก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3E4D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79C2DE" w14:textId="7E41ADDF" w:rsidR="00EA590C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2EB49CE2" w14:textId="77777777" w:rsidR="006B13DA" w:rsidRDefault="006B13DA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103B2114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ทราบ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จากการตรวจสอบ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54B679" w14:textId="4E1ED861" w:rsidR="00D55512" w:rsidRDefault="00D55512" w:rsidP="000849A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5FECC3" w14:textId="77777777" w:rsidR="00472301" w:rsidRPr="000849AE" w:rsidRDefault="00472301" w:rsidP="000849A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1E93D29" w14:textId="764469E2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890E1D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</w:t>
      </w:r>
      <w:r w:rsidRPr="00890E1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อง</w:t>
      </w:r>
      <w:r w:rsidR="00722CFF" w:rsidRPr="00890E1D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กิจการ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2DAD8E68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9D5C58" w14:textId="1328A5E6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F991896" w14:textId="23D72A5F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</w:p>
    <w:p w14:paraId="3770905D" w14:textId="4B0AC16B" w:rsidR="00DD7940" w:rsidRDefault="00DD7940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AAF1C5" w14:textId="170A12D9" w:rsidR="00472301" w:rsidRDefault="00472301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81C11B" w14:textId="24DA2471" w:rsidR="00472301" w:rsidRDefault="00472301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FB4D1CC" w14:textId="688BB72C" w:rsidR="00472301" w:rsidRDefault="00472301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2FEFEBB" w14:textId="1B7F2D6B" w:rsidR="009270EE" w:rsidRDefault="009270EE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FE2168" w14:textId="4854942F" w:rsidR="009270EE" w:rsidRDefault="009270EE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C59D39" w14:textId="0B2D7EDC" w:rsidR="009270EE" w:rsidRDefault="009270EE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B6867CE" w14:textId="77777777" w:rsidR="009270EE" w:rsidRDefault="009270EE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3511813" w14:textId="77777777" w:rsidR="00472301" w:rsidRDefault="00472301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ABD261" w14:textId="0FBF8336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DD2DF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Pr="00722CFF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</w:t>
      </w:r>
      <w:r w:rsidR="00722CFF" w:rsidRPr="00722CFF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กิจการ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263528D6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36E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136E38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</w:p>
    <w:p w14:paraId="5F9F26EA" w14:textId="60924401" w:rsid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5E56CF2" w14:textId="6A447024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</w:t>
      </w:r>
      <w:r w:rsidR="005369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F0B7F19" w14:textId="77777777" w:rsidR="00AF428E" w:rsidRPr="00AC48F3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4DE1121C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C9099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C909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รวบรวม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280FD48B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</w:p>
    <w:p w14:paraId="1A2B9753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1F633848" w:rsidR="00D5551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 w:rsidR="0027763B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</w:t>
      </w:r>
      <w:r w:rsidR="00274239">
        <w:rPr>
          <w:rFonts w:ascii="Browallia New" w:hAnsi="Browallia New" w:cs="Browallia New" w:hint="cs"/>
          <w:sz w:val="28"/>
          <w:szCs w:val="28"/>
          <w:cs/>
          <w:lang w:bidi="th-TH"/>
        </w:rPr>
        <w:t>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407476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C72F21B" w14:textId="20BEC862" w:rsidR="009270EE" w:rsidRDefault="009270EE" w:rsidP="009270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21A1185" w14:textId="4D1F04D1" w:rsidR="009270EE" w:rsidRDefault="009270EE" w:rsidP="009270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A08962D" w14:textId="7676046D" w:rsidR="009270EE" w:rsidRDefault="009270EE" w:rsidP="009270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894BFC3" w14:textId="77777777" w:rsidR="009270EE" w:rsidRDefault="009270EE" w:rsidP="009270EE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423D9C5" w14:textId="7080B1AE" w:rsidR="00D55512" w:rsidRPr="00AC48F3" w:rsidRDefault="00D55512" w:rsidP="009270EE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รวมถึงการเปิดเผยข้อมูลว่างบการเงินรวมและงบการเงินเฉพาะของ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  <w:bookmarkStart w:id="1" w:name="_GoBack"/>
      <w:bookmarkEnd w:id="1"/>
    </w:p>
    <w:p w14:paraId="7E663168" w14:textId="3D7B176D" w:rsidR="00D55512" w:rsidRPr="00AC48F3" w:rsidRDefault="00201E4C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1D6FFFE3" w14:textId="77777777" w:rsidR="00793BEE" w:rsidRDefault="00793B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F5BEF0D" w14:textId="5E23C601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2DFA24F4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ในการตรวจสอบงบการเงินของ</w:t>
      </w:r>
      <w:r w:rsidR="0074059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722C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74059D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8C0F7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F982C" w14:textId="77777777"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85C12B" w14:textId="77777777" w:rsidR="000849AE" w:rsidRPr="00494EF1" w:rsidRDefault="000849AE" w:rsidP="000849A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94EF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94E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B5055CD" w14:textId="77777777" w:rsidR="000849AE" w:rsidRPr="00494EF1" w:rsidRDefault="000849AE" w:rsidP="000849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33F888BE" w:rsidR="00D55512" w:rsidRPr="00AC616F" w:rsidRDefault="000849AE" w:rsidP="00084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Pr="000849AE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0F840063" w14:textId="77777777" w:rsidR="00D55512" w:rsidRPr="000849AE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0F85EB" w14:textId="79D39A3D" w:rsidR="00D55512" w:rsidRPr="00AC48F3" w:rsidRDefault="000849A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849AE">
        <w:rPr>
          <w:rFonts w:ascii="Browallia New" w:hAnsi="Browallia New" w:cs="Browallia New"/>
          <w:sz w:val="28"/>
          <w:szCs w:val="28"/>
          <w:lang w:val="en-US" w:bidi="th-TH"/>
        </w:rPr>
        <w:t xml:space="preserve">26 </w:t>
      </w:r>
      <w:r w:rsidRPr="000849A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7C1DA4" w:rsidRPr="000849AE">
        <w:rPr>
          <w:rFonts w:ascii="Browallia New" w:hAnsi="Browallia New" w:cs="Browallia New"/>
          <w:sz w:val="28"/>
          <w:szCs w:val="28"/>
          <w:lang w:val="en-US"/>
        </w:rPr>
        <w:t xml:space="preserve"> 2562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0FB7948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732B1" w14:textId="77777777" w:rsidR="00B5258B" w:rsidRDefault="00B5258B">
      <w:r>
        <w:separator/>
      </w:r>
    </w:p>
  </w:endnote>
  <w:endnote w:type="continuationSeparator" w:id="0">
    <w:p w14:paraId="5EDA56DE" w14:textId="77777777" w:rsidR="00B5258B" w:rsidRDefault="00B5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DC324" w14:textId="77777777" w:rsidR="00B5258B" w:rsidRDefault="00B5258B">
      <w:bookmarkStart w:id="0" w:name="_Hlk482348182"/>
      <w:bookmarkEnd w:id="0"/>
      <w:r>
        <w:separator/>
      </w:r>
    </w:p>
  </w:footnote>
  <w:footnote w:type="continuationSeparator" w:id="0">
    <w:p w14:paraId="2C637A3A" w14:textId="77777777" w:rsidR="00B5258B" w:rsidRDefault="00B52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79FA7C56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461544FF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658B294D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4"/>
  </w:num>
  <w:num w:numId="9">
    <w:abstractNumId w:val="5"/>
  </w:num>
  <w:num w:numId="10">
    <w:abstractNumId w:val="21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1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3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7"/>
  </w:num>
  <w:num w:numId="40">
    <w:abstractNumId w:val="7"/>
  </w:num>
  <w:num w:numId="41">
    <w:abstractNumId w:val="6"/>
  </w:num>
  <w:num w:numId="4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14C21"/>
    <w:rsid w:val="000162B0"/>
    <w:rsid w:val="0002186B"/>
    <w:rsid w:val="0003023B"/>
    <w:rsid w:val="00031D17"/>
    <w:rsid w:val="00044ACE"/>
    <w:rsid w:val="0004550E"/>
    <w:rsid w:val="00052614"/>
    <w:rsid w:val="000568DD"/>
    <w:rsid w:val="00067119"/>
    <w:rsid w:val="000671F6"/>
    <w:rsid w:val="00071C69"/>
    <w:rsid w:val="000723F7"/>
    <w:rsid w:val="00074485"/>
    <w:rsid w:val="000828F1"/>
    <w:rsid w:val="00082F59"/>
    <w:rsid w:val="000849AE"/>
    <w:rsid w:val="000905D1"/>
    <w:rsid w:val="00094333"/>
    <w:rsid w:val="00097FAB"/>
    <w:rsid w:val="000A04AB"/>
    <w:rsid w:val="000A313B"/>
    <w:rsid w:val="000A4324"/>
    <w:rsid w:val="000B65E3"/>
    <w:rsid w:val="000B7090"/>
    <w:rsid w:val="000E0467"/>
    <w:rsid w:val="000E0E42"/>
    <w:rsid w:val="000E52CE"/>
    <w:rsid w:val="000F1C7B"/>
    <w:rsid w:val="000F3AAB"/>
    <w:rsid w:val="000F6E25"/>
    <w:rsid w:val="001011DF"/>
    <w:rsid w:val="00102A25"/>
    <w:rsid w:val="00112B69"/>
    <w:rsid w:val="00112C09"/>
    <w:rsid w:val="001316D3"/>
    <w:rsid w:val="00134B1D"/>
    <w:rsid w:val="00136E38"/>
    <w:rsid w:val="001529BC"/>
    <w:rsid w:val="001554CD"/>
    <w:rsid w:val="00155A91"/>
    <w:rsid w:val="001613E2"/>
    <w:rsid w:val="0016459D"/>
    <w:rsid w:val="00167017"/>
    <w:rsid w:val="00184046"/>
    <w:rsid w:val="00184B68"/>
    <w:rsid w:val="0019210D"/>
    <w:rsid w:val="00192B4F"/>
    <w:rsid w:val="001A3BFB"/>
    <w:rsid w:val="001A3C20"/>
    <w:rsid w:val="001A4C3B"/>
    <w:rsid w:val="001A6F84"/>
    <w:rsid w:val="001B198C"/>
    <w:rsid w:val="001B7388"/>
    <w:rsid w:val="001C1603"/>
    <w:rsid w:val="001D2302"/>
    <w:rsid w:val="001D7BB3"/>
    <w:rsid w:val="001E12A6"/>
    <w:rsid w:val="001E498F"/>
    <w:rsid w:val="001F36C4"/>
    <w:rsid w:val="00201229"/>
    <w:rsid w:val="00201E4C"/>
    <w:rsid w:val="002142F1"/>
    <w:rsid w:val="00214C9D"/>
    <w:rsid w:val="002227B1"/>
    <w:rsid w:val="0022518C"/>
    <w:rsid w:val="002252FF"/>
    <w:rsid w:val="002371B4"/>
    <w:rsid w:val="00237A7E"/>
    <w:rsid w:val="00241F16"/>
    <w:rsid w:val="00243357"/>
    <w:rsid w:val="0024436B"/>
    <w:rsid w:val="00247969"/>
    <w:rsid w:val="0025743E"/>
    <w:rsid w:val="0026182A"/>
    <w:rsid w:val="00274239"/>
    <w:rsid w:val="00275DF9"/>
    <w:rsid w:val="0027763B"/>
    <w:rsid w:val="00277EBE"/>
    <w:rsid w:val="00280186"/>
    <w:rsid w:val="002838FB"/>
    <w:rsid w:val="00285249"/>
    <w:rsid w:val="002A20F3"/>
    <w:rsid w:val="002A252E"/>
    <w:rsid w:val="002B2449"/>
    <w:rsid w:val="002B5A4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30026A"/>
    <w:rsid w:val="00305173"/>
    <w:rsid w:val="00321A76"/>
    <w:rsid w:val="0032530B"/>
    <w:rsid w:val="00330AA1"/>
    <w:rsid w:val="00335E5B"/>
    <w:rsid w:val="003376AC"/>
    <w:rsid w:val="00342BCF"/>
    <w:rsid w:val="003535D4"/>
    <w:rsid w:val="00354F5D"/>
    <w:rsid w:val="00356722"/>
    <w:rsid w:val="00365ECE"/>
    <w:rsid w:val="003744DA"/>
    <w:rsid w:val="00384246"/>
    <w:rsid w:val="00384904"/>
    <w:rsid w:val="003A7646"/>
    <w:rsid w:val="003B33F5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64D6"/>
    <w:rsid w:val="003E034A"/>
    <w:rsid w:val="003E3E21"/>
    <w:rsid w:val="003E4D77"/>
    <w:rsid w:val="003F16DE"/>
    <w:rsid w:val="00407476"/>
    <w:rsid w:val="00416281"/>
    <w:rsid w:val="00422353"/>
    <w:rsid w:val="00426915"/>
    <w:rsid w:val="0043197A"/>
    <w:rsid w:val="00433F63"/>
    <w:rsid w:val="00435788"/>
    <w:rsid w:val="004359E6"/>
    <w:rsid w:val="00437669"/>
    <w:rsid w:val="00440140"/>
    <w:rsid w:val="0044225F"/>
    <w:rsid w:val="00443CE3"/>
    <w:rsid w:val="004470A9"/>
    <w:rsid w:val="00452E7B"/>
    <w:rsid w:val="004546FA"/>
    <w:rsid w:val="00472301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2926"/>
    <w:rsid w:val="004C5EC9"/>
    <w:rsid w:val="004C732E"/>
    <w:rsid w:val="004C77BF"/>
    <w:rsid w:val="004D20AE"/>
    <w:rsid w:val="004D2796"/>
    <w:rsid w:val="004D3578"/>
    <w:rsid w:val="004F1A16"/>
    <w:rsid w:val="004F207F"/>
    <w:rsid w:val="004F5D91"/>
    <w:rsid w:val="005070FA"/>
    <w:rsid w:val="0051206C"/>
    <w:rsid w:val="0052186A"/>
    <w:rsid w:val="005321DA"/>
    <w:rsid w:val="00532476"/>
    <w:rsid w:val="005356D3"/>
    <w:rsid w:val="0053641C"/>
    <w:rsid w:val="00536947"/>
    <w:rsid w:val="00547541"/>
    <w:rsid w:val="00547FE3"/>
    <w:rsid w:val="00551365"/>
    <w:rsid w:val="005627FF"/>
    <w:rsid w:val="005728F1"/>
    <w:rsid w:val="00574104"/>
    <w:rsid w:val="00577D61"/>
    <w:rsid w:val="005822AC"/>
    <w:rsid w:val="005938F3"/>
    <w:rsid w:val="00593D33"/>
    <w:rsid w:val="00596788"/>
    <w:rsid w:val="005A4DD3"/>
    <w:rsid w:val="005B405A"/>
    <w:rsid w:val="005C2CCB"/>
    <w:rsid w:val="005C6479"/>
    <w:rsid w:val="005C69FD"/>
    <w:rsid w:val="005D1E34"/>
    <w:rsid w:val="005D7025"/>
    <w:rsid w:val="005E1F1C"/>
    <w:rsid w:val="005E2D67"/>
    <w:rsid w:val="005E5578"/>
    <w:rsid w:val="005F4D62"/>
    <w:rsid w:val="005F4DFA"/>
    <w:rsid w:val="005F72DE"/>
    <w:rsid w:val="00601C1A"/>
    <w:rsid w:val="00610ED7"/>
    <w:rsid w:val="00620CE3"/>
    <w:rsid w:val="00621086"/>
    <w:rsid w:val="00626F05"/>
    <w:rsid w:val="006335BC"/>
    <w:rsid w:val="006365A1"/>
    <w:rsid w:val="00636AA2"/>
    <w:rsid w:val="00641CC4"/>
    <w:rsid w:val="00666764"/>
    <w:rsid w:val="0066694B"/>
    <w:rsid w:val="00667DB6"/>
    <w:rsid w:val="006771E8"/>
    <w:rsid w:val="00677C01"/>
    <w:rsid w:val="00683CC7"/>
    <w:rsid w:val="00692CA5"/>
    <w:rsid w:val="006932D7"/>
    <w:rsid w:val="006A5169"/>
    <w:rsid w:val="006B06A2"/>
    <w:rsid w:val="006B13DA"/>
    <w:rsid w:val="006B215D"/>
    <w:rsid w:val="006C3D37"/>
    <w:rsid w:val="006C6376"/>
    <w:rsid w:val="006D6FF5"/>
    <w:rsid w:val="006F1B19"/>
    <w:rsid w:val="006F29ED"/>
    <w:rsid w:val="006F4F77"/>
    <w:rsid w:val="0070147C"/>
    <w:rsid w:val="0070195E"/>
    <w:rsid w:val="00702EE1"/>
    <w:rsid w:val="00714FD6"/>
    <w:rsid w:val="00715665"/>
    <w:rsid w:val="00722CFF"/>
    <w:rsid w:val="0072629D"/>
    <w:rsid w:val="007265F7"/>
    <w:rsid w:val="00730A84"/>
    <w:rsid w:val="00731894"/>
    <w:rsid w:val="00734D83"/>
    <w:rsid w:val="0074059D"/>
    <w:rsid w:val="00745653"/>
    <w:rsid w:val="00746796"/>
    <w:rsid w:val="00746D91"/>
    <w:rsid w:val="0075598A"/>
    <w:rsid w:val="007560F3"/>
    <w:rsid w:val="00757EF9"/>
    <w:rsid w:val="00761813"/>
    <w:rsid w:val="00771B85"/>
    <w:rsid w:val="00771E47"/>
    <w:rsid w:val="00775DA6"/>
    <w:rsid w:val="0078170A"/>
    <w:rsid w:val="00790956"/>
    <w:rsid w:val="00793BEE"/>
    <w:rsid w:val="0079502D"/>
    <w:rsid w:val="007A0755"/>
    <w:rsid w:val="007A31D9"/>
    <w:rsid w:val="007A74F9"/>
    <w:rsid w:val="007C1DA4"/>
    <w:rsid w:val="007C2CC3"/>
    <w:rsid w:val="007D41A1"/>
    <w:rsid w:val="007F41AB"/>
    <w:rsid w:val="008033D0"/>
    <w:rsid w:val="00803FB6"/>
    <w:rsid w:val="008059EF"/>
    <w:rsid w:val="008128F7"/>
    <w:rsid w:val="00812938"/>
    <w:rsid w:val="008246D3"/>
    <w:rsid w:val="00827B71"/>
    <w:rsid w:val="00830DAC"/>
    <w:rsid w:val="0083134C"/>
    <w:rsid w:val="00831F94"/>
    <w:rsid w:val="00832F51"/>
    <w:rsid w:val="008376F1"/>
    <w:rsid w:val="00843100"/>
    <w:rsid w:val="00847054"/>
    <w:rsid w:val="00850F25"/>
    <w:rsid w:val="00851D8B"/>
    <w:rsid w:val="008534AA"/>
    <w:rsid w:val="008719C2"/>
    <w:rsid w:val="00884FF7"/>
    <w:rsid w:val="00890E1D"/>
    <w:rsid w:val="00894ACE"/>
    <w:rsid w:val="0089558C"/>
    <w:rsid w:val="008957A6"/>
    <w:rsid w:val="008A667C"/>
    <w:rsid w:val="008B19D9"/>
    <w:rsid w:val="008B1FD3"/>
    <w:rsid w:val="008B204B"/>
    <w:rsid w:val="008B290E"/>
    <w:rsid w:val="008B4EE1"/>
    <w:rsid w:val="008C49AE"/>
    <w:rsid w:val="008C59F7"/>
    <w:rsid w:val="008D091F"/>
    <w:rsid w:val="008D38E3"/>
    <w:rsid w:val="008E5EC3"/>
    <w:rsid w:val="008E7687"/>
    <w:rsid w:val="008F0E3C"/>
    <w:rsid w:val="008F11FA"/>
    <w:rsid w:val="008F33AE"/>
    <w:rsid w:val="008F4ACA"/>
    <w:rsid w:val="008F5C15"/>
    <w:rsid w:val="00900D57"/>
    <w:rsid w:val="00912F98"/>
    <w:rsid w:val="00913B74"/>
    <w:rsid w:val="00917FBB"/>
    <w:rsid w:val="009219CA"/>
    <w:rsid w:val="009223D3"/>
    <w:rsid w:val="009270EE"/>
    <w:rsid w:val="00931D7A"/>
    <w:rsid w:val="00932936"/>
    <w:rsid w:val="00935D8D"/>
    <w:rsid w:val="00942FE8"/>
    <w:rsid w:val="00956C0D"/>
    <w:rsid w:val="00957E70"/>
    <w:rsid w:val="00960C11"/>
    <w:rsid w:val="00965E2A"/>
    <w:rsid w:val="00970DAB"/>
    <w:rsid w:val="0097321D"/>
    <w:rsid w:val="00980B76"/>
    <w:rsid w:val="009827C2"/>
    <w:rsid w:val="00992531"/>
    <w:rsid w:val="00995CD5"/>
    <w:rsid w:val="00996C03"/>
    <w:rsid w:val="009A1787"/>
    <w:rsid w:val="009A4F5A"/>
    <w:rsid w:val="009B1F44"/>
    <w:rsid w:val="009B4573"/>
    <w:rsid w:val="009C002A"/>
    <w:rsid w:val="009D0B40"/>
    <w:rsid w:val="009E278C"/>
    <w:rsid w:val="009F018F"/>
    <w:rsid w:val="009F6EDC"/>
    <w:rsid w:val="00A035CE"/>
    <w:rsid w:val="00A0495F"/>
    <w:rsid w:val="00A0537F"/>
    <w:rsid w:val="00A0602E"/>
    <w:rsid w:val="00A06C1F"/>
    <w:rsid w:val="00A07FFA"/>
    <w:rsid w:val="00A11FB4"/>
    <w:rsid w:val="00A1550B"/>
    <w:rsid w:val="00A35782"/>
    <w:rsid w:val="00A362F9"/>
    <w:rsid w:val="00A42713"/>
    <w:rsid w:val="00A43EE6"/>
    <w:rsid w:val="00A60F49"/>
    <w:rsid w:val="00A61E15"/>
    <w:rsid w:val="00A622CA"/>
    <w:rsid w:val="00A66F91"/>
    <w:rsid w:val="00A70229"/>
    <w:rsid w:val="00A84B05"/>
    <w:rsid w:val="00A918D1"/>
    <w:rsid w:val="00A93A9A"/>
    <w:rsid w:val="00AA5C16"/>
    <w:rsid w:val="00AB0DED"/>
    <w:rsid w:val="00AC31D4"/>
    <w:rsid w:val="00AC3DF9"/>
    <w:rsid w:val="00AC48F3"/>
    <w:rsid w:val="00AC6098"/>
    <w:rsid w:val="00AC616F"/>
    <w:rsid w:val="00AD3B26"/>
    <w:rsid w:val="00AE0190"/>
    <w:rsid w:val="00AE2BF6"/>
    <w:rsid w:val="00AE3370"/>
    <w:rsid w:val="00AE64CA"/>
    <w:rsid w:val="00AF428E"/>
    <w:rsid w:val="00AF7092"/>
    <w:rsid w:val="00AF743D"/>
    <w:rsid w:val="00B1324D"/>
    <w:rsid w:val="00B157E2"/>
    <w:rsid w:val="00B24A45"/>
    <w:rsid w:val="00B25B92"/>
    <w:rsid w:val="00B26948"/>
    <w:rsid w:val="00B34D51"/>
    <w:rsid w:val="00B35CB4"/>
    <w:rsid w:val="00B36A0E"/>
    <w:rsid w:val="00B36BA1"/>
    <w:rsid w:val="00B40D67"/>
    <w:rsid w:val="00B43C45"/>
    <w:rsid w:val="00B5258B"/>
    <w:rsid w:val="00B55EE8"/>
    <w:rsid w:val="00B56E6C"/>
    <w:rsid w:val="00B60C85"/>
    <w:rsid w:val="00B62015"/>
    <w:rsid w:val="00B63C21"/>
    <w:rsid w:val="00B63D0E"/>
    <w:rsid w:val="00B806D6"/>
    <w:rsid w:val="00B83039"/>
    <w:rsid w:val="00B96988"/>
    <w:rsid w:val="00BA5B00"/>
    <w:rsid w:val="00BB0F63"/>
    <w:rsid w:val="00BB1A07"/>
    <w:rsid w:val="00BB3040"/>
    <w:rsid w:val="00BB6987"/>
    <w:rsid w:val="00BB6DAD"/>
    <w:rsid w:val="00BB6FD7"/>
    <w:rsid w:val="00BB7346"/>
    <w:rsid w:val="00BC1555"/>
    <w:rsid w:val="00BC60A9"/>
    <w:rsid w:val="00BE0C8A"/>
    <w:rsid w:val="00BE334D"/>
    <w:rsid w:val="00BE4988"/>
    <w:rsid w:val="00BF1C24"/>
    <w:rsid w:val="00BF5AC9"/>
    <w:rsid w:val="00BF5E73"/>
    <w:rsid w:val="00C031B6"/>
    <w:rsid w:val="00C03B43"/>
    <w:rsid w:val="00C06939"/>
    <w:rsid w:val="00C14F71"/>
    <w:rsid w:val="00C17AB3"/>
    <w:rsid w:val="00C21E3B"/>
    <w:rsid w:val="00C27602"/>
    <w:rsid w:val="00C35B1A"/>
    <w:rsid w:val="00C41C7D"/>
    <w:rsid w:val="00C63023"/>
    <w:rsid w:val="00C63743"/>
    <w:rsid w:val="00C7417B"/>
    <w:rsid w:val="00C76C6C"/>
    <w:rsid w:val="00C80EC5"/>
    <w:rsid w:val="00C86BB9"/>
    <w:rsid w:val="00C8772C"/>
    <w:rsid w:val="00C90998"/>
    <w:rsid w:val="00C91D97"/>
    <w:rsid w:val="00CA43FD"/>
    <w:rsid w:val="00CA4BBA"/>
    <w:rsid w:val="00CA6C30"/>
    <w:rsid w:val="00CA734A"/>
    <w:rsid w:val="00CB18EB"/>
    <w:rsid w:val="00CB441E"/>
    <w:rsid w:val="00CC72E9"/>
    <w:rsid w:val="00CD059F"/>
    <w:rsid w:val="00CD25C2"/>
    <w:rsid w:val="00CD4D4E"/>
    <w:rsid w:val="00CE24E5"/>
    <w:rsid w:val="00CE2F97"/>
    <w:rsid w:val="00CE41DB"/>
    <w:rsid w:val="00CE4D96"/>
    <w:rsid w:val="00CE5EE0"/>
    <w:rsid w:val="00D078C4"/>
    <w:rsid w:val="00D15C78"/>
    <w:rsid w:val="00D15EA5"/>
    <w:rsid w:val="00D2100B"/>
    <w:rsid w:val="00D24220"/>
    <w:rsid w:val="00D26AC0"/>
    <w:rsid w:val="00D3089E"/>
    <w:rsid w:val="00D31D7A"/>
    <w:rsid w:val="00D33A8A"/>
    <w:rsid w:val="00D33E60"/>
    <w:rsid w:val="00D42A61"/>
    <w:rsid w:val="00D430AD"/>
    <w:rsid w:val="00D460E7"/>
    <w:rsid w:val="00D55512"/>
    <w:rsid w:val="00D56AB5"/>
    <w:rsid w:val="00D63ABC"/>
    <w:rsid w:val="00D675F1"/>
    <w:rsid w:val="00D73B96"/>
    <w:rsid w:val="00D80807"/>
    <w:rsid w:val="00D86917"/>
    <w:rsid w:val="00D87339"/>
    <w:rsid w:val="00D873B3"/>
    <w:rsid w:val="00D92F9A"/>
    <w:rsid w:val="00D9427D"/>
    <w:rsid w:val="00D96128"/>
    <w:rsid w:val="00D972D3"/>
    <w:rsid w:val="00DA2D3D"/>
    <w:rsid w:val="00DA36EE"/>
    <w:rsid w:val="00DA452E"/>
    <w:rsid w:val="00DA4E36"/>
    <w:rsid w:val="00DA5128"/>
    <w:rsid w:val="00DB308D"/>
    <w:rsid w:val="00DB5F40"/>
    <w:rsid w:val="00DC074D"/>
    <w:rsid w:val="00DC5179"/>
    <w:rsid w:val="00DD0B8B"/>
    <w:rsid w:val="00DD1E47"/>
    <w:rsid w:val="00DD2DFC"/>
    <w:rsid w:val="00DD61A9"/>
    <w:rsid w:val="00DD6EF1"/>
    <w:rsid w:val="00DD7940"/>
    <w:rsid w:val="00DE4958"/>
    <w:rsid w:val="00DE7466"/>
    <w:rsid w:val="00DF7C98"/>
    <w:rsid w:val="00E04361"/>
    <w:rsid w:val="00E064FD"/>
    <w:rsid w:val="00E1053A"/>
    <w:rsid w:val="00E17598"/>
    <w:rsid w:val="00E26AF3"/>
    <w:rsid w:val="00E276E0"/>
    <w:rsid w:val="00E311FF"/>
    <w:rsid w:val="00E314EA"/>
    <w:rsid w:val="00E33FDA"/>
    <w:rsid w:val="00E406D5"/>
    <w:rsid w:val="00E56701"/>
    <w:rsid w:val="00E56DA3"/>
    <w:rsid w:val="00E62754"/>
    <w:rsid w:val="00E64D2D"/>
    <w:rsid w:val="00E80C10"/>
    <w:rsid w:val="00E86B53"/>
    <w:rsid w:val="00E9110B"/>
    <w:rsid w:val="00EA2B6F"/>
    <w:rsid w:val="00EA2E7C"/>
    <w:rsid w:val="00EA590C"/>
    <w:rsid w:val="00EB3478"/>
    <w:rsid w:val="00EB4B39"/>
    <w:rsid w:val="00EB6FE3"/>
    <w:rsid w:val="00EC3056"/>
    <w:rsid w:val="00EC681D"/>
    <w:rsid w:val="00EE0F65"/>
    <w:rsid w:val="00EF4E53"/>
    <w:rsid w:val="00EF7E92"/>
    <w:rsid w:val="00F00D2C"/>
    <w:rsid w:val="00F032F5"/>
    <w:rsid w:val="00F07CE6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2E43"/>
    <w:rsid w:val="00F974D1"/>
    <w:rsid w:val="00FA16E0"/>
    <w:rsid w:val="00FB4D80"/>
    <w:rsid w:val="00FC1304"/>
    <w:rsid w:val="00FC4397"/>
    <w:rsid w:val="00FD05AD"/>
    <w:rsid w:val="00FD0666"/>
    <w:rsid w:val="00FD7295"/>
    <w:rsid w:val="00FE2187"/>
    <w:rsid w:val="00FE2BA1"/>
    <w:rsid w:val="00FE320C"/>
    <w:rsid w:val="00FE36C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1bbed110651806bbfa4e892e42ece24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414b53078adf613c970bdb7570d95b1a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55C2-65B3-4B1E-9F95-457BA7745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B6A30D-D3DD-47AB-A6F0-00EA4E98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265</TotalTime>
  <Pages>7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85</cp:revision>
  <cp:lastPrinted>2018-03-21T06:02:00Z</cp:lastPrinted>
  <dcterms:created xsi:type="dcterms:W3CDTF">2018-07-13T04:02:00Z</dcterms:created>
  <dcterms:modified xsi:type="dcterms:W3CDTF">2019-02-26T07:42:00Z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