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96A" w:rsidRPr="00F55D59" w:rsidRDefault="00EB296A" w:rsidP="00827694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t xml:space="preserve">บริษัท คริสเตียนีและนีลเส็น </w:t>
      </w:r>
      <w:r w:rsidRPr="00F55D59">
        <w:rPr>
          <w:rFonts w:ascii="Angsana New" w:hAnsi="Angsana New"/>
          <w:b/>
          <w:bCs/>
          <w:sz w:val="32"/>
          <w:szCs w:val="32"/>
        </w:rPr>
        <w:t>(</w:t>
      </w:r>
      <w:r w:rsidRPr="00F55D59">
        <w:rPr>
          <w:rFonts w:ascii="Angsana New" w:hAnsi="Angsana New"/>
          <w:b/>
          <w:bCs/>
          <w:sz w:val="32"/>
          <w:szCs w:val="32"/>
          <w:cs/>
        </w:rPr>
        <w:t>ไทย</w:t>
      </w:r>
      <w:r w:rsidRPr="00F55D59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5D59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55D59">
        <w:rPr>
          <w:rFonts w:ascii="Angsana New" w:hAnsi="Angsana New"/>
          <w:b/>
          <w:bCs/>
          <w:sz w:val="32"/>
          <w:szCs w:val="32"/>
        </w:rPr>
        <w:t>(</w:t>
      </w:r>
      <w:r w:rsidRPr="00F55D59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5D59">
        <w:rPr>
          <w:rFonts w:ascii="Angsana New" w:hAnsi="Angsana New"/>
          <w:b/>
          <w:bCs/>
          <w:sz w:val="32"/>
          <w:szCs w:val="32"/>
        </w:rPr>
        <w:t xml:space="preserve">) </w:t>
      </w:r>
      <w:r w:rsidR="001D1060" w:rsidRPr="00F55D59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F55D59">
        <w:rPr>
          <w:rFonts w:ascii="Angsana New" w:hAnsi="Angsana New"/>
          <w:b/>
          <w:bCs/>
          <w:sz w:val="32"/>
          <w:szCs w:val="32"/>
          <w:cs/>
        </w:rPr>
        <w:t xml:space="preserve">บริษัทย่อย </w:t>
      </w:r>
    </w:p>
    <w:p w:rsidR="00EB296A" w:rsidRPr="00F55D59" w:rsidRDefault="00EB296A" w:rsidP="00827694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620F5A" w:rsidRPr="00F55D5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612505" w:rsidRPr="00F55D59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7D15F6" w:rsidRPr="00F55D59" w:rsidRDefault="00EB296A" w:rsidP="00827694">
      <w:pPr>
        <w:tabs>
          <w:tab w:val="left" w:pos="720"/>
        </w:tabs>
        <w:spacing w:after="120"/>
        <w:jc w:val="thaiDistribute"/>
        <w:outlineLvl w:val="0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956DE6" w:rsidRPr="00F55D59">
        <w:rPr>
          <w:rFonts w:ascii="Angsana New" w:hAnsi="Angsana New"/>
          <w:b/>
          <w:bCs/>
          <w:sz w:val="32"/>
          <w:szCs w:val="32"/>
        </w:rPr>
        <w:t>31</w:t>
      </w:r>
      <w:r w:rsidR="009E4CA5" w:rsidRPr="00F55D59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751F13" w:rsidRPr="00F55D59">
        <w:rPr>
          <w:rFonts w:ascii="Angsana New" w:hAnsi="Angsana New"/>
          <w:b/>
          <w:bCs/>
          <w:sz w:val="32"/>
          <w:szCs w:val="32"/>
        </w:rPr>
        <w:t>2561</w:t>
      </w:r>
    </w:p>
    <w:p w:rsidR="007F5C52" w:rsidRPr="00F55D59" w:rsidRDefault="007F5C52" w:rsidP="00827694">
      <w:pPr>
        <w:tabs>
          <w:tab w:val="right" w:pos="86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1.</w:t>
      </w:r>
      <w:r w:rsidRPr="00F55D59">
        <w:rPr>
          <w:rFonts w:ascii="Angsana New" w:hAnsi="Angsana New"/>
          <w:b/>
          <w:b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76701" w:rsidRPr="00F55D59" w:rsidRDefault="001F3524" w:rsidP="00827694">
      <w:pPr>
        <w:tabs>
          <w:tab w:val="left" w:pos="3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ab/>
      </w:r>
      <w:r w:rsidR="00F91C77" w:rsidRPr="00F55D59">
        <w:rPr>
          <w:rFonts w:ascii="Angsana New" w:hAnsi="Angsana New"/>
          <w:b/>
          <w:bCs/>
          <w:sz w:val="32"/>
          <w:szCs w:val="32"/>
        </w:rPr>
        <w:tab/>
      </w:r>
      <w:r w:rsidR="00776701" w:rsidRPr="00F55D59">
        <w:rPr>
          <w:rFonts w:ascii="Angsana New" w:hAnsi="Angsana New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776701" w:rsidRPr="00F55D59">
        <w:rPr>
          <w:rFonts w:ascii="Angsana New" w:hAnsi="Angsana New"/>
          <w:sz w:val="32"/>
          <w:szCs w:val="32"/>
        </w:rPr>
        <w:t>(</w:t>
      </w:r>
      <w:r w:rsidR="00776701" w:rsidRPr="00F55D59">
        <w:rPr>
          <w:rFonts w:ascii="Angsana New" w:hAnsi="Angsana New"/>
          <w:sz w:val="32"/>
          <w:szCs w:val="32"/>
          <w:cs/>
        </w:rPr>
        <w:t>มหาชน) (</w:t>
      </w:r>
      <w:r w:rsidR="00776701" w:rsidRPr="00F55D59">
        <w:rPr>
          <w:rStyle w:val="PageNumber"/>
          <w:rFonts w:ascii="Angsana New" w:hAnsi="Angsana New"/>
          <w:sz w:val="32"/>
          <w:szCs w:val="32"/>
        </w:rPr>
        <w:t>“</w:t>
      </w:r>
      <w:r w:rsidR="00776701" w:rsidRPr="00F55D59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76701" w:rsidRPr="00F55D59">
        <w:rPr>
          <w:rStyle w:val="PageNumber"/>
          <w:rFonts w:ascii="Angsana New" w:hAnsi="Angsana New"/>
          <w:sz w:val="32"/>
          <w:szCs w:val="32"/>
        </w:rPr>
        <w:t xml:space="preserve">”) </w:t>
      </w:r>
      <w:r w:rsidR="00776701" w:rsidRPr="00F55D59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โดยมีบริษัท โกลเบ๊กซ์ คอร์ปอเรชั่น จำกัด ซึ่งเป็นบริษัทที่จดทะเบียนจัดตั้งในประเทศไทยเป็นผู้ถือหุ้นรายใหญ่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76701" w:rsidRPr="00F55D59">
        <w:rPr>
          <w:rFonts w:ascii="Angsana New" w:hAnsi="Angsana New"/>
          <w:sz w:val="32"/>
          <w:szCs w:val="32"/>
        </w:rPr>
        <w:t xml:space="preserve"> 727 </w:t>
      </w:r>
      <w:r w:rsidR="00776701" w:rsidRPr="00F55D59">
        <w:rPr>
          <w:rFonts w:ascii="Angsana New" w:hAnsi="Angsana New"/>
          <w:sz w:val="32"/>
          <w:szCs w:val="32"/>
          <w:cs/>
        </w:rPr>
        <w:t>ถนนลาซาล แขวงบางนา</w:t>
      </w:r>
      <w:r w:rsidR="00A17914" w:rsidRPr="00F55D59">
        <w:rPr>
          <w:rFonts w:ascii="Angsana New" w:hAnsi="Angsana New"/>
          <w:sz w:val="32"/>
          <w:szCs w:val="32"/>
          <w:cs/>
        </w:rPr>
        <w:t>ใต้</w:t>
      </w:r>
      <w:r w:rsidR="00776701" w:rsidRPr="00F55D59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C84D95" w:rsidRPr="00F55D59" w:rsidRDefault="00C84D95" w:rsidP="00827694">
      <w:pPr>
        <w:spacing w:before="80" w:after="80"/>
        <w:ind w:left="540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2.</w:t>
      </w:r>
      <w:r w:rsidRPr="00F55D59">
        <w:rPr>
          <w:rFonts w:ascii="Angsana New" w:hAnsi="Angsana New"/>
          <w:b/>
          <w:b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776701" w:rsidRPr="00F55D59" w:rsidRDefault="00C84D95" w:rsidP="00827694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>2.1</w:t>
      </w:r>
      <w:r w:rsidRPr="00F55D59">
        <w:rPr>
          <w:rFonts w:ascii="Angsana New" w:hAnsi="Angsana New"/>
          <w:sz w:val="32"/>
          <w:szCs w:val="32"/>
        </w:rPr>
        <w:tab/>
      </w:r>
      <w:r w:rsidR="00776701" w:rsidRPr="00F55D5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776701" w:rsidRPr="00F55D59">
        <w:rPr>
          <w:rFonts w:ascii="Angsana New" w:hAnsi="Angsana New"/>
          <w:sz w:val="32"/>
          <w:szCs w:val="32"/>
        </w:rPr>
        <w:t>.</w:t>
      </w:r>
      <w:r w:rsidR="00776701" w:rsidRPr="00F55D59">
        <w:rPr>
          <w:rFonts w:ascii="Angsana New" w:hAnsi="Angsana New"/>
          <w:sz w:val="32"/>
          <w:szCs w:val="32"/>
          <w:cs/>
        </w:rPr>
        <w:t>ศ</w:t>
      </w:r>
      <w:r w:rsidR="00776701" w:rsidRPr="00F55D59">
        <w:rPr>
          <w:rFonts w:ascii="Angsana New" w:hAnsi="Angsana New"/>
          <w:sz w:val="32"/>
          <w:szCs w:val="32"/>
        </w:rPr>
        <w:t xml:space="preserve">. </w:t>
      </w:r>
      <w:r w:rsidR="00776701" w:rsidRPr="00F55D59">
        <w:rPr>
          <w:rFonts w:ascii="Angsana New" w:hAnsi="Angsana New"/>
          <w:spacing w:val="-10"/>
          <w:sz w:val="32"/>
          <w:szCs w:val="32"/>
        </w:rPr>
        <w:t xml:space="preserve">2547 </w:t>
      </w:r>
      <w:r w:rsidR="00776701" w:rsidRPr="00F55D59">
        <w:rPr>
          <w:rFonts w:ascii="Angsana New" w:hAnsi="Angsana New"/>
          <w:spacing w:val="-10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1A2DB3" w:rsidRPr="00F55D59">
        <w:rPr>
          <w:rFonts w:ascii="Angsana New" w:hAnsi="Angsana New"/>
          <w:spacing w:val="-10"/>
          <w:sz w:val="32"/>
          <w:szCs w:val="32"/>
        </w:rPr>
        <w:t xml:space="preserve">11 </w:t>
      </w:r>
      <w:r w:rsidR="001A2DB3" w:rsidRPr="00F55D59">
        <w:rPr>
          <w:rFonts w:ascii="Angsana New" w:hAnsi="Angsana New"/>
          <w:spacing w:val="-10"/>
          <w:sz w:val="32"/>
          <w:szCs w:val="32"/>
          <w:cs/>
        </w:rPr>
        <w:t xml:space="preserve">ตุลาคม </w:t>
      </w:r>
      <w:r w:rsidR="00751F13" w:rsidRPr="00F55D59">
        <w:rPr>
          <w:rFonts w:ascii="Angsana New" w:hAnsi="Angsana New"/>
          <w:spacing w:val="-10"/>
          <w:sz w:val="32"/>
          <w:szCs w:val="32"/>
        </w:rPr>
        <w:t>25</w:t>
      </w:r>
      <w:r w:rsidR="00BA7BD4" w:rsidRPr="00F55D59">
        <w:rPr>
          <w:rFonts w:ascii="Angsana New" w:hAnsi="Angsana New"/>
          <w:spacing w:val="-10"/>
          <w:sz w:val="32"/>
          <w:szCs w:val="32"/>
        </w:rPr>
        <w:t>59</w:t>
      </w:r>
      <w:r w:rsidR="00776701" w:rsidRPr="00F55D59">
        <w:rPr>
          <w:rFonts w:ascii="Angsana New" w:hAnsi="Angsana New"/>
          <w:sz w:val="32"/>
          <w:szCs w:val="32"/>
        </w:rPr>
        <w:t xml:space="preserve"> </w:t>
      </w:r>
      <w:r w:rsidR="00776701" w:rsidRPr="00F55D59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776701" w:rsidRPr="00F55D59">
        <w:rPr>
          <w:rFonts w:ascii="Angsana New" w:hAnsi="Angsana New"/>
          <w:sz w:val="32"/>
          <w:szCs w:val="32"/>
        </w:rPr>
        <w:t>.</w:t>
      </w:r>
      <w:r w:rsidR="00776701" w:rsidRPr="00F55D59">
        <w:rPr>
          <w:rFonts w:ascii="Angsana New" w:hAnsi="Angsana New"/>
          <w:sz w:val="32"/>
          <w:szCs w:val="32"/>
          <w:cs/>
        </w:rPr>
        <w:t>ศ</w:t>
      </w:r>
      <w:r w:rsidR="00776701" w:rsidRPr="00F55D59">
        <w:rPr>
          <w:rFonts w:ascii="Angsana New" w:hAnsi="Angsana New"/>
          <w:sz w:val="32"/>
          <w:szCs w:val="32"/>
        </w:rPr>
        <w:t>. 2543</w:t>
      </w:r>
    </w:p>
    <w:p w:rsidR="00776701" w:rsidRPr="00F55D59" w:rsidRDefault="00776701" w:rsidP="00827694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C84D95" w:rsidRPr="00F55D59" w:rsidRDefault="00776701" w:rsidP="00827694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84D95" w:rsidRPr="00F55D59" w:rsidRDefault="00C84D95" w:rsidP="00827694">
      <w:pPr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>2.2</w:t>
      </w: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387B8B" w:rsidRPr="00F55D59" w:rsidRDefault="00387B8B" w:rsidP="00827694">
      <w:pPr>
        <w:spacing w:before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ก)</w:t>
      </w: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งบการเงินรวมได้จัดทำขึ้นโดยรวมงบการเงินของบริษัท คริสเตียนีและนีลเส็น </w:t>
      </w:r>
      <w:r w:rsidRPr="00F55D59">
        <w:rPr>
          <w:rFonts w:ascii="Angsana New" w:hAnsi="Angsana New"/>
          <w:spacing w:val="-4"/>
          <w:sz w:val="32"/>
          <w:szCs w:val="32"/>
        </w:rPr>
        <w:t>(</w:t>
      </w:r>
      <w:r w:rsidRPr="00F55D59">
        <w:rPr>
          <w:rFonts w:ascii="Angsana New" w:hAnsi="Angsana New"/>
          <w:spacing w:val="-4"/>
          <w:sz w:val="32"/>
          <w:szCs w:val="32"/>
          <w:cs/>
        </w:rPr>
        <w:t>ไทย</w:t>
      </w:r>
      <w:r w:rsidRPr="00F55D59">
        <w:rPr>
          <w:rFonts w:ascii="Angsana New" w:hAnsi="Angsana New"/>
          <w:spacing w:val="-4"/>
          <w:sz w:val="32"/>
          <w:szCs w:val="32"/>
        </w:rPr>
        <w:t xml:space="preserve">) 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จำกัด </w:t>
      </w:r>
      <w:r w:rsidRPr="00F55D59">
        <w:rPr>
          <w:rFonts w:ascii="Angsana New" w:hAnsi="Angsana New"/>
          <w:spacing w:val="-4"/>
          <w:sz w:val="32"/>
          <w:szCs w:val="32"/>
        </w:rPr>
        <w:t>(</w:t>
      </w:r>
      <w:r w:rsidRPr="00F55D59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F55D59">
        <w:rPr>
          <w:rFonts w:ascii="Angsana New" w:hAnsi="Angsana New"/>
          <w:spacing w:val="-4"/>
          <w:sz w:val="32"/>
          <w:szCs w:val="32"/>
        </w:rPr>
        <w:t>)</w:t>
      </w:r>
      <w:r w:rsidRPr="00F55D59">
        <w:rPr>
          <w:rFonts w:ascii="Angsana New" w:hAnsi="Angsana New"/>
          <w:spacing w:val="-6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</w:rPr>
        <w:t>(</w:t>
      </w:r>
      <w:r w:rsidR="00682047" w:rsidRPr="00F55D59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F55D59">
        <w:rPr>
          <w:rFonts w:ascii="Angsana New" w:hAnsi="Angsana New"/>
          <w:sz w:val="32"/>
          <w:szCs w:val="32"/>
        </w:rPr>
        <w:t>“</w:t>
      </w:r>
      <w:r w:rsidRPr="00F55D59">
        <w:rPr>
          <w:rFonts w:ascii="Angsana New" w:hAnsi="Angsana New"/>
          <w:sz w:val="32"/>
          <w:szCs w:val="32"/>
          <w:cs/>
        </w:rPr>
        <w:t>บริษัทฯ</w:t>
      </w:r>
      <w:r w:rsidRPr="00F55D59">
        <w:rPr>
          <w:rFonts w:ascii="Angsana New" w:hAnsi="Angsana New"/>
          <w:sz w:val="32"/>
          <w:szCs w:val="32"/>
        </w:rPr>
        <w:t xml:space="preserve">”) </w:t>
      </w:r>
      <w:r w:rsidR="00AC0C85" w:rsidRPr="00F55D59">
        <w:rPr>
          <w:rFonts w:ascii="Angsana New" w:hAnsi="Angsana New"/>
          <w:sz w:val="32"/>
          <w:szCs w:val="32"/>
          <w:cs/>
        </w:rPr>
        <w:t>และ</w:t>
      </w:r>
      <w:r w:rsidRPr="00F55D59">
        <w:rPr>
          <w:rFonts w:ascii="Angsana New" w:hAnsi="Angsana New"/>
          <w:sz w:val="32"/>
          <w:szCs w:val="32"/>
          <w:cs/>
        </w:rPr>
        <w:t>บริษัทย่อย</w:t>
      </w:r>
      <w:r w:rsidRPr="00F55D59">
        <w:rPr>
          <w:rFonts w:ascii="Angsana New" w:hAnsi="Angsana New"/>
          <w:sz w:val="32"/>
          <w:szCs w:val="32"/>
        </w:rPr>
        <w:t xml:space="preserve"> (</w:t>
      </w:r>
      <w:r w:rsidR="00682047" w:rsidRPr="00F55D59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F55D59">
        <w:rPr>
          <w:rFonts w:ascii="Angsana New" w:hAnsi="Angsana New"/>
          <w:sz w:val="32"/>
          <w:szCs w:val="32"/>
        </w:rPr>
        <w:t>“</w:t>
      </w:r>
      <w:r w:rsidRPr="00F55D59">
        <w:rPr>
          <w:rFonts w:ascii="Angsana New" w:hAnsi="Angsana New"/>
          <w:sz w:val="32"/>
          <w:szCs w:val="32"/>
          <w:cs/>
        </w:rPr>
        <w:t>บริษัทย่อย</w:t>
      </w:r>
      <w:r w:rsidRPr="00F55D59">
        <w:rPr>
          <w:rFonts w:ascii="Angsana New" w:hAnsi="Angsana New"/>
          <w:sz w:val="32"/>
          <w:szCs w:val="32"/>
        </w:rPr>
        <w:t xml:space="preserve">”) </w:t>
      </w:r>
      <w:r w:rsidR="00064B29" w:rsidRPr="00F55D59">
        <w:rPr>
          <w:rFonts w:ascii="Angsana New" w:hAnsi="Angsana New"/>
          <w:sz w:val="32"/>
          <w:szCs w:val="32"/>
          <w:cs/>
        </w:rPr>
        <w:t>ดังต่อไปนี้</w:t>
      </w:r>
      <w:r w:rsidRPr="00F55D59">
        <w:rPr>
          <w:rFonts w:ascii="Angsana New" w:hAnsi="Angsana New"/>
          <w:sz w:val="32"/>
          <w:szCs w:val="32"/>
        </w:rPr>
        <w:t xml:space="preserve"> </w:t>
      </w: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530"/>
        <w:gridCol w:w="1710"/>
        <w:gridCol w:w="990"/>
        <w:gridCol w:w="1080"/>
      </w:tblGrid>
      <w:tr w:rsidR="0057200E" w:rsidRPr="00F55D59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F55D59" w:rsidRDefault="0057200E" w:rsidP="005720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F55D59" w:rsidRDefault="0057200E" w:rsidP="005720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F55D59" w:rsidRDefault="0057200E" w:rsidP="005720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00E" w:rsidRPr="00F55D59" w:rsidRDefault="0057200E" w:rsidP="0057200E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57200E" w:rsidRPr="00F55D59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F55D59" w:rsidRDefault="0057200E" w:rsidP="005720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F55D59" w:rsidRDefault="0057200E" w:rsidP="00226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F55D59" w:rsidRDefault="0057200E" w:rsidP="00226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00E" w:rsidRPr="00F55D59" w:rsidRDefault="0057200E" w:rsidP="005720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57200E" w:rsidRPr="00F55D59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57200E" w:rsidRPr="00F55D59" w:rsidRDefault="0057200E" w:rsidP="0057200E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7200E" w:rsidRPr="00F55D59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57200E" w:rsidRPr="00F55D59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7200E" w:rsidRPr="00F55D59" w:rsidRDefault="00751F13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7200E" w:rsidRPr="00F55D59" w:rsidRDefault="00751F13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</w:tr>
      <w:tr w:rsidR="0057200E" w:rsidRPr="00F55D59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57200E" w:rsidRPr="00F55D59" w:rsidRDefault="0057200E" w:rsidP="0057200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55D5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(</w:t>
            </w:r>
            <w:r w:rsidRPr="00F55D5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ถือหุ้นโดยบริษัทฯ)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7200E" w:rsidRPr="00F55D59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57200E" w:rsidRPr="00F55D59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7200E" w:rsidRPr="00F55D59" w:rsidRDefault="0057200E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7200E" w:rsidRPr="00F55D59" w:rsidRDefault="0057200E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240D9C" w:rsidRPr="00F55D59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240D9C" w:rsidRPr="00F55D59" w:rsidRDefault="00240D9C" w:rsidP="00240D9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บริษัท ซี เอ็น ที โฮลดิ้งส์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240D9C" w:rsidRPr="00F55D59" w:rsidTr="001A2DB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240D9C" w:rsidRPr="00F55D59" w:rsidRDefault="00240D9C" w:rsidP="00240D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บริษัท คริสเตียนีและนีลเส็น (เมียนมาร์)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240D9C" w:rsidRPr="00F55D59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240D9C" w:rsidRPr="00F55D59" w:rsidRDefault="00240D9C" w:rsidP="00240D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บริษัท คริสเตียนีและนีลเส็น (กัมพูชา)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CC0349" w:rsidRPr="00F55D59" w:rsidRDefault="00AD03FF" w:rsidP="00CC0349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ข)</w:t>
      </w:r>
      <w:r w:rsidRPr="00F55D59">
        <w:rPr>
          <w:rFonts w:ascii="Angsana New" w:hAnsi="Angsana New"/>
          <w:sz w:val="32"/>
          <w:szCs w:val="32"/>
          <w:cs/>
        </w:rPr>
        <w:tab/>
      </w:r>
      <w:r w:rsidR="00CC0349" w:rsidRPr="00F55D59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D03FF" w:rsidRPr="00F55D59" w:rsidRDefault="00CC0349" w:rsidP="00CC0349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ค)</w:t>
      </w:r>
      <w:r w:rsidRPr="00F55D59">
        <w:rPr>
          <w:rFonts w:ascii="Angsana New" w:hAnsi="Angsana New"/>
          <w:sz w:val="32"/>
          <w:szCs w:val="32"/>
        </w:rPr>
        <w:tab/>
      </w:r>
      <w:r w:rsidR="00AD03FF" w:rsidRPr="00F55D59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AD03FF" w:rsidRPr="00F55D59">
        <w:rPr>
          <w:rFonts w:ascii="Angsana New" w:hAnsi="Angsana New"/>
          <w:sz w:val="32"/>
          <w:szCs w:val="32"/>
        </w:rPr>
        <w:t xml:space="preserve">  </w:t>
      </w:r>
    </w:p>
    <w:p w:rsidR="00AD03FF" w:rsidRPr="00F55D59" w:rsidRDefault="00CC0349" w:rsidP="00AC333B">
      <w:pPr>
        <w:spacing w:before="120" w:after="120" w:line="42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lastRenderedPageBreak/>
        <w:t>ง)</w:t>
      </w:r>
      <w:r w:rsidR="00AC0C85" w:rsidRPr="00F55D59">
        <w:rPr>
          <w:rFonts w:ascii="Angsana New" w:hAnsi="Angsana New"/>
          <w:sz w:val="32"/>
          <w:szCs w:val="32"/>
          <w:cs/>
        </w:rPr>
        <w:tab/>
      </w:r>
      <w:r w:rsidR="007F6A97" w:rsidRPr="00F55D59">
        <w:rPr>
          <w:rFonts w:ascii="Angsana New" w:hAnsi="Angsana New"/>
          <w:sz w:val="32"/>
          <w:szCs w:val="32"/>
          <w:cs/>
        </w:rPr>
        <w:t>งบ</w:t>
      </w:r>
      <w:r w:rsidR="00AD03FF" w:rsidRPr="00F55D59">
        <w:rPr>
          <w:rFonts w:ascii="Angsana New" w:hAnsi="Angsana New"/>
          <w:sz w:val="32"/>
          <w:szCs w:val="32"/>
          <w:cs/>
        </w:rPr>
        <w:t>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695460" w:rsidRPr="00F55D59" w:rsidRDefault="00695460" w:rsidP="00AC333B">
      <w:pPr>
        <w:spacing w:before="120" w:after="120" w:line="42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จ)</w:t>
      </w: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F55D59">
        <w:rPr>
          <w:rFonts w:ascii="Angsana New" w:hAnsi="Angsana New"/>
          <w:sz w:val="32"/>
          <w:szCs w:val="32"/>
        </w:rPr>
        <w:t>“</w:t>
      </w:r>
      <w:r w:rsidRPr="00F55D59">
        <w:rPr>
          <w:rFonts w:ascii="Angsana New" w:hAnsi="Angsana New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Pr="00F55D59">
        <w:rPr>
          <w:rFonts w:ascii="Angsana New" w:hAnsi="Angsana New"/>
          <w:sz w:val="32"/>
          <w:szCs w:val="32"/>
        </w:rPr>
        <w:t xml:space="preserve">” </w:t>
      </w:r>
      <w:r w:rsidRPr="00F55D59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ในงบแสดงการเปลี่ยนแปลงส่วนของผู้ถือหุ้น</w:t>
      </w:r>
    </w:p>
    <w:p w:rsidR="00AD03FF" w:rsidRPr="00F55D59" w:rsidRDefault="00695460" w:rsidP="00AC333B">
      <w:pPr>
        <w:spacing w:before="120" w:after="120" w:line="42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ฉ</w:t>
      </w:r>
      <w:r w:rsidR="00E13D03" w:rsidRPr="00F55D59">
        <w:rPr>
          <w:rFonts w:ascii="Angsana New" w:hAnsi="Angsana New"/>
          <w:sz w:val="32"/>
          <w:szCs w:val="32"/>
          <w:cs/>
        </w:rPr>
        <w:t>)</w:t>
      </w:r>
      <w:r w:rsidR="00AD03FF" w:rsidRPr="00F55D59">
        <w:rPr>
          <w:rFonts w:ascii="Angsana New" w:hAnsi="Angsana New"/>
          <w:sz w:val="32"/>
          <w:szCs w:val="32"/>
          <w:cs/>
        </w:rPr>
        <w:tab/>
        <w:t>ยอดคงค้างระหว่างบริษัทฯ</w:t>
      </w:r>
      <w:r w:rsidR="00AC0C85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="00C36841" w:rsidRPr="00F55D59">
        <w:rPr>
          <w:rFonts w:ascii="Angsana New" w:hAnsi="Angsana New"/>
          <w:sz w:val="32"/>
          <w:szCs w:val="32"/>
        </w:rPr>
        <w:t xml:space="preserve"> </w:t>
      </w:r>
      <w:r w:rsidR="00AD03FF" w:rsidRPr="00F55D59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FC152F" w:rsidRPr="00F55D59">
        <w:rPr>
          <w:rFonts w:ascii="Angsana New" w:hAnsi="Angsana New"/>
          <w:sz w:val="32"/>
          <w:szCs w:val="32"/>
        </w:rPr>
        <w:t xml:space="preserve">  </w:t>
      </w:r>
      <w:r w:rsidR="00AD03FF" w:rsidRPr="00F55D59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AD03FF" w:rsidRPr="00F55D59" w:rsidRDefault="00695460" w:rsidP="00AC333B">
      <w:pPr>
        <w:spacing w:before="120" w:after="120" w:line="420" w:lineRule="exact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  <w:cs/>
        </w:rPr>
        <w:t>ช</w:t>
      </w:r>
      <w:r w:rsidR="00AD03FF" w:rsidRPr="00F55D59">
        <w:rPr>
          <w:rFonts w:ascii="Angsana New" w:hAnsi="Angsana New"/>
          <w:sz w:val="32"/>
          <w:szCs w:val="32"/>
          <w:cs/>
        </w:rPr>
        <w:t>)</w:t>
      </w:r>
      <w:r w:rsidR="00AD03FF" w:rsidRPr="00F55D59">
        <w:rPr>
          <w:rFonts w:ascii="Angsana New" w:hAnsi="Angsana New"/>
          <w:sz w:val="32"/>
          <w:szCs w:val="32"/>
          <w:cs/>
        </w:rPr>
        <w:tab/>
      </w:r>
      <w:r w:rsidR="008A7305" w:rsidRPr="00F55D5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AC333B" w:rsidRPr="00F55D59">
        <w:rPr>
          <w:rFonts w:ascii="Angsana New" w:hAnsi="Angsana New"/>
          <w:sz w:val="32"/>
          <w:szCs w:val="32"/>
          <w:cs/>
        </w:rPr>
        <w:t>งบ</w:t>
      </w:r>
      <w:r w:rsidR="008A7305" w:rsidRPr="00F55D59">
        <w:rPr>
          <w:rFonts w:ascii="Angsana New" w:hAnsi="Angsana New"/>
          <w:sz w:val="32"/>
          <w:szCs w:val="32"/>
          <w:cs/>
        </w:rPr>
        <w:t>กำไรขาดทุนรวมและส่วนของผู้ถือหุ้นในงบแสดงฐานะการเงินรวม</w:t>
      </w:r>
    </w:p>
    <w:p w:rsidR="001E628F" w:rsidRPr="00F55D59" w:rsidRDefault="00C84D95" w:rsidP="00AC333B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>2.3</w:t>
      </w:r>
      <w:r w:rsidRPr="00F55D59">
        <w:rPr>
          <w:rFonts w:ascii="Angsana New" w:hAnsi="Angsana New"/>
          <w:sz w:val="32"/>
          <w:szCs w:val="32"/>
        </w:rPr>
        <w:tab/>
      </w:r>
      <w:r w:rsidR="008A7305" w:rsidRPr="00F55D59">
        <w:rPr>
          <w:rFonts w:ascii="Angsana New" w:hAnsi="Angsana New"/>
          <w:sz w:val="32"/>
          <w:szCs w:val="32"/>
          <w:cs/>
        </w:rPr>
        <w:t>บ</w:t>
      </w:r>
      <w:r w:rsidR="00C36841" w:rsidRPr="00F55D59">
        <w:rPr>
          <w:rFonts w:ascii="Angsana New" w:hAnsi="Angsana New"/>
          <w:sz w:val="32"/>
          <w:szCs w:val="32"/>
          <w:cs/>
        </w:rPr>
        <w:t>ริษัทฯจัดทำงบการเงินเฉพาะกิจการ</w:t>
      </w:r>
      <w:r w:rsidR="008A7305" w:rsidRPr="00F55D59">
        <w:rPr>
          <w:rFonts w:ascii="Angsana New" w:hAnsi="Angsana New"/>
          <w:sz w:val="32"/>
          <w:szCs w:val="32"/>
          <w:cs/>
        </w:rPr>
        <w:t>โดยแสดงเงินลงทุนใน</w:t>
      </w:r>
      <w:r w:rsidR="003A6FC9" w:rsidRPr="00F55D59">
        <w:rPr>
          <w:rFonts w:ascii="Angsana New" w:hAnsi="Angsana New"/>
          <w:sz w:val="32"/>
          <w:szCs w:val="32"/>
          <w:cs/>
        </w:rPr>
        <w:t>บริษัทย่อย</w:t>
      </w:r>
      <w:r w:rsidR="008A7305" w:rsidRPr="00F55D59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1A2DB3" w:rsidRPr="00F55D59" w:rsidRDefault="001A2DB3" w:rsidP="00E6433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3.</w:t>
      </w:r>
      <w:r w:rsidRPr="00F55D59">
        <w:rPr>
          <w:rFonts w:ascii="Angsana New" w:hAnsi="Angsana New"/>
          <w:b/>
          <w:b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1A2DB3" w:rsidRPr="00F55D59" w:rsidRDefault="001A2DB3" w:rsidP="00E643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F55D59">
        <w:rPr>
          <w:rFonts w:ascii="Angsana New" w:hAnsi="Angsana New"/>
          <w:b/>
          <w:bCs/>
          <w:spacing w:val="-2"/>
          <w:sz w:val="32"/>
          <w:szCs w:val="32"/>
          <w:cs/>
        </w:rPr>
        <w:t>ก</w:t>
      </w:r>
      <w:r w:rsidRPr="00F55D59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Pr="00F55D59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F55D59">
        <w:rPr>
          <w:rFonts w:ascii="Angsana New" w:hAnsi="Angsana New"/>
          <w:b/>
          <w:bCs/>
          <w:spacing w:val="-2"/>
          <w:sz w:val="32"/>
          <w:szCs w:val="32"/>
          <w:cs/>
        </w:rPr>
        <w:t>มาตรฐานการ</w:t>
      </w:r>
      <w:r w:rsidRPr="00F55D59">
        <w:rPr>
          <w:rFonts w:ascii="Angsana New" w:hAnsi="Angsana New"/>
          <w:b/>
          <w:bCs/>
          <w:sz w:val="32"/>
          <w:szCs w:val="32"/>
          <w:cs/>
        </w:rPr>
        <w:t>รายงานทางการเงิน</w:t>
      </w:r>
      <w:r w:rsidRPr="00F55D59">
        <w:rPr>
          <w:rFonts w:ascii="Angsana New" w:hAnsi="Angsana New"/>
          <w:b/>
          <w:bCs/>
          <w:spacing w:val="-2"/>
          <w:sz w:val="32"/>
          <w:szCs w:val="32"/>
          <w:cs/>
        </w:rPr>
        <w:t>ที่เริ่มมีผลบังคับในปีปัจจุบัน</w:t>
      </w:r>
    </w:p>
    <w:p w:rsidR="00A85093" w:rsidRPr="00F55D59" w:rsidRDefault="00A85093" w:rsidP="00E64338">
      <w:pPr>
        <w:tabs>
          <w:tab w:val="left" w:pos="90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บริษัทฯและบริษัทย่อยได้นำ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55D59">
        <w:rPr>
          <w:rFonts w:ascii="Angsana New" w:hAnsi="Angsana New"/>
          <w:spacing w:val="-4"/>
          <w:sz w:val="32"/>
          <w:szCs w:val="32"/>
        </w:rPr>
        <w:t>2560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111CD9" w:rsidRPr="00F55D59">
        <w:rPr>
          <w:rFonts w:ascii="Angsana New" w:hAnsi="Angsana New"/>
          <w:spacing w:val="-4"/>
          <w:sz w:val="32"/>
          <w:szCs w:val="32"/>
          <w:cs/>
        </w:rPr>
        <w:t xml:space="preserve">จำนวนหลายฉบับ </w:t>
      </w:r>
      <w:r w:rsidRPr="00F55D59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55D59">
        <w:rPr>
          <w:rFonts w:ascii="Angsana New" w:hAnsi="Angsana New"/>
          <w:spacing w:val="-4"/>
          <w:sz w:val="32"/>
          <w:szCs w:val="32"/>
        </w:rPr>
        <w:t xml:space="preserve"> 1 </w:t>
      </w:r>
      <w:r w:rsidRPr="00F55D59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F55D59">
        <w:rPr>
          <w:rFonts w:ascii="Angsana New" w:hAnsi="Angsana New"/>
          <w:spacing w:val="-4"/>
          <w:sz w:val="32"/>
          <w:szCs w:val="32"/>
        </w:rPr>
        <w:t xml:space="preserve"> 2561</w:t>
      </w:r>
      <w:r w:rsidRPr="00F55D5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</w:t>
      </w:r>
      <w:r w:rsidR="00F55D59" w:rsidRPr="00F55D59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F55D59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A85093" w:rsidRPr="00F55D59" w:rsidRDefault="00A85093" w:rsidP="00E643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bookmarkStart w:id="0" w:name="Note3_NewAcc"/>
      <w:r w:rsidRPr="00F55D59">
        <w:rPr>
          <w:rFonts w:ascii="Angsana New" w:hAnsi="Angsana New"/>
          <w:b/>
          <w:bCs/>
          <w:spacing w:val="-2"/>
          <w:sz w:val="32"/>
          <w:szCs w:val="32"/>
          <w:cs/>
        </w:rPr>
        <w:t>ข</w:t>
      </w:r>
      <w:r w:rsidRPr="00F55D59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F55D59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F55D59">
        <w:rPr>
          <w:rFonts w:ascii="Angsana New" w:hAnsi="Angsana New"/>
          <w:b/>
          <w:bCs/>
          <w:spacing w:val="-2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F55D59">
        <w:rPr>
          <w:rFonts w:ascii="Angsana New" w:hAnsi="Angsana New"/>
          <w:b/>
          <w:bCs/>
          <w:spacing w:val="-2"/>
          <w:sz w:val="32"/>
          <w:szCs w:val="32"/>
        </w:rPr>
        <w:t xml:space="preserve"> 1 </w:t>
      </w:r>
      <w:r w:rsidRPr="00F55D59">
        <w:rPr>
          <w:rFonts w:ascii="Angsana New" w:hAnsi="Angsana New"/>
          <w:b/>
          <w:bCs/>
          <w:spacing w:val="-2"/>
          <w:sz w:val="32"/>
          <w:szCs w:val="32"/>
          <w:cs/>
        </w:rPr>
        <w:t>มกราคม</w:t>
      </w:r>
      <w:r w:rsidRPr="00F55D59">
        <w:rPr>
          <w:rFonts w:ascii="Angsana New" w:hAnsi="Angsana New"/>
          <w:b/>
          <w:bCs/>
          <w:spacing w:val="-2"/>
          <w:sz w:val="32"/>
          <w:szCs w:val="32"/>
        </w:rPr>
        <w:t xml:space="preserve"> 25</w:t>
      </w:r>
      <w:r w:rsidRPr="00F55D59">
        <w:rPr>
          <w:rFonts w:ascii="Angsana New" w:hAnsi="Angsana New"/>
          <w:b/>
          <w:bCs/>
          <w:spacing w:val="-2"/>
          <w:sz w:val="32"/>
          <w:szCs w:val="32"/>
          <w:cs/>
        </w:rPr>
        <w:t>6</w:t>
      </w:r>
      <w:r w:rsidRPr="00F55D59">
        <w:rPr>
          <w:rFonts w:ascii="Angsana New" w:hAnsi="Angsana New"/>
          <w:b/>
          <w:bCs/>
          <w:spacing w:val="-2"/>
          <w:sz w:val="32"/>
          <w:szCs w:val="32"/>
        </w:rPr>
        <w:t>2</w:t>
      </w:r>
      <w:bookmarkEnd w:id="0"/>
    </w:p>
    <w:p w:rsidR="00A85093" w:rsidRPr="00F55D59" w:rsidRDefault="00A85093" w:rsidP="00E64338">
      <w:pPr>
        <w:spacing w:before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55D59">
        <w:rPr>
          <w:rFonts w:ascii="Angsana New" w:hAnsi="Angsana New"/>
          <w:spacing w:val="-4"/>
          <w:sz w:val="32"/>
          <w:szCs w:val="32"/>
        </w:rPr>
        <w:t>2561</w:t>
      </w:r>
      <w:r w:rsidRPr="00F55D59">
        <w:rPr>
          <w:rFonts w:ascii="Angsana New" w:hAnsi="Angsana New"/>
          <w:spacing w:val="-4"/>
          <w:sz w:val="32"/>
          <w:szCs w:val="32"/>
          <w:cs/>
        </w:rPr>
        <w:t>)</w:t>
      </w:r>
      <w:r w:rsidRPr="00F55D59">
        <w:rPr>
          <w:rFonts w:ascii="Angsana New" w:hAnsi="Angsana New"/>
          <w:spacing w:val="-4"/>
          <w:sz w:val="32"/>
          <w:szCs w:val="32"/>
        </w:rPr>
        <w:t xml:space="preserve"> 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และฉบับใหม่จำนวนหลายฉบับ </w:t>
      </w:r>
      <w:r w:rsidRPr="00F55D59">
        <w:rPr>
          <w:rFonts w:ascii="Angsana New" w:hAnsi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F55D59">
        <w:rPr>
          <w:rFonts w:ascii="Angsana New" w:hAnsi="Angsana New"/>
          <w:sz w:val="32"/>
          <w:szCs w:val="32"/>
        </w:rPr>
        <w:t>1</w:t>
      </w:r>
      <w:r w:rsidRPr="00F55D59">
        <w:rPr>
          <w:rFonts w:ascii="Angsana New" w:hAnsi="Angsana New"/>
          <w:sz w:val="32"/>
          <w:szCs w:val="32"/>
          <w:cs/>
        </w:rPr>
        <w:t xml:space="preserve"> มกราคม </w:t>
      </w:r>
      <w:r w:rsidRPr="00F55D59">
        <w:rPr>
          <w:rFonts w:ascii="Angsana New" w:hAnsi="Angsana New"/>
          <w:sz w:val="32"/>
          <w:szCs w:val="32"/>
        </w:rPr>
        <w:t>2562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F55D59">
        <w:rPr>
          <w:rFonts w:ascii="Angsana New" w:hAnsi="Angsana New"/>
          <w:spacing w:val="-2"/>
          <w:sz w:val="32"/>
          <w:szCs w:val="32"/>
          <w:cs/>
        </w:rPr>
        <w:t xml:space="preserve"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A85093" w:rsidRPr="00F55D59" w:rsidRDefault="00A85093" w:rsidP="00E6433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55D59">
        <w:rPr>
          <w:rFonts w:ascii="Angsana New" w:hAnsi="Angsana New"/>
          <w:spacing w:val="-2"/>
          <w:sz w:val="32"/>
          <w:szCs w:val="32"/>
          <w:cs/>
        </w:rPr>
        <w:lastRenderedPageBreak/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A85093" w:rsidRPr="00F55D59" w:rsidRDefault="00A85093" w:rsidP="00E6433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A85093" w:rsidRPr="00F55D59" w:rsidRDefault="00A85093" w:rsidP="00E64338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55D59">
        <w:rPr>
          <w:rFonts w:ascii="Angsana New" w:hAnsi="Angsana New"/>
          <w:sz w:val="32"/>
          <w:szCs w:val="32"/>
        </w:rPr>
        <w:t>15</w:t>
      </w:r>
      <w:r w:rsidRPr="00F55D59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CA0517" w:rsidRPr="00F55D59">
        <w:rPr>
          <w:rFonts w:ascii="Angsana New" w:hAnsi="Angsana New"/>
          <w:sz w:val="32"/>
          <w:szCs w:val="32"/>
          <w:cs/>
        </w:rPr>
        <w:t>การ</w:t>
      </w:r>
      <w:r w:rsidRPr="00F55D59">
        <w:rPr>
          <w:rFonts w:ascii="Angsana New" w:hAnsi="Angsana New"/>
          <w:sz w:val="32"/>
          <w:szCs w:val="32"/>
          <w:cs/>
        </w:rPr>
        <w:t xml:space="preserve">บัญชีที่เกี่ยวข้องต่อไปนี้ </w:t>
      </w:r>
    </w:p>
    <w:tbl>
      <w:tblPr>
        <w:tblW w:w="9087" w:type="dxa"/>
        <w:tblInd w:w="651" w:type="dxa"/>
        <w:tblLayout w:type="fixed"/>
        <w:tblLook w:val="04A0" w:firstRow="1" w:lastRow="0" w:firstColumn="1" w:lastColumn="0" w:noHBand="0" w:noVBand="1"/>
      </w:tblPr>
      <w:tblGrid>
        <w:gridCol w:w="5130"/>
        <w:gridCol w:w="3957"/>
      </w:tblGrid>
      <w:tr w:rsidR="00A85093" w:rsidRPr="00F55D59" w:rsidTr="00E64338">
        <w:tc>
          <w:tcPr>
            <w:tcW w:w="5130" w:type="dxa"/>
            <w:hideMark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957" w:type="dxa"/>
            <w:hideMark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A85093" w:rsidRPr="00F55D59" w:rsidTr="00E64338">
        <w:tc>
          <w:tcPr>
            <w:tcW w:w="5130" w:type="dxa"/>
            <w:hideMark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957" w:type="dxa"/>
            <w:hideMark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A85093" w:rsidRPr="00F55D59" w:rsidTr="00E64338">
        <w:tc>
          <w:tcPr>
            <w:tcW w:w="5130" w:type="dxa"/>
            <w:hideMark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957" w:type="dxa"/>
            <w:hideMark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A85093" w:rsidRPr="00F55D59" w:rsidTr="00E64338">
        <w:tc>
          <w:tcPr>
            <w:tcW w:w="5130" w:type="dxa"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957" w:type="dxa"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A85093" w:rsidRPr="00F55D59" w:rsidTr="00E64338">
        <w:tc>
          <w:tcPr>
            <w:tcW w:w="5130" w:type="dxa"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957" w:type="dxa"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A85093" w:rsidRPr="00F55D59" w:rsidTr="00E64338">
        <w:tc>
          <w:tcPr>
            <w:tcW w:w="5130" w:type="dxa"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957" w:type="dxa"/>
          </w:tcPr>
          <w:p w:rsidR="00A85093" w:rsidRPr="00F55D59" w:rsidRDefault="00A85093" w:rsidP="00E64338">
            <w:pPr>
              <w:ind w:left="158" w:hanging="158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A85093" w:rsidRPr="00F55D59" w:rsidRDefault="00A85093" w:rsidP="00E6433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F55D59">
        <w:rPr>
          <w:rFonts w:ascii="Angsana New" w:hAnsi="Angsana New"/>
          <w:sz w:val="32"/>
          <w:szCs w:val="32"/>
        </w:rPr>
        <w:t>15</w:t>
      </w:r>
      <w:r w:rsidRPr="00F55D59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55D59">
        <w:rPr>
          <w:rFonts w:ascii="Angsana New" w:hAnsi="Angsana New"/>
          <w:sz w:val="32"/>
          <w:szCs w:val="32"/>
        </w:rPr>
        <w:t xml:space="preserve"> 5 </w:t>
      </w:r>
      <w:r w:rsidRPr="00F55D59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D1443" w:rsidRPr="00F55D59" w:rsidRDefault="003D1443" w:rsidP="00F55D59">
      <w:pPr>
        <w:ind w:left="540"/>
        <w:jc w:val="thaiDistribute"/>
        <w:rPr>
          <w:rFonts w:ascii="Angsana New" w:hAnsi="Angsana New"/>
          <w:sz w:val="22"/>
          <w:szCs w:val="22"/>
        </w:rPr>
      </w:pPr>
      <w:r w:rsidRPr="00F55D59">
        <w:rPr>
          <w:rFonts w:ascii="Angsana New" w:hAnsi="Angsana New"/>
          <w:sz w:val="32"/>
          <w:szCs w:val="32"/>
          <w:cs/>
        </w:rPr>
        <w:t>ฝ่ายบริหารของบริษัทฯและบริษัทย่อยเชื่อว่ามาตรฐานฉบับดังกล่าว จะไม่มีผลกระทบอย่างเป็นสาระสำคัญต่องบการเงินของบริษัทฯและบริษัทย่อย</w:t>
      </w:r>
    </w:p>
    <w:p w:rsidR="003D1443" w:rsidRPr="00F55D59" w:rsidRDefault="003D14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55D59">
        <w:rPr>
          <w:rFonts w:ascii="Angsana New" w:hAnsi="Angsana New"/>
          <w:b/>
          <w:bCs/>
          <w:spacing w:val="-2"/>
          <w:sz w:val="32"/>
          <w:szCs w:val="32"/>
          <w:cs/>
        </w:rPr>
        <w:br w:type="page"/>
      </w:r>
    </w:p>
    <w:p w:rsidR="00A85093" w:rsidRPr="00F55D59" w:rsidRDefault="00A85093" w:rsidP="00F55D59">
      <w:pPr>
        <w:pStyle w:val="ListParagraph"/>
        <w:numPr>
          <w:ilvl w:val="0"/>
          <w:numId w:val="24"/>
        </w:numPr>
        <w:tabs>
          <w:tab w:val="left" w:pos="540"/>
          <w:tab w:val="left" w:pos="90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F55D59">
        <w:rPr>
          <w:rFonts w:ascii="Angsana New" w:hAnsi="Angsana New"/>
          <w:b/>
          <w:bCs/>
          <w:spacing w:val="-2"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F55D59">
        <w:rPr>
          <w:rFonts w:ascii="Angsana New" w:hAnsi="Angsana New"/>
          <w:b/>
          <w:bCs/>
          <w:spacing w:val="-2"/>
          <w:sz w:val="32"/>
          <w:szCs w:val="32"/>
        </w:rPr>
        <w:t xml:space="preserve"> 1 </w:t>
      </w:r>
      <w:r w:rsidRPr="00F55D59">
        <w:rPr>
          <w:rFonts w:ascii="Angsana New" w:hAnsi="Angsana New"/>
          <w:b/>
          <w:bCs/>
          <w:spacing w:val="-2"/>
          <w:sz w:val="32"/>
          <w:szCs w:val="32"/>
          <w:cs/>
        </w:rPr>
        <w:t>มกราคม</w:t>
      </w:r>
      <w:r w:rsidRPr="00F55D59">
        <w:rPr>
          <w:rFonts w:ascii="Angsana New" w:hAnsi="Angsana New"/>
          <w:b/>
          <w:bCs/>
          <w:spacing w:val="-2"/>
          <w:sz w:val="32"/>
          <w:szCs w:val="32"/>
        </w:rPr>
        <w:t xml:space="preserve"> 25</w:t>
      </w:r>
      <w:r w:rsidRPr="00F55D59">
        <w:rPr>
          <w:rFonts w:ascii="Angsana New" w:hAnsi="Angsana New"/>
          <w:b/>
          <w:bCs/>
          <w:spacing w:val="-2"/>
          <w:sz w:val="32"/>
          <w:szCs w:val="32"/>
          <w:cs/>
        </w:rPr>
        <w:t>6</w:t>
      </w:r>
      <w:r w:rsidRPr="00F55D59">
        <w:rPr>
          <w:rFonts w:ascii="Angsana New" w:hAnsi="Angsana New"/>
          <w:b/>
          <w:bCs/>
          <w:spacing w:val="-2"/>
          <w:sz w:val="32"/>
          <w:szCs w:val="32"/>
        </w:rPr>
        <w:t>3</w:t>
      </w:r>
    </w:p>
    <w:p w:rsidR="00A85093" w:rsidRPr="00F55D59" w:rsidRDefault="00A85093" w:rsidP="00F55D59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F55D59">
        <w:rPr>
          <w:rFonts w:ascii="Angsana New" w:hAnsi="Angsana New"/>
          <w:spacing w:val="-4"/>
          <w:sz w:val="32"/>
          <w:szCs w:val="32"/>
          <w:cs/>
        </w:rPr>
        <w:t>ในระหว่างปีปัจจุบัน</w:t>
      </w:r>
      <w:r w:rsidRPr="00F55D59">
        <w:rPr>
          <w:rFonts w:ascii="Angsana New" w:hAnsi="Angsana New"/>
          <w:spacing w:val="-4"/>
          <w:sz w:val="32"/>
          <w:szCs w:val="32"/>
        </w:rPr>
        <w:t xml:space="preserve"> 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 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610"/>
        <w:gridCol w:w="6480"/>
      </w:tblGrid>
      <w:tr w:rsidR="00A85093" w:rsidRPr="00F55D59" w:rsidTr="00E64338">
        <w:tc>
          <w:tcPr>
            <w:tcW w:w="9090" w:type="dxa"/>
            <w:gridSpan w:val="2"/>
          </w:tcPr>
          <w:p w:rsidR="00A85093" w:rsidRPr="00F55D59" w:rsidRDefault="00A85093" w:rsidP="00E64338">
            <w:pPr>
              <w:tabs>
                <w:tab w:val="left" w:pos="960"/>
              </w:tabs>
              <w:ind w:left="248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85093" w:rsidRPr="00F55D59" w:rsidTr="00E64338">
        <w:tc>
          <w:tcPr>
            <w:tcW w:w="2610" w:type="dxa"/>
          </w:tcPr>
          <w:p w:rsidR="00A85093" w:rsidRPr="00F55D59" w:rsidRDefault="00A85093" w:rsidP="00E64338">
            <w:pPr>
              <w:tabs>
                <w:tab w:val="left" w:pos="540"/>
              </w:tabs>
              <w:ind w:left="154" w:right="-138" w:hanging="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55D5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480" w:type="dxa"/>
          </w:tcPr>
          <w:p w:rsidR="00A85093" w:rsidRPr="00F55D59" w:rsidRDefault="00A85093" w:rsidP="00E64338">
            <w:pPr>
              <w:tabs>
                <w:tab w:val="left" w:pos="960"/>
              </w:tabs>
              <w:ind w:left="248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85093" w:rsidRPr="00F55D59" w:rsidTr="00E64338">
        <w:tc>
          <w:tcPr>
            <w:tcW w:w="2610" w:type="dxa"/>
          </w:tcPr>
          <w:p w:rsidR="00A85093" w:rsidRPr="00F55D59" w:rsidRDefault="00A85093" w:rsidP="00E64338">
            <w:pPr>
              <w:tabs>
                <w:tab w:val="left" w:pos="540"/>
              </w:tabs>
              <w:ind w:left="154" w:right="-138" w:hanging="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55D5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480" w:type="dxa"/>
          </w:tcPr>
          <w:p w:rsidR="00A85093" w:rsidRPr="00F55D59" w:rsidRDefault="00A85093" w:rsidP="00E64338">
            <w:pPr>
              <w:tabs>
                <w:tab w:val="left" w:pos="960"/>
              </w:tabs>
              <w:ind w:left="248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85093" w:rsidRPr="00F55D59" w:rsidTr="00E64338">
        <w:tc>
          <w:tcPr>
            <w:tcW w:w="9090" w:type="dxa"/>
            <w:gridSpan w:val="2"/>
          </w:tcPr>
          <w:p w:rsidR="00A85093" w:rsidRPr="00F55D59" w:rsidRDefault="00A85093" w:rsidP="00E64338">
            <w:pPr>
              <w:tabs>
                <w:tab w:val="left" w:pos="960"/>
              </w:tabs>
              <w:ind w:left="248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85093" w:rsidRPr="00F55D59" w:rsidTr="00E64338">
        <w:tc>
          <w:tcPr>
            <w:tcW w:w="2610" w:type="dxa"/>
          </w:tcPr>
          <w:p w:rsidR="00A85093" w:rsidRPr="00F55D59" w:rsidRDefault="00A85093" w:rsidP="00E64338">
            <w:pPr>
              <w:tabs>
                <w:tab w:val="left" w:pos="540"/>
              </w:tabs>
              <w:ind w:left="154" w:right="-13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ฉบับที่ 32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480" w:type="dxa"/>
          </w:tcPr>
          <w:p w:rsidR="00A85093" w:rsidRPr="00F55D59" w:rsidRDefault="00A85093" w:rsidP="00E64338">
            <w:pPr>
              <w:tabs>
                <w:tab w:val="left" w:pos="960"/>
              </w:tabs>
              <w:ind w:left="248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85093" w:rsidRPr="00F55D59" w:rsidTr="00E64338">
        <w:tc>
          <w:tcPr>
            <w:tcW w:w="9090" w:type="dxa"/>
            <w:gridSpan w:val="2"/>
          </w:tcPr>
          <w:p w:rsidR="00A85093" w:rsidRPr="00F55D59" w:rsidRDefault="00A85093" w:rsidP="00E64338">
            <w:pPr>
              <w:tabs>
                <w:tab w:val="left" w:pos="960"/>
              </w:tabs>
              <w:ind w:left="248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85093" w:rsidRPr="00F55D59" w:rsidTr="00E64338">
        <w:tc>
          <w:tcPr>
            <w:tcW w:w="2610" w:type="dxa"/>
          </w:tcPr>
          <w:p w:rsidR="00A85093" w:rsidRPr="00F55D59" w:rsidRDefault="00A85093" w:rsidP="00E64338">
            <w:pPr>
              <w:tabs>
                <w:tab w:val="left" w:pos="540"/>
              </w:tabs>
              <w:ind w:left="154" w:right="-138" w:hanging="4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55D59">
              <w:rPr>
                <w:rFonts w:ascii="Angsana New" w:hAnsi="Angsana New"/>
                <w:sz w:val="32"/>
                <w:szCs w:val="32"/>
              </w:rPr>
              <w:t>1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6</w:t>
            </w:r>
          </w:p>
        </w:tc>
        <w:tc>
          <w:tcPr>
            <w:tcW w:w="6480" w:type="dxa"/>
          </w:tcPr>
          <w:p w:rsidR="00A85093" w:rsidRPr="00F55D59" w:rsidRDefault="00A85093" w:rsidP="00E64338">
            <w:pPr>
              <w:tabs>
                <w:tab w:val="left" w:pos="960"/>
              </w:tabs>
              <w:ind w:left="248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85093" w:rsidRPr="00F55D59" w:rsidTr="00E64338">
        <w:tc>
          <w:tcPr>
            <w:tcW w:w="2610" w:type="dxa"/>
          </w:tcPr>
          <w:p w:rsidR="00A85093" w:rsidRPr="00F55D59" w:rsidRDefault="00A85093" w:rsidP="00E64338">
            <w:pPr>
              <w:tabs>
                <w:tab w:val="left" w:pos="540"/>
              </w:tabs>
              <w:ind w:left="154" w:right="-138" w:hanging="4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ฉบับที่ 19</w:t>
            </w:r>
          </w:p>
        </w:tc>
        <w:tc>
          <w:tcPr>
            <w:tcW w:w="6480" w:type="dxa"/>
          </w:tcPr>
          <w:p w:rsidR="00A85093" w:rsidRPr="00F55D59" w:rsidRDefault="00A85093" w:rsidP="00E64338">
            <w:pPr>
              <w:tabs>
                <w:tab w:val="left" w:pos="960"/>
              </w:tabs>
              <w:ind w:left="248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85093" w:rsidRPr="00F55D59" w:rsidRDefault="00A85093" w:rsidP="00E64338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F55D59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F55D59">
        <w:rPr>
          <w:rFonts w:ascii="Angsana New" w:hAnsi="Angsana New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F55D59">
        <w:rPr>
          <w:rFonts w:ascii="Angsana New" w:hAnsi="Angsana New"/>
          <w:sz w:val="32"/>
          <w:szCs w:val="32"/>
        </w:rPr>
        <w:t>(Business Model)</w:t>
      </w:r>
      <w:r w:rsidRPr="00F55D59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A85093" w:rsidRPr="00F55D59" w:rsidRDefault="00A85093" w:rsidP="00E64338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E64338" w:rsidRPr="00F55D59" w:rsidRDefault="00E64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br w:type="page"/>
      </w:r>
    </w:p>
    <w:p w:rsidR="003D5F0C" w:rsidRPr="00F55D59" w:rsidRDefault="00F419DB" w:rsidP="00A85093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75190" w:rsidRPr="00F55D59">
        <w:rPr>
          <w:rFonts w:ascii="Angsana New" w:hAnsi="Angsana New"/>
          <w:b/>
          <w:bCs/>
          <w:sz w:val="32"/>
          <w:szCs w:val="32"/>
        </w:rPr>
        <w:t>.</w:t>
      </w:r>
      <w:r w:rsidR="00B75190" w:rsidRPr="00F55D59">
        <w:rPr>
          <w:rFonts w:ascii="Angsana New" w:hAnsi="Angsana New"/>
          <w:b/>
          <w:bCs/>
          <w:sz w:val="32"/>
          <w:szCs w:val="32"/>
        </w:rPr>
        <w:tab/>
      </w:r>
      <w:r w:rsidR="00B75190" w:rsidRPr="00F55D5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  <w:r w:rsidR="00597888" w:rsidRPr="00F55D59">
        <w:rPr>
          <w:rFonts w:ascii="Angsana New" w:hAnsi="Angsana New"/>
          <w:b/>
          <w:bCs/>
          <w:sz w:val="32"/>
          <w:szCs w:val="32"/>
          <w:cs/>
        </w:rPr>
        <w:t>ที่สำคัญ</w:t>
      </w:r>
    </w:p>
    <w:p w:rsidR="00B75190" w:rsidRPr="00F55D59" w:rsidRDefault="00F419DB" w:rsidP="00AC333B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4</w:t>
      </w:r>
      <w:r w:rsidR="00B75190" w:rsidRPr="00F55D59">
        <w:rPr>
          <w:rFonts w:ascii="Angsana New" w:hAnsi="Angsana New"/>
          <w:b/>
          <w:bCs/>
          <w:sz w:val="32"/>
          <w:szCs w:val="32"/>
        </w:rPr>
        <w:t>.1</w:t>
      </w:r>
      <w:r w:rsidR="00B75190" w:rsidRPr="00F55D59">
        <w:rPr>
          <w:rFonts w:ascii="Angsana New" w:hAnsi="Angsana New"/>
          <w:b/>
          <w:bCs/>
          <w:sz w:val="32"/>
          <w:szCs w:val="32"/>
        </w:rPr>
        <w:tab/>
      </w:r>
      <w:r w:rsidR="00B75190" w:rsidRPr="00F55D5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9E7AB7" w:rsidRPr="00F55D59" w:rsidRDefault="00B75190" w:rsidP="00AC333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7D7586" w:rsidRPr="00F55D59">
        <w:rPr>
          <w:rFonts w:ascii="Angsana New" w:hAnsi="Angsana New"/>
          <w:sz w:val="32"/>
          <w:szCs w:val="32"/>
        </w:rPr>
        <w:tab/>
      </w:r>
      <w:r w:rsidR="009E7AB7" w:rsidRPr="00F55D59">
        <w:rPr>
          <w:rFonts w:ascii="Angsana New" w:hAnsi="Angsana New"/>
          <w:i/>
          <w:iCs/>
          <w:sz w:val="32"/>
          <w:szCs w:val="32"/>
          <w:cs/>
        </w:rPr>
        <w:t>รายได้จากงานก่อสร้าง</w:t>
      </w:r>
    </w:p>
    <w:p w:rsidR="009E7AB7" w:rsidRPr="00F55D59" w:rsidRDefault="009E7AB7" w:rsidP="00AC33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รายได้จากงานก่อสร้างตามสัญญาซึ่งไม่รวมภาษีมูลค่าเพิ่มจะถือเป็นรายได้ตามอัตราส่วนของงานที่แล้วเสร็จจากการประเมินของ</w:t>
      </w:r>
      <w:r w:rsidR="00087DD7" w:rsidRPr="00F55D59">
        <w:rPr>
          <w:rFonts w:ascii="Angsana New" w:hAnsi="Angsana New"/>
          <w:sz w:val="32"/>
          <w:szCs w:val="32"/>
          <w:cs/>
        </w:rPr>
        <w:t>วิศวกร</w:t>
      </w:r>
      <w:r w:rsidRPr="00F55D59">
        <w:rPr>
          <w:rFonts w:ascii="Angsana New" w:hAnsi="Angsana New"/>
          <w:sz w:val="32"/>
          <w:szCs w:val="32"/>
          <w:cs/>
        </w:rPr>
        <w:t xml:space="preserve">โครงการ รายได้ที่รับรู้แล้วแต่ยังไม่ถึงกำหนดเรียกชำระตามสัญญาแสดงไว้เป็น </w:t>
      </w:r>
      <w:r w:rsidRPr="00F55D59">
        <w:rPr>
          <w:rFonts w:ascii="Angsana New" w:hAnsi="Angsana New"/>
          <w:sz w:val="32"/>
          <w:szCs w:val="32"/>
        </w:rPr>
        <w:t>“</w:t>
      </w:r>
      <w:r w:rsidRPr="00F55D59">
        <w:rPr>
          <w:rFonts w:ascii="Angsana New" w:hAnsi="Angsana New"/>
          <w:sz w:val="32"/>
          <w:szCs w:val="32"/>
          <w:cs/>
        </w:rPr>
        <w:t>รายได้ค่าก่อสร้างที่ยังไม่ได้เรียกเก็บ</w:t>
      </w:r>
      <w:r w:rsidRPr="00F55D59">
        <w:rPr>
          <w:rFonts w:ascii="Angsana New" w:hAnsi="Angsana New"/>
          <w:sz w:val="32"/>
          <w:szCs w:val="32"/>
        </w:rPr>
        <w:t xml:space="preserve">” </w:t>
      </w:r>
      <w:r w:rsidRPr="00F55D59">
        <w:rPr>
          <w:rFonts w:ascii="Angsana New" w:hAnsi="Angsana New"/>
          <w:sz w:val="32"/>
          <w:szCs w:val="32"/>
          <w:cs/>
        </w:rPr>
        <w:t>ภายใต้สินทรัพย์หมุนเวียนในงบแสดงฐานะการเงิน และสัญญาที่จำนวนเงินที่เรียกเก็บจากลูกค้ามากกว่ารายได้ที่ควรจะรับรู้เป็นรายได้จากการคำนวณตามส่วนของงานที่แล้วเสร็จแสดงไว้เป็น "รายได้ค่าก่อสร้างรับล่วงหน้า" ภายใต้หนี้สินหมุนเวียนในงบแสดงฐานะการเงิน</w:t>
      </w:r>
    </w:p>
    <w:p w:rsidR="009E7AB7" w:rsidRPr="00F55D59" w:rsidRDefault="009E7AB7" w:rsidP="00AC33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สำรองเผื่อผลขาดทุนจากงานก่อสร้างตามสัญญาจะตั้งขึ้นทั้งจำนวนเมื่อทราบแน่ชัดว่างานก่อสร้างตามสัญญานั้นจะประสบผลขาดทุน</w:t>
      </w:r>
    </w:p>
    <w:p w:rsidR="00B75190" w:rsidRPr="00F55D59" w:rsidRDefault="00B75190" w:rsidP="00AC333B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55D59">
        <w:rPr>
          <w:rFonts w:ascii="Angsana New" w:hAnsi="Angsana New"/>
          <w:i/>
          <w:iCs/>
          <w:sz w:val="32"/>
          <w:szCs w:val="32"/>
        </w:rPr>
        <w:tab/>
      </w:r>
      <w:r w:rsidRPr="00F55D59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B75190" w:rsidRPr="00F55D59" w:rsidRDefault="00B75190" w:rsidP="00AC33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513590" w:rsidRPr="00F55D59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B75190" w:rsidRPr="00F55D59" w:rsidRDefault="00B75190" w:rsidP="00AC33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55D59">
        <w:rPr>
          <w:rFonts w:ascii="Angsana New" w:hAnsi="Angsana New"/>
          <w:i/>
          <w:iCs/>
          <w:sz w:val="32"/>
          <w:szCs w:val="32"/>
        </w:rPr>
        <w:tab/>
      </w:r>
      <w:r w:rsidRPr="00F55D59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B75190" w:rsidRPr="00F55D59" w:rsidRDefault="00B75190" w:rsidP="00AC33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513590" w:rsidRPr="00F55D5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CC0349" w:rsidRPr="00F55D59" w:rsidRDefault="00CC0349" w:rsidP="00A85093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4.</w:t>
      </w:r>
      <w:r w:rsidR="00956DE6" w:rsidRPr="00F55D59">
        <w:rPr>
          <w:rFonts w:ascii="Angsana New" w:hAnsi="Angsana New"/>
          <w:b/>
          <w:bCs/>
          <w:sz w:val="32"/>
          <w:szCs w:val="32"/>
        </w:rPr>
        <w:t>2</w:t>
      </w:r>
      <w:r w:rsidR="00A85093" w:rsidRPr="00F55D59">
        <w:rPr>
          <w:rFonts w:ascii="Angsana New" w:hAnsi="Angsana New"/>
          <w:b/>
          <w:bCs/>
          <w:sz w:val="32"/>
          <w:szCs w:val="32"/>
        </w:rPr>
        <w:t xml:space="preserve"> </w:t>
      </w:r>
      <w:r w:rsidR="00A85093" w:rsidRPr="00F55D59">
        <w:rPr>
          <w:rFonts w:ascii="Angsana New" w:hAnsi="Angsana New"/>
          <w:b/>
          <w:bCs/>
          <w:sz w:val="32"/>
          <w:szCs w:val="32"/>
          <w:cs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ต้นทุนงานก่อสร้าง</w:t>
      </w:r>
    </w:p>
    <w:p w:rsidR="00CC0349" w:rsidRPr="00F55D59" w:rsidRDefault="00CC0349" w:rsidP="008B0AB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 ซึ่งคำนวณตามส่วนของงานที่แล้วเสร็จ</w:t>
      </w:r>
    </w:p>
    <w:p w:rsidR="00CC0349" w:rsidRPr="00F55D59" w:rsidRDefault="00CC0349" w:rsidP="008B0AB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สัญญาที่มีต้นทุนงานก่อสร้างที่จ่ายจริงมากกว่าจำนวนที่ควรถือเป็นต้นทุนในการให้บริการตามส่วนของงานที่แล้วเสร็จแต่ยังไม่มีการเรียกชำระเงินและต้นทุนของสัญญาที่ยังไม่เริ่มรับรู้รายได้จะแสดงไว้เป็น </w:t>
      </w:r>
      <w:r w:rsidRPr="00F55D59">
        <w:rPr>
          <w:rFonts w:ascii="Angsana New" w:hAnsi="Angsana New"/>
          <w:spacing w:val="-2"/>
          <w:sz w:val="32"/>
          <w:szCs w:val="32"/>
        </w:rPr>
        <w:t>“</w:t>
      </w:r>
      <w:r w:rsidRPr="00F55D59">
        <w:rPr>
          <w:rFonts w:ascii="Angsana New" w:hAnsi="Angsana New"/>
          <w:spacing w:val="-2"/>
          <w:sz w:val="32"/>
          <w:szCs w:val="32"/>
          <w:cs/>
        </w:rPr>
        <w:t>งานระหว่างก่อสร้างตามสัญญา</w:t>
      </w:r>
      <w:r w:rsidRPr="00F55D59">
        <w:rPr>
          <w:rFonts w:ascii="Angsana New" w:hAnsi="Angsana New"/>
          <w:spacing w:val="-2"/>
          <w:sz w:val="32"/>
          <w:szCs w:val="32"/>
        </w:rPr>
        <w:t xml:space="preserve">” </w:t>
      </w:r>
      <w:r w:rsidRPr="00F55D59">
        <w:rPr>
          <w:rFonts w:ascii="Angsana New" w:hAnsi="Angsana New"/>
          <w:spacing w:val="-2"/>
          <w:sz w:val="32"/>
          <w:szCs w:val="32"/>
          <w:cs/>
        </w:rPr>
        <w:t>ภายใต้สินทรัพย์หมุนเวียนในงบแสดงฐานะการเงิน และสัญญาที่มีต้นทุน</w:t>
      </w:r>
      <w:r w:rsidRPr="00F55D59">
        <w:rPr>
          <w:rFonts w:ascii="Angsana New" w:hAnsi="Angsana New"/>
          <w:sz w:val="32"/>
          <w:szCs w:val="32"/>
          <w:cs/>
        </w:rPr>
        <w:t xml:space="preserve">ในการให้บริการจากการคำนวณตามส่วนของงานที่แล้วเสร็จมากกว่าต้นทุนงานก่อสร้างที่จ่ายจริงจะแสดงไว้เป็น </w:t>
      </w:r>
      <w:r w:rsidRPr="00F55D59">
        <w:rPr>
          <w:rFonts w:ascii="Angsana New" w:hAnsi="Angsana New"/>
          <w:sz w:val="32"/>
          <w:szCs w:val="32"/>
        </w:rPr>
        <w:t>“</w:t>
      </w:r>
      <w:r w:rsidRPr="00F55D59">
        <w:rPr>
          <w:rFonts w:ascii="Angsana New" w:hAnsi="Angsana New"/>
          <w:sz w:val="32"/>
          <w:szCs w:val="32"/>
          <w:cs/>
        </w:rPr>
        <w:t>ต้นทุนงานก่อสร้างค้างจ่าย</w:t>
      </w:r>
      <w:r w:rsidRPr="00F55D59">
        <w:rPr>
          <w:rFonts w:ascii="Angsana New" w:hAnsi="Angsana New"/>
          <w:sz w:val="32"/>
          <w:szCs w:val="32"/>
        </w:rPr>
        <w:t xml:space="preserve">” </w:t>
      </w:r>
      <w:r w:rsidRPr="00F55D59">
        <w:rPr>
          <w:rFonts w:ascii="Angsana New" w:hAnsi="Angsana New"/>
          <w:sz w:val="32"/>
          <w:szCs w:val="32"/>
          <w:cs/>
        </w:rPr>
        <w:t>ภายใต้หนี้สินหมุนเวียนในงบแสดงฐานะการเงิน</w:t>
      </w:r>
    </w:p>
    <w:p w:rsidR="00B75190" w:rsidRPr="00F55D59" w:rsidRDefault="00144F53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4</w:t>
      </w:r>
      <w:r w:rsidR="00597888" w:rsidRPr="00F55D59">
        <w:rPr>
          <w:rFonts w:ascii="Angsana New" w:hAnsi="Angsana New"/>
          <w:b/>
          <w:bCs/>
          <w:sz w:val="32"/>
          <w:szCs w:val="32"/>
        </w:rPr>
        <w:t>.</w:t>
      </w:r>
      <w:r w:rsidR="00956DE6" w:rsidRPr="00F55D59">
        <w:rPr>
          <w:rFonts w:ascii="Angsana New" w:hAnsi="Angsana New"/>
          <w:b/>
          <w:bCs/>
          <w:sz w:val="32"/>
          <w:szCs w:val="32"/>
        </w:rPr>
        <w:t>3</w:t>
      </w:r>
      <w:r w:rsidR="00B75190" w:rsidRPr="00F55D59">
        <w:rPr>
          <w:rFonts w:ascii="Angsana New" w:hAnsi="Angsana New"/>
          <w:b/>
          <w:bCs/>
          <w:sz w:val="32"/>
          <w:szCs w:val="32"/>
        </w:rPr>
        <w:tab/>
      </w:r>
      <w:r w:rsidR="00B75190" w:rsidRPr="00F55D5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75190" w:rsidRPr="00F55D59" w:rsidRDefault="00B7519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513590" w:rsidRPr="00F55D5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513590" w:rsidRPr="00F55D59">
        <w:rPr>
          <w:rFonts w:ascii="Angsana New" w:hAnsi="Angsana New"/>
          <w:sz w:val="32"/>
          <w:szCs w:val="32"/>
        </w:rPr>
        <w:t>3</w:t>
      </w:r>
      <w:r w:rsidR="00513590" w:rsidRPr="00F55D5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E64338" w:rsidRPr="00F55D59" w:rsidRDefault="00E64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br w:type="page"/>
      </w:r>
    </w:p>
    <w:p w:rsidR="006D5A3D" w:rsidRPr="00F55D59" w:rsidRDefault="00597888" w:rsidP="008B0AB8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956DE6" w:rsidRPr="00F55D59">
        <w:rPr>
          <w:rFonts w:ascii="Angsana New" w:hAnsi="Angsana New"/>
          <w:b/>
          <w:bCs/>
          <w:sz w:val="32"/>
          <w:szCs w:val="32"/>
        </w:rPr>
        <w:t>4</w:t>
      </w:r>
      <w:r w:rsidR="006D5A3D" w:rsidRPr="00F55D59">
        <w:rPr>
          <w:rFonts w:ascii="Angsana New" w:hAnsi="Angsana New"/>
          <w:b/>
          <w:bCs/>
          <w:sz w:val="32"/>
          <w:szCs w:val="32"/>
        </w:rPr>
        <w:tab/>
      </w:r>
      <w:r w:rsidR="00D11C79" w:rsidRPr="00F55D59">
        <w:rPr>
          <w:rFonts w:ascii="Angsana New" w:hAnsi="Angsana New"/>
          <w:b/>
          <w:bCs/>
          <w:sz w:val="32"/>
          <w:szCs w:val="32"/>
        </w:rPr>
        <w:tab/>
      </w:r>
      <w:r w:rsidR="006D5A3D" w:rsidRPr="00F55D59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9B69F1" w:rsidRPr="00F55D59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p w:rsidR="00B75190" w:rsidRPr="00F55D59" w:rsidRDefault="006D5A3D" w:rsidP="008B0AB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513590" w:rsidRPr="00F55D59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</w:t>
      </w:r>
      <w:r w:rsidR="00CC0349" w:rsidRPr="00F55D59">
        <w:rPr>
          <w:rFonts w:ascii="Angsana New" w:hAnsi="Angsana New"/>
          <w:sz w:val="32"/>
          <w:szCs w:val="32"/>
          <w:cs/>
        </w:rPr>
        <w:t>และ</w:t>
      </w:r>
      <w:r w:rsidR="00513590" w:rsidRPr="00F55D59">
        <w:rPr>
          <w:rFonts w:ascii="Angsana New" w:hAnsi="Angsana New"/>
          <w:sz w:val="32"/>
          <w:szCs w:val="32"/>
          <w:cs/>
        </w:rPr>
        <w:t>บริษัทย่อย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B75190" w:rsidRPr="00F55D59" w:rsidRDefault="00144F53" w:rsidP="008B0AB8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4</w:t>
      </w:r>
      <w:r w:rsidR="00597888" w:rsidRPr="00F55D59">
        <w:rPr>
          <w:rFonts w:ascii="Angsana New" w:hAnsi="Angsana New"/>
          <w:b/>
          <w:bCs/>
          <w:sz w:val="32"/>
          <w:szCs w:val="32"/>
        </w:rPr>
        <w:t>.</w:t>
      </w:r>
      <w:r w:rsidRPr="00F55D59">
        <w:rPr>
          <w:rFonts w:ascii="Angsana New" w:hAnsi="Angsana New"/>
          <w:b/>
          <w:bCs/>
          <w:sz w:val="32"/>
          <w:szCs w:val="32"/>
        </w:rPr>
        <w:t>5</w:t>
      </w:r>
      <w:r w:rsidR="00A41BF6" w:rsidRPr="00F55D59">
        <w:rPr>
          <w:rFonts w:ascii="Angsana New" w:hAnsi="Angsana New"/>
          <w:b/>
          <w:bCs/>
          <w:sz w:val="32"/>
          <w:szCs w:val="32"/>
        </w:rPr>
        <w:tab/>
      </w:r>
      <w:r w:rsidR="00B75190" w:rsidRPr="00F55D59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419DB" w:rsidRPr="00F55D59" w:rsidRDefault="00B7519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F13CFD" w:rsidRPr="00F55D59">
        <w:rPr>
          <w:rFonts w:ascii="Angsana New" w:hAnsi="Angsana New"/>
          <w:sz w:val="32"/>
          <w:szCs w:val="32"/>
          <w:cs/>
        </w:rPr>
        <w:t xml:space="preserve">สินค้าคงเหลือซึ่งประกอบด้วยวัสดุก่อสร้างและอะไหล่ </w:t>
      </w:r>
      <w:r w:rsidRPr="00F55D59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F419DB" w:rsidRPr="00F55D59">
        <w:rPr>
          <w:rFonts w:ascii="Angsana New" w:hAnsi="Angsana New"/>
          <w:sz w:val="32"/>
          <w:szCs w:val="32"/>
          <w:cs/>
        </w:rPr>
        <w:t xml:space="preserve"> (วิธี</w:t>
      </w:r>
      <w:r w:rsidRPr="00F55D59">
        <w:rPr>
          <w:rFonts w:ascii="Angsana New" w:hAnsi="Angsana New"/>
          <w:sz w:val="32"/>
          <w:szCs w:val="32"/>
          <w:cs/>
        </w:rPr>
        <w:t>ถัวเฉลี่ย</w:t>
      </w:r>
      <w:r w:rsidR="00F419DB" w:rsidRPr="00F55D59">
        <w:rPr>
          <w:rFonts w:ascii="Angsana New" w:hAnsi="Angsana New"/>
          <w:sz w:val="32"/>
          <w:szCs w:val="32"/>
          <w:cs/>
        </w:rPr>
        <w:t xml:space="preserve">) </w:t>
      </w:r>
      <w:r w:rsidRPr="00F55D59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:rsidR="00F13CFD" w:rsidRPr="00F55D59" w:rsidRDefault="00F13CFD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ค่าเผื่อการลด</w:t>
      </w:r>
      <w:r w:rsidR="00CC0349" w:rsidRPr="00F55D59">
        <w:rPr>
          <w:rFonts w:ascii="Angsana New" w:hAnsi="Angsana New"/>
          <w:sz w:val="32"/>
          <w:szCs w:val="32"/>
          <w:cs/>
        </w:rPr>
        <w:t>ลงของ</w:t>
      </w:r>
      <w:r w:rsidRPr="00F55D59">
        <w:rPr>
          <w:rFonts w:ascii="Angsana New" w:hAnsi="Angsana New"/>
          <w:sz w:val="32"/>
          <w:szCs w:val="32"/>
          <w:cs/>
        </w:rPr>
        <w:t>มูลค่าสินค้าจะตั้งขึ้นสำหรับสินค้าที่เสื่อม</w:t>
      </w:r>
      <w:r w:rsidR="00046B79" w:rsidRPr="00F55D59">
        <w:rPr>
          <w:rFonts w:ascii="Angsana New" w:hAnsi="Angsana New"/>
          <w:sz w:val="32"/>
          <w:szCs w:val="32"/>
          <w:cs/>
        </w:rPr>
        <w:t>คุณ</w:t>
      </w:r>
      <w:r w:rsidRPr="00F55D59">
        <w:rPr>
          <w:rFonts w:ascii="Angsana New" w:hAnsi="Angsana New"/>
          <w:sz w:val="32"/>
          <w:szCs w:val="32"/>
          <w:cs/>
        </w:rPr>
        <w:t>ภาพ</w:t>
      </w:r>
    </w:p>
    <w:p w:rsidR="00B75190" w:rsidRPr="00F55D59" w:rsidRDefault="00A46819" w:rsidP="008B0AB8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4</w:t>
      </w:r>
      <w:r w:rsidR="003D5F0C" w:rsidRPr="00F55D59">
        <w:rPr>
          <w:rFonts w:ascii="Angsana New" w:hAnsi="Angsana New"/>
          <w:b/>
          <w:bCs/>
          <w:sz w:val="32"/>
          <w:szCs w:val="32"/>
        </w:rPr>
        <w:t>.</w:t>
      </w:r>
      <w:r w:rsidRPr="00F55D59">
        <w:rPr>
          <w:rFonts w:ascii="Angsana New" w:hAnsi="Angsana New"/>
          <w:b/>
          <w:bCs/>
          <w:sz w:val="32"/>
          <w:szCs w:val="32"/>
        </w:rPr>
        <w:t>6</w:t>
      </w:r>
      <w:r w:rsidR="00B75190" w:rsidRPr="00F55D59">
        <w:rPr>
          <w:rFonts w:ascii="Angsana New" w:hAnsi="Angsana New"/>
          <w:b/>
          <w:bCs/>
          <w:sz w:val="32"/>
          <w:szCs w:val="32"/>
        </w:rPr>
        <w:tab/>
      </w:r>
      <w:r w:rsidR="00B75190" w:rsidRPr="00F55D5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3F396C" w:rsidRPr="00F55D59" w:rsidRDefault="003F396C" w:rsidP="00F55D5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ก)</w:t>
      </w:r>
      <w:r w:rsidRPr="00F55D59">
        <w:rPr>
          <w:rFonts w:ascii="Angsana New" w:hAnsi="Angsana New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บริษัทฯตัดบัญชีส่วนเกิน/รับรู้ส่วนต่ำกว่ามูลค่าตราสารหนี้ตามอัตราดอกเบี้ยที่แท้จริง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Pr="00F55D59">
        <w:rPr>
          <w:rFonts w:ascii="Angsana New" w:hAnsi="Angsana New"/>
          <w:sz w:val="32"/>
          <w:szCs w:val="32"/>
        </w:rPr>
        <w:t>/</w:t>
      </w:r>
      <w:r w:rsidRPr="00F55D59">
        <w:rPr>
          <w:rFonts w:ascii="Angsana New" w:hAnsi="Angsana New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3F396C" w:rsidRPr="00F55D59" w:rsidRDefault="003F396C" w:rsidP="00F55D5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ข)</w:t>
      </w:r>
      <w:r w:rsidRPr="00F55D59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3F396C" w:rsidRDefault="003F396C" w:rsidP="00F55D5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ค</w:t>
      </w:r>
      <w:r w:rsidR="00AC0C85" w:rsidRPr="00F55D59">
        <w:rPr>
          <w:rFonts w:ascii="Angsana New" w:hAnsi="Angsana New"/>
          <w:sz w:val="32"/>
          <w:szCs w:val="32"/>
          <w:cs/>
        </w:rPr>
        <w:t>)</w:t>
      </w:r>
      <w:r w:rsidR="00AC0C85" w:rsidRPr="00F55D59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Pr="00F55D59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AC333B" w:rsidRPr="00F55D59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  <w:r w:rsidRPr="00F55D59">
        <w:rPr>
          <w:rFonts w:ascii="Angsana New" w:hAnsi="Angsana New"/>
          <w:sz w:val="32"/>
          <w:szCs w:val="32"/>
          <w:cs/>
        </w:rPr>
        <w:t xml:space="preserve"> </w:t>
      </w:r>
    </w:p>
    <w:p w:rsidR="00753182" w:rsidRDefault="00F55D59" w:rsidP="00F55D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F55D59" w:rsidRPr="00F55D59" w:rsidRDefault="00F55D59" w:rsidP="00F55D5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ผลต่างระหว่างสิ่งตอบแทนสุทธิที่ได้รับกับมูลค่าตามบัญชีของเงินลงทุนจะถูกบันทึกในงบกำไรขาดทุน</w:t>
      </w:r>
    </w:p>
    <w:p w:rsidR="00223CAD" w:rsidRPr="00F55D59" w:rsidRDefault="00223CAD" w:rsidP="00126B63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4.</w:t>
      </w:r>
      <w:r w:rsidR="00B00F91" w:rsidRPr="00F55D59">
        <w:rPr>
          <w:rFonts w:ascii="Angsana New" w:hAnsi="Angsana New"/>
          <w:b/>
          <w:bCs/>
          <w:sz w:val="32"/>
          <w:szCs w:val="32"/>
        </w:rPr>
        <w:t>7</w:t>
      </w:r>
      <w:r w:rsidRPr="00F55D59">
        <w:rPr>
          <w:rFonts w:ascii="Angsana New" w:hAnsi="Angsana New"/>
          <w:b/>
          <w:b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3F396C" w:rsidRPr="00F55D59" w:rsidRDefault="00C51D07" w:rsidP="00126B63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3F396C" w:rsidRPr="00F55D59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3F396C" w:rsidRPr="00F55D59" w:rsidRDefault="00C51D07" w:rsidP="00126B63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3F396C" w:rsidRPr="00F55D59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</w:t>
      </w:r>
      <w:r w:rsidR="009D6189" w:rsidRPr="00F55D59">
        <w:rPr>
          <w:rFonts w:ascii="Angsana New" w:hAnsi="Angsana New"/>
          <w:sz w:val="32"/>
          <w:szCs w:val="32"/>
          <w:cs/>
        </w:rPr>
        <w:t>ประเภทอาคารชุด</w:t>
      </w:r>
      <w:r w:rsidR="003F396C" w:rsidRPr="00F55D59">
        <w:rPr>
          <w:rFonts w:ascii="Angsana New" w:hAnsi="Angsana New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75652A" w:rsidRPr="00F55D59">
        <w:rPr>
          <w:rFonts w:ascii="Angsana New" w:hAnsi="Angsana New"/>
          <w:sz w:val="32"/>
          <w:szCs w:val="32"/>
        </w:rPr>
        <w:t>20</w:t>
      </w:r>
      <w:r w:rsidR="003F396C" w:rsidRPr="00F55D59">
        <w:rPr>
          <w:rFonts w:ascii="Angsana New" w:hAnsi="Angsana New"/>
          <w:sz w:val="32"/>
          <w:szCs w:val="32"/>
        </w:rPr>
        <w:t xml:space="preserve"> </w:t>
      </w:r>
      <w:r w:rsidR="003F396C" w:rsidRPr="00F55D59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  <w:r w:rsidR="001969D1" w:rsidRPr="00F55D59">
        <w:rPr>
          <w:rFonts w:ascii="Angsana New" w:hAnsi="Angsana New"/>
          <w:sz w:val="32"/>
          <w:szCs w:val="32"/>
          <w:cs/>
        </w:rPr>
        <w:t xml:space="preserve"> </w:t>
      </w:r>
      <w:r w:rsidR="00CC0349" w:rsidRPr="00F55D59">
        <w:rPr>
          <w:rFonts w:ascii="Angsana New" w:hAnsi="Angsana New"/>
          <w:sz w:val="32"/>
          <w:szCs w:val="32"/>
          <w:cs/>
        </w:rPr>
        <w:t>โดย</w:t>
      </w:r>
      <w:r w:rsidR="001969D1" w:rsidRPr="00F55D59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:rsidR="008B0AB8" w:rsidRPr="00F55D59" w:rsidRDefault="00C51D07" w:rsidP="00126B63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1969D1" w:rsidRPr="00F55D59">
        <w:rPr>
          <w:rFonts w:ascii="Angsana New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AC333B" w:rsidRPr="00F55D59">
        <w:rPr>
          <w:rFonts w:ascii="Angsana New" w:hAnsi="Angsana New"/>
          <w:sz w:val="32"/>
          <w:szCs w:val="32"/>
          <w:cs/>
        </w:rPr>
        <w:t xml:space="preserve">               งบ</w:t>
      </w:r>
      <w:r w:rsidR="001969D1" w:rsidRPr="00F55D59">
        <w:rPr>
          <w:rFonts w:ascii="Angsana New" w:hAnsi="Angsana New"/>
          <w:sz w:val="32"/>
          <w:szCs w:val="32"/>
          <w:cs/>
        </w:rPr>
        <w:t>กำไรขาดทุนในงวดที่ตัดรายการอสังหาริมทรัพย์เพื่อการลงทุนออกจากบัญชี</w:t>
      </w:r>
    </w:p>
    <w:p w:rsidR="00E64338" w:rsidRPr="00F55D59" w:rsidRDefault="00E64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br w:type="page"/>
      </w:r>
    </w:p>
    <w:p w:rsidR="007064C0" w:rsidRPr="00F55D59" w:rsidRDefault="00A46819" w:rsidP="00126B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D5F0C" w:rsidRPr="00F55D59">
        <w:rPr>
          <w:rFonts w:ascii="Angsana New" w:hAnsi="Angsana New"/>
          <w:b/>
          <w:bCs/>
          <w:sz w:val="32"/>
          <w:szCs w:val="32"/>
        </w:rPr>
        <w:t>.</w:t>
      </w:r>
      <w:r w:rsidR="00B00F91" w:rsidRPr="00F55D59">
        <w:rPr>
          <w:rFonts w:ascii="Angsana New" w:hAnsi="Angsana New"/>
          <w:b/>
          <w:bCs/>
          <w:sz w:val="32"/>
          <w:szCs w:val="32"/>
        </w:rPr>
        <w:t>8</w:t>
      </w:r>
      <w:r w:rsidR="00B75190" w:rsidRPr="00F55D59">
        <w:rPr>
          <w:rFonts w:ascii="Angsana New" w:hAnsi="Angsana New"/>
          <w:b/>
          <w:bCs/>
          <w:sz w:val="32"/>
          <w:szCs w:val="32"/>
        </w:rPr>
        <w:tab/>
      </w:r>
      <w:r w:rsidR="0056039C" w:rsidRPr="00F55D5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B75190" w:rsidRPr="00F55D5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AC21DF" w:rsidRPr="00F55D5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50090" w:rsidRPr="00F55D59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75652A" w:rsidRPr="00F55D59" w:rsidRDefault="00B75190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75652A" w:rsidRPr="00F55D59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อาคารและอุปกรณ์แสดงมูลค่าตามราคาทุน/ราคาที่ตีใหม่หักค่าเสื่อมราคาสะสม และค่าเผื่อการด้อยค่าของสินทรัพย์ </w:t>
      </w:r>
      <w:r w:rsidR="0075652A" w:rsidRPr="00F55D59">
        <w:rPr>
          <w:rFonts w:ascii="Angsana New" w:hAnsi="Angsana New"/>
          <w:sz w:val="32"/>
          <w:szCs w:val="32"/>
        </w:rPr>
        <w:t>(</w:t>
      </w:r>
      <w:r w:rsidR="0075652A" w:rsidRPr="00F55D59">
        <w:rPr>
          <w:rFonts w:ascii="Angsana New" w:hAnsi="Angsana New"/>
          <w:sz w:val="32"/>
          <w:szCs w:val="32"/>
          <w:cs/>
        </w:rPr>
        <w:t>ถ้ามี</w:t>
      </w:r>
      <w:r w:rsidR="0075652A" w:rsidRPr="00F55D59">
        <w:rPr>
          <w:rFonts w:ascii="Angsana New" w:hAnsi="Angsana New"/>
          <w:sz w:val="32"/>
          <w:szCs w:val="32"/>
        </w:rPr>
        <w:t xml:space="preserve">) </w:t>
      </w:r>
    </w:p>
    <w:p w:rsidR="0075652A" w:rsidRPr="00F55D59" w:rsidRDefault="0075652A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บริษัทฯบันทึกมูลค่าเริ่มแรกของอาคารในราคาทุน ณ วันที่ได้สินทรัพย์มา หลังจากนั้นบริษัทฯจัดให้มีการประเมินราคาอาคาร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:rsidR="0075652A" w:rsidRPr="00F55D59" w:rsidRDefault="0075652A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75652A" w:rsidRPr="00F55D59" w:rsidRDefault="00827694" w:rsidP="008B0AB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>-</w:t>
      </w:r>
      <w:r w:rsidR="0075652A" w:rsidRPr="00F55D59">
        <w:rPr>
          <w:rFonts w:ascii="Angsana New" w:hAnsi="Angsana New"/>
          <w:sz w:val="32"/>
          <w:szCs w:val="32"/>
        </w:rPr>
        <w:tab/>
      </w:r>
      <w:r w:rsidR="0075652A" w:rsidRPr="00F55D59">
        <w:rPr>
          <w:rFonts w:ascii="Angsana New" w:hAnsi="Angsana New"/>
          <w:sz w:val="32"/>
          <w:szCs w:val="32"/>
          <w:cs/>
        </w:rPr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75652A" w:rsidRPr="00F55D59">
        <w:rPr>
          <w:rFonts w:ascii="Angsana New" w:hAnsi="Angsana New"/>
          <w:sz w:val="32"/>
          <w:szCs w:val="32"/>
        </w:rPr>
        <w:t>“</w:t>
      </w:r>
      <w:r w:rsidR="0075652A" w:rsidRPr="00F55D59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F55D59">
        <w:rPr>
          <w:rFonts w:ascii="Angsana New" w:hAnsi="Angsana New"/>
          <w:sz w:val="32"/>
          <w:szCs w:val="32"/>
        </w:rPr>
        <w:t xml:space="preserve">” </w:t>
      </w:r>
      <w:r w:rsidR="0075652A" w:rsidRPr="00F55D59">
        <w:rPr>
          <w:rFonts w:ascii="Angsana New" w:hAnsi="Angsana New"/>
          <w:sz w:val="32"/>
          <w:szCs w:val="32"/>
          <w:cs/>
        </w:rPr>
        <w:t xml:space="preserve">ในส่วนของผู้ถือหุ้น </w:t>
      </w:r>
      <w:r w:rsidR="00F55D59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75652A" w:rsidRPr="00F55D59">
        <w:rPr>
          <w:rFonts w:ascii="Angsana New" w:hAnsi="Angsana New"/>
          <w:sz w:val="32"/>
          <w:szCs w:val="32"/>
          <w:cs/>
        </w:rPr>
        <w:t>อย่างไรก็ตาม หากสินทรัพย์นั้นเคยมีการตีราคาลดลงและบริษัทฯได้รับรู้ราคาที่ลดลงใน</w:t>
      </w:r>
      <w:r w:rsidR="00AC333B" w:rsidRPr="00F55D59">
        <w:rPr>
          <w:rFonts w:ascii="Angsana New" w:hAnsi="Angsana New"/>
          <w:sz w:val="32"/>
          <w:szCs w:val="32"/>
          <w:cs/>
        </w:rPr>
        <w:t>งบ</w:t>
      </w:r>
      <w:r w:rsidR="0075652A" w:rsidRPr="00F55D59">
        <w:rPr>
          <w:rFonts w:ascii="Angsana New" w:hAnsi="Angsana New"/>
          <w:sz w:val="32"/>
          <w:szCs w:val="32"/>
          <w:cs/>
        </w:rPr>
        <w:t>กำไรขาดทุนแล้ว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75652A" w:rsidRPr="00F55D59" w:rsidRDefault="00827694" w:rsidP="00E64338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>-</w:t>
      </w:r>
      <w:r w:rsidR="0075652A" w:rsidRPr="00F55D59">
        <w:rPr>
          <w:rFonts w:ascii="Angsana New" w:hAnsi="Angsana New"/>
          <w:sz w:val="32"/>
          <w:szCs w:val="32"/>
        </w:rPr>
        <w:tab/>
      </w:r>
      <w:r w:rsidR="0075652A" w:rsidRPr="00F55D59">
        <w:rPr>
          <w:rFonts w:ascii="Angsana New" w:hAnsi="Angsana New"/>
          <w:sz w:val="32"/>
          <w:szCs w:val="32"/>
          <w:cs/>
        </w:rPr>
        <w:t>บริษัทฯรับรู้ราคาตามบัญชีของสินทรัพย์ที่ลดลงจากการตีราคาใหม่ใน</w:t>
      </w:r>
      <w:r w:rsidR="00AC333B" w:rsidRPr="00F55D59">
        <w:rPr>
          <w:rFonts w:ascii="Angsana New" w:hAnsi="Angsana New"/>
          <w:sz w:val="32"/>
          <w:szCs w:val="32"/>
          <w:cs/>
        </w:rPr>
        <w:t>งบ</w:t>
      </w:r>
      <w:r w:rsidR="0075652A" w:rsidRPr="00F55D59">
        <w:rPr>
          <w:rFonts w:ascii="Angsana New" w:hAnsi="Angsana New"/>
          <w:sz w:val="32"/>
          <w:szCs w:val="32"/>
          <w:cs/>
        </w:rPr>
        <w:t xml:space="preserve">กำไรขาดทุน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75652A" w:rsidRPr="00F55D59">
        <w:rPr>
          <w:rFonts w:ascii="Angsana New" w:hAnsi="Angsana New"/>
          <w:sz w:val="32"/>
          <w:szCs w:val="32"/>
        </w:rPr>
        <w:t>“</w:t>
      </w:r>
      <w:r w:rsidR="0075652A" w:rsidRPr="00F55D59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F55D59">
        <w:rPr>
          <w:rFonts w:ascii="Angsana New" w:hAnsi="Angsana New"/>
          <w:sz w:val="32"/>
          <w:szCs w:val="32"/>
        </w:rPr>
        <w:t>”</w:t>
      </w:r>
      <w:r w:rsidR="0075652A" w:rsidRPr="00F55D59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75652A" w:rsidRPr="00F55D59">
        <w:rPr>
          <w:rFonts w:ascii="Angsana New" w:hAnsi="Angsana New"/>
          <w:sz w:val="32"/>
          <w:szCs w:val="32"/>
        </w:rPr>
        <w:t>“</w:t>
      </w:r>
      <w:r w:rsidR="0075652A" w:rsidRPr="00F55D59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F55D59">
        <w:rPr>
          <w:rFonts w:ascii="Angsana New" w:hAnsi="Angsana New"/>
          <w:sz w:val="32"/>
          <w:szCs w:val="32"/>
        </w:rPr>
        <w:t>”</w:t>
      </w:r>
    </w:p>
    <w:p w:rsidR="0075652A" w:rsidRPr="00F55D59" w:rsidRDefault="0075652A" w:rsidP="00E64338">
      <w:pPr>
        <w:tabs>
          <w:tab w:val="left" w:pos="144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ให้ประโยชน์โดยประมาณดังนี้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1"/>
        <w:gridCol w:w="287"/>
        <w:gridCol w:w="1683"/>
        <w:gridCol w:w="360"/>
      </w:tblGrid>
      <w:tr w:rsidR="009E32D4" w:rsidRPr="00F55D59" w:rsidTr="009E32D4">
        <w:tc>
          <w:tcPr>
            <w:tcW w:w="3441" w:type="dxa"/>
          </w:tcPr>
          <w:p w:rsidR="009E32D4" w:rsidRPr="00F55D59" w:rsidRDefault="009E32D4" w:rsidP="00E6433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87" w:type="dxa"/>
          </w:tcPr>
          <w:p w:rsidR="009E32D4" w:rsidRPr="00F55D59" w:rsidRDefault="009E32D4" w:rsidP="00E643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3" w:type="dxa"/>
          </w:tcPr>
          <w:p w:rsidR="009E32D4" w:rsidRPr="00F55D59" w:rsidRDefault="00DF677D" w:rsidP="00E64338">
            <w:pPr>
              <w:tabs>
                <w:tab w:val="left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F55D5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360" w:type="dxa"/>
          </w:tcPr>
          <w:p w:rsidR="009E32D4" w:rsidRPr="00F55D59" w:rsidRDefault="009E32D4" w:rsidP="00E64338">
            <w:pPr>
              <w:tabs>
                <w:tab w:val="left" w:pos="1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F55D59" w:rsidTr="009E32D4">
        <w:tc>
          <w:tcPr>
            <w:tcW w:w="3441" w:type="dxa"/>
          </w:tcPr>
          <w:p w:rsidR="009E32D4" w:rsidRPr="00F55D59" w:rsidRDefault="009E32D4" w:rsidP="00E6433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87" w:type="dxa"/>
          </w:tcPr>
          <w:p w:rsidR="009E32D4" w:rsidRPr="00F55D59" w:rsidRDefault="009E32D4" w:rsidP="00E643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3" w:type="dxa"/>
          </w:tcPr>
          <w:p w:rsidR="009E32D4" w:rsidRPr="00F55D59" w:rsidRDefault="00DF677D" w:rsidP="00E64338">
            <w:pPr>
              <w:tabs>
                <w:tab w:val="left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F55D5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:rsidR="009E32D4" w:rsidRPr="00F55D59" w:rsidRDefault="009E32D4" w:rsidP="00E64338">
            <w:pPr>
              <w:tabs>
                <w:tab w:val="left" w:pos="1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F55D59" w:rsidTr="009E32D4">
        <w:tc>
          <w:tcPr>
            <w:tcW w:w="3441" w:type="dxa"/>
          </w:tcPr>
          <w:p w:rsidR="009E32D4" w:rsidRPr="00F55D59" w:rsidRDefault="009E32D4" w:rsidP="00E6433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เครื่องจักรและอุปกรณ์ก่อสร้าง</w:t>
            </w:r>
          </w:p>
        </w:tc>
        <w:tc>
          <w:tcPr>
            <w:tcW w:w="287" w:type="dxa"/>
          </w:tcPr>
          <w:p w:rsidR="009E32D4" w:rsidRPr="00F55D59" w:rsidRDefault="009E32D4" w:rsidP="00E643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3" w:type="dxa"/>
          </w:tcPr>
          <w:p w:rsidR="009E32D4" w:rsidRPr="00F55D59" w:rsidRDefault="00DF677D" w:rsidP="00E64338">
            <w:pPr>
              <w:tabs>
                <w:tab w:val="left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F55D59">
              <w:rPr>
                <w:rFonts w:ascii="Angsana New" w:hAnsi="Angsana New"/>
                <w:sz w:val="32"/>
                <w:szCs w:val="32"/>
              </w:rPr>
              <w:t>2 - 10</w:t>
            </w:r>
          </w:p>
        </w:tc>
        <w:tc>
          <w:tcPr>
            <w:tcW w:w="360" w:type="dxa"/>
          </w:tcPr>
          <w:p w:rsidR="009E32D4" w:rsidRPr="00F55D59" w:rsidRDefault="009E32D4" w:rsidP="00E64338">
            <w:pPr>
              <w:tabs>
                <w:tab w:val="left" w:pos="1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F55D59" w:rsidTr="009E32D4">
        <w:tc>
          <w:tcPr>
            <w:tcW w:w="3441" w:type="dxa"/>
          </w:tcPr>
          <w:p w:rsidR="009E32D4" w:rsidRPr="00F55D59" w:rsidRDefault="009E32D4" w:rsidP="00E6433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87" w:type="dxa"/>
          </w:tcPr>
          <w:p w:rsidR="009E32D4" w:rsidRPr="00F55D59" w:rsidRDefault="009E32D4" w:rsidP="00E643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3" w:type="dxa"/>
          </w:tcPr>
          <w:p w:rsidR="009E32D4" w:rsidRPr="00F55D59" w:rsidRDefault="00DF677D" w:rsidP="00E64338">
            <w:pPr>
              <w:tabs>
                <w:tab w:val="left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F55D59">
              <w:rPr>
                <w:rFonts w:ascii="Angsana New" w:hAnsi="Angsana New"/>
                <w:sz w:val="32"/>
                <w:szCs w:val="32"/>
              </w:rPr>
              <w:t>3 - 6</w:t>
            </w:r>
          </w:p>
        </w:tc>
        <w:tc>
          <w:tcPr>
            <w:tcW w:w="360" w:type="dxa"/>
          </w:tcPr>
          <w:p w:rsidR="009E32D4" w:rsidRPr="00F55D59" w:rsidRDefault="009E32D4" w:rsidP="00E64338">
            <w:pPr>
              <w:tabs>
                <w:tab w:val="left" w:pos="1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E32D4" w:rsidRPr="00F55D59" w:rsidTr="009E32D4">
        <w:tc>
          <w:tcPr>
            <w:tcW w:w="3441" w:type="dxa"/>
          </w:tcPr>
          <w:p w:rsidR="009E32D4" w:rsidRPr="00F55D59" w:rsidRDefault="009E32D4" w:rsidP="00E6433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7" w:type="dxa"/>
          </w:tcPr>
          <w:p w:rsidR="009E32D4" w:rsidRPr="00F55D59" w:rsidRDefault="009E32D4" w:rsidP="00E6433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3" w:type="dxa"/>
          </w:tcPr>
          <w:p w:rsidR="009E32D4" w:rsidRPr="00F55D59" w:rsidRDefault="00DF677D" w:rsidP="00E64338">
            <w:pPr>
              <w:tabs>
                <w:tab w:val="left" w:pos="945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ab/>
            </w:r>
            <w:r w:rsidR="009E32D4" w:rsidRPr="00F55D59">
              <w:rPr>
                <w:rFonts w:ascii="Angsana New" w:hAnsi="Angsana New"/>
                <w:sz w:val="32"/>
                <w:szCs w:val="32"/>
              </w:rPr>
              <w:t>3 - 6</w:t>
            </w:r>
          </w:p>
        </w:tc>
        <w:tc>
          <w:tcPr>
            <w:tcW w:w="360" w:type="dxa"/>
          </w:tcPr>
          <w:p w:rsidR="009E32D4" w:rsidRPr="00F55D59" w:rsidRDefault="009E32D4" w:rsidP="00E64338">
            <w:pPr>
              <w:tabs>
                <w:tab w:val="left" w:pos="14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FE2318" w:rsidRDefault="00753182" w:rsidP="007531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บริษัทฯบันทึก</w:t>
      </w:r>
      <w:r w:rsidR="009F3869" w:rsidRPr="00F55D59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B171A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="00F55D59">
        <w:rPr>
          <w:rFonts w:ascii="Angsana New" w:hAnsi="Angsana New" w:hint="cs"/>
          <w:sz w:val="32"/>
          <w:szCs w:val="32"/>
          <w:cs/>
        </w:rPr>
        <w:t>บริษัทฯ</w:t>
      </w:r>
      <w:r w:rsidR="005F4CD0">
        <w:rPr>
          <w:rFonts w:ascii="Angsana New" w:hAnsi="Angsana New" w:hint="cs"/>
          <w:sz w:val="32"/>
          <w:szCs w:val="32"/>
          <w:cs/>
        </w:rPr>
        <w:t>ไม่</w:t>
      </w:r>
      <w:r w:rsidR="0075652A" w:rsidRPr="00F55D59">
        <w:rPr>
          <w:rFonts w:ascii="Angsana New" w:hAnsi="Angsana New"/>
          <w:sz w:val="32"/>
          <w:szCs w:val="32"/>
          <w:cs/>
        </w:rPr>
        <w:t>มีการคิดค่าเสื่อมราคาสำหรับที่ดินและสินทรัพย์ระหว่าง</w:t>
      </w:r>
      <w:r w:rsidR="009E7AB7" w:rsidRPr="00F55D59">
        <w:rPr>
          <w:rFonts w:ascii="Angsana New" w:hAnsi="Angsana New"/>
          <w:sz w:val="32"/>
          <w:szCs w:val="32"/>
          <w:cs/>
        </w:rPr>
        <w:t>ก่อสร้างและ</w:t>
      </w:r>
      <w:r w:rsidR="0075652A" w:rsidRPr="00F55D59">
        <w:rPr>
          <w:rFonts w:ascii="Angsana New" w:hAnsi="Angsana New"/>
          <w:sz w:val="32"/>
          <w:szCs w:val="32"/>
          <w:cs/>
        </w:rPr>
        <w:t>ติดตั้ง</w:t>
      </w:r>
      <w:r w:rsidR="00F55D59">
        <w:rPr>
          <w:rFonts w:ascii="Angsana New" w:hAnsi="Angsana New" w:hint="cs"/>
          <w:sz w:val="32"/>
          <w:szCs w:val="32"/>
          <w:cs/>
        </w:rPr>
        <w:t xml:space="preserve"> </w:t>
      </w:r>
    </w:p>
    <w:p w:rsidR="00742CDD" w:rsidRPr="00F55D59" w:rsidRDefault="00742CDD" w:rsidP="00FE23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pacing w:val="-4"/>
          <w:sz w:val="32"/>
          <w:szCs w:val="32"/>
          <w:cs/>
        </w:rPr>
        <w:t>บริษัทฯตัดรายการที่ดิน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AC333B" w:rsidRPr="00F55D59">
        <w:rPr>
          <w:rFonts w:ascii="Angsana New" w:hAnsi="Angsana New"/>
          <w:spacing w:val="-4"/>
          <w:sz w:val="32"/>
          <w:szCs w:val="32"/>
          <w:cs/>
        </w:rPr>
        <w:t>งบ</w:t>
      </w:r>
      <w:r w:rsidRPr="00F55D59">
        <w:rPr>
          <w:rFonts w:ascii="Angsana New" w:hAnsi="Angsana New"/>
          <w:spacing w:val="-4"/>
          <w:sz w:val="32"/>
          <w:szCs w:val="32"/>
          <w:cs/>
        </w:rPr>
        <w:t>กำไรขาดทุนเมื่อบริษัทฯตัดรายการสินทรัพย์นั้นออกจากบัญชี</w:t>
      </w:r>
    </w:p>
    <w:p w:rsidR="00162D7B" w:rsidRPr="00F55D59" w:rsidRDefault="0075652A" w:rsidP="00E64338">
      <w:pPr>
        <w:tabs>
          <w:tab w:val="left" w:pos="1440"/>
        </w:tabs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4.9</w:t>
      </w:r>
      <w:r w:rsidRPr="00F55D59">
        <w:rPr>
          <w:rFonts w:ascii="Angsana New" w:hAnsi="Angsana New"/>
          <w:b/>
          <w:bCs/>
          <w:sz w:val="32"/>
          <w:szCs w:val="32"/>
        </w:rPr>
        <w:tab/>
      </w:r>
      <w:r w:rsidR="00162D7B" w:rsidRPr="00F55D5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162D7B" w:rsidRPr="00F55D59" w:rsidRDefault="00162D7B" w:rsidP="00E643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162D7B" w:rsidRPr="00F55D59" w:rsidRDefault="00162D7B" w:rsidP="00E643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</w:t>
      </w:r>
      <w:r w:rsidR="00C51D07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C51D07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AC333B" w:rsidRPr="00F55D59">
        <w:rPr>
          <w:rFonts w:ascii="Angsana New" w:hAnsi="Angsana New"/>
          <w:sz w:val="32"/>
          <w:szCs w:val="32"/>
          <w:cs/>
        </w:rPr>
        <w:t>งบ</w:t>
      </w:r>
      <w:r w:rsidRPr="00F55D59">
        <w:rPr>
          <w:rFonts w:ascii="Angsana New" w:hAnsi="Angsana New"/>
          <w:sz w:val="32"/>
          <w:szCs w:val="32"/>
          <w:cs/>
        </w:rPr>
        <w:t>กำไรขาดทุน</w:t>
      </w:r>
    </w:p>
    <w:p w:rsidR="00162D7B" w:rsidRPr="00F55D59" w:rsidRDefault="00162D7B" w:rsidP="00E643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ได้แก่ คอมพิวเตอร์ซอฟแวร์ ซึ่งมีอายุการให้ประโยชน์</w:t>
      </w:r>
      <w:r w:rsidR="00CC0349" w:rsidRPr="00F55D59">
        <w:rPr>
          <w:rFonts w:ascii="Angsana New" w:hAnsi="Angsana New"/>
          <w:sz w:val="32"/>
          <w:szCs w:val="32"/>
          <w:cs/>
        </w:rPr>
        <w:t>โดยประมาณ</w:t>
      </w:r>
      <w:r w:rsidR="00C51D07" w:rsidRPr="00F55D59">
        <w:rPr>
          <w:rFonts w:ascii="Angsana New" w:hAnsi="Angsana New"/>
          <w:sz w:val="32"/>
          <w:szCs w:val="32"/>
          <w:cs/>
        </w:rPr>
        <w:t xml:space="preserve"> </w:t>
      </w:r>
      <w:r w:rsidR="00956DE6" w:rsidRPr="00F55D59">
        <w:rPr>
          <w:rFonts w:ascii="Angsana New" w:hAnsi="Angsana New"/>
          <w:sz w:val="32"/>
          <w:szCs w:val="32"/>
        </w:rPr>
        <w:t>5</w:t>
      </w:r>
      <w:r w:rsidR="00C51D07" w:rsidRPr="00F55D59">
        <w:rPr>
          <w:rFonts w:ascii="Angsana New" w:hAnsi="Angsana New"/>
          <w:sz w:val="32"/>
          <w:szCs w:val="32"/>
          <w:cs/>
        </w:rPr>
        <w:t xml:space="preserve"> ปี และ</w:t>
      </w:r>
      <w:r w:rsidRPr="00F55D59">
        <w:rPr>
          <w:rFonts w:ascii="Angsana New" w:hAnsi="Angsana New"/>
          <w:sz w:val="32"/>
          <w:szCs w:val="32"/>
        </w:rPr>
        <w:t xml:space="preserve"> 10 </w:t>
      </w:r>
      <w:r w:rsidRPr="00F55D59">
        <w:rPr>
          <w:rFonts w:ascii="Angsana New" w:hAnsi="Angsana New"/>
          <w:sz w:val="32"/>
          <w:szCs w:val="32"/>
          <w:cs/>
        </w:rPr>
        <w:t>ปี</w:t>
      </w:r>
    </w:p>
    <w:p w:rsidR="0098745B" w:rsidRPr="00F55D59" w:rsidRDefault="00162D7B" w:rsidP="00E64338">
      <w:pPr>
        <w:tabs>
          <w:tab w:val="left" w:pos="1440"/>
        </w:tabs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4.10</w:t>
      </w:r>
      <w:r w:rsidRPr="00F55D59">
        <w:rPr>
          <w:rFonts w:ascii="Angsana New" w:hAnsi="Angsana New"/>
          <w:b/>
          <w:bCs/>
          <w:sz w:val="32"/>
          <w:szCs w:val="32"/>
        </w:rPr>
        <w:tab/>
      </w:r>
      <w:r w:rsidR="0098745B" w:rsidRPr="00F55D5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42CDD" w:rsidRPr="00F55D59" w:rsidRDefault="007064C0" w:rsidP="00E643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742CDD" w:rsidRPr="00F55D5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98745B" w:rsidRPr="00F55D59" w:rsidRDefault="00742CDD" w:rsidP="00E643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C51D07" w:rsidRPr="00F55D59">
        <w:rPr>
          <w:rFonts w:ascii="Angsana New" w:hAnsi="Angsana New"/>
          <w:sz w:val="32"/>
          <w:szCs w:val="32"/>
          <w:cs/>
        </w:rPr>
        <w:t>หรือกิจการ</w:t>
      </w:r>
      <w:r w:rsidRPr="00F55D59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98745B" w:rsidRPr="00F55D59" w:rsidRDefault="00A46819" w:rsidP="00E64338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4.1</w:t>
      </w:r>
      <w:r w:rsidR="00162D7B" w:rsidRPr="00F55D59">
        <w:rPr>
          <w:rFonts w:ascii="Angsana New" w:hAnsi="Angsana New"/>
          <w:b/>
          <w:bCs/>
          <w:sz w:val="32"/>
          <w:szCs w:val="32"/>
        </w:rPr>
        <w:t>1</w:t>
      </w:r>
      <w:r w:rsidR="0098745B" w:rsidRPr="00F55D59">
        <w:rPr>
          <w:rFonts w:ascii="Angsana New" w:hAnsi="Angsana New"/>
          <w:b/>
          <w:bCs/>
          <w:sz w:val="32"/>
          <w:szCs w:val="32"/>
        </w:rPr>
        <w:tab/>
      </w:r>
      <w:r w:rsidR="0098745B" w:rsidRPr="00F55D59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742CDD" w:rsidRPr="00F55D59" w:rsidRDefault="00550090" w:rsidP="00E643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55D59">
        <w:rPr>
          <w:rFonts w:ascii="Angsana New" w:hAnsi="Angsana New"/>
          <w:i/>
          <w:iCs/>
          <w:sz w:val="32"/>
          <w:szCs w:val="32"/>
        </w:rPr>
        <w:tab/>
      </w:r>
      <w:r w:rsidR="00742CDD" w:rsidRPr="00F55D59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AC333B" w:rsidRPr="00F55D59">
        <w:rPr>
          <w:rFonts w:ascii="Angsana New" w:hAnsi="Angsana New"/>
          <w:sz w:val="32"/>
          <w:szCs w:val="32"/>
          <w:cs/>
        </w:rPr>
        <w:t>งบ</w:t>
      </w:r>
      <w:r w:rsidR="00742CDD" w:rsidRPr="00F55D59">
        <w:rPr>
          <w:rFonts w:ascii="Angsana New" w:hAnsi="Angsana New"/>
          <w:sz w:val="32"/>
          <w:szCs w:val="32"/>
          <w:cs/>
        </w:rPr>
        <w:t>กำไรขาดทุนตลอดอายุของสัญญาเช่า สินทรัพย์ที่ได้มาตามสัญญาเช่าการเงินจะคิดค่าเสื่อมราคาตลอดอายุการ</w:t>
      </w:r>
      <w:r w:rsidR="00CC0349" w:rsidRPr="00F55D59">
        <w:rPr>
          <w:rFonts w:ascii="Angsana New" w:hAnsi="Angsana New"/>
          <w:sz w:val="32"/>
          <w:szCs w:val="32"/>
          <w:cs/>
        </w:rPr>
        <w:t>ให้ประโยชน์</w:t>
      </w:r>
      <w:r w:rsidR="00742CDD" w:rsidRPr="00F55D59">
        <w:rPr>
          <w:rFonts w:ascii="Angsana New" w:hAnsi="Angsana New"/>
          <w:sz w:val="32"/>
          <w:szCs w:val="32"/>
          <w:cs/>
        </w:rPr>
        <w:t>ของสินทรัพย์ที่เช่า</w:t>
      </w:r>
    </w:p>
    <w:p w:rsidR="006808C4" w:rsidRPr="00F55D59" w:rsidRDefault="00742CDD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</w:t>
      </w:r>
      <w:r w:rsidR="00AC333B" w:rsidRPr="00F55D59">
        <w:rPr>
          <w:rFonts w:ascii="Angsana New" w:hAnsi="Angsana New"/>
          <w:sz w:val="32"/>
          <w:szCs w:val="32"/>
          <w:cs/>
        </w:rPr>
        <w:t>งบ</w:t>
      </w:r>
      <w:r w:rsidRPr="00F55D59">
        <w:rPr>
          <w:rFonts w:ascii="Angsana New" w:hAnsi="Angsana New"/>
          <w:sz w:val="32"/>
          <w:szCs w:val="32"/>
          <w:cs/>
        </w:rPr>
        <w:t>กำไรขาดทุนตามวิธีเส้นตรงตลอดอายุของสัญญาเช่า</w:t>
      </w:r>
    </w:p>
    <w:p w:rsidR="00E64338" w:rsidRPr="00F55D59" w:rsidRDefault="00E64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br w:type="page"/>
      </w:r>
    </w:p>
    <w:p w:rsidR="002A4B72" w:rsidRPr="00F55D59" w:rsidRDefault="00A46819" w:rsidP="0082769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="00162D7B" w:rsidRPr="00F55D59">
        <w:rPr>
          <w:rFonts w:ascii="Angsana New" w:hAnsi="Angsana New"/>
          <w:b/>
          <w:bCs/>
          <w:sz w:val="32"/>
          <w:szCs w:val="32"/>
        </w:rPr>
        <w:t>2</w:t>
      </w:r>
      <w:r w:rsidR="001F1C78" w:rsidRPr="00F55D59">
        <w:rPr>
          <w:rFonts w:ascii="Angsana New" w:hAnsi="Angsana New"/>
          <w:b/>
          <w:bCs/>
          <w:sz w:val="32"/>
          <w:szCs w:val="32"/>
        </w:rPr>
        <w:tab/>
      </w:r>
      <w:r w:rsidR="002A4B72" w:rsidRPr="00F55D5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9D6189" w:rsidRPr="00F55D59" w:rsidRDefault="009D6189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วัดมูลค่าด้วยสกุลเงินที่ใช้ในการดำเนินงานของแต่ละกิจการนั้น</w:t>
      </w:r>
    </w:p>
    <w:p w:rsidR="00742CDD" w:rsidRPr="00F55D59" w:rsidRDefault="00742CDD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55D59">
        <w:rPr>
          <w:rFonts w:ascii="Angsana New" w:hAnsi="Angsana New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F55D59">
        <w:rPr>
          <w:rFonts w:ascii="Angsana New" w:hAnsi="Angsana New"/>
          <w:spacing w:val="-6"/>
          <w:sz w:val="32"/>
          <w:szCs w:val="32"/>
        </w:rPr>
        <w:t xml:space="preserve"> </w:t>
      </w:r>
      <w:r w:rsidRPr="00F55D59">
        <w:rPr>
          <w:rFonts w:ascii="Angsana New" w:hAnsi="Angsana New"/>
          <w:spacing w:val="-6"/>
          <w:sz w:val="32"/>
          <w:szCs w:val="32"/>
          <w:cs/>
        </w:rPr>
        <w:t>ณ</w:t>
      </w:r>
      <w:r w:rsidRPr="00F55D59">
        <w:rPr>
          <w:rFonts w:ascii="Angsana New" w:hAnsi="Angsana New"/>
          <w:spacing w:val="-6"/>
          <w:sz w:val="32"/>
          <w:szCs w:val="32"/>
        </w:rPr>
        <w:t xml:space="preserve"> </w:t>
      </w:r>
      <w:r w:rsidRPr="00F55D59">
        <w:rPr>
          <w:rFonts w:ascii="Angsana New" w:hAnsi="Angsana New"/>
          <w:spacing w:val="-6"/>
          <w:sz w:val="32"/>
          <w:szCs w:val="32"/>
          <w:cs/>
        </w:rPr>
        <w:t>วันที่เกิดรายการ</w:t>
      </w:r>
      <w:r w:rsidRPr="00F55D59">
        <w:rPr>
          <w:rFonts w:ascii="Angsana New" w:hAnsi="Angsana New"/>
          <w:spacing w:val="-6"/>
          <w:sz w:val="32"/>
          <w:szCs w:val="32"/>
        </w:rPr>
        <w:t xml:space="preserve"> </w:t>
      </w:r>
      <w:r w:rsidRPr="00F55D59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F55D59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ณ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55D59">
        <w:rPr>
          <w:rFonts w:ascii="Angsana New" w:hAnsi="Angsana New"/>
          <w:sz w:val="32"/>
          <w:szCs w:val="32"/>
        </w:rPr>
        <w:t xml:space="preserve"> </w:t>
      </w:r>
    </w:p>
    <w:p w:rsidR="002E05A8" w:rsidRPr="00F55D59" w:rsidRDefault="00742CDD" w:rsidP="008276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FF7D2E" w:rsidRPr="00F55D59" w:rsidRDefault="00A46819" w:rsidP="0082769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4.1</w:t>
      </w:r>
      <w:r w:rsidR="00162D7B" w:rsidRPr="00F55D59">
        <w:rPr>
          <w:rFonts w:ascii="Angsana New" w:hAnsi="Angsana New"/>
          <w:b/>
          <w:bCs/>
          <w:sz w:val="32"/>
          <w:szCs w:val="32"/>
        </w:rPr>
        <w:t>3</w:t>
      </w:r>
      <w:r w:rsidR="00011E5C" w:rsidRPr="00F55D59">
        <w:rPr>
          <w:rFonts w:ascii="Angsana New" w:hAnsi="Angsana New"/>
          <w:b/>
          <w:bCs/>
          <w:sz w:val="32"/>
          <w:szCs w:val="32"/>
        </w:rPr>
        <w:tab/>
      </w:r>
      <w:r w:rsidR="00FF7D2E" w:rsidRPr="00F55D5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4B029F" w:rsidRPr="00F55D59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4B029F" w:rsidRPr="00F55D59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AC333B" w:rsidRPr="00F55D59">
        <w:rPr>
          <w:rFonts w:ascii="Angsana New" w:hAnsi="Angsana New"/>
          <w:sz w:val="32"/>
          <w:szCs w:val="32"/>
          <w:cs/>
        </w:rPr>
        <w:t>งบ</w:t>
      </w:r>
      <w:r w:rsidRPr="00F55D59">
        <w:rPr>
          <w:rFonts w:ascii="Angsana New" w:hAnsi="Angsana New"/>
          <w:sz w:val="32"/>
          <w:szCs w:val="32"/>
          <w:cs/>
        </w:rPr>
        <w:t>กำไรขาดทุน ยกเว้นในกรณีที่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9D35E3" w:rsidRPr="00F55D59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55D59">
        <w:rPr>
          <w:rFonts w:ascii="Angsana New" w:hAnsi="Angsana New"/>
          <w:spacing w:val="-4"/>
          <w:sz w:val="32"/>
          <w:szCs w:val="32"/>
        </w:rPr>
        <w:t xml:space="preserve"> </w:t>
      </w:r>
      <w:r w:rsidRPr="00F55D59">
        <w:rPr>
          <w:rFonts w:ascii="Angsana New" w:hAnsi="Angsana New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F55D59">
        <w:rPr>
          <w:rFonts w:ascii="Angsana New" w:hAnsi="Angsana New"/>
          <w:spacing w:val="-4"/>
          <w:sz w:val="32"/>
          <w:szCs w:val="32"/>
        </w:rPr>
        <w:t xml:space="preserve"> </w:t>
      </w:r>
      <w:r w:rsidRPr="00F55D59">
        <w:rPr>
          <w:rFonts w:ascii="Angsana New" w:hAnsi="Angsana New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</w:t>
      </w:r>
      <w:r w:rsidR="00AC333B" w:rsidRPr="00F55D59">
        <w:rPr>
          <w:rFonts w:ascii="Angsana New" w:hAnsi="Angsana New"/>
          <w:spacing w:val="-4"/>
          <w:sz w:val="32"/>
          <w:szCs w:val="32"/>
          <w:cs/>
        </w:rPr>
        <w:t>งบ</w:t>
      </w:r>
      <w:r w:rsidRPr="00F55D59">
        <w:rPr>
          <w:rFonts w:ascii="Angsana New" w:hAnsi="Angsana New"/>
          <w:spacing w:val="-4"/>
          <w:sz w:val="32"/>
          <w:szCs w:val="32"/>
          <w:cs/>
        </w:rPr>
        <w:t>กำไรขาดทุนทันที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E64338" w:rsidRPr="00F55D59" w:rsidRDefault="00E64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br w:type="page"/>
      </w:r>
    </w:p>
    <w:p w:rsidR="001969D1" w:rsidRPr="00F55D59" w:rsidRDefault="009E7AB7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="00162D7B" w:rsidRPr="00F55D59">
        <w:rPr>
          <w:rFonts w:ascii="Angsana New" w:hAnsi="Angsana New"/>
          <w:b/>
          <w:bCs/>
          <w:sz w:val="32"/>
          <w:szCs w:val="32"/>
        </w:rPr>
        <w:t>4</w:t>
      </w:r>
      <w:r w:rsidR="001969D1" w:rsidRPr="00F55D59">
        <w:rPr>
          <w:rFonts w:ascii="Angsana New" w:hAnsi="Angsana New"/>
          <w:b/>
          <w:bCs/>
          <w:sz w:val="32"/>
          <w:szCs w:val="32"/>
        </w:rPr>
        <w:tab/>
      </w:r>
      <w:r w:rsidR="001969D1" w:rsidRPr="00F55D59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1969D1" w:rsidRPr="00F55D59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:rsidR="001969D1" w:rsidRPr="00F55D59" w:rsidRDefault="009D6189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บริษัทฯและ</w:t>
      </w:r>
      <w:r w:rsidR="001969D1" w:rsidRPr="00F55D59">
        <w:rPr>
          <w:rFonts w:ascii="Angsana New" w:hAnsi="Angsana New"/>
          <w:sz w:val="32"/>
          <w:szCs w:val="32"/>
          <w:cs/>
        </w:rPr>
        <w:t>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1969D1" w:rsidRPr="00F55D59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i/>
          <w:i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:rsidR="001969D1" w:rsidRPr="00F55D59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55D59">
        <w:rPr>
          <w:rFonts w:ascii="Angsana New" w:hAnsi="Angsana New"/>
          <w:i/>
          <w:iCs/>
          <w:sz w:val="32"/>
          <w:szCs w:val="32"/>
        </w:rPr>
        <w:tab/>
      </w:r>
      <w:r w:rsidRPr="00F55D59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1969D1" w:rsidRPr="00F55D59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563DA5" w:rsidRPr="00F55D59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F55D59">
        <w:rPr>
          <w:rFonts w:ascii="Angsana New" w:hAnsi="Angsana New"/>
          <w:spacing w:val="-4"/>
          <w:sz w:val="32"/>
          <w:szCs w:val="32"/>
          <w:cs/>
        </w:rPr>
        <w:t>และพนักงานของบริษัทฯได้ร่วมกันจัดตั้งกองทุนสำรองเลี้ยงชีพ</w:t>
      </w:r>
      <w:r w:rsidRPr="00F55D59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1969D1" w:rsidRPr="00F55D59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55D59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Pr="00F55D5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1969D1" w:rsidRPr="00F55D59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</w:t>
      </w:r>
      <w:r w:rsidR="00D56DC0" w:rsidRPr="00F55D59">
        <w:rPr>
          <w:rFonts w:ascii="Angsana New" w:hAnsi="Angsana New"/>
          <w:sz w:val="32"/>
          <w:szCs w:val="32"/>
          <w:cs/>
        </w:rPr>
        <w:t>และ</w:t>
      </w:r>
      <w:r w:rsidRPr="00F55D59">
        <w:rPr>
          <w:rFonts w:ascii="Angsana New" w:hAnsi="Angsana New"/>
          <w:sz w:val="32"/>
          <w:szCs w:val="32"/>
          <w:cs/>
        </w:rPr>
        <w:t>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9D6189" w:rsidRPr="00F55D59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F55D59">
        <w:rPr>
          <w:rFonts w:ascii="Angsana New" w:hAnsi="Angsana New"/>
          <w:sz w:val="32"/>
          <w:szCs w:val="32"/>
          <w:cs/>
        </w:rPr>
        <w:t xml:space="preserve">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:rsidR="001969D1" w:rsidRPr="00F55D59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</w:t>
      </w:r>
      <w:r w:rsidR="00D56DC0" w:rsidRPr="00F55D59">
        <w:rPr>
          <w:rFonts w:ascii="Angsana New" w:hAnsi="Angsana New"/>
          <w:sz w:val="32"/>
          <w:szCs w:val="32"/>
          <w:cs/>
        </w:rPr>
        <w:t>และ</w:t>
      </w:r>
      <w:r w:rsidRPr="00F55D59">
        <w:rPr>
          <w:rFonts w:ascii="Angsana New" w:hAnsi="Angsana New"/>
          <w:sz w:val="32"/>
          <w:szCs w:val="32"/>
          <w:cs/>
        </w:rPr>
        <w:t>บริษัทย่อยคำนวณหนี้สินตามโครงการผล</w:t>
      </w:r>
      <w:r w:rsidR="00D56DC0" w:rsidRPr="00F55D59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F55D5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55D59">
        <w:rPr>
          <w:rFonts w:ascii="Angsana New" w:hAnsi="Angsana New"/>
          <w:sz w:val="32"/>
          <w:szCs w:val="32"/>
        </w:rPr>
        <w:t>Projected Unit Credit Method)</w:t>
      </w:r>
      <w:r w:rsidRPr="00F55D5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1969D1" w:rsidRPr="00F55D59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:rsidR="00E11D91" w:rsidRPr="00F55D59" w:rsidRDefault="00BC042D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4.1</w:t>
      </w:r>
      <w:r w:rsidR="00162D7B" w:rsidRPr="00F55D59">
        <w:rPr>
          <w:rFonts w:ascii="Angsana New" w:hAnsi="Angsana New"/>
          <w:b/>
          <w:bCs/>
          <w:sz w:val="32"/>
          <w:szCs w:val="32"/>
        </w:rPr>
        <w:t>5</w:t>
      </w:r>
      <w:r w:rsidR="00E11D91" w:rsidRPr="00F55D59">
        <w:rPr>
          <w:rFonts w:ascii="Angsana New" w:hAnsi="Angsana New"/>
          <w:b/>
          <w:bCs/>
          <w:sz w:val="32"/>
          <w:szCs w:val="32"/>
        </w:rPr>
        <w:tab/>
      </w:r>
      <w:r w:rsidR="00E11D91" w:rsidRPr="00F55D59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:rsidR="00E11D91" w:rsidRPr="00F55D59" w:rsidRDefault="00E11D9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EB7BFE" w:rsidRPr="00F55D59">
        <w:rPr>
          <w:rFonts w:ascii="Angsana New" w:hAnsi="Angsana New"/>
          <w:sz w:val="32"/>
          <w:szCs w:val="32"/>
          <w:cs/>
        </w:rPr>
        <w:t>บริษัทฯ</w:t>
      </w:r>
      <w:r w:rsidR="009E7AB7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="00EB7BFE" w:rsidRPr="00F55D5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9E7AB7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="00EB7BFE" w:rsidRPr="00F55D59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9E7AB7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="00EB7BFE" w:rsidRPr="00F55D59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Pr="00F55D59">
        <w:rPr>
          <w:rFonts w:ascii="Angsana New" w:hAnsi="Angsana New"/>
          <w:sz w:val="32"/>
          <w:szCs w:val="32"/>
          <w:cs/>
        </w:rPr>
        <w:t xml:space="preserve"> </w:t>
      </w:r>
    </w:p>
    <w:p w:rsidR="00E64338" w:rsidRPr="00F55D59" w:rsidRDefault="00E64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br w:type="page"/>
      </w:r>
    </w:p>
    <w:p w:rsidR="00E11D91" w:rsidRPr="00F55D59" w:rsidRDefault="00BC042D" w:rsidP="00827694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="00162D7B" w:rsidRPr="00F55D59">
        <w:rPr>
          <w:rFonts w:ascii="Angsana New" w:hAnsi="Angsana New"/>
          <w:b/>
          <w:bCs/>
          <w:sz w:val="32"/>
          <w:szCs w:val="32"/>
        </w:rPr>
        <w:t>6</w:t>
      </w:r>
      <w:r w:rsidR="00E11D91" w:rsidRPr="00F55D59">
        <w:rPr>
          <w:rFonts w:ascii="Angsana New" w:hAnsi="Angsana New"/>
          <w:b/>
          <w:bCs/>
          <w:sz w:val="32"/>
          <w:szCs w:val="32"/>
        </w:rPr>
        <w:tab/>
      </w:r>
      <w:r w:rsidR="00E11D91" w:rsidRPr="00F55D5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B7BFE" w:rsidRPr="00F55D59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EB7BFE" w:rsidRPr="00F55D59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EB7BFE" w:rsidRPr="00F55D59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EB7BFE" w:rsidRPr="00F55D59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EB7BFE" w:rsidRPr="00F55D59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EB7BFE" w:rsidRPr="00F55D59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EB7BFE" w:rsidRPr="00F55D59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</w:t>
      </w:r>
      <w:r w:rsidR="00CC0349" w:rsidRPr="00F55D59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40442" w:rsidRPr="00F55D59" w:rsidRDefault="00EB7BFE" w:rsidP="00827694">
      <w:pPr>
        <w:spacing w:before="120" w:after="120"/>
        <w:ind w:left="547" w:right="-4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55D59">
        <w:rPr>
          <w:rFonts w:ascii="Angsana New" w:hAnsi="Angsana New"/>
          <w:sz w:val="32"/>
          <w:szCs w:val="32"/>
          <w:cs/>
        </w:rPr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AC0C85" w:rsidRPr="00F55D59" w:rsidRDefault="00AC0C85" w:rsidP="0082769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4.1</w:t>
      </w:r>
      <w:r w:rsidR="00162D7B" w:rsidRPr="00F55D59">
        <w:rPr>
          <w:rFonts w:ascii="Angsana New" w:hAnsi="Angsana New"/>
          <w:b/>
          <w:bCs/>
          <w:sz w:val="32"/>
          <w:szCs w:val="32"/>
        </w:rPr>
        <w:t>7</w:t>
      </w:r>
      <w:r w:rsidRPr="00F55D59">
        <w:rPr>
          <w:rFonts w:ascii="Angsana New" w:hAnsi="Angsana New"/>
          <w:b/>
          <w:b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AC0C85" w:rsidRPr="00F55D59" w:rsidRDefault="00AC0C85" w:rsidP="00CC0349">
      <w:pPr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</w:t>
      </w:r>
      <w:r w:rsidRPr="00F55D59">
        <w:rPr>
          <w:rFonts w:ascii="Angsana New" w:hAnsi="Angsana New"/>
          <w:spacing w:val="-4"/>
          <w:sz w:val="32"/>
          <w:szCs w:val="32"/>
          <w:cs/>
        </w:rPr>
        <w:t>ด้วยมูลค่ายุติธรรม</w:t>
      </w:r>
      <w:r w:rsidRPr="00F55D59">
        <w:rPr>
          <w:rFonts w:ascii="Angsana New" w:hAnsi="Angsana New"/>
          <w:spacing w:val="-4"/>
          <w:sz w:val="32"/>
          <w:szCs w:val="32"/>
        </w:rPr>
        <w:t xml:space="preserve"> </w:t>
      </w:r>
      <w:r w:rsidRPr="00F55D59">
        <w:rPr>
          <w:rFonts w:ascii="Angsana New" w:hAnsi="Angsana New"/>
          <w:spacing w:val="-4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F55D59">
        <w:rPr>
          <w:rFonts w:ascii="Angsana New" w:hAnsi="Angsana New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C0C85" w:rsidRPr="00F55D59" w:rsidRDefault="00AC0C85" w:rsidP="008B0AB8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lastRenderedPageBreak/>
        <w:tab/>
      </w:r>
      <w:r w:rsidRPr="00F55D5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162D7B" w:rsidRPr="00F55D59">
        <w:rPr>
          <w:rFonts w:ascii="Angsana New" w:hAnsi="Angsana New"/>
          <w:sz w:val="32"/>
          <w:szCs w:val="32"/>
          <w:cs/>
        </w:rPr>
        <w:t>แบ่ง</w:t>
      </w:r>
      <w:r w:rsidRPr="00F55D59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C0C85" w:rsidRPr="00F55D59" w:rsidRDefault="00AC0C85" w:rsidP="001A2DB3">
      <w:pPr>
        <w:tabs>
          <w:tab w:val="left" w:pos="1620"/>
          <w:tab w:val="left" w:pos="2880"/>
        </w:tabs>
        <w:spacing w:before="120" w:after="120"/>
        <w:ind w:left="1426" w:right="-36" w:hanging="864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ระดับ </w:t>
      </w:r>
      <w:r w:rsidRPr="00F55D59">
        <w:rPr>
          <w:rFonts w:ascii="Angsana New" w:hAnsi="Angsana New"/>
          <w:sz w:val="32"/>
          <w:szCs w:val="32"/>
        </w:rPr>
        <w:t xml:space="preserve">1 </w:t>
      </w: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C0C85" w:rsidRPr="00F55D59" w:rsidRDefault="00AC0C85" w:rsidP="001A2DB3">
      <w:pPr>
        <w:tabs>
          <w:tab w:val="left" w:pos="1620"/>
          <w:tab w:val="left" w:pos="2880"/>
        </w:tabs>
        <w:spacing w:before="120" w:after="120"/>
        <w:ind w:left="1426" w:right="-36" w:hanging="864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ระดับ </w:t>
      </w:r>
      <w:r w:rsidRPr="00F55D59">
        <w:rPr>
          <w:rFonts w:ascii="Angsana New" w:hAnsi="Angsana New"/>
          <w:sz w:val="32"/>
          <w:szCs w:val="32"/>
        </w:rPr>
        <w:t>2</w:t>
      </w: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C0C85" w:rsidRPr="00F55D59" w:rsidRDefault="00AC0C85" w:rsidP="001A2DB3">
      <w:pPr>
        <w:tabs>
          <w:tab w:val="left" w:pos="1620"/>
        </w:tabs>
        <w:spacing w:before="120" w:after="120"/>
        <w:ind w:left="1426" w:hanging="864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ระดับ </w:t>
      </w:r>
      <w:r w:rsidRPr="00F55D59">
        <w:rPr>
          <w:rFonts w:ascii="Angsana New" w:hAnsi="Angsana New"/>
          <w:sz w:val="32"/>
          <w:szCs w:val="32"/>
        </w:rPr>
        <w:t>3</w:t>
      </w: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CC0349" w:rsidRPr="00F55D59">
        <w:rPr>
          <w:rFonts w:ascii="Angsana New" w:hAnsi="Angsana New"/>
          <w:sz w:val="32"/>
          <w:szCs w:val="32"/>
          <w:cs/>
        </w:rPr>
        <w:t>สด</w:t>
      </w:r>
      <w:r w:rsidRPr="00F55D59">
        <w:rPr>
          <w:rFonts w:ascii="Angsana New" w:hAnsi="Angsana New"/>
          <w:sz w:val="32"/>
          <w:szCs w:val="32"/>
          <w:cs/>
        </w:rPr>
        <w:t>ในอนาคตที่กิจการประมาณขึ้น</w:t>
      </w:r>
    </w:p>
    <w:p w:rsidR="00AC0C85" w:rsidRPr="00F55D59" w:rsidRDefault="00AC0C85" w:rsidP="00827694">
      <w:pPr>
        <w:tabs>
          <w:tab w:val="left" w:pos="1620"/>
        </w:tabs>
        <w:spacing w:before="120" w:after="120"/>
        <w:ind w:left="562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ณ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EB7BFE" w:rsidRPr="00F55D59" w:rsidRDefault="00BC042D" w:rsidP="00827694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5</w:t>
      </w:r>
      <w:r w:rsidR="00E11D91" w:rsidRPr="00F55D59">
        <w:rPr>
          <w:rFonts w:ascii="Angsana New" w:hAnsi="Angsana New"/>
          <w:b/>
          <w:bCs/>
          <w:sz w:val="32"/>
          <w:szCs w:val="32"/>
        </w:rPr>
        <w:t>.</w:t>
      </w:r>
      <w:r w:rsidR="00E11D91" w:rsidRPr="00F55D59">
        <w:rPr>
          <w:rFonts w:ascii="Angsana New" w:hAnsi="Angsana New"/>
          <w:b/>
          <w:bCs/>
          <w:sz w:val="32"/>
          <w:szCs w:val="32"/>
        </w:rPr>
        <w:tab/>
      </w:r>
      <w:r w:rsidR="00EB7BFE" w:rsidRPr="00F55D59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EB7BFE" w:rsidRPr="00F55D59" w:rsidRDefault="00EB7BFE" w:rsidP="0082769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7262E0" w:rsidRPr="00F55D59" w:rsidRDefault="007262E0" w:rsidP="00827694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สัญญาก่อสร้าง</w:t>
      </w:r>
    </w:p>
    <w:p w:rsidR="007262E0" w:rsidRPr="00F55D59" w:rsidRDefault="007262E0" w:rsidP="0082769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</w:t>
      </w:r>
      <w:r w:rsidR="00EF06F5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รับรู้รายได้</w:t>
      </w:r>
      <w:r w:rsidR="009F3BA2" w:rsidRPr="00F55D59">
        <w:rPr>
          <w:rFonts w:ascii="Angsana New" w:hAnsi="Angsana New"/>
          <w:sz w:val="32"/>
          <w:szCs w:val="32"/>
          <w:cs/>
        </w:rPr>
        <w:t>จากงาน</w:t>
      </w:r>
      <w:r w:rsidRPr="00F55D59">
        <w:rPr>
          <w:rFonts w:ascii="Angsana New" w:hAnsi="Angsana New"/>
          <w:sz w:val="32"/>
          <w:szCs w:val="32"/>
          <w:cs/>
        </w:rPr>
        <w:t>ก่อสร้างโดยอ้างอิงกับขั้นความสำเร็จของงานก่อสร้างตามสัญญา เมื่อกิจการสามารถประมาณผลของงานก่อสร้างตามสัญญาได้อย่างน่าเชื่อถือ ขั้นความสำเร็จของงานก่อสร้างถูกกำหนดโดยพิจารณาจากการสำรวจและประมาณการโดย</w:t>
      </w:r>
      <w:r w:rsidR="00087DD7" w:rsidRPr="00F55D59">
        <w:rPr>
          <w:rFonts w:ascii="Angsana New" w:hAnsi="Angsana New"/>
          <w:sz w:val="32"/>
          <w:szCs w:val="32"/>
          <w:cs/>
        </w:rPr>
        <w:t>วิศวกร</w:t>
      </w:r>
      <w:r w:rsidRPr="00F55D59">
        <w:rPr>
          <w:rFonts w:ascii="Angsana New" w:hAnsi="Angsana New"/>
          <w:sz w:val="32"/>
          <w:szCs w:val="32"/>
          <w:cs/>
        </w:rPr>
        <w:t>โครงการ ฝ่ายบริหาร</w:t>
      </w:r>
      <w:r w:rsidR="00EF06F5" w:rsidRPr="00F55D59">
        <w:rPr>
          <w:rFonts w:ascii="Angsana New" w:hAnsi="Angsana New"/>
          <w:sz w:val="32"/>
          <w:szCs w:val="32"/>
          <w:cs/>
        </w:rPr>
        <w:t>จำ</w:t>
      </w:r>
      <w:r w:rsidRPr="00F55D59">
        <w:rPr>
          <w:rFonts w:ascii="Angsana New" w:hAnsi="Angsana New"/>
          <w:sz w:val="32"/>
          <w:szCs w:val="32"/>
          <w:cs/>
        </w:rPr>
        <w:t>เป็นต้องใช้ดุลยพินิจในการประมาณขั้นความสำเร็จของงานโดยคำนึงถึงประสบการณ์ในอดีตและข้อมูลที่ได้รับจาก</w:t>
      </w:r>
      <w:r w:rsidR="00087DD7" w:rsidRPr="00F55D59">
        <w:rPr>
          <w:rFonts w:ascii="Angsana New" w:hAnsi="Angsana New"/>
          <w:sz w:val="32"/>
          <w:szCs w:val="32"/>
          <w:cs/>
        </w:rPr>
        <w:t>วิศวกร</w:t>
      </w:r>
      <w:r w:rsidRPr="00F55D59">
        <w:rPr>
          <w:rFonts w:ascii="Angsana New" w:hAnsi="Angsana New"/>
          <w:sz w:val="32"/>
          <w:szCs w:val="32"/>
          <w:cs/>
        </w:rPr>
        <w:t>โครงการ</w:t>
      </w:r>
    </w:p>
    <w:p w:rsidR="007262E0" w:rsidRPr="00F55D59" w:rsidRDefault="007262E0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ประมาณการต้นทุนโครงการก่อสร้าง</w:t>
      </w:r>
    </w:p>
    <w:p w:rsidR="007262E0" w:rsidRPr="00F55D59" w:rsidRDefault="007262E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</w:t>
      </w:r>
      <w:r w:rsidR="00EF06F5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ประมาณการต้นทุน</w:t>
      </w:r>
      <w:r w:rsidR="009F3BA2" w:rsidRPr="00F55D59">
        <w:rPr>
          <w:rFonts w:ascii="Angsana New" w:hAnsi="Angsana New"/>
          <w:sz w:val="32"/>
          <w:szCs w:val="32"/>
          <w:cs/>
        </w:rPr>
        <w:t>งาน</w:t>
      </w:r>
      <w:r w:rsidRPr="00F55D59">
        <w:rPr>
          <w:rFonts w:ascii="Angsana New" w:hAnsi="Angsana New"/>
          <w:sz w:val="32"/>
          <w:szCs w:val="32"/>
          <w:cs/>
        </w:rPr>
        <w:t>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บริษัทฯ</w:t>
      </w:r>
      <w:r w:rsidR="009D6189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E64338" w:rsidRPr="00F55D59" w:rsidRDefault="00E64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262E0" w:rsidRPr="00F55D59" w:rsidRDefault="009F3BA2" w:rsidP="008B0AB8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lastRenderedPageBreak/>
        <w:t>ประมาณการ</w:t>
      </w:r>
      <w:r w:rsidR="007262E0" w:rsidRPr="00F55D59">
        <w:rPr>
          <w:rFonts w:ascii="Angsana New" w:hAnsi="Angsana New"/>
          <w:b/>
          <w:bCs/>
          <w:sz w:val="32"/>
          <w:szCs w:val="32"/>
          <w:cs/>
        </w:rPr>
        <w:t>ค่าใช้จ่ายสำหรับ</w:t>
      </w:r>
      <w:r w:rsidRPr="00F55D59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="007262E0" w:rsidRPr="00F55D59">
        <w:rPr>
          <w:rFonts w:ascii="Angsana New" w:hAnsi="Angsana New"/>
          <w:b/>
          <w:bCs/>
          <w:sz w:val="32"/>
          <w:szCs w:val="32"/>
          <w:cs/>
        </w:rPr>
        <w:t>ก่อสร้าง</w:t>
      </w:r>
    </w:p>
    <w:p w:rsidR="007262E0" w:rsidRPr="00F55D59" w:rsidRDefault="007262E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ในการ</w:t>
      </w:r>
      <w:r w:rsidR="009F3BA2" w:rsidRPr="00F55D59">
        <w:rPr>
          <w:rFonts w:ascii="Angsana New" w:hAnsi="Angsana New"/>
          <w:sz w:val="32"/>
          <w:szCs w:val="32"/>
          <w:cs/>
        </w:rPr>
        <w:t>ประมาณการ</w:t>
      </w:r>
      <w:r w:rsidRPr="00F55D59">
        <w:rPr>
          <w:rFonts w:ascii="Angsana New" w:hAnsi="Angsana New"/>
          <w:sz w:val="32"/>
          <w:szCs w:val="32"/>
          <w:cs/>
        </w:rPr>
        <w:t>ค่าใช้จ่ายสำหรับ</w:t>
      </w:r>
      <w:r w:rsidR="009F3BA2" w:rsidRPr="00F55D59">
        <w:rPr>
          <w:rFonts w:ascii="Angsana New" w:hAnsi="Angsana New"/>
          <w:sz w:val="32"/>
          <w:szCs w:val="32"/>
          <w:cs/>
        </w:rPr>
        <w:t>โครงการ</w:t>
      </w:r>
      <w:r w:rsidRPr="00F55D59">
        <w:rPr>
          <w:rFonts w:ascii="Angsana New" w:hAnsi="Angsana New"/>
          <w:sz w:val="32"/>
          <w:szCs w:val="32"/>
          <w:cs/>
        </w:rPr>
        <w:t>ก่อสร้าง ฝ่ายบริหารได้ใช้ดุลยพินิจและข้อมูลต่างๆที่เกี่ยวข้องในการประมาณการผลขาดทุนที่คาดว่าจะเกิดขึ้นจากการรับประกันผลงานและการเรียกร้องค่าความเสียหายจากงานก่อสร้างตามสัญญา 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การใช้ประมาณการและข้อสมมติฐานที่แตกต่างกันอาจมีผลต่อจำนวน</w:t>
      </w:r>
      <w:r w:rsidR="009F3BA2" w:rsidRPr="00F55D59">
        <w:rPr>
          <w:rFonts w:ascii="Angsana New" w:hAnsi="Angsana New"/>
          <w:sz w:val="32"/>
          <w:szCs w:val="32"/>
          <w:cs/>
        </w:rPr>
        <w:t>ประมาณการ</w:t>
      </w:r>
      <w:r w:rsidRPr="00F55D59">
        <w:rPr>
          <w:rFonts w:ascii="Angsana New" w:hAnsi="Angsana New"/>
          <w:sz w:val="32"/>
          <w:szCs w:val="32"/>
          <w:cs/>
        </w:rPr>
        <w:t>ค่าใช้จ่ายสำหรับ</w:t>
      </w:r>
      <w:r w:rsidR="009F3BA2" w:rsidRPr="00F55D59">
        <w:rPr>
          <w:rFonts w:ascii="Angsana New" w:hAnsi="Angsana New"/>
          <w:sz w:val="32"/>
          <w:szCs w:val="32"/>
          <w:cs/>
        </w:rPr>
        <w:t>โครงการ</w:t>
      </w:r>
      <w:r w:rsidRPr="00F55D59">
        <w:rPr>
          <w:rFonts w:ascii="Angsana New" w:hAnsi="Angsana New"/>
          <w:sz w:val="32"/>
          <w:szCs w:val="32"/>
          <w:cs/>
        </w:rPr>
        <w:t>ก่อสร้าง</w:t>
      </w:r>
    </w:p>
    <w:p w:rsidR="00E01C95" w:rsidRPr="00F55D59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3046C6" w:rsidRPr="00F55D59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EF06F5" w:rsidRPr="00F55D59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E01C95" w:rsidRPr="00F55D59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3046C6" w:rsidRPr="00F55D59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EF06F5" w:rsidRPr="00F55D59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5955D3" w:rsidRPr="00F55D59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ab/>
      </w:r>
      <w:r w:rsidR="005955D3" w:rsidRPr="00F55D59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3046C6" w:rsidRPr="00F55D59" w:rsidRDefault="005955D3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EF06F5" w:rsidRPr="00F55D59">
        <w:rPr>
          <w:rFonts w:ascii="Angsana New" w:hAnsi="Angsana New"/>
          <w:sz w:val="32"/>
          <w:szCs w:val="32"/>
          <w:cs/>
        </w:rPr>
        <w:t>บริษัทฯจะตั้งค่าเผื่อการด้อยค่าของเงินลงทุน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E01C95" w:rsidRPr="00F55D59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ab/>
      </w:r>
      <w:r w:rsidR="0015502B" w:rsidRPr="00F55D5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Pr="00F55D5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Pr="00F55D59">
        <w:rPr>
          <w:rFonts w:ascii="Angsana New" w:hAnsi="Angsana New"/>
          <w:b/>
          <w:bCs/>
          <w:sz w:val="32"/>
          <w:szCs w:val="32"/>
        </w:rPr>
        <w:t xml:space="preserve"> </w:t>
      </w:r>
      <w:r w:rsidRPr="00F55D59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EF06F5" w:rsidRPr="00F55D59" w:rsidRDefault="00E01C9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EF06F5" w:rsidRPr="00F55D59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EF06F5" w:rsidRPr="00F55D59" w:rsidRDefault="00EF06F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บริษัทฯแสดงมูลค่าของอาคารด้วยราคาที่ตีใหม่ ซึ่งราคาที่ตีใหม่นี้ได้ประเมินโดยผู้ประเมินราคาอิสระโดยใช้วิธี</w:t>
      </w:r>
      <w:r w:rsidR="00475BAB" w:rsidRPr="00F55D59">
        <w:rPr>
          <w:rFonts w:ascii="Angsana New" w:hAnsi="Angsana New"/>
          <w:sz w:val="32"/>
          <w:szCs w:val="32"/>
          <w:cs/>
        </w:rPr>
        <w:t>มูลค่าต้น</w:t>
      </w:r>
      <w:r w:rsidR="00774037" w:rsidRPr="00F55D59">
        <w:rPr>
          <w:rFonts w:ascii="Angsana New" w:hAnsi="Angsana New"/>
          <w:sz w:val="32"/>
          <w:szCs w:val="32"/>
          <w:cs/>
        </w:rPr>
        <w:t>ทุน</w:t>
      </w:r>
      <w:r w:rsidR="00475BAB" w:rsidRPr="00F55D59">
        <w:rPr>
          <w:rFonts w:ascii="Angsana New" w:hAnsi="Angsana New"/>
          <w:sz w:val="32"/>
          <w:szCs w:val="32"/>
          <w:cs/>
        </w:rPr>
        <w:t>ทดแทนคงเหลือสุทธิ</w:t>
      </w:r>
      <w:r w:rsidRPr="00F55D59">
        <w:rPr>
          <w:rFonts w:ascii="Angsana New" w:hAnsi="Angsana New"/>
          <w:sz w:val="32"/>
          <w:szCs w:val="32"/>
          <w:cs/>
        </w:rPr>
        <w:t xml:space="preserve"> ซึ่งการประเมินมูลค่าดังกล่าวต้องอาศัยข้อสมมติฐานและการประมาณการบางประการ</w:t>
      </w:r>
    </w:p>
    <w:p w:rsidR="00E01C95" w:rsidRPr="00F55D59" w:rsidRDefault="00EF06F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นอกจากนี้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EF06F5" w:rsidRPr="00F55D59" w:rsidRDefault="00EF06F5" w:rsidP="008B0AB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:rsidR="00EF06F5" w:rsidRPr="00F55D59" w:rsidRDefault="00EF06F5" w:rsidP="008B0A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บริษัทฯ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4D15B0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4D15B0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:rsidR="00EF06F5" w:rsidRPr="00F55D59" w:rsidRDefault="00EF06F5" w:rsidP="008B0AB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EF06F5" w:rsidRPr="00F55D59" w:rsidRDefault="00EF06F5" w:rsidP="008B0A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4D15B0" w:rsidRPr="00F55D59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F55D59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EF06F5" w:rsidRPr="00F55D59" w:rsidRDefault="00EF06F5" w:rsidP="008B0AB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EF06F5" w:rsidRPr="00F55D59" w:rsidRDefault="00EF06F5" w:rsidP="008B0AB8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</w:t>
      </w:r>
      <w:r w:rsidR="00594731" w:rsidRPr="00F55D59">
        <w:rPr>
          <w:rFonts w:ascii="Angsana New" w:hAnsi="Angsana New"/>
          <w:sz w:val="32"/>
          <w:szCs w:val="32"/>
          <w:cs/>
        </w:rPr>
        <w:t>ประมาณการหนี้สินที่บริษัทฯได้บันทึกไว้ในบัญชีเพียงพอ อย่างไรก็ตาม ผลที่เกิดขึ้นจริงอาจแตกต่างไปจากที่ได้มีการประมาณการไว้</w:t>
      </w:r>
    </w:p>
    <w:p w:rsidR="0057338C" w:rsidRPr="00F55D59" w:rsidRDefault="0057338C" w:rsidP="0082769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6.</w:t>
      </w:r>
      <w:r w:rsidRPr="00F55D59">
        <w:rPr>
          <w:rFonts w:ascii="Angsana New" w:hAnsi="Angsana New"/>
          <w:b/>
          <w:bCs/>
          <w:sz w:val="32"/>
          <w:szCs w:val="32"/>
        </w:rPr>
        <w:tab/>
      </w:r>
      <w:r w:rsidRPr="00F55D5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7338C" w:rsidRPr="00F55D59" w:rsidRDefault="0057338C" w:rsidP="00827694">
      <w:pPr>
        <w:tabs>
          <w:tab w:val="left" w:pos="144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="009F3869" w:rsidRPr="00F55D59">
        <w:rPr>
          <w:rFonts w:ascii="Angsana New" w:hAnsi="Angsana New"/>
          <w:sz w:val="32"/>
          <w:szCs w:val="32"/>
          <w:cs/>
        </w:rPr>
        <w:t>และ</w:t>
      </w:r>
      <w:r w:rsidRPr="00F55D59">
        <w:rPr>
          <w:rFonts w:ascii="Angsana New" w:hAnsi="Angsana New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Pr="00F55D59">
        <w:rPr>
          <w:rFonts w:ascii="Angsana New" w:hAnsi="Angsana New"/>
          <w:spacing w:val="-3"/>
          <w:sz w:val="32"/>
          <w:szCs w:val="32"/>
          <w:cs/>
        </w:rPr>
        <w:t>ที่เกี่ยวข้องกัน</w:t>
      </w:r>
      <w:r w:rsidRPr="00F55D59">
        <w:rPr>
          <w:rFonts w:ascii="Angsana New" w:hAnsi="Angsana New"/>
          <w:spacing w:val="-3"/>
          <w:sz w:val="32"/>
          <w:szCs w:val="32"/>
        </w:rPr>
        <w:t xml:space="preserve"> </w:t>
      </w:r>
      <w:r w:rsidRPr="00F55D59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B0AB8" w:rsidRPr="00F55D59">
        <w:rPr>
          <w:rFonts w:ascii="Angsana New" w:hAnsi="Angsana New"/>
          <w:spacing w:val="-3"/>
          <w:sz w:val="32"/>
          <w:szCs w:val="32"/>
          <w:cs/>
        </w:rPr>
        <w:t>และ</w:t>
      </w:r>
      <w:r w:rsidRPr="00F55D5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7"/>
        <w:gridCol w:w="938"/>
        <w:gridCol w:w="937"/>
        <w:gridCol w:w="938"/>
        <w:gridCol w:w="2640"/>
      </w:tblGrid>
      <w:tr w:rsidR="0057338C" w:rsidRPr="00F55D59" w:rsidTr="00753182">
        <w:trPr>
          <w:tblHeader/>
        </w:trPr>
        <w:tc>
          <w:tcPr>
            <w:tcW w:w="9270" w:type="dxa"/>
            <w:gridSpan w:val="6"/>
            <w:vAlign w:val="bottom"/>
          </w:tcPr>
          <w:p w:rsidR="0057338C" w:rsidRPr="00F55D59" w:rsidRDefault="008B0AB8" w:rsidP="00C206C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</w:rPr>
              <w:br w:type="page"/>
            </w:r>
            <w:r w:rsidR="0057338C" w:rsidRPr="00F55D59">
              <w:rPr>
                <w:rFonts w:ascii="Angsana New" w:hAnsi="Angsana New"/>
                <w:sz w:val="28"/>
                <w:szCs w:val="28"/>
              </w:rPr>
              <w:br w:type="page"/>
            </w:r>
            <w:r w:rsidR="0057338C" w:rsidRPr="00F55D59">
              <w:rPr>
                <w:rFonts w:ascii="Angsana New" w:hAnsi="Angsana New"/>
                <w:sz w:val="28"/>
                <w:szCs w:val="28"/>
              </w:rPr>
              <w:br w:type="page"/>
            </w:r>
            <w:r w:rsidR="0057338C" w:rsidRPr="00F55D59">
              <w:rPr>
                <w:rFonts w:ascii="Angsana New" w:hAnsi="Angsana New"/>
                <w:spacing w:val="-3"/>
                <w:sz w:val="28"/>
                <w:szCs w:val="28"/>
              </w:rPr>
              <w:br w:type="page"/>
            </w:r>
            <w:r w:rsidR="0057338C" w:rsidRPr="00F55D59">
              <w:rPr>
                <w:rFonts w:ascii="Angsana New" w:hAnsi="Angsana New"/>
                <w:spacing w:val="-3"/>
                <w:sz w:val="28"/>
                <w:szCs w:val="28"/>
              </w:rPr>
              <w:tab/>
            </w:r>
            <w:r w:rsidR="0057338C" w:rsidRPr="00F55D59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="0057338C" w:rsidRPr="00F55D59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="0057338C"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="0057338C" w:rsidRPr="00F55D5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7338C"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="0057338C" w:rsidRPr="00F55D5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57338C" w:rsidRPr="00F55D59" w:rsidTr="00753182">
        <w:trPr>
          <w:tblHeader/>
        </w:trPr>
        <w:tc>
          <w:tcPr>
            <w:tcW w:w="2880" w:type="dxa"/>
            <w:vAlign w:val="bottom"/>
          </w:tcPr>
          <w:p w:rsidR="0057338C" w:rsidRPr="00F55D59" w:rsidRDefault="0057338C" w:rsidP="00C206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bottom"/>
          </w:tcPr>
          <w:p w:rsidR="0057338C" w:rsidRPr="00F55D59" w:rsidRDefault="0057338C" w:rsidP="00C206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5" w:type="dxa"/>
            <w:gridSpan w:val="2"/>
            <w:vAlign w:val="bottom"/>
          </w:tcPr>
          <w:p w:rsidR="0057338C" w:rsidRPr="00F55D59" w:rsidRDefault="0057338C" w:rsidP="00C206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40" w:type="dxa"/>
            <w:vAlign w:val="bottom"/>
          </w:tcPr>
          <w:p w:rsidR="0057338C" w:rsidRPr="00F55D59" w:rsidRDefault="0057338C" w:rsidP="00C206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215E" w:rsidRPr="00F55D59" w:rsidTr="00753182">
        <w:trPr>
          <w:tblHeader/>
        </w:trPr>
        <w:tc>
          <w:tcPr>
            <w:tcW w:w="2880" w:type="dxa"/>
            <w:vAlign w:val="bottom"/>
          </w:tcPr>
          <w:p w:rsidR="008B215E" w:rsidRPr="00F55D59" w:rsidRDefault="008B215E" w:rsidP="00C206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8B215E" w:rsidRPr="00F55D59" w:rsidRDefault="00751F13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38" w:type="dxa"/>
            <w:vAlign w:val="bottom"/>
          </w:tcPr>
          <w:p w:rsidR="008B215E" w:rsidRPr="00F55D59" w:rsidRDefault="00751F13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937" w:type="dxa"/>
            <w:vAlign w:val="bottom"/>
          </w:tcPr>
          <w:p w:rsidR="008B215E" w:rsidRPr="00F55D59" w:rsidRDefault="00751F13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38" w:type="dxa"/>
            <w:vAlign w:val="bottom"/>
          </w:tcPr>
          <w:p w:rsidR="008B215E" w:rsidRPr="00F55D59" w:rsidRDefault="00751F13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2640" w:type="dxa"/>
            <w:vAlign w:val="bottom"/>
          </w:tcPr>
          <w:p w:rsidR="008B215E" w:rsidRPr="00F55D59" w:rsidRDefault="008B215E" w:rsidP="00C206CD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A7BD4" w:rsidRPr="00F55D59" w:rsidTr="00753182">
        <w:tc>
          <w:tcPr>
            <w:tcW w:w="2880" w:type="dxa"/>
            <w:vAlign w:val="bottom"/>
          </w:tcPr>
          <w:p w:rsidR="00BA7BD4" w:rsidRPr="00F55D59" w:rsidRDefault="00BA7BD4" w:rsidP="00BA7BD4">
            <w:pPr>
              <w:ind w:left="162" w:hanging="162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รายการกับบริษัทย่อย                                                                      </w:t>
            </w: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7" w:type="dxa"/>
            <w:vAlign w:val="bottom"/>
          </w:tcPr>
          <w:p w:rsidR="00BA7BD4" w:rsidRPr="00F55D59" w:rsidRDefault="00BA7BD4" w:rsidP="00BA7BD4">
            <w:pPr>
              <w:pStyle w:val="Header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BA7BD4" w:rsidRPr="00F55D59" w:rsidRDefault="00BA7BD4" w:rsidP="00BA7BD4">
            <w:pPr>
              <w:pStyle w:val="Header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BA7BD4" w:rsidRPr="00F55D59" w:rsidRDefault="00BA7BD4" w:rsidP="00BA7BD4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BA7BD4" w:rsidRPr="00F55D59" w:rsidRDefault="00BA7BD4" w:rsidP="00BA7BD4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40" w:type="dxa"/>
            <w:vAlign w:val="bottom"/>
          </w:tcPr>
          <w:p w:rsidR="00BA7BD4" w:rsidRPr="00F55D59" w:rsidRDefault="00BA7BD4" w:rsidP="00BA7BD4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40D9C" w:rsidRPr="00F55D59" w:rsidTr="00753182">
        <w:tc>
          <w:tcPr>
            <w:tcW w:w="2880" w:type="dxa"/>
            <w:vAlign w:val="bottom"/>
          </w:tcPr>
          <w:p w:rsidR="00240D9C" w:rsidRPr="00F55D59" w:rsidRDefault="00240D9C" w:rsidP="00240D9C">
            <w:pPr>
              <w:ind w:left="162" w:hanging="16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7" w:type="dxa"/>
            <w:vAlign w:val="bottom"/>
          </w:tcPr>
          <w:p w:rsidR="00240D9C" w:rsidRPr="00F55D59" w:rsidRDefault="00240D9C" w:rsidP="00240D9C">
            <w:pPr>
              <w:pStyle w:val="Header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:rsidR="00240D9C" w:rsidRPr="00F55D59" w:rsidRDefault="00240D9C" w:rsidP="00240D9C">
            <w:pPr>
              <w:pStyle w:val="Header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bottom"/>
          </w:tcPr>
          <w:p w:rsidR="00240D9C" w:rsidRPr="00F55D59" w:rsidRDefault="00240D9C" w:rsidP="00240D9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:rsidR="00240D9C" w:rsidRPr="00F55D59" w:rsidRDefault="00240D9C" w:rsidP="00240D9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17.8</w:t>
            </w:r>
          </w:p>
        </w:tc>
        <w:tc>
          <w:tcPr>
            <w:tcW w:w="2640" w:type="dxa"/>
            <w:vAlign w:val="bottom"/>
          </w:tcPr>
          <w:p w:rsidR="00240D9C" w:rsidRPr="00F55D59" w:rsidRDefault="00240D9C" w:rsidP="00240D9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240D9C" w:rsidRPr="00F55D59" w:rsidTr="00753182">
        <w:tc>
          <w:tcPr>
            <w:tcW w:w="2880" w:type="dxa"/>
            <w:vAlign w:val="bottom"/>
          </w:tcPr>
          <w:p w:rsidR="00240D9C" w:rsidRPr="00F55D59" w:rsidRDefault="00240D9C" w:rsidP="00240D9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37" w:type="dxa"/>
            <w:vAlign w:val="bottom"/>
          </w:tcPr>
          <w:p w:rsidR="00240D9C" w:rsidRPr="00F55D59" w:rsidRDefault="00240D9C" w:rsidP="00240D9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:rsidR="00240D9C" w:rsidRPr="00F55D59" w:rsidRDefault="00240D9C" w:rsidP="00240D9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bottom"/>
          </w:tcPr>
          <w:p w:rsidR="00240D9C" w:rsidRPr="00F55D59" w:rsidRDefault="00240D9C" w:rsidP="00240D9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7.0</w:t>
            </w:r>
          </w:p>
        </w:tc>
        <w:tc>
          <w:tcPr>
            <w:tcW w:w="938" w:type="dxa"/>
            <w:vAlign w:val="bottom"/>
          </w:tcPr>
          <w:p w:rsidR="00240D9C" w:rsidRPr="00F55D59" w:rsidRDefault="00240D9C" w:rsidP="00240D9C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640" w:type="dxa"/>
            <w:vAlign w:val="bottom"/>
          </w:tcPr>
          <w:p w:rsidR="00240D9C" w:rsidRPr="00F55D59" w:rsidRDefault="00240D9C" w:rsidP="00240D9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240D9C" w:rsidRPr="00F55D59" w:rsidTr="00753182">
        <w:tc>
          <w:tcPr>
            <w:tcW w:w="2880" w:type="dxa"/>
          </w:tcPr>
          <w:p w:rsidR="00240D9C" w:rsidRPr="00F55D59" w:rsidRDefault="00240D9C" w:rsidP="00240D9C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37" w:type="dxa"/>
          </w:tcPr>
          <w:p w:rsidR="00240D9C" w:rsidRPr="00F55D59" w:rsidRDefault="00240D9C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</w:tcPr>
          <w:p w:rsidR="00240D9C" w:rsidRPr="00F55D59" w:rsidRDefault="00240D9C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</w:tcPr>
          <w:p w:rsidR="00240D9C" w:rsidRPr="00F55D59" w:rsidRDefault="00240D9C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1.2</w:t>
            </w:r>
          </w:p>
        </w:tc>
        <w:tc>
          <w:tcPr>
            <w:tcW w:w="938" w:type="dxa"/>
          </w:tcPr>
          <w:p w:rsidR="00240D9C" w:rsidRPr="00F55D59" w:rsidRDefault="00240D9C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640" w:type="dxa"/>
            <w:vAlign w:val="bottom"/>
          </w:tcPr>
          <w:p w:rsidR="00240D9C" w:rsidRPr="00F55D59" w:rsidRDefault="00240D9C" w:rsidP="00240D9C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มูลค่าตามบัญชี</w:t>
            </w:r>
            <w:r w:rsidR="00F55D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บวกกำไร</w:t>
            </w:r>
            <w:r w:rsidR="00753182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</w:t>
            </w: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</w:t>
            </w:r>
          </w:p>
        </w:tc>
      </w:tr>
      <w:tr w:rsidR="00753182" w:rsidRPr="00F55D59" w:rsidTr="00753182">
        <w:tc>
          <w:tcPr>
            <w:tcW w:w="2880" w:type="dxa"/>
          </w:tcPr>
          <w:p w:rsidR="00753182" w:rsidRPr="00F55D59" w:rsidRDefault="00753182" w:rsidP="00753182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7" w:type="dxa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7" w:type="dxa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0.3</w:t>
            </w:r>
          </w:p>
        </w:tc>
        <w:tc>
          <w:tcPr>
            <w:tcW w:w="938" w:type="dxa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640" w:type="dxa"/>
            <w:vAlign w:val="bottom"/>
          </w:tcPr>
          <w:p w:rsidR="00753182" w:rsidRPr="00F55D59" w:rsidRDefault="00753182" w:rsidP="0075318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บวกกำไร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</w:t>
            </w: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</w:t>
            </w:r>
          </w:p>
        </w:tc>
      </w:tr>
      <w:tr w:rsidR="00753182" w:rsidRPr="00F55D59" w:rsidTr="00753182">
        <w:tc>
          <w:tcPr>
            <w:tcW w:w="2880" w:type="dxa"/>
            <w:vAlign w:val="bottom"/>
          </w:tcPr>
          <w:p w:rsidR="00753182" w:rsidRPr="00F55D59" w:rsidRDefault="00753182" w:rsidP="00753182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37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40" w:type="dxa"/>
            <w:vAlign w:val="bottom"/>
          </w:tcPr>
          <w:p w:rsidR="00753182" w:rsidRPr="00F55D59" w:rsidRDefault="00753182" w:rsidP="00753182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53182" w:rsidRPr="00F55D59" w:rsidTr="00753182">
        <w:tc>
          <w:tcPr>
            <w:tcW w:w="2880" w:type="dxa"/>
            <w:vAlign w:val="bottom"/>
          </w:tcPr>
          <w:p w:rsidR="00753182" w:rsidRPr="00F55D59" w:rsidRDefault="00753182" w:rsidP="00753182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37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0.1</w:t>
            </w:r>
          </w:p>
        </w:tc>
        <w:tc>
          <w:tcPr>
            <w:tcW w:w="937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0.1</w:t>
            </w:r>
          </w:p>
        </w:tc>
        <w:tc>
          <w:tcPr>
            <w:tcW w:w="2640" w:type="dxa"/>
            <w:vAlign w:val="bottom"/>
          </w:tcPr>
          <w:p w:rsidR="00753182" w:rsidRPr="00F55D59" w:rsidRDefault="00753182" w:rsidP="00753182">
            <w:pPr>
              <w:ind w:left="252" w:right="-18" w:hanging="252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53182" w:rsidRPr="00F55D59" w:rsidTr="00753182">
        <w:tc>
          <w:tcPr>
            <w:tcW w:w="2880" w:type="dxa"/>
            <w:vAlign w:val="bottom"/>
          </w:tcPr>
          <w:p w:rsidR="00753182" w:rsidRPr="00F55D59" w:rsidRDefault="00753182" w:rsidP="0075318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37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0.6</w:t>
            </w:r>
          </w:p>
        </w:tc>
        <w:tc>
          <w:tcPr>
            <w:tcW w:w="938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5.0</w:t>
            </w:r>
          </w:p>
        </w:tc>
        <w:tc>
          <w:tcPr>
            <w:tcW w:w="937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0.6</w:t>
            </w:r>
          </w:p>
        </w:tc>
        <w:tc>
          <w:tcPr>
            <w:tcW w:w="938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5.0</w:t>
            </w:r>
          </w:p>
        </w:tc>
        <w:tc>
          <w:tcPr>
            <w:tcW w:w="2640" w:type="dxa"/>
            <w:vAlign w:val="bottom"/>
          </w:tcPr>
          <w:p w:rsidR="00753182" w:rsidRPr="00F55D59" w:rsidRDefault="00753182" w:rsidP="0075318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753182" w:rsidRPr="00F55D59" w:rsidTr="00753182">
        <w:tc>
          <w:tcPr>
            <w:tcW w:w="2880" w:type="dxa"/>
            <w:vAlign w:val="bottom"/>
          </w:tcPr>
          <w:p w:rsidR="00753182" w:rsidRPr="00F55D59" w:rsidRDefault="00753182" w:rsidP="00753182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37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  <w:tc>
          <w:tcPr>
            <w:tcW w:w="938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1.6</w:t>
            </w:r>
          </w:p>
        </w:tc>
        <w:tc>
          <w:tcPr>
            <w:tcW w:w="937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0.4</w:t>
            </w:r>
          </w:p>
        </w:tc>
        <w:tc>
          <w:tcPr>
            <w:tcW w:w="938" w:type="dxa"/>
            <w:vAlign w:val="bottom"/>
          </w:tcPr>
          <w:p w:rsidR="00753182" w:rsidRPr="00F55D59" w:rsidRDefault="00753182" w:rsidP="00753182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1.6</w:t>
            </w:r>
          </w:p>
        </w:tc>
        <w:tc>
          <w:tcPr>
            <w:tcW w:w="2640" w:type="dxa"/>
            <w:vAlign w:val="bottom"/>
          </w:tcPr>
          <w:p w:rsidR="00753182" w:rsidRPr="00F55D59" w:rsidRDefault="00753182" w:rsidP="00753182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57338C" w:rsidRPr="00F55D59" w:rsidRDefault="0057338C" w:rsidP="00291F7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956DE6" w:rsidRPr="00F55D59">
        <w:rPr>
          <w:rFonts w:ascii="Angsana New" w:hAnsi="Angsana New"/>
          <w:sz w:val="32"/>
          <w:szCs w:val="32"/>
        </w:rPr>
        <w:t>31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 </w:t>
      </w:r>
      <w:r w:rsidR="008B0AB8" w:rsidRPr="00F55D59">
        <w:rPr>
          <w:rFonts w:ascii="Angsana New" w:hAnsi="Angsana New"/>
          <w:sz w:val="32"/>
          <w:szCs w:val="32"/>
          <w:cs/>
        </w:rPr>
        <w:t>ธันวาคม</w:t>
      </w:r>
      <w:r w:rsidR="008B0AB8" w:rsidRPr="00F55D59">
        <w:rPr>
          <w:rFonts w:ascii="Angsana New" w:hAnsi="Angsana New"/>
          <w:sz w:val="32"/>
          <w:szCs w:val="32"/>
        </w:rPr>
        <w:t xml:space="preserve">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 และ 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Pr="00F55D59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57338C" w:rsidRPr="00F55D59" w:rsidTr="00126B63">
        <w:trPr>
          <w:tblHeader/>
        </w:trPr>
        <w:tc>
          <w:tcPr>
            <w:tcW w:w="4032" w:type="dxa"/>
            <w:vAlign w:val="bottom"/>
          </w:tcPr>
          <w:p w:rsidR="0057338C" w:rsidRPr="00F55D59" w:rsidRDefault="0057338C" w:rsidP="00E64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F55D59" w:rsidRDefault="0057338C" w:rsidP="00E64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F55D59" w:rsidRDefault="0057338C" w:rsidP="00E6433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55D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338C" w:rsidRPr="00F55D59" w:rsidTr="00126B63">
        <w:trPr>
          <w:tblHeader/>
        </w:trPr>
        <w:tc>
          <w:tcPr>
            <w:tcW w:w="4032" w:type="dxa"/>
            <w:vAlign w:val="bottom"/>
          </w:tcPr>
          <w:p w:rsidR="0057338C" w:rsidRPr="00F55D59" w:rsidRDefault="0057338C" w:rsidP="00E64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F55D59" w:rsidRDefault="0057338C" w:rsidP="00E64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57338C" w:rsidRPr="00F55D59" w:rsidRDefault="0057338C" w:rsidP="00E64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A5" w:rsidRPr="00F55D59" w:rsidTr="00126B63">
        <w:trPr>
          <w:tblHeader/>
        </w:trPr>
        <w:tc>
          <w:tcPr>
            <w:tcW w:w="4032" w:type="dxa"/>
            <w:vAlign w:val="bottom"/>
          </w:tcPr>
          <w:p w:rsidR="009E4CA5" w:rsidRPr="00F55D59" w:rsidRDefault="009E4CA5" w:rsidP="00E64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E4CA5" w:rsidRPr="00F55D59" w:rsidRDefault="00751F13" w:rsidP="00E6433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vAlign w:val="bottom"/>
          </w:tcPr>
          <w:p w:rsidR="009E4CA5" w:rsidRPr="00F55D59" w:rsidRDefault="00751F13" w:rsidP="00E6433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vAlign w:val="bottom"/>
          </w:tcPr>
          <w:p w:rsidR="009E4CA5" w:rsidRPr="00F55D59" w:rsidRDefault="00751F13" w:rsidP="00E6433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vAlign w:val="bottom"/>
          </w:tcPr>
          <w:p w:rsidR="009E4CA5" w:rsidRPr="00F55D59" w:rsidRDefault="00751F13" w:rsidP="00E6433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spacing w:line="340" w:lineRule="exact"/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F55D5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Pr="00F55D59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spacing w:line="34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ลูกหนี้ตามสัญญาก่อสร้าง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F55D59">
              <w:rPr>
                <w:rFonts w:ascii="Angsana New" w:hAnsi="Angsana New"/>
                <w:sz w:val="28"/>
                <w:szCs w:val="28"/>
              </w:rPr>
              <w:t>/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208,050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219,032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208,050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213,076</w:t>
            </w: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208,050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219,032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208,050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213,076</w:t>
            </w: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22EF7" w:rsidRPr="00F55D59">
              <w:rPr>
                <w:rFonts w:ascii="Angsana New" w:hAnsi="Angsana New"/>
                <w:sz w:val="28"/>
                <w:szCs w:val="28"/>
              </w:rPr>
              <w:t>208,050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bottom"/>
          </w:tcPr>
          <w:p w:rsidR="00240D9C" w:rsidRPr="00F55D59" w:rsidRDefault="00422EF7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(208,050)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รวมลูกหนี้ตามสัญญาก่อสร้าง </w:t>
            </w:r>
          </w:p>
        </w:tc>
        <w:tc>
          <w:tcPr>
            <w:tcW w:w="1260" w:type="dxa"/>
            <w:vAlign w:val="bottom"/>
          </w:tcPr>
          <w:p w:rsidR="00240D9C" w:rsidRPr="00F55D59" w:rsidRDefault="00422EF7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219,032</w:t>
            </w:r>
          </w:p>
        </w:tc>
        <w:tc>
          <w:tcPr>
            <w:tcW w:w="1260" w:type="dxa"/>
            <w:vAlign w:val="bottom"/>
          </w:tcPr>
          <w:p w:rsidR="00240D9C" w:rsidRPr="00F55D59" w:rsidRDefault="00422EF7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213,076</w:t>
            </w: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tabs>
                <w:tab w:val="left" w:pos="162"/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240D9C" w:rsidRPr="00F55D59" w:rsidRDefault="00DB4FB7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219,032</w:t>
            </w:r>
          </w:p>
        </w:tc>
        <w:tc>
          <w:tcPr>
            <w:tcW w:w="1260" w:type="dxa"/>
            <w:vAlign w:val="bottom"/>
          </w:tcPr>
          <w:p w:rsidR="00240D9C" w:rsidRPr="00F55D59" w:rsidRDefault="00DB4FB7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213,076</w:t>
            </w:r>
          </w:p>
        </w:tc>
      </w:tr>
      <w:tr w:rsidR="00240D9C" w:rsidRPr="00F55D59" w:rsidTr="007D662A">
        <w:tc>
          <w:tcPr>
            <w:tcW w:w="4032" w:type="dxa"/>
            <w:vAlign w:val="bottom"/>
          </w:tcPr>
          <w:p w:rsidR="00240D9C" w:rsidRPr="00F55D59" w:rsidRDefault="00240D9C" w:rsidP="00240D9C">
            <w:pPr>
              <w:spacing w:line="340" w:lineRule="exact"/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F55D59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tabs>
                <w:tab w:val="left" w:pos="162"/>
              </w:tabs>
              <w:spacing w:line="34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7,516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F55D59">
              <w:rPr>
                <w:rFonts w:ascii="Angsana New" w:hAnsi="Angsana New"/>
                <w:sz w:val="28"/>
                <w:szCs w:val="28"/>
              </w:rPr>
              <w:t>/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5,130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5,422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5,130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5,422</w:t>
            </w:r>
          </w:p>
        </w:tc>
      </w:tr>
      <w:tr w:rsidR="00D002AB" w:rsidRPr="00F55D59" w:rsidTr="00594731">
        <w:tc>
          <w:tcPr>
            <w:tcW w:w="4032" w:type="dxa"/>
            <w:vAlign w:val="bottom"/>
          </w:tcPr>
          <w:p w:rsidR="00D002AB" w:rsidRPr="00F55D59" w:rsidRDefault="00D002AB" w:rsidP="00594731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D002AB" w:rsidRPr="00F55D59" w:rsidRDefault="00D002AB" w:rsidP="0059473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5,130</w:t>
            </w:r>
          </w:p>
        </w:tc>
        <w:tc>
          <w:tcPr>
            <w:tcW w:w="1260" w:type="dxa"/>
            <w:vAlign w:val="bottom"/>
          </w:tcPr>
          <w:p w:rsidR="00D002AB" w:rsidRPr="00F55D59" w:rsidRDefault="00D002AB" w:rsidP="0059473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5,422</w:t>
            </w:r>
          </w:p>
        </w:tc>
        <w:tc>
          <w:tcPr>
            <w:tcW w:w="1260" w:type="dxa"/>
            <w:vAlign w:val="bottom"/>
          </w:tcPr>
          <w:p w:rsidR="00D002AB" w:rsidRPr="00F55D59" w:rsidRDefault="009A3641" w:rsidP="0059473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12,6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="00D002AB" w:rsidRPr="00F55D5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:rsidR="00D002AB" w:rsidRPr="00F55D59" w:rsidRDefault="00D002AB" w:rsidP="0059473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5,510</w:t>
            </w:r>
          </w:p>
        </w:tc>
      </w:tr>
      <w:tr w:rsidR="00422EF7" w:rsidRPr="00F55D59" w:rsidTr="008F4840">
        <w:tc>
          <w:tcPr>
            <w:tcW w:w="4032" w:type="dxa"/>
            <w:vAlign w:val="bottom"/>
          </w:tcPr>
          <w:p w:rsidR="00422EF7" w:rsidRPr="00F55D59" w:rsidRDefault="00422EF7" w:rsidP="008F4840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422EF7" w:rsidRPr="00F55D59" w:rsidRDefault="00422EF7" w:rsidP="008F48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(5,130)</w:t>
            </w:r>
          </w:p>
        </w:tc>
        <w:tc>
          <w:tcPr>
            <w:tcW w:w="1260" w:type="dxa"/>
            <w:vAlign w:val="bottom"/>
          </w:tcPr>
          <w:p w:rsidR="00422EF7" w:rsidRPr="00F55D59" w:rsidRDefault="00422EF7" w:rsidP="008F48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260" w:type="dxa"/>
            <w:vAlign w:val="bottom"/>
          </w:tcPr>
          <w:p w:rsidR="00422EF7" w:rsidRPr="00F55D59" w:rsidRDefault="00422EF7" w:rsidP="008F48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(5,130)</w:t>
            </w:r>
          </w:p>
        </w:tc>
        <w:tc>
          <w:tcPr>
            <w:tcW w:w="1260" w:type="dxa"/>
            <w:vAlign w:val="bottom"/>
          </w:tcPr>
          <w:p w:rsidR="00422EF7" w:rsidRPr="00F55D59" w:rsidRDefault="00422EF7" w:rsidP="008F48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240D9C" w:rsidRPr="00F55D59" w:rsidRDefault="00422EF7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5,422</w:t>
            </w:r>
          </w:p>
        </w:tc>
        <w:tc>
          <w:tcPr>
            <w:tcW w:w="1260" w:type="dxa"/>
            <w:vAlign w:val="bottom"/>
          </w:tcPr>
          <w:p w:rsidR="00240D9C" w:rsidRPr="00F55D59" w:rsidRDefault="00422EF7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7,516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5,510</w:t>
            </w: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tabs>
                <w:tab w:val="left" w:pos="162"/>
              </w:tabs>
              <w:spacing w:line="340" w:lineRule="exact"/>
              <w:ind w:left="162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F55D5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55D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55D59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keepNext/>
              <w:spacing w:line="340" w:lineRule="exact"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Pr="00F55D59">
              <w:rPr>
                <w:rFonts w:ascii="Angsana New" w:hAnsi="Angsana New"/>
                <w:sz w:val="28"/>
                <w:szCs w:val="28"/>
              </w:rPr>
              <w:t>/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136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136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  <w:tr w:rsidR="00240D9C" w:rsidRPr="00F55D59" w:rsidTr="00126B63">
        <w:tc>
          <w:tcPr>
            <w:tcW w:w="4032" w:type="dxa"/>
            <w:vAlign w:val="bottom"/>
          </w:tcPr>
          <w:p w:rsidR="00240D9C" w:rsidRPr="00F55D59" w:rsidRDefault="00240D9C" w:rsidP="00240D9C">
            <w:pPr>
              <w:tabs>
                <w:tab w:val="left" w:pos="162"/>
              </w:tabs>
              <w:spacing w:line="340" w:lineRule="exact"/>
              <w:ind w:left="162" w:right="-108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F55D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F55D5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136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136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</w:tbl>
    <w:p w:rsidR="0057338C" w:rsidRPr="00F55D59" w:rsidRDefault="0057338C" w:rsidP="00E64338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55D5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7338C" w:rsidRPr="00F55D59" w:rsidRDefault="0057338C" w:rsidP="00E643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pacing w:val="-3"/>
          <w:sz w:val="32"/>
          <w:szCs w:val="32"/>
          <w:cs/>
        </w:rPr>
        <w:t>ในระหว่าง</w:t>
      </w:r>
      <w:r w:rsidRPr="00F55D59">
        <w:rPr>
          <w:rFonts w:ascii="Angsana New" w:hAnsi="Angsana New"/>
          <w:sz w:val="32"/>
          <w:szCs w:val="32"/>
          <w:cs/>
        </w:rPr>
        <w:t>ปีสิ้นสุดวันที่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956DE6" w:rsidRPr="00F55D59">
        <w:rPr>
          <w:rFonts w:ascii="Angsana New" w:hAnsi="Angsana New"/>
          <w:sz w:val="32"/>
          <w:szCs w:val="32"/>
        </w:rPr>
        <w:t>31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 และ 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Pr="00F55D59">
        <w:rPr>
          <w:rFonts w:ascii="Angsana New" w:hAnsi="Angsana New"/>
          <w:spacing w:val="-3"/>
          <w:sz w:val="32"/>
          <w:szCs w:val="32"/>
          <w:cs/>
        </w:rPr>
        <w:t xml:space="preserve"> บริษัทฯและบริษัทย่อย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57338C" w:rsidRPr="00F55D59" w:rsidTr="00126B63">
        <w:trPr>
          <w:tblHeader/>
        </w:trPr>
        <w:tc>
          <w:tcPr>
            <w:tcW w:w="3960" w:type="dxa"/>
            <w:vAlign w:val="bottom"/>
          </w:tcPr>
          <w:p w:rsidR="0057338C" w:rsidRPr="00F55D59" w:rsidRDefault="0057338C" w:rsidP="00E643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:rsidR="0057338C" w:rsidRPr="00F55D59" w:rsidRDefault="0057338C" w:rsidP="00E643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57338C" w:rsidRPr="00F55D59" w:rsidRDefault="0057338C" w:rsidP="00E6433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5D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50DA8" w:rsidRPr="00F55D59" w:rsidTr="00126B63">
        <w:trPr>
          <w:tblHeader/>
        </w:trPr>
        <w:tc>
          <w:tcPr>
            <w:tcW w:w="3960" w:type="dxa"/>
            <w:vAlign w:val="bottom"/>
          </w:tcPr>
          <w:p w:rsidR="00050DA8" w:rsidRPr="00F55D59" w:rsidRDefault="00050DA8" w:rsidP="00E643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050DA8" w:rsidRPr="00F55D59" w:rsidRDefault="00050DA8" w:rsidP="00E643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050DA8" w:rsidRPr="00F55D59" w:rsidRDefault="00050DA8" w:rsidP="00E64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</w:t>
            </w:r>
            <w:r w:rsidR="001336DC" w:rsidRPr="00F55D59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8B0AB8" w:rsidRPr="00F55D59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0DA8" w:rsidRPr="00F55D59" w:rsidTr="00126B63">
        <w:trPr>
          <w:tblHeader/>
        </w:trPr>
        <w:tc>
          <w:tcPr>
            <w:tcW w:w="3960" w:type="dxa"/>
            <w:vAlign w:val="bottom"/>
          </w:tcPr>
          <w:p w:rsidR="00050DA8" w:rsidRPr="00F55D59" w:rsidRDefault="00050DA8" w:rsidP="00E643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050DA8" w:rsidRPr="00F55D59" w:rsidRDefault="00050DA8" w:rsidP="00E643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050DA8" w:rsidRPr="00F55D59" w:rsidRDefault="00050DA8" w:rsidP="00E643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050DA8" w:rsidRPr="00F55D59" w:rsidRDefault="00751F13" w:rsidP="00E643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050DA8" w:rsidRPr="00F55D59" w:rsidRDefault="00751F13" w:rsidP="00E643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240D9C" w:rsidRPr="00F55D59" w:rsidTr="008A25DB">
        <w:trPr>
          <w:trHeight w:val="378"/>
        </w:trPr>
        <w:tc>
          <w:tcPr>
            <w:tcW w:w="3960" w:type="dxa"/>
            <w:vAlign w:val="bottom"/>
          </w:tcPr>
          <w:p w:rsidR="00240D9C" w:rsidRPr="00F55D59" w:rsidRDefault="00240D9C" w:rsidP="00240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46,692</w:t>
            </w:r>
          </w:p>
        </w:tc>
        <w:tc>
          <w:tcPr>
            <w:tcW w:w="1283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49,579</w:t>
            </w:r>
          </w:p>
        </w:tc>
      </w:tr>
      <w:tr w:rsidR="00240D9C" w:rsidRPr="00F55D59" w:rsidTr="00126B63">
        <w:trPr>
          <w:trHeight w:val="89"/>
        </w:trPr>
        <w:tc>
          <w:tcPr>
            <w:tcW w:w="3960" w:type="dxa"/>
            <w:vAlign w:val="bottom"/>
          </w:tcPr>
          <w:p w:rsidR="00240D9C" w:rsidRPr="00F55D59" w:rsidRDefault="00240D9C" w:rsidP="00240D9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1,987</w:t>
            </w:r>
          </w:p>
        </w:tc>
        <w:tc>
          <w:tcPr>
            <w:tcW w:w="1283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1,448</w:t>
            </w:r>
          </w:p>
        </w:tc>
      </w:tr>
      <w:tr w:rsidR="00240D9C" w:rsidRPr="00F55D59" w:rsidTr="00126B63">
        <w:tc>
          <w:tcPr>
            <w:tcW w:w="3960" w:type="dxa"/>
            <w:vAlign w:val="bottom"/>
          </w:tcPr>
          <w:p w:rsidR="00240D9C" w:rsidRPr="00F55D59" w:rsidRDefault="00240D9C" w:rsidP="00240D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48,679</w:t>
            </w:r>
          </w:p>
        </w:tc>
        <w:tc>
          <w:tcPr>
            <w:tcW w:w="1283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51,027</w:t>
            </w:r>
          </w:p>
        </w:tc>
      </w:tr>
    </w:tbl>
    <w:p w:rsidR="00E01C95" w:rsidRPr="00F55D59" w:rsidRDefault="0057338C" w:rsidP="00753182">
      <w:pPr>
        <w:tabs>
          <w:tab w:val="left" w:pos="1440"/>
        </w:tabs>
        <w:spacing w:before="240" w:after="120" w:line="36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01C95" w:rsidRPr="00F55D59">
        <w:rPr>
          <w:rFonts w:ascii="Angsana New" w:hAnsi="Angsana New"/>
          <w:b/>
          <w:bCs/>
          <w:sz w:val="32"/>
          <w:szCs w:val="32"/>
        </w:rPr>
        <w:t>.</w:t>
      </w:r>
      <w:r w:rsidR="00E01C95" w:rsidRPr="00F55D59">
        <w:rPr>
          <w:rFonts w:ascii="Angsana New" w:hAnsi="Angsana New"/>
          <w:b/>
          <w:bCs/>
          <w:sz w:val="32"/>
          <w:szCs w:val="32"/>
        </w:rPr>
        <w:tab/>
      </w:r>
      <w:r w:rsidR="004D15B0" w:rsidRPr="00F55D5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305"/>
        <w:gridCol w:w="1305"/>
        <w:gridCol w:w="1260"/>
        <w:gridCol w:w="1278"/>
      </w:tblGrid>
      <w:tr w:rsidR="002F20C9" w:rsidRPr="00F55D59" w:rsidTr="00126B63">
        <w:tc>
          <w:tcPr>
            <w:tcW w:w="9090" w:type="dxa"/>
            <w:gridSpan w:val="5"/>
          </w:tcPr>
          <w:p w:rsidR="002F20C9" w:rsidRPr="00F55D59" w:rsidRDefault="002F20C9" w:rsidP="007531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hAnsi="Angsana New"/>
                <w:sz w:val="32"/>
                <w:szCs w:val="32"/>
              </w:rPr>
              <w:t>: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20C9" w:rsidRPr="00F55D59" w:rsidTr="00126B63">
        <w:tc>
          <w:tcPr>
            <w:tcW w:w="3942" w:type="dxa"/>
          </w:tcPr>
          <w:p w:rsidR="002F20C9" w:rsidRPr="00F55D59" w:rsidRDefault="008B0AB8" w:rsidP="007531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</w:rPr>
              <w:br w:type="page"/>
            </w:r>
            <w:r w:rsidR="0022112B" w:rsidRPr="00F55D59">
              <w:rPr>
                <w:rFonts w:ascii="Angsana New" w:hAnsi="Angsana New"/>
                <w:cs/>
              </w:rPr>
              <w:softHyphen/>
            </w:r>
          </w:p>
        </w:tc>
        <w:tc>
          <w:tcPr>
            <w:tcW w:w="2610" w:type="dxa"/>
            <w:gridSpan w:val="2"/>
            <w:vAlign w:val="bottom"/>
          </w:tcPr>
          <w:p w:rsidR="002F20C9" w:rsidRPr="00F55D59" w:rsidRDefault="002F20C9" w:rsidP="00753182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:rsidR="002F20C9" w:rsidRPr="00F55D59" w:rsidRDefault="002F20C9" w:rsidP="00753182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20C9" w:rsidRPr="00F55D59" w:rsidTr="00126B63">
        <w:tc>
          <w:tcPr>
            <w:tcW w:w="3942" w:type="dxa"/>
          </w:tcPr>
          <w:p w:rsidR="002F20C9" w:rsidRPr="00F55D59" w:rsidRDefault="002F20C9" w:rsidP="007531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F20C9" w:rsidRPr="00F55D59" w:rsidRDefault="00751F13" w:rsidP="00753182">
            <w:pPr>
              <w:spacing w:line="340" w:lineRule="exact"/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2F20C9" w:rsidRPr="00F55D59" w:rsidRDefault="00751F13" w:rsidP="00753182">
            <w:pPr>
              <w:spacing w:line="340" w:lineRule="exact"/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0" w:type="dxa"/>
            <w:vAlign w:val="bottom"/>
          </w:tcPr>
          <w:p w:rsidR="002F20C9" w:rsidRPr="00F55D59" w:rsidRDefault="00751F13" w:rsidP="00753182">
            <w:pPr>
              <w:spacing w:line="340" w:lineRule="exact"/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78" w:type="dxa"/>
            <w:vAlign w:val="bottom"/>
          </w:tcPr>
          <w:p w:rsidR="002F20C9" w:rsidRPr="00F55D59" w:rsidRDefault="00751F13" w:rsidP="00753182">
            <w:pPr>
              <w:spacing w:line="340" w:lineRule="exact"/>
              <w:ind w:lef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240D9C" w:rsidRPr="00F55D59" w:rsidTr="001A1C92">
        <w:trPr>
          <w:trHeight w:val="160"/>
        </w:trPr>
        <w:tc>
          <w:tcPr>
            <w:tcW w:w="3942" w:type="dxa"/>
            <w:vAlign w:val="bottom"/>
          </w:tcPr>
          <w:p w:rsidR="00240D9C" w:rsidRPr="00F55D59" w:rsidRDefault="00240D9C" w:rsidP="00753182">
            <w:pPr>
              <w:spacing w:line="34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05" w:type="dxa"/>
          </w:tcPr>
          <w:p w:rsidR="00240D9C" w:rsidRPr="00F55D59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6,485</w:t>
            </w:r>
          </w:p>
        </w:tc>
        <w:tc>
          <w:tcPr>
            <w:tcW w:w="1305" w:type="dxa"/>
          </w:tcPr>
          <w:p w:rsidR="00240D9C" w:rsidRPr="00F55D59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5,998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6,320</w:t>
            </w:r>
          </w:p>
        </w:tc>
        <w:tc>
          <w:tcPr>
            <w:tcW w:w="1278" w:type="dxa"/>
            <w:vAlign w:val="bottom"/>
          </w:tcPr>
          <w:p w:rsidR="00240D9C" w:rsidRPr="00F55D59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5,930</w:t>
            </w:r>
          </w:p>
        </w:tc>
      </w:tr>
      <w:tr w:rsidR="00240D9C" w:rsidRPr="00F55D59" w:rsidTr="00126B63">
        <w:trPr>
          <w:trHeight w:val="63"/>
        </w:trPr>
        <w:tc>
          <w:tcPr>
            <w:tcW w:w="3942" w:type="dxa"/>
            <w:vAlign w:val="bottom"/>
          </w:tcPr>
          <w:p w:rsidR="00240D9C" w:rsidRPr="00F55D59" w:rsidRDefault="00240D9C" w:rsidP="00753182">
            <w:pPr>
              <w:spacing w:line="34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:rsidR="00240D9C" w:rsidRPr="00F55D59" w:rsidRDefault="00240D9C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101,065</w:t>
            </w:r>
          </w:p>
        </w:tc>
        <w:tc>
          <w:tcPr>
            <w:tcW w:w="1305" w:type="dxa"/>
            <w:vAlign w:val="bottom"/>
          </w:tcPr>
          <w:p w:rsidR="00240D9C" w:rsidRPr="00F55D59" w:rsidRDefault="00240D9C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117,082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26,292</w:t>
            </w:r>
          </w:p>
        </w:tc>
        <w:tc>
          <w:tcPr>
            <w:tcW w:w="1278" w:type="dxa"/>
            <w:vAlign w:val="bottom"/>
          </w:tcPr>
          <w:p w:rsidR="00240D9C" w:rsidRPr="00F55D59" w:rsidRDefault="00240D9C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97,516</w:t>
            </w:r>
          </w:p>
        </w:tc>
      </w:tr>
      <w:tr w:rsidR="00240D9C" w:rsidRPr="00F55D59" w:rsidTr="00126B63">
        <w:tc>
          <w:tcPr>
            <w:tcW w:w="3942" w:type="dxa"/>
          </w:tcPr>
          <w:p w:rsidR="00240D9C" w:rsidRPr="00F55D59" w:rsidRDefault="00240D9C" w:rsidP="007531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</w:tcPr>
          <w:p w:rsidR="00240D9C" w:rsidRPr="00F55D59" w:rsidRDefault="00240D9C" w:rsidP="007531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107,550</w:t>
            </w:r>
          </w:p>
        </w:tc>
        <w:tc>
          <w:tcPr>
            <w:tcW w:w="1305" w:type="dxa"/>
          </w:tcPr>
          <w:p w:rsidR="00240D9C" w:rsidRPr="00F55D59" w:rsidRDefault="00240D9C" w:rsidP="007531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123,080</w:t>
            </w:r>
          </w:p>
        </w:tc>
        <w:tc>
          <w:tcPr>
            <w:tcW w:w="1260" w:type="dxa"/>
            <w:vAlign w:val="bottom"/>
          </w:tcPr>
          <w:p w:rsidR="00240D9C" w:rsidRPr="00F55D59" w:rsidRDefault="00240D9C" w:rsidP="007531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32,612</w:t>
            </w:r>
          </w:p>
        </w:tc>
        <w:tc>
          <w:tcPr>
            <w:tcW w:w="1278" w:type="dxa"/>
            <w:vAlign w:val="bottom"/>
          </w:tcPr>
          <w:p w:rsidR="00240D9C" w:rsidRPr="00F55D59" w:rsidRDefault="00240D9C" w:rsidP="007531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103,446</w:t>
            </w:r>
          </w:p>
        </w:tc>
      </w:tr>
    </w:tbl>
    <w:p w:rsidR="00C206CD" w:rsidRPr="00F55D59" w:rsidRDefault="002F20C9" w:rsidP="00753182">
      <w:pPr>
        <w:tabs>
          <w:tab w:val="right" w:pos="7280"/>
          <w:tab w:val="right" w:pos="8540"/>
        </w:tabs>
        <w:spacing w:before="24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0ECE" w:rsidRPr="00F55D59">
        <w:rPr>
          <w:rFonts w:ascii="Angsana New" w:hAnsi="Angsana New"/>
          <w:sz w:val="32"/>
          <w:szCs w:val="32"/>
        </w:rPr>
        <w:t xml:space="preserve">31 </w:t>
      </w:r>
      <w:r w:rsidR="004C0ECE" w:rsidRPr="00F55D59">
        <w:rPr>
          <w:rFonts w:ascii="Angsana New" w:hAnsi="Angsana New"/>
          <w:sz w:val="32"/>
          <w:szCs w:val="32"/>
          <w:cs/>
        </w:rPr>
        <w:t>ธันวาคม</w:t>
      </w:r>
      <w:r w:rsidRPr="00F55D59">
        <w:rPr>
          <w:rFonts w:ascii="Angsana New" w:hAnsi="Angsana New"/>
          <w:sz w:val="32"/>
          <w:szCs w:val="32"/>
          <w:cs/>
        </w:rPr>
        <w:t xml:space="preserve">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="00087DD7" w:rsidRPr="00F55D59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Pr="00F55D59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240D9C" w:rsidRPr="00F55D59">
        <w:rPr>
          <w:rFonts w:ascii="Angsana New" w:hAnsi="Angsana New"/>
          <w:sz w:val="32"/>
          <w:szCs w:val="32"/>
          <w:cs/>
        </w:rPr>
        <w:t>0.10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ถึง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2B43AB" w:rsidRPr="00F55D59">
        <w:rPr>
          <w:rFonts w:ascii="Angsana New" w:hAnsi="Angsana New"/>
          <w:sz w:val="32"/>
          <w:szCs w:val="32"/>
        </w:rPr>
        <w:t>1.</w:t>
      </w:r>
      <w:r w:rsidR="00240D9C" w:rsidRPr="00F55D59">
        <w:rPr>
          <w:rFonts w:ascii="Angsana New" w:hAnsi="Angsana New"/>
          <w:sz w:val="32"/>
          <w:szCs w:val="32"/>
          <w:cs/>
        </w:rPr>
        <w:t>2</w:t>
      </w:r>
      <w:r w:rsidR="00F55D59">
        <w:rPr>
          <w:rFonts w:ascii="Angsana New" w:hAnsi="Angsana New"/>
          <w:sz w:val="32"/>
          <w:szCs w:val="32"/>
        </w:rPr>
        <w:t>0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ต่อปี 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="00087DD7" w:rsidRPr="00F55D59">
        <w:rPr>
          <w:rFonts w:ascii="Angsana New" w:hAnsi="Angsana New"/>
          <w:sz w:val="32"/>
          <w:szCs w:val="32"/>
          <w:cs/>
        </w:rPr>
        <w:t xml:space="preserve"> </w:t>
      </w:r>
      <w:r w:rsidR="002B43AB" w:rsidRPr="00F55D59">
        <w:rPr>
          <w:rFonts w:ascii="Angsana New" w:hAnsi="Angsana New"/>
          <w:sz w:val="32"/>
          <w:szCs w:val="32"/>
        </w:rPr>
        <w:t xml:space="preserve">     </w:t>
      </w:r>
      <w:r w:rsidRPr="00F55D59">
        <w:rPr>
          <w:rFonts w:ascii="Angsana New" w:hAnsi="Angsana New"/>
          <w:sz w:val="32"/>
          <w:szCs w:val="32"/>
          <w:cs/>
        </w:rPr>
        <w:t xml:space="preserve">ร้อยละ </w:t>
      </w:r>
      <w:r w:rsidR="00BA7BD4" w:rsidRPr="00F55D59">
        <w:rPr>
          <w:rFonts w:ascii="Angsana New" w:hAnsi="Angsana New"/>
          <w:sz w:val="32"/>
          <w:szCs w:val="32"/>
        </w:rPr>
        <w:t xml:space="preserve">0.10 </w:t>
      </w:r>
      <w:r w:rsidR="00BA7BD4" w:rsidRPr="00F55D59">
        <w:rPr>
          <w:rFonts w:ascii="Angsana New" w:hAnsi="Angsana New"/>
          <w:sz w:val="32"/>
          <w:szCs w:val="32"/>
          <w:cs/>
        </w:rPr>
        <w:t>ถึง</w:t>
      </w:r>
      <w:r w:rsidR="00BA7BD4" w:rsidRPr="00F55D59">
        <w:rPr>
          <w:rFonts w:ascii="Angsana New" w:hAnsi="Angsana New"/>
          <w:sz w:val="32"/>
          <w:szCs w:val="32"/>
        </w:rPr>
        <w:t xml:space="preserve"> 1.20 </w:t>
      </w:r>
      <w:r w:rsidRPr="00F55D59">
        <w:rPr>
          <w:rFonts w:ascii="Angsana New" w:hAnsi="Angsana New"/>
          <w:sz w:val="32"/>
          <w:szCs w:val="32"/>
          <w:cs/>
        </w:rPr>
        <w:t>ต่อปี)</w:t>
      </w:r>
    </w:p>
    <w:p w:rsidR="001342AD" w:rsidRPr="00F55D59" w:rsidRDefault="001A2DB3" w:rsidP="00753182">
      <w:pPr>
        <w:spacing w:before="120" w:after="120" w:line="36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8</w:t>
      </w:r>
      <w:r w:rsidR="00E01C95" w:rsidRPr="00F55D59">
        <w:rPr>
          <w:rFonts w:ascii="Angsana New" w:hAnsi="Angsana New"/>
          <w:b/>
          <w:bCs/>
          <w:sz w:val="32"/>
          <w:szCs w:val="32"/>
        </w:rPr>
        <w:t>.</w:t>
      </w:r>
      <w:r w:rsidR="00E01C95" w:rsidRPr="00F55D59">
        <w:rPr>
          <w:rFonts w:ascii="Angsana New" w:hAnsi="Angsana New"/>
          <w:b/>
          <w:bCs/>
          <w:sz w:val="32"/>
          <w:szCs w:val="32"/>
        </w:rPr>
        <w:tab/>
      </w:r>
      <w:r w:rsidR="001342AD" w:rsidRPr="00F55D59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5711CD" w:rsidRPr="00F55D59">
        <w:rPr>
          <w:rFonts w:ascii="Angsana New" w:hAnsi="Angsana New"/>
          <w:b/>
          <w:bCs/>
          <w:sz w:val="32"/>
          <w:szCs w:val="32"/>
          <w:cs/>
        </w:rPr>
        <w:t>การค้า</w:t>
      </w:r>
      <w:r w:rsidR="001342AD" w:rsidRPr="00F55D59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73213" w:rsidRPr="00FE2318" w:rsidTr="00126B63">
        <w:tc>
          <w:tcPr>
            <w:tcW w:w="3960" w:type="dxa"/>
            <w:vAlign w:val="bottom"/>
          </w:tcPr>
          <w:p w:rsidR="00B73213" w:rsidRPr="00FE2318" w:rsidRDefault="001342AD" w:rsidP="0075318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ab/>
            </w:r>
            <w:r w:rsidR="00B73213" w:rsidRPr="00FE231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="00B73213" w:rsidRPr="00FE231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="00B73213" w:rsidRPr="00FE231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:rsidR="00B73213" w:rsidRPr="00FE2318" w:rsidRDefault="00B73213" w:rsidP="0075318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B73213" w:rsidRPr="00FE2318" w:rsidRDefault="00B73213" w:rsidP="00753182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(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23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E23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3213" w:rsidRPr="00FE2318" w:rsidTr="00126B63">
        <w:tc>
          <w:tcPr>
            <w:tcW w:w="3960" w:type="dxa"/>
            <w:vAlign w:val="bottom"/>
          </w:tcPr>
          <w:p w:rsidR="00B73213" w:rsidRPr="00FE2318" w:rsidRDefault="00B73213" w:rsidP="0075318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B73213" w:rsidRPr="00FE2318" w:rsidRDefault="00B73213" w:rsidP="007531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B73213" w:rsidRPr="00FE2318" w:rsidRDefault="00B73213" w:rsidP="007531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A5" w:rsidRPr="00FE2318" w:rsidTr="00126B63">
        <w:tc>
          <w:tcPr>
            <w:tcW w:w="3960" w:type="dxa"/>
            <w:vAlign w:val="bottom"/>
          </w:tcPr>
          <w:p w:rsidR="009E4CA5" w:rsidRPr="00FE2318" w:rsidRDefault="009E4CA5" w:rsidP="0075318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9E4CA5" w:rsidRPr="00FE2318" w:rsidRDefault="00751F13" w:rsidP="0075318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231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9E4CA5" w:rsidRPr="00FE2318" w:rsidRDefault="00751F13" w:rsidP="0075318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2318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2" w:type="dxa"/>
            <w:vAlign w:val="bottom"/>
          </w:tcPr>
          <w:p w:rsidR="009E4CA5" w:rsidRPr="00FE2318" w:rsidRDefault="00751F13" w:rsidP="0075318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231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9E4CA5" w:rsidRPr="00FE2318" w:rsidRDefault="00751F13" w:rsidP="0075318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2318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E2318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E2318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753182">
            <w:pPr>
              <w:spacing w:line="340" w:lineRule="exact"/>
              <w:ind w:left="16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6 - 12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10,982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5,026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753182">
            <w:pPr>
              <w:spacing w:line="340" w:lineRule="exact"/>
              <w:ind w:left="16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E2318">
              <w:rPr>
                <w:rFonts w:ascii="Angsana New" w:hAnsi="Angsana New"/>
                <w:sz w:val="28"/>
                <w:szCs w:val="28"/>
              </w:rPr>
              <w:t>12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219,032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213,076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B43AB" w:rsidRPr="00FE2318">
              <w:rPr>
                <w:rFonts w:ascii="Angsana New" w:hAnsi="Angsana New"/>
                <w:sz w:val="28"/>
                <w:szCs w:val="28"/>
              </w:rPr>
              <w:t>208,050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240D9C" w:rsidRPr="00FE2318" w:rsidRDefault="002B43AB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(208,050)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240D9C" w:rsidRPr="00FE2318" w:rsidRDefault="002B43AB" w:rsidP="00B171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B171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219,032</w:t>
            </w:r>
          </w:p>
        </w:tc>
        <w:tc>
          <w:tcPr>
            <w:tcW w:w="1282" w:type="dxa"/>
            <w:vAlign w:val="bottom"/>
          </w:tcPr>
          <w:p w:rsidR="00240D9C" w:rsidRPr="00FE2318" w:rsidRDefault="002B43AB" w:rsidP="00B171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B171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213,076</w:t>
            </w:r>
          </w:p>
        </w:tc>
      </w:tr>
      <w:tr w:rsidR="00753182" w:rsidRPr="00FE2318" w:rsidTr="00957954">
        <w:trPr>
          <w:trHeight w:val="279"/>
        </w:trPr>
        <w:tc>
          <w:tcPr>
            <w:tcW w:w="3960" w:type="dxa"/>
            <w:vAlign w:val="bottom"/>
          </w:tcPr>
          <w:p w:rsidR="00753182" w:rsidRPr="00FE2318" w:rsidRDefault="00753182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E2318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E2318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728,0</w:t>
            </w:r>
            <w:r w:rsidRPr="00FE2318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974,275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709,978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974,275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ab/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E2318">
              <w:rPr>
                <w:rFonts w:ascii="Angsana New" w:hAnsi="Angsana New"/>
                <w:sz w:val="28"/>
                <w:szCs w:val="28"/>
              </w:rPr>
              <w:t>1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E23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176,221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182,826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176,221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182,826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36,184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75,446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36,184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75,446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18,181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18,181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51,488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23,542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51,488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23,542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ab/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E2318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130,512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31,729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130,512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31,729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1,122,49</w:t>
            </w:r>
            <w:r w:rsidRPr="00FE23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1,305,999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1,104,383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1,305,999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ตั๋วเงินรับและเช็คลงวันที่ล่วงหน้า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10,000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93,345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10,000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93,345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1,132,49</w:t>
            </w:r>
            <w:r w:rsidRPr="00FE23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1,399,344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1,114,383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1,399,344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E23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(32,438)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(32,438)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(32,438)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(32,438)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E23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FE23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1,100,05</w:t>
            </w:r>
            <w:r w:rsidRPr="00FE23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1,366,906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1,081,945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1,366,906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570,097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520,152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561,29</w:t>
            </w:r>
            <w:r w:rsidRPr="00FE23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520,152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1,670,153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1,887,058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1,643,2</w:t>
            </w:r>
            <w:r w:rsidRPr="00FE2318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1,887,058</w:t>
            </w:r>
          </w:p>
        </w:tc>
      </w:tr>
      <w:tr w:rsidR="00753182" w:rsidRPr="00FE2318" w:rsidTr="00957954">
        <w:tc>
          <w:tcPr>
            <w:tcW w:w="3960" w:type="dxa"/>
            <w:vAlign w:val="bottom"/>
          </w:tcPr>
          <w:p w:rsidR="00753182" w:rsidRPr="00FE2318" w:rsidRDefault="00753182" w:rsidP="007531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E23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1,670,153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2,106,090</w:t>
            </w:r>
          </w:p>
        </w:tc>
        <w:tc>
          <w:tcPr>
            <w:tcW w:w="1282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1,643,240</w:t>
            </w:r>
          </w:p>
        </w:tc>
        <w:tc>
          <w:tcPr>
            <w:tcW w:w="1283" w:type="dxa"/>
            <w:vAlign w:val="bottom"/>
          </w:tcPr>
          <w:p w:rsidR="00753182" w:rsidRPr="00FE2318" w:rsidRDefault="00753182" w:rsidP="007531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2,100,134</w:t>
            </w:r>
          </w:p>
        </w:tc>
      </w:tr>
      <w:tr w:rsidR="00FC0B7F" w:rsidRPr="00FE2318" w:rsidTr="00386057">
        <w:tc>
          <w:tcPr>
            <w:tcW w:w="3960" w:type="dxa"/>
            <w:vAlign w:val="bottom"/>
          </w:tcPr>
          <w:p w:rsidR="00FC0B7F" w:rsidRPr="00FE2318" w:rsidRDefault="00FC0B7F" w:rsidP="00DF36A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ab/>
            </w:r>
            <w:r w:rsidRPr="00FE231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E231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E231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:rsidR="00FC0B7F" w:rsidRPr="00FE2318" w:rsidRDefault="00FC0B7F" w:rsidP="00DF36A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FC0B7F" w:rsidRPr="00FE2318" w:rsidRDefault="00FC0B7F" w:rsidP="00DF36AF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(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23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E23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0B7F" w:rsidRPr="00FE2318" w:rsidTr="00386057">
        <w:tc>
          <w:tcPr>
            <w:tcW w:w="3960" w:type="dxa"/>
            <w:vAlign w:val="bottom"/>
          </w:tcPr>
          <w:p w:rsidR="00FC0B7F" w:rsidRPr="00FE2318" w:rsidRDefault="00FC0B7F" w:rsidP="00DF36A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FC0B7F" w:rsidRPr="00FE2318" w:rsidRDefault="00FC0B7F" w:rsidP="00DF36A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FC0B7F" w:rsidRPr="00FE2318" w:rsidRDefault="00FC0B7F" w:rsidP="00DF36A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0B7F" w:rsidRPr="00FE2318" w:rsidTr="00386057">
        <w:tc>
          <w:tcPr>
            <w:tcW w:w="3960" w:type="dxa"/>
            <w:vAlign w:val="bottom"/>
          </w:tcPr>
          <w:p w:rsidR="00FC0B7F" w:rsidRPr="00FE2318" w:rsidRDefault="00FC0B7F" w:rsidP="00DF36AF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FC0B7F" w:rsidRPr="00FE2318" w:rsidRDefault="00FC0B7F" w:rsidP="00DF36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231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FC0B7F" w:rsidRPr="00FE2318" w:rsidRDefault="00FC0B7F" w:rsidP="00DF36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2318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2" w:type="dxa"/>
            <w:vAlign w:val="bottom"/>
          </w:tcPr>
          <w:p w:rsidR="00FC0B7F" w:rsidRPr="00FE2318" w:rsidRDefault="00FC0B7F" w:rsidP="00DF36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231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FC0B7F" w:rsidRPr="00FE2318" w:rsidRDefault="00FC0B7F" w:rsidP="00DF36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2318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DD369D" w:rsidRPr="00FE2318" w:rsidTr="00126B63">
        <w:tc>
          <w:tcPr>
            <w:tcW w:w="3960" w:type="dxa"/>
            <w:vAlign w:val="bottom"/>
          </w:tcPr>
          <w:p w:rsidR="00DD369D" w:rsidRPr="00FE2318" w:rsidRDefault="00DD369D" w:rsidP="00DF36AF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br w:type="page"/>
            </w:r>
            <w:r w:rsidRPr="00FE231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:rsidR="00DD369D" w:rsidRPr="00FE2318" w:rsidRDefault="00DD369D" w:rsidP="00DF36AF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DD369D" w:rsidRPr="00FE2318" w:rsidRDefault="00DD369D" w:rsidP="00DF36AF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DD369D" w:rsidRPr="00FE2318" w:rsidRDefault="00DD369D" w:rsidP="00DF36AF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DD369D" w:rsidRPr="00FE2318" w:rsidRDefault="00DD369D" w:rsidP="00DF36AF">
            <w:pPr>
              <w:tabs>
                <w:tab w:val="decimal" w:pos="10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DF36AF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E2318">
              <w:rPr>
                <w:rFonts w:ascii="Angsana New" w:hAnsi="Angsana New"/>
                <w:sz w:val="28"/>
                <w:szCs w:val="28"/>
              </w:rPr>
              <w:t>-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5,130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5,422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12,646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5,510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DF36A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9,1</w:t>
            </w:r>
            <w:r w:rsidR="00406242" w:rsidRPr="00FE231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22,384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8,745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22,365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DF36A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115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115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DF36A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  <w:vAlign w:val="bottom"/>
          </w:tcPr>
          <w:p w:rsidR="00240D9C" w:rsidRPr="00FE2318" w:rsidRDefault="0082483A" w:rsidP="00DF36A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8,8</w:t>
            </w:r>
            <w:r w:rsidR="00406242" w:rsidRPr="00FE2318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12,019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DF36A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8,634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11,241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DF36A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23,221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40,123</w:t>
            </w:r>
          </w:p>
        </w:tc>
        <w:tc>
          <w:tcPr>
            <w:tcW w:w="1282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30,140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39,414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DF36A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E23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240D9C" w:rsidRPr="00FE2318" w:rsidRDefault="00406242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2318">
              <w:rPr>
                <w:rFonts w:ascii="Angsana New" w:hAnsi="Angsana New"/>
                <w:sz w:val="28"/>
                <w:szCs w:val="28"/>
              </w:rPr>
              <w:t>5,832</w:t>
            </w:r>
            <w:r w:rsidR="00240D9C" w:rsidRPr="00FE231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(702)</w:t>
            </w:r>
          </w:p>
        </w:tc>
        <w:tc>
          <w:tcPr>
            <w:tcW w:w="1282" w:type="dxa"/>
            <w:vAlign w:val="bottom"/>
          </w:tcPr>
          <w:p w:rsidR="00240D9C" w:rsidRPr="00FE2318" w:rsidRDefault="00406242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(5,832)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(702)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DF36A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E23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240D9C" w:rsidRPr="00FE2318" w:rsidRDefault="00406242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</w:t>
            </w:r>
            <w:r w:rsidR="00D002AB" w:rsidRPr="00FE2318">
              <w:rPr>
                <w:rFonts w:ascii="Angsana New" w:hAnsi="Angsana New"/>
                <w:sz w:val="28"/>
                <w:szCs w:val="28"/>
              </w:rPr>
              <w:t>7</w:t>
            </w:r>
            <w:r w:rsidRPr="00FE2318">
              <w:rPr>
                <w:rFonts w:ascii="Angsana New" w:hAnsi="Angsana New"/>
                <w:sz w:val="28"/>
                <w:szCs w:val="28"/>
              </w:rPr>
              <w:t>,389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39,421</w:t>
            </w:r>
          </w:p>
        </w:tc>
        <w:tc>
          <w:tcPr>
            <w:tcW w:w="1282" w:type="dxa"/>
            <w:vAlign w:val="bottom"/>
          </w:tcPr>
          <w:p w:rsidR="00240D9C" w:rsidRPr="00FE2318" w:rsidRDefault="00406242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24,308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38,712</w:t>
            </w:r>
          </w:p>
        </w:tc>
      </w:tr>
      <w:tr w:rsidR="00240D9C" w:rsidRPr="00FE2318" w:rsidTr="00126B63">
        <w:tc>
          <w:tcPr>
            <w:tcW w:w="3960" w:type="dxa"/>
            <w:vAlign w:val="bottom"/>
          </w:tcPr>
          <w:p w:rsidR="00240D9C" w:rsidRPr="00FE2318" w:rsidRDefault="00240D9C" w:rsidP="00DF36A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231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E23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E23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240D9C" w:rsidRPr="00FE2318" w:rsidRDefault="00406242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1,687,542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2,145,511</w:t>
            </w:r>
          </w:p>
        </w:tc>
        <w:tc>
          <w:tcPr>
            <w:tcW w:w="1282" w:type="dxa"/>
            <w:vAlign w:val="bottom"/>
          </w:tcPr>
          <w:p w:rsidR="00240D9C" w:rsidRPr="00FE2318" w:rsidRDefault="00406242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1,667,54</w:t>
            </w:r>
            <w:r w:rsidR="00894EF8" w:rsidRPr="00FE23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:rsidR="00240D9C" w:rsidRPr="00FE2318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E2318">
              <w:rPr>
                <w:rFonts w:ascii="Angsana New" w:hAnsi="Angsana New"/>
                <w:sz w:val="28"/>
                <w:szCs w:val="28"/>
              </w:rPr>
              <w:t>2,138,846</w:t>
            </w:r>
          </w:p>
        </w:tc>
      </w:tr>
    </w:tbl>
    <w:p w:rsidR="00D41DB3" w:rsidRPr="00F55D59" w:rsidRDefault="00D41DB3" w:rsidP="00D41D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pacing w:val="-2"/>
          <w:sz w:val="32"/>
          <w:szCs w:val="32"/>
          <w:cs/>
        </w:rPr>
        <w:t>โครงการกำลังประสบปัญหาทางด้านการเงินหรืออยู่ในระหว่างเจรจาเรียกร้องค่าเสียหายและได้ชะลอการจ่ายค่าก่อสร้างที่มีต่อบริษัทฯออกไป บริษัทฯ</w:t>
      </w:r>
      <w:r w:rsidRPr="00F55D59">
        <w:rPr>
          <w:rFonts w:ascii="Angsana New" w:hAnsi="Angsana New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B171A4" w:rsidRPr="00F55D59" w:rsidRDefault="00B171A4" w:rsidP="00B171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:rsidR="008346A6" w:rsidRPr="00F55D59" w:rsidRDefault="001A2DB3" w:rsidP="00126B63">
      <w:pPr>
        <w:spacing w:before="120" w:after="120"/>
        <w:ind w:left="547" w:hanging="547"/>
        <w:jc w:val="thaiDistribute"/>
        <w:rPr>
          <w:rFonts w:ascii="Angsana New" w:hAnsi="Angsana New"/>
          <w:sz w:val="12"/>
          <w:szCs w:val="12"/>
        </w:rPr>
      </w:pPr>
      <w:r w:rsidRPr="00F55D59">
        <w:rPr>
          <w:rFonts w:ascii="Angsana New" w:hAnsi="Angsana New"/>
          <w:b/>
          <w:bCs/>
          <w:sz w:val="32"/>
          <w:szCs w:val="32"/>
        </w:rPr>
        <w:t>9</w:t>
      </w:r>
      <w:r w:rsidR="008346A6" w:rsidRPr="00F55D59">
        <w:rPr>
          <w:rFonts w:ascii="Angsana New" w:hAnsi="Angsana New"/>
          <w:b/>
          <w:bCs/>
          <w:sz w:val="32"/>
          <w:szCs w:val="32"/>
        </w:rPr>
        <w:t>.</w:t>
      </w:r>
      <w:r w:rsidR="008346A6" w:rsidRPr="00F55D59">
        <w:rPr>
          <w:rFonts w:ascii="Angsana New" w:hAnsi="Angsana New"/>
          <w:b/>
          <w:bCs/>
          <w:sz w:val="32"/>
          <w:szCs w:val="32"/>
        </w:rPr>
        <w:tab/>
      </w:r>
      <w:r w:rsidR="008346A6" w:rsidRPr="00F55D59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D822E9" w:rsidRPr="00F55D59">
        <w:rPr>
          <w:rFonts w:ascii="Angsana New" w:hAnsi="Angsana New"/>
          <w:b/>
          <w:bCs/>
          <w:sz w:val="32"/>
          <w:szCs w:val="32"/>
          <w:cs/>
        </w:rPr>
        <w:t>ค่าก่อสร้าง</w:t>
      </w:r>
      <w:r w:rsidR="008346A6" w:rsidRPr="00F55D59">
        <w:rPr>
          <w:rFonts w:ascii="Angsana New" w:hAnsi="Angsana New"/>
          <w:b/>
          <w:bCs/>
          <w:sz w:val="32"/>
          <w:szCs w:val="32"/>
          <w:cs/>
        </w:rPr>
        <w:t>ที่ยังไม่ได้เรียก</w:t>
      </w:r>
      <w:r w:rsidR="00D822E9" w:rsidRPr="00F55D59">
        <w:rPr>
          <w:rFonts w:ascii="Angsana New" w:hAnsi="Angsana New"/>
          <w:b/>
          <w:bCs/>
          <w:sz w:val="32"/>
          <w:szCs w:val="32"/>
          <w:cs/>
        </w:rPr>
        <w:t>เก็บ</w:t>
      </w:r>
      <w:r w:rsidR="008346A6" w:rsidRPr="00F55D59">
        <w:rPr>
          <w:rFonts w:ascii="Angsana New" w:hAnsi="Angsana New"/>
          <w:b/>
          <w:bCs/>
          <w:sz w:val="32"/>
          <w:szCs w:val="32"/>
        </w:rPr>
        <w:t>/</w:t>
      </w:r>
      <w:r w:rsidR="008346A6" w:rsidRPr="00F55D59">
        <w:rPr>
          <w:rFonts w:ascii="Angsana New" w:hAnsi="Angsana New"/>
          <w:b/>
          <w:bCs/>
          <w:sz w:val="32"/>
          <w:szCs w:val="32"/>
          <w:cs/>
        </w:rPr>
        <w:t>เงินรับล่วงหน้าจากผู้ว่าจ้างและรายได้ค่าก่อสร้างรับล่วงหน้า</w:t>
      </w: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276"/>
        <w:gridCol w:w="7"/>
        <w:gridCol w:w="1282"/>
        <w:gridCol w:w="23"/>
        <w:gridCol w:w="1260"/>
        <w:gridCol w:w="15"/>
      </w:tblGrid>
      <w:tr w:rsidR="008346A6" w:rsidRPr="00F55D59" w:rsidTr="00F37920">
        <w:trPr>
          <w:gridAfter w:val="1"/>
          <w:wAfter w:w="15" w:type="dxa"/>
        </w:trPr>
        <w:tc>
          <w:tcPr>
            <w:tcW w:w="3960" w:type="dxa"/>
            <w:vAlign w:val="bottom"/>
          </w:tcPr>
          <w:p w:rsidR="008346A6" w:rsidRPr="00DF36AF" w:rsidRDefault="008346A6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4"/>
          </w:tcPr>
          <w:p w:rsidR="008346A6" w:rsidRPr="00DF36AF" w:rsidRDefault="008346A6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3"/>
          </w:tcPr>
          <w:p w:rsidR="008346A6" w:rsidRPr="00DF36AF" w:rsidRDefault="008346A6" w:rsidP="00DF36AF">
            <w:pPr>
              <w:tabs>
                <w:tab w:val="decimal" w:pos="7740"/>
                <w:tab w:val="decimal" w:pos="8820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(</w:t>
            </w:r>
            <w:r w:rsidRPr="00DF36A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F3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36A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F3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46A6" w:rsidRPr="00F55D59" w:rsidTr="00F37920">
        <w:trPr>
          <w:gridAfter w:val="1"/>
          <w:wAfter w:w="15" w:type="dxa"/>
        </w:trPr>
        <w:tc>
          <w:tcPr>
            <w:tcW w:w="3960" w:type="dxa"/>
            <w:vAlign w:val="bottom"/>
          </w:tcPr>
          <w:p w:rsidR="008346A6" w:rsidRPr="00DF36AF" w:rsidRDefault="008346A6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4"/>
          </w:tcPr>
          <w:p w:rsidR="008346A6" w:rsidRPr="00DF36AF" w:rsidRDefault="008346A6" w:rsidP="00DF36A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:rsidR="008346A6" w:rsidRPr="00DF36AF" w:rsidRDefault="008346A6" w:rsidP="00DF36AF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A5" w:rsidRPr="00F55D59" w:rsidTr="00F37920">
        <w:trPr>
          <w:gridAfter w:val="1"/>
          <w:wAfter w:w="15" w:type="dxa"/>
        </w:trPr>
        <w:tc>
          <w:tcPr>
            <w:tcW w:w="3960" w:type="dxa"/>
            <w:vAlign w:val="bottom"/>
          </w:tcPr>
          <w:p w:rsidR="009E4CA5" w:rsidRPr="00DF36AF" w:rsidRDefault="009E4CA5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9E4CA5" w:rsidRPr="00DF36AF" w:rsidRDefault="00751F13" w:rsidP="00DF36A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6AF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gridSpan w:val="2"/>
            <w:vAlign w:val="bottom"/>
          </w:tcPr>
          <w:p w:rsidR="009E4CA5" w:rsidRPr="00DF36AF" w:rsidRDefault="00751F13" w:rsidP="00DF36A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6AF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2" w:type="dxa"/>
            <w:vAlign w:val="bottom"/>
          </w:tcPr>
          <w:p w:rsidR="009E4CA5" w:rsidRPr="00DF36AF" w:rsidRDefault="00751F13" w:rsidP="00DF36A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6AF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3" w:type="dxa"/>
            <w:gridSpan w:val="2"/>
            <w:vAlign w:val="bottom"/>
          </w:tcPr>
          <w:p w:rsidR="009E4CA5" w:rsidRPr="00DF36AF" w:rsidRDefault="00751F13" w:rsidP="00DF36A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F36AF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9E4CA5" w:rsidRPr="00F55D59" w:rsidTr="00F37920">
        <w:trPr>
          <w:gridAfter w:val="1"/>
          <w:wAfter w:w="15" w:type="dxa"/>
        </w:trPr>
        <w:tc>
          <w:tcPr>
            <w:tcW w:w="3960" w:type="dxa"/>
            <w:vAlign w:val="bottom"/>
          </w:tcPr>
          <w:p w:rsidR="009E4CA5" w:rsidRPr="00DF36AF" w:rsidRDefault="009E4CA5" w:rsidP="00DF36AF">
            <w:pPr>
              <w:pStyle w:val="Heading5"/>
              <w:keepNext w:val="0"/>
              <w:spacing w:line="340" w:lineRule="exact"/>
              <w:ind w:left="162" w:hanging="162"/>
              <w:jc w:val="left"/>
              <w:rPr>
                <w:sz w:val="28"/>
                <w:szCs w:val="28"/>
                <w:u w:val="none"/>
                <w:cs/>
              </w:rPr>
            </w:pPr>
            <w:r w:rsidRPr="00DF36AF">
              <w:rPr>
                <w:sz w:val="28"/>
                <w:szCs w:val="28"/>
                <w:u w:val="none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282" w:type="dxa"/>
            <w:gridSpan w:val="2"/>
          </w:tcPr>
          <w:p w:rsidR="009E4CA5" w:rsidRPr="00DF36AF" w:rsidRDefault="009E4CA5" w:rsidP="00DF36AF">
            <w:pPr>
              <w:tabs>
                <w:tab w:val="decimal" w:pos="7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:rsidR="009E4CA5" w:rsidRPr="00DF36AF" w:rsidRDefault="009E4CA5" w:rsidP="00DF36AF">
            <w:pPr>
              <w:tabs>
                <w:tab w:val="decimal" w:pos="7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9E4CA5" w:rsidRPr="00DF36AF" w:rsidRDefault="009E4CA5" w:rsidP="00DF36AF">
            <w:pPr>
              <w:tabs>
                <w:tab w:val="decimal" w:pos="7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</w:tcPr>
          <w:p w:rsidR="009E4CA5" w:rsidRPr="00DF36AF" w:rsidRDefault="009E4CA5" w:rsidP="00DF36AF">
            <w:pPr>
              <w:tabs>
                <w:tab w:val="decimal" w:pos="72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55D59" w:rsidTr="00F37920">
        <w:trPr>
          <w:gridAfter w:val="1"/>
          <w:wAfter w:w="15" w:type="dxa"/>
        </w:trPr>
        <w:tc>
          <w:tcPr>
            <w:tcW w:w="3960" w:type="dxa"/>
            <w:vAlign w:val="bottom"/>
          </w:tcPr>
          <w:p w:rsidR="00240D9C" w:rsidRPr="00DF36AF" w:rsidRDefault="00240D9C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  <w:cs/>
              </w:rPr>
              <w:t xml:space="preserve">มูลค่างานตามสัญญา </w:t>
            </w:r>
          </w:p>
        </w:tc>
        <w:tc>
          <w:tcPr>
            <w:tcW w:w="1282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19,756,628</w:t>
            </w:r>
          </w:p>
        </w:tc>
        <w:tc>
          <w:tcPr>
            <w:tcW w:w="1283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12,606,449</w:t>
            </w:r>
          </w:p>
        </w:tc>
        <w:tc>
          <w:tcPr>
            <w:tcW w:w="1282" w:type="dxa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19,756,628</w:t>
            </w:r>
          </w:p>
        </w:tc>
        <w:tc>
          <w:tcPr>
            <w:tcW w:w="1283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12,606,449</w:t>
            </w:r>
          </w:p>
        </w:tc>
      </w:tr>
      <w:tr w:rsidR="00240D9C" w:rsidRPr="00F55D59" w:rsidTr="00F37920">
        <w:trPr>
          <w:gridAfter w:val="1"/>
          <w:wAfter w:w="15" w:type="dxa"/>
        </w:trPr>
        <w:tc>
          <w:tcPr>
            <w:tcW w:w="3960" w:type="dxa"/>
            <w:vAlign w:val="bottom"/>
          </w:tcPr>
          <w:p w:rsidR="00240D9C" w:rsidRPr="00DF36AF" w:rsidRDefault="00240D9C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F36AF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282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8,276,682</w:t>
            </w:r>
          </w:p>
        </w:tc>
        <w:tc>
          <w:tcPr>
            <w:tcW w:w="1283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5,795,895</w:t>
            </w:r>
          </w:p>
        </w:tc>
        <w:tc>
          <w:tcPr>
            <w:tcW w:w="1282" w:type="dxa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8,276,682</w:t>
            </w:r>
          </w:p>
        </w:tc>
        <w:tc>
          <w:tcPr>
            <w:tcW w:w="1283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5,795,895</w:t>
            </w:r>
          </w:p>
        </w:tc>
      </w:tr>
      <w:tr w:rsidR="00240D9C" w:rsidRPr="00F55D59" w:rsidTr="00F37920">
        <w:trPr>
          <w:gridAfter w:val="1"/>
          <w:wAfter w:w="15" w:type="dxa"/>
        </w:trPr>
        <w:tc>
          <w:tcPr>
            <w:tcW w:w="3960" w:type="dxa"/>
            <w:vAlign w:val="bottom"/>
          </w:tcPr>
          <w:p w:rsidR="00240D9C" w:rsidRPr="00DF36AF" w:rsidRDefault="00240D9C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F3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F36AF">
              <w:rPr>
                <w:rFonts w:ascii="Angsana New" w:hAnsi="Angsana New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282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(6,845,275)</w:t>
            </w:r>
          </w:p>
        </w:tc>
        <w:tc>
          <w:tcPr>
            <w:tcW w:w="1283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(4,847,986)</w:t>
            </w:r>
          </w:p>
        </w:tc>
        <w:tc>
          <w:tcPr>
            <w:tcW w:w="1282" w:type="dxa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(6,845,275)</w:t>
            </w:r>
          </w:p>
        </w:tc>
        <w:tc>
          <w:tcPr>
            <w:tcW w:w="1283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(4,847,986)</w:t>
            </w:r>
          </w:p>
        </w:tc>
      </w:tr>
      <w:tr w:rsidR="00240D9C" w:rsidRPr="00F55D59" w:rsidTr="00F37920">
        <w:trPr>
          <w:gridAfter w:val="1"/>
          <w:wAfter w:w="15" w:type="dxa"/>
        </w:trPr>
        <w:tc>
          <w:tcPr>
            <w:tcW w:w="3960" w:type="dxa"/>
            <w:vAlign w:val="bottom"/>
          </w:tcPr>
          <w:p w:rsidR="00240D9C" w:rsidRPr="00DF36AF" w:rsidRDefault="00240D9C" w:rsidP="00DF36AF">
            <w:pPr>
              <w:pStyle w:val="Heading5"/>
              <w:keepNext w:val="0"/>
              <w:spacing w:line="340" w:lineRule="exact"/>
              <w:ind w:left="162" w:hanging="162"/>
              <w:jc w:val="left"/>
              <w:rPr>
                <w:b w:val="0"/>
                <w:bCs w:val="0"/>
                <w:sz w:val="28"/>
                <w:szCs w:val="28"/>
                <w:u w:val="none"/>
                <w:cs/>
              </w:rPr>
            </w:pPr>
            <w:r w:rsidRPr="00DF36AF">
              <w:rPr>
                <w:b w:val="0"/>
                <w:bCs w:val="0"/>
                <w:sz w:val="28"/>
                <w:szCs w:val="28"/>
                <w:u w:val="none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282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1,431,407</w:t>
            </w:r>
          </w:p>
        </w:tc>
        <w:tc>
          <w:tcPr>
            <w:tcW w:w="1283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947,909</w:t>
            </w:r>
          </w:p>
        </w:tc>
        <w:tc>
          <w:tcPr>
            <w:tcW w:w="1282" w:type="dxa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1,431,407</w:t>
            </w:r>
          </w:p>
        </w:tc>
        <w:tc>
          <w:tcPr>
            <w:tcW w:w="1283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947,909</w:t>
            </w:r>
          </w:p>
        </w:tc>
      </w:tr>
      <w:tr w:rsidR="00240D9C" w:rsidRPr="00F55D59" w:rsidTr="00F37920">
        <w:trPr>
          <w:gridAfter w:val="1"/>
          <w:wAfter w:w="15" w:type="dxa"/>
        </w:trPr>
        <w:tc>
          <w:tcPr>
            <w:tcW w:w="3960" w:type="dxa"/>
            <w:vAlign w:val="bottom"/>
          </w:tcPr>
          <w:p w:rsidR="00240D9C" w:rsidRPr="00DF36AF" w:rsidRDefault="00240D9C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240D9C" w:rsidRPr="00DF36AF" w:rsidRDefault="00240D9C" w:rsidP="00DF36AF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55D59" w:rsidTr="00F37920">
        <w:tc>
          <w:tcPr>
            <w:tcW w:w="3960" w:type="dxa"/>
            <w:vAlign w:val="bottom"/>
          </w:tcPr>
          <w:p w:rsidR="00240D9C" w:rsidRPr="00DF36AF" w:rsidRDefault="00240D9C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right="75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3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เงินรับล่วงหน้าจากผู้ว่าจ้างและรายได้ก่อสร้างรับล่วงหน้า</w:t>
            </w:r>
          </w:p>
        </w:tc>
        <w:tc>
          <w:tcPr>
            <w:tcW w:w="1260" w:type="dxa"/>
            <w:vAlign w:val="bottom"/>
          </w:tcPr>
          <w:p w:rsidR="00240D9C" w:rsidRPr="00DF36AF" w:rsidRDefault="00240D9C" w:rsidP="00DF36AF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gridSpan w:val="3"/>
            <w:vAlign w:val="bottom"/>
          </w:tcPr>
          <w:p w:rsidR="00240D9C" w:rsidRPr="00DF36AF" w:rsidRDefault="00240D9C" w:rsidP="00DF36AF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55D59" w:rsidTr="00F37920">
        <w:tc>
          <w:tcPr>
            <w:tcW w:w="3960" w:type="dxa"/>
            <w:vAlign w:val="bottom"/>
          </w:tcPr>
          <w:p w:rsidR="00240D9C" w:rsidRPr="00DF36AF" w:rsidRDefault="00240D9C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  <w:cs/>
              </w:rPr>
              <w:t xml:space="preserve">มูลค่างานตามสัญญา </w:t>
            </w:r>
          </w:p>
        </w:tc>
        <w:tc>
          <w:tcPr>
            <w:tcW w:w="1260" w:type="dxa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1,979,233</w:t>
            </w:r>
          </w:p>
        </w:tc>
        <w:tc>
          <w:tcPr>
            <w:tcW w:w="1298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3,289,724</w:t>
            </w:r>
          </w:p>
        </w:tc>
        <w:tc>
          <w:tcPr>
            <w:tcW w:w="1312" w:type="dxa"/>
            <w:gridSpan w:val="3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1,979,233</w:t>
            </w:r>
          </w:p>
        </w:tc>
        <w:tc>
          <w:tcPr>
            <w:tcW w:w="1275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3,289,724</w:t>
            </w:r>
          </w:p>
        </w:tc>
      </w:tr>
      <w:tr w:rsidR="00240D9C" w:rsidRPr="00F55D59" w:rsidTr="00F37920">
        <w:tc>
          <w:tcPr>
            <w:tcW w:w="3960" w:type="dxa"/>
            <w:vAlign w:val="bottom"/>
          </w:tcPr>
          <w:p w:rsidR="00240D9C" w:rsidRPr="00DF36AF" w:rsidRDefault="00240D9C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260" w:type="dxa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1,900,965</w:t>
            </w:r>
          </w:p>
        </w:tc>
        <w:tc>
          <w:tcPr>
            <w:tcW w:w="1298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2,549,756</w:t>
            </w:r>
          </w:p>
        </w:tc>
        <w:tc>
          <w:tcPr>
            <w:tcW w:w="1312" w:type="dxa"/>
            <w:gridSpan w:val="3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1,900,965</w:t>
            </w:r>
          </w:p>
        </w:tc>
        <w:tc>
          <w:tcPr>
            <w:tcW w:w="1275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2,549,756</w:t>
            </w:r>
          </w:p>
        </w:tc>
      </w:tr>
      <w:tr w:rsidR="00240D9C" w:rsidRPr="00F55D59" w:rsidTr="00F37920">
        <w:tc>
          <w:tcPr>
            <w:tcW w:w="3960" w:type="dxa"/>
            <w:vAlign w:val="bottom"/>
          </w:tcPr>
          <w:p w:rsidR="00240D9C" w:rsidRPr="00DF36AF" w:rsidRDefault="00240D9C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342" w:right="-288" w:hanging="34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F36AF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หัก</w:t>
            </w:r>
            <w:r w:rsidRPr="00DF36AF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DF36AF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</w:t>
            </w:r>
            <w:r w:rsidR="00DF36AF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รรับรู้รายได้ตามอัตราส่วนของงาน</w:t>
            </w:r>
            <w:r w:rsidRPr="00DF36AF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ที่ทำเสร็จ</w:t>
            </w:r>
          </w:p>
        </w:tc>
        <w:tc>
          <w:tcPr>
            <w:tcW w:w="1260" w:type="dxa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(1,838,527)</w:t>
            </w:r>
          </w:p>
        </w:tc>
        <w:tc>
          <w:tcPr>
            <w:tcW w:w="1298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(2,495,706)</w:t>
            </w:r>
          </w:p>
        </w:tc>
        <w:tc>
          <w:tcPr>
            <w:tcW w:w="1312" w:type="dxa"/>
            <w:gridSpan w:val="3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(1,838,527)</w:t>
            </w:r>
          </w:p>
        </w:tc>
        <w:tc>
          <w:tcPr>
            <w:tcW w:w="1275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(2,495,706)</w:t>
            </w:r>
          </w:p>
        </w:tc>
      </w:tr>
      <w:tr w:rsidR="00240D9C" w:rsidRPr="00F55D59" w:rsidTr="00F37920">
        <w:tc>
          <w:tcPr>
            <w:tcW w:w="3960" w:type="dxa"/>
            <w:vAlign w:val="bottom"/>
          </w:tcPr>
          <w:p w:rsidR="00240D9C" w:rsidRPr="00DF36AF" w:rsidRDefault="00240D9C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260" w:type="dxa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62,438</w:t>
            </w:r>
          </w:p>
        </w:tc>
        <w:tc>
          <w:tcPr>
            <w:tcW w:w="1298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54,050</w:t>
            </w:r>
          </w:p>
        </w:tc>
        <w:tc>
          <w:tcPr>
            <w:tcW w:w="1312" w:type="dxa"/>
            <w:gridSpan w:val="3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62,438</w:t>
            </w:r>
          </w:p>
        </w:tc>
        <w:tc>
          <w:tcPr>
            <w:tcW w:w="1275" w:type="dxa"/>
            <w:gridSpan w:val="2"/>
            <w:vAlign w:val="bottom"/>
          </w:tcPr>
          <w:p w:rsidR="00240D9C" w:rsidRPr="00DF36AF" w:rsidRDefault="00240D9C" w:rsidP="00DF36A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54,050</w:t>
            </w:r>
          </w:p>
        </w:tc>
      </w:tr>
      <w:tr w:rsidR="00240D9C" w:rsidRPr="00F55D59" w:rsidTr="00F37920">
        <w:tc>
          <w:tcPr>
            <w:tcW w:w="3960" w:type="dxa"/>
            <w:vAlign w:val="bottom"/>
          </w:tcPr>
          <w:p w:rsidR="00240D9C" w:rsidRPr="00DF36AF" w:rsidRDefault="00240D9C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260" w:type="dxa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1,339,293</w:t>
            </w:r>
          </w:p>
        </w:tc>
        <w:tc>
          <w:tcPr>
            <w:tcW w:w="1298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661,676</w:t>
            </w:r>
          </w:p>
        </w:tc>
        <w:tc>
          <w:tcPr>
            <w:tcW w:w="1312" w:type="dxa"/>
            <w:gridSpan w:val="3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1,339,293</w:t>
            </w:r>
          </w:p>
        </w:tc>
        <w:tc>
          <w:tcPr>
            <w:tcW w:w="1275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661,676</w:t>
            </w:r>
          </w:p>
        </w:tc>
      </w:tr>
      <w:tr w:rsidR="00240D9C" w:rsidRPr="00F55D59" w:rsidTr="00F37920">
        <w:tc>
          <w:tcPr>
            <w:tcW w:w="3960" w:type="dxa"/>
            <w:vAlign w:val="bottom"/>
          </w:tcPr>
          <w:p w:rsidR="00240D9C" w:rsidRPr="00DF36AF" w:rsidRDefault="00240D9C" w:rsidP="00DF36A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เงินรับล่วงหน้าจากผู้ว่าจ้างและรายได้ค่าก่อสร้างรับล่วงหน้า</w:t>
            </w:r>
          </w:p>
        </w:tc>
        <w:tc>
          <w:tcPr>
            <w:tcW w:w="1260" w:type="dxa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1,401,731</w:t>
            </w:r>
          </w:p>
        </w:tc>
        <w:tc>
          <w:tcPr>
            <w:tcW w:w="1298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715,726</w:t>
            </w:r>
          </w:p>
        </w:tc>
        <w:tc>
          <w:tcPr>
            <w:tcW w:w="1312" w:type="dxa"/>
            <w:gridSpan w:val="3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1,401,731</w:t>
            </w:r>
          </w:p>
        </w:tc>
        <w:tc>
          <w:tcPr>
            <w:tcW w:w="1275" w:type="dxa"/>
            <w:gridSpan w:val="2"/>
            <w:vAlign w:val="bottom"/>
          </w:tcPr>
          <w:p w:rsidR="00240D9C" w:rsidRPr="00DF36AF" w:rsidRDefault="00240D9C" w:rsidP="00DF36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F36AF">
              <w:rPr>
                <w:rFonts w:ascii="Angsana New" w:hAnsi="Angsana New"/>
                <w:sz w:val="28"/>
                <w:szCs w:val="28"/>
              </w:rPr>
              <w:t>715,726</w:t>
            </w:r>
          </w:p>
        </w:tc>
      </w:tr>
    </w:tbl>
    <w:p w:rsidR="00753182" w:rsidRDefault="0075318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37E27" w:rsidRPr="00F55D59" w:rsidRDefault="001A2DB3" w:rsidP="00F55D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37E27" w:rsidRPr="00F55D59">
        <w:rPr>
          <w:rFonts w:ascii="Angsana New" w:hAnsi="Angsana New"/>
          <w:b/>
          <w:bCs/>
          <w:sz w:val="32"/>
          <w:szCs w:val="32"/>
        </w:rPr>
        <w:t>.</w:t>
      </w:r>
      <w:r w:rsidR="00137E27" w:rsidRPr="00F55D59">
        <w:rPr>
          <w:rFonts w:ascii="Angsana New" w:hAnsi="Angsana New"/>
          <w:b/>
          <w:bCs/>
          <w:sz w:val="32"/>
          <w:szCs w:val="32"/>
        </w:rPr>
        <w:tab/>
      </w:r>
      <w:r w:rsidR="00137E27" w:rsidRPr="00F55D59">
        <w:rPr>
          <w:rFonts w:ascii="Angsana New" w:hAnsi="Angsana New"/>
          <w:b/>
          <w:bCs/>
          <w:sz w:val="32"/>
          <w:szCs w:val="32"/>
          <w:cs/>
        </w:rPr>
        <w:t>เงินฝากและเงินลงทุนที่มีภาระค้ำประกัน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37E27" w:rsidRPr="00F55D59" w:rsidTr="00126B63">
        <w:tc>
          <w:tcPr>
            <w:tcW w:w="9090" w:type="dxa"/>
            <w:gridSpan w:val="5"/>
          </w:tcPr>
          <w:p w:rsidR="00137E27" w:rsidRPr="00F55D59" w:rsidRDefault="00137E27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pacing w:val="-6"/>
                <w:sz w:val="32"/>
                <w:szCs w:val="32"/>
              </w:rPr>
              <w:tab/>
            </w:r>
            <w:r w:rsidRPr="00F55D59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hAnsi="Angsana New"/>
                <w:sz w:val="32"/>
                <w:szCs w:val="32"/>
              </w:rPr>
              <w:t>: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D2EE0" w:rsidRPr="00F55D59" w:rsidTr="007D662A">
        <w:tc>
          <w:tcPr>
            <w:tcW w:w="3960" w:type="dxa"/>
          </w:tcPr>
          <w:p w:rsidR="006D2EE0" w:rsidRPr="00F55D59" w:rsidRDefault="006D2EE0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6D2EE0" w:rsidRPr="00F55D59" w:rsidRDefault="006D2EE0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6D2EE0" w:rsidRPr="00F55D59" w:rsidRDefault="006D2EE0" w:rsidP="00F55D59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6D2EE0" w:rsidRPr="00F55D59" w:rsidTr="007D662A">
        <w:tc>
          <w:tcPr>
            <w:tcW w:w="3960" w:type="dxa"/>
          </w:tcPr>
          <w:p w:rsidR="006D2EE0" w:rsidRPr="00F55D59" w:rsidRDefault="006D2EE0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6D2EE0" w:rsidRPr="00F55D59" w:rsidRDefault="006D2EE0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6D2EE0" w:rsidRPr="00F55D59" w:rsidRDefault="006D2EE0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6D2EE0" w:rsidRPr="00F55D59" w:rsidRDefault="00751F13" w:rsidP="00F55D59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83" w:type="dxa"/>
            <w:vAlign w:val="bottom"/>
          </w:tcPr>
          <w:p w:rsidR="006D2EE0" w:rsidRPr="00F55D59" w:rsidRDefault="00751F13" w:rsidP="00F55D59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240D9C" w:rsidRPr="00F55D59" w:rsidTr="007D662A">
        <w:trPr>
          <w:trHeight w:val="63"/>
        </w:trPr>
        <w:tc>
          <w:tcPr>
            <w:tcW w:w="3960" w:type="dxa"/>
            <w:vAlign w:val="bottom"/>
          </w:tcPr>
          <w:p w:rsidR="00240D9C" w:rsidRPr="00F55D59" w:rsidRDefault="00240D9C" w:rsidP="00F55D59">
            <w:pPr>
              <w:spacing w:line="420" w:lineRule="exact"/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82" w:type="dxa"/>
          </w:tcPr>
          <w:p w:rsidR="00240D9C" w:rsidRPr="00F55D59" w:rsidRDefault="00240D9C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240D9C" w:rsidRPr="00F55D59" w:rsidRDefault="00240D9C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40D9C" w:rsidRPr="00F55D59" w:rsidRDefault="00240D9C" w:rsidP="00F55D59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1,527</w:t>
            </w:r>
          </w:p>
        </w:tc>
        <w:tc>
          <w:tcPr>
            <w:tcW w:w="1283" w:type="dxa"/>
            <w:vAlign w:val="bottom"/>
          </w:tcPr>
          <w:p w:rsidR="00240D9C" w:rsidRPr="00F55D59" w:rsidRDefault="00240D9C" w:rsidP="00F55D59">
            <w:pP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11,366</w:t>
            </w:r>
          </w:p>
        </w:tc>
      </w:tr>
      <w:tr w:rsidR="00240D9C" w:rsidRPr="00F55D59" w:rsidTr="007D662A">
        <w:trPr>
          <w:trHeight w:val="63"/>
        </w:trPr>
        <w:tc>
          <w:tcPr>
            <w:tcW w:w="3960" w:type="dxa"/>
            <w:vAlign w:val="bottom"/>
          </w:tcPr>
          <w:p w:rsidR="00240D9C" w:rsidRPr="00F55D59" w:rsidRDefault="00240D9C" w:rsidP="00F55D59">
            <w:pPr>
              <w:spacing w:line="420" w:lineRule="exact"/>
              <w:ind w:left="216" w:right="-115" w:hanging="216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82" w:type="dxa"/>
          </w:tcPr>
          <w:p w:rsidR="00240D9C" w:rsidRPr="00F55D59" w:rsidRDefault="00240D9C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240D9C" w:rsidRPr="00F55D59" w:rsidRDefault="00240D9C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40D9C" w:rsidRPr="00F55D59" w:rsidRDefault="00240D9C" w:rsidP="00F55D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24,797</w:t>
            </w:r>
          </w:p>
        </w:tc>
        <w:tc>
          <w:tcPr>
            <w:tcW w:w="1283" w:type="dxa"/>
            <w:vAlign w:val="bottom"/>
          </w:tcPr>
          <w:p w:rsidR="00240D9C" w:rsidRPr="00F55D59" w:rsidRDefault="00240D9C" w:rsidP="00F55D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24,645</w:t>
            </w:r>
          </w:p>
        </w:tc>
      </w:tr>
      <w:tr w:rsidR="00240D9C" w:rsidRPr="00F55D59" w:rsidTr="00126B63">
        <w:tc>
          <w:tcPr>
            <w:tcW w:w="3960" w:type="dxa"/>
          </w:tcPr>
          <w:p w:rsidR="00240D9C" w:rsidRPr="00F55D59" w:rsidRDefault="00240D9C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:rsidR="00240D9C" w:rsidRPr="00F55D59" w:rsidRDefault="00240D9C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240D9C" w:rsidRPr="00F55D59" w:rsidRDefault="00240D9C" w:rsidP="00F55D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40D9C" w:rsidRPr="00F55D59" w:rsidRDefault="00240D9C" w:rsidP="00F55D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26,324</w:t>
            </w:r>
          </w:p>
        </w:tc>
        <w:tc>
          <w:tcPr>
            <w:tcW w:w="1283" w:type="dxa"/>
            <w:vAlign w:val="bottom"/>
          </w:tcPr>
          <w:p w:rsidR="00240D9C" w:rsidRPr="00F55D59" w:rsidRDefault="00240D9C" w:rsidP="00F55D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36,011</w:t>
            </w:r>
          </w:p>
        </w:tc>
      </w:tr>
    </w:tbl>
    <w:p w:rsidR="00B22943" w:rsidRPr="00F55D59" w:rsidRDefault="00B22943" w:rsidP="00F55D59">
      <w:pPr>
        <w:tabs>
          <w:tab w:val="left" w:pos="90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w w:val="80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6DE6" w:rsidRPr="00F55D59">
        <w:rPr>
          <w:rFonts w:ascii="Angsana New" w:hAnsi="Angsana New"/>
          <w:sz w:val="32"/>
          <w:szCs w:val="32"/>
        </w:rPr>
        <w:t>31</w:t>
      </w:r>
      <w:r w:rsidRPr="00F55D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เงินฝากธนาคารและเงินลงทุนในพันธบัตร</w:t>
      </w:r>
      <w:r w:rsidR="00AC333B" w:rsidRPr="00F55D59">
        <w:rPr>
          <w:rFonts w:ascii="Angsana New" w:hAnsi="Angsana New"/>
          <w:sz w:val="32"/>
          <w:szCs w:val="32"/>
          <w:cs/>
        </w:rPr>
        <w:t>ธนาคารแห่งประเทศไทย</w:t>
      </w:r>
      <w:r w:rsidRPr="00F55D59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240D9C" w:rsidRPr="00F55D59">
        <w:rPr>
          <w:rFonts w:ascii="Angsana New" w:hAnsi="Angsana New"/>
          <w:sz w:val="32"/>
          <w:szCs w:val="32"/>
        </w:rPr>
        <w:t xml:space="preserve">0.80 </w:t>
      </w:r>
      <w:r w:rsidR="00B171A4">
        <w:rPr>
          <w:rFonts w:ascii="Angsana New" w:hAnsi="Angsana New" w:hint="cs"/>
          <w:sz w:val="32"/>
          <w:szCs w:val="32"/>
          <w:cs/>
        </w:rPr>
        <w:t>ถึง</w:t>
      </w:r>
      <w:r w:rsidR="00240D9C" w:rsidRPr="00F55D59">
        <w:rPr>
          <w:rFonts w:ascii="Angsana New" w:hAnsi="Angsana New"/>
          <w:sz w:val="32"/>
          <w:szCs w:val="32"/>
        </w:rPr>
        <w:t xml:space="preserve"> 1.47</w:t>
      </w:r>
      <w:r w:rsidR="00BA7BD4"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ต่อปี </w:t>
      </w:r>
      <w:r w:rsidRPr="00F55D59">
        <w:rPr>
          <w:rFonts w:ascii="Angsana New" w:hAnsi="Angsana New"/>
          <w:sz w:val="32"/>
          <w:szCs w:val="32"/>
        </w:rPr>
        <w:t>(</w:t>
      </w:r>
      <w:r w:rsidR="00751F13" w:rsidRPr="00F55D59">
        <w:rPr>
          <w:rFonts w:ascii="Angsana New" w:hAnsi="Angsana New"/>
          <w:spacing w:val="-4"/>
          <w:sz w:val="32"/>
          <w:szCs w:val="32"/>
        </w:rPr>
        <w:t>2560</w:t>
      </w:r>
      <w:r w:rsidR="00494791" w:rsidRPr="00F55D59">
        <w:rPr>
          <w:rFonts w:ascii="Angsana New" w:hAnsi="Angsana New"/>
          <w:spacing w:val="-4"/>
          <w:sz w:val="32"/>
          <w:szCs w:val="32"/>
        </w:rPr>
        <w:t>: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ร้อยละ </w:t>
      </w:r>
      <w:r w:rsidR="00BA7BD4" w:rsidRPr="00F55D59">
        <w:rPr>
          <w:rFonts w:ascii="Angsana New" w:hAnsi="Angsana New"/>
          <w:sz w:val="32"/>
          <w:szCs w:val="32"/>
        </w:rPr>
        <w:t xml:space="preserve">0.63 </w:t>
      </w:r>
      <w:r w:rsidR="00B171A4">
        <w:rPr>
          <w:rFonts w:ascii="Angsana New" w:hAnsi="Angsana New" w:hint="cs"/>
          <w:sz w:val="32"/>
          <w:szCs w:val="32"/>
          <w:cs/>
        </w:rPr>
        <w:t>ถึง</w:t>
      </w:r>
      <w:r w:rsidR="00BA7BD4" w:rsidRPr="00F55D59">
        <w:rPr>
          <w:rFonts w:ascii="Angsana New" w:hAnsi="Angsana New"/>
          <w:sz w:val="32"/>
          <w:szCs w:val="32"/>
        </w:rPr>
        <w:t xml:space="preserve"> 1.50</w:t>
      </w:r>
      <w:r w:rsidR="00BA7BD4" w:rsidRPr="00F55D59">
        <w:rPr>
          <w:rFonts w:ascii="Angsana New" w:hAnsi="Angsana New"/>
          <w:sz w:val="32"/>
          <w:szCs w:val="32"/>
          <w:cs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ต่อปี</w:t>
      </w:r>
      <w:r w:rsidRPr="00F55D59">
        <w:rPr>
          <w:rFonts w:ascii="Angsana New" w:hAnsi="Angsana New"/>
          <w:sz w:val="32"/>
          <w:szCs w:val="32"/>
        </w:rPr>
        <w:t>)</w:t>
      </w:r>
    </w:p>
    <w:p w:rsidR="00087DD7" w:rsidRPr="00F55D59" w:rsidRDefault="00087DD7" w:rsidP="00F55D59">
      <w:pPr>
        <w:tabs>
          <w:tab w:val="left" w:pos="9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pacing w:val="-6"/>
          <w:w w:val="80"/>
          <w:sz w:val="32"/>
          <w:szCs w:val="32"/>
        </w:rPr>
        <w:tab/>
      </w:r>
      <w:r w:rsidRPr="00F55D59">
        <w:rPr>
          <w:rFonts w:ascii="Angsana New" w:hAnsi="Angsana New"/>
          <w:spacing w:val="-6"/>
          <w:sz w:val="32"/>
          <w:szCs w:val="32"/>
          <w:cs/>
        </w:rPr>
        <w:t>บริษัทฯได้นำเงินฝากธนาคาร</w:t>
      </w:r>
      <w:r w:rsidRPr="00F55D59">
        <w:rPr>
          <w:rFonts w:ascii="Angsana New" w:hAnsi="Angsana New"/>
          <w:spacing w:val="-4"/>
          <w:sz w:val="32"/>
          <w:szCs w:val="32"/>
          <w:cs/>
        </w:rPr>
        <w:t>ไปเป็นหลักทรัพย์ค้ำประกันวงเงิน</w:t>
      </w:r>
      <w:r w:rsidR="000D01E9" w:rsidRPr="00F55D59">
        <w:rPr>
          <w:rFonts w:ascii="Angsana New" w:hAnsi="Angsana New"/>
          <w:spacing w:val="-4"/>
          <w:sz w:val="32"/>
          <w:szCs w:val="32"/>
          <w:cs/>
        </w:rPr>
        <w:t>สินเชื่อ</w:t>
      </w:r>
      <w:r w:rsidR="00563DA5" w:rsidRPr="00F55D59">
        <w:rPr>
          <w:rFonts w:ascii="Angsana New" w:hAnsi="Angsana New"/>
          <w:spacing w:val="-4"/>
          <w:sz w:val="32"/>
          <w:szCs w:val="32"/>
          <w:cs/>
        </w:rPr>
        <w:t>จาก</w:t>
      </w:r>
      <w:r w:rsidRPr="00F55D59">
        <w:rPr>
          <w:rFonts w:ascii="Angsana New" w:hAnsi="Angsana New"/>
          <w:spacing w:val="-4"/>
          <w:sz w:val="32"/>
          <w:szCs w:val="32"/>
          <w:cs/>
        </w:rPr>
        <w:t>ธนาคารและการออกหนังสือ</w:t>
      </w:r>
      <w:r w:rsidR="000D01E9" w:rsidRPr="00F55D59"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F55D59">
        <w:rPr>
          <w:rFonts w:ascii="Angsana New" w:hAnsi="Angsana New"/>
          <w:spacing w:val="-4"/>
          <w:sz w:val="32"/>
          <w:szCs w:val="32"/>
          <w:cs/>
        </w:rPr>
        <w:t>ค้ำประกันโดยธนาคารในนามบ</w:t>
      </w:r>
      <w:r w:rsidRPr="00F55D59">
        <w:rPr>
          <w:rFonts w:ascii="Angsana New" w:hAnsi="Angsana New"/>
          <w:spacing w:val="-6"/>
          <w:sz w:val="32"/>
          <w:szCs w:val="32"/>
          <w:cs/>
        </w:rPr>
        <w:t>ริษัทฯ และ</w:t>
      </w:r>
      <w:r w:rsidRPr="00F55D59">
        <w:rPr>
          <w:rFonts w:ascii="Angsana New" w:hAnsi="Angsana New"/>
          <w:spacing w:val="-4"/>
          <w:sz w:val="32"/>
          <w:szCs w:val="32"/>
          <w:cs/>
        </w:rPr>
        <w:t>ได้นำพันธบัตรธนาคารแห่งประเทศไทยไปเป็นหลักประกันการออกหนังสือค้ำประกันโดยธนาคารในนามบริษัทฯ</w:t>
      </w:r>
      <w:r w:rsidRPr="00F55D59">
        <w:rPr>
          <w:rFonts w:ascii="Angsana New" w:hAnsi="Angsana New"/>
          <w:spacing w:val="-2"/>
          <w:sz w:val="32"/>
          <w:szCs w:val="32"/>
          <w:cs/>
        </w:rPr>
        <w:t>เพื่อเป็นประกันการรับคืน</w:t>
      </w:r>
      <w:r w:rsidRPr="00F55D59">
        <w:rPr>
          <w:rFonts w:ascii="Angsana New" w:hAnsi="Angsana New"/>
          <w:sz w:val="32"/>
          <w:szCs w:val="32"/>
          <w:cs/>
        </w:rPr>
        <w:t>ภาษีจากกรมสรรพากร</w:t>
      </w:r>
    </w:p>
    <w:p w:rsidR="0010743E" w:rsidRPr="00F55D59" w:rsidRDefault="001A2DB3" w:rsidP="00F55D59">
      <w:pPr>
        <w:spacing w:before="120" w:after="120" w:line="42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11</w:t>
      </w:r>
      <w:r w:rsidR="008346A6" w:rsidRPr="00F55D59">
        <w:rPr>
          <w:rFonts w:ascii="Angsana New" w:hAnsi="Angsana New"/>
          <w:b/>
          <w:bCs/>
          <w:sz w:val="32"/>
          <w:szCs w:val="32"/>
        </w:rPr>
        <w:t>.</w:t>
      </w:r>
      <w:r w:rsidR="008346A6" w:rsidRPr="00F55D59">
        <w:rPr>
          <w:rFonts w:ascii="Angsana New" w:hAnsi="Angsana New"/>
          <w:b/>
          <w:bCs/>
          <w:sz w:val="32"/>
          <w:szCs w:val="32"/>
        </w:rPr>
        <w:tab/>
      </w:r>
      <w:r w:rsidR="0010743E" w:rsidRPr="00F55D59">
        <w:rPr>
          <w:rFonts w:ascii="Angsana New" w:hAnsi="Angsana New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EF6387" w:rsidRPr="00F55D59" w:rsidRDefault="00EF6387" w:rsidP="00F55D59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EF6387" w:rsidRPr="00F55D59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F55D59" w:rsidRDefault="00EF6387" w:rsidP="00E643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F55D59" w:rsidRDefault="00EF6387" w:rsidP="00E64338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55D5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F6387" w:rsidRPr="00F55D59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F55D59" w:rsidRDefault="00EF6387" w:rsidP="00E64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F55D59" w:rsidRDefault="00EF6387" w:rsidP="00E64338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F55D59" w:rsidRDefault="00EF6387" w:rsidP="00E643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F55D59" w:rsidRDefault="00EF6387" w:rsidP="00E643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FD7184" w:rsidRPr="00F55D59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FD7184" w:rsidP="00E643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751F13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5D59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751F13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5D59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751F13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5D59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751F13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5D59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751F13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5D59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751F13" w:rsidP="00E64338">
            <w:pPr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5D59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FD7184" w:rsidRPr="00F55D59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FD7184" w:rsidP="00E643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FD7184" w:rsidP="00E64338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FD7184" w:rsidP="00E64338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FD7184" w:rsidP="00E643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FD7184" w:rsidP="00E643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FD7184" w:rsidP="00E64338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F55D59" w:rsidRDefault="00FD7184" w:rsidP="00E64338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5CA9" w:rsidRPr="00F55D59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A5CA9" w:rsidRPr="00F55D59" w:rsidRDefault="007A5CA9" w:rsidP="007A5CA9">
            <w:pPr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บริษัท ซี เอ็น ที โฮลดิ้งส์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50.0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50.0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tabs>
                <w:tab w:val="decimal" w:pos="582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tabs>
                <w:tab w:val="decimal" w:pos="582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7A5CA9" w:rsidRPr="00F55D59" w:rsidTr="00BA7BD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A5CA9" w:rsidRPr="00F55D59" w:rsidRDefault="007A5CA9" w:rsidP="007A5CA9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บริษัท คริสเตียนีและนีลเส็น (เมียนมาร์)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894EF8" w:rsidP="007A5CA9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0.3</w:t>
            </w:r>
            <w:r w:rsidR="007A5CA9" w:rsidRPr="00F55D5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A5CA9" w:rsidRPr="00F55D59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0.2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7A5CA9" w:rsidRPr="00F55D59" w:rsidRDefault="007A5CA9" w:rsidP="007A5CA9">
            <w:pPr>
              <w:tabs>
                <w:tab w:val="decimal" w:pos="582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7A5CA9" w:rsidRPr="00F55D59" w:rsidRDefault="007A5CA9" w:rsidP="007A5CA9">
            <w:pPr>
              <w:tabs>
                <w:tab w:val="decimal" w:pos="582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10,292</w:t>
            </w:r>
          </w:p>
          <w:p w:rsidR="007A5CA9" w:rsidRPr="00F55D59" w:rsidRDefault="007A5CA9" w:rsidP="007A5CA9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6,980</w:t>
            </w:r>
          </w:p>
          <w:p w:rsidR="007A5CA9" w:rsidRPr="00F55D59" w:rsidRDefault="007A5CA9" w:rsidP="007A5CA9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5CA9" w:rsidRPr="00F55D59" w:rsidTr="00BA7BD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A5CA9" w:rsidRPr="00F55D59" w:rsidRDefault="007A5CA9" w:rsidP="007A5CA9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บริษัท คริสเตียนีและนีลเส็น (กัมพูชา)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7A5CA9" w:rsidRPr="00F55D59" w:rsidRDefault="007A5CA9" w:rsidP="007A5CA9">
            <w:pPr>
              <w:tabs>
                <w:tab w:val="decimal" w:pos="582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7A5CA9" w:rsidRPr="00F55D59" w:rsidRDefault="007A5CA9" w:rsidP="007A5CA9">
            <w:pPr>
              <w:tabs>
                <w:tab w:val="decimal" w:pos="582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3,375</w:t>
            </w:r>
          </w:p>
          <w:p w:rsidR="007A5CA9" w:rsidRPr="00F55D59" w:rsidRDefault="007A5CA9" w:rsidP="007A5CA9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5CA9" w:rsidRPr="00F55D59" w:rsidRDefault="007A5CA9" w:rsidP="007A5CA9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3,375</w:t>
            </w:r>
          </w:p>
          <w:p w:rsidR="007A5CA9" w:rsidRPr="00F55D59" w:rsidRDefault="007A5CA9" w:rsidP="007A5CA9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0D9C" w:rsidRPr="00F55D59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1,539,897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D57555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1,536,585</w:t>
            </w:r>
          </w:p>
        </w:tc>
      </w:tr>
      <w:tr w:rsidR="00240D9C" w:rsidRPr="00F55D59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ind w:left="504" w:hanging="50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55D59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หัก</w:t>
            </w:r>
            <w:r w:rsidRPr="00F55D59">
              <w:rPr>
                <w:rFonts w:ascii="Angsana New" w:hAnsi="Angsana New"/>
                <w:spacing w:val="-4"/>
                <w:sz w:val="26"/>
                <w:szCs w:val="26"/>
              </w:rPr>
              <w:t xml:space="preserve">: </w:t>
            </w:r>
            <w:r w:rsidRPr="00F55D59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(1,492,717)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D57555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(1,492,317)</w:t>
            </w:r>
          </w:p>
        </w:tc>
      </w:tr>
      <w:tr w:rsidR="00240D9C" w:rsidRPr="00F55D59" w:rsidTr="00BA7BD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decimal" w:pos="959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47,180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D57555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44,268</w:t>
            </w:r>
          </w:p>
        </w:tc>
      </w:tr>
    </w:tbl>
    <w:p w:rsidR="00F55D59" w:rsidRDefault="00F55D59" w:rsidP="00F55D59">
      <w:pPr>
        <w:tabs>
          <w:tab w:val="left" w:pos="900"/>
          <w:tab w:val="left" w:pos="2160"/>
          <w:tab w:val="center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55D59">
        <w:rPr>
          <w:rFonts w:ascii="Angsana New" w:hAnsi="Angsana New"/>
          <w:sz w:val="32"/>
          <w:szCs w:val="32"/>
        </w:rPr>
        <w:t xml:space="preserve">2561 </w:t>
      </w:r>
      <w:r w:rsidRPr="00F55D59">
        <w:rPr>
          <w:rFonts w:ascii="Angsana New" w:hAnsi="Angsana New"/>
          <w:sz w:val="32"/>
          <w:szCs w:val="32"/>
          <w:cs/>
        </w:rPr>
        <w:t xml:space="preserve">บริษัทฯบันทึกค่าเผื่อการด้อยค่าของเงินลงทุนในบริษัทย่อยจำนวน </w:t>
      </w:r>
      <w:r w:rsidRPr="00F55D59">
        <w:rPr>
          <w:rFonts w:ascii="Angsana New" w:hAnsi="Angsana New"/>
          <w:sz w:val="32"/>
          <w:szCs w:val="32"/>
        </w:rPr>
        <w:t xml:space="preserve">0.4 </w:t>
      </w:r>
      <w:r w:rsidRPr="00F55D59">
        <w:rPr>
          <w:rFonts w:ascii="Angsana New" w:hAnsi="Angsana New"/>
          <w:sz w:val="32"/>
          <w:szCs w:val="32"/>
          <w:cs/>
        </w:rPr>
        <w:t>ล้านบาท (</w:t>
      </w:r>
      <w:r w:rsidRPr="00F55D59">
        <w:rPr>
          <w:rFonts w:ascii="Angsana New" w:hAnsi="Angsana New"/>
          <w:sz w:val="32"/>
          <w:szCs w:val="32"/>
        </w:rPr>
        <w:t xml:space="preserve">2560: 14.8 </w:t>
      </w:r>
      <w:r w:rsidRPr="00F55D59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F55D59" w:rsidRPr="00F55D59" w:rsidRDefault="00F55D59" w:rsidP="00F55D59">
      <w:pPr>
        <w:tabs>
          <w:tab w:val="left" w:pos="900"/>
          <w:tab w:val="left" w:pos="2160"/>
          <w:tab w:val="center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55D59">
        <w:rPr>
          <w:rFonts w:ascii="Angsana New" w:hAnsi="Angsana New"/>
          <w:sz w:val="32"/>
          <w:szCs w:val="32"/>
        </w:rPr>
        <w:t xml:space="preserve">2560 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บริษัทฯได้รับเงินปันผลจากบริษัท ซี เอ็น ที โฮลดิ้งส์ จำกัด เป็นจำนวน </w:t>
      </w:r>
      <w:r w:rsidRPr="00F55D59">
        <w:rPr>
          <w:rFonts w:ascii="Angsana New" w:hAnsi="Angsana New"/>
          <w:spacing w:val="-4"/>
          <w:sz w:val="32"/>
          <w:szCs w:val="32"/>
        </w:rPr>
        <w:t>17.8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</w:p>
    <w:p w:rsidR="00F55D59" w:rsidRDefault="00F55D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41DB3" w:rsidRPr="00F55D59" w:rsidRDefault="00F55D59" w:rsidP="00F55D5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41DB3" w:rsidRPr="00F55D59">
        <w:rPr>
          <w:rFonts w:ascii="Angsana New" w:hAnsi="Angsana New"/>
          <w:b/>
          <w:bCs/>
          <w:sz w:val="32"/>
          <w:szCs w:val="32"/>
          <w:cs/>
        </w:rPr>
        <w:t>บริษัทย่อยในประเทศเมียนมาร์</w:t>
      </w:r>
    </w:p>
    <w:p w:rsidR="00D41DB3" w:rsidRPr="00F55D59" w:rsidRDefault="00D41DB3" w:rsidP="00E6433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5D59">
        <w:rPr>
          <w:rFonts w:ascii="Angsana New" w:hAnsi="Angsana New"/>
          <w:sz w:val="32"/>
          <w:szCs w:val="32"/>
        </w:rPr>
        <w:t xml:space="preserve">11 </w:t>
      </w:r>
      <w:r w:rsidRPr="00F55D5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F55D59">
        <w:rPr>
          <w:rFonts w:ascii="Angsana New" w:hAnsi="Angsana New"/>
          <w:sz w:val="32"/>
          <w:szCs w:val="32"/>
        </w:rPr>
        <w:t>2559</w:t>
      </w:r>
      <w:r w:rsidRPr="00F55D59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ที่ประชุมคณะกรรมการบริหารของบริษัทฯได้อนุมัติให้จัดตั้งบริษัทย่อยในประเทศเมียนมาร์ คือ บริษัท คริสเตียนีและนีลเส็น (เมียนมาร์) จำกัด โดยมีทุนจดทะเบียนจำนวน </w:t>
      </w:r>
      <w:r w:rsidRPr="00F55D59">
        <w:rPr>
          <w:rFonts w:ascii="Angsana New" w:hAnsi="Angsana New"/>
          <w:sz w:val="32"/>
          <w:szCs w:val="32"/>
        </w:rPr>
        <w:t>500,000</w:t>
      </w:r>
      <w:r w:rsidRPr="00F55D59">
        <w:rPr>
          <w:rFonts w:ascii="Angsana New" w:hAnsi="Angsana New"/>
          <w:sz w:val="32"/>
          <w:szCs w:val="32"/>
          <w:cs/>
        </w:rPr>
        <w:t xml:space="preserve"> เหรียญสหรัฐอเมริกา (หุ้นสามัญ </w:t>
      </w:r>
      <w:r w:rsidRPr="00F55D59">
        <w:rPr>
          <w:rFonts w:ascii="Angsana New" w:hAnsi="Angsana New"/>
          <w:sz w:val="32"/>
          <w:szCs w:val="32"/>
        </w:rPr>
        <w:t>500,000</w:t>
      </w:r>
      <w:r w:rsidRPr="00F55D5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F55D59">
        <w:rPr>
          <w:rFonts w:ascii="Angsana New" w:hAnsi="Angsana New"/>
          <w:sz w:val="32"/>
          <w:szCs w:val="32"/>
        </w:rPr>
        <w:t>1</w:t>
      </w:r>
      <w:r w:rsidRPr="00F55D59">
        <w:rPr>
          <w:rFonts w:ascii="Angsana New" w:hAnsi="Angsana New"/>
          <w:sz w:val="32"/>
          <w:szCs w:val="32"/>
          <w:cs/>
        </w:rPr>
        <w:t xml:space="preserve"> เหรียญสหรัฐอเมริกา) และได้เรียกชำระทุนจดทะเบียนจำนวน </w:t>
      </w:r>
      <w:r w:rsidRPr="00F55D59">
        <w:rPr>
          <w:rFonts w:ascii="Angsana New" w:hAnsi="Angsana New"/>
          <w:sz w:val="32"/>
          <w:szCs w:val="32"/>
        </w:rPr>
        <w:t>100,000</w:t>
      </w:r>
      <w:r w:rsidRPr="00F55D59">
        <w:rPr>
          <w:rFonts w:ascii="Angsana New" w:hAnsi="Angsana New"/>
          <w:sz w:val="32"/>
          <w:szCs w:val="32"/>
          <w:cs/>
        </w:rPr>
        <w:t xml:space="preserve"> เหรียญสหรัฐอเมริกา (หุ้นสามัญ </w:t>
      </w:r>
      <w:r w:rsidRPr="00F55D59">
        <w:rPr>
          <w:rFonts w:ascii="Angsana New" w:hAnsi="Angsana New"/>
          <w:sz w:val="32"/>
          <w:szCs w:val="32"/>
        </w:rPr>
        <w:t>100,000</w:t>
      </w:r>
      <w:r w:rsidRPr="00F55D5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F55D59">
        <w:rPr>
          <w:rFonts w:ascii="Angsana New" w:hAnsi="Angsana New"/>
          <w:sz w:val="32"/>
          <w:szCs w:val="32"/>
        </w:rPr>
        <w:t xml:space="preserve">     1</w:t>
      </w:r>
      <w:r w:rsidRPr="00F55D59">
        <w:rPr>
          <w:rFonts w:ascii="Angsana New" w:hAnsi="Angsana New"/>
          <w:sz w:val="32"/>
          <w:szCs w:val="32"/>
          <w:cs/>
        </w:rPr>
        <w:t xml:space="preserve"> เหรียญสหรัฐอเมริกา) โดยบริษัทฯถือหุ้นในบริษัทย่อยดังกล่าวร้อยละ </w:t>
      </w:r>
      <w:r w:rsidRPr="00F55D59">
        <w:rPr>
          <w:rFonts w:ascii="Angsana New" w:hAnsi="Angsana New"/>
          <w:sz w:val="32"/>
          <w:szCs w:val="32"/>
        </w:rPr>
        <w:t>100</w:t>
      </w:r>
      <w:r w:rsidRPr="00F55D59">
        <w:rPr>
          <w:rFonts w:ascii="Angsana New" w:hAnsi="Angsana New"/>
          <w:sz w:val="32"/>
          <w:szCs w:val="32"/>
          <w:cs/>
        </w:rPr>
        <w:t xml:space="preserve"> บริษัทย่อยได้จดทะเบียนจัดตั้ง</w:t>
      </w:r>
      <w:r w:rsidRPr="00F55D59">
        <w:rPr>
          <w:rFonts w:ascii="Angsana New" w:hAnsi="Angsana New"/>
          <w:spacing w:val="-6"/>
          <w:sz w:val="32"/>
          <w:szCs w:val="32"/>
          <w:cs/>
        </w:rPr>
        <w:t xml:space="preserve">บริษัทกับคณะกรรมการด้านการลงทุนและการบริหารบริษัทของประเทศเมียนมาร์เมื่อวันที่ </w:t>
      </w:r>
      <w:r w:rsidRPr="00F55D59">
        <w:rPr>
          <w:rFonts w:ascii="Angsana New" w:hAnsi="Angsana New"/>
          <w:spacing w:val="-6"/>
          <w:sz w:val="32"/>
          <w:szCs w:val="32"/>
        </w:rPr>
        <w:t xml:space="preserve">15 </w:t>
      </w:r>
      <w:r w:rsidRPr="00F55D59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Pr="00F55D59">
        <w:rPr>
          <w:rFonts w:ascii="Angsana New" w:hAnsi="Angsana New"/>
          <w:spacing w:val="-6"/>
          <w:sz w:val="32"/>
          <w:szCs w:val="32"/>
        </w:rPr>
        <w:t>2559</w:t>
      </w:r>
      <w:r w:rsidRPr="00F55D59">
        <w:rPr>
          <w:rFonts w:ascii="Angsana New" w:hAnsi="Angsana New"/>
          <w:sz w:val="32"/>
          <w:szCs w:val="32"/>
        </w:rPr>
        <w:t xml:space="preserve"> </w:t>
      </w:r>
    </w:p>
    <w:p w:rsidR="00D41DB3" w:rsidRPr="00F55D59" w:rsidRDefault="00D41DB3" w:rsidP="00E6433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5D59">
        <w:rPr>
          <w:rFonts w:ascii="Angsana New" w:hAnsi="Angsana New"/>
          <w:sz w:val="32"/>
          <w:szCs w:val="32"/>
        </w:rPr>
        <w:t xml:space="preserve">16 </w:t>
      </w:r>
      <w:r w:rsidRPr="00F55D59">
        <w:rPr>
          <w:rFonts w:ascii="Angsana New" w:hAnsi="Angsana New"/>
          <w:sz w:val="32"/>
          <w:szCs w:val="32"/>
          <w:cs/>
        </w:rPr>
        <w:t xml:space="preserve">มีนาคม </w:t>
      </w:r>
      <w:r w:rsidRPr="00F55D59">
        <w:rPr>
          <w:rFonts w:ascii="Angsana New" w:hAnsi="Angsana New"/>
          <w:sz w:val="32"/>
          <w:szCs w:val="32"/>
        </w:rPr>
        <w:t>2560</w:t>
      </w:r>
      <w:r w:rsidRPr="00F55D59">
        <w:rPr>
          <w:rFonts w:ascii="Angsana New" w:hAnsi="Angsana New"/>
          <w:sz w:val="32"/>
          <w:szCs w:val="32"/>
          <w:cs/>
        </w:rPr>
        <w:t xml:space="preserve"> บริษัทฯจ่ายชำระเงินลงทุนในบริษัท คริสเตียนีและนีลเส็น (เมียนมาร์) จำกัด เพิ่ม 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F55D59">
        <w:rPr>
          <w:rFonts w:ascii="Angsana New" w:hAnsi="Angsana New"/>
          <w:spacing w:val="-4"/>
          <w:sz w:val="32"/>
          <w:szCs w:val="32"/>
        </w:rPr>
        <w:t>100,000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 เหรียญสหรัฐอเมริกา (หุ้นสามัญ </w:t>
      </w:r>
      <w:r w:rsidRPr="00F55D59">
        <w:rPr>
          <w:rFonts w:ascii="Angsana New" w:hAnsi="Angsana New"/>
          <w:spacing w:val="-4"/>
          <w:sz w:val="32"/>
          <w:szCs w:val="32"/>
        </w:rPr>
        <w:t>100,000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F55D59">
        <w:rPr>
          <w:rFonts w:ascii="Angsana New" w:hAnsi="Angsana New"/>
          <w:spacing w:val="-4"/>
          <w:sz w:val="32"/>
          <w:szCs w:val="32"/>
        </w:rPr>
        <w:t>1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 เหรียญ</w:t>
      </w:r>
      <w:r w:rsidRPr="00F55D59">
        <w:rPr>
          <w:rFonts w:ascii="Angsana New" w:hAnsi="Angsana New"/>
          <w:sz w:val="32"/>
          <w:szCs w:val="32"/>
          <w:cs/>
        </w:rPr>
        <w:t xml:space="preserve">สหรัฐอเมริกา) โดยบริษัทย่อยได้จดทะเบียนทุนออกจำหน่ายและเรียกชำระเพิ่มเติมดังกล่าวกับคณะกรรมการด้านการลงทุนและการบริหารบริษัทของประเทศเมียนมาร์เมื่อวันที่ </w:t>
      </w:r>
      <w:r w:rsidRPr="00F55D59">
        <w:rPr>
          <w:rFonts w:ascii="Angsana New" w:hAnsi="Angsana New"/>
          <w:sz w:val="32"/>
          <w:szCs w:val="32"/>
        </w:rPr>
        <w:t>29</w:t>
      </w:r>
      <w:r w:rsidRPr="00F55D59">
        <w:rPr>
          <w:rFonts w:ascii="Angsana New" w:hAnsi="Angsana New"/>
          <w:sz w:val="32"/>
          <w:szCs w:val="32"/>
          <w:cs/>
        </w:rPr>
        <w:t xml:space="preserve"> มีนาคม </w:t>
      </w:r>
      <w:r w:rsidRPr="00F55D59">
        <w:rPr>
          <w:rFonts w:ascii="Angsana New" w:hAnsi="Angsana New"/>
          <w:sz w:val="32"/>
          <w:szCs w:val="32"/>
        </w:rPr>
        <w:t xml:space="preserve">2560 </w:t>
      </w:r>
    </w:p>
    <w:p w:rsidR="00D41DB3" w:rsidRPr="00F55D59" w:rsidRDefault="00D41DB3" w:rsidP="00E6433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5D59">
        <w:rPr>
          <w:rFonts w:ascii="Angsana New" w:hAnsi="Angsana New"/>
          <w:sz w:val="32"/>
          <w:szCs w:val="32"/>
        </w:rPr>
        <w:t xml:space="preserve">2 </w:t>
      </w:r>
      <w:r w:rsidRPr="00F55D5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บริษัทฯจ่ายชำระเงินลงทุนในบริษัท คริสเตียนีและนีลเส็น (เมียนมาร์) จำกัด </w:t>
      </w:r>
      <w:r w:rsidRPr="00F55D59">
        <w:rPr>
          <w:rFonts w:ascii="Angsana New" w:hAnsi="Angsana New"/>
          <w:spacing w:val="-6"/>
          <w:sz w:val="32"/>
          <w:szCs w:val="32"/>
          <w:cs/>
        </w:rPr>
        <w:t xml:space="preserve">เพิ่มจำนวน </w:t>
      </w:r>
      <w:r w:rsidRPr="00F55D59">
        <w:rPr>
          <w:rFonts w:ascii="Angsana New" w:hAnsi="Angsana New"/>
          <w:spacing w:val="-6"/>
          <w:sz w:val="32"/>
          <w:szCs w:val="32"/>
        </w:rPr>
        <w:t>100,000</w:t>
      </w:r>
      <w:r w:rsidRPr="00F55D59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 (หุ้นสามัญ </w:t>
      </w:r>
      <w:r w:rsidRPr="00F55D59">
        <w:rPr>
          <w:rFonts w:ascii="Angsana New" w:hAnsi="Angsana New"/>
          <w:spacing w:val="-6"/>
          <w:sz w:val="32"/>
          <w:szCs w:val="32"/>
        </w:rPr>
        <w:t>100,000</w:t>
      </w:r>
      <w:r w:rsidRPr="00F55D59">
        <w:rPr>
          <w:rFonts w:ascii="Angsana New" w:hAnsi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Pr="00F55D59">
        <w:rPr>
          <w:rFonts w:ascii="Angsana New" w:hAnsi="Angsana New"/>
          <w:spacing w:val="-6"/>
          <w:sz w:val="32"/>
          <w:szCs w:val="32"/>
        </w:rPr>
        <w:t>1</w:t>
      </w:r>
      <w:r w:rsidRPr="00F55D59">
        <w:rPr>
          <w:rFonts w:ascii="Angsana New" w:hAnsi="Angsana New"/>
          <w:spacing w:val="-6"/>
          <w:sz w:val="32"/>
          <w:szCs w:val="32"/>
          <w:cs/>
        </w:rPr>
        <w:t xml:space="preserve"> เหรียญสหรัฐอเมริกา) </w:t>
      </w:r>
      <w:r w:rsidRPr="00F55D59">
        <w:rPr>
          <w:rFonts w:ascii="Angsana New" w:hAnsi="Angsana New"/>
          <w:sz w:val="32"/>
          <w:szCs w:val="32"/>
          <w:cs/>
        </w:rPr>
        <w:t xml:space="preserve">โดยบริษัทย่อยได้จดทะเบียนทุนออกจำหน่ายและเรียกชำระเพิ่มเติมดังกล่าวกับคณะกรรมการด้านการลงทุนและการบริหารบริษัทของประเทศเมียนมาร์เมื่อวันที่ </w:t>
      </w:r>
      <w:r w:rsidRPr="00F55D59">
        <w:rPr>
          <w:rFonts w:ascii="Angsana New" w:hAnsi="Angsana New"/>
          <w:sz w:val="32"/>
          <w:szCs w:val="32"/>
        </w:rPr>
        <w:t>9</w:t>
      </w:r>
      <w:r w:rsidRPr="00F55D59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F55D59">
        <w:rPr>
          <w:rFonts w:ascii="Angsana New" w:hAnsi="Angsana New"/>
          <w:sz w:val="32"/>
          <w:szCs w:val="32"/>
        </w:rPr>
        <w:t xml:space="preserve">2561 </w:t>
      </w:r>
    </w:p>
    <w:p w:rsidR="00D41DB3" w:rsidRPr="00F55D59" w:rsidRDefault="00D41DB3" w:rsidP="00E6433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t>บริษัทย่อยในประเทศกัมพูชา</w:t>
      </w:r>
    </w:p>
    <w:p w:rsidR="00D41DB3" w:rsidRDefault="00D41DB3" w:rsidP="00E6433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5D59">
        <w:rPr>
          <w:rFonts w:ascii="Angsana New" w:hAnsi="Angsana New"/>
          <w:sz w:val="32"/>
          <w:szCs w:val="32"/>
        </w:rPr>
        <w:t xml:space="preserve">15 </w:t>
      </w:r>
      <w:r w:rsidRPr="00F55D5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55D59">
        <w:rPr>
          <w:rFonts w:ascii="Angsana New" w:hAnsi="Angsana New"/>
          <w:sz w:val="32"/>
          <w:szCs w:val="32"/>
        </w:rPr>
        <w:t>2560</w:t>
      </w:r>
      <w:r w:rsidRPr="00F55D59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ที่ประชุมคณะกรรมการบริหารของบริษัทฯได้อนุมัติให้จัดตั้งบริษัทย่อยในประเทศกัมพูชา คือ บริษัท คริสเตียนีและนีลเส็น (กัมพูชา) จำกัด โดยมีทุนจดทะเบียนจำนวน </w:t>
      </w:r>
      <w:r w:rsidRPr="00F55D59">
        <w:rPr>
          <w:rFonts w:ascii="Angsana New" w:hAnsi="Angsana New"/>
          <w:sz w:val="32"/>
          <w:szCs w:val="32"/>
        </w:rPr>
        <w:t>100,000</w:t>
      </w:r>
      <w:r w:rsidRPr="00F55D59">
        <w:rPr>
          <w:rFonts w:ascii="Angsana New" w:hAnsi="Angsana New"/>
          <w:sz w:val="32"/>
          <w:szCs w:val="32"/>
          <w:cs/>
        </w:rPr>
        <w:t xml:space="preserve"> เหรียญสหรัฐอเมริกา (หุ้นสามัญ </w:t>
      </w:r>
      <w:r w:rsidRPr="00F55D59">
        <w:rPr>
          <w:rFonts w:ascii="Angsana New" w:hAnsi="Angsana New"/>
          <w:sz w:val="32"/>
          <w:szCs w:val="32"/>
        </w:rPr>
        <w:t>100,000</w:t>
      </w:r>
      <w:r w:rsidRPr="00F55D5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F55D59">
        <w:rPr>
          <w:rFonts w:ascii="Angsana New" w:hAnsi="Angsana New"/>
          <w:sz w:val="32"/>
          <w:szCs w:val="32"/>
        </w:rPr>
        <w:t xml:space="preserve">1 </w:t>
      </w:r>
      <w:r w:rsidRPr="00F55D59">
        <w:rPr>
          <w:rFonts w:ascii="Angsana New" w:hAnsi="Angsana New"/>
          <w:sz w:val="32"/>
          <w:szCs w:val="32"/>
          <w:cs/>
        </w:rPr>
        <w:t xml:space="preserve">เหรียญสหรัฐอเมริกา) และได้เรียกชำระทุนจดทะเบียนจำนวน </w:t>
      </w:r>
      <w:r w:rsidRPr="00F55D59">
        <w:rPr>
          <w:rFonts w:ascii="Angsana New" w:hAnsi="Angsana New"/>
          <w:sz w:val="32"/>
          <w:szCs w:val="32"/>
        </w:rPr>
        <w:t>100,000</w:t>
      </w:r>
      <w:r w:rsidRPr="00F55D59">
        <w:rPr>
          <w:rFonts w:ascii="Angsana New" w:hAnsi="Angsana New"/>
          <w:sz w:val="32"/>
          <w:szCs w:val="32"/>
          <w:cs/>
        </w:rPr>
        <w:t xml:space="preserve"> เหรียญสหรัฐอเมริกา (หุ้นสามัญ </w:t>
      </w:r>
      <w:r w:rsidRPr="00F55D59">
        <w:rPr>
          <w:rFonts w:ascii="Angsana New" w:hAnsi="Angsana New"/>
          <w:sz w:val="32"/>
          <w:szCs w:val="32"/>
        </w:rPr>
        <w:t>100,000</w:t>
      </w:r>
      <w:r w:rsidRPr="00F55D5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F55D59">
        <w:rPr>
          <w:rFonts w:ascii="Angsana New" w:hAnsi="Angsana New"/>
          <w:sz w:val="32"/>
          <w:szCs w:val="32"/>
        </w:rPr>
        <w:t xml:space="preserve">1 </w:t>
      </w:r>
      <w:r w:rsidRPr="00F55D59">
        <w:rPr>
          <w:rFonts w:ascii="Angsana New" w:hAnsi="Angsana New"/>
          <w:sz w:val="32"/>
          <w:szCs w:val="32"/>
          <w:cs/>
        </w:rPr>
        <w:t xml:space="preserve">เหรียญสหรัฐอเมริกา) โดยบริษัทฯถือหุ้นในบริษัทย่อยดังกล่าวร้อยละ </w:t>
      </w:r>
      <w:r w:rsidRPr="00F55D59">
        <w:rPr>
          <w:rFonts w:ascii="Angsana New" w:hAnsi="Angsana New"/>
          <w:sz w:val="32"/>
          <w:szCs w:val="32"/>
        </w:rPr>
        <w:t>100</w:t>
      </w:r>
      <w:r w:rsidRPr="00F55D59">
        <w:rPr>
          <w:rFonts w:ascii="Angsana New" w:hAnsi="Angsana New"/>
          <w:sz w:val="32"/>
          <w:szCs w:val="32"/>
          <w:cs/>
        </w:rPr>
        <w:t xml:space="preserve"> บริษัทย่อยได้จดทะเบียนจัดตั้งบริษัทกับกรมจดทะเบียนธุรกิจ กระทรวงพาณิชย์ของประเทศกัมพูชาเมื่อวันที่ </w:t>
      </w:r>
      <w:r w:rsidRPr="00F55D59">
        <w:rPr>
          <w:rFonts w:ascii="Angsana New" w:hAnsi="Angsana New"/>
          <w:sz w:val="32"/>
          <w:szCs w:val="32"/>
        </w:rPr>
        <w:t>4</w:t>
      </w:r>
      <w:r w:rsidRPr="00F55D59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F55D59">
        <w:rPr>
          <w:rFonts w:ascii="Angsana New" w:hAnsi="Angsana New"/>
          <w:sz w:val="32"/>
          <w:szCs w:val="32"/>
        </w:rPr>
        <w:t>2560</w:t>
      </w:r>
      <w:r w:rsidRPr="00F55D59">
        <w:rPr>
          <w:rFonts w:ascii="Angsana New" w:hAnsi="Angsana New"/>
          <w:sz w:val="32"/>
          <w:szCs w:val="32"/>
          <w:cs/>
        </w:rPr>
        <w:t xml:space="preserve"> และ              บริษัทฯได้จ่ายชำระเงินลงทุนในบริษัท คริสเตียนีและนีลเส็น (กัมพูชา) จำกัด </w:t>
      </w:r>
      <w:r w:rsidRPr="00F55D59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F55D59">
        <w:rPr>
          <w:rFonts w:ascii="Angsana New" w:hAnsi="Angsana New"/>
          <w:sz w:val="32"/>
          <w:szCs w:val="32"/>
        </w:rPr>
        <w:t>100,000</w:t>
      </w:r>
      <w:r w:rsidRPr="00F55D59">
        <w:rPr>
          <w:rFonts w:ascii="Angsana New" w:hAnsi="Angsana New"/>
          <w:sz w:val="32"/>
          <w:szCs w:val="32"/>
          <w:cs/>
        </w:rPr>
        <w:t xml:space="preserve"> </w:t>
      </w:r>
      <w:r w:rsidRPr="00F55D59">
        <w:rPr>
          <w:rFonts w:ascii="Angsana New" w:hAnsi="Angsana New"/>
          <w:spacing w:val="-4"/>
          <w:sz w:val="32"/>
          <w:szCs w:val="32"/>
          <w:cs/>
        </w:rPr>
        <w:t>เหรียญ</w:t>
      </w:r>
      <w:r w:rsidRPr="00F55D59">
        <w:rPr>
          <w:rFonts w:ascii="Angsana New" w:hAnsi="Angsana New"/>
          <w:spacing w:val="-6"/>
          <w:sz w:val="32"/>
          <w:szCs w:val="32"/>
          <w:cs/>
        </w:rPr>
        <w:t xml:space="preserve">สหรัฐอเมริกา เมื่อวันที่ </w:t>
      </w:r>
      <w:r w:rsidRPr="00F55D59">
        <w:rPr>
          <w:rFonts w:ascii="Angsana New" w:hAnsi="Angsana New"/>
          <w:spacing w:val="-6"/>
          <w:sz w:val="32"/>
          <w:szCs w:val="32"/>
        </w:rPr>
        <w:t xml:space="preserve">21 </w:t>
      </w:r>
      <w:r w:rsidRPr="00F55D59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Pr="00F55D59">
        <w:rPr>
          <w:rFonts w:ascii="Angsana New" w:hAnsi="Angsana New"/>
          <w:spacing w:val="-6"/>
          <w:sz w:val="32"/>
          <w:szCs w:val="32"/>
        </w:rPr>
        <w:t>2560</w:t>
      </w:r>
    </w:p>
    <w:p w:rsidR="00527878" w:rsidRPr="00F55D59" w:rsidRDefault="00527878" w:rsidP="00527878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b/>
          <w:bCs/>
          <w:sz w:val="32"/>
          <w:szCs w:val="32"/>
          <w:cs/>
        </w:rPr>
        <w:t>แห่งใหม่</w:t>
      </w:r>
    </w:p>
    <w:p w:rsidR="00527878" w:rsidRPr="00F55D59" w:rsidRDefault="00527878" w:rsidP="00527878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5D59">
        <w:rPr>
          <w:rFonts w:ascii="Angsana New" w:hAnsi="Angsana New"/>
          <w:sz w:val="32"/>
          <w:szCs w:val="32"/>
        </w:rPr>
        <w:t xml:space="preserve">11 </w:t>
      </w:r>
      <w:r w:rsidRPr="00F55D59">
        <w:rPr>
          <w:rFonts w:ascii="Angsana New" w:hAnsi="Angsana New"/>
          <w:sz w:val="32"/>
          <w:szCs w:val="32"/>
          <w:cs/>
        </w:rPr>
        <w:t xml:space="preserve">มกราคม </w:t>
      </w:r>
      <w:r w:rsidRPr="00F55D59">
        <w:rPr>
          <w:rFonts w:ascii="Angsana New" w:hAnsi="Angsana New"/>
          <w:sz w:val="32"/>
          <w:szCs w:val="32"/>
        </w:rPr>
        <w:t>2562</w:t>
      </w:r>
      <w:r w:rsidRPr="00F55D59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55D59">
        <w:rPr>
          <w:rFonts w:ascii="Angsana New" w:hAnsi="Angsana New"/>
          <w:sz w:val="32"/>
          <w:szCs w:val="32"/>
        </w:rPr>
        <w:t>442</w:t>
      </w:r>
      <w:r w:rsidRPr="00F55D59">
        <w:rPr>
          <w:rFonts w:ascii="Angsana New" w:hAnsi="Angsana New"/>
          <w:sz w:val="32"/>
          <w:szCs w:val="32"/>
          <w:cs/>
        </w:rPr>
        <w:t xml:space="preserve"> ได้</w:t>
      </w:r>
      <w:r>
        <w:rPr>
          <w:rFonts w:ascii="Angsana New" w:hAnsi="Angsana New" w:hint="cs"/>
          <w:sz w:val="32"/>
          <w:szCs w:val="32"/>
          <w:cs/>
        </w:rPr>
        <w:t>มีมติ</w:t>
      </w:r>
      <w:r w:rsidRPr="00F55D59">
        <w:rPr>
          <w:rFonts w:ascii="Angsana New" w:hAnsi="Angsana New"/>
          <w:sz w:val="32"/>
          <w:szCs w:val="32"/>
          <w:cs/>
        </w:rPr>
        <w:t>อนุมัติให้จัดตั้ง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55D59"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ในประเทศไทย</w:t>
      </w:r>
      <w:r w:rsidR="00753182">
        <w:rPr>
          <w:rFonts w:ascii="Angsana New" w:hAnsi="Angsana New"/>
          <w:sz w:val="32"/>
          <w:szCs w:val="32"/>
          <w:cs/>
        </w:rPr>
        <w:t xml:space="preserve"> คือ</w:t>
      </w:r>
      <w:r w:rsidRPr="00F55D59">
        <w:rPr>
          <w:rFonts w:ascii="Angsana New" w:hAnsi="Angsana New"/>
          <w:sz w:val="32"/>
          <w:szCs w:val="32"/>
          <w:cs/>
        </w:rPr>
        <w:t xml:space="preserve">บริษัท คริสเตียนีและนีลเส็น เอนเนอร์จี โซลูชันส์ จำกัดโดยมีทุนจดทะเบียนจำนวน </w:t>
      </w:r>
      <w:r w:rsidRPr="00F55D59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55D59">
        <w:rPr>
          <w:rFonts w:ascii="Angsana New" w:hAnsi="Angsana New"/>
          <w:sz w:val="32"/>
          <w:szCs w:val="32"/>
          <w:cs/>
        </w:rPr>
        <w:t>บาท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Pr="00F55D59">
        <w:rPr>
          <w:rFonts w:ascii="Angsana New" w:hAnsi="Angsana New"/>
          <w:sz w:val="32"/>
          <w:szCs w:val="32"/>
        </w:rPr>
        <w:t>1,000,000</w:t>
      </w:r>
      <w:r w:rsidRPr="00F55D5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F55D59">
        <w:rPr>
          <w:rFonts w:ascii="Angsana New" w:hAnsi="Angsana New"/>
          <w:sz w:val="32"/>
          <w:szCs w:val="32"/>
        </w:rPr>
        <w:t>10</w:t>
      </w:r>
      <w:r w:rsidRPr="00F55D59">
        <w:rPr>
          <w:rFonts w:ascii="Angsana New" w:hAnsi="Angsana New"/>
          <w:sz w:val="32"/>
          <w:szCs w:val="32"/>
          <w:cs/>
        </w:rPr>
        <w:t xml:space="preserve"> บาท)</w:t>
      </w:r>
      <w:r w:rsidRPr="00F55D5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โดยบริษัทฯ</w:t>
      </w:r>
      <w:r w:rsidRPr="00F55D59">
        <w:rPr>
          <w:rFonts w:ascii="Angsana New" w:hAnsi="Angsana New"/>
          <w:sz w:val="32"/>
          <w:szCs w:val="32"/>
          <w:cs/>
        </w:rPr>
        <w:t xml:space="preserve">ถือหุ้นในบริษัทย่อยดังกล่าวร้อยละ </w:t>
      </w:r>
      <w:r w:rsidRPr="00F55D59">
        <w:rPr>
          <w:rFonts w:ascii="Angsana New" w:hAnsi="Angsana New"/>
          <w:sz w:val="32"/>
          <w:szCs w:val="32"/>
        </w:rPr>
        <w:t>85</w:t>
      </w:r>
      <w:r w:rsidRPr="00F55D59">
        <w:rPr>
          <w:rFonts w:ascii="Angsana New" w:hAnsi="Angsana New"/>
          <w:sz w:val="32"/>
          <w:szCs w:val="32"/>
          <w:cs/>
        </w:rPr>
        <w:t xml:space="preserve">  บริษัทย่อยได้จดทะเบียนจัดตั้งบริษัทกับกระทรวงพาณิชย์เมื่อวันที่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F55D59">
        <w:rPr>
          <w:rFonts w:ascii="Angsana New" w:hAnsi="Angsana New"/>
          <w:sz w:val="32"/>
          <w:szCs w:val="32"/>
        </w:rPr>
        <w:t xml:space="preserve">22 </w:t>
      </w:r>
      <w:r w:rsidRPr="00F55D59">
        <w:rPr>
          <w:rFonts w:ascii="Angsana New" w:hAnsi="Angsana New"/>
          <w:sz w:val="32"/>
          <w:szCs w:val="32"/>
          <w:cs/>
        </w:rPr>
        <w:t xml:space="preserve">มกราคม </w:t>
      </w:r>
      <w:r w:rsidRPr="00F55D59">
        <w:rPr>
          <w:rFonts w:ascii="Angsana New" w:hAnsi="Angsana New"/>
          <w:sz w:val="32"/>
          <w:szCs w:val="32"/>
        </w:rPr>
        <w:t>2562</w:t>
      </w:r>
    </w:p>
    <w:p w:rsidR="00691CCC" w:rsidRPr="00F55D59" w:rsidRDefault="001A2DB3" w:rsidP="00240D9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2D1243" w:rsidRPr="00F55D59">
        <w:rPr>
          <w:rFonts w:ascii="Angsana New" w:hAnsi="Angsana New"/>
          <w:b/>
          <w:bCs/>
          <w:sz w:val="32"/>
          <w:szCs w:val="32"/>
        </w:rPr>
        <w:t>.</w:t>
      </w:r>
      <w:r w:rsidR="002D1243" w:rsidRPr="00F55D59">
        <w:rPr>
          <w:rFonts w:ascii="Angsana New" w:hAnsi="Angsana New"/>
          <w:b/>
          <w:bCs/>
          <w:sz w:val="32"/>
          <w:szCs w:val="32"/>
        </w:rPr>
        <w:tab/>
      </w:r>
      <w:r w:rsidR="00691CCC" w:rsidRPr="00F55D59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691CCC" w:rsidRPr="00F55D59" w:rsidTr="00E64338">
        <w:trPr>
          <w:cantSplit/>
          <w:trHeight w:val="20"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91CCC" w:rsidRPr="00F55D59" w:rsidTr="00E64338">
        <w:trPr>
          <w:cantSplit/>
          <w:trHeight w:val="20"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91CCC" w:rsidRPr="00F55D59" w:rsidTr="00E64338">
        <w:trPr>
          <w:cantSplit/>
          <w:trHeight w:val="20"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9E4CA5" w:rsidRPr="00F55D59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F55D59" w:rsidRDefault="009E4CA5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F55D59" w:rsidRDefault="00751F13" w:rsidP="00240D9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F55D59" w:rsidRDefault="00751F13" w:rsidP="00240D9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F55D59" w:rsidRDefault="00751F13" w:rsidP="00240D9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F55D59" w:rsidRDefault="00751F13" w:rsidP="00240D9C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691CCC" w:rsidRPr="00F55D59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F55D59" w:rsidRDefault="00691CC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40D9C" w:rsidRPr="00F55D59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5D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เงินลงทุนทั่วไป </w:t>
            </w:r>
            <w:r w:rsidRPr="00F55D5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55D5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40D9C" w:rsidRPr="00F55D59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240D9C" w:rsidRPr="00F55D59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บริษัท แกมมอน เอ็นจิเนียร์ส แอนด์ คอนแทรคเตอร์ส</w:t>
            </w:r>
          </w:p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   ไพรเวท ลิมิเต็ด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10.50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103,950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40D9C" w:rsidRPr="00F55D59" w:rsidTr="00E64338">
        <w:trPr>
          <w:cantSplit/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104,950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</w:tbl>
    <w:p w:rsidR="00D33449" w:rsidRPr="00F55D59" w:rsidRDefault="00D33449" w:rsidP="007531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5D59">
        <w:rPr>
          <w:rFonts w:ascii="Angsana New" w:hAnsi="Angsana New"/>
          <w:sz w:val="32"/>
          <w:szCs w:val="32"/>
        </w:rPr>
        <w:t xml:space="preserve">22 </w:t>
      </w:r>
      <w:r w:rsidRPr="00F55D59">
        <w:rPr>
          <w:rFonts w:ascii="Angsana New" w:hAnsi="Angsana New"/>
          <w:sz w:val="32"/>
          <w:szCs w:val="32"/>
          <w:cs/>
        </w:rPr>
        <w:t xml:space="preserve">มีนาคม </w:t>
      </w:r>
      <w:r w:rsidRPr="00F55D59">
        <w:rPr>
          <w:rFonts w:ascii="Angsana New" w:hAnsi="Angsana New"/>
          <w:sz w:val="32"/>
          <w:szCs w:val="32"/>
        </w:rPr>
        <w:t xml:space="preserve">2561 </w:t>
      </w:r>
      <w:r w:rsidRPr="00F55D59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F55D59">
        <w:rPr>
          <w:rFonts w:ascii="Angsana New" w:hAnsi="Angsana New"/>
          <w:sz w:val="32"/>
          <w:szCs w:val="32"/>
        </w:rPr>
        <w:t>437</w:t>
      </w:r>
      <w:r w:rsidRPr="00F55D59">
        <w:rPr>
          <w:rFonts w:ascii="Angsana New" w:hAnsi="Angsana New"/>
          <w:sz w:val="32"/>
          <w:szCs w:val="32"/>
          <w:cs/>
        </w:rPr>
        <w:t xml:space="preserve"> ได้มีมติอนุมัติการเข้าทำสัญญาระหว่างผู้ถือหุ้นและการลงทุน (“สัญญาลงทุน”) ในบริษัท แกมมอน เอ็นจิเนียร์ส แอนด์ คอนแทรคเตอร์ส </w:t>
      </w:r>
      <w:r w:rsidRPr="00F55D59">
        <w:rPr>
          <w:rFonts w:ascii="Angsana New" w:hAnsi="Angsana New"/>
          <w:sz w:val="32"/>
          <w:szCs w:val="32"/>
        </w:rPr>
        <w:t xml:space="preserve">    </w:t>
      </w:r>
      <w:r w:rsidRPr="00F55D59">
        <w:rPr>
          <w:rFonts w:ascii="Angsana New" w:hAnsi="Angsana New"/>
          <w:sz w:val="32"/>
          <w:szCs w:val="32"/>
          <w:cs/>
        </w:rPr>
        <w:t>ไพรเวท ลิมิเต็ด (</w:t>
      </w:r>
      <w:r w:rsidRPr="00F55D59">
        <w:rPr>
          <w:rFonts w:ascii="Angsana New" w:hAnsi="Angsana New"/>
          <w:sz w:val="32"/>
          <w:szCs w:val="32"/>
        </w:rPr>
        <w:t xml:space="preserve">Gammon Engineers and Contractors Private Limited </w:t>
      </w:r>
      <w:r w:rsidRPr="00F55D59">
        <w:rPr>
          <w:rFonts w:ascii="Angsana New" w:hAnsi="Angsana New"/>
          <w:sz w:val="32"/>
          <w:szCs w:val="32"/>
          <w:cs/>
        </w:rPr>
        <w:t>หรือ “</w:t>
      </w:r>
      <w:r w:rsidRPr="00F55D59">
        <w:rPr>
          <w:rFonts w:ascii="Angsana New" w:hAnsi="Angsana New"/>
          <w:sz w:val="32"/>
          <w:szCs w:val="32"/>
        </w:rPr>
        <w:t>GECPL”)</w:t>
      </w:r>
      <w:r w:rsidRPr="00F55D59">
        <w:rPr>
          <w:rFonts w:ascii="Angsana New" w:hAnsi="Angsana New"/>
          <w:sz w:val="32"/>
          <w:szCs w:val="32"/>
          <w:cs/>
        </w:rPr>
        <w:t xml:space="preserve"> ภายใต้สัญญาลงทุน บริษัทฯได้ซื้อหุ้นออกใหม่จำนวนทั้งสิ้น </w:t>
      </w:r>
      <w:r w:rsidRPr="00F55D59">
        <w:rPr>
          <w:rFonts w:ascii="Angsana New" w:hAnsi="Angsana New"/>
          <w:sz w:val="32"/>
          <w:szCs w:val="32"/>
        </w:rPr>
        <w:t>6,000,000</w:t>
      </w:r>
      <w:r w:rsidRPr="00F55D59">
        <w:rPr>
          <w:rFonts w:ascii="Angsana New" w:hAnsi="Angsana New"/>
          <w:sz w:val="32"/>
          <w:szCs w:val="32"/>
          <w:cs/>
        </w:rPr>
        <w:t xml:space="preserve"> หุ้นของ </w:t>
      </w:r>
      <w:r w:rsidRPr="00F55D59">
        <w:rPr>
          <w:rFonts w:ascii="Angsana New" w:hAnsi="Angsana New"/>
          <w:sz w:val="32"/>
          <w:szCs w:val="32"/>
        </w:rPr>
        <w:t>GECPL</w:t>
      </w:r>
      <w:r w:rsidRPr="00F55D59">
        <w:rPr>
          <w:rFonts w:ascii="Angsana New" w:hAnsi="Angsana New"/>
          <w:sz w:val="32"/>
          <w:szCs w:val="32"/>
          <w:cs/>
        </w:rPr>
        <w:t xml:space="preserve"> (มูลค่าตราไว้หุ้นละ </w:t>
      </w:r>
      <w:r w:rsidRPr="00F55D59">
        <w:rPr>
          <w:rFonts w:ascii="Angsana New" w:hAnsi="Angsana New"/>
          <w:sz w:val="32"/>
          <w:szCs w:val="32"/>
        </w:rPr>
        <w:t>10</w:t>
      </w:r>
      <w:r w:rsidRPr="00F55D59">
        <w:rPr>
          <w:rFonts w:ascii="Angsana New" w:hAnsi="Angsana New"/>
          <w:sz w:val="32"/>
          <w:szCs w:val="32"/>
          <w:cs/>
        </w:rPr>
        <w:t xml:space="preserve"> รูปีอินเดีย) ในราคาหุ้นละ </w:t>
      </w:r>
      <w:r w:rsidRPr="00F55D59">
        <w:rPr>
          <w:rFonts w:ascii="Angsana New" w:hAnsi="Angsana New"/>
          <w:sz w:val="32"/>
          <w:szCs w:val="32"/>
        </w:rPr>
        <w:t>35</w:t>
      </w:r>
      <w:r w:rsidRPr="00F55D59">
        <w:rPr>
          <w:rFonts w:ascii="Angsana New" w:hAnsi="Angsana New"/>
          <w:sz w:val="32"/>
          <w:szCs w:val="32"/>
          <w:cs/>
        </w:rPr>
        <w:t xml:space="preserve"> รูปีอินเดีย คิดเป็นจำนวนเงินทั้งสิ้น  </w:t>
      </w:r>
      <w:r w:rsidRPr="00F55D59">
        <w:rPr>
          <w:rFonts w:ascii="Angsana New" w:hAnsi="Angsana New"/>
          <w:sz w:val="32"/>
          <w:szCs w:val="32"/>
        </w:rPr>
        <w:t>210</w:t>
      </w:r>
      <w:r w:rsidR="00F55D59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55D59">
        <w:rPr>
          <w:rFonts w:ascii="Angsana New" w:hAnsi="Angsana New"/>
          <w:sz w:val="32"/>
          <w:szCs w:val="32"/>
          <w:cs/>
        </w:rPr>
        <w:t xml:space="preserve">รูปีอินเดีย </w:t>
      </w:r>
      <w:r w:rsidR="00F93884">
        <w:rPr>
          <w:rFonts w:ascii="Angsana New" w:hAnsi="Angsana New" w:hint="cs"/>
          <w:sz w:val="32"/>
          <w:szCs w:val="32"/>
          <w:cs/>
        </w:rPr>
        <w:t xml:space="preserve">หรือเทียบเท่าจำนวนเงินประมาณ </w:t>
      </w:r>
      <w:r w:rsidR="00F93884">
        <w:rPr>
          <w:rFonts w:ascii="Angsana New" w:hAnsi="Angsana New"/>
          <w:sz w:val="32"/>
          <w:szCs w:val="32"/>
        </w:rPr>
        <w:t>104</w:t>
      </w:r>
      <w:r w:rsidR="00F9388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55D59">
        <w:rPr>
          <w:rFonts w:ascii="Angsana New" w:hAnsi="Angsana New"/>
          <w:sz w:val="32"/>
          <w:szCs w:val="32"/>
          <w:cs/>
        </w:rPr>
        <w:t xml:space="preserve">โดยบริษัทฯได้จ่ายชำระเงินลงทุนดังกล่าวเมื่อวันที่ </w:t>
      </w:r>
      <w:r w:rsidRPr="00F55D59">
        <w:rPr>
          <w:rFonts w:ascii="Angsana New" w:hAnsi="Angsana New"/>
          <w:sz w:val="32"/>
          <w:szCs w:val="32"/>
        </w:rPr>
        <w:t>26</w:t>
      </w:r>
      <w:r w:rsidRPr="00F55D59">
        <w:rPr>
          <w:rFonts w:ascii="Angsana New" w:hAnsi="Angsana New"/>
          <w:sz w:val="32"/>
          <w:szCs w:val="32"/>
          <w:cs/>
        </w:rPr>
        <w:t xml:space="preserve"> มีนาคม </w:t>
      </w:r>
      <w:r w:rsidRPr="00F55D59">
        <w:rPr>
          <w:rFonts w:ascii="Angsana New" w:hAnsi="Angsana New"/>
          <w:sz w:val="32"/>
          <w:szCs w:val="32"/>
        </w:rPr>
        <w:t xml:space="preserve">2561 </w:t>
      </w:r>
    </w:p>
    <w:p w:rsidR="00240D9C" w:rsidRPr="00F55D59" w:rsidRDefault="00240D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br w:type="page"/>
      </w:r>
    </w:p>
    <w:p w:rsidR="00F74785" w:rsidRPr="00F55D59" w:rsidRDefault="001A2DB3" w:rsidP="00240D9C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F74785" w:rsidRPr="00F55D59">
        <w:rPr>
          <w:rFonts w:ascii="Angsana New" w:hAnsi="Angsana New"/>
          <w:b/>
          <w:bCs/>
          <w:sz w:val="32"/>
          <w:szCs w:val="32"/>
        </w:rPr>
        <w:t>.</w:t>
      </w:r>
      <w:r w:rsidR="00F74785" w:rsidRPr="00F55D59">
        <w:rPr>
          <w:rFonts w:ascii="Angsana New" w:hAnsi="Angsana New"/>
          <w:b/>
          <w:bCs/>
          <w:sz w:val="32"/>
          <w:szCs w:val="32"/>
        </w:rPr>
        <w:tab/>
      </w:r>
      <w:r w:rsidR="00140BF6" w:rsidRPr="00F55D5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60"/>
        <w:gridCol w:w="1560"/>
        <w:gridCol w:w="1560"/>
      </w:tblGrid>
      <w:tr w:rsidR="00B85EB5" w:rsidRPr="00F55D59" w:rsidTr="00126B63">
        <w:tc>
          <w:tcPr>
            <w:tcW w:w="4410" w:type="dxa"/>
            <w:vAlign w:val="bottom"/>
          </w:tcPr>
          <w:p w:rsidR="00B85EB5" w:rsidRPr="00F55D59" w:rsidRDefault="00F74785" w:rsidP="00240D9C">
            <w:pPr>
              <w:spacing w:line="34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4680" w:type="dxa"/>
            <w:gridSpan w:val="3"/>
            <w:vAlign w:val="bottom"/>
          </w:tcPr>
          <w:p w:rsidR="00B85EB5" w:rsidRPr="00F55D59" w:rsidRDefault="00D11C79" w:rsidP="00240D9C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4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85EB5" w:rsidRPr="00F55D59" w:rsidTr="00126B63">
        <w:tc>
          <w:tcPr>
            <w:tcW w:w="4410" w:type="dxa"/>
            <w:vAlign w:val="bottom"/>
          </w:tcPr>
          <w:p w:rsidR="00B85EB5" w:rsidRPr="00F55D59" w:rsidRDefault="00B85EB5" w:rsidP="00240D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:rsidR="00B85EB5" w:rsidRPr="00F55D59" w:rsidRDefault="00B85EB5" w:rsidP="00240D9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B5" w:rsidRPr="00F55D59" w:rsidTr="00126B63">
        <w:tc>
          <w:tcPr>
            <w:tcW w:w="4410" w:type="dxa"/>
            <w:vAlign w:val="bottom"/>
          </w:tcPr>
          <w:p w:rsidR="00B85EB5" w:rsidRPr="00F55D59" w:rsidRDefault="00B85EB5" w:rsidP="00240D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F55D59" w:rsidRDefault="00B85EB5" w:rsidP="00240D9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0" w:type="dxa"/>
            <w:vAlign w:val="bottom"/>
          </w:tcPr>
          <w:p w:rsidR="00B85EB5" w:rsidRPr="00F55D59" w:rsidRDefault="00B85EB5" w:rsidP="00240D9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560" w:type="dxa"/>
            <w:vAlign w:val="bottom"/>
          </w:tcPr>
          <w:p w:rsidR="00B85EB5" w:rsidRPr="00F55D59" w:rsidRDefault="00B85EB5" w:rsidP="00240D9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85EB5" w:rsidRPr="00F55D59" w:rsidTr="00126B63">
        <w:tc>
          <w:tcPr>
            <w:tcW w:w="4410" w:type="dxa"/>
            <w:vAlign w:val="bottom"/>
          </w:tcPr>
          <w:p w:rsidR="00B85EB5" w:rsidRPr="00F55D59" w:rsidRDefault="00B85EB5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:rsidR="00B85EB5" w:rsidRPr="00F55D59" w:rsidRDefault="00B85EB5" w:rsidP="00240D9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F55D59" w:rsidRDefault="00B85EB5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F55D59" w:rsidRDefault="00B85EB5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7BD4" w:rsidRPr="00F55D59" w:rsidTr="00126B63">
        <w:tc>
          <w:tcPr>
            <w:tcW w:w="4410" w:type="dxa"/>
            <w:vAlign w:val="bottom"/>
          </w:tcPr>
          <w:p w:rsidR="00BA7BD4" w:rsidRPr="00F55D59" w:rsidRDefault="00BA7BD4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BA7BD4" w:rsidRPr="00F55D59" w:rsidRDefault="00BA7BD4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77,707</w:t>
            </w:r>
          </w:p>
        </w:tc>
        <w:tc>
          <w:tcPr>
            <w:tcW w:w="1560" w:type="dxa"/>
            <w:vAlign w:val="bottom"/>
          </w:tcPr>
          <w:p w:rsidR="00BA7BD4" w:rsidRPr="00F55D59" w:rsidRDefault="00BA7BD4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9,314</w:t>
            </w:r>
          </w:p>
        </w:tc>
        <w:tc>
          <w:tcPr>
            <w:tcW w:w="1560" w:type="dxa"/>
            <w:vAlign w:val="bottom"/>
          </w:tcPr>
          <w:p w:rsidR="00BA7BD4" w:rsidRPr="00F55D59" w:rsidRDefault="00BA7BD4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87,021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77,707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9,314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87,021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77,707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9,314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87,021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7,498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7,498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419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7,917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7,917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419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8,336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8,336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75,940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1,397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77,337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75,940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978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76,918</w:t>
            </w:r>
          </w:p>
        </w:tc>
      </w:tr>
      <w:tr w:rsidR="00240D9C" w:rsidRPr="00F55D59" w:rsidTr="00126B63">
        <w:tc>
          <w:tcPr>
            <w:tcW w:w="4410" w:type="dxa"/>
            <w:vAlign w:val="bottom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D9C" w:rsidRPr="00F55D59" w:rsidTr="00126B63">
        <w:tc>
          <w:tcPr>
            <w:tcW w:w="4410" w:type="dxa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60" w:type="dxa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419</w:t>
            </w:r>
          </w:p>
        </w:tc>
      </w:tr>
      <w:tr w:rsidR="00240D9C" w:rsidRPr="00F55D59" w:rsidTr="00126B63">
        <w:tc>
          <w:tcPr>
            <w:tcW w:w="4410" w:type="dxa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60" w:type="dxa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240D9C" w:rsidRPr="00F55D59" w:rsidRDefault="00240D9C" w:rsidP="00240D9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40D9C" w:rsidRPr="00F55D59" w:rsidRDefault="00240D9C" w:rsidP="00240D9C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419</w:t>
            </w:r>
          </w:p>
        </w:tc>
      </w:tr>
    </w:tbl>
    <w:p w:rsidR="00AC0C85" w:rsidRPr="00F55D59" w:rsidRDefault="00AC0C85" w:rsidP="00240D9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มูลค่ายุติธรรมขอ</w:t>
      </w:r>
      <w:r w:rsidR="00C36841" w:rsidRPr="00F55D59">
        <w:rPr>
          <w:rFonts w:ascii="Angsana New" w:hAnsi="Angsana New"/>
          <w:sz w:val="32"/>
          <w:szCs w:val="32"/>
          <w:cs/>
        </w:rPr>
        <w:t>งอ</w:t>
      </w:r>
      <w:r w:rsidRPr="00F55D59">
        <w:rPr>
          <w:rFonts w:ascii="Angsana New" w:hAnsi="Angsana New"/>
          <w:sz w:val="32"/>
          <w:szCs w:val="32"/>
          <w:cs/>
        </w:rPr>
        <w:t xml:space="preserve">สังหาริมทรัพย์เพื่อการลงทุน ณ วันที่ </w:t>
      </w:r>
      <w:r w:rsidR="00956DE6" w:rsidRPr="00F55D59">
        <w:rPr>
          <w:rFonts w:ascii="Angsana New" w:hAnsi="Angsana New"/>
          <w:sz w:val="32"/>
          <w:szCs w:val="32"/>
        </w:rPr>
        <w:t>31</w:t>
      </w:r>
      <w:r w:rsidRPr="00F55D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และ 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Pr="00F55D5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AC0C85" w:rsidRPr="00F55D59" w:rsidRDefault="00AC0C85" w:rsidP="00240D9C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F55D59">
        <w:rPr>
          <w:rFonts w:ascii="Angsana New" w:hAnsi="Angsana New"/>
          <w:sz w:val="28"/>
          <w:szCs w:val="28"/>
        </w:rPr>
        <w:t>(</w:t>
      </w:r>
      <w:r w:rsidRPr="00F55D59">
        <w:rPr>
          <w:rFonts w:ascii="Angsana New" w:hAnsi="Angsana New"/>
          <w:sz w:val="28"/>
          <w:szCs w:val="28"/>
          <w:cs/>
        </w:rPr>
        <w:t>หน่วย</w:t>
      </w:r>
      <w:r w:rsidRPr="00F55D59">
        <w:rPr>
          <w:rFonts w:ascii="Angsana New" w:hAnsi="Angsana New"/>
          <w:sz w:val="28"/>
          <w:szCs w:val="28"/>
        </w:rPr>
        <w:t xml:space="preserve">: </w:t>
      </w:r>
      <w:r w:rsidRPr="00F55D5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610"/>
        <w:gridCol w:w="1714"/>
        <w:gridCol w:w="1766"/>
      </w:tblGrid>
      <w:tr w:rsidR="002377F9" w:rsidRPr="00F55D59" w:rsidTr="00126B63">
        <w:tc>
          <w:tcPr>
            <w:tcW w:w="5610" w:type="dxa"/>
            <w:shd w:val="clear" w:color="auto" w:fill="auto"/>
          </w:tcPr>
          <w:p w:rsidR="002377F9" w:rsidRPr="00F55D59" w:rsidRDefault="002377F9" w:rsidP="00240D9C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480" w:type="dxa"/>
            <w:gridSpan w:val="2"/>
            <w:shd w:val="clear" w:color="auto" w:fill="auto"/>
            <w:vAlign w:val="bottom"/>
          </w:tcPr>
          <w:p w:rsidR="002377F9" w:rsidRPr="00F55D59" w:rsidRDefault="002377F9" w:rsidP="00240D9C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F55D59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377F9" w:rsidRPr="00F55D59" w:rsidTr="00126B63">
        <w:tc>
          <w:tcPr>
            <w:tcW w:w="5610" w:type="dxa"/>
            <w:shd w:val="clear" w:color="auto" w:fill="auto"/>
          </w:tcPr>
          <w:p w:rsidR="002377F9" w:rsidRPr="00F55D59" w:rsidRDefault="002377F9" w:rsidP="00240D9C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2377F9" w:rsidRPr="00F55D59" w:rsidRDefault="00751F13" w:rsidP="00240D9C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55D59">
              <w:rPr>
                <w:rFonts w:ascii="Angsana New" w:eastAsia="MS Mincho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766" w:type="dxa"/>
            <w:shd w:val="clear" w:color="auto" w:fill="auto"/>
          </w:tcPr>
          <w:p w:rsidR="002377F9" w:rsidRPr="00F55D59" w:rsidRDefault="00751F13" w:rsidP="00240D9C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F55D59">
              <w:rPr>
                <w:rFonts w:ascii="Angsana New" w:eastAsia="MS Mincho" w:hAnsi="Angsana New"/>
                <w:sz w:val="28"/>
                <w:szCs w:val="28"/>
                <w:u w:val="single"/>
              </w:rPr>
              <w:t>2560</w:t>
            </w:r>
          </w:p>
        </w:tc>
      </w:tr>
      <w:tr w:rsidR="00240D9C" w:rsidRPr="00F55D59" w:rsidTr="00126B63">
        <w:tc>
          <w:tcPr>
            <w:tcW w:w="5610" w:type="dxa"/>
            <w:shd w:val="clear" w:color="auto" w:fill="auto"/>
          </w:tcPr>
          <w:p w:rsidR="00240D9C" w:rsidRPr="00F55D59" w:rsidRDefault="00240D9C" w:rsidP="00240D9C">
            <w:pPr>
              <w:rPr>
                <w:rFonts w:ascii="Angsana New" w:eastAsia="MS Mincho" w:hAnsi="Angsana New"/>
                <w:sz w:val="28"/>
                <w:szCs w:val="28"/>
              </w:rPr>
            </w:pPr>
            <w:r w:rsidRPr="00F55D59">
              <w:rPr>
                <w:rFonts w:ascii="Angsana New" w:eastAsia="MS Mincho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4" w:type="dxa"/>
            <w:shd w:val="clear" w:color="auto" w:fill="auto"/>
          </w:tcPr>
          <w:p w:rsidR="00240D9C" w:rsidRPr="00F55D59" w:rsidRDefault="00406242" w:rsidP="00240D9C">
            <w:pPr>
              <w:tabs>
                <w:tab w:val="decimal" w:pos="1242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55D59">
              <w:rPr>
                <w:rFonts w:ascii="Angsana New" w:eastAsia="MS Mincho" w:hAnsi="Angsana New"/>
                <w:sz w:val="28"/>
                <w:szCs w:val="28"/>
              </w:rPr>
              <w:t>200,416</w:t>
            </w:r>
          </w:p>
        </w:tc>
        <w:tc>
          <w:tcPr>
            <w:tcW w:w="1766" w:type="dxa"/>
            <w:shd w:val="clear" w:color="auto" w:fill="auto"/>
          </w:tcPr>
          <w:p w:rsidR="00240D9C" w:rsidRPr="00F55D59" w:rsidRDefault="00240D9C" w:rsidP="00240D9C">
            <w:pPr>
              <w:tabs>
                <w:tab w:val="decimal" w:pos="1242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55D59">
              <w:rPr>
                <w:rFonts w:ascii="Angsana New" w:eastAsia="MS Mincho" w:hAnsi="Angsana New"/>
                <w:sz w:val="28"/>
                <w:szCs w:val="28"/>
              </w:rPr>
              <w:t>134,688</w:t>
            </w:r>
          </w:p>
        </w:tc>
      </w:tr>
      <w:tr w:rsidR="00240D9C" w:rsidRPr="00F55D59" w:rsidTr="00126B63">
        <w:tc>
          <w:tcPr>
            <w:tcW w:w="5610" w:type="dxa"/>
            <w:shd w:val="clear" w:color="auto" w:fill="auto"/>
          </w:tcPr>
          <w:p w:rsidR="00240D9C" w:rsidRPr="00F55D59" w:rsidRDefault="00240D9C" w:rsidP="00240D9C">
            <w:pPr>
              <w:rPr>
                <w:rFonts w:ascii="Angsana New" w:eastAsia="MS Mincho" w:hAnsi="Angsana New"/>
                <w:sz w:val="28"/>
                <w:szCs w:val="28"/>
              </w:rPr>
            </w:pPr>
            <w:r w:rsidRPr="00F55D59">
              <w:rPr>
                <w:rFonts w:ascii="Angsana New" w:eastAsia="MS Mincho" w:hAnsi="Angsana New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714" w:type="dxa"/>
            <w:shd w:val="clear" w:color="auto" w:fill="auto"/>
          </w:tcPr>
          <w:p w:rsidR="00240D9C" w:rsidRPr="00F55D59" w:rsidRDefault="00240D9C" w:rsidP="00240D9C">
            <w:pPr>
              <w:tabs>
                <w:tab w:val="decimal" w:pos="1242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55D59">
              <w:rPr>
                <w:rFonts w:ascii="Angsana New" w:eastAsia="MS Mincho" w:hAnsi="Angsana New"/>
                <w:sz w:val="28"/>
                <w:szCs w:val="28"/>
                <w:cs/>
              </w:rPr>
              <w:t>6,381</w:t>
            </w:r>
          </w:p>
        </w:tc>
        <w:tc>
          <w:tcPr>
            <w:tcW w:w="1766" w:type="dxa"/>
            <w:shd w:val="clear" w:color="auto" w:fill="auto"/>
          </w:tcPr>
          <w:p w:rsidR="00240D9C" w:rsidRPr="00F55D59" w:rsidRDefault="00240D9C" w:rsidP="00240D9C">
            <w:pPr>
              <w:tabs>
                <w:tab w:val="decimal" w:pos="1242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F55D59">
              <w:rPr>
                <w:rFonts w:ascii="Angsana New" w:eastAsia="MS Mincho" w:hAnsi="Angsana New"/>
                <w:sz w:val="28"/>
                <w:szCs w:val="28"/>
              </w:rPr>
              <w:t>4,354</w:t>
            </w:r>
          </w:p>
        </w:tc>
      </w:tr>
    </w:tbl>
    <w:p w:rsidR="00AC0C85" w:rsidRPr="00F55D59" w:rsidRDefault="006A10BD" w:rsidP="00240D9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</w:t>
      </w:r>
    </w:p>
    <w:p w:rsidR="008F2703" w:rsidRPr="00F55D59" w:rsidRDefault="00BB1B82" w:rsidP="00240D9C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55D59">
        <w:rPr>
          <w:rFonts w:ascii="Angsana New" w:hAnsi="Angsana New"/>
          <w:sz w:val="28"/>
          <w:szCs w:val="28"/>
        </w:rPr>
        <w:tab/>
      </w:r>
      <w:r w:rsidR="004172D6" w:rsidRPr="00F55D5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E4CA5" w:rsidRPr="00F55D59">
        <w:rPr>
          <w:rFonts w:ascii="Angsana New" w:hAnsi="Angsana New"/>
          <w:spacing w:val="-6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pacing w:val="-6"/>
          <w:sz w:val="32"/>
          <w:szCs w:val="32"/>
        </w:rPr>
        <w:t>2561</w:t>
      </w:r>
      <w:r w:rsidR="009E4CA5" w:rsidRPr="00F55D59">
        <w:rPr>
          <w:rFonts w:ascii="Angsana New" w:hAnsi="Angsana New"/>
          <w:spacing w:val="-6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751F13" w:rsidRPr="00F55D59">
        <w:rPr>
          <w:rFonts w:ascii="Angsana New" w:hAnsi="Angsana New"/>
          <w:spacing w:val="-6"/>
          <w:sz w:val="32"/>
          <w:szCs w:val="32"/>
        </w:rPr>
        <w:t>2560</w:t>
      </w:r>
      <w:r w:rsidR="004172D6" w:rsidRPr="00F55D59">
        <w:rPr>
          <w:rFonts w:ascii="Angsana New" w:hAnsi="Angsana New"/>
          <w:spacing w:val="-6"/>
          <w:sz w:val="32"/>
          <w:szCs w:val="32"/>
        </w:rPr>
        <w:t xml:space="preserve"> </w:t>
      </w:r>
      <w:r w:rsidR="004172D6" w:rsidRPr="00F55D59">
        <w:rPr>
          <w:rFonts w:ascii="Angsana New" w:hAnsi="Angsana New"/>
          <w:spacing w:val="-6"/>
          <w:sz w:val="32"/>
          <w:szCs w:val="32"/>
          <w:cs/>
        </w:rPr>
        <w:t xml:space="preserve">บริษัทฯนำที่ดินของบริษัทฯจำนวน </w:t>
      </w:r>
      <w:r w:rsidR="008A25DB" w:rsidRPr="00F55D59">
        <w:rPr>
          <w:rFonts w:ascii="Angsana New" w:hAnsi="Angsana New"/>
          <w:spacing w:val="-6"/>
          <w:sz w:val="32"/>
          <w:szCs w:val="32"/>
        </w:rPr>
        <w:t>8</w:t>
      </w:r>
      <w:r w:rsidR="004172D6" w:rsidRPr="00F55D59">
        <w:rPr>
          <w:rFonts w:ascii="Angsana New" w:hAnsi="Angsana New"/>
          <w:spacing w:val="-6"/>
          <w:sz w:val="32"/>
          <w:szCs w:val="32"/>
          <w:cs/>
        </w:rPr>
        <w:t xml:space="preserve"> แปลง มูลค่าสุทธิตามบัญชีจำนวน </w:t>
      </w:r>
      <w:r w:rsidR="008A25DB" w:rsidRPr="00F55D59">
        <w:rPr>
          <w:rFonts w:ascii="Angsana New" w:hAnsi="Angsana New"/>
          <w:spacing w:val="-6"/>
          <w:sz w:val="32"/>
          <w:szCs w:val="32"/>
        </w:rPr>
        <w:t>36</w:t>
      </w:r>
      <w:r w:rsidR="004172D6" w:rsidRPr="00F55D59">
        <w:rPr>
          <w:rFonts w:ascii="Angsana New" w:hAnsi="Angsana New"/>
          <w:spacing w:val="-6"/>
          <w:sz w:val="32"/>
          <w:szCs w:val="32"/>
          <w:cs/>
        </w:rPr>
        <w:t xml:space="preserve"> ล้านบาท ไปจดจำนองไว้กับธนาคารเพื่อเป็นหลักทรัพย์ค้ำประกันวงเงินเบิกเกินบัญชีและเงินกู้ยืม</w:t>
      </w:r>
      <w:r w:rsidR="00B22943" w:rsidRPr="00F55D59">
        <w:rPr>
          <w:rFonts w:ascii="Angsana New" w:hAnsi="Angsana New"/>
          <w:spacing w:val="-6"/>
          <w:sz w:val="32"/>
          <w:szCs w:val="32"/>
          <w:cs/>
        </w:rPr>
        <w:t>ระยะสั้น</w:t>
      </w:r>
      <w:r w:rsidR="004172D6" w:rsidRPr="00F55D59">
        <w:rPr>
          <w:rFonts w:ascii="Angsana New" w:hAnsi="Angsana New"/>
          <w:spacing w:val="-6"/>
          <w:sz w:val="32"/>
          <w:szCs w:val="32"/>
          <w:cs/>
        </w:rPr>
        <w:t>ที่ได้รับจากธนาคารนั้น</w:t>
      </w:r>
    </w:p>
    <w:p w:rsidR="00A85093" w:rsidRPr="00F55D59" w:rsidRDefault="00A85093" w:rsidP="00A85093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:rsidR="00D33449" w:rsidRPr="00F55D59" w:rsidRDefault="00D33449" w:rsidP="00A85093">
      <w:pPr>
        <w:spacing w:before="120" w:after="120"/>
        <w:rPr>
          <w:rFonts w:ascii="Angsana New" w:hAnsi="Angsana New"/>
          <w:b/>
          <w:bCs/>
          <w:sz w:val="32"/>
          <w:szCs w:val="32"/>
        </w:rPr>
        <w:sectPr w:rsidR="00D33449" w:rsidRPr="00F55D59" w:rsidSect="00062F6F">
          <w:footerReference w:type="default" r:id="rId8"/>
          <w:pgSz w:w="11907" w:h="16840" w:code="9"/>
          <w:pgMar w:top="1296" w:right="1080" w:bottom="1080" w:left="1339" w:header="720" w:footer="720" w:gutter="0"/>
          <w:paperSrc w:first="15" w:other="15"/>
          <w:cols w:space="720"/>
        </w:sectPr>
      </w:pPr>
    </w:p>
    <w:p w:rsidR="007F5C52" w:rsidRPr="00F55D59" w:rsidRDefault="001A2DB3" w:rsidP="0082769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A66245" w:rsidRPr="00F55D59">
        <w:rPr>
          <w:rFonts w:ascii="Angsana New" w:hAnsi="Angsana New"/>
          <w:b/>
          <w:bCs/>
          <w:sz w:val="32"/>
          <w:szCs w:val="32"/>
        </w:rPr>
        <w:t>.</w:t>
      </w:r>
      <w:r w:rsidR="007F5C52" w:rsidRPr="00F55D59">
        <w:rPr>
          <w:rFonts w:ascii="Angsana New" w:hAnsi="Angsana New"/>
          <w:b/>
          <w:bCs/>
          <w:sz w:val="32"/>
          <w:szCs w:val="32"/>
        </w:rPr>
        <w:tab/>
      </w:r>
      <w:r w:rsidR="008910B9" w:rsidRPr="00F55D59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F5C52" w:rsidRPr="00F55D5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14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8"/>
        <w:gridCol w:w="1260"/>
        <w:gridCol w:w="1335"/>
        <w:gridCol w:w="221"/>
        <w:gridCol w:w="424"/>
        <w:gridCol w:w="690"/>
        <w:gridCol w:w="1336"/>
        <w:gridCol w:w="1335"/>
        <w:gridCol w:w="1335"/>
        <w:gridCol w:w="1336"/>
        <w:gridCol w:w="1335"/>
        <w:gridCol w:w="1336"/>
      </w:tblGrid>
      <w:tr w:rsidR="00240D9C" w:rsidRPr="00F55D59" w:rsidTr="00240D9C">
        <w:trPr>
          <w:tblHeader/>
        </w:trPr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8276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gridSpan w:val="2"/>
            <w:shd w:val="clear" w:color="auto" w:fill="auto"/>
          </w:tcPr>
          <w:p w:rsidR="00240D9C" w:rsidRPr="00F55D59" w:rsidRDefault="00240D9C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4" w:type="dxa"/>
            <w:shd w:val="clear" w:color="auto" w:fill="auto"/>
          </w:tcPr>
          <w:p w:rsidR="00240D9C" w:rsidRPr="00F55D59" w:rsidRDefault="00240D9C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3" w:type="dxa"/>
            <w:gridSpan w:val="7"/>
            <w:shd w:val="clear" w:color="auto" w:fill="auto"/>
            <w:vAlign w:val="bottom"/>
          </w:tcPr>
          <w:p w:rsidR="00240D9C" w:rsidRPr="00F55D59" w:rsidRDefault="00240D9C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B21E8C" w:rsidRPr="00F55D59" w:rsidTr="00B21E8C">
        <w:trPr>
          <w:tblHeader/>
        </w:trPr>
        <w:tc>
          <w:tcPr>
            <w:tcW w:w="2378" w:type="dxa"/>
            <w:shd w:val="clear" w:color="auto" w:fill="auto"/>
            <w:vAlign w:val="bottom"/>
          </w:tcPr>
          <w:p w:rsidR="00B21E8C" w:rsidRPr="00F55D59" w:rsidRDefault="00B21E8C" w:rsidP="008276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3" w:type="dxa"/>
            <w:gridSpan w:val="11"/>
            <w:shd w:val="clear" w:color="auto" w:fill="auto"/>
            <w:vAlign w:val="bottom"/>
          </w:tcPr>
          <w:p w:rsidR="00B21E8C" w:rsidRPr="00F55D59" w:rsidRDefault="00B21E8C" w:rsidP="00CD3E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40D9C" w:rsidRPr="00F55D59" w:rsidTr="00240D9C">
        <w:trPr>
          <w:tblHeader/>
        </w:trPr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240D9C" w:rsidP="007A5CA9">
            <w:pPr>
              <w:pBdr>
                <w:bottom w:val="single" w:sz="6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F55D59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ซึ่งแสดงมูลค่าตามราคาที่ตีใหม่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6" w:space="1" w:color="auto"/>
              </w:pBdr>
              <w:ind w:right="-1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12" w:type="dxa"/>
            <w:gridSpan w:val="8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40D9C" w:rsidRPr="00F55D59" w:rsidRDefault="00240D9C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0D9C" w:rsidRPr="00F55D59" w:rsidTr="00240D9C">
        <w:trPr>
          <w:tblHeader/>
        </w:trPr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240D9C" w:rsidRPr="00F55D59" w:rsidRDefault="00240D9C" w:rsidP="009A3641">
            <w:pPr>
              <w:ind w:left="-111" w:right="-1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0D9C" w:rsidRPr="00F55D59" w:rsidTr="00240D9C">
        <w:trPr>
          <w:tblHeader/>
        </w:trPr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อาคารบน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0D9C" w:rsidRPr="00F55D59" w:rsidTr="00240D9C">
        <w:trPr>
          <w:tblHeader/>
        </w:trPr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5" w:type="dxa"/>
            <w:shd w:val="clear" w:color="auto" w:fill="auto"/>
          </w:tcPr>
          <w:p w:rsidR="00240D9C" w:rsidRPr="00F55D59" w:rsidRDefault="00240D9C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ที่ดินเช่า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shd w:val="clear" w:color="auto" w:fill="auto"/>
          </w:tcPr>
          <w:p w:rsidR="00240D9C" w:rsidRPr="00F55D59" w:rsidRDefault="00240D9C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  <w:shd w:val="clear" w:color="auto" w:fill="auto"/>
          </w:tcPr>
          <w:p w:rsidR="00240D9C" w:rsidRPr="00F55D59" w:rsidRDefault="00240D9C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40D9C" w:rsidRPr="00F55D59" w:rsidTr="00240D9C"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F55D59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260" w:type="dxa"/>
            <w:shd w:val="clear" w:color="auto" w:fill="auto"/>
          </w:tcPr>
          <w:p w:rsidR="00240D9C" w:rsidRPr="00F55D59" w:rsidRDefault="00240D9C" w:rsidP="00240D9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240D9C" w:rsidRPr="00F55D59" w:rsidRDefault="00240D9C" w:rsidP="00240D9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0D9C" w:rsidRPr="00F55D59" w:rsidTr="00240D9C"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309,985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1,180,083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129,573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166,161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25,239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2,150,926</w:t>
            </w:r>
          </w:p>
        </w:tc>
      </w:tr>
      <w:tr w:rsidR="00240D9C" w:rsidRPr="00F55D59" w:rsidTr="00240D9C"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373,513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17,055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42,040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6,944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439,672</w:t>
            </w:r>
          </w:p>
        </w:tc>
      </w:tr>
      <w:tr w:rsidR="00240D9C" w:rsidRPr="00F55D59" w:rsidTr="00240D9C"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F55D59">
              <w:rPr>
                <w:rFonts w:ascii="Angsana New" w:hAnsi="Angsana New"/>
                <w:sz w:val="26"/>
                <w:szCs w:val="26"/>
              </w:rPr>
              <w:t>/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(68,844)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(1,064)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(1,038)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(70,946)</w:t>
            </w:r>
          </w:p>
        </w:tc>
      </w:tr>
      <w:tr w:rsidR="00240D9C" w:rsidRPr="00F55D59" w:rsidTr="00240D9C"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3,175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(6,950)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40D9C" w:rsidRPr="00F55D59" w:rsidTr="00240D9C"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55D59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</w:tr>
      <w:tr w:rsidR="00240D9C" w:rsidRPr="00F55D59" w:rsidTr="00240D9C"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left="116" w:hanging="116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313,280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1,485,152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148,909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207,163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25,233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2,519,622</w:t>
            </w:r>
          </w:p>
        </w:tc>
      </w:tr>
      <w:tr w:rsidR="00240D9C" w:rsidRPr="00F55D59" w:rsidTr="00240D9C"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left="116" w:hanging="116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8201F7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8201F7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8201F7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86,066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7,750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40,813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8201F7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3,626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8201F7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138,255</w:t>
            </w:r>
          </w:p>
        </w:tc>
      </w:tr>
      <w:tr w:rsidR="00240D9C" w:rsidRPr="00F55D59" w:rsidTr="00240D9C"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left="116" w:hanging="116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F55D59">
              <w:rPr>
                <w:rFonts w:ascii="Angsana New" w:hAnsi="Angsana New"/>
                <w:sz w:val="26"/>
                <w:szCs w:val="26"/>
              </w:rPr>
              <w:t>/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8201F7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(51,</w:t>
            </w:r>
            <w:r w:rsidR="00894EF8" w:rsidRPr="00F55D59">
              <w:rPr>
                <w:rFonts w:ascii="Angsana New" w:hAnsi="Angsana New"/>
                <w:sz w:val="26"/>
                <w:szCs w:val="26"/>
              </w:rPr>
              <w:t>580</w:t>
            </w:r>
            <w:r w:rsidRPr="00F55D5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(7,201)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(3,878)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8201F7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(62,</w:t>
            </w:r>
            <w:r w:rsidR="0009465D" w:rsidRPr="00F55D59">
              <w:rPr>
                <w:rFonts w:ascii="Angsana New" w:hAnsi="Angsana New"/>
                <w:sz w:val="26"/>
                <w:szCs w:val="26"/>
              </w:rPr>
              <w:t>6</w:t>
            </w:r>
            <w:r w:rsidR="00894EF8" w:rsidRPr="00F55D59">
              <w:rPr>
                <w:rFonts w:ascii="Angsana New" w:hAnsi="Angsana New"/>
                <w:sz w:val="26"/>
                <w:szCs w:val="26"/>
              </w:rPr>
              <w:t>59</w:t>
            </w:r>
            <w:r w:rsidRPr="00F55D5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40D9C" w:rsidRPr="00F55D59" w:rsidTr="00240D9C">
        <w:tc>
          <w:tcPr>
            <w:tcW w:w="2378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left="116" w:hanging="116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0D9C" w:rsidRPr="00F55D59" w:rsidRDefault="008201F7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8201F7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8201F7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(1,278)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A3641" w:rsidRPr="00F55D59" w:rsidTr="00240D9C">
        <w:tc>
          <w:tcPr>
            <w:tcW w:w="2378" w:type="dxa"/>
            <w:shd w:val="clear" w:color="auto" w:fill="auto"/>
            <w:vAlign w:val="bottom"/>
          </w:tcPr>
          <w:p w:rsidR="009A3641" w:rsidRPr="00F55D59" w:rsidRDefault="009A3641" w:rsidP="009A3641">
            <w:pPr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55D59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(40)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(39)</w:t>
            </w:r>
          </w:p>
        </w:tc>
      </w:tr>
      <w:tr w:rsidR="009A3641" w:rsidRPr="00F55D59" w:rsidTr="00240D9C">
        <w:tc>
          <w:tcPr>
            <w:tcW w:w="2378" w:type="dxa"/>
            <w:shd w:val="clear" w:color="auto" w:fill="auto"/>
            <w:vAlign w:val="bottom"/>
          </w:tcPr>
          <w:p w:rsidR="009A3641" w:rsidRPr="00F55D59" w:rsidRDefault="009A3641" w:rsidP="009A3641">
            <w:pPr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313,756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802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297,668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1,519,638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149,418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244,098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27,582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2,595,179</w:t>
            </w:r>
          </w:p>
        </w:tc>
      </w:tr>
    </w:tbl>
    <w:p w:rsidR="00240D9C" w:rsidRPr="00F55D59" w:rsidRDefault="00D64635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F55D59">
        <w:rPr>
          <w:rFonts w:ascii="Angsana New" w:hAnsi="Angsana New"/>
        </w:rPr>
        <w:br w:type="page"/>
      </w:r>
    </w:p>
    <w:tbl>
      <w:tblPr>
        <w:tblW w:w="1431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7"/>
        <w:gridCol w:w="1259"/>
        <w:gridCol w:w="1335"/>
        <w:gridCol w:w="221"/>
        <w:gridCol w:w="424"/>
        <w:gridCol w:w="690"/>
        <w:gridCol w:w="1336"/>
        <w:gridCol w:w="1335"/>
        <w:gridCol w:w="1335"/>
        <w:gridCol w:w="1336"/>
        <w:gridCol w:w="1335"/>
        <w:gridCol w:w="1336"/>
      </w:tblGrid>
      <w:tr w:rsidR="00240D9C" w:rsidRPr="00F55D59" w:rsidTr="00592CC8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240D9C" w:rsidRPr="00F55D59" w:rsidRDefault="00240D9C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240D9C" w:rsidRPr="00F55D59" w:rsidRDefault="00240D9C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gridSpan w:val="2"/>
            <w:shd w:val="clear" w:color="auto" w:fill="auto"/>
          </w:tcPr>
          <w:p w:rsidR="00240D9C" w:rsidRPr="00F55D59" w:rsidRDefault="00240D9C" w:rsidP="009A3641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4" w:type="dxa"/>
            <w:shd w:val="clear" w:color="auto" w:fill="auto"/>
          </w:tcPr>
          <w:p w:rsidR="00240D9C" w:rsidRPr="00F55D59" w:rsidRDefault="00240D9C" w:rsidP="009A3641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3" w:type="dxa"/>
            <w:gridSpan w:val="7"/>
            <w:shd w:val="clear" w:color="auto" w:fill="auto"/>
            <w:vAlign w:val="bottom"/>
          </w:tcPr>
          <w:p w:rsidR="00240D9C" w:rsidRPr="00F55D59" w:rsidRDefault="00240D9C" w:rsidP="009A3641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F93884" w:rsidRPr="00F55D59" w:rsidTr="00592CC8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F93884" w:rsidRPr="00F55D59" w:rsidRDefault="00F93884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2" w:type="dxa"/>
            <w:gridSpan w:val="11"/>
            <w:shd w:val="clear" w:color="auto" w:fill="auto"/>
            <w:vAlign w:val="bottom"/>
          </w:tcPr>
          <w:p w:rsidR="00F93884" w:rsidRPr="00F55D59" w:rsidRDefault="00F93884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40D9C" w:rsidRPr="00F55D59" w:rsidTr="00592CC8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240D9C" w:rsidRPr="00F55D59" w:rsidRDefault="00240D9C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240D9C" w:rsidRPr="00F55D59" w:rsidRDefault="00240D9C" w:rsidP="009A3641">
            <w:pPr>
              <w:pBdr>
                <w:bottom w:val="single" w:sz="6" w:space="1" w:color="auto"/>
              </w:pBdr>
              <w:spacing w:line="280" w:lineRule="exact"/>
              <w:ind w:left="-108" w:right="-18" w:firstLine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F55D59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8201F7" w:rsidRPr="00F55D59">
              <w:rPr>
                <w:rFonts w:ascii="Angsana New" w:hAnsi="Angsana New"/>
                <w:sz w:val="26"/>
                <w:szCs w:val="26"/>
                <w:cs/>
              </w:rPr>
              <w:t>ซึ่ง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แสดงมูลค่าตามราคาที่ตีใหม่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240D9C" w:rsidRPr="00F55D59" w:rsidRDefault="00240D9C" w:rsidP="009A3641">
            <w:pPr>
              <w:pBdr>
                <w:bottom w:val="single" w:sz="6" w:space="1" w:color="auto"/>
              </w:pBdr>
              <w:spacing w:line="280" w:lineRule="exact"/>
              <w:ind w:right="-1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12" w:type="dxa"/>
            <w:gridSpan w:val="8"/>
            <w:shd w:val="clear" w:color="auto" w:fill="auto"/>
            <w:vAlign w:val="bottom"/>
          </w:tcPr>
          <w:p w:rsidR="00240D9C" w:rsidRPr="00F55D59" w:rsidRDefault="00240D9C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40D9C" w:rsidRPr="00F55D59" w:rsidRDefault="00240D9C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240D9C" w:rsidRPr="00F55D59" w:rsidRDefault="00240D9C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3641" w:rsidRPr="00F55D59" w:rsidTr="00592CC8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</w:rPr>
              <w:br w:type="page"/>
            </w:r>
          </w:p>
        </w:tc>
        <w:tc>
          <w:tcPr>
            <w:tcW w:w="1259" w:type="dxa"/>
            <w:shd w:val="clear" w:color="auto" w:fill="auto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spacing w:line="280" w:lineRule="exact"/>
              <w:ind w:left="-111" w:right="-1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3641" w:rsidRPr="00F55D59" w:rsidTr="00592CC8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อาคารบน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3641" w:rsidRPr="00F55D59" w:rsidTr="00592CC8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ที่ดินเช่า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A3641" w:rsidRPr="00F55D59" w:rsidTr="00592CC8"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59" w:type="dxa"/>
            <w:shd w:val="clear" w:color="auto" w:fill="auto"/>
          </w:tcPr>
          <w:p w:rsidR="009A3641" w:rsidRPr="00F55D59" w:rsidRDefault="009A3641" w:rsidP="009A364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3641" w:rsidRPr="00F55D59" w:rsidTr="00592CC8"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44,161</w:t>
            </w: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26,279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55D59">
              <w:rPr>
                <w:rFonts w:ascii="Angsana New" w:hAnsi="Angsana New"/>
                <w:sz w:val="26"/>
                <w:szCs w:val="26"/>
                <w:lang w:val="en-GB"/>
              </w:rPr>
              <w:t>728,039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55D59">
              <w:rPr>
                <w:rFonts w:ascii="Angsana New" w:hAnsi="Angsana New"/>
                <w:sz w:val="26"/>
                <w:szCs w:val="26"/>
                <w:lang w:val="en-GB"/>
              </w:rPr>
              <w:t>95,514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109,583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1,003,576</w:t>
            </w:r>
          </w:p>
        </w:tc>
      </w:tr>
      <w:tr w:rsidR="009A3641" w:rsidRPr="00F55D59" w:rsidTr="00592CC8"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F55D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15,812</w:t>
            </w: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8,439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155,885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19,119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17,541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216,796</w:t>
            </w:r>
          </w:p>
        </w:tc>
      </w:tr>
      <w:tr w:rsidR="009A3641" w:rsidRPr="00F55D59" w:rsidTr="00592CC8"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(59,335)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(966)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(924)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(61,225)</w:t>
            </w:r>
          </w:p>
        </w:tc>
      </w:tr>
      <w:tr w:rsidR="009A3641" w:rsidRPr="00F55D59" w:rsidTr="00592CC8"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55D59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55D5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9A3641" w:rsidRPr="00F55D59" w:rsidTr="00592CC8"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59,973</w:t>
            </w: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34,718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  <w:lang w:val="en-GB"/>
              </w:rPr>
              <w:t>824,589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  <w:lang w:val="en-GB"/>
              </w:rPr>
              <w:t>113,662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126,200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1,159,142</w:t>
            </w:r>
          </w:p>
        </w:tc>
      </w:tr>
      <w:tr w:rsidR="009A3641" w:rsidRPr="00F55D59" w:rsidTr="00592CC8"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F55D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15,811</w:t>
            </w: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265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7,168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164,917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17,346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17,988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F55D59">
              <w:rPr>
                <w:rFonts w:ascii="Angsana New" w:hAnsi="Angsana New"/>
                <w:sz w:val="26"/>
                <w:szCs w:val="26"/>
              </w:rPr>
              <w:t>2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3,495</w:t>
            </w:r>
          </w:p>
        </w:tc>
      </w:tr>
      <w:tr w:rsidR="009A3641" w:rsidRPr="00F55D59" w:rsidTr="00592CC8"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(46,142)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(7,028)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(3,210)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(56,380)</w:t>
            </w:r>
          </w:p>
        </w:tc>
      </w:tr>
      <w:tr w:rsidR="009A3641" w:rsidRPr="00F55D59" w:rsidTr="00592CC8"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ind w:left="116" w:hanging="11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55D59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55D59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(13)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55D59">
              <w:rPr>
                <w:rFonts w:ascii="Angsana New" w:hAnsi="Angsana New"/>
                <w:sz w:val="26"/>
                <w:szCs w:val="26"/>
              </w:rPr>
              <w:t>8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A3641" w:rsidRPr="00F55D59" w:rsidTr="00592CC8"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75,784</w:t>
            </w: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268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41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55D59">
              <w:rPr>
                <w:rFonts w:ascii="Angsana New" w:hAnsi="Angsana New"/>
                <w:sz w:val="26"/>
                <w:szCs w:val="26"/>
              </w:rPr>
              <w:t>886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  <w:lang w:val="en-GB"/>
              </w:rPr>
              <w:t>943,36</w:t>
            </w:r>
            <w:r w:rsidRPr="00F55D59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  <w:lang w:val="en-GB"/>
              </w:rPr>
              <w:t>123,967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140,978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1,326,2</w:t>
            </w:r>
            <w:r w:rsidRPr="00F55D59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9A3641" w:rsidRPr="00F55D59" w:rsidTr="00592CC8">
        <w:tc>
          <w:tcPr>
            <w:tcW w:w="2377" w:type="dxa"/>
            <w:shd w:val="clear" w:color="auto" w:fill="auto"/>
            <w:vAlign w:val="bottom"/>
          </w:tcPr>
          <w:p w:rsidR="009A3641" w:rsidRPr="00F55D59" w:rsidRDefault="009A3641" w:rsidP="009A3641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9A3641" w:rsidRPr="00F55D59" w:rsidRDefault="009A3641" w:rsidP="009A3641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3182" w:rsidRPr="00F55D59" w:rsidTr="00592CC8">
        <w:tc>
          <w:tcPr>
            <w:tcW w:w="2377" w:type="dxa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5" w:type="dxa"/>
            <w:shd w:val="clear" w:color="auto" w:fill="auto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8,394</w:t>
            </w:r>
          </w:p>
        </w:tc>
      </w:tr>
      <w:tr w:rsidR="00753182" w:rsidRPr="00F55D59" w:rsidTr="00592CC8">
        <w:tc>
          <w:tcPr>
            <w:tcW w:w="2377" w:type="dxa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5" w:type="dxa"/>
            <w:shd w:val="clear" w:color="auto" w:fill="auto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8,394</w:t>
            </w:r>
          </w:p>
        </w:tc>
      </w:tr>
      <w:tr w:rsidR="00753182" w:rsidRPr="00F55D59" w:rsidTr="00592CC8">
        <w:tc>
          <w:tcPr>
            <w:tcW w:w="2377" w:type="dxa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121</w:t>
            </w:r>
          </w:p>
        </w:tc>
        <w:tc>
          <w:tcPr>
            <w:tcW w:w="1335" w:type="dxa"/>
            <w:shd w:val="clear" w:color="auto" w:fill="auto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6,306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1,946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8,394</w:t>
            </w:r>
          </w:p>
        </w:tc>
      </w:tr>
      <w:tr w:rsidR="00753182" w:rsidRPr="00F55D59" w:rsidTr="00592CC8">
        <w:tc>
          <w:tcPr>
            <w:tcW w:w="2377" w:type="dxa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753182" w:rsidRPr="00F55D59" w:rsidRDefault="00753182" w:rsidP="00753182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3182" w:rsidRPr="00F55D59" w:rsidTr="00592CC8">
        <w:tc>
          <w:tcPr>
            <w:tcW w:w="2377" w:type="dxa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253,186</w:t>
            </w:r>
          </w:p>
        </w:tc>
        <w:tc>
          <w:tcPr>
            <w:tcW w:w="1335" w:type="dxa"/>
            <w:shd w:val="clear" w:color="auto" w:fill="auto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7,499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654,257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33,301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80,942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25,233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1,352,086</w:t>
            </w:r>
          </w:p>
        </w:tc>
      </w:tr>
      <w:tr w:rsidR="00753182" w:rsidRPr="00F55D59" w:rsidTr="00592CC8">
        <w:tc>
          <w:tcPr>
            <w:tcW w:w="2377" w:type="dxa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237,851</w:t>
            </w:r>
          </w:p>
        </w:tc>
        <w:tc>
          <w:tcPr>
            <w:tcW w:w="1335" w:type="dxa"/>
            <w:shd w:val="clear" w:color="auto" w:fill="auto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534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F55D59">
              <w:rPr>
                <w:rFonts w:ascii="Angsana New" w:hAnsi="Angsana New"/>
                <w:sz w:val="26"/>
                <w:szCs w:val="26"/>
              </w:rPr>
              <w:t>7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55D59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569,96</w:t>
            </w:r>
            <w:r w:rsidRPr="00F55D5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23,505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103,099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27,582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1,260,53</w:t>
            </w:r>
            <w:r w:rsidRPr="00F55D59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53182" w:rsidRPr="00F55D59" w:rsidTr="00592CC8">
        <w:tc>
          <w:tcPr>
            <w:tcW w:w="2377" w:type="dxa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28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3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33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3182" w:rsidRPr="00F55D59" w:rsidTr="00592CC8">
        <w:tc>
          <w:tcPr>
            <w:tcW w:w="7642" w:type="dxa"/>
            <w:gridSpan w:val="7"/>
            <w:shd w:val="clear" w:color="auto" w:fill="auto"/>
          </w:tcPr>
          <w:p w:rsidR="00753182" w:rsidRPr="00F55D59" w:rsidRDefault="00753182" w:rsidP="00753182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2560 (180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216,796</w:t>
            </w:r>
          </w:p>
        </w:tc>
      </w:tr>
      <w:tr w:rsidR="00753182" w:rsidRPr="00F55D59" w:rsidTr="00592CC8">
        <w:tc>
          <w:tcPr>
            <w:tcW w:w="7642" w:type="dxa"/>
            <w:gridSpan w:val="7"/>
            <w:shd w:val="clear" w:color="auto" w:fill="auto"/>
          </w:tcPr>
          <w:p w:rsidR="00753182" w:rsidRPr="00F55D59" w:rsidRDefault="00753182" w:rsidP="00753182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2561 (190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223,49</w:t>
            </w:r>
            <w:r w:rsidRPr="00F55D5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:rsidR="00592CC8" w:rsidRDefault="00592CC8">
      <w:r>
        <w:br w:type="page"/>
      </w:r>
    </w:p>
    <w:tbl>
      <w:tblPr>
        <w:tblW w:w="143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16"/>
        <w:gridCol w:w="1350"/>
        <w:gridCol w:w="236"/>
        <w:gridCol w:w="424"/>
        <w:gridCol w:w="780"/>
        <w:gridCol w:w="1260"/>
        <w:gridCol w:w="1260"/>
        <w:gridCol w:w="1350"/>
        <w:gridCol w:w="1172"/>
        <w:gridCol w:w="1335"/>
        <w:gridCol w:w="15"/>
        <w:gridCol w:w="1350"/>
      </w:tblGrid>
      <w:tr w:rsidR="00240D9C" w:rsidRPr="00F55D59" w:rsidTr="00592CC8">
        <w:trPr>
          <w:tblHeader/>
        </w:trPr>
        <w:tc>
          <w:tcPr>
            <w:tcW w:w="3816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40D9C" w:rsidRPr="00F55D59" w:rsidRDefault="00240D9C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240D9C" w:rsidRPr="00F55D59" w:rsidRDefault="00240D9C" w:rsidP="00240D9C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4" w:type="dxa"/>
            <w:shd w:val="clear" w:color="auto" w:fill="auto"/>
          </w:tcPr>
          <w:p w:rsidR="00240D9C" w:rsidRPr="00F55D59" w:rsidRDefault="00240D9C" w:rsidP="00240D9C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2" w:type="dxa"/>
            <w:gridSpan w:val="8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F93884" w:rsidRPr="00F55D59" w:rsidTr="00592CC8">
        <w:trPr>
          <w:tblHeader/>
        </w:trPr>
        <w:tc>
          <w:tcPr>
            <w:tcW w:w="3816" w:type="dxa"/>
            <w:shd w:val="clear" w:color="auto" w:fill="auto"/>
            <w:vAlign w:val="bottom"/>
          </w:tcPr>
          <w:p w:rsidR="00F93884" w:rsidRPr="00F55D59" w:rsidRDefault="00F93884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2" w:type="dxa"/>
            <w:gridSpan w:val="11"/>
            <w:shd w:val="clear" w:color="auto" w:fill="auto"/>
            <w:vAlign w:val="bottom"/>
          </w:tcPr>
          <w:p w:rsidR="00F93884" w:rsidRPr="00F55D59" w:rsidRDefault="00F93884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5A15" w:rsidRPr="00F55D59" w:rsidTr="00592CC8">
        <w:trPr>
          <w:tblHeader/>
        </w:trPr>
        <w:tc>
          <w:tcPr>
            <w:tcW w:w="3816" w:type="dxa"/>
            <w:shd w:val="clear" w:color="auto" w:fill="auto"/>
            <w:vAlign w:val="bottom"/>
          </w:tcPr>
          <w:p w:rsidR="00C35A15" w:rsidRPr="00F55D59" w:rsidRDefault="00C35A15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35A15" w:rsidRPr="00F55D59" w:rsidRDefault="00C35A15" w:rsidP="00240D9C">
            <w:pPr>
              <w:pBdr>
                <w:bottom w:val="single" w:sz="6" w:space="1" w:color="auto"/>
              </w:pBdr>
              <w:ind w:right="-1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F55D59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ซึ่งแสดงมูลค่าตามราคาที่ตีใหม่</w:t>
            </w:r>
          </w:p>
        </w:tc>
        <w:tc>
          <w:tcPr>
            <w:tcW w:w="7817" w:type="dxa"/>
            <w:gridSpan w:val="8"/>
            <w:shd w:val="clear" w:color="auto" w:fill="auto"/>
            <w:vAlign w:val="bottom"/>
          </w:tcPr>
          <w:p w:rsidR="00C35A15" w:rsidRPr="00F55D59" w:rsidRDefault="00C35A15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35A15" w:rsidRPr="00F55D59" w:rsidRDefault="00C35A15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65" w:type="dxa"/>
            <w:gridSpan w:val="2"/>
            <w:shd w:val="clear" w:color="auto" w:fill="auto"/>
            <w:vAlign w:val="bottom"/>
          </w:tcPr>
          <w:p w:rsidR="00C35A15" w:rsidRPr="00F55D59" w:rsidRDefault="00C35A15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3446" w:rsidRPr="00F55D59" w:rsidTr="00592CC8">
        <w:trPr>
          <w:tblHeader/>
        </w:trPr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E3446" w:rsidRPr="00F55D59" w:rsidRDefault="003E3446" w:rsidP="009A3641">
            <w:pPr>
              <w:ind w:left="-11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3446" w:rsidRPr="00F55D59" w:rsidTr="00592CC8">
        <w:trPr>
          <w:tblHeader/>
        </w:trPr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3446" w:rsidRPr="00F55D59" w:rsidTr="00592CC8">
        <w:trPr>
          <w:tblHeader/>
        </w:trPr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</w:tcPr>
          <w:p w:rsidR="003E3446" w:rsidRPr="00F55D59" w:rsidRDefault="003E3446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3E3446" w:rsidRPr="00F55D59" w:rsidRDefault="003E3446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E3446" w:rsidRPr="00F55D59" w:rsidTr="00592CC8"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F55D59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350" w:type="dxa"/>
            <w:shd w:val="clear" w:color="auto" w:fill="auto"/>
          </w:tcPr>
          <w:p w:rsidR="003E3446" w:rsidRPr="00F55D59" w:rsidRDefault="003E3446" w:rsidP="00240D9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3446" w:rsidRPr="00F55D59" w:rsidTr="00592CC8"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309,985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1,180,083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129,266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3E3446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166,161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25,239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2,150,619</w:t>
            </w:r>
          </w:p>
        </w:tc>
      </w:tr>
      <w:tr w:rsidR="003E3446" w:rsidRPr="00F55D59" w:rsidTr="00592CC8"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373,477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17,004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3E3446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42,040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6,248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438,889</w:t>
            </w:r>
          </w:p>
        </w:tc>
      </w:tr>
      <w:tr w:rsidR="003E3446" w:rsidRPr="00F55D59" w:rsidTr="00592CC8"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F55D59">
              <w:rPr>
                <w:rFonts w:ascii="Angsana New" w:hAnsi="Angsana New"/>
                <w:sz w:val="26"/>
                <w:szCs w:val="26"/>
              </w:rPr>
              <w:t>/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(68,844)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(1,064)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3E3446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(1,038)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(70,946)</w:t>
            </w:r>
          </w:p>
        </w:tc>
      </w:tr>
      <w:tr w:rsidR="003E3446" w:rsidRPr="00F55D59" w:rsidTr="00592CC8"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3,175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3,375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3E344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(6,950)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3446" w:rsidRPr="00F55D59" w:rsidTr="00592CC8"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F93884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313,280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F93884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297,668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F93884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42,217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F93884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1,485,116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F93884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148,581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F93884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207,163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E3446" w:rsidRPr="00F55D59" w:rsidRDefault="003E3446" w:rsidP="00F93884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24,537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F93884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2,518,562</w:t>
            </w:r>
          </w:p>
        </w:tc>
      </w:tr>
      <w:tr w:rsidR="003E3446" w:rsidRPr="00F55D59" w:rsidTr="00592CC8"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84,272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6,918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3E3446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40,813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3,521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135,524</w:t>
            </w:r>
          </w:p>
        </w:tc>
      </w:tr>
      <w:tr w:rsidR="003E3446" w:rsidRPr="00F55D59" w:rsidTr="00592CC8"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F55D59">
              <w:rPr>
                <w:rFonts w:ascii="Angsana New" w:hAnsi="Angsana New"/>
                <w:sz w:val="26"/>
                <w:szCs w:val="26"/>
              </w:rPr>
              <w:t>/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E3446" w:rsidRPr="00F55D59" w:rsidRDefault="003E3446" w:rsidP="00240D9C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(52,939)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(7,201)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3E3446">
            <w:pP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(3,878)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(64,</w:t>
            </w:r>
            <w:r w:rsidR="006B4454" w:rsidRPr="00F55D59">
              <w:rPr>
                <w:rFonts w:ascii="Angsana New" w:hAnsi="Angsana New"/>
                <w:sz w:val="26"/>
                <w:szCs w:val="26"/>
              </w:rPr>
              <w:t>0</w:t>
            </w:r>
            <w:r w:rsidRPr="00F55D59">
              <w:rPr>
                <w:rFonts w:ascii="Angsana New" w:hAnsi="Angsana New"/>
                <w:sz w:val="26"/>
                <w:szCs w:val="26"/>
              </w:rPr>
              <w:t>18)</w:t>
            </w:r>
          </w:p>
        </w:tc>
      </w:tr>
      <w:tr w:rsidR="003E3446" w:rsidRPr="00F55D59" w:rsidTr="00592CC8"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50" w:type="dxa"/>
            <w:shd w:val="clear" w:color="auto" w:fill="auto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476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3E3446">
            <w:pPr>
              <w:pBdr>
                <w:bottom w:val="single" w:sz="4" w:space="1" w:color="auto"/>
              </w:pBdr>
              <w:tabs>
                <w:tab w:val="decimal" w:pos="879"/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(476)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3446" w:rsidRPr="00F55D59" w:rsidTr="00592CC8">
        <w:tc>
          <w:tcPr>
            <w:tcW w:w="3816" w:type="dxa"/>
            <w:shd w:val="clear" w:color="auto" w:fill="auto"/>
            <w:vAlign w:val="bottom"/>
          </w:tcPr>
          <w:p w:rsidR="003E3446" w:rsidRPr="00F55D59" w:rsidRDefault="003E3446" w:rsidP="00240D9C">
            <w:pPr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313,756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297,668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42,217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1,516,449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148,298</w:t>
            </w:r>
          </w:p>
        </w:tc>
        <w:tc>
          <w:tcPr>
            <w:tcW w:w="1172" w:type="dxa"/>
            <w:shd w:val="clear" w:color="auto" w:fill="auto"/>
            <w:vAlign w:val="bottom"/>
          </w:tcPr>
          <w:p w:rsidR="003E3446" w:rsidRPr="00F55D59" w:rsidRDefault="003E3446" w:rsidP="003E344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244,098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27,582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E3446" w:rsidRPr="00F55D59" w:rsidRDefault="003E3446" w:rsidP="00240D9C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2,590,068</w:t>
            </w:r>
          </w:p>
        </w:tc>
      </w:tr>
    </w:tbl>
    <w:p w:rsidR="00D64635" w:rsidRPr="00F55D59" w:rsidRDefault="00D64635" w:rsidP="00827694">
      <w:pPr>
        <w:rPr>
          <w:rFonts w:ascii="Angsana New" w:hAnsi="Angsana New"/>
        </w:rPr>
      </w:pPr>
    </w:p>
    <w:p w:rsidR="00240D9C" w:rsidRPr="00F55D59" w:rsidRDefault="00240D9C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F55D59">
        <w:rPr>
          <w:rFonts w:ascii="Angsana New" w:hAnsi="Angsana New"/>
        </w:rPr>
        <w:br w:type="page"/>
      </w:r>
    </w:p>
    <w:tbl>
      <w:tblPr>
        <w:tblW w:w="1443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7"/>
        <w:gridCol w:w="1439"/>
        <w:gridCol w:w="1260"/>
        <w:gridCol w:w="540"/>
        <w:gridCol w:w="795"/>
        <w:gridCol w:w="1231"/>
        <w:gridCol w:w="105"/>
        <w:gridCol w:w="1230"/>
        <w:gridCol w:w="105"/>
        <w:gridCol w:w="1230"/>
        <w:gridCol w:w="105"/>
        <w:gridCol w:w="1231"/>
        <w:gridCol w:w="105"/>
        <w:gridCol w:w="1335"/>
        <w:gridCol w:w="1336"/>
        <w:gridCol w:w="14"/>
      </w:tblGrid>
      <w:tr w:rsidR="00240D9C" w:rsidRPr="00F55D59" w:rsidTr="00F93884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240D9C" w:rsidRPr="00F55D59" w:rsidRDefault="00240D9C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40D9C" w:rsidRPr="00F55D59" w:rsidRDefault="00240D9C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240D9C" w:rsidRPr="00F55D59" w:rsidRDefault="00240D9C" w:rsidP="009A3641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  <w:shd w:val="clear" w:color="auto" w:fill="auto"/>
          </w:tcPr>
          <w:p w:rsidR="00240D9C" w:rsidRPr="00F55D59" w:rsidRDefault="00240D9C" w:rsidP="009A3641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2" w:type="dxa"/>
            <w:gridSpan w:val="12"/>
            <w:shd w:val="clear" w:color="auto" w:fill="auto"/>
            <w:vAlign w:val="bottom"/>
          </w:tcPr>
          <w:p w:rsidR="00240D9C" w:rsidRPr="00F55D59" w:rsidRDefault="00240D9C" w:rsidP="009A3641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240D9C" w:rsidRPr="00F55D59" w:rsidTr="00F93884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240D9C" w:rsidRPr="00F55D59" w:rsidRDefault="00240D9C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40D9C" w:rsidRPr="00F55D59" w:rsidRDefault="00240D9C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2" w:type="dxa"/>
            <w:gridSpan w:val="14"/>
            <w:shd w:val="clear" w:color="auto" w:fill="auto"/>
          </w:tcPr>
          <w:p w:rsidR="00240D9C" w:rsidRPr="00F55D59" w:rsidRDefault="00240D9C" w:rsidP="009A364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4EF8" w:rsidRPr="00F55D59" w:rsidTr="00F93884">
        <w:trPr>
          <w:tblHeader/>
        </w:trPr>
        <w:tc>
          <w:tcPr>
            <w:tcW w:w="2377" w:type="dxa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ind w:left="-108" w:right="-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F55D59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ซึ่งแสดงมูลค่า</w:t>
            </w:r>
          </w:p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ind w:left="-108" w:right="-1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</w:p>
        </w:tc>
        <w:tc>
          <w:tcPr>
            <w:tcW w:w="8012" w:type="dxa"/>
            <w:gridSpan w:val="11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4EF8" w:rsidRPr="00F55D59" w:rsidTr="00F93884">
        <w:trPr>
          <w:gridAfter w:val="1"/>
          <w:wAfter w:w="14" w:type="dxa"/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4EF8" w:rsidRPr="00F55D59" w:rsidTr="00F93884">
        <w:trPr>
          <w:gridAfter w:val="1"/>
          <w:wAfter w:w="14" w:type="dxa"/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894EF8" w:rsidRPr="00F55D59" w:rsidRDefault="00C35A15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894EF8" w:rsidRPr="00F55D59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4EF8" w:rsidRPr="00F55D59" w:rsidTr="00F93884">
        <w:trPr>
          <w:gridAfter w:val="1"/>
          <w:wAfter w:w="14" w:type="dxa"/>
          <w:tblHeader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gridSpan w:val="2"/>
            <w:shd w:val="clear" w:color="auto" w:fill="auto"/>
          </w:tcPr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  <w:shd w:val="clear" w:color="auto" w:fill="auto"/>
          </w:tcPr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94EF8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</w:tcPr>
          <w:p w:rsidR="00894EF8" w:rsidRPr="00F55D59" w:rsidRDefault="00894EF8" w:rsidP="009A364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4EF8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44,161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26,279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728,039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95,493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109,583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1,003,555</w:t>
            </w:r>
          </w:p>
        </w:tc>
      </w:tr>
      <w:tr w:rsidR="00894EF8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F55D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15,812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8,439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155,884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19,057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17,541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216,733</w:t>
            </w:r>
          </w:p>
        </w:tc>
      </w:tr>
      <w:tr w:rsidR="00894EF8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(59,335)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(966)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(924)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(61,225)</w:t>
            </w:r>
          </w:p>
        </w:tc>
      </w:tr>
      <w:tr w:rsidR="00894EF8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59,973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34,718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824,588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113,584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126</w:t>
            </w:r>
            <w:r w:rsidRPr="00F55D59">
              <w:rPr>
                <w:rFonts w:ascii="Angsana New" w:hAnsi="Angsana New"/>
                <w:sz w:val="26"/>
                <w:szCs w:val="26"/>
              </w:rPr>
              <w:t>,200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1,159,063</w:t>
            </w:r>
          </w:p>
        </w:tc>
      </w:tr>
      <w:tr w:rsidR="00894EF8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F55D5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15,811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F93884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7,168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164,589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17,153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17,988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894EF8" w:rsidRPr="00F55D59" w:rsidRDefault="00F93884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222,709</w:t>
            </w:r>
          </w:p>
        </w:tc>
      </w:tr>
      <w:tr w:rsidR="00894EF8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F93884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F93884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753182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(46,411)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(7,028)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(3,210)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894EF8" w:rsidRPr="00F55D59" w:rsidRDefault="00F93884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(56,649)</w:t>
            </w:r>
          </w:p>
        </w:tc>
      </w:tr>
      <w:tr w:rsidR="00894EF8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75,784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41,886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942,766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  <w:cs/>
              </w:rPr>
              <w:t>123,709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140,978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1,325,123</w:t>
            </w:r>
          </w:p>
        </w:tc>
      </w:tr>
      <w:tr w:rsidR="00894EF8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9A3641">
            <w:pP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4EF8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894EF8" w:rsidRPr="00F55D59" w:rsidRDefault="00894EF8" w:rsidP="009A364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94EF8" w:rsidRPr="00F55D59" w:rsidRDefault="00894EF8" w:rsidP="00F93884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F93884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F93884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F93884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894EF8" w:rsidRPr="00F55D59" w:rsidRDefault="00894EF8" w:rsidP="00F93884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94EF8" w:rsidRPr="00F55D59" w:rsidRDefault="00894EF8" w:rsidP="00F93884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894EF8" w:rsidRPr="00F55D59" w:rsidRDefault="00894EF8" w:rsidP="00F93884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894EF8" w:rsidRPr="00F55D59" w:rsidRDefault="00894EF8" w:rsidP="00F93884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8,394</w:t>
            </w:r>
          </w:p>
        </w:tc>
      </w:tr>
      <w:tr w:rsidR="00753182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8,394</w:t>
            </w:r>
          </w:p>
        </w:tc>
      </w:tr>
      <w:tr w:rsidR="00753182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1,946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8,394</w:t>
            </w:r>
          </w:p>
        </w:tc>
      </w:tr>
      <w:tr w:rsidR="00753182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3182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253,186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7,499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654,222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33,051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80,942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24,537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1,351,105</w:t>
            </w:r>
          </w:p>
        </w:tc>
      </w:tr>
      <w:tr w:rsidR="00753182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237,851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567,377</w:t>
            </w: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22,643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103,099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27,582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1,256,551</w:t>
            </w:r>
          </w:p>
        </w:tc>
      </w:tr>
      <w:tr w:rsidR="00753182" w:rsidRPr="00F55D59" w:rsidTr="00F93884">
        <w:trPr>
          <w:gridAfter w:val="1"/>
          <w:wAfter w:w="14" w:type="dxa"/>
        </w:trPr>
        <w:tc>
          <w:tcPr>
            <w:tcW w:w="381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:rsidR="00753182" w:rsidRPr="00F55D59" w:rsidRDefault="00753182" w:rsidP="0075318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3182" w:rsidRPr="00F55D59" w:rsidTr="00F93884">
        <w:trPr>
          <w:trHeight w:val="247"/>
        </w:trPr>
        <w:tc>
          <w:tcPr>
            <w:tcW w:w="7642" w:type="dxa"/>
            <w:gridSpan w:val="6"/>
            <w:shd w:val="clear" w:color="auto" w:fill="auto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</w:rPr>
              <w:br w:type="page"/>
            </w:r>
            <w:r w:rsidRPr="00F55D59">
              <w:rPr>
                <w:rFonts w:ascii="Angsana New" w:hAnsi="Angsana New"/>
                <w:sz w:val="26"/>
                <w:szCs w:val="26"/>
              </w:rPr>
              <w:t xml:space="preserve">2560 (180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5" w:type="dxa"/>
            <w:gridSpan w:val="2"/>
            <w:shd w:val="clear" w:color="auto" w:fill="auto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216,733</w:t>
            </w:r>
          </w:p>
        </w:tc>
      </w:tr>
      <w:tr w:rsidR="00753182" w:rsidRPr="00F55D59" w:rsidTr="00F93884">
        <w:tc>
          <w:tcPr>
            <w:tcW w:w="7642" w:type="dxa"/>
            <w:gridSpan w:val="6"/>
            <w:shd w:val="clear" w:color="auto" w:fill="auto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 xml:space="preserve">2561 (190 </w:t>
            </w:r>
            <w:r w:rsidRPr="00F55D59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5" w:type="dxa"/>
            <w:gridSpan w:val="2"/>
            <w:shd w:val="clear" w:color="auto" w:fill="auto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753182" w:rsidRPr="00F55D59" w:rsidRDefault="00753182" w:rsidP="0075318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753182" w:rsidRPr="00F55D59" w:rsidRDefault="00753182" w:rsidP="00753182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5D59">
              <w:rPr>
                <w:rFonts w:ascii="Angsana New" w:hAnsi="Angsana New"/>
                <w:sz w:val="26"/>
                <w:szCs w:val="26"/>
              </w:rPr>
              <w:t>222,709</w:t>
            </w:r>
          </w:p>
        </w:tc>
      </w:tr>
    </w:tbl>
    <w:p w:rsidR="00CD3EEA" w:rsidRPr="00F55D59" w:rsidRDefault="00CD3EEA" w:rsidP="00CD3EEA">
      <w:pPr>
        <w:rPr>
          <w:rFonts w:ascii="Angsana New" w:hAnsi="Angsana New"/>
          <w:sz w:val="2"/>
          <w:szCs w:val="2"/>
        </w:rPr>
      </w:pPr>
    </w:p>
    <w:p w:rsidR="00CD3EEA" w:rsidRPr="00F55D59" w:rsidRDefault="00CD3EEA" w:rsidP="00CD3EEA">
      <w:pPr>
        <w:rPr>
          <w:rFonts w:ascii="Angsana New" w:hAnsi="Angsana New"/>
          <w:sz w:val="2"/>
          <w:szCs w:val="2"/>
        </w:rPr>
      </w:pPr>
    </w:p>
    <w:p w:rsidR="00AB0F19" w:rsidRPr="00F55D59" w:rsidRDefault="00AB0F19" w:rsidP="00875431">
      <w:pPr>
        <w:spacing w:before="80"/>
        <w:jc w:val="thaiDistribute"/>
        <w:rPr>
          <w:rFonts w:ascii="Angsana New" w:hAnsi="Angsana New"/>
          <w:sz w:val="2"/>
          <w:szCs w:val="2"/>
        </w:rPr>
        <w:sectPr w:rsidR="00AB0F19" w:rsidRPr="00F55D59" w:rsidSect="009A3641">
          <w:pgSz w:w="16840" w:h="11907" w:orient="landscape" w:code="9"/>
          <w:pgMar w:top="1339" w:right="1296" w:bottom="850" w:left="1080" w:header="720" w:footer="720" w:gutter="0"/>
          <w:cols w:space="720"/>
        </w:sectPr>
      </w:pPr>
    </w:p>
    <w:p w:rsidR="000568E2" w:rsidRPr="00F55D59" w:rsidRDefault="00CC0349" w:rsidP="008754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lastRenderedPageBreak/>
        <w:t>ใน</w:t>
      </w:r>
      <w:r w:rsidR="000568E2" w:rsidRPr="00F55D59">
        <w:rPr>
          <w:rFonts w:ascii="Angsana New" w:hAnsi="Angsana New"/>
          <w:sz w:val="32"/>
          <w:szCs w:val="32"/>
          <w:cs/>
        </w:rPr>
        <w:t xml:space="preserve">ปี </w:t>
      </w:r>
      <w:r w:rsidR="000568E2" w:rsidRPr="00F55D59">
        <w:rPr>
          <w:rFonts w:ascii="Angsana New" w:hAnsi="Angsana New"/>
          <w:sz w:val="32"/>
          <w:szCs w:val="32"/>
        </w:rPr>
        <w:t>255</w:t>
      </w:r>
      <w:r w:rsidR="000568E2" w:rsidRPr="00F55D59">
        <w:rPr>
          <w:rFonts w:ascii="Angsana New" w:hAnsi="Angsana New"/>
          <w:spacing w:val="-20"/>
          <w:sz w:val="32"/>
          <w:szCs w:val="32"/>
        </w:rPr>
        <w:t>6</w:t>
      </w:r>
      <w:r w:rsidR="00B22943" w:rsidRPr="00F55D59">
        <w:rPr>
          <w:rFonts w:ascii="Angsana New" w:hAnsi="Angsana New"/>
          <w:spacing w:val="-20"/>
          <w:sz w:val="32"/>
          <w:szCs w:val="32"/>
        </w:rPr>
        <w:t xml:space="preserve"> </w:t>
      </w:r>
      <w:r w:rsidR="000568E2" w:rsidRPr="00F55D59">
        <w:rPr>
          <w:rFonts w:ascii="Angsana New" w:hAnsi="Angsana New"/>
          <w:spacing w:val="-20"/>
          <w:sz w:val="32"/>
          <w:szCs w:val="32"/>
        </w:rPr>
        <w:t xml:space="preserve"> </w:t>
      </w:r>
      <w:r w:rsidR="000568E2" w:rsidRPr="00F55D59">
        <w:rPr>
          <w:rFonts w:ascii="Angsana New" w:hAnsi="Angsana New"/>
          <w:sz w:val="32"/>
          <w:szCs w:val="32"/>
          <w:cs/>
        </w:rPr>
        <w:t>บริษัทฯได้จัดให้มีการประเมินราคาอาคารใหม่โดยผู้ประเมินราคาอิสระ</w:t>
      </w:r>
      <w:r w:rsidR="000568E2" w:rsidRPr="00F55D59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="000568E2" w:rsidRPr="00F55D59">
        <w:rPr>
          <w:rFonts w:ascii="Angsana New" w:hAnsi="Angsana New"/>
          <w:sz w:val="32"/>
          <w:szCs w:val="32"/>
          <w:cs/>
        </w:rPr>
        <w:t>ซึ่งประเมินเมื่อวันที่</w:t>
      </w:r>
      <w:r w:rsidR="000568E2" w:rsidRPr="00F55D59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="000568E2" w:rsidRPr="00F55D59">
        <w:rPr>
          <w:rFonts w:ascii="Angsana New" w:hAnsi="Angsana New"/>
          <w:spacing w:val="-20"/>
          <w:sz w:val="32"/>
          <w:szCs w:val="32"/>
        </w:rPr>
        <w:t xml:space="preserve">7 </w:t>
      </w:r>
      <w:r w:rsidR="000568E2" w:rsidRPr="00F55D5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568E2" w:rsidRPr="00F55D59">
        <w:rPr>
          <w:rFonts w:ascii="Angsana New" w:hAnsi="Angsana New"/>
          <w:sz w:val="32"/>
          <w:szCs w:val="32"/>
        </w:rPr>
        <w:t>2556</w:t>
      </w:r>
      <w:r w:rsidR="000568E2" w:rsidRPr="00F55D59">
        <w:rPr>
          <w:rFonts w:ascii="Angsana New" w:hAnsi="Angsana New"/>
          <w:sz w:val="32"/>
          <w:szCs w:val="32"/>
          <w:cs/>
        </w:rPr>
        <w:t xml:space="preserve">  และ </w:t>
      </w:r>
      <w:r w:rsidR="000568E2" w:rsidRPr="00F55D59">
        <w:rPr>
          <w:rFonts w:ascii="Angsana New" w:hAnsi="Angsana New"/>
          <w:sz w:val="32"/>
          <w:szCs w:val="32"/>
        </w:rPr>
        <w:t>14</w:t>
      </w:r>
      <w:r w:rsidR="000568E2" w:rsidRPr="00F55D5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0568E2" w:rsidRPr="00F55D59">
        <w:rPr>
          <w:rFonts w:ascii="Angsana New" w:hAnsi="Angsana New"/>
          <w:sz w:val="32"/>
          <w:szCs w:val="32"/>
        </w:rPr>
        <w:t>2556</w:t>
      </w:r>
      <w:r w:rsidR="000568E2" w:rsidRPr="00F55D59">
        <w:rPr>
          <w:rFonts w:ascii="Angsana New" w:hAnsi="Angsana New"/>
          <w:sz w:val="32"/>
          <w:szCs w:val="32"/>
          <w:cs/>
        </w:rPr>
        <w:t xml:space="preserve"> โดยใช้เกณฑ์</w:t>
      </w:r>
      <w:r w:rsidR="00475BAB" w:rsidRPr="00F55D59">
        <w:rPr>
          <w:rFonts w:ascii="Angsana New" w:hAnsi="Angsana New"/>
          <w:sz w:val="32"/>
          <w:szCs w:val="32"/>
          <w:cs/>
        </w:rPr>
        <w:t>มูลค่าต้นทุนทดแทนคงเหลือสุทธิ</w:t>
      </w:r>
      <w:r w:rsidR="000568E2" w:rsidRPr="00F55D59">
        <w:rPr>
          <w:rFonts w:ascii="Angsana New" w:hAnsi="Angsana New"/>
          <w:sz w:val="32"/>
          <w:szCs w:val="32"/>
          <w:cs/>
        </w:rPr>
        <w:t xml:space="preserve"> (</w:t>
      </w:r>
      <w:r w:rsidR="00475BAB" w:rsidRPr="00F55D59">
        <w:rPr>
          <w:rFonts w:ascii="Angsana New" w:hAnsi="Angsana New"/>
          <w:sz w:val="32"/>
          <w:szCs w:val="32"/>
        </w:rPr>
        <w:t>Depreciated Replacement Cost Approach</w:t>
      </w:r>
      <w:r w:rsidR="000568E2" w:rsidRPr="00F55D59">
        <w:rPr>
          <w:rFonts w:ascii="Angsana New" w:hAnsi="Angsana New"/>
          <w:sz w:val="32"/>
          <w:szCs w:val="32"/>
        </w:rPr>
        <w:t>)</w:t>
      </w:r>
      <w:r w:rsidR="000568E2" w:rsidRPr="00F55D59">
        <w:rPr>
          <w:rFonts w:ascii="Angsana New" w:hAnsi="Angsana New"/>
          <w:sz w:val="32"/>
          <w:szCs w:val="32"/>
          <w:cs/>
        </w:rPr>
        <w:t xml:space="preserve"> ผลจากการประเมินแสดงมูลค่าอาคารเพิ่มขึ้นจากมูลค่าสุทธิตามบัญชีเป็นจำนวน </w:t>
      </w:r>
      <w:r w:rsidR="000568E2" w:rsidRPr="00F55D59">
        <w:rPr>
          <w:rFonts w:ascii="Angsana New" w:hAnsi="Angsana New"/>
          <w:sz w:val="32"/>
          <w:szCs w:val="32"/>
        </w:rPr>
        <w:t>34</w:t>
      </w:r>
      <w:r w:rsidR="000568E2" w:rsidRPr="00F55D59">
        <w:rPr>
          <w:rFonts w:ascii="Angsana New" w:hAnsi="Angsana New"/>
          <w:sz w:val="32"/>
          <w:szCs w:val="32"/>
          <w:cs/>
        </w:rPr>
        <w:t xml:space="preserve"> ล้านบาท บริษัทฯได้บันทึกส่วนที่เพิ่มขึ้นจากการตีราคาใหม่ดังกล่าว</w:t>
      </w:r>
      <w:r w:rsidRPr="00F55D59">
        <w:rPr>
          <w:rFonts w:ascii="Angsana New" w:hAnsi="Angsana New"/>
          <w:sz w:val="32"/>
          <w:szCs w:val="32"/>
          <w:cs/>
        </w:rPr>
        <w:t>ในกำไรขาดทุนเบ็ดเสร็จอื่นและรับรู้จำนวนสะสม</w:t>
      </w:r>
      <w:r w:rsidR="000568E2" w:rsidRPr="00F55D59">
        <w:rPr>
          <w:rFonts w:ascii="Angsana New" w:hAnsi="Angsana New"/>
          <w:sz w:val="32"/>
          <w:szCs w:val="32"/>
          <w:cs/>
        </w:rPr>
        <w:t xml:space="preserve">ในบัญชี </w:t>
      </w:r>
      <w:r w:rsidR="000568E2" w:rsidRPr="00F55D59">
        <w:rPr>
          <w:rFonts w:ascii="Angsana New" w:hAnsi="Angsana New"/>
          <w:sz w:val="32"/>
          <w:szCs w:val="32"/>
        </w:rPr>
        <w:t>“</w:t>
      </w:r>
      <w:r w:rsidR="000568E2" w:rsidRPr="00F55D59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0568E2" w:rsidRPr="00F55D59">
        <w:rPr>
          <w:rFonts w:ascii="Angsana New" w:hAnsi="Angsana New"/>
          <w:sz w:val="32"/>
          <w:szCs w:val="32"/>
        </w:rPr>
        <w:t>”</w:t>
      </w:r>
      <w:r w:rsidR="000568E2" w:rsidRPr="00F55D59">
        <w:rPr>
          <w:rFonts w:ascii="Angsana New" w:hAnsi="Angsana New"/>
          <w:sz w:val="32"/>
          <w:szCs w:val="32"/>
          <w:cs/>
        </w:rPr>
        <w:t xml:space="preserve"> ในส่วนของผู้ถือหุ้น </w:t>
      </w:r>
    </w:p>
    <w:p w:rsidR="00D15002" w:rsidRPr="00F55D59" w:rsidRDefault="00B95612" w:rsidP="008754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หากบริษัทฯแสดงมูลค่าของอาคารดังกล่าวด้วยวิธีราคาทุน </w:t>
      </w:r>
      <w:r w:rsidR="00D15002" w:rsidRPr="00F55D59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353426" w:rsidRPr="00F55D5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53426" w:rsidRPr="00F55D59">
        <w:rPr>
          <w:rFonts w:ascii="Angsana New" w:hAnsi="Angsana New"/>
          <w:sz w:val="32"/>
          <w:szCs w:val="32"/>
        </w:rPr>
        <w:t xml:space="preserve">31 </w:t>
      </w:r>
      <w:r w:rsidR="00353426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="00353426" w:rsidRPr="00F55D59">
        <w:rPr>
          <w:rFonts w:ascii="Angsana New" w:hAnsi="Angsana New"/>
          <w:sz w:val="32"/>
          <w:szCs w:val="32"/>
        </w:rPr>
        <w:t xml:space="preserve"> </w:t>
      </w:r>
      <w:r w:rsidR="00353426" w:rsidRPr="00F55D59">
        <w:rPr>
          <w:rFonts w:ascii="Angsana New" w:hAnsi="Angsana New"/>
          <w:sz w:val="32"/>
          <w:szCs w:val="32"/>
          <w:cs/>
        </w:rPr>
        <w:t>จะมี</w:t>
      </w:r>
      <w:r w:rsidR="00D15002" w:rsidRPr="00F55D59">
        <w:rPr>
          <w:rFonts w:ascii="Angsana New" w:hAnsi="Angsana New"/>
          <w:sz w:val="32"/>
          <w:szCs w:val="32"/>
          <w:cs/>
        </w:rPr>
        <w:t>จำนวน</w:t>
      </w:r>
      <w:r w:rsidR="00353426" w:rsidRPr="00F55D59">
        <w:rPr>
          <w:rFonts w:ascii="Angsana New" w:hAnsi="Angsana New"/>
          <w:sz w:val="32"/>
          <w:szCs w:val="32"/>
          <w:cs/>
        </w:rPr>
        <w:t>ประมาณ</w:t>
      </w:r>
      <w:r w:rsidR="00B6449A" w:rsidRPr="00F55D59">
        <w:rPr>
          <w:rFonts w:ascii="Angsana New" w:hAnsi="Angsana New"/>
          <w:sz w:val="32"/>
          <w:szCs w:val="32"/>
        </w:rPr>
        <w:t xml:space="preserve"> </w:t>
      </w:r>
      <w:r w:rsidR="00240D9C" w:rsidRPr="00F55D59">
        <w:rPr>
          <w:rFonts w:ascii="Angsana New" w:hAnsi="Angsana New"/>
          <w:sz w:val="32"/>
          <w:szCs w:val="32"/>
        </w:rPr>
        <w:t>213</w:t>
      </w:r>
      <w:r w:rsidR="009E000C" w:rsidRPr="00F55D59">
        <w:rPr>
          <w:rFonts w:ascii="Angsana New" w:hAnsi="Angsana New"/>
          <w:sz w:val="32"/>
          <w:szCs w:val="32"/>
        </w:rPr>
        <w:t xml:space="preserve"> </w:t>
      </w:r>
      <w:r w:rsidR="00B6449A" w:rsidRPr="00F55D59">
        <w:rPr>
          <w:rFonts w:ascii="Angsana New" w:hAnsi="Angsana New"/>
          <w:sz w:val="32"/>
          <w:szCs w:val="32"/>
          <w:cs/>
        </w:rPr>
        <w:t>ล้านบาท 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="00D15002" w:rsidRPr="00F55D59">
        <w:rPr>
          <w:rFonts w:ascii="Angsana New" w:hAnsi="Angsana New"/>
          <w:sz w:val="32"/>
          <w:szCs w:val="32"/>
        </w:rPr>
        <w:t xml:space="preserve"> </w:t>
      </w:r>
      <w:r w:rsidR="009E000C" w:rsidRPr="00F55D59">
        <w:rPr>
          <w:rFonts w:ascii="Angsana New" w:hAnsi="Angsana New"/>
          <w:sz w:val="32"/>
          <w:szCs w:val="32"/>
        </w:rPr>
        <w:t>226</w:t>
      </w:r>
      <w:r w:rsidR="009E000C" w:rsidRPr="00F55D59">
        <w:rPr>
          <w:rFonts w:ascii="Angsana New" w:hAnsi="Angsana New"/>
          <w:sz w:val="32"/>
          <w:szCs w:val="32"/>
          <w:cs/>
        </w:rPr>
        <w:t xml:space="preserve"> </w:t>
      </w:r>
      <w:r w:rsidR="00D15002" w:rsidRPr="00F55D59">
        <w:rPr>
          <w:rFonts w:ascii="Angsana New" w:hAnsi="Angsana New"/>
          <w:sz w:val="32"/>
          <w:szCs w:val="32"/>
          <w:cs/>
        </w:rPr>
        <w:t>ล้านบาท)</w:t>
      </w:r>
    </w:p>
    <w:p w:rsidR="000568E2" w:rsidRPr="00F55D59" w:rsidRDefault="000568E2" w:rsidP="008754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F55D59">
        <w:rPr>
          <w:rFonts w:ascii="Angsana New" w:hAnsi="Angsana New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บริษัทฯมียอดคงเหลือของเครื่องจักร 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753182">
        <w:rPr>
          <w:rFonts w:ascii="Angsana New" w:hAnsi="Angsana New" w:hint="cs"/>
          <w:sz w:val="32"/>
          <w:szCs w:val="32"/>
          <w:cs/>
        </w:rPr>
        <w:t>376</w:t>
      </w:r>
      <w:r w:rsidR="009E000C"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B6449A" w:rsidRPr="00F55D59">
        <w:rPr>
          <w:rFonts w:ascii="Angsana New" w:hAnsi="Angsana New"/>
          <w:sz w:val="32"/>
          <w:szCs w:val="32"/>
          <w:cs/>
        </w:rPr>
        <w:t>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9E000C" w:rsidRPr="00F55D59">
        <w:rPr>
          <w:rFonts w:ascii="Angsana New" w:hAnsi="Angsana New"/>
          <w:sz w:val="32"/>
          <w:szCs w:val="32"/>
        </w:rPr>
        <w:t xml:space="preserve">370 </w:t>
      </w:r>
      <w:r w:rsidRPr="00F55D59">
        <w:rPr>
          <w:rFonts w:ascii="Angsana New" w:hAnsi="Angsana New"/>
          <w:sz w:val="32"/>
          <w:szCs w:val="32"/>
          <w:cs/>
        </w:rPr>
        <w:t>ล้านบาท)</w:t>
      </w:r>
    </w:p>
    <w:p w:rsidR="000568E2" w:rsidRPr="00F55D59" w:rsidRDefault="000568E2" w:rsidP="008754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F55D59">
        <w:rPr>
          <w:rFonts w:ascii="Angsana New" w:hAnsi="Angsana New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8F0EED" w:rsidRPr="00F55D59">
        <w:rPr>
          <w:rFonts w:ascii="Angsana New" w:hAnsi="Angsana New"/>
          <w:sz w:val="32"/>
          <w:szCs w:val="32"/>
        </w:rPr>
        <w:t>812</w:t>
      </w:r>
      <w:r w:rsidR="009E000C"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4CA5" w:rsidRPr="00F55D59">
        <w:rPr>
          <w:rFonts w:ascii="Angsana New" w:hAnsi="Angsana New"/>
          <w:sz w:val="32"/>
          <w:szCs w:val="32"/>
          <w:cs/>
        </w:rPr>
        <w:t>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9E000C" w:rsidRPr="00F55D59">
        <w:rPr>
          <w:rFonts w:ascii="Angsana New" w:hAnsi="Angsana New"/>
          <w:sz w:val="32"/>
          <w:szCs w:val="32"/>
        </w:rPr>
        <w:t xml:space="preserve">690 </w:t>
      </w:r>
      <w:r w:rsidRPr="00F55D59">
        <w:rPr>
          <w:rFonts w:ascii="Angsana New" w:hAnsi="Angsana New"/>
          <w:sz w:val="32"/>
          <w:szCs w:val="32"/>
          <w:cs/>
        </w:rPr>
        <w:t>ล้านบาท)</w:t>
      </w:r>
      <w:r w:rsidRPr="00F55D59">
        <w:rPr>
          <w:rFonts w:ascii="Angsana New" w:hAnsi="Angsana New"/>
          <w:sz w:val="32"/>
          <w:szCs w:val="32"/>
        </w:rPr>
        <w:t xml:space="preserve"> </w:t>
      </w:r>
    </w:p>
    <w:p w:rsidR="000568E2" w:rsidRPr="00F55D59" w:rsidRDefault="000568E2" w:rsidP="008754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6DE6" w:rsidRPr="00F55D59">
        <w:rPr>
          <w:rFonts w:ascii="Angsana New" w:hAnsi="Angsana New"/>
          <w:sz w:val="32"/>
          <w:szCs w:val="32"/>
        </w:rPr>
        <w:t>31</w:t>
      </w:r>
      <w:r w:rsidR="00B6449A" w:rsidRPr="00F55D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บร</w:t>
      </w:r>
      <w:r w:rsidR="00D15002" w:rsidRPr="00F55D59">
        <w:rPr>
          <w:rFonts w:ascii="Angsana New" w:hAnsi="Angsana New"/>
          <w:sz w:val="32"/>
          <w:szCs w:val="32"/>
          <w:cs/>
        </w:rPr>
        <w:t xml:space="preserve">ิษัทฯได้นำที่ดินของบริษัทฯจำนวน </w:t>
      </w:r>
      <w:r w:rsidR="00240D9C" w:rsidRPr="00F55D59">
        <w:rPr>
          <w:rFonts w:ascii="Angsana New" w:hAnsi="Angsana New"/>
          <w:sz w:val="32"/>
          <w:szCs w:val="32"/>
        </w:rPr>
        <w:t>9</w:t>
      </w:r>
      <w:r w:rsidR="00D15002" w:rsidRPr="00F55D59">
        <w:rPr>
          <w:rFonts w:ascii="Angsana New" w:hAnsi="Angsana New"/>
          <w:sz w:val="32"/>
          <w:szCs w:val="32"/>
          <w:cs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แปลงพร้อมสิ่งปลูกสร้างบางส่วน มูลค่าสุทธิตามบัญชีจำนวนประมาณ </w:t>
      </w:r>
      <w:r w:rsidR="00240D9C" w:rsidRPr="00F55D59">
        <w:rPr>
          <w:rFonts w:ascii="Angsana New" w:hAnsi="Angsana New"/>
          <w:sz w:val="32"/>
          <w:szCs w:val="32"/>
        </w:rPr>
        <w:t>501</w:t>
      </w:r>
      <w:r w:rsidR="009E000C"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4CA5" w:rsidRPr="00F55D59">
        <w:rPr>
          <w:rFonts w:ascii="Angsana New" w:hAnsi="Angsana New"/>
          <w:sz w:val="32"/>
          <w:szCs w:val="32"/>
          <w:cs/>
        </w:rPr>
        <w:t>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จำนวน </w:t>
      </w:r>
      <w:r w:rsidR="00875431" w:rsidRPr="00F55D59">
        <w:rPr>
          <w:rFonts w:ascii="Angsana New" w:hAnsi="Angsana New"/>
          <w:sz w:val="32"/>
          <w:szCs w:val="32"/>
        </w:rPr>
        <w:t>9</w:t>
      </w:r>
      <w:r w:rsidRPr="00F55D59">
        <w:rPr>
          <w:rFonts w:ascii="Angsana New" w:hAnsi="Angsana New"/>
          <w:sz w:val="32"/>
          <w:szCs w:val="32"/>
          <w:cs/>
        </w:rPr>
        <w:t xml:space="preserve"> แปลง มูลค่าสุทธิตามบัญชีจำนวนประมาณ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9E000C" w:rsidRPr="00F55D59">
        <w:rPr>
          <w:rFonts w:ascii="Angsana New" w:hAnsi="Angsana New"/>
          <w:sz w:val="32"/>
          <w:szCs w:val="32"/>
        </w:rPr>
        <w:t>522</w:t>
      </w:r>
      <w:r w:rsidR="009E000C" w:rsidRPr="00F55D59">
        <w:rPr>
          <w:rFonts w:ascii="Angsana New" w:hAnsi="Angsana New"/>
          <w:sz w:val="32"/>
          <w:szCs w:val="32"/>
          <w:cs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  <w:r w:rsidRPr="00F55D59">
        <w:rPr>
          <w:rFonts w:ascii="Angsana New" w:hAnsi="Angsana New"/>
          <w:sz w:val="32"/>
          <w:szCs w:val="32"/>
        </w:rPr>
        <w:t xml:space="preserve"> </w:t>
      </w:r>
    </w:p>
    <w:p w:rsidR="00875431" w:rsidRPr="00F55D59" w:rsidRDefault="001A2DB3" w:rsidP="00875431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15</w:t>
      </w:r>
      <w:r w:rsidR="000B6314" w:rsidRPr="00F55D59">
        <w:rPr>
          <w:rFonts w:ascii="Angsana New" w:hAnsi="Angsana New"/>
          <w:b/>
          <w:bCs/>
          <w:sz w:val="32"/>
          <w:szCs w:val="32"/>
        </w:rPr>
        <w:t>.</w:t>
      </w:r>
      <w:r w:rsidR="000B6314" w:rsidRPr="00F55D59">
        <w:rPr>
          <w:rFonts w:ascii="Angsana New" w:hAnsi="Angsana New"/>
          <w:b/>
          <w:bCs/>
          <w:sz w:val="32"/>
          <w:szCs w:val="32"/>
        </w:rPr>
        <w:tab/>
      </w:r>
      <w:r w:rsidR="00875431" w:rsidRPr="00F55D59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:rsidR="00875431" w:rsidRPr="00F55D59" w:rsidRDefault="00875431" w:rsidP="00875431">
      <w:pPr>
        <w:spacing w:before="120" w:after="120"/>
        <w:ind w:left="547" w:right="-43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F55D59">
        <w:rPr>
          <w:rFonts w:ascii="Angsana New" w:hAnsi="Angsana New"/>
          <w:sz w:val="32"/>
          <w:szCs w:val="32"/>
        </w:rPr>
        <w:t xml:space="preserve">31 </w:t>
      </w:r>
      <w:r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และ 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2338F" w:rsidRPr="00F55D59" w:rsidTr="00156FBE">
        <w:tc>
          <w:tcPr>
            <w:tcW w:w="3330" w:type="dxa"/>
            <w:shd w:val="clear" w:color="auto" w:fill="auto"/>
            <w:vAlign w:val="bottom"/>
          </w:tcPr>
          <w:p w:rsidR="0042338F" w:rsidRPr="00F55D59" w:rsidRDefault="0042338F" w:rsidP="00BE72A1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42338F" w:rsidRPr="00F55D59" w:rsidRDefault="0042338F" w:rsidP="0013411F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45560" w:rsidRPr="00F55D59" w:rsidTr="00156FBE">
        <w:tc>
          <w:tcPr>
            <w:tcW w:w="3330" w:type="dxa"/>
            <w:shd w:val="clear" w:color="auto" w:fill="auto"/>
            <w:vAlign w:val="bottom"/>
          </w:tcPr>
          <w:p w:rsidR="00345560" w:rsidRPr="00F55D59" w:rsidRDefault="00345560" w:rsidP="00BE72A1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45560" w:rsidRPr="00F55D59" w:rsidRDefault="00345560" w:rsidP="0034556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                                     </w:t>
            </w:r>
          </w:p>
        </w:tc>
        <w:tc>
          <w:tcPr>
            <w:tcW w:w="2880" w:type="dxa"/>
            <w:gridSpan w:val="2"/>
          </w:tcPr>
          <w:p w:rsidR="00345560" w:rsidRPr="00F55D59" w:rsidRDefault="00345560" w:rsidP="0013411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560" w:rsidRPr="00F55D59" w:rsidTr="00156FBE">
        <w:tc>
          <w:tcPr>
            <w:tcW w:w="3330" w:type="dxa"/>
            <w:shd w:val="clear" w:color="auto" w:fill="auto"/>
            <w:vAlign w:val="bottom"/>
          </w:tcPr>
          <w:p w:rsidR="00345560" w:rsidRPr="00F55D59" w:rsidRDefault="00345560" w:rsidP="00BE72A1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45560" w:rsidRPr="00F55D59" w:rsidRDefault="00751F13" w:rsidP="00483F8D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45560" w:rsidRPr="00F55D59" w:rsidRDefault="00751F13" w:rsidP="00483F8D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vAlign w:val="bottom"/>
          </w:tcPr>
          <w:p w:rsidR="00345560" w:rsidRPr="00F55D59" w:rsidRDefault="00751F13" w:rsidP="005F2044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345560" w:rsidRPr="00F55D59" w:rsidRDefault="00751F13" w:rsidP="005F2044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u w:val="single"/>
              </w:rPr>
              <w:t>2560</w:t>
            </w:r>
          </w:p>
        </w:tc>
      </w:tr>
      <w:tr w:rsidR="00240D9C" w:rsidRPr="00F55D59" w:rsidTr="00156FBE">
        <w:tc>
          <w:tcPr>
            <w:tcW w:w="3330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คอมพิวเตอร์ซอฟแวร์ - ราคาทุน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23,8</w:t>
            </w:r>
            <w:r w:rsidR="003E3446" w:rsidRPr="00F55D59">
              <w:rPr>
                <w:rFonts w:ascii="Angsana New" w:eastAsia="MS Mincho" w:hAnsi="Angsana New"/>
                <w:sz w:val="32"/>
                <w:szCs w:val="32"/>
              </w:rPr>
              <w:t>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20,948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23,837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20,915</w:t>
            </w:r>
          </w:p>
        </w:tc>
      </w:tr>
      <w:tr w:rsidR="00240D9C" w:rsidRPr="00F55D59" w:rsidTr="00156FBE">
        <w:tc>
          <w:tcPr>
            <w:tcW w:w="3330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หัก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>:</w:t>
            </w: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:rsidR="00240D9C" w:rsidRPr="00F55D59" w:rsidRDefault="003E3446" w:rsidP="00240D9C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(4,0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>07</w:t>
            </w:r>
            <w:r w:rsidR="00240D9C" w:rsidRPr="00F55D59">
              <w:rPr>
                <w:rFonts w:ascii="Angsana New" w:eastAsia="MS Mincho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(2,523)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(3,996)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(2,512)</w:t>
            </w:r>
          </w:p>
        </w:tc>
      </w:tr>
      <w:tr w:rsidR="00240D9C" w:rsidRPr="00F55D59" w:rsidTr="00156FBE">
        <w:tc>
          <w:tcPr>
            <w:tcW w:w="3330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>-</w:t>
            </w: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19,855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18,425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19,841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18,403</w:t>
            </w:r>
          </w:p>
        </w:tc>
      </w:tr>
    </w:tbl>
    <w:p w:rsidR="00875431" w:rsidRPr="00F55D59" w:rsidRDefault="00875431" w:rsidP="00875431">
      <w:pPr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</w:rPr>
        <w:tab/>
      </w:r>
    </w:p>
    <w:p w:rsidR="00875431" w:rsidRPr="00F55D59" w:rsidRDefault="00875431" w:rsidP="001D0CE0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br w:type="page"/>
      </w:r>
      <w:r w:rsidR="001805CE" w:rsidRPr="00F55D59">
        <w:rPr>
          <w:rFonts w:ascii="Angsana New" w:hAnsi="Angsana New"/>
          <w:sz w:val="32"/>
          <w:szCs w:val="32"/>
        </w:rPr>
        <w:lastRenderedPageBreak/>
        <w:tab/>
      </w:r>
      <w:r w:rsidRPr="00F55D59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การกระทบยอดมูลค่าตามบัญชีของสินทรัพย์ไม่มีตัวตนสำหรับปี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และ 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18"/>
        <w:gridCol w:w="1395"/>
        <w:gridCol w:w="465"/>
        <w:gridCol w:w="930"/>
        <w:gridCol w:w="930"/>
        <w:gridCol w:w="465"/>
        <w:gridCol w:w="1395"/>
      </w:tblGrid>
      <w:tr w:rsidR="00525B06" w:rsidRPr="00F55D59" w:rsidTr="0042338F">
        <w:tc>
          <w:tcPr>
            <w:tcW w:w="3618" w:type="dxa"/>
            <w:shd w:val="clear" w:color="auto" w:fill="auto"/>
            <w:vAlign w:val="bottom"/>
          </w:tcPr>
          <w:p w:rsidR="00525B06" w:rsidRPr="00F55D59" w:rsidRDefault="00525B06" w:rsidP="001D0CE0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25B06" w:rsidRPr="00F55D59" w:rsidRDefault="00525B06" w:rsidP="001D0CE0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525B06" w:rsidRPr="00F55D59" w:rsidRDefault="00525B06" w:rsidP="001D0CE0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25B06" w:rsidRPr="00F55D59" w:rsidRDefault="00525B06" w:rsidP="001D0CE0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25B06" w:rsidRPr="00F55D59" w:rsidTr="0042338F">
        <w:tc>
          <w:tcPr>
            <w:tcW w:w="3618" w:type="dxa"/>
            <w:shd w:val="clear" w:color="auto" w:fill="auto"/>
            <w:vAlign w:val="bottom"/>
          </w:tcPr>
          <w:p w:rsidR="00525B06" w:rsidRPr="00F55D59" w:rsidRDefault="00525B06" w:rsidP="001D0CE0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525B06" w:rsidRPr="00F55D59" w:rsidRDefault="00525B06" w:rsidP="001D0CE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                                        </w:t>
            </w:r>
          </w:p>
        </w:tc>
        <w:tc>
          <w:tcPr>
            <w:tcW w:w="2790" w:type="dxa"/>
            <w:gridSpan w:val="3"/>
            <w:vAlign w:val="bottom"/>
          </w:tcPr>
          <w:p w:rsidR="00525B06" w:rsidRPr="00F55D59" w:rsidRDefault="00525B06" w:rsidP="001D0CE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งบการเงินเฉพาะกิจการ                                        </w:t>
            </w:r>
          </w:p>
        </w:tc>
      </w:tr>
      <w:tr w:rsidR="00525B06" w:rsidRPr="00F55D59" w:rsidTr="0042338F">
        <w:tc>
          <w:tcPr>
            <w:tcW w:w="3618" w:type="dxa"/>
            <w:shd w:val="clear" w:color="auto" w:fill="auto"/>
            <w:vAlign w:val="bottom"/>
          </w:tcPr>
          <w:p w:rsidR="00525B06" w:rsidRPr="00F55D59" w:rsidRDefault="00525B06" w:rsidP="001D0CE0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525B06" w:rsidRPr="00F55D59" w:rsidRDefault="00751F13" w:rsidP="001D0CE0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525B06" w:rsidRPr="00F55D59" w:rsidRDefault="00751F13" w:rsidP="001D0CE0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95" w:type="dxa"/>
            <w:gridSpan w:val="2"/>
            <w:vAlign w:val="bottom"/>
          </w:tcPr>
          <w:p w:rsidR="00525B06" w:rsidRPr="00F55D59" w:rsidRDefault="00751F13" w:rsidP="001D0CE0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95" w:type="dxa"/>
            <w:vAlign w:val="bottom"/>
          </w:tcPr>
          <w:p w:rsidR="00525B06" w:rsidRPr="00F55D59" w:rsidRDefault="00751F13" w:rsidP="001D0CE0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u w:val="single"/>
              </w:rPr>
              <w:t>2560</w:t>
            </w:r>
          </w:p>
        </w:tc>
      </w:tr>
      <w:tr w:rsidR="00240D9C" w:rsidRPr="00F55D59" w:rsidTr="0042338F">
        <w:tc>
          <w:tcPr>
            <w:tcW w:w="3618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18,425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17,580</w:t>
            </w:r>
          </w:p>
        </w:tc>
        <w:tc>
          <w:tcPr>
            <w:tcW w:w="1395" w:type="dxa"/>
            <w:gridSpan w:val="2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18,403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17,549</w:t>
            </w:r>
          </w:p>
        </w:tc>
      </w:tr>
      <w:tr w:rsidR="00240D9C" w:rsidRPr="00F55D59" w:rsidTr="0042338F">
        <w:tc>
          <w:tcPr>
            <w:tcW w:w="3618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2,922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2,188</w:t>
            </w:r>
          </w:p>
        </w:tc>
        <w:tc>
          <w:tcPr>
            <w:tcW w:w="1395" w:type="dxa"/>
            <w:gridSpan w:val="2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2,922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2,188</w:t>
            </w:r>
          </w:p>
        </w:tc>
      </w:tr>
      <w:tr w:rsidR="00240D9C" w:rsidRPr="00F55D59" w:rsidTr="0042338F">
        <w:tc>
          <w:tcPr>
            <w:tcW w:w="3618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(1,490)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(1,340)</w:t>
            </w:r>
          </w:p>
        </w:tc>
        <w:tc>
          <w:tcPr>
            <w:tcW w:w="1395" w:type="dxa"/>
            <w:gridSpan w:val="2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(1,484)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(1,334)</w:t>
            </w:r>
          </w:p>
        </w:tc>
      </w:tr>
      <w:tr w:rsidR="00240D9C" w:rsidRPr="00F55D59" w:rsidTr="0042338F">
        <w:tc>
          <w:tcPr>
            <w:tcW w:w="3618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(2)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(3)</w:t>
            </w:r>
          </w:p>
        </w:tc>
        <w:tc>
          <w:tcPr>
            <w:tcW w:w="1395" w:type="dxa"/>
            <w:gridSpan w:val="2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240D9C" w:rsidRPr="00F55D59" w:rsidTr="0042338F">
        <w:tc>
          <w:tcPr>
            <w:tcW w:w="3618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19,855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18,425</w:t>
            </w:r>
          </w:p>
        </w:tc>
        <w:tc>
          <w:tcPr>
            <w:tcW w:w="1395" w:type="dxa"/>
            <w:gridSpan w:val="2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19,841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18,403</w:t>
            </w:r>
          </w:p>
        </w:tc>
      </w:tr>
    </w:tbl>
    <w:p w:rsidR="000B6314" w:rsidRPr="00F55D59" w:rsidRDefault="001A2DB3" w:rsidP="001D0CE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16</w:t>
      </w:r>
      <w:r w:rsidR="00875431" w:rsidRPr="00F55D59">
        <w:rPr>
          <w:rFonts w:ascii="Angsana New" w:hAnsi="Angsana New"/>
          <w:b/>
          <w:bCs/>
          <w:sz w:val="32"/>
          <w:szCs w:val="32"/>
        </w:rPr>
        <w:t>.</w:t>
      </w:r>
      <w:r w:rsidR="00875431" w:rsidRPr="00F55D59">
        <w:rPr>
          <w:rFonts w:ascii="Angsana New" w:hAnsi="Angsana New"/>
          <w:b/>
          <w:bCs/>
          <w:sz w:val="32"/>
          <w:szCs w:val="32"/>
        </w:rPr>
        <w:tab/>
      </w:r>
      <w:r w:rsidR="00AC333B" w:rsidRPr="00F55D5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0B6314" w:rsidRPr="00F55D5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0B6314" w:rsidRPr="00F55D59" w:rsidRDefault="00875431" w:rsidP="001D0C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0B6314"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F55D59">
        <w:rPr>
          <w:rFonts w:ascii="Angsana New" w:hAnsi="Angsana New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="000B6314" w:rsidRPr="00F55D59">
        <w:rPr>
          <w:rFonts w:ascii="Angsana New" w:hAnsi="Angsana New"/>
          <w:sz w:val="32"/>
          <w:szCs w:val="32"/>
        </w:rPr>
        <w:t xml:space="preserve"> </w:t>
      </w:r>
      <w:r w:rsidR="000B6314" w:rsidRPr="00F55D59">
        <w:rPr>
          <w:rFonts w:ascii="Angsana New" w:hAnsi="Angsana New"/>
          <w:sz w:val="32"/>
          <w:szCs w:val="32"/>
          <w:cs/>
        </w:rPr>
        <w:t xml:space="preserve">บริษัทฯมีวงเงินเบิกเกินบัญชีและเงินกู้ยืมเงินระยะสั้นจากธนาคารในประเทศจำนวน </w:t>
      </w:r>
      <w:r w:rsidR="00240D9C" w:rsidRPr="00F55D59">
        <w:rPr>
          <w:rFonts w:ascii="Angsana New" w:hAnsi="Angsana New"/>
          <w:sz w:val="32"/>
          <w:szCs w:val="32"/>
        </w:rPr>
        <w:t>545</w:t>
      </w:r>
      <w:r w:rsidR="000B6314" w:rsidRPr="00F55D59">
        <w:rPr>
          <w:rFonts w:ascii="Angsana New" w:hAnsi="Angsana New"/>
          <w:sz w:val="32"/>
          <w:szCs w:val="32"/>
        </w:rPr>
        <w:t xml:space="preserve"> </w:t>
      </w:r>
      <w:r w:rsidR="000B6314" w:rsidRPr="00F55D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4CA5" w:rsidRPr="00F55D59">
        <w:rPr>
          <w:rFonts w:ascii="Angsana New" w:hAnsi="Angsana New"/>
          <w:sz w:val="32"/>
          <w:szCs w:val="32"/>
        </w:rPr>
        <w:t>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="000B6314" w:rsidRPr="00F55D59">
        <w:rPr>
          <w:rFonts w:ascii="Angsana New" w:hAnsi="Angsana New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z w:val="32"/>
          <w:szCs w:val="32"/>
        </w:rPr>
        <w:t>545</w:t>
      </w:r>
      <w:r w:rsidR="000B6314" w:rsidRPr="00F55D59">
        <w:rPr>
          <w:rFonts w:ascii="Angsana New" w:hAnsi="Angsana New"/>
          <w:sz w:val="32"/>
          <w:szCs w:val="32"/>
          <w:cs/>
        </w:rPr>
        <w:t xml:space="preserve"> ล้านบาท</w:t>
      </w:r>
      <w:r w:rsidR="000B6314" w:rsidRPr="00F55D59">
        <w:rPr>
          <w:rFonts w:ascii="Angsana New" w:hAnsi="Angsana New"/>
          <w:sz w:val="32"/>
          <w:szCs w:val="32"/>
        </w:rPr>
        <w:t xml:space="preserve">) </w:t>
      </w:r>
      <w:r w:rsidR="000B6314" w:rsidRPr="00F55D59">
        <w:rPr>
          <w:rFonts w:ascii="Angsana New" w:hAnsi="Angsana New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DC75C1" w:rsidRPr="00F55D59">
        <w:rPr>
          <w:rFonts w:ascii="Angsana New" w:hAnsi="Angsana New"/>
          <w:sz w:val="32"/>
          <w:szCs w:val="32"/>
        </w:rPr>
        <w:t>10</w:t>
      </w:r>
      <w:r w:rsidR="000B6314" w:rsidRPr="00F55D59">
        <w:rPr>
          <w:rFonts w:ascii="Angsana New" w:hAnsi="Angsana New"/>
          <w:sz w:val="32"/>
          <w:szCs w:val="32"/>
        </w:rPr>
        <w:t xml:space="preserve"> </w:t>
      </w:r>
      <w:r w:rsidR="000B6314" w:rsidRPr="00F55D59">
        <w:rPr>
          <w:rFonts w:ascii="Angsana New" w:hAnsi="Angsana New"/>
          <w:sz w:val="32"/>
          <w:szCs w:val="32"/>
          <w:cs/>
        </w:rPr>
        <w:t>และการจดจำนองที่ดิน</w:t>
      </w:r>
      <w:r w:rsidR="00F93884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0B6314" w:rsidRPr="00F55D59">
        <w:rPr>
          <w:rFonts w:ascii="Angsana New" w:hAnsi="Angsana New"/>
          <w:sz w:val="32"/>
          <w:szCs w:val="32"/>
          <w:cs/>
        </w:rPr>
        <w:t xml:space="preserve">ของบริษัทฯตามที่กล่าวในหมายเหตุ </w:t>
      </w:r>
      <w:r w:rsidR="00DC75C1" w:rsidRPr="00F55D59">
        <w:rPr>
          <w:rFonts w:ascii="Angsana New" w:hAnsi="Angsana New"/>
          <w:sz w:val="32"/>
          <w:szCs w:val="32"/>
        </w:rPr>
        <w:t>13</w:t>
      </w:r>
      <w:r w:rsidR="000B6314" w:rsidRPr="00F55D59">
        <w:rPr>
          <w:rFonts w:ascii="Angsana New" w:hAnsi="Angsana New"/>
          <w:sz w:val="32"/>
          <w:szCs w:val="32"/>
        </w:rPr>
        <w:t xml:space="preserve"> </w:t>
      </w:r>
      <w:r w:rsidR="000B6314" w:rsidRPr="00F55D59">
        <w:rPr>
          <w:rFonts w:ascii="Angsana New" w:hAnsi="Angsana New"/>
          <w:sz w:val="32"/>
          <w:szCs w:val="32"/>
          <w:cs/>
        </w:rPr>
        <w:t xml:space="preserve">และ </w:t>
      </w:r>
      <w:r w:rsidR="00DC75C1" w:rsidRPr="00F55D59">
        <w:rPr>
          <w:rFonts w:ascii="Angsana New" w:hAnsi="Angsana New"/>
          <w:sz w:val="32"/>
          <w:szCs w:val="32"/>
        </w:rPr>
        <w:t>14</w:t>
      </w:r>
      <w:r w:rsidR="000B6314" w:rsidRPr="00F55D59">
        <w:rPr>
          <w:rFonts w:ascii="Angsana New" w:hAnsi="Angsana New"/>
          <w:sz w:val="32"/>
          <w:szCs w:val="32"/>
        </w:rPr>
        <w:t xml:space="preserve"> </w:t>
      </w:r>
      <w:r w:rsidR="000B6314" w:rsidRPr="00F55D59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บริษัทฯต้องปฎิบัติตามเงื่อนไขทางการเงินบางประการที่ระบุในสัญญา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เป็นต้น</w:t>
      </w:r>
      <w:r w:rsidR="000B6314" w:rsidRPr="00F55D59">
        <w:rPr>
          <w:rFonts w:ascii="Angsana New" w:hAnsi="Angsana New"/>
          <w:spacing w:val="-8"/>
          <w:sz w:val="32"/>
          <w:szCs w:val="32"/>
        </w:rPr>
        <w:tab/>
      </w:r>
    </w:p>
    <w:p w:rsidR="000B6314" w:rsidRPr="00F55D59" w:rsidRDefault="001A2DB3" w:rsidP="001D0CE0">
      <w:pPr>
        <w:tabs>
          <w:tab w:val="right" w:pos="7280"/>
          <w:tab w:val="right" w:pos="8540"/>
        </w:tabs>
        <w:spacing w:before="120" w:after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17</w:t>
      </w:r>
      <w:r w:rsidR="000B6314" w:rsidRPr="00F55D59">
        <w:rPr>
          <w:rFonts w:ascii="Angsana New" w:hAnsi="Angsana New"/>
          <w:b/>
          <w:bCs/>
          <w:sz w:val="32"/>
          <w:szCs w:val="32"/>
        </w:rPr>
        <w:t>.</w:t>
      </w:r>
      <w:r w:rsidR="000B6314" w:rsidRPr="00F55D59">
        <w:rPr>
          <w:rFonts w:ascii="Angsana New" w:hAnsi="Angsana New"/>
          <w:b/>
          <w:bCs/>
          <w:sz w:val="32"/>
          <w:szCs w:val="32"/>
        </w:rPr>
        <w:tab/>
      </w:r>
      <w:r w:rsidR="000B6314" w:rsidRPr="00F55D5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0B6314" w:rsidRPr="00F55D59" w:rsidTr="007F025A">
        <w:trPr>
          <w:trHeight w:val="217"/>
        </w:trPr>
        <w:tc>
          <w:tcPr>
            <w:tcW w:w="3600" w:type="dxa"/>
            <w:vAlign w:val="bottom"/>
          </w:tcPr>
          <w:p w:rsidR="000B6314" w:rsidRPr="00F55D59" w:rsidRDefault="000B6314" w:rsidP="001D0C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55D5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55D5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:rsidR="000B6314" w:rsidRPr="00F55D59" w:rsidRDefault="000B6314" w:rsidP="001D0C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0B6314" w:rsidRPr="00F55D59" w:rsidRDefault="000B6314" w:rsidP="001D0CE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5D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B6314" w:rsidRPr="00F55D59" w:rsidTr="007F025A">
        <w:tc>
          <w:tcPr>
            <w:tcW w:w="3600" w:type="dxa"/>
            <w:vAlign w:val="bottom"/>
          </w:tcPr>
          <w:p w:rsidR="000B6314" w:rsidRPr="00F55D59" w:rsidRDefault="000B6314" w:rsidP="001D0C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0B6314" w:rsidRPr="00F55D59" w:rsidRDefault="000B6314" w:rsidP="001D0C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0B6314" w:rsidRPr="00F55D59" w:rsidRDefault="000B6314" w:rsidP="001D0C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F55D59" w:rsidTr="007F025A">
        <w:tc>
          <w:tcPr>
            <w:tcW w:w="3600" w:type="dxa"/>
            <w:vAlign w:val="bottom"/>
          </w:tcPr>
          <w:p w:rsidR="009E4CA5" w:rsidRPr="00F55D59" w:rsidRDefault="009E4CA5" w:rsidP="001D0CE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72" w:type="dxa"/>
            <w:vAlign w:val="bottom"/>
          </w:tcPr>
          <w:p w:rsidR="009E4CA5" w:rsidRPr="00F55D59" w:rsidRDefault="00751F13" w:rsidP="001D0CE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73" w:type="dxa"/>
            <w:vAlign w:val="bottom"/>
          </w:tcPr>
          <w:p w:rsidR="009E4CA5" w:rsidRPr="00F55D59" w:rsidRDefault="00751F13" w:rsidP="001D0CE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72" w:type="dxa"/>
            <w:vAlign w:val="bottom"/>
          </w:tcPr>
          <w:p w:rsidR="009E4CA5" w:rsidRPr="00F55D59" w:rsidRDefault="00751F13" w:rsidP="001D0CE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73" w:type="dxa"/>
            <w:vAlign w:val="bottom"/>
          </w:tcPr>
          <w:p w:rsidR="009E4CA5" w:rsidRPr="00F55D59" w:rsidRDefault="00751F13" w:rsidP="001D0CE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9E4CA5" w:rsidRPr="00F55D59" w:rsidTr="007F025A">
        <w:tc>
          <w:tcPr>
            <w:tcW w:w="3600" w:type="dxa"/>
            <w:vAlign w:val="bottom"/>
          </w:tcPr>
          <w:p w:rsidR="009E4CA5" w:rsidRPr="00F55D59" w:rsidRDefault="009E4CA5" w:rsidP="0042338F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72" w:type="dxa"/>
            <w:vAlign w:val="bottom"/>
          </w:tcPr>
          <w:p w:rsidR="009E4CA5" w:rsidRPr="00F55D59" w:rsidRDefault="009E4CA5" w:rsidP="001D0C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9E4CA5" w:rsidRPr="00F55D59" w:rsidRDefault="009E4CA5" w:rsidP="001D0C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:rsidR="009E4CA5" w:rsidRPr="00F55D59" w:rsidRDefault="009E4CA5" w:rsidP="001D0C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9E4CA5" w:rsidRPr="00F55D59" w:rsidRDefault="009E4CA5" w:rsidP="001D0C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40D9C" w:rsidRPr="00F55D59" w:rsidTr="007F025A">
        <w:tc>
          <w:tcPr>
            <w:tcW w:w="3600" w:type="dxa"/>
            <w:vAlign w:val="bottom"/>
          </w:tcPr>
          <w:p w:rsidR="00240D9C" w:rsidRPr="00F55D59" w:rsidRDefault="00240D9C" w:rsidP="00240D9C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136</w:t>
            </w: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712</w:t>
            </w: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136</w:t>
            </w: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712</w:t>
            </w:r>
          </w:p>
        </w:tc>
      </w:tr>
      <w:tr w:rsidR="00240D9C" w:rsidRPr="00F55D59" w:rsidTr="007F025A">
        <w:tc>
          <w:tcPr>
            <w:tcW w:w="3600" w:type="dxa"/>
            <w:vAlign w:val="bottom"/>
          </w:tcPr>
          <w:p w:rsidR="00240D9C" w:rsidRPr="00F55D59" w:rsidRDefault="00240D9C" w:rsidP="00240D9C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240D9C" w:rsidRPr="00F55D59" w:rsidRDefault="003E3446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1,04</w:t>
            </w:r>
            <w:r w:rsidR="00F04515">
              <w:rPr>
                <w:rFonts w:ascii="Angsana New" w:hAnsi="Angsana New"/>
                <w:sz w:val="32"/>
                <w:szCs w:val="32"/>
              </w:rPr>
              <w:t>4,348</w:t>
            </w: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1,299,119</w:t>
            </w: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1,027,488</w:t>
            </w: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1,290,757</w:t>
            </w:r>
          </w:p>
        </w:tc>
      </w:tr>
      <w:tr w:rsidR="00240D9C" w:rsidRPr="00F55D59" w:rsidTr="007F025A">
        <w:tc>
          <w:tcPr>
            <w:tcW w:w="3600" w:type="dxa"/>
            <w:vAlign w:val="bottom"/>
          </w:tcPr>
          <w:p w:rsidR="00240D9C" w:rsidRPr="00F55D59" w:rsidRDefault="00240D9C" w:rsidP="00240D9C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5D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0D9C" w:rsidRPr="00F55D59" w:rsidTr="007F025A">
        <w:tc>
          <w:tcPr>
            <w:tcW w:w="3600" w:type="dxa"/>
            <w:vAlign w:val="bottom"/>
          </w:tcPr>
          <w:p w:rsidR="00240D9C" w:rsidRPr="00F55D59" w:rsidRDefault="00240D9C" w:rsidP="00240D9C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864,970</w:t>
            </w: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874,904</w:t>
            </w: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861,006</w:t>
            </w: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874,148</w:t>
            </w:r>
          </w:p>
        </w:tc>
      </w:tr>
      <w:tr w:rsidR="00240D9C" w:rsidRPr="00F55D59" w:rsidTr="007F025A">
        <w:tc>
          <w:tcPr>
            <w:tcW w:w="3600" w:type="dxa"/>
            <w:vAlign w:val="bottom"/>
          </w:tcPr>
          <w:p w:rsidR="00240D9C" w:rsidRPr="00F55D59" w:rsidRDefault="00240D9C" w:rsidP="00240D9C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0D9C" w:rsidRPr="00F55D59" w:rsidTr="007F025A">
        <w:tc>
          <w:tcPr>
            <w:tcW w:w="3600" w:type="dxa"/>
            <w:vAlign w:val="bottom"/>
          </w:tcPr>
          <w:p w:rsidR="00240D9C" w:rsidRPr="00F55D59" w:rsidRDefault="00240D9C" w:rsidP="00240D9C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240D9C" w:rsidRPr="00F55D59" w:rsidRDefault="00FA6D5F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63,37</w:t>
            </w:r>
            <w:r w:rsidR="003E3446" w:rsidRPr="00F55D5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29,843</w:t>
            </w: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60,994</w:t>
            </w: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29,514</w:t>
            </w:r>
          </w:p>
        </w:tc>
      </w:tr>
      <w:tr w:rsidR="00240D9C" w:rsidRPr="00F55D59" w:rsidTr="007F025A">
        <w:tc>
          <w:tcPr>
            <w:tcW w:w="3600" w:type="dxa"/>
            <w:vAlign w:val="bottom"/>
          </w:tcPr>
          <w:p w:rsidR="00240D9C" w:rsidRPr="00F55D59" w:rsidRDefault="00240D9C" w:rsidP="00240D9C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1,</w:t>
            </w:r>
            <w:r w:rsidR="00F04515">
              <w:rPr>
                <w:rFonts w:ascii="Angsana New" w:hAnsi="Angsana New"/>
                <w:sz w:val="32"/>
                <w:szCs w:val="32"/>
              </w:rPr>
              <w:t>972,825</w:t>
            </w: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2,204,578</w:t>
            </w:r>
          </w:p>
        </w:tc>
        <w:tc>
          <w:tcPr>
            <w:tcW w:w="1372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1,949,624</w:t>
            </w:r>
          </w:p>
        </w:tc>
        <w:tc>
          <w:tcPr>
            <w:tcW w:w="1373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2,195,131</w:t>
            </w:r>
          </w:p>
        </w:tc>
      </w:tr>
    </w:tbl>
    <w:p w:rsidR="001A2DB3" w:rsidRPr="00F55D59" w:rsidRDefault="001A2DB3" w:rsidP="00827694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240D9C" w:rsidRPr="00F55D59" w:rsidRDefault="00240D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br w:type="page"/>
      </w:r>
    </w:p>
    <w:p w:rsidR="00EF157C" w:rsidRPr="00F55D59" w:rsidRDefault="001A2DB3" w:rsidP="00827694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EF157C" w:rsidRPr="00F55D59">
        <w:rPr>
          <w:rFonts w:ascii="Angsana New" w:hAnsi="Angsana New"/>
          <w:b/>
          <w:bCs/>
          <w:sz w:val="32"/>
          <w:szCs w:val="32"/>
        </w:rPr>
        <w:t>.</w:t>
      </w:r>
      <w:r w:rsidR="00EF157C" w:rsidRPr="00F55D59">
        <w:rPr>
          <w:rFonts w:ascii="Angsana New" w:hAnsi="Angsana New"/>
          <w:b/>
          <w:bCs/>
          <w:sz w:val="32"/>
          <w:szCs w:val="32"/>
        </w:rPr>
        <w:tab/>
      </w:r>
      <w:r w:rsidR="00EF157C" w:rsidRPr="00F55D5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260"/>
        <w:gridCol w:w="1395"/>
        <w:gridCol w:w="1395"/>
      </w:tblGrid>
      <w:tr w:rsidR="00EF157C" w:rsidRPr="00F55D59" w:rsidTr="009E000C">
        <w:tc>
          <w:tcPr>
            <w:tcW w:w="3600" w:type="dxa"/>
            <w:vAlign w:val="bottom"/>
          </w:tcPr>
          <w:p w:rsidR="00EF157C" w:rsidRPr="00F55D59" w:rsidRDefault="00EF157C" w:rsidP="00827694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EF157C" w:rsidRPr="00F55D59" w:rsidRDefault="00EF157C" w:rsidP="0082769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5D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F157C" w:rsidRPr="00F55D59" w:rsidTr="009E000C">
        <w:tc>
          <w:tcPr>
            <w:tcW w:w="3600" w:type="dxa"/>
            <w:vAlign w:val="bottom"/>
          </w:tcPr>
          <w:p w:rsidR="00EF157C" w:rsidRPr="00F55D59" w:rsidRDefault="00EF157C" w:rsidP="00827694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F157C" w:rsidRPr="00F55D59" w:rsidRDefault="00EF157C" w:rsidP="0082769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F157C" w:rsidRPr="00F55D59" w:rsidRDefault="00EF157C" w:rsidP="008276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F55D59" w:rsidTr="009E000C">
        <w:tc>
          <w:tcPr>
            <w:tcW w:w="3600" w:type="dxa"/>
            <w:vAlign w:val="bottom"/>
          </w:tcPr>
          <w:p w:rsidR="009E4CA5" w:rsidRPr="00F55D59" w:rsidRDefault="009E4CA5" w:rsidP="00827694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9E4CA5" w:rsidRPr="00F55D59" w:rsidRDefault="009E4CA5" w:rsidP="00827694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E4CA5" w:rsidRPr="00F55D59" w:rsidRDefault="009E4CA5" w:rsidP="00827694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E4CA5" w:rsidRPr="00F55D59" w:rsidRDefault="00751F13" w:rsidP="008276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95" w:type="dxa"/>
            <w:vAlign w:val="bottom"/>
          </w:tcPr>
          <w:p w:rsidR="009E4CA5" w:rsidRPr="00F55D59" w:rsidRDefault="00751F13" w:rsidP="008276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240D9C" w:rsidRPr="00F55D59" w:rsidTr="009E000C">
        <w:tc>
          <w:tcPr>
            <w:tcW w:w="3600" w:type="dxa"/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337,798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381,211</w:t>
            </w:r>
          </w:p>
        </w:tc>
      </w:tr>
      <w:tr w:rsidR="00240D9C" w:rsidRPr="00F55D59" w:rsidTr="009E000C">
        <w:tc>
          <w:tcPr>
            <w:tcW w:w="3600" w:type="dxa"/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(15,336)</w:t>
            </w: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(21,074)</w:t>
            </w:r>
          </w:p>
        </w:tc>
      </w:tr>
      <w:tr w:rsidR="00240D9C" w:rsidRPr="00F55D59" w:rsidTr="009E000C">
        <w:tc>
          <w:tcPr>
            <w:tcW w:w="3600" w:type="dxa"/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  <w:lang w:val="en-GB"/>
              </w:rPr>
              <w:t>322,462</w:t>
            </w:r>
          </w:p>
        </w:tc>
        <w:tc>
          <w:tcPr>
            <w:tcW w:w="1395" w:type="dxa"/>
            <w:vAlign w:val="bottom"/>
          </w:tcPr>
          <w:p w:rsidR="00240D9C" w:rsidRPr="00F55D59" w:rsidRDefault="00BF0D58" w:rsidP="00240D9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5D59">
              <w:rPr>
                <w:rFonts w:ascii="Angsana New" w:hAnsi="Angsana New"/>
                <w:sz w:val="32"/>
                <w:szCs w:val="32"/>
                <w:lang w:val="en-GB"/>
              </w:rPr>
              <w:t>360,137</w:t>
            </w:r>
          </w:p>
        </w:tc>
      </w:tr>
      <w:tr w:rsidR="00240D9C" w:rsidRPr="00F55D59" w:rsidTr="009E000C">
        <w:tc>
          <w:tcPr>
            <w:tcW w:w="3600" w:type="dxa"/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(129,767)</w:t>
            </w:r>
          </w:p>
        </w:tc>
        <w:tc>
          <w:tcPr>
            <w:tcW w:w="1395" w:type="dxa"/>
            <w:vAlign w:val="bottom"/>
          </w:tcPr>
          <w:p w:rsidR="00240D9C" w:rsidRPr="00F55D59" w:rsidRDefault="00BF0D58" w:rsidP="00240D9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(115,094)</w:t>
            </w:r>
          </w:p>
        </w:tc>
      </w:tr>
      <w:tr w:rsidR="00240D9C" w:rsidRPr="00F55D59" w:rsidTr="009E000C">
        <w:tc>
          <w:tcPr>
            <w:tcW w:w="3600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1"/>
                <w:szCs w:val="31"/>
              </w:rPr>
            </w:pPr>
            <w:r w:rsidRPr="00F55D59">
              <w:rPr>
                <w:rFonts w:ascii="Angsana New" w:hAnsi="Angsana New"/>
                <w:sz w:val="31"/>
                <w:szCs w:val="31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260" w:type="dxa"/>
            <w:vAlign w:val="bottom"/>
          </w:tcPr>
          <w:p w:rsidR="00240D9C" w:rsidRPr="00F55D59" w:rsidRDefault="00240D9C" w:rsidP="00240D9C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395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192,695</w:t>
            </w:r>
          </w:p>
        </w:tc>
        <w:tc>
          <w:tcPr>
            <w:tcW w:w="1395" w:type="dxa"/>
            <w:vAlign w:val="bottom"/>
          </w:tcPr>
          <w:p w:rsidR="00240D9C" w:rsidRPr="00F55D59" w:rsidRDefault="00BF0D58" w:rsidP="00240D9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245,043</w:t>
            </w:r>
          </w:p>
        </w:tc>
      </w:tr>
    </w:tbl>
    <w:p w:rsidR="000B6314" w:rsidRPr="00F55D59" w:rsidRDefault="00EF157C" w:rsidP="00827694">
      <w:pPr>
        <w:tabs>
          <w:tab w:val="left" w:pos="54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/>
        <w:jc w:val="thaiDistribute"/>
        <w:outlineLvl w:val="0"/>
        <w:rPr>
          <w:rFonts w:ascii="Angsana New" w:hAnsi="Angsana New"/>
          <w:spacing w:val="-2"/>
          <w:sz w:val="32"/>
          <w:szCs w:val="32"/>
          <w:lang w:val="en-GB"/>
        </w:rPr>
      </w:pPr>
      <w:r w:rsidRPr="00F55D59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ลีสซี่งเพื่อเช่ายานพาหนะและเครื่องจักรเพื่อใช้ในการดำเนินงาน</w:t>
      </w:r>
      <w:r w:rsidRPr="00F55D59">
        <w:rPr>
          <w:rFonts w:ascii="Angsana New" w:hAnsi="Angsana New"/>
          <w:spacing w:val="-2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956DE6" w:rsidRPr="00F55D59">
        <w:rPr>
          <w:rFonts w:ascii="Angsana New" w:hAnsi="Angsana New"/>
          <w:spacing w:val="-2"/>
          <w:sz w:val="32"/>
          <w:szCs w:val="32"/>
        </w:rPr>
        <w:t>3</w:t>
      </w:r>
      <w:r w:rsidRPr="00F55D59">
        <w:rPr>
          <w:rFonts w:ascii="Angsana New" w:hAnsi="Angsana New"/>
          <w:spacing w:val="-2"/>
          <w:sz w:val="32"/>
          <w:szCs w:val="32"/>
          <w:cs/>
        </w:rPr>
        <w:t xml:space="preserve"> ถึง </w:t>
      </w:r>
      <w:r w:rsidR="00BF0D58" w:rsidRPr="00F55D59">
        <w:rPr>
          <w:rFonts w:ascii="Angsana New" w:hAnsi="Angsana New"/>
          <w:spacing w:val="-2"/>
          <w:sz w:val="32"/>
          <w:szCs w:val="32"/>
        </w:rPr>
        <w:t>4</w:t>
      </w:r>
      <w:r w:rsidRPr="00F55D59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:rsidR="00EF157C" w:rsidRPr="00F55D59" w:rsidRDefault="00EF157C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1320"/>
        <w:gridCol w:w="1320"/>
        <w:gridCol w:w="1320"/>
      </w:tblGrid>
      <w:tr w:rsidR="00EF157C" w:rsidRPr="00F55D59" w:rsidTr="0042338F">
        <w:tc>
          <w:tcPr>
            <w:tcW w:w="5130" w:type="dxa"/>
            <w:vAlign w:val="bottom"/>
          </w:tcPr>
          <w:p w:rsidR="00EF157C" w:rsidRPr="00F55D59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F55D59" w:rsidRDefault="00EF157C" w:rsidP="00022D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F157C" w:rsidRPr="00F55D59" w:rsidTr="0042338F">
        <w:tc>
          <w:tcPr>
            <w:tcW w:w="5130" w:type="dxa"/>
            <w:vAlign w:val="bottom"/>
          </w:tcPr>
          <w:p w:rsidR="00EF157C" w:rsidRPr="00F55D59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F55D59" w:rsidRDefault="00EF157C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56DE6" w:rsidRPr="00F55D59">
              <w:rPr>
                <w:rFonts w:ascii="Angsana New" w:hAnsi="Angsana New"/>
                <w:sz w:val="28"/>
                <w:szCs w:val="28"/>
              </w:rPr>
              <w:t>31</w:t>
            </w:r>
            <w:r w:rsidR="009E4CA5" w:rsidRPr="00F55D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51F13" w:rsidRPr="00F55D5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747A4" w:rsidRPr="00F55D59" w:rsidTr="0042338F">
        <w:tc>
          <w:tcPr>
            <w:tcW w:w="5130" w:type="dxa"/>
            <w:vAlign w:val="bottom"/>
          </w:tcPr>
          <w:p w:rsidR="00E747A4" w:rsidRPr="00F55D59" w:rsidRDefault="00E747A4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E747A4" w:rsidRPr="00F55D59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55D59">
              <w:rPr>
                <w:rFonts w:ascii="Angsana New" w:hAnsi="Angsana New"/>
                <w:sz w:val="28"/>
                <w:szCs w:val="28"/>
              </w:rPr>
              <w:t>1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:rsidR="00E747A4" w:rsidRPr="00F55D59" w:rsidRDefault="00F403B5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1 - 4</w:t>
            </w:r>
            <w:r w:rsidR="00E747A4" w:rsidRPr="00F55D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47A4" w:rsidRPr="00F55D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vAlign w:val="bottom"/>
          </w:tcPr>
          <w:p w:rsidR="00E747A4" w:rsidRPr="00F55D59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40D9C" w:rsidRPr="00F55D59" w:rsidTr="0042338F">
        <w:tc>
          <w:tcPr>
            <w:tcW w:w="5130" w:type="dxa"/>
            <w:vAlign w:val="bottom"/>
          </w:tcPr>
          <w:p w:rsidR="00240D9C" w:rsidRPr="00F55D59" w:rsidRDefault="00240D9C" w:rsidP="00240D9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  <w:cs/>
              </w:rPr>
              <w:t>138,422</w:t>
            </w:r>
          </w:p>
        </w:tc>
        <w:tc>
          <w:tcPr>
            <w:tcW w:w="132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  <w:cs/>
              </w:rPr>
              <w:t>199,376</w:t>
            </w:r>
          </w:p>
        </w:tc>
        <w:tc>
          <w:tcPr>
            <w:tcW w:w="1320" w:type="dxa"/>
            <w:vAlign w:val="bottom"/>
          </w:tcPr>
          <w:p w:rsidR="00240D9C" w:rsidRPr="00F55D59" w:rsidRDefault="00240D9C" w:rsidP="00240D9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  <w:cs/>
              </w:rPr>
              <w:t>337,798</w:t>
            </w:r>
          </w:p>
        </w:tc>
      </w:tr>
      <w:tr w:rsidR="00240D9C" w:rsidRPr="00F55D59" w:rsidTr="0042338F">
        <w:tc>
          <w:tcPr>
            <w:tcW w:w="5130" w:type="dxa"/>
            <w:vAlign w:val="bottom"/>
          </w:tcPr>
          <w:p w:rsidR="00240D9C" w:rsidRPr="00F55D59" w:rsidRDefault="00240D9C" w:rsidP="00240D9C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  <w:cs/>
              </w:rPr>
              <w:t>(8,655)</w:t>
            </w:r>
          </w:p>
        </w:tc>
        <w:tc>
          <w:tcPr>
            <w:tcW w:w="132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  <w:cs/>
              </w:rPr>
              <w:t>(6,681)</w:t>
            </w:r>
          </w:p>
        </w:tc>
        <w:tc>
          <w:tcPr>
            <w:tcW w:w="132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  <w:cs/>
              </w:rPr>
              <w:t>(15,336)</w:t>
            </w:r>
          </w:p>
        </w:tc>
      </w:tr>
      <w:tr w:rsidR="00240D9C" w:rsidRPr="00F55D59" w:rsidTr="0042338F">
        <w:tc>
          <w:tcPr>
            <w:tcW w:w="5130" w:type="dxa"/>
            <w:vAlign w:val="bottom"/>
          </w:tcPr>
          <w:p w:rsidR="00240D9C" w:rsidRPr="00F55D59" w:rsidRDefault="00240D9C" w:rsidP="00240D9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  <w:cs/>
              </w:rPr>
              <w:t>129,767</w:t>
            </w:r>
          </w:p>
        </w:tc>
        <w:tc>
          <w:tcPr>
            <w:tcW w:w="132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  <w:cs/>
              </w:rPr>
              <w:t>192,695</w:t>
            </w:r>
          </w:p>
        </w:tc>
        <w:tc>
          <w:tcPr>
            <w:tcW w:w="132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  <w:cs/>
              </w:rPr>
              <w:t>322,462</w:t>
            </w:r>
          </w:p>
        </w:tc>
      </w:tr>
    </w:tbl>
    <w:p w:rsidR="00EF157C" w:rsidRPr="00F55D59" w:rsidRDefault="00EF157C" w:rsidP="00827694">
      <w:pPr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1320"/>
        <w:gridCol w:w="1320"/>
        <w:gridCol w:w="1320"/>
      </w:tblGrid>
      <w:tr w:rsidR="00EF157C" w:rsidRPr="00F55D59" w:rsidTr="0042338F">
        <w:tc>
          <w:tcPr>
            <w:tcW w:w="5130" w:type="dxa"/>
            <w:vAlign w:val="bottom"/>
          </w:tcPr>
          <w:p w:rsidR="00EF157C" w:rsidRPr="00F55D59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F55D59" w:rsidRDefault="00EF157C" w:rsidP="00022D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747A4" w:rsidRPr="00F55D59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F157C" w:rsidRPr="00F55D59" w:rsidTr="0042338F">
        <w:tc>
          <w:tcPr>
            <w:tcW w:w="5130" w:type="dxa"/>
            <w:vAlign w:val="bottom"/>
          </w:tcPr>
          <w:p w:rsidR="00EF157C" w:rsidRPr="00F55D59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F55D59" w:rsidRDefault="00EF157C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56DE6" w:rsidRPr="00F55D59">
              <w:rPr>
                <w:rFonts w:ascii="Angsana New" w:hAnsi="Angsana New"/>
                <w:sz w:val="28"/>
                <w:szCs w:val="28"/>
              </w:rPr>
              <w:t>31</w:t>
            </w:r>
            <w:r w:rsidR="009E4CA5" w:rsidRPr="00F55D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51F13" w:rsidRPr="00F55D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747A4" w:rsidRPr="00F55D59" w:rsidTr="0042338F">
        <w:tc>
          <w:tcPr>
            <w:tcW w:w="5130" w:type="dxa"/>
            <w:vAlign w:val="bottom"/>
          </w:tcPr>
          <w:p w:rsidR="00E747A4" w:rsidRPr="00F55D59" w:rsidRDefault="00E747A4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E747A4" w:rsidRPr="00F55D59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55D59">
              <w:rPr>
                <w:rFonts w:ascii="Angsana New" w:hAnsi="Angsana New"/>
                <w:sz w:val="28"/>
                <w:szCs w:val="28"/>
              </w:rPr>
              <w:t>1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:rsidR="00E747A4" w:rsidRPr="00F55D59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F403B5" w:rsidRPr="00F55D59">
              <w:rPr>
                <w:rFonts w:ascii="Angsana New" w:hAnsi="Angsana New"/>
                <w:sz w:val="28"/>
                <w:szCs w:val="28"/>
              </w:rPr>
              <w:t>4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vAlign w:val="bottom"/>
          </w:tcPr>
          <w:p w:rsidR="00E747A4" w:rsidRPr="00F55D59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202EF" w:rsidRPr="00F55D59" w:rsidTr="0042338F">
        <w:tc>
          <w:tcPr>
            <w:tcW w:w="5130" w:type="dxa"/>
            <w:vAlign w:val="bottom"/>
          </w:tcPr>
          <w:p w:rsidR="000202EF" w:rsidRPr="00F55D59" w:rsidRDefault="000202EF" w:rsidP="000202EF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0202EF" w:rsidRPr="00F55D59" w:rsidRDefault="000202EF" w:rsidP="000202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</w:rPr>
              <w:t>125,846</w:t>
            </w:r>
          </w:p>
        </w:tc>
        <w:tc>
          <w:tcPr>
            <w:tcW w:w="1320" w:type="dxa"/>
            <w:vAlign w:val="bottom"/>
          </w:tcPr>
          <w:p w:rsidR="000202EF" w:rsidRPr="00F55D59" w:rsidRDefault="000202EF" w:rsidP="000202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</w:rPr>
              <w:t>255,365</w:t>
            </w:r>
          </w:p>
        </w:tc>
        <w:tc>
          <w:tcPr>
            <w:tcW w:w="1320" w:type="dxa"/>
            <w:vAlign w:val="bottom"/>
          </w:tcPr>
          <w:p w:rsidR="000202EF" w:rsidRPr="00F55D59" w:rsidRDefault="000202EF" w:rsidP="000202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</w:rPr>
              <w:t>381,211</w:t>
            </w:r>
          </w:p>
        </w:tc>
      </w:tr>
      <w:tr w:rsidR="000202EF" w:rsidRPr="00F55D59" w:rsidTr="0042338F">
        <w:tc>
          <w:tcPr>
            <w:tcW w:w="5130" w:type="dxa"/>
            <w:vAlign w:val="bottom"/>
          </w:tcPr>
          <w:p w:rsidR="000202EF" w:rsidRPr="00F55D59" w:rsidRDefault="000202EF" w:rsidP="000202EF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vAlign w:val="bottom"/>
          </w:tcPr>
          <w:p w:rsidR="000202EF" w:rsidRPr="00F55D59" w:rsidRDefault="000202EF" w:rsidP="000202E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</w:rPr>
              <w:t>(10,752)</w:t>
            </w:r>
          </w:p>
        </w:tc>
        <w:tc>
          <w:tcPr>
            <w:tcW w:w="1320" w:type="dxa"/>
            <w:vAlign w:val="bottom"/>
          </w:tcPr>
          <w:p w:rsidR="000202EF" w:rsidRPr="00F55D59" w:rsidRDefault="000202EF" w:rsidP="000202E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</w:rPr>
              <w:t>(10,322)</w:t>
            </w:r>
          </w:p>
        </w:tc>
        <w:tc>
          <w:tcPr>
            <w:tcW w:w="1320" w:type="dxa"/>
            <w:vAlign w:val="bottom"/>
          </w:tcPr>
          <w:p w:rsidR="000202EF" w:rsidRPr="00F55D59" w:rsidRDefault="000202EF" w:rsidP="000202E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</w:rPr>
              <w:t>(21,074)</w:t>
            </w:r>
          </w:p>
        </w:tc>
      </w:tr>
      <w:tr w:rsidR="000202EF" w:rsidRPr="00F55D59" w:rsidTr="0042338F">
        <w:tc>
          <w:tcPr>
            <w:tcW w:w="5130" w:type="dxa"/>
            <w:vAlign w:val="bottom"/>
          </w:tcPr>
          <w:p w:rsidR="000202EF" w:rsidRPr="00F55D59" w:rsidRDefault="000202EF" w:rsidP="000202E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0202EF" w:rsidRPr="00F55D59" w:rsidRDefault="000202EF" w:rsidP="000202E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</w:rPr>
              <w:t>115,094</w:t>
            </w:r>
          </w:p>
        </w:tc>
        <w:tc>
          <w:tcPr>
            <w:tcW w:w="1320" w:type="dxa"/>
            <w:vAlign w:val="bottom"/>
          </w:tcPr>
          <w:p w:rsidR="000202EF" w:rsidRPr="00F55D59" w:rsidRDefault="000202EF" w:rsidP="000202E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</w:rPr>
              <w:t>245,043</w:t>
            </w:r>
          </w:p>
        </w:tc>
        <w:tc>
          <w:tcPr>
            <w:tcW w:w="1320" w:type="dxa"/>
            <w:vAlign w:val="bottom"/>
          </w:tcPr>
          <w:p w:rsidR="000202EF" w:rsidRPr="00F55D59" w:rsidRDefault="000202EF" w:rsidP="000202E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</w:rPr>
              <w:t>360,137</w:t>
            </w:r>
          </w:p>
        </w:tc>
      </w:tr>
    </w:tbl>
    <w:p w:rsidR="001805CE" w:rsidRPr="00F55D59" w:rsidRDefault="001805CE" w:rsidP="00827694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453FA5" w:rsidRPr="00F55D59" w:rsidRDefault="001805CE" w:rsidP="001805CE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br w:type="page"/>
      </w:r>
      <w:r w:rsidR="00183ABB" w:rsidRPr="00F55D59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453FA5" w:rsidRPr="00F55D59">
        <w:rPr>
          <w:rFonts w:ascii="Angsana New" w:hAnsi="Angsana New"/>
          <w:b/>
          <w:bCs/>
          <w:sz w:val="32"/>
          <w:szCs w:val="32"/>
        </w:rPr>
        <w:t>.</w:t>
      </w:r>
      <w:r w:rsidR="00453FA5" w:rsidRPr="00F55D59">
        <w:rPr>
          <w:rFonts w:ascii="Angsana New" w:hAnsi="Angsana New"/>
          <w:sz w:val="32"/>
          <w:szCs w:val="32"/>
        </w:rPr>
        <w:tab/>
      </w:r>
      <w:r w:rsidR="00453FA5" w:rsidRPr="00F55D5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130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6"/>
        <w:gridCol w:w="994"/>
        <w:gridCol w:w="1440"/>
        <w:gridCol w:w="3330"/>
        <w:gridCol w:w="1314"/>
        <w:gridCol w:w="1314"/>
        <w:gridCol w:w="1314"/>
        <w:gridCol w:w="1314"/>
        <w:gridCol w:w="1314"/>
      </w:tblGrid>
      <w:tr w:rsidR="000202EF" w:rsidRPr="00F55D59" w:rsidTr="000202EF">
        <w:trPr>
          <w:gridAfter w:val="3"/>
          <w:wAfter w:w="3942" w:type="dxa"/>
          <w:tblHeader/>
        </w:trPr>
        <w:tc>
          <w:tcPr>
            <w:tcW w:w="9108" w:type="dxa"/>
            <w:gridSpan w:val="6"/>
          </w:tcPr>
          <w:p w:rsidR="000202EF" w:rsidRPr="00F55D59" w:rsidRDefault="000202EF" w:rsidP="001805C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A067C" w:rsidRPr="00F55D59" w:rsidTr="000202EF">
        <w:trPr>
          <w:gridAfter w:val="3"/>
          <w:wAfter w:w="3942" w:type="dxa"/>
          <w:trHeight w:val="80"/>
          <w:tblHeader/>
        </w:trPr>
        <w:tc>
          <w:tcPr>
            <w:tcW w:w="716" w:type="dxa"/>
            <w:vAlign w:val="bottom"/>
          </w:tcPr>
          <w:p w:rsidR="005A067C" w:rsidRPr="00F55D59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94" w:type="dxa"/>
            <w:vAlign w:val="bottom"/>
          </w:tcPr>
          <w:p w:rsidR="005A067C" w:rsidRPr="00F55D59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440" w:type="dxa"/>
            <w:vAlign w:val="bottom"/>
          </w:tcPr>
          <w:p w:rsidR="005A067C" w:rsidRPr="00F55D59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330" w:type="dxa"/>
            <w:vAlign w:val="bottom"/>
          </w:tcPr>
          <w:p w:rsidR="005A067C" w:rsidRPr="00F55D59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628" w:type="dxa"/>
            <w:gridSpan w:val="2"/>
            <w:vAlign w:val="bottom"/>
          </w:tcPr>
          <w:p w:rsidR="005A067C" w:rsidRPr="00F55D59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="00A62E37" w:rsidRPr="00F55D59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67C" w:rsidRPr="00F55D59" w:rsidTr="000202EF">
        <w:trPr>
          <w:gridAfter w:val="3"/>
          <w:wAfter w:w="3942" w:type="dxa"/>
          <w:trHeight w:val="80"/>
          <w:tblHeader/>
        </w:trPr>
        <w:tc>
          <w:tcPr>
            <w:tcW w:w="716" w:type="dxa"/>
          </w:tcPr>
          <w:p w:rsidR="005A067C" w:rsidRPr="00F55D59" w:rsidRDefault="005A067C" w:rsidP="001805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:rsidR="005A067C" w:rsidRPr="00F55D59" w:rsidRDefault="000568E2" w:rsidP="001805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</w:tcPr>
          <w:p w:rsidR="005A067C" w:rsidRPr="00F55D59" w:rsidRDefault="005A067C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330" w:type="dxa"/>
          </w:tcPr>
          <w:p w:rsidR="005A067C" w:rsidRPr="00F55D59" w:rsidRDefault="005A067C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5A067C" w:rsidRPr="00F55D59" w:rsidRDefault="00751F13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14" w:type="dxa"/>
          </w:tcPr>
          <w:p w:rsidR="005A067C" w:rsidRPr="00F55D59" w:rsidRDefault="00751F13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5D59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F23C7F" w:rsidRPr="00F55D59" w:rsidTr="000202EF">
        <w:trPr>
          <w:gridAfter w:val="3"/>
          <w:wAfter w:w="3942" w:type="dxa"/>
          <w:trHeight w:val="80"/>
        </w:trPr>
        <w:tc>
          <w:tcPr>
            <w:tcW w:w="716" w:type="dxa"/>
          </w:tcPr>
          <w:p w:rsidR="00F23C7F" w:rsidRPr="00F55D59" w:rsidRDefault="00F23C7F" w:rsidP="00F23C7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1.</w:t>
            </w:r>
          </w:p>
        </w:tc>
        <w:tc>
          <w:tcPr>
            <w:tcW w:w="994" w:type="dxa"/>
          </w:tcPr>
          <w:p w:rsidR="00F23C7F" w:rsidRPr="00F55D59" w:rsidRDefault="00F23C7F" w:rsidP="00F23C7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:rsidR="00F23C7F" w:rsidRPr="00F55D59" w:rsidRDefault="00F23C7F" w:rsidP="00F23C7F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BIBOR + 2.625</w:t>
            </w:r>
          </w:p>
        </w:tc>
        <w:tc>
          <w:tcPr>
            <w:tcW w:w="3330" w:type="dxa"/>
          </w:tcPr>
          <w:p w:rsidR="00F23C7F" w:rsidRPr="00F55D59" w:rsidRDefault="00F23C7F" w:rsidP="00F23C7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จ่ายชำระรายเดือน งวดละ </w:t>
            </w:r>
            <w:r w:rsidRPr="00F55D59">
              <w:rPr>
                <w:rFonts w:ascii="Angsana New" w:hAnsi="Angsana New"/>
                <w:sz w:val="28"/>
                <w:szCs w:val="28"/>
              </w:rPr>
              <w:t>1.9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ชำระงวดแรกในวันครบกำหนด </w:t>
            </w:r>
            <w:r w:rsidRPr="00F55D59">
              <w:rPr>
                <w:rFonts w:ascii="Angsana New" w:hAnsi="Angsana New"/>
                <w:sz w:val="28"/>
                <w:szCs w:val="28"/>
              </w:rPr>
              <w:t>13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เดือน นับจากวันเบิกเงินกู้ครั้งแรก (</w:t>
            </w:r>
            <w:r w:rsidRPr="00F55D59">
              <w:rPr>
                <w:rFonts w:ascii="Angsana New" w:hAnsi="Angsana New"/>
                <w:sz w:val="28"/>
                <w:szCs w:val="28"/>
              </w:rPr>
              <w:t>23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2556)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F23C7F" w:rsidRPr="00F55D59" w:rsidRDefault="00BF0D58" w:rsidP="00F23C7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</w:rPr>
              <w:t>61,200</w:t>
            </w:r>
          </w:p>
        </w:tc>
        <w:tc>
          <w:tcPr>
            <w:tcW w:w="1314" w:type="dxa"/>
            <w:vAlign w:val="bottom"/>
          </w:tcPr>
          <w:p w:rsidR="00F23C7F" w:rsidRPr="00F55D59" w:rsidRDefault="00F23C7F" w:rsidP="00F23C7F">
            <w:pPr>
              <w:tabs>
                <w:tab w:val="decimal" w:pos="979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84,000</w:t>
            </w:r>
          </w:p>
        </w:tc>
      </w:tr>
      <w:tr w:rsidR="00F23C7F" w:rsidRPr="00F55D59" w:rsidTr="000202EF">
        <w:trPr>
          <w:gridAfter w:val="3"/>
          <w:wAfter w:w="3942" w:type="dxa"/>
          <w:trHeight w:val="80"/>
        </w:trPr>
        <w:tc>
          <w:tcPr>
            <w:tcW w:w="716" w:type="dxa"/>
          </w:tcPr>
          <w:p w:rsidR="00F23C7F" w:rsidRPr="00F55D59" w:rsidRDefault="00F23C7F" w:rsidP="00F23C7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2.</w:t>
            </w:r>
          </w:p>
        </w:tc>
        <w:tc>
          <w:tcPr>
            <w:tcW w:w="994" w:type="dxa"/>
          </w:tcPr>
          <w:p w:rsidR="00F23C7F" w:rsidRPr="00F55D59" w:rsidRDefault="00F23C7F" w:rsidP="00F23C7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:rsidR="00F23C7F" w:rsidRPr="00F55D59" w:rsidRDefault="00F23C7F" w:rsidP="00F23C7F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BIBOR + 2.625</w:t>
            </w:r>
          </w:p>
        </w:tc>
        <w:tc>
          <w:tcPr>
            <w:tcW w:w="3330" w:type="dxa"/>
          </w:tcPr>
          <w:p w:rsidR="00F23C7F" w:rsidRPr="00F55D59" w:rsidRDefault="00F23C7F" w:rsidP="00F23C7F">
            <w:pPr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จ่ายชำระรายเดือน งวดละ </w:t>
            </w:r>
            <w:r w:rsidRPr="00F55D59">
              <w:rPr>
                <w:rFonts w:ascii="Angsana New" w:hAnsi="Angsana New"/>
                <w:sz w:val="28"/>
                <w:szCs w:val="28"/>
              </w:rPr>
              <w:t>3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ชำระงวดแรกในวันครบกำหนด 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เดือนนับจากวันเบิกเงินกู้ครั้งแรก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(25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F55D59">
              <w:rPr>
                <w:rFonts w:ascii="Angsana New" w:hAnsi="Angsana New"/>
                <w:sz w:val="28"/>
                <w:szCs w:val="28"/>
              </w:rPr>
              <w:t>2556)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F23C7F" w:rsidRPr="00F55D59" w:rsidRDefault="00BF0D58" w:rsidP="00F23C7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F55D59">
              <w:rPr>
                <w:rFonts w:ascii="Angsana New" w:hAnsi="Angsana New"/>
                <w:caps/>
                <w:sz w:val="28"/>
                <w:szCs w:val="28"/>
              </w:rPr>
              <w:t>6,760</w:t>
            </w:r>
          </w:p>
        </w:tc>
        <w:tc>
          <w:tcPr>
            <w:tcW w:w="1314" w:type="dxa"/>
            <w:vAlign w:val="bottom"/>
          </w:tcPr>
          <w:p w:rsidR="00F23C7F" w:rsidRPr="00F55D59" w:rsidRDefault="00F23C7F" w:rsidP="00F23C7F">
            <w:pPr>
              <w:pBdr>
                <w:bottom w:val="single" w:sz="4" w:space="1" w:color="auto"/>
              </w:pBd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42,760</w:t>
            </w:r>
          </w:p>
        </w:tc>
      </w:tr>
      <w:tr w:rsidR="00240D9C" w:rsidRPr="00F55D59" w:rsidTr="000202EF">
        <w:trPr>
          <w:trHeight w:val="80"/>
        </w:trPr>
        <w:tc>
          <w:tcPr>
            <w:tcW w:w="6480" w:type="dxa"/>
            <w:gridSpan w:val="4"/>
          </w:tcPr>
          <w:p w:rsidR="00240D9C" w:rsidRPr="00F55D59" w:rsidRDefault="00240D9C" w:rsidP="00240D9C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314" w:type="dxa"/>
            <w:vAlign w:val="bottom"/>
          </w:tcPr>
          <w:p w:rsidR="00240D9C" w:rsidRPr="00F55D59" w:rsidRDefault="00240D9C" w:rsidP="00240D9C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67,960</w:t>
            </w:r>
          </w:p>
        </w:tc>
        <w:tc>
          <w:tcPr>
            <w:tcW w:w="1314" w:type="dxa"/>
            <w:vAlign w:val="bottom"/>
          </w:tcPr>
          <w:p w:rsidR="00240D9C" w:rsidRPr="00F55D59" w:rsidRDefault="00BF0D58" w:rsidP="00240D9C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126,760</w:t>
            </w:r>
          </w:p>
        </w:tc>
        <w:tc>
          <w:tcPr>
            <w:tcW w:w="1314" w:type="dxa"/>
          </w:tcPr>
          <w:p w:rsidR="00240D9C" w:rsidRPr="00F55D59" w:rsidRDefault="00240D9C" w:rsidP="00240D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40D9C" w:rsidRPr="00F55D59" w:rsidRDefault="00240D9C" w:rsidP="00240D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40D9C" w:rsidRPr="00F55D59" w:rsidRDefault="00240D9C" w:rsidP="00240D9C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126,760</w:t>
            </w:r>
          </w:p>
        </w:tc>
      </w:tr>
      <w:tr w:rsidR="00240D9C" w:rsidRPr="00F55D59" w:rsidTr="000202EF">
        <w:trPr>
          <w:trHeight w:val="369"/>
        </w:trPr>
        <w:tc>
          <w:tcPr>
            <w:tcW w:w="6480" w:type="dxa"/>
            <w:gridSpan w:val="4"/>
          </w:tcPr>
          <w:p w:rsidR="00240D9C" w:rsidRPr="00F55D59" w:rsidRDefault="00240D9C" w:rsidP="00240D9C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55D59">
              <w:rPr>
                <w:rFonts w:ascii="Angsana New" w:hAnsi="Angsana New"/>
                <w:sz w:val="28"/>
                <w:szCs w:val="28"/>
              </w:rPr>
              <w:t>: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4" w:type="dxa"/>
            <w:vAlign w:val="bottom"/>
          </w:tcPr>
          <w:p w:rsidR="00240D9C" w:rsidRPr="00F55D59" w:rsidRDefault="00240D9C" w:rsidP="00240D9C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(29,560)</w:t>
            </w:r>
          </w:p>
        </w:tc>
        <w:tc>
          <w:tcPr>
            <w:tcW w:w="1314" w:type="dxa"/>
            <w:vAlign w:val="bottom"/>
          </w:tcPr>
          <w:p w:rsidR="00240D9C" w:rsidRPr="00F55D59" w:rsidRDefault="00240D9C" w:rsidP="00240D9C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(58,800)</w:t>
            </w:r>
          </w:p>
        </w:tc>
        <w:tc>
          <w:tcPr>
            <w:tcW w:w="1314" w:type="dxa"/>
          </w:tcPr>
          <w:p w:rsidR="00240D9C" w:rsidRPr="00F55D59" w:rsidRDefault="00240D9C" w:rsidP="00240D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40D9C" w:rsidRPr="00F55D59" w:rsidRDefault="00240D9C" w:rsidP="00240D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40D9C" w:rsidRPr="00F55D59" w:rsidRDefault="00240D9C" w:rsidP="00240D9C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(58,800)</w:t>
            </w:r>
          </w:p>
        </w:tc>
      </w:tr>
      <w:tr w:rsidR="00240D9C" w:rsidRPr="00F55D59" w:rsidTr="000202EF">
        <w:trPr>
          <w:trHeight w:val="80"/>
        </w:trPr>
        <w:tc>
          <w:tcPr>
            <w:tcW w:w="6480" w:type="dxa"/>
            <w:gridSpan w:val="4"/>
          </w:tcPr>
          <w:p w:rsidR="00240D9C" w:rsidRPr="00F55D59" w:rsidRDefault="00240D9C" w:rsidP="00240D9C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314" w:type="dxa"/>
            <w:vAlign w:val="bottom"/>
          </w:tcPr>
          <w:p w:rsidR="00240D9C" w:rsidRPr="00F55D59" w:rsidRDefault="00240D9C" w:rsidP="00240D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>38,400</w:t>
            </w:r>
          </w:p>
        </w:tc>
        <w:tc>
          <w:tcPr>
            <w:tcW w:w="1314" w:type="dxa"/>
            <w:vAlign w:val="bottom"/>
          </w:tcPr>
          <w:p w:rsidR="00240D9C" w:rsidRPr="00F55D59" w:rsidRDefault="00BF0D58" w:rsidP="00240D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67,960</w:t>
            </w:r>
          </w:p>
        </w:tc>
        <w:tc>
          <w:tcPr>
            <w:tcW w:w="1314" w:type="dxa"/>
          </w:tcPr>
          <w:p w:rsidR="00240D9C" w:rsidRPr="00F55D59" w:rsidRDefault="00240D9C" w:rsidP="00240D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14" w:type="dxa"/>
          </w:tcPr>
          <w:p w:rsidR="00240D9C" w:rsidRPr="00F55D59" w:rsidRDefault="00240D9C" w:rsidP="00240D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14" w:type="dxa"/>
            <w:vAlign w:val="bottom"/>
          </w:tcPr>
          <w:p w:rsidR="00240D9C" w:rsidRPr="00F55D59" w:rsidRDefault="00240D9C" w:rsidP="00240D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55D59">
              <w:rPr>
                <w:rFonts w:ascii="Angsana New" w:hAnsi="Angsana New"/>
                <w:sz w:val="28"/>
                <w:szCs w:val="28"/>
              </w:rPr>
              <w:t>67,960</w:t>
            </w:r>
          </w:p>
        </w:tc>
      </w:tr>
    </w:tbl>
    <w:p w:rsidR="00EF157C" w:rsidRPr="00F55D59" w:rsidRDefault="000B6835" w:rsidP="001805CE">
      <w:pPr>
        <w:spacing w:before="24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เงินกู้ยืมระยะยาวของบริษัทฯค้ำประกันโดยการจดจำนองที่ดินพร้อมสิ่งปลูกสร้างบางส่วนของบริษัทฯ ตามที่กล่าวไว้ในหมายเหตุ </w:t>
      </w:r>
      <w:r w:rsidR="00183ABB" w:rsidRPr="00F55D59">
        <w:rPr>
          <w:rFonts w:ascii="Angsana New" w:hAnsi="Angsana New"/>
          <w:sz w:val="32"/>
          <w:szCs w:val="32"/>
        </w:rPr>
        <w:t>14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บริษัทฯต้องปฎิบัติตามเงื่อนไขทางการเงินบางประการที่ระบุในสัญญา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และอัตราส่วนความสามารถในการชำระหนี้</w:t>
      </w:r>
      <w:r w:rsidR="009348B1" w:rsidRPr="00F55D59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Pr="00F55D59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F108F5" w:rsidRPr="00F55D59" w:rsidRDefault="00F108F5" w:rsidP="001805C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F55D59">
        <w:rPr>
          <w:rFonts w:ascii="Angsana New" w:hAnsi="Angsana New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บริษัทฯมีวงเงินกู้ยืมระยะยาวตามสัญญาเงินกู้ที่ยังมิได้เบิกใช้เป็นจำนวน</w:t>
      </w:r>
      <w:r w:rsidR="00F23C7F" w:rsidRPr="00F55D59">
        <w:rPr>
          <w:rFonts w:ascii="Angsana New" w:hAnsi="Angsana New"/>
          <w:sz w:val="32"/>
          <w:szCs w:val="32"/>
        </w:rPr>
        <w:t xml:space="preserve"> </w:t>
      </w:r>
      <w:r w:rsidR="00240D9C" w:rsidRPr="00F55D59">
        <w:rPr>
          <w:rFonts w:ascii="Angsana New" w:hAnsi="Angsana New"/>
          <w:sz w:val="32"/>
          <w:szCs w:val="32"/>
        </w:rPr>
        <w:t>120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9C3AA9" w:rsidRPr="00F55D59">
        <w:rPr>
          <w:rFonts w:ascii="Angsana New" w:hAnsi="Angsana New"/>
          <w:sz w:val="32"/>
          <w:szCs w:val="32"/>
          <w:cs/>
        </w:rPr>
        <w:t>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z w:val="32"/>
          <w:szCs w:val="32"/>
        </w:rPr>
        <w:t>120</w:t>
      </w:r>
      <w:r w:rsidRPr="00F55D59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0B6835" w:rsidRPr="00F55D59" w:rsidRDefault="001805CE" w:rsidP="00022DDD">
      <w:pPr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br w:type="page"/>
      </w:r>
      <w:r w:rsidR="00183ABB" w:rsidRPr="00F55D59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0B6835" w:rsidRPr="00F55D59">
        <w:rPr>
          <w:rFonts w:ascii="Angsana New" w:hAnsi="Angsana New"/>
          <w:b/>
          <w:bCs/>
          <w:sz w:val="32"/>
          <w:szCs w:val="32"/>
        </w:rPr>
        <w:t>.</w:t>
      </w:r>
      <w:r w:rsidR="000B6835" w:rsidRPr="00F55D59">
        <w:rPr>
          <w:rFonts w:ascii="Angsana New" w:hAnsi="Angsana New"/>
          <w:b/>
          <w:bCs/>
          <w:sz w:val="32"/>
          <w:szCs w:val="32"/>
        </w:rPr>
        <w:tab/>
      </w:r>
      <w:r w:rsidR="000B6835" w:rsidRPr="00F55D59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F620DC" w:rsidRPr="00F55D59" w:rsidRDefault="00F620DC" w:rsidP="00022DDD">
      <w:pPr>
        <w:tabs>
          <w:tab w:val="left" w:pos="900"/>
          <w:tab w:val="left" w:pos="2160"/>
          <w:tab w:val="left" w:pos="2880"/>
        </w:tabs>
        <w:spacing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F55D59">
        <w:rPr>
          <w:rFonts w:ascii="Angsana New" w:hAnsi="Angsana New"/>
          <w:sz w:val="32"/>
          <w:szCs w:val="32"/>
        </w:rPr>
        <w:t xml:space="preserve"> 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18"/>
        <w:gridCol w:w="1440"/>
        <w:gridCol w:w="1440"/>
      </w:tblGrid>
      <w:tr w:rsidR="00F620DC" w:rsidRPr="00F55D59" w:rsidTr="00AE6D25">
        <w:tc>
          <w:tcPr>
            <w:tcW w:w="6318" w:type="dxa"/>
          </w:tcPr>
          <w:p w:rsidR="00F620DC" w:rsidRPr="00F55D59" w:rsidRDefault="00F620DC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F55D59" w:rsidRDefault="00F620DC" w:rsidP="00022DDD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20DC" w:rsidRPr="00F55D59" w:rsidTr="00AE6D25">
        <w:tc>
          <w:tcPr>
            <w:tcW w:w="6318" w:type="dxa"/>
          </w:tcPr>
          <w:p w:rsidR="00F620DC" w:rsidRPr="00F55D59" w:rsidRDefault="00F620DC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F55D59" w:rsidRDefault="00F620DC" w:rsidP="00022D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F620DC" w:rsidRPr="00F55D59" w:rsidTr="00AE6D25">
        <w:tc>
          <w:tcPr>
            <w:tcW w:w="6318" w:type="dxa"/>
          </w:tcPr>
          <w:p w:rsidR="00F620DC" w:rsidRPr="00F55D59" w:rsidRDefault="00F620DC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20DC" w:rsidRPr="00F55D59" w:rsidRDefault="00751F13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:rsidR="00F620DC" w:rsidRPr="00F55D59" w:rsidRDefault="00751F13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2560</w:t>
            </w: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119,696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99,055</w:t>
            </w:r>
          </w:p>
        </w:tc>
      </w:tr>
      <w:tr w:rsidR="00240D9C" w:rsidRPr="00F55D59" w:rsidTr="00AE6D25">
        <w:trPr>
          <w:trHeight w:val="189"/>
        </w:trPr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</w:t>
            </w:r>
            <w:r w:rsidR="00F93884">
              <w:rPr>
                <w:rFonts w:ascii="Angsana New" w:hAnsi="Angsana New" w:hint="cs"/>
                <w:sz w:val="32"/>
                <w:szCs w:val="32"/>
                <w:cs/>
              </w:rPr>
              <w:t>งบ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กำไรขาดทุน</w:t>
            </w:r>
            <w:r w:rsidRPr="00F55D5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13,215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8,980</w:t>
            </w: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2,943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2,662</w:t>
            </w: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โอนกลับระหว่างปี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</w:rPr>
              <w:t>7,514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F55D5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111CD9"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="00111CD9" w:rsidRPr="00F55D59">
              <w:rPr>
                <w:rFonts w:ascii="Angsana New" w:hAnsi="Angsana New"/>
                <w:sz w:val="32"/>
                <w:szCs w:val="32"/>
                <w:cs/>
              </w:rPr>
              <w:t>กำไร)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2,591</w:t>
            </w: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F55D59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(1,085)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11,614</w:t>
            </w: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(3,011)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(7,826)</w:t>
            </w: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F55D59">
              <w:rPr>
                <w:rFonts w:ascii="Angsana New" w:hAnsi="Angsana New"/>
                <w:sz w:val="32"/>
                <w:szCs w:val="32"/>
              </w:rPr>
              <w:t>4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F55D59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119,696</w:t>
            </w:r>
          </w:p>
        </w:tc>
      </w:tr>
    </w:tbl>
    <w:p w:rsidR="00F620DC" w:rsidRPr="00F55D59" w:rsidRDefault="00F620DC" w:rsidP="00AE6D25">
      <w:pPr>
        <w:tabs>
          <w:tab w:val="left" w:pos="540"/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</w:t>
      </w:r>
      <w:r w:rsidR="00AC333B" w:rsidRPr="00F55D59">
        <w:rPr>
          <w:rFonts w:ascii="Angsana New" w:hAnsi="Angsana New"/>
          <w:sz w:val="32"/>
          <w:szCs w:val="32"/>
          <w:cs/>
        </w:rPr>
        <w:t>งบ</w:t>
      </w:r>
      <w:r w:rsidRPr="00F55D59">
        <w:rPr>
          <w:rFonts w:ascii="Angsana New" w:hAnsi="Angsana New"/>
          <w:sz w:val="32"/>
          <w:szCs w:val="32"/>
          <w:cs/>
        </w:rPr>
        <w:t>กำไรขาดทุน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18"/>
        <w:gridCol w:w="1440"/>
        <w:gridCol w:w="1440"/>
      </w:tblGrid>
      <w:tr w:rsidR="00F620DC" w:rsidRPr="00F55D59" w:rsidTr="00AE6D25">
        <w:tc>
          <w:tcPr>
            <w:tcW w:w="6318" w:type="dxa"/>
          </w:tcPr>
          <w:p w:rsidR="00F620DC" w:rsidRPr="00F55D59" w:rsidRDefault="00F620DC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F55D59" w:rsidRDefault="00F620DC" w:rsidP="00022DDD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20DC" w:rsidRPr="00F55D59" w:rsidTr="00AE6D25">
        <w:tc>
          <w:tcPr>
            <w:tcW w:w="6318" w:type="dxa"/>
          </w:tcPr>
          <w:p w:rsidR="00F620DC" w:rsidRPr="00F55D59" w:rsidRDefault="00F620DC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F55D59" w:rsidRDefault="00F620DC" w:rsidP="00022D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    งบการเงินเฉพาะกิจการ</w:t>
            </w:r>
          </w:p>
        </w:tc>
      </w:tr>
      <w:tr w:rsidR="009C3AA9" w:rsidRPr="00F55D59" w:rsidTr="00AE6D25">
        <w:tc>
          <w:tcPr>
            <w:tcW w:w="6318" w:type="dxa"/>
          </w:tcPr>
          <w:p w:rsidR="009C3AA9" w:rsidRPr="00F55D59" w:rsidRDefault="009C3AA9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C3AA9" w:rsidRPr="00F55D59" w:rsidRDefault="00751F13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:rsidR="009C3AA9" w:rsidRPr="00F55D59" w:rsidRDefault="00751F13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2560</w:t>
            </w:r>
          </w:p>
        </w:tc>
      </w:tr>
      <w:tr w:rsidR="00240D9C" w:rsidRPr="00F55D59" w:rsidTr="00AE6D25">
        <w:trPr>
          <w:trHeight w:val="189"/>
        </w:trPr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5,597</w:t>
            </w:r>
          </w:p>
        </w:tc>
        <w:tc>
          <w:tcPr>
            <w:tcW w:w="1440" w:type="dxa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6,027</w:t>
            </w: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3,047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5,615</w:t>
            </w:r>
          </w:p>
        </w:tc>
      </w:tr>
      <w:tr w:rsidR="00240D9C" w:rsidRPr="00F55D59" w:rsidTr="00AE6D25">
        <w:tc>
          <w:tcPr>
            <w:tcW w:w="6318" w:type="dxa"/>
          </w:tcPr>
          <w:p w:rsidR="00240D9C" w:rsidRPr="00F55D59" w:rsidRDefault="00240D9C" w:rsidP="00240D9C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รวมค่าใช้จ่ายที่รับรู้ในงบกำไรขาดทุน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8,644</w:t>
            </w:r>
          </w:p>
        </w:tc>
        <w:tc>
          <w:tcPr>
            <w:tcW w:w="1440" w:type="dxa"/>
            <w:vAlign w:val="bottom"/>
          </w:tcPr>
          <w:p w:rsidR="00240D9C" w:rsidRPr="00F55D59" w:rsidRDefault="00240D9C" w:rsidP="00240D9C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11,642</w:t>
            </w:r>
          </w:p>
        </w:tc>
      </w:tr>
    </w:tbl>
    <w:p w:rsidR="00F620DC" w:rsidRPr="00F55D59" w:rsidRDefault="00F620DC" w:rsidP="00022DD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956DE6" w:rsidRPr="00F55D59">
        <w:rPr>
          <w:rFonts w:ascii="Angsana New" w:hAnsi="Angsana New"/>
          <w:sz w:val="32"/>
          <w:szCs w:val="32"/>
        </w:rPr>
        <w:t>1</w:t>
      </w:r>
      <w:r w:rsidRPr="00F55D59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240D9C" w:rsidRPr="00F55D59">
        <w:rPr>
          <w:rFonts w:ascii="Angsana New" w:hAnsi="Angsana New"/>
          <w:sz w:val="32"/>
          <w:szCs w:val="32"/>
        </w:rPr>
        <w:t>7.4</w:t>
      </w:r>
      <w:r w:rsidR="000202EF"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ล้านบาท 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จำนวน </w:t>
      </w:r>
      <w:r w:rsidR="000202EF" w:rsidRPr="00F55D59">
        <w:rPr>
          <w:rFonts w:ascii="Angsana New" w:hAnsi="Angsana New"/>
          <w:sz w:val="32"/>
          <w:szCs w:val="32"/>
        </w:rPr>
        <w:t xml:space="preserve">4.8 </w:t>
      </w:r>
      <w:r w:rsidRPr="00F55D59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F620DC" w:rsidRPr="00F55D59" w:rsidRDefault="00F620DC" w:rsidP="00022DD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6DE6" w:rsidRPr="00F55D59">
        <w:rPr>
          <w:rFonts w:ascii="Angsana New" w:hAnsi="Angsana New"/>
          <w:sz w:val="32"/>
          <w:szCs w:val="32"/>
        </w:rPr>
        <w:t>31</w:t>
      </w:r>
      <w:r w:rsidRPr="00F55D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</w:t>
      </w:r>
      <w:r w:rsidR="00482DC6" w:rsidRPr="00F55D59">
        <w:rPr>
          <w:rFonts w:ascii="Angsana New" w:hAnsi="Angsana New"/>
          <w:sz w:val="32"/>
          <w:szCs w:val="32"/>
        </w:rPr>
        <w:t xml:space="preserve"> </w:t>
      </w:r>
      <w:r w:rsidR="00240D9C" w:rsidRPr="00F55D59">
        <w:rPr>
          <w:rFonts w:ascii="Angsana New" w:hAnsi="Angsana New"/>
          <w:sz w:val="32"/>
          <w:szCs w:val="32"/>
        </w:rPr>
        <w:t>15.8</w:t>
      </w:r>
      <w:r w:rsidR="000202EF"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ปี 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0202EF" w:rsidRPr="00F55D59">
        <w:rPr>
          <w:rFonts w:ascii="Angsana New" w:hAnsi="Angsana New"/>
          <w:sz w:val="32"/>
          <w:szCs w:val="32"/>
        </w:rPr>
        <w:t xml:space="preserve">15.5 </w:t>
      </w:r>
      <w:r w:rsidRPr="00F55D59">
        <w:rPr>
          <w:rFonts w:ascii="Angsana New" w:hAnsi="Angsana New"/>
          <w:sz w:val="32"/>
          <w:szCs w:val="32"/>
          <w:cs/>
        </w:rPr>
        <w:t xml:space="preserve">ปี) </w:t>
      </w:r>
    </w:p>
    <w:p w:rsidR="00F620DC" w:rsidRPr="00F55D59" w:rsidRDefault="001805CE" w:rsidP="00022DD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br w:type="page"/>
      </w:r>
      <w:r w:rsidRPr="00F55D59">
        <w:rPr>
          <w:rFonts w:ascii="Angsana New" w:hAnsi="Angsana New"/>
          <w:sz w:val="32"/>
          <w:szCs w:val="32"/>
        </w:rPr>
        <w:lastRenderedPageBreak/>
        <w:tab/>
      </w:r>
      <w:r w:rsidR="00F620DC" w:rsidRPr="00F55D5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F620DC" w:rsidRPr="00F55D59" w:rsidTr="00022DDD">
        <w:tc>
          <w:tcPr>
            <w:tcW w:w="5760" w:type="dxa"/>
            <w:shd w:val="clear" w:color="auto" w:fill="auto"/>
            <w:vAlign w:val="bottom"/>
          </w:tcPr>
          <w:p w:rsidR="00F620DC" w:rsidRPr="00F55D59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F620DC" w:rsidRPr="00F55D59" w:rsidRDefault="00F620DC" w:rsidP="008276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F620DC" w:rsidRPr="00F55D59" w:rsidTr="00022DDD">
        <w:tc>
          <w:tcPr>
            <w:tcW w:w="5760" w:type="dxa"/>
            <w:shd w:val="clear" w:color="auto" w:fill="auto"/>
            <w:vAlign w:val="bottom"/>
          </w:tcPr>
          <w:p w:rsidR="00F620DC" w:rsidRPr="00F55D59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F620DC" w:rsidRPr="00F55D59" w:rsidRDefault="00F620DC" w:rsidP="008276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</w:tr>
      <w:tr w:rsidR="00F620DC" w:rsidRPr="00F55D59" w:rsidTr="00022DDD">
        <w:tc>
          <w:tcPr>
            <w:tcW w:w="5760" w:type="dxa"/>
            <w:shd w:val="clear" w:color="auto" w:fill="auto"/>
            <w:vAlign w:val="bottom"/>
          </w:tcPr>
          <w:p w:rsidR="00F620DC" w:rsidRPr="00F55D59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F620DC" w:rsidRPr="00F55D59" w:rsidRDefault="00751F13" w:rsidP="00827694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F620DC" w:rsidRPr="00F55D59" w:rsidRDefault="00751F13" w:rsidP="00827694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eastAsia="MS Mincho" w:hAnsi="Angsana New"/>
                <w:spacing w:val="-4"/>
                <w:sz w:val="32"/>
                <w:szCs w:val="32"/>
                <w:u w:val="single"/>
              </w:rPr>
              <w:t>2560</w:t>
            </w:r>
          </w:p>
        </w:tc>
      </w:tr>
      <w:tr w:rsidR="00240D9C" w:rsidRPr="00F55D59" w:rsidTr="00022DDD">
        <w:tc>
          <w:tcPr>
            <w:tcW w:w="57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left="6" w:right="-50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1.8 - 4.3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1.5 - 3.9</w:t>
            </w:r>
          </w:p>
        </w:tc>
      </w:tr>
      <w:tr w:rsidR="00240D9C" w:rsidRPr="00F55D59" w:rsidTr="00022DDD">
        <w:tc>
          <w:tcPr>
            <w:tcW w:w="57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left="6" w:right="-215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 xml:space="preserve">3.0 </w:t>
            </w:r>
            <w:r w:rsidR="00C52633" w:rsidRPr="00F55D59">
              <w:rPr>
                <w:rFonts w:ascii="Angsana New" w:eastAsia="MS Mincho" w:hAnsi="Angsana New"/>
                <w:sz w:val="32"/>
                <w:szCs w:val="32"/>
              </w:rPr>
              <w:t>-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 xml:space="preserve"> 8.</w:t>
            </w:r>
            <w:r w:rsidR="003E3446" w:rsidRPr="00F55D59">
              <w:rPr>
                <w:rFonts w:ascii="Angsana New" w:eastAsia="MS Mincho" w:hAnsi="Angsana New"/>
                <w:sz w:val="32"/>
                <w:szCs w:val="32"/>
              </w:rPr>
              <w:t>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3.0 - 8.0</w:t>
            </w:r>
          </w:p>
        </w:tc>
      </w:tr>
      <w:tr w:rsidR="00240D9C" w:rsidRPr="00F55D59" w:rsidTr="00022DDD">
        <w:tc>
          <w:tcPr>
            <w:tcW w:w="57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left="6" w:right="-5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0.0 - 18.0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240D9C" w:rsidRPr="00F55D59" w:rsidRDefault="00240D9C" w:rsidP="00240D9C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0.0 - 18.0</w:t>
            </w:r>
          </w:p>
        </w:tc>
      </w:tr>
    </w:tbl>
    <w:p w:rsidR="00F620DC" w:rsidRPr="00F55D59" w:rsidRDefault="00F620DC" w:rsidP="008276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55D59">
        <w:rPr>
          <w:rFonts w:ascii="Angsana New" w:hAnsi="Angsana New"/>
          <w:sz w:val="32"/>
          <w:szCs w:val="32"/>
        </w:rPr>
        <w:t xml:space="preserve">31 </w:t>
      </w:r>
      <w:r w:rsidR="009C3AA9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</w:t>
      </w:r>
      <w:r w:rsidR="00D20A67" w:rsidRPr="00F55D59">
        <w:rPr>
          <w:rFonts w:ascii="Angsana New" w:hAnsi="Angsana New"/>
          <w:sz w:val="32"/>
          <w:szCs w:val="32"/>
          <w:cs/>
        </w:rPr>
        <w:t xml:space="preserve">และ 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D20A67"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D20A67" w:rsidRPr="00F55D59" w:rsidRDefault="00D20A67" w:rsidP="00D20A67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  <w:t xml:space="preserve">     (</w:t>
      </w:r>
      <w:r w:rsidRPr="00F55D59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992A5B" w:rsidRPr="00F55D59" w:rsidTr="00992A5B">
        <w:tc>
          <w:tcPr>
            <w:tcW w:w="3960" w:type="dxa"/>
            <w:vAlign w:val="bottom"/>
          </w:tcPr>
          <w:p w:rsidR="00992A5B" w:rsidRPr="00F55D59" w:rsidRDefault="00992A5B" w:rsidP="00992A5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992A5B" w:rsidRPr="00F55D59" w:rsidRDefault="00751F13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  <w:tc>
          <w:tcPr>
            <w:tcW w:w="2592" w:type="dxa"/>
            <w:gridSpan w:val="2"/>
            <w:vAlign w:val="bottom"/>
          </w:tcPr>
          <w:p w:rsidR="00992A5B" w:rsidRPr="00F55D59" w:rsidRDefault="00751F13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2560</w:t>
            </w:r>
          </w:p>
        </w:tc>
      </w:tr>
      <w:tr w:rsidR="00992A5B" w:rsidRPr="00F55D59" w:rsidTr="00992A5B">
        <w:tc>
          <w:tcPr>
            <w:tcW w:w="3960" w:type="dxa"/>
            <w:vAlign w:val="bottom"/>
          </w:tcPr>
          <w:p w:rsidR="00992A5B" w:rsidRPr="00F55D59" w:rsidRDefault="00992A5B" w:rsidP="00992A5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992A5B" w:rsidRPr="00F55D59" w:rsidRDefault="00992A5B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  <w:tc>
          <w:tcPr>
            <w:tcW w:w="2592" w:type="dxa"/>
            <w:gridSpan w:val="2"/>
            <w:vAlign w:val="bottom"/>
          </w:tcPr>
          <w:p w:rsidR="00992A5B" w:rsidRPr="00F55D59" w:rsidRDefault="00992A5B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</w:tr>
      <w:tr w:rsidR="00183ABB" w:rsidRPr="00F55D59" w:rsidTr="00992A5B">
        <w:trPr>
          <w:trHeight w:val="293"/>
        </w:trPr>
        <w:tc>
          <w:tcPr>
            <w:tcW w:w="3960" w:type="dxa"/>
            <w:vAlign w:val="bottom"/>
          </w:tcPr>
          <w:p w:rsidR="00183ABB" w:rsidRPr="00F55D59" w:rsidRDefault="00183ABB" w:rsidP="00183AB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183ABB" w:rsidRPr="00F55D59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:rsidR="00183ABB" w:rsidRPr="00F55D59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:rsidR="00183ABB" w:rsidRPr="00F55D59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:rsidR="00183ABB" w:rsidRPr="00F55D59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>1%</w:t>
            </w:r>
          </w:p>
        </w:tc>
      </w:tr>
      <w:tr w:rsidR="00240D9C" w:rsidRPr="00F55D59" w:rsidTr="00992A5B">
        <w:tc>
          <w:tcPr>
            <w:tcW w:w="39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left="6" w:right="-50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(10,893)</w:t>
            </w:r>
          </w:p>
        </w:tc>
        <w:tc>
          <w:tcPr>
            <w:tcW w:w="1296" w:type="dxa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12,57</w:t>
            </w:r>
            <w:r w:rsidR="003E3446" w:rsidRPr="00F55D5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96" w:type="dxa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(11,026)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12,756</w:t>
            </w:r>
          </w:p>
        </w:tc>
      </w:tr>
      <w:tr w:rsidR="00240D9C" w:rsidRPr="00F55D59" w:rsidTr="00992A5B">
        <w:tc>
          <w:tcPr>
            <w:tcW w:w="3960" w:type="dxa"/>
            <w:shd w:val="clear" w:color="auto" w:fill="auto"/>
            <w:vAlign w:val="bottom"/>
          </w:tcPr>
          <w:p w:rsidR="00240D9C" w:rsidRPr="00F55D59" w:rsidRDefault="00240D9C" w:rsidP="00240D9C">
            <w:pPr>
              <w:ind w:left="6" w:right="-215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13,506</w:t>
            </w:r>
          </w:p>
        </w:tc>
        <w:tc>
          <w:tcPr>
            <w:tcW w:w="1296" w:type="dxa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(11,892)</w:t>
            </w:r>
          </w:p>
        </w:tc>
        <w:tc>
          <w:tcPr>
            <w:tcW w:w="1296" w:type="dxa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12,341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40D9C" w:rsidRPr="00F55D59" w:rsidRDefault="00240D9C" w:rsidP="00240D9C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(10,905)</w:t>
            </w:r>
          </w:p>
        </w:tc>
      </w:tr>
      <w:tr w:rsidR="00BF0D58" w:rsidRPr="00F55D59" w:rsidTr="00992A5B">
        <w:tc>
          <w:tcPr>
            <w:tcW w:w="3960" w:type="dxa"/>
            <w:shd w:val="clear" w:color="auto" w:fill="auto"/>
            <w:vAlign w:val="bottom"/>
          </w:tcPr>
          <w:p w:rsidR="00BF0D58" w:rsidRPr="00F55D59" w:rsidRDefault="00BF0D58" w:rsidP="00BF0D58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F0D58" w:rsidRPr="00F55D59" w:rsidRDefault="00BF0D58" w:rsidP="00F93884">
            <w:pPr>
              <w:pBdr>
                <w:bottom w:val="single" w:sz="4" w:space="1" w:color="auto"/>
              </w:pBdr>
              <w:spacing w:before="120"/>
              <w:ind w:left="-14" w:right="-58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:rsidR="00BF0D58" w:rsidRPr="00F55D59" w:rsidRDefault="00BF0D58" w:rsidP="00BF0D58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:rsidR="00BF0D58" w:rsidRPr="00F55D59" w:rsidRDefault="00BF0D58" w:rsidP="00BF0D58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F0D58" w:rsidRPr="00F55D59" w:rsidRDefault="00BF0D58" w:rsidP="00BF0D58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ลดลง </w:t>
            </w:r>
            <w:r w:rsidRPr="00F55D59">
              <w:rPr>
                <w:rFonts w:ascii="Angsana New" w:eastAsia="MS Mincho" w:hAnsi="Angsana New"/>
                <w:sz w:val="32"/>
                <w:szCs w:val="32"/>
              </w:rPr>
              <w:t>20%</w:t>
            </w:r>
          </w:p>
        </w:tc>
      </w:tr>
      <w:tr w:rsidR="00BF0D58" w:rsidRPr="00F55D59" w:rsidTr="00992A5B">
        <w:tc>
          <w:tcPr>
            <w:tcW w:w="3960" w:type="dxa"/>
            <w:shd w:val="clear" w:color="auto" w:fill="auto"/>
            <w:vAlign w:val="bottom"/>
          </w:tcPr>
          <w:p w:rsidR="00BF0D58" w:rsidRPr="00F55D59" w:rsidRDefault="00BF0D58" w:rsidP="00BF0D58">
            <w:pPr>
              <w:ind w:left="6" w:right="-5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F0D58" w:rsidRPr="00F55D59" w:rsidRDefault="00BF0D58" w:rsidP="00BF0D5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(6,510)</w:t>
            </w:r>
          </w:p>
        </w:tc>
        <w:tc>
          <w:tcPr>
            <w:tcW w:w="1296" w:type="dxa"/>
            <w:vAlign w:val="bottom"/>
          </w:tcPr>
          <w:p w:rsidR="00BF0D58" w:rsidRPr="00F55D59" w:rsidRDefault="00BF0D58" w:rsidP="00BF0D5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7,429</w:t>
            </w:r>
          </w:p>
        </w:tc>
        <w:tc>
          <w:tcPr>
            <w:tcW w:w="1296" w:type="dxa"/>
            <w:vAlign w:val="bottom"/>
          </w:tcPr>
          <w:p w:rsidR="00BF0D58" w:rsidRPr="00F55D59" w:rsidRDefault="00BF0D58" w:rsidP="00BF0D5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(5,832)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F0D58" w:rsidRPr="00F55D59" w:rsidRDefault="00BF0D58" w:rsidP="00BF0D58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6,597</w:t>
            </w:r>
          </w:p>
        </w:tc>
      </w:tr>
    </w:tbl>
    <w:p w:rsidR="00A85093" w:rsidRPr="00F55D59" w:rsidRDefault="00A85093" w:rsidP="00A85093">
      <w:pPr>
        <w:overflowPunct/>
        <w:autoSpaceDE/>
        <w:autoSpaceDN/>
        <w:adjustRightInd/>
        <w:spacing w:before="240"/>
        <w:ind w:left="63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bookmarkStart w:id="1" w:name="EBO_400days"/>
      <w:r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5D59">
        <w:rPr>
          <w:rFonts w:ascii="Angsana New" w:hAnsi="Angsana New"/>
          <w:sz w:val="32"/>
          <w:szCs w:val="32"/>
        </w:rPr>
        <w:t xml:space="preserve">13 </w:t>
      </w:r>
      <w:r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5D59">
        <w:rPr>
          <w:rFonts w:ascii="Angsana New" w:hAnsi="Angsana New"/>
          <w:sz w:val="32"/>
          <w:szCs w:val="32"/>
        </w:rPr>
        <w:t xml:space="preserve">2561 </w:t>
      </w:r>
      <w:r w:rsidRPr="00F55D59">
        <w:rPr>
          <w:rFonts w:ascii="Angsana New" w:hAnsi="Angsana New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พระราชบัญญัติคุ้มครองแรงงานฉบับใหม่นี้กำหนดอัตราค่าชดเชยเพิ่มเติมกรณีนายจ้างเลิกจ้าง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F55D59">
        <w:rPr>
          <w:rFonts w:ascii="Angsana New" w:hAnsi="Angsana New"/>
          <w:sz w:val="32"/>
          <w:szCs w:val="32"/>
        </w:rPr>
        <w:t>20</w:t>
      </w:r>
      <w:r w:rsidRPr="00F55D59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F55D59">
        <w:rPr>
          <w:rFonts w:ascii="Angsana New" w:hAnsi="Angsana New"/>
          <w:sz w:val="32"/>
          <w:szCs w:val="32"/>
        </w:rPr>
        <w:t>400</w:t>
      </w:r>
      <w:r w:rsidR="00111CD9" w:rsidRPr="00F55D59">
        <w:rPr>
          <w:rFonts w:ascii="Angsana New" w:hAnsi="Angsana New"/>
          <w:sz w:val="32"/>
          <w:szCs w:val="32"/>
          <w:cs/>
        </w:rPr>
        <w:t xml:space="preserve"> วัน</w:t>
      </w:r>
      <w:r w:rsidRPr="00F55D59">
        <w:rPr>
          <w:rFonts w:ascii="Angsana New" w:hAnsi="Angsana New"/>
          <w:sz w:val="32"/>
          <w:szCs w:val="32"/>
          <w:cs/>
        </w:rPr>
        <w:t xml:space="preserve">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</w:t>
      </w:r>
      <w:r w:rsidR="00F93884">
        <w:rPr>
          <w:rFonts w:ascii="Angsana New" w:hAnsi="Angsana New" w:hint="cs"/>
          <w:sz w:val="32"/>
          <w:szCs w:val="32"/>
          <w:cs/>
        </w:rPr>
        <w:t>จำนวนประมาณ</w:t>
      </w:r>
      <w:r w:rsidRPr="00F55D59">
        <w:rPr>
          <w:rFonts w:ascii="Angsana New" w:hAnsi="Angsana New"/>
          <w:sz w:val="32"/>
          <w:szCs w:val="32"/>
          <w:cs/>
        </w:rPr>
        <w:t xml:space="preserve"> </w:t>
      </w:r>
      <w:r w:rsidR="00111CD9" w:rsidRPr="00F55D59">
        <w:rPr>
          <w:rFonts w:ascii="Angsana New" w:hAnsi="Angsana New"/>
          <w:sz w:val="32"/>
          <w:szCs w:val="32"/>
        </w:rPr>
        <w:t>31</w:t>
      </w:r>
      <w:r w:rsidRPr="00F55D59">
        <w:rPr>
          <w:rFonts w:ascii="Angsana New" w:hAnsi="Angsana New"/>
          <w:sz w:val="32"/>
          <w:szCs w:val="32"/>
          <w:cs/>
        </w:rPr>
        <w:t xml:space="preserve"> ล้านบาท บริษัทฯ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  <w:bookmarkEnd w:id="1"/>
    </w:p>
    <w:p w:rsidR="00111CD9" w:rsidRPr="00F55D59" w:rsidRDefault="00111CD9" w:rsidP="00A85093">
      <w:pPr>
        <w:overflowPunct/>
        <w:autoSpaceDE/>
        <w:autoSpaceDN/>
        <w:adjustRightInd/>
        <w:spacing w:before="240"/>
        <w:ind w:left="63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A85093" w:rsidRPr="00F55D59" w:rsidRDefault="00A85093" w:rsidP="0082769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72F36" w:rsidRPr="00F55D59" w:rsidRDefault="00183ABB" w:rsidP="0082769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672F36" w:rsidRPr="00F55D59">
        <w:rPr>
          <w:rFonts w:ascii="Angsana New" w:hAnsi="Angsana New"/>
          <w:b/>
          <w:bCs/>
          <w:sz w:val="32"/>
          <w:szCs w:val="32"/>
        </w:rPr>
        <w:t>.</w:t>
      </w:r>
      <w:r w:rsidR="00672F36" w:rsidRPr="00F55D59">
        <w:rPr>
          <w:rFonts w:ascii="Angsana New" w:hAnsi="Angsana New"/>
          <w:b/>
          <w:bCs/>
          <w:sz w:val="32"/>
          <w:szCs w:val="32"/>
        </w:rPr>
        <w:tab/>
      </w:r>
      <w:r w:rsidR="00672F36" w:rsidRPr="00F55D59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8C16C0" w:rsidRPr="00F55D59" w:rsidRDefault="00183ABB" w:rsidP="008C16C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ab/>
      </w:r>
      <w:r w:rsidR="008C16C0"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C16C0" w:rsidRPr="00F55D59">
        <w:rPr>
          <w:rFonts w:ascii="Angsana New" w:hAnsi="Angsana New"/>
          <w:sz w:val="32"/>
          <w:szCs w:val="32"/>
        </w:rPr>
        <w:t>2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สิงหาคม </w:t>
      </w:r>
      <w:r w:rsidR="008C16C0" w:rsidRPr="00F55D59">
        <w:rPr>
          <w:rFonts w:ascii="Angsana New" w:hAnsi="Angsana New"/>
          <w:sz w:val="32"/>
          <w:szCs w:val="32"/>
        </w:rPr>
        <w:t>2560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 มีมติอนุมัติให้เปลี่ยนแปลงทุนจดทะเบียน</w:t>
      </w:r>
      <w:r w:rsidR="008C16C0" w:rsidRPr="00F55D59">
        <w:rPr>
          <w:rFonts w:ascii="Angsana New" w:hAnsi="Angsana New"/>
          <w:spacing w:val="-6"/>
          <w:sz w:val="32"/>
          <w:szCs w:val="32"/>
          <w:cs/>
        </w:rPr>
        <w:t xml:space="preserve">ของบริษัทฯจาก </w:t>
      </w:r>
      <w:r w:rsidR="008C16C0" w:rsidRPr="00F55D59">
        <w:rPr>
          <w:rFonts w:ascii="Angsana New" w:hAnsi="Angsana New"/>
          <w:spacing w:val="-6"/>
          <w:sz w:val="32"/>
          <w:szCs w:val="32"/>
        </w:rPr>
        <w:t>1,177,904,204</w:t>
      </w:r>
      <w:r w:rsidR="008C16C0" w:rsidRPr="00F55D59">
        <w:rPr>
          <w:rFonts w:ascii="Angsana New" w:hAnsi="Angsana New"/>
          <w:spacing w:val="-6"/>
          <w:sz w:val="32"/>
          <w:szCs w:val="32"/>
          <w:cs/>
        </w:rPr>
        <w:t xml:space="preserve"> บาท (หุ้นสามัญ </w:t>
      </w:r>
      <w:r w:rsidR="008C16C0" w:rsidRPr="00F55D59">
        <w:rPr>
          <w:rFonts w:ascii="Angsana New" w:hAnsi="Angsana New"/>
          <w:spacing w:val="-6"/>
          <w:sz w:val="32"/>
          <w:szCs w:val="32"/>
        </w:rPr>
        <w:t xml:space="preserve">1,177,904,204 </w:t>
      </w:r>
      <w:r w:rsidR="008C16C0" w:rsidRPr="00F55D59">
        <w:rPr>
          <w:rFonts w:ascii="Angsana New" w:hAnsi="Angsana New"/>
          <w:spacing w:val="-6"/>
          <w:sz w:val="32"/>
          <w:szCs w:val="32"/>
          <w:cs/>
        </w:rPr>
        <w:t xml:space="preserve">หุ้น มูลค่าหุ้นละ </w:t>
      </w:r>
      <w:r w:rsidR="008C16C0" w:rsidRPr="00F55D59">
        <w:rPr>
          <w:rFonts w:ascii="Angsana New" w:hAnsi="Angsana New"/>
          <w:spacing w:val="-6"/>
          <w:sz w:val="32"/>
          <w:szCs w:val="32"/>
        </w:rPr>
        <w:t>1</w:t>
      </w:r>
      <w:r w:rsidR="008C16C0" w:rsidRPr="00F55D59">
        <w:rPr>
          <w:rFonts w:ascii="Angsana New" w:hAnsi="Angsana New"/>
          <w:spacing w:val="-6"/>
          <w:sz w:val="32"/>
          <w:szCs w:val="32"/>
          <w:cs/>
        </w:rPr>
        <w:t xml:space="preserve"> บาท) เป็น </w:t>
      </w:r>
      <w:r w:rsidR="008C16C0" w:rsidRPr="00F55D59">
        <w:rPr>
          <w:rFonts w:ascii="Angsana New" w:hAnsi="Angsana New"/>
          <w:spacing w:val="-6"/>
          <w:sz w:val="32"/>
          <w:szCs w:val="32"/>
        </w:rPr>
        <w:t>1,002,904,144</w:t>
      </w:r>
      <w:r w:rsidR="008C16C0" w:rsidRPr="00F55D59">
        <w:rPr>
          <w:rFonts w:ascii="Angsana New" w:hAnsi="Angsana New"/>
          <w:sz w:val="32"/>
          <w:szCs w:val="32"/>
        </w:rPr>
        <w:t xml:space="preserve"> 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="008C16C0" w:rsidRPr="00F55D59">
        <w:rPr>
          <w:rFonts w:ascii="Angsana New" w:hAnsi="Angsana New"/>
          <w:sz w:val="32"/>
          <w:szCs w:val="32"/>
        </w:rPr>
        <w:t>1,002,904,144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F55D59">
        <w:rPr>
          <w:rFonts w:ascii="Angsana New" w:hAnsi="Angsana New"/>
          <w:sz w:val="32"/>
          <w:szCs w:val="32"/>
        </w:rPr>
        <w:t>1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="008C16C0" w:rsidRPr="00F55D59">
        <w:rPr>
          <w:rFonts w:ascii="Angsana New" w:hAnsi="Angsana New"/>
          <w:sz w:val="32"/>
          <w:szCs w:val="32"/>
        </w:rPr>
        <w:t>175,000,060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="008C16C0" w:rsidRPr="00F55D59">
        <w:rPr>
          <w:rFonts w:ascii="Angsana New" w:hAnsi="Angsana New"/>
          <w:sz w:val="32"/>
          <w:szCs w:val="32"/>
        </w:rPr>
        <w:t>1,002,904,144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บาท </w:t>
      </w:r>
      <w:r w:rsidR="008C16C0" w:rsidRPr="00F55D59">
        <w:rPr>
          <w:rFonts w:ascii="Angsana New" w:hAnsi="Angsana New"/>
          <w:sz w:val="32"/>
          <w:szCs w:val="32"/>
        </w:rPr>
        <w:t>(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8C16C0" w:rsidRPr="00F55D59">
        <w:rPr>
          <w:rFonts w:ascii="Angsana New" w:hAnsi="Angsana New"/>
          <w:sz w:val="32"/>
          <w:szCs w:val="32"/>
        </w:rPr>
        <w:t>1,002,904,144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F55D59">
        <w:rPr>
          <w:rFonts w:ascii="Angsana New" w:hAnsi="Angsana New"/>
          <w:sz w:val="32"/>
          <w:szCs w:val="32"/>
        </w:rPr>
        <w:t>1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8C16C0" w:rsidRPr="00F55D59">
        <w:rPr>
          <w:rFonts w:ascii="Angsana New" w:hAnsi="Angsana New"/>
          <w:sz w:val="32"/>
          <w:szCs w:val="32"/>
        </w:rPr>
        <w:t>1,102,904,144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8C16C0" w:rsidRPr="00F55D59">
        <w:rPr>
          <w:rFonts w:ascii="Angsana New" w:hAnsi="Angsana New"/>
          <w:sz w:val="32"/>
          <w:szCs w:val="32"/>
        </w:rPr>
        <w:t>1,102,904,144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F55D59">
        <w:rPr>
          <w:rFonts w:ascii="Angsana New" w:hAnsi="Angsana New"/>
          <w:sz w:val="32"/>
          <w:szCs w:val="32"/>
        </w:rPr>
        <w:t xml:space="preserve">1 </w:t>
      </w:r>
      <w:r w:rsidR="008C16C0" w:rsidRPr="00F55D59">
        <w:rPr>
          <w:rFonts w:ascii="Angsana New" w:hAnsi="Angsana New"/>
          <w:sz w:val="32"/>
          <w:szCs w:val="32"/>
          <w:cs/>
        </w:rPr>
        <w:t>บาท) โดยออกจำหน่ายหุ้นสามัญใหม่</w:t>
      </w:r>
      <w:r w:rsidR="008C16C0" w:rsidRPr="00F55D59">
        <w:rPr>
          <w:rFonts w:ascii="Angsana New" w:hAnsi="Angsana New"/>
          <w:sz w:val="32"/>
          <w:szCs w:val="32"/>
        </w:rPr>
        <w:t xml:space="preserve"> </w:t>
      </w:r>
      <w:r w:rsidR="008C16C0" w:rsidRPr="00F55D59">
        <w:rPr>
          <w:rFonts w:ascii="Angsana New" w:hAnsi="Angsana New"/>
          <w:sz w:val="32"/>
          <w:szCs w:val="32"/>
          <w:cs/>
        </w:rPr>
        <w:t>ซึ่งเป็นแบบมอบอำนาจทั่วไป</w:t>
      </w:r>
      <w:r w:rsidR="008C16C0" w:rsidRPr="00F55D59">
        <w:rPr>
          <w:rFonts w:ascii="Angsana New" w:hAnsi="Angsana New"/>
          <w:sz w:val="32"/>
          <w:szCs w:val="32"/>
        </w:rPr>
        <w:t xml:space="preserve"> </w:t>
      </w:r>
      <w:r w:rsidR="008C16C0" w:rsidRPr="00F55D59">
        <w:rPr>
          <w:rFonts w:ascii="Angsana New" w:hAnsi="Angsana New"/>
          <w:sz w:val="32"/>
          <w:szCs w:val="32"/>
          <w:cs/>
        </w:rPr>
        <w:t>(</w:t>
      </w:r>
      <w:r w:rsidR="008C16C0" w:rsidRPr="00F55D59">
        <w:rPr>
          <w:rFonts w:ascii="Angsana New" w:hAnsi="Angsana New"/>
          <w:sz w:val="32"/>
          <w:szCs w:val="32"/>
        </w:rPr>
        <w:t xml:space="preserve">General Mandate) </w:t>
      </w:r>
      <w:r w:rsidR="008C16C0" w:rsidRPr="00F55D59">
        <w:rPr>
          <w:rFonts w:ascii="Angsana New" w:hAnsi="Angsana New"/>
          <w:sz w:val="32"/>
          <w:szCs w:val="32"/>
          <w:cs/>
        </w:rPr>
        <w:t>เพื่อเสนอขายให้แก่บุคคลในวงจำกัด</w:t>
      </w:r>
      <w:r w:rsidR="008C16C0" w:rsidRPr="00F55D59">
        <w:rPr>
          <w:rFonts w:ascii="Angsana New" w:hAnsi="Angsana New"/>
          <w:sz w:val="32"/>
          <w:szCs w:val="32"/>
        </w:rPr>
        <w:t xml:space="preserve"> 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จำนวน </w:t>
      </w:r>
      <w:r w:rsidR="008C16C0" w:rsidRPr="00F55D59">
        <w:rPr>
          <w:rFonts w:ascii="Angsana New" w:hAnsi="Angsana New"/>
          <w:sz w:val="32"/>
          <w:szCs w:val="32"/>
        </w:rPr>
        <w:t>100,000,000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C16C0" w:rsidRPr="00F55D59">
        <w:rPr>
          <w:rFonts w:ascii="Angsana New" w:hAnsi="Angsana New"/>
          <w:sz w:val="32"/>
          <w:szCs w:val="32"/>
        </w:rPr>
        <w:t xml:space="preserve">1 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บาท บริษัทฯได้จดทะเบียนเปลี่ยนแปลงทุนจดทะเบียนดังกล่าวกับกระทรวงพาณิชย์เมื่อวันที่ </w:t>
      </w:r>
      <w:r w:rsidR="008C16C0" w:rsidRPr="00F55D59">
        <w:rPr>
          <w:rFonts w:ascii="Angsana New" w:hAnsi="Angsana New"/>
          <w:sz w:val="32"/>
          <w:szCs w:val="32"/>
        </w:rPr>
        <w:t>3</w:t>
      </w:r>
      <w:r w:rsidR="008C16C0" w:rsidRPr="00F55D59">
        <w:rPr>
          <w:rFonts w:ascii="Angsana New" w:hAnsi="Angsana New"/>
          <w:sz w:val="32"/>
          <w:szCs w:val="32"/>
          <w:cs/>
        </w:rPr>
        <w:t xml:space="preserve"> สิงหาคม </w:t>
      </w:r>
      <w:r w:rsidR="008C16C0" w:rsidRPr="00F55D59">
        <w:rPr>
          <w:rFonts w:ascii="Angsana New" w:hAnsi="Angsana New"/>
          <w:sz w:val="32"/>
          <w:szCs w:val="32"/>
        </w:rPr>
        <w:t>2560</w:t>
      </w:r>
    </w:p>
    <w:p w:rsidR="008C16C0" w:rsidRPr="00F55D59" w:rsidRDefault="008C16C0" w:rsidP="008C16C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5D59">
        <w:rPr>
          <w:rFonts w:ascii="Angsana New" w:hAnsi="Angsana New"/>
          <w:sz w:val="32"/>
          <w:szCs w:val="32"/>
        </w:rPr>
        <w:t xml:space="preserve">14 </w:t>
      </w:r>
      <w:r w:rsidRPr="00F55D5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F55D59">
        <w:rPr>
          <w:rFonts w:ascii="Angsana New" w:hAnsi="Angsana New"/>
          <w:sz w:val="32"/>
          <w:szCs w:val="32"/>
        </w:rPr>
        <w:t xml:space="preserve">2560 </w:t>
      </w:r>
      <w:r w:rsidRPr="00F55D59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F55D59">
        <w:rPr>
          <w:rFonts w:ascii="Angsana New" w:hAnsi="Angsana New"/>
          <w:sz w:val="32"/>
          <w:szCs w:val="32"/>
        </w:rPr>
        <w:t xml:space="preserve">435 </w:t>
      </w:r>
      <w:r w:rsidRPr="00F55D59">
        <w:rPr>
          <w:rFonts w:ascii="Angsana New" w:hAnsi="Angsana New"/>
          <w:sz w:val="32"/>
          <w:szCs w:val="32"/>
          <w:cs/>
        </w:rPr>
        <w:t xml:space="preserve">ได้มีมติอนุมัติการออกและเสนอขายหุ้นสามัญเพิ่มทุนดังกล่าวครั้งแรกจำนวน </w:t>
      </w:r>
      <w:r w:rsidRPr="00F55D59">
        <w:rPr>
          <w:rFonts w:ascii="Angsana New" w:hAnsi="Angsana New"/>
          <w:sz w:val="32"/>
          <w:szCs w:val="32"/>
        </w:rPr>
        <w:t xml:space="preserve">25,000,000 </w:t>
      </w:r>
      <w:r w:rsidRPr="00F55D59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55D59">
        <w:rPr>
          <w:rFonts w:ascii="Angsana New" w:hAnsi="Angsana New"/>
          <w:sz w:val="32"/>
          <w:szCs w:val="32"/>
        </w:rPr>
        <w:t xml:space="preserve">1 </w:t>
      </w:r>
      <w:r w:rsidRPr="00F55D59">
        <w:rPr>
          <w:rFonts w:ascii="Angsana New" w:hAnsi="Angsana New"/>
          <w:sz w:val="32"/>
          <w:szCs w:val="32"/>
          <w:cs/>
        </w:rPr>
        <w:t xml:space="preserve">บาท ให้แก่บุคคลในวงจำกัด ในราคาเสนอขายหุ้นละ </w:t>
      </w:r>
      <w:r w:rsidRPr="00F55D59">
        <w:rPr>
          <w:rFonts w:ascii="Angsana New" w:hAnsi="Angsana New"/>
          <w:sz w:val="32"/>
          <w:szCs w:val="32"/>
        </w:rPr>
        <w:t xml:space="preserve">5 </w:t>
      </w:r>
      <w:r w:rsidRPr="00F55D59">
        <w:rPr>
          <w:rFonts w:ascii="Angsana New" w:hAnsi="Angsana New"/>
          <w:sz w:val="32"/>
          <w:szCs w:val="32"/>
          <w:cs/>
        </w:rPr>
        <w:t xml:space="preserve">บาท รวมเป็นมูลค่าทั้งสิ้น </w:t>
      </w:r>
      <w:r w:rsidRPr="00F55D59">
        <w:rPr>
          <w:rFonts w:ascii="Angsana New" w:hAnsi="Angsana New"/>
          <w:sz w:val="32"/>
          <w:szCs w:val="32"/>
        </w:rPr>
        <w:t xml:space="preserve">125,000,000 </w:t>
      </w:r>
      <w:r w:rsidRPr="00F55D59">
        <w:rPr>
          <w:rFonts w:ascii="Angsana New" w:hAnsi="Angsana New"/>
          <w:sz w:val="32"/>
          <w:szCs w:val="32"/>
          <w:cs/>
        </w:rPr>
        <w:t>บาท ซึ่งบริษัทฯได้รับชำระค่าหุ้นดังกล่าวทั้งจำนวน และได้จดทะเบียนเพิ่มทุนชำระแล้วกับกระทรวงพาณิชย์เมื่อวันที่</w:t>
      </w:r>
      <w:r w:rsidRPr="00F55D59">
        <w:rPr>
          <w:rFonts w:ascii="Angsana New" w:hAnsi="Angsana New"/>
          <w:sz w:val="32"/>
          <w:szCs w:val="32"/>
        </w:rPr>
        <w:t xml:space="preserve"> 4 </w:t>
      </w:r>
      <w:r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5D59">
        <w:rPr>
          <w:rFonts w:ascii="Angsana New" w:hAnsi="Angsana New"/>
          <w:sz w:val="32"/>
          <w:szCs w:val="32"/>
        </w:rPr>
        <w:t xml:space="preserve">2560 </w:t>
      </w:r>
      <w:r w:rsidRPr="00F55D59">
        <w:rPr>
          <w:rFonts w:ascii="Angsana New" w:hAnsi="Angsana New"/>
          <w:sz w:val="32"/>
          <w:szCs w:val="32"/>
          <w:cs/>
        </w:rPr>
        <w:t xml:space="preserve">โดยบริษัทฯแสดงส่วนต่างระหว่างราคาขายกับมูลค่าที่ตราไว้จำนวน </w:t>
      </w:r>
      <w:r w:rsidRPr="00F55D59">
        <w:rPr>
          <w:rFonts w:ascii="Angsana New" w:hAnsi="Angsana New"/>
          <w:sz w:val="32"/>
          <w:szCs w:val="32"/>
        </w:rPr>
        <w:t xml:space="preserve">100,000,000 </w:t>
      </w:r>
      <w:r w:rsidRPr="00F55D59">
        <w:rPr>
          <w:rFonts w:ascii="Angsana New" w:hAnsi="Angsana New"/>
          <w:sz w:val="32"/>
          <w:szCs w:val="32"/>
          <w:cs/>
        </w:rPr>
        <w:t>บาท เป็น “ส่วนเกินมูลค่าหุ้นสามัญ” ในส่วนของผู้ถือหุ้นในงบแสดงฐานะการเงิน</w:t>
      </w:r>
    </w:p>
    <w:p w:rsidR="008C16C0" w:rsidRPr="00F55D59" w:rsidRDefault="008C16C0" w:rsidP="008C16C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5D59">
        <w:rPr>
          <w:rFonts w:ascii="Angsana New" w:hAnsi="Angsana New"/>
          <w:sz w:val="32"/>
          <w:szCs w:val="32"/>
        </w:rPr>
        <w:t xml:space="preserve">24 </w:t>
      </w:r>
      <w:r w:rsidRPr="00F55D59">
        <w:rPr>
          <w:rFonts w:ascii="Angsana New" w:hAnsi="Angsana New"/>
          <w:sz w:val="32"/>
          <w:szCs w:val="32"/>
          <w:cs/>
        </w:rPr>
        <w:t xml:space="preserve">เมษายน </w:t>
      </w:r>
      <w:r w:rsidRPr="00F55D59">
        <w:rPr>
          <w:rFonts w:ascii="Angsana New" w:hAnsi="Angsana New"/>
          <w:sz w:val="32"/>
          <w:szCs w:val="32"/>
        </w:rPr>
        <w:t xml:space="preserve">2561 </w:t>
      </w:r>
      <w:r w:rsidRPr="00F55D59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</w:t>
      </w:r>
      <w:r w:rsidR="00F93884" w:rsidRPr="00F55D59">
        <w:rPr>
          <w:rFonts w:ascii="Angsana New" w:hAnsi="Angsana New"/>
          <w:sz w:val="32"/>
          <w:szCs w:val="32"/>
          <w:cs/>
        </w:rPr>
        <w:t>ของบริษัทฯ</w:t>
      </w:r>
      <w:r w:rsidRPr="00F55D59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55D59">
        <w:rPr>
          <w:rFonts w:ascii="Angsana New" w:hAnsi="Angsana New"/>
          <w:sz w:val="32"/>
          <w:szCs w:val="32"/>
        </w:rPr>
        <w:t xml:space="preserve">85 </w:t>
      </w:r>
      <w:r w:rsidRPr="00F55D59">
        <w:rPr>
          <w:rFonts w:ascii="Angsana New" w:hAnsi="Angsana New"/>
          <w:sz w:val="32"/>
          <w:szCs w:val="32"/>
          <w:cs/>
        </w:rPr>
        <w:t xml:space="preserve">ได้มีมติอนุมัติ                        การเปลี่ยนแปลงทุนจดทะเบียนของบริษัทฯจาก </w:t>
      </w:r>
      <w:r w:rsidRPr="00F55D59">
        <w:rPr>
          <w:rFonts w:ascii="Angsana New" w:hAnsi="Angsana New"/>
          <w:sz w:val="32"/>
          <w:szCs w:val="32"/>
        </w:rPr>
        <w:t xml:space="preserve">1,102,904,144 </w:t>
      </w:r>
      <w:r w:rsidRPr="00F55D59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Pr="00F55D59">
        <w:rPr>
          <w:rFonts w:ascii="Angsana New" w:hAnsi="Angsana New"/>
          <w:sz w:val="32"/>
          <w:szCs w:val="32"/>
        </w:rPr>
        <w:t>1,102,904,144</w:t>
      </w:r>
      <w:r w:rsidRPr="00F55D5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55D59">
        <w:rPr>
          <w:rFonts w:ascii="Angsana New" w:hAnsi="Angsana New"/>
          <w:sz w:val="32"/>
          <w:szCs w:val="32"/>
        </w:rPr>
        <w:t>1</w:t>
      </w:r>
      <w:r w:rsidRPr="00F55D59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F55D59">
        <w:rPr>
          <w:rFonts w:ascii="Angsana New" w:hAnsi="Angsana New"/>
          <w:sz w:val="32"/>
          <w:szCs w:val="32"/>
        </w:rPr>
        <w:t>1,027,904,144</w:t>
      </w:r>
      <w:r w:rsidRPr="00F55D59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F55D59">
        <w:rPr>
          <w:rFonts w:ascii="Angsana New" w:hAnsi="Angsana New"/>
          <w:sz w:val="32"/>
          <w:szCs w:val="32"/>
        </w:rPr>
        <w:t>1,027,904,144</w:t>
      </w:r>
      <w:r w:rsidRPr="00F55D5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55D59">
        <w:rPr>
          <w:rFonts w:ascii="Angsana New" w:hAnsi="Angsana New"/>
          <w:sz w:val="32"/>
          <w:szCs w:val="32"/>
        </w:rPr>
        <w:t>1</w:t>
      </w:r>
      <w:r w:rsidRPr="00F55D59">
        <w:rPr>
          <w:rFonts w:ascii="Angsana New" w:hAnsi="Angsana New"/>
          <w:sz w:val="32"/>
          <w:szCs w:val="32"/>
          <w:cs/>
        </w:rPr>
        <w:t xml:space="preserve"> บาท) โดยยกเลิก                    หุ้นสามัญจดทะเบียนที่ยังไม่ได้ออกจำหน่ายจำนวน </w:t>
      </w:r>
      <w:r w:rsidRPr="00F55D59">
        <w:rPr>
          <w:rFonts w:ascii="Angsana New" w:hAnsi="Angsana New"/>
          <w:sz w:val="32"/>
          <w:szCs w:val="32"/>
        </w:rPr>
        <w:t xml:space="preserve">75,000,000 </w:t>
      </w:r>
      <w:r w:rsidRPr="00F55D59">
        <w:rPr>
          <w:rFonts w:ascii="Angsana New" w:hAnsi="Angsana New"/>
          <w:sz w:val="32"/>
          <w:szCs w:val="32"/>
          <w:cs/>
        </w:rPr>
        <w:t xml:space="preserve">หุ้น และมีมติอนุมัติให้เพิ่มทุนจดทะเบียนจาก </w:t>
      </w:r>
      <w:r w:rsidRPr="00F55D59">
        <w:rPr>
          <w:rFonts w:ascii="Angsana New" w:hAnsi="Angsana New"/>
          <w:sz w:val="32"/>
          <w:szCs w:val="32"/>
        </w:rPr>
        <w:t>1,027,904,144</w:t>
      </w:r>
      <w:r w:rsidRPr="00F55D59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Pr="00F55D59">
        <w:rPr>
          <w:rFonts w:ascii="Angsana New" w:hAnsi="Angsana New"/>
          <w:sz w:val="32"/>
          <w:szCs w:val="32"/>
        </w:rPr>
        <w:t>1,027,904,144</w:t>
      </w:r>
      <w:r w:rsidRPr="00F55D5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55D59">
        <w:rPr>
          <w:rFonts w:ascii="Angsana New" w:hAnsi="Angsana New"/>
          <w:sz w:val="32"/>
          <w:szCs w:val="32"/>
        </w:rPr>
        <w:t>1</w:t>
      </w:r>
      <w:r w:rsidRPr="00F55D59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F55D59">
        <w:rPr>
          <w:rFonts w:ascii="Angsana New" w:hAnsi="Angsana New"/>
          <w:sz w:val="32"/>
          <w:szCs w:val="32"/>
        </w:rPr>
        <w:t>1,102,904,144</w:t>
      </w:r>
      <w:r w:rsidRPr="00F55D59">
        <w:rPr>
          <w:rFonts w:ascii="Angsana New" w:hAnsi="Angsana New"/>
          <w:sz w:val="32"/>
          <w:szCs w:val="32"/>
          <w:cs/>
        </w:rPr>
        <w:t xml:space="preserve"> บาท       (หุ้นสามัญ </w:t>
      </w:r>
      <w:r w:rsidRPr="00F55D59">
        <w:rPr>
          <w:rFonts w:ascii="Angsana New" w:hAnsi="Angsana New"/>
          <w:sz w:val="32"/>
          <w:szCs w:val="32"/>
        </w:rPr>
        <w:t>1,102,904,144</w:t>
      </w:r>
      <w:r w:rsidRPr="00F55D5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55D59">
        <w:rPr>
          <w:rFonts w:ascii="Angsana New" w:hAnsi="Angsana New"/>
          <w:sz w:val="32"/>
          <w:szCs w:val="32"/>
        </w:rPr>
        <w:t>1</w:t>
      </w:r>
      <w:r w:rsidRPr="00F55D59">
        <w:rPr>
          <w:rFonts w:ascii="Angsana New" w:hAnsi="Angsana New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</w:t>
      </w:r>
      <w:r w:rsidRPr="00F55D59">
        <w:rPr>
          <w:rFonts w:ascii="Angsana New" w:hAnsi="Angsana New"/>
          <w:sz w:val="32"/>
          <w:szCs w:val="32"/>
        </w:rPr>
        <w:t xml:space="preserve"> (General Mandate) </w:t>
      </w:r>
      <w:r w:rsidRPr="00F55D59">
        <w:rPr>
          <w:rFonts w:ascii="Angsana New" w:hAnsi="Angsana New"/>
          <w:sz w:val="32"/>
          <w:szCs w:val="32"/>
          <w:cs/>
        </w:rPr>
        <w:t xml:space="preserve">เพื่อเสนอขายให้แก่บุคคลในวงจำกัด จำนวน </w:t>
      </w:r>
      <w:r w:rsidRPr="00F55D59">
        <w:rPr>
          <w:rFonts w:ascii="Angsana New" w:hAnsi="Angsana New"/>
          <w:sz w:val="32"/>
          <w:szCs w:val="32"/>
        </w:rPr>
        <w:t>75,000,000</w:t>
      </w:r>
      <w:r w:rsidRPr="00F55D5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55D59">
        <w:rPr>
          <w:rFonts w:ascii="Angsana New" w:hAnsi="Angsana New"/>
          <w:sz w:val="32"/>
          <w:szCs w:val="32"/>
        </w:rPr>
        <w:t>1</w:t>
      </w:r>
      <w:r w:rsidRPr="00F55D59">
        <w:rPr>
          <w:rFonts w:ascii="Angsana New" w:hAnsi="Angsana New"/>
          <w:sz w:val="32"/>
          <w:szCs w:val="32"/>
          <w:cs/>
        </w:rPr>
        <w:t xml:space="preserve"> บาท </w:t>
      </w:r>
      <w:r w:rsidRPr="00F55D59">
        <w:rPr>
          <w:rFonts w:ascii="Angsana New" w:hAnsi="Angsana New"/>
          <w:spacing w:val="-2"/>
          <w:sz w:val="32"/>
          <w:szCs w:val="32"/>
          <w:cs/>
        </w:rPr>
        <w:t xml:space="preserve">บริษัทฯได้จดทะเบียนเปลี่ยนแปลงทุนจดทะเบียนดังกล่าวกับกระทรวงพาณิชย์เมื่อวันที่ </w:t>
      </w:r>
      <w:r w:rsidRPr="00F55D59">
        <w:rPr>
          <w:rFonts w:ascii="Angsana New" w:hAnsi="Angsana New"/>
          <w:spacing w:val="-2"/>
          <w:sz w:val="32"/>
          <w:szCs w:val="32"/>
        </w:rPr>
        <w:t>22</w:t>
      </w:r>
      <w:r w:rsidRPr="00F55D59">
        <w:rPr>
          <w:rFonts w:ascii="Angsana New" w:hAnsi="Angsana New"/>
          <w:spacing w:val="-2"/>
          <w:sz w:val="32"/>
          <w:szCs w:val="32"/>
          <w:cs/>
        </w:rPr>
        <w:t xml:space="preserve"> พฤษภาคม </w:t>
      </w:r>
      <w:r w:rsidRPr="00F55D59">
        <w:rPr>
          <w:rFonts w:ascii="Angsana New" w:hAnsi="Angsana New"/>
          <w:spacing w:val="-2"/>
          <w:sz w:val="32"/>
          <w:szCs w:val="32"/>
        </w:rPr>
        <w:t>2561</w:t>
      </w:r>
    </w:p>
    <w:p w:rsidR="00207C04" w:rsidRPr="00F55D59" w:rsidRDefault="00207C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br w:type="page"/>
      </w:r>
    </w:p>
    <w:p w:rsidR="007362FC" w:rsidRPr="00F55D59" w:rsidRDefault="00183ABB" w:rsidP="008C16C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7362FC" w:rsidRPr="00F55D59">
        <w:rPr>
          <w:rFonts w:ascii="Angsana New" w:hAnsi="Angsana New"/>
          <w:b/>
          <w:bCs/>
          <w:sz w:val="32"/>
          <w:szCs w:val="32"/>
        </w:rPr>
        <w:t>.</w:t>
      </w:r>
      <w:r w:rsidR="007362FC" w:rsidRPr="00F55D59">
        <w:rPr>
          <w:rFonts w:ascii="Angsana New" w:hAnsi="Angsana New"/>
          <w:b/>
          <w:bCs/>
          <w:sz w:val="32"/>
          <w:szCs w:val="32"/>
        </w:rPr>
        <w:tab/>
      </w:r>
      <w:r w:rsidR="007362FC" w:rsidRPr="00F55D59">
        <w:rPr>
          <w:rFonts w:ascii="Angsana New" w:hAnsi="Angsana New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:rsidR="007362FC" w:rsidRPr="00F55D59" w:rsidRDefault="007362FC" w:rsidP="00A34DD6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คือส่วนเกินทุนจากการตีราคาอาคาร ส่วนเกินทุนจากการตีราคาสินทรัพย์ดังกล่าวจะทยอยตัดจำหน่ายโดยใช้วิธีเส้นตรงตามอายุการ</w:t>
      </w:r>
      <w:r w:rsidR="00F403B5" w:rsidRPr="00F55D59">
        <w:rPr>
          <w:rFonts w:ascii="Angsana New" w:hAnsi="Angsana New"/>
          <w:sz w:val="32"/>
          <w:szCs w:val="32"/>
          <w:cs/>
        </w:rPr>
        <w:t>ให้ประโยชน์</w:t>
      </w:r>
      <w:r w:rsidRPr="00F55D59">
        <w:rPr>
          <w:rFonts w:ascii="Angsana New" w:hAnsi="Angsana New"/>
          <w:sz w:val="32"/>
          <w:szCs w:val="32"/>
          <w:cs/>
        </w:rPr>
        <w:t>ที่เหลืออยู่ของสินทรัพย์นั้น และบันทึกโอนไปยังกำไรสะสมโดยตรง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362FC" w:rsidRPr="00F55D59" w:rsidTr="007F025A">
        <w:tc>
          <w:tcPr>
            <w:tcW w:w="6480" w:type="dxa"/>
          </w:tcPr>
          <w:p w:rsidR="007362FC" w:rsidRPr="00F55D59" w:rsidRDefault="007362FC" w:rsidP="0082769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362FC" w:rsidRPr="00F55D59" w:rsidRDefault="007362FC" w:rsidP="0082769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5D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62FC" w:rsidRPr="00F55D59" w:rsidTr="007F025A">
        <w:tc>
          <w:tcPr>
            <w:tcW w:w="6480" w:type="dxa"/>
          </w:tcPr>
          <w:p w:rsidR="007362FC" w:rsidRPr="00F55D59" w:rsidRDefault="007362FC" w:rsidP="0082769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362FC" w:rsidRPr="00F55D59" w:rsidRDefault="007362FC" w:rsidP="008276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4D1F3F" w:rsidRPr="00F55D59">
              <w:rPr>
                <w:rFonts w:ascii="Angsana New" w:hAnsi="Angsana New"/>
                <w:sz w:val="32"/>
                <w:szCs w:val="32"/>
              </w:rPr>
              <w:t xml:space="preserve">                                        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F55D59" w:rsidTr="007F025A">
        <w:tc>
          <w:tcPr>
            <w:tcW w:w="6480" w:type="dxa"/>
          </w:tcPr>
          <w:p w:rsidR="009E4CA5" w:rsidRPr="00F55D59" w:rsidRDefault="009E4CA5" w:rsidP="0082769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E4CA5" w:rsidRPr="00F55D59" w:rsidRDefault="00751F13" w:rsidP="00827694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50" w:type="dxa"/>
            <w:vAlign w:val="bottom"/>
          </w:tcPr>
          <w:p w:rsidR="009E4CA5" w:rsidRPr="00F55D59" w:rsidRDefault="00751F13" w:rsidP="00827694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2962EC" w:rsidRPr="00F55D59" w:rsidTr="007F025A">
        <w:tc>
          <w:tcPr>
            <w:tcW w:w="6480" w:type="dxa"/>
          </w:tcPr>
          <w:p w:rsidR="002962EC" w:rsidRPr="00F55D59" w:rsidRDefault="002962EC" w:rsidP="002962E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:rsidR="002962EC" w:rsidRPr="00F55D59" w:rsidRDefault="002962EC" w:rsidP="002962E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27,112</w:t>
            </w:r>
          </w:p>
        </w:tc>
        <w:tc>
          <w:tcPr>
            <w:tcW w:w="1350" w:type="dxa"/>
          </w:tcPr>
          <w:p w:rsidR="002962EC" w:rsidRPr="00F55D59" w:rsidRDefault="002962EC" w:rsidP="002962EC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28,823</w:t>
            </w:r>
          </w:p>
        </w:tc>
      </w:tr>
      <w:tr w:rsidR="002962EC" w:rsidRPr="00F55D59" w:rsidTr="007F025A">
        <w:tc>
          <w:tcPr>
            <w:tcW w:w="6480" w:type="dxa"/>
          </w:tcPr>
          <w:p w:rsidR="002962EC" w:rsidRPr="00F55D59" w:rsidRDefault="002962EC" w:rsidP="002962E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350" w:type="dxa"/>
          </w:tcPr>
          <w:p w:rsidR="002962EC" w:rsidRPr="00F55D59" w:rsidRDefault="002962EC" w:rsidP="002962EC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(1,711)</w:t>
            </w:r>
          </w:p>
        </w:tc>
        <w:tc>
          <w:tcPr>
            <w:tcW w:w="1350" w:type="dxa"/>
          </w:tcPr>
          <w:p w:rsidR="002962EC" w:rsidRPr="00F55D59" w:rsidRDefault="002962EC" w:rsidP="002962EC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(1,711)</w:t>
            </w:r>
          </w:p>
        </w:tc>
      </w:tr>
      <w:tr w:rsidR="002962EC" w:rsidRPr="00F55D59" w:rsidTr="007F025A">
        <w:tc>
          <w:tcPr>
            <w:tcW w:w="6480" w:type="dxa"/>
          </w:tcPr>
          <w:p w:rsidR="002962EC" w:rsidRPr="00F55D59" w:rsidRDefault="002962EC" w:rsidP="002962E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:rsidR="002962EC" w:rsidRPr="00F55D59" w:rsidRDefault="002962EC" w:rsidP="002962EC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25,401</w:t>
            </w:r>
          </w:p>
        </w:tc>
        <w:tc>
          <w:tcPr>
            <w:tcW w:w="1350" w:type="dxa"/>
          </w:tcPr>
          <w:p w:rsidR="002962EC" w:rsidRPr="00F55D59" w:rsidRDefault="002962EC" w:rsidP="002962EC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27,112</w:t>
            </w:r>
          </w:p>
        </w:tc>
      </w:tr>
    </w:tbl>
    <w:p w:rsidR="007362FC" w:rsidRPr="00F55D59" w:rsidRDefault="007362FC" w:rsidP="00A34DD6">
      <w:pPr>
        <w:tabs>
          <w:tab w:val="left" w:pos="2160"/>
          <w:tab w:val="center" w:pos="6840"/>
          <w:tab w:val="center" w:pos="82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2"/>
          <w:szCs w:val="2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:rsidR="00672F36" w:rsidRPr="00F55D59" w:rsidRDefault="00183ABB" w:rsidP="008276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23</w:t>
      </w:r>
      <w:r w:rsidR="00672F36" w:rsidRPr="00F55D59">
        <w:rPr>
          <w:rFonts w:ascii="Angsana New" w:hAnsi="Angsana New"/>
          <w:b/>
          <w:bCs/>
          <w:sz w:val="32"/>
          <w:szCs w:val="32"/>
        </w:rPr>
        <w:t>.</w:t>
      </w:r>
      <w:r w:rsidR="00672F36" w:rsidRPr="00F55D59">
        <w:rPr>
          <w:rFonts w:ascii="Angsana New" w:hAnsi="Angsana New"/>
          <w:b/>
          <w:bCs/>
          <w:sz w:val="32"/>
          <w:szCs w:val="32"/>
        </w:rPr>
        <w:tab/>
      </w:r>
      <w:r w:rsidR="00672F36" w:rsidRPr="00F55D5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672F36" w:rsidRPr="00F55D59" w:rsidRDefault="00672F36" w:rsidP="00827694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F55D59">
        <w:rPr>
          <w:rFonts w:ascii="Angsana New" w:hAnsi="Angsana New"/>
          <w:sz w:val="32"/>
          <w:szCs w:val="32"/>
        </w:rPr>
        <w:t xml:space="preserve">116 </w:t>
      </w:r>
      <w:r w:rsidRPr="00F55D5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F55D59">
        <w:rPr>
          <w:rFonts w:ascii="Angsana New" w:hAnsi="Angsana New"/>
          <w:sz w:val="32"/>
          <w:szCs w:val="32"/>
        </w:rPr>
        <w:t>2535</w:t>
      </w:r>
      <w:r w:rsidRPr="00F55D5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56DE6" w:rsidRPr="00F55D59">
        <w:rPr>
          <w:rFonts w:ascii="Angsana New" w:hAnsi="Angsana New"/>
          <w:sz w:val="32"/>
          <w:szCs w:val="32"/>
        </w:rPr>
        <w:t>5</w:t>
      </w:r>
      <w:r w:rsidRPr="00F55D5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55D59">
        <w:rPr>
          <w:rFonts w:ascii="Angsana New" w:hAnsi="Angsana New"/>
          <w:sz w:val="32"/>
          <w:szCs w:val="32"/>
        </w:rPr>
        <w:t xml:space="preserve">10 </w:t>
      </w:r>
      <w:r w:rsidRPr="00F55D5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F55D59">
        <w:rPr>
          <w:rFonts w:ascii="Angsana New" w:hAnsi="Angsana New"/>
          <w:sz w:val="32"/>
          <w:szCs w:val="32"/>
        </w:rPr>
        <w:t xml:space="preserve"> </w:t>
      </w:r>
    </w:p>
    <w:p w:rsidR="00D7381F" w:rsidRPr="00F55D59" w:rsidRDefault="00D7381F" w:rsidP="00D7381F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="00751F13" w:rsidRPr="00F55D59">
        <w:rPr>
          <w:rFonts w:ascii="Angsana New" w:hAnsi="Angsana New"/>
          <w:spacing w:val="-6"/>
          <w:sz w:val="32"/>
          <w:szCs w:val="32"/>
        </w:rPr>
        <w:t>256</w:t>
      </w:r>
      <w:r w:rsidR="00717822" w:rsidRPr="00F55D59">
        <w:rPr>
          <w:rFonts w:ascii="Angsana New" w:hAnsi="Angsana New"/>
          <w:spacing w:val="-6"/>
          <w:sz w:val="32"/>
          <w:szCs w:val="32"/>
        </w:rPr>
        <w:t>0</w:t>
      </w:r>
      <w:r w:rsidRPr="00F55D59">
        <w:rPr>
          <w:rFonts w:ascii="Angsana New" w:hAnsi="Angsana New"/>
          <w:spacing w:val="-6"/>
          <w:sz w:val="32"/>
          <w:szCs w:val="32"/>
          <w:cs/>
        </w:rPr>
        <w:t xml:space="preserve"> บริษัทฯและบริษัทย่อยได้จัดสรรสำรองตามกฎหมายเป็นจำนวนเงิน</w:t>
      </w:r>
      <w:r w:rsidR="003205F2" w:rsidRPr="00F55D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205F2" w:rsidRPr="00F55D59">
        <w:rPr>
          <w:rFonts w:ascii="Angsana New" w:hAnsi="Angsana New"/>
          <w:spacing w:val="-6"/>
          <w:sz w:val="32"/>
          <w:szCs w:val="32"/>
        </w:rPr>
        <w:t>6.6</w:t>
      </w:r>
      <w:r w:rsidRPr="00F55D59">
        <w:rPr>
          <w:rFonts w:ascii="Angsana New" w:hAnsi="Angsana New"/>
          <w:spacing w:val="-6"/>
          <w:sz w:val="32"/>
          <w:szCs w:val="32"/>
        </w:rPr>
        <w:t xml:space="preserve"> </w:t>
      </w:r>
      <w:r w:rsidRPr="00F55D5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55D59">
        <w:rPr>
          <w:rFonts w:ascii="Angsana New" w:hAnsi="Angsana New"/>
          <w:spacing w:val="-6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</w:rPr>
        <w:t>(</w:t>
      </w:r>
      <w:r w:rsidR="00FF36E5" w:rsidRPr="00F55D59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D41D2E" w:rsidRPr="00F55D59">
        <w:rPr>
          <w:rFonts w:ascii="Angsana New" w:hAnsi="Angsana New"/>
          <w:sz w:val="32"/>
          <w:szCs w:val="32"/>
        </w:rPr>
        <w:t>:</w:t>
      </w:r>
      <w:r w:rsidR="003205F2" w:rsidRPr="00F55D59">
        <w:rPr>
          <w:rFonts w:ascii="Angsana New" w:hAnsi="Angsana New"/>
          <w:sz w:val="32"/>
          <w:szCs w:val="32"/>
        </w:rPr>
        <w:t xml:space="preserve"> 5</w:t>
      </w:r>
      <w:r w:rsidR="00AC333B" w:rsidRPr="00F55D59">
        <w:rPr>
          <w:rFonts w:ascii="Angsana New" w:hAnsi="Angsana New"/>
          <w:sz w:val="32"/>
          <w:szCs w:val="32"/>
        </w:rPr>
        <w:t>.0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717822" w:rsidRPr="00F55D59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672F36" w:rsidRPr="00F55D59" w:rsidRDefault="00183ABB" w:rsidP="00D7381F">
      <w:pPr>
        <w:tabs>
          <w:tab w:val="left" w:pos="900"/>
          <w:tab w:val="left" w:pos="1440"/>
          <w:tab w:val="left" w:pos="1800"/>
          <w:tab w:val="decimal" w:pos="7740"/>
        </w:tabs>
        <w:spacing w:before="120" w:after="120" w:line="420" w:lineRule="exact"/>
        <w:ind w:left="562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24</w:t>
      </w:r>
      <w:r w:rsidR="00672F36" w:rsidRPr="00F55D59">
        <w:rPr>
          <w:rFonts w:ascii="Angsana New" w:hAnsi="Angsana New"/>
          <w:b/>
          <w:bCs/>
          <w:sz w:val="32"/>
          <w:szCs w:val="32"/>
        </w:rPr>
        <w:t>.</w:t>
      </w:r>
      <w:r w:rsidR="00672F36" w:rsidRPr="00F55D59">
        <w:rPr>
          <w:rFonts w:ascii="Angsana New" w:hAnsi="Angsana New"/>
          <w:b/>
          <w:bCs/>
          <w:sz w:val="32"/>
          <w:szCs w:val="32"/>
        </w:rPr>
        <w:tab/>
      </w:r>
      <w:r w:rsidR="00672F36" w:rsidRPr="00F55D59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672F36" w:rsidRPr="00F55D59" w:rsidRDefault="00672F36" w:rsidP="00D7381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  <w:r w:rsidRPr="00F55D59">
        <w:rPr>
          <w:rFonts w:ascii="Angsana New" w:hAnsi="Angsana New"/>
          <w:sz w:val="28"/>
          <w:szCs w:val="28"/>
        </w:rPr>
        <w:t xml:space="preserve">     </w:t>
      </w:r>
    </w:p>
    <w:p w:rsidR="00672F36" w:rsidRPr="00F55D59" w:rsidRDefault="00672F36" w:rsidP="00D7381F">
      <w:pPr>
        <w:tabs>
          <w:tab w:val="left" w:pos="900"/>
        </w:tabs>
        <w:spacing w:before="120" w:line="4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28"/>
          <w:szCs w:val="28"/>
        </w:rPr>
        <w:tab/>
      </w:r>
      <w:r w:rsidRPr="00F55D59">
        <w:rPr>
          <w:rFonts w:ascii="Angsana New" w:hAnsi="Angsana New"/>
          <w:sz w:val="28"/>
          <w:szCs w:val="28"/>
        </w:rPr>
        <w:tab/>
      </w:r>
      <w:r w:rsidRPr="00F55D59">
        <w:rPr>
          <w:rFonts w:ascii="Angsana New" w:hAnsi="Angsana New"/>
          <w:sz w:val="28"/>
          <w:szCs w:val="28"/>
        </w:rPr>
        <w:tab/>
      </w:r>
      <w:r w:rsidRPr="00F55D59">
        <w:rPr>
          <w:rFonts w:ascii="Angsana New" w:hAnsi="Angsana New"/>
          <w:sz w:val="28"/>
          <w:szCs w:val="28"/>
        </w:rPr>
        <w:tab/>
      </w:r>
      <w:r w:rsidRPr="00F55D59">
        <w:rPr>
          <w:rFonts w:ascii="Angsana New" w:hAnsi="Angsana New"/>
          <w:sz w:val="28"/>
          <w:szCs w:val="28"/>
        </w:rPr>
        <w:tab/>
      </w:r>
      <w:r w:rsidRPr="00F55D59">
        <w:rPr>
          <w:rFonts w:ascii="Angsana New" w:hAnsi="Angsana New"/>
          <w:sz w:val="28"/>
          <w:szCs w:val="28"/>
        </w:rPr>
        <w:tab/>
      </w:r>
      <w:r w:rsidRPr="00F55D59">
        <w:rPr>
          <w:rFonts w:ascii="Angsana New" w:hAnsi="Angsana New"/>
          <w:sz w:val="28"/>
          <w:szCs w:val="28"/>
        </w:rPr>
        <w:tab/>
      </w:r>
      <w:r w:rsidRPr="00F55D59">
        <w:rPr>
          <w:rFonts w:ascii="Angsana New" w:hAnsi="Angsana New"/>
          <w:sz w:val="28"/>
          <w:szCs w:val="28"/>
        </w:rPr>
        <w:tab/>
      </w:r>
      <w:r w:rsidRPr="00F55D59">
        <w:rPr>
          <w:rFonts w:ascii="Angsana New" w:hAnsi="Angsana New"/>
          <w:sz w:val="28"/>
          <w:szCs w:val="28"/>
        </w:rPr>
        <w:tab/>
      </w:r>
      <w:r w:rsidRPr="00F55D59">
        <w:rPr>
          <w:rFonts w:ascii="Angsana New" w:hAnsi="Angsana New"/>
          <w:sz w:val="28"/>
          <w:szCs w:val="28"/>
        </w:rPr>
        <w:tab/>
      </w:r>
      <w:r w:rsidRPr="00F55D59">
        <w:rPr>
          <w:rFonts w:ascii="Angsana New" w:hAnsi="Angsana New"/>
          <w:sz w:val="32"/>
          <w:szCs w:val="32"/>
        </w:rPr>
        <w:tab/>
        <w:t xml:space="preserve">     (</w:t>
      </w:r>
      <w:r w:rsidRPr="00F55D59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672F36" w:rsidRPr="00F55D59" w:rsidTr="007F025A">
        <w:tc>
          <w:tcPr>
            <w:tcW w:w="3960" w:type="dxa"/>
            <w:vAlign w:val="bottom"/>
          </w:tcPr>
          <w:p w:rsidR="00672F36" w:rsidRPr="00F55D59" w:rsidRDefault="00672F36" w:rsidP="00D7381F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72F36" w:rsidRPr="00F55D59" w:rsidRDefault="00672F36" w:rsidP="00D7381F">
            <w:pPr>
              <w:pBdr>
                <w:bottom w:val="single" w:sz="4" w:space="1" w:color="auto"/>
              </w:pBdr>
              <w:spacing w:line="42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72F36" w:rsidRPr="00F55D59" w:rsidRDefault="00672F36" w:rsidP="00D7381F">
            <w:pPr>
              <w:pBdr>
                <w:bottom w:val="single" w:sz="4" w:space="1" w:color="auto"/>
              </w:pBdr>
              <w:spacing w:line="42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0C57" w:rsidRPr="00F55D59" w:rsidTr="007F025A">
        <w:trPr>
          <w:trHeight w:val="293"/>
        </w:trPr>
        <w:tc>
          <w:tcPr>
            <w:tcW w:w="3960" w:type="dxa"/>
            <w:vAlign w:val="bottom"/>
          </w:tcPr>
          <w:p w:rsidR="00E40C57" w:rsidRPr="00F55D59" w:rsidRDefault="00E40C57" w:rsidP="00D7381F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E40C57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6" w:type="dxa"/>
            <w:vAlign w:val="bottom"/>
          </w:tcPr>
          <w:p w:rsidR="00E40C57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96" w:type="dxa"/>
            <w:vAlign w:val="bottom"/>
          </w:tcPr>
          <w:p w:rsidR="00E40C57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6" w:type="dxa"/>
            <w:vAlign w:val="bottom"/>
          </w:tcPr>
          <w:p w:rsidR="00E40C57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2962EC" w:rsidRPr="00F55D59" w:rsidTr="007F025A">
        <w:tc>
          <w:tcPr>
            <w:tcW w:w="3960" w:type="dxa"/>
            <w:shd w:val="clear" w:color="auto" w:fill="auto"/>
          </w:tcPr>
          <w:p w:rsidR="002962EC" w:rsidRPr="00F55D59" w:rsidRDefault="002962EC" w:rsidP="002962EC">
            <w:pPr>
              <w:spacing w:line="420" w:lineRule="exact"/>
              <w:ind w:left="162" w:right="7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ค่าจ้างผู้รับเหมาช่วง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2,872,692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3,051,345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2,865,590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3,044,549</w:t>
            </w:r>
          </w:p>
        </w:tc>
      </w:tr>
      <w:tr w:rsidR="002962EC" w:rsidRPr="00F55D59" w:rsidTr="007F025A">
        <w:tc>
          <w:tcPr>
            <w:tcW w:w="3960" w:type="dxa"/>
            <w:shd w:val="clear" w:color="auto" w:fill="auto"/>
          </w:tcPr>
          <w:p w:rsidR="002962EC" w:rsidRPr="00F55D59" w:rsidRDefault="002962EC" w:rsidP="002962EC">
            <w:pPr>
              <w:spacing w:line="420" w:lineRule="exact"/>
              <w:ind w:left="162" w:right="7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ค่าวัสดุก่อสร้าง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1,731,748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1,790,606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1,646,814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1,790,353</w:t>
            </w:r>
          </w:p>
        </w:tc>
      </w:tr>
      <w:tr w:rsidR="002962EC" w:rsidRPr="00F55D59" w:rsidTr="007F025A">
        <w:tc>
          <w:tcPr>
            <w:tcW w:w="3960" w:type="dxa"/>
            <w:shd w:val="clear" w:color="auto" w:fill="auto"/>
          </w:tcPr>
          <w:p w:rsidR="002962EC" w:rsidRPr="00F55D59" w:rsidRDefault="002962EC" w:rsidP="002962EC">
            <w:pPr>
              <w:spacing w:line="420" w:lineRule="exact"/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1,569,994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1,695,019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1,545,096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1,693,608</w:t>
            </w:r>
          </w:p>
        </w:tc>
      </w:tr>
      <w:tr w:rsidR="002962EC" w:rsidRPr="00F55D59" w:rsidTr="007F025A">
        <w:tc>
          <w:tcPr>
            <w:tcW w:w="3960" w:type="dxa"/>
            <w:shd w:val="clear" w:color="auto" w:fill="auto"/>
          </w:tcPr>
          <w:p w:rsidR="002962EC" w:rsidRPr="00F55D59" w:rsidRDefault="002962EC" w:rsidP="002962EC">
            <w:pPr>
              <w:spacing w:line="420" w:lineRule="exact"/>
              <w:ind w:left="162" w:right="7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225,</w:t>
            </w:r>
            <w:r w:rsidR="005F4CD0">
              <w:rPr>
                <w:rFonts w:ascii="Angsana New" w:hAnsi="Angsana New" w:hint="cs"/>
                <w:sz w:val="32"/>
                <w:szCs w:val="32"/>
                <w:cs/>
              </w:rPr>
              <w:t>404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218,554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224,613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218,486</w:t>
            </w:r>
          </w:p>
        </w:tc>
      </w:tr>
    </w:tbl>
    <w:p w:rsidR="00C52303" w:rsidRPr="00F55D59" w:rsidRDefault="009A3641" w:rsidP="00D7381F">
      <w:pPr>
        <w:tabs>
          <w:tab w:val="left" w:pos="900"/>
        </w:tabs>
        <w:spacing w:before="24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183ABB" w:rsidRPr="00F55D59">
        <w:rPr>
          <w:rFonts w:ascii="Angsana New" w:hAnsi="Angsana New"/>
          <w:b/>
          <w:bCs/>
          <w:sz w:val="32"/>
          <w:szCs w:val="32"/>
        </w:rPr>
        <w:t>5</w:t>
      </w:r>
      <w:r w:rsidR="00C52303" w:rsidRPr="00F55D59">
        <w:rPr>
          <w:rFonts w:ascii="Angsana New" w:hAnsi="Angsana New"/>
          <w:b/>
          <w:bCs/>
          <w:sz w:val="32"/>
          <w:szCs w:val="32"/>
        </w:rPr>
        <w:t>.</w:t>
      </w:r>
      <w:r w:rsidR="00C52303" w:rsidRPr="00F55D59">
        <w:rPr>
          <w:rFonts w:ascii="Angsana New" w:hAnsi="Angsana New"/>
          <w:b/>
          <w:bCs/>
          <w:sz w:val="32"/>
          <w:szCs w:val="32"/>
        </w:rPr>
        <w:tab/>
      </w:r>
      <w:r w:rsidR="00C52303" w:rsidRPr="00F55D5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C52303" w:rsidRPr="00F55D59" w:rsidRDefault="00C52303" w:rsidP="00D7381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ab/>
      </w:r>
      <w:r w:rsidR="00F93884" w:rsidRPr="00F55D59">
        <w:rPr>
          <w:rFonts w:ascii="Angsana New" w:hAnsi="Angsana New"/>
          <w:sz w:val="32"/>
          <w:szCs w:val="32"/>
          <w:cs/>
        </w:rPr>
        <w:t>ค่าใช้จ่า</w:t>
      </w:r>
      <w:r w:rsidR="00F93884">
        <w:rPr>
          <w:rFonts w:ascii="Angsana New" w:hAnsi="Angsana New" w:hint="cs"/>
          <w:sz w:val="32"/>
          <w:szCs w:val="32"/>
          <w:cs/>
        </w:rPr>
        <w:t>ย</w:t>
      </w:r>
      <w:r w:rsidRPr="00F55D59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="009E4CA5" w:rsidRPr="00F55D59">
        <w:rPr>
          <w:rFonts w:ascii="Angsana New" w:hAnsi="Angsana New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และ 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Pr="00F55D5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C52303" w:rsidRPr="00F55D59" w:rsidTr="007F025A">
        <w:tc>
          <w:tcPr>
            <w:tcW w:w="9180" w:type="dxa"/>
            <w:gridSpan w:val="5"/>
            <w:vAlign w:val="bottom"/>
          </w:tcPr>
          <w:p w:rsidR="00C52303" w:rsidRPr="00F55D59" w:rsidRDefault="00C52303" w:rsidP="00D7381F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5D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2303" w:rsidRPr="00F55D59" w:rsidTr="007F025A">
        <w:tc>
          <w:tcPr>
            <w:tcW w:w="3960" w:type="dxa"/>
            <w:vAlign w:val="bottom"/>
          </w:tcPr>
          <w:p w:rsidR="00C52303" w:rsidRPr="00F55D59" w:rsidRDefault="00C52303" w:rsidP="00D7381F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2303" w:rsidRPr="00F55D59" w:rsidRDefault="00C52303" w:rsidP="00D7381F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2303" w:rsidRPr="00F55D59" w:rsidRDefault="00C52303" w:rsidP="00D7381F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F55D59" w:rsidTr="007F025A">
        <w:tc>
          <w:tcPr>
            <w:tcW w:w="3960" w:type="dxa"/>
            <w:vAlign w:val="bottom"/>
          </w:tcPr>
          <w:p w:rsidR="009E4CA5" w:rsidRPr="00F55D59" w:rsidRDefault="009E4CA5" w:rsidP="00D7381F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9E4CA5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9E4CA5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05" w:type="dxa"/>
            <w:vAlign w:val="bottom"/>
          </w:tcPr>
          <w:p w:rsidR="009E4CA5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9E4CA5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C52303" w:rsidRPr="00F55D59" w:rsidTr="007F025A">
        <w:tc>
          <w:tcPr>
            <w:tcW w:w="3960" w:type="dxa"/>
            <w:vAlign w:val="bottom"/>
          </w:tcPr>
          <w:p w:rsidR="00C52303" w:rsidRPr="00F55D59" w:rsidRDefault="00C52303" w:rsidP="00D7381F">
            <w:pPr>
              <w:spacing w:line="42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:rsidR="00C52303" w:rsidRPr="00F55D59" w:rsidRDefault="00C52303" w:rsidP="00D7381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52303" w:rsidRPr="00F55D59" w:rsidRDefault="00C52303" w:rsidP="00D7381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52303" w:rsidRPr="00F55D59" w:rsidRDefault="00C52303" w:rsidP="00D7381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52303" w:rsidRPr="00F55D59" w:rsidRDefault="00C52303" w:rsidP="00D7381F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2EC" w:rsidRPr="00F55D59" w:rsidTr="007F025A">
        <w:tc>
          <w:tcPr>
            <w:tcW w:w="3960" w:type="dxa"/>
            <w:vAlign w:val="bottom"/>
          </w:tcPr>
          <w:p w:rsidR="002962EC" w:rsidRPr="00F55D59" w:rsidRDefault="002962EC" w:rsidP="002962EC">
            <w:pPr>
              <w:spacing w:line="42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62EC" w:rsidRPr="00F55D59" w:rsidTr="007F025A">
        <w:tc>
          <w:tcPr>
            <w:tcW w:w="3960" w:type="dxa"/>
            <w:vAlign w:val="bottom"/>
          </w:tcPr>
          <w:p w:rsidR="002962EC" w:rsidRPr="00F55D59" w:rsidRDefault="002962EC" w:rsidP="002962EC">
            <w:pPr>
              <w:spacing w:line="42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2EC" w:rsidRPr="00F55D59" w:rsidTr="007F025A">
        <w:trPr>
          <w:trHeight w:val="89"/>
        </w:trPr>
        <w:tc>
          <w:tcPr>
            <w:tcW w:w="3960" w:type="dxa"/>
            <w:vAlign w:val="bottom"/>
          </w:tcPr>
          <w:p w:rsidR="002962EC" w:rsidRPr="00F55D59" w:rsidRDefault="002962EC" w:rsidP="002962EC">
            <w:pPr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                   ผลแตกต่างชั่วคราวและกลับรายการ     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:rsidR="002962EC" w:rsidRPr="00F55D59" w:rsidRDefault="005B25B9" w:rsidP="002962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22,256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18,956</w:t>
            </w:r>
          </w:p>
        </w:tc>
        <w:tc>
          <w:tcPr>
            <w:tcW w:w="1305" w:type="dxa"/>
            <w:vAlign w:val="bottom"/>
          </w:tcPr>
          <w:p w:rsidR="002962EC" w:rsidRPr="00F55D59" w:rsidRDefault="00BF0D58" w:rsidP="002962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16</w:t>
            </w:r>
            <w:r w:rsidR="002962EC" w:rsidRPr="00F55D59">
              <w:rPr>
                <w:rFonts w:ascii="Angsana New" w:hAnsi="Angsana New"/>
                <w:sz w:val="32"/>
                <w:szCs w:val="32"/>
              </w:rPr>
              <w:t>,797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17,788</w:t>
            </w:r>
          </w:p>
        </w:tc>
      </w:tr>
      <w:tr w:rsidR="002962EC" w:rsidRPr="00F55D59" w:rsidTr="007F025A">
        <w:tc>
          <w:tcPr>
            <w:tcW w:w="3960" w:type="dxa"/>
            <w:vAlign w:val="bottom"/>
          </w:tcPr>
          <w:p w:rsidR="002962EC" w:rsidRPr="00F55D59" w:rsidRDefault="002962EC" w:rsidP="002962EC">
            <w:pPr>
              <w:spacing w:line="420" w:lineRule="exact"/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2962EC" w:rsidRPr="00F55D59" w:rsidRDefault="005B25B9" w:rsidP="002962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22,256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18,956</w:t>
            </w:r>
          </w:p>
        </w:tc>
        <w:tc>
          <w:tcPr>
            <w:tcW w:w="1305" w:type="dxa"/>
            <w:vAlign w:val="bottom"/>
          </w:tcPr>
          <w:p w:rsidR="002962EC" w:rsidRPr="00F55D59" w:rsidRDefault="00BF0D58" w:rsidP="002962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16</w:t>
            </w:r>
            <w:r w:rsidR="002962EC" w:rsidRPr="00F55D59">
              <w:rPr>
                <w:rFonts w:ascii="Angsana New" w:hAnsi="Angsana New"/>
                <w:sz w:val="32"/>
                <w:szCs w:val="32"/>
              </w:rPr>
              <w:t>,797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17,788</w:t>
            </w:r>
          </w:p>
        </w:tc>
      </w:tr>
    </w:tbl>
    <w:p w:rsidR="00902046" w:rsidRPr="00F55D59" w:rsidRDefault="00902046" w:rsidP="00D7381F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="009E4CA5" w:rsidRPr="00F55D59">
        <w:rPr>
          <w:rFonts w:ascii="Angsana New" w:hAnsi="Angsana New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และ 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Pr="00F55D5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902046" w:rsidRPr="00F55D59" w:rsidTr="007F025A">
        <w:tc>
          <w:tcPr>
            <w:tcW w:w="9180" w:type="dxa"/>
            <w:gridSpan w:val="5"/>
            <w:vAlign w:val="bottom"/>
          </w:tcPr>
          <w:p w:rsidR="00902046" w:rsidRPr="00F55D59" w:rsidRDefault="00902046" w:rsidP="00D7381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5D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2046" w:rsidRPr="00F55D59" w:rsidTr="007F025A">
        <w:tc>
          <w:tcPr>
            <w:tcW w:w="3960" w:type="dxa"/>
            <w:vAlign w:val="bottom"/>
          </w:tcPr>
          <w:p w:rsidR="00902046" w:rsidRPr="00F55D59" w:rsidRDefault="00902046" w:rsidP="00D7381F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902046" w:rsidRPr="00F55D59" w:rsidRDefault="00902046" w:rsidP="00D7381F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902046" w:rsidRPr="00F55D59" w:rsidRDefault="00902046" w:rsidP="00D7381F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53F9" w:rsidRPr="00F55D59" w:rsidTr="007F025A">
        <w:tc>
          <w:tcPr>
            <w:tcW w:w="3960" w:type="dxa"/>
            <w:vAlign w:val="bottom"/>
          </w:tcPr>
          <w:p w:rsidR="001E53F9" w:rsidRPr="00F55D59" w:rsidRDefault="001E53F9" w:rsidP="00D7381F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53F9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1E53F9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05" w:type="dxa"/>
            <w:vAlign w:val="bottom"/>
          </w:tcPr>
          <w:p w:rsidR="001E53F9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05" w:type="dxa"/>
            <w:vAlign w:val="bottom"/>
          </w:tcPr>
          <w:p w:rsidR="001E53F9" w:rsidRPr="00F55D59" w:rsidRDefault="00751F13" w:rsidP="00D7381F">
            <w:pPr>
              <w:spacing w:line="42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2962EC" w:rsidRPr="00F55D59" w:rsidTr="007F025A">
        <w:tc>
          <w:tcPr>
            <w:tcW w:w="3960" w:type="dxa"/>
            <w:vAlign w:val="bottom"/>
          </w:tcPr>
          <w:p w:rsidR="002962EC" w:rsidRPr="00F55D59" w:rsidRDefault="002962EC" w:rsidP="002962EC">
            <w:pPr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                ผล</w:t>
            </w:r>
            <w:r w:rsidR="00942AAE" w:rsidRPr="00F55D59">
              <w:rPr>
                <w:rFonts w:ascii="Angsana New" w:hAnsi="Angsana New"/>
                <w:sz w:val="32"/>
                <w:szCs w:val="32"/>
                <w:cs/>
              </w:rPr>
              <w:t>กำไร(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942AAE" w:rsidRPr="00F55D5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                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(3,365)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(3,365)</w:t>
            </w:r>
          </w:p>
        </w:tc>
      </w:tr>
      <w:tr w:rsidR="002962EC" w:rsidRPr="00F55D59" w:rsidTr="007F025A">
        <w:tc>
          <w:tcPr>
            <w:tcW w:w="3960" w:type="dxa"/>
            <w:vAlign w:val="bottom"/>
          </w:tcPr>
          <w:p w:rsidR="002962EC" w:rsidRPr="00F55D59" w:rsidRDefault="002962EC" w:rsidP="002962EC">
            <w:pPr>
              <w:spacing w:line="420" w:lineRule="exact"/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(3,365)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305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(3,365)</w:t>
            </w:r>
          </w:p>
        </w:tc>
      </w:tr>
    </w:tbl>
    <w:p w:rsidR="00565672" w:rsidRPr="00F55D59" w:rsidRDefault="00565672" w:rsidP="00EC5093">
      <w:pPr>
        <w:spacing w:before="240" w:after="120" w:line="36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:rsidR="00565672" w:rsidRPr="00F55D59" w:rsidRDefault="00565672" w:rsidP="00EC5093">
      <w:pPr>
        <w:spacing w:before="240" w:after="120" w:line="36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:rsidR="00565672" w:rsidRPr="00F55D59" w:rsidRDefault="00565672" w:rsidP="00EC5093">
      <w:pPr>
        <w:spacing w:before="240" w:after="120" w:line="36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:rsidR="00565672" w:rsidRPr="00F55D59" w:rsidRDefault="00565672" w:rsidP="00EC5093">
      <w:pPr>
        <w:spacing w:before="240" w:after="120" w:line="36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:rsidR="00565672" w:rsidRPr="00F55D59" w:rsidRDefault="00565672" w:rsidP="00EC5093">
      <w:pPr>
        <w:spacing w:before="240" w:after="120" w:line="36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:rsidR="00565672" w:rsidRPr="00F55D59" w:rsidRDefault="00565672" w:rsidP="00EC5093">
      <w:pPr>
        <w:spacing w:before="240" w:after="120" w:line="36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:rsidR="00565672" w:rsidRPr="00F55D59" w:rsidRDefault="00565672" w:rsidP="00EC5093">
      <w:pPr>
        <w:spacing w:before="240" w:after="120" w:line="36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:rsidR="00565672" w:rsidRPr="00F55D59" w:rsidRDefault="00565672" w:rsidP="00EC5093">
      <w:pPr>
        <w:spacing w:before="240" w:after="120" w:line="36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:rsidR="00902046" w:rsidRPr="00F55D59" w:rsidRDefault="00902046" w:rsidP="009A3641">
      <w:pPr>
        <w:spacing w:before="120" w:after="120" w:line="37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F55D59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2D1956" w:rsidRPr="00F55D59">
        <w:rPr>
          <w:rFonts w:ascii="Angsana New" w:hAnsi="Angsana New"/>
          <w:sz w:val="32"/>
          <w:szCs w:val="32"/>
          <w:cs/>
          <w:lang w:val="th-TH"/>
        </w:rPr>
        <w:t>กำไรทางบัญชีกับ</w:t>
      </w:r>
      <w:r w:rsidR="00F93884" w:rsidRPr="00F55D59">
        <w:rPr>
          <w:rFonts w:ascii="Angsana New" w:hAnsi="Angsana New"/>
          <w:sz w:val="32"/>
          <w:szCs w:val="32"/>
          <w:cs/>
        </w:rPr>
        <w:t>ค่าใช้จ่า</w:t>
      </w:r>
      <w:r w:rsidR="00F93884">
        <w:rPr>
          <w:rFonts w:ascii="Angsana New" w:hAnsi="Angsana New" w:hint="cs"/>
          <w:sz w:val="32"/>
          <w:szCs w:val="32"/>
          <w:cs/>
        </w:rPr>
        <w:t>ย</w:t>
      </w:r>
      <w:r w:rsidRPr="00F55D59">
        <w:rPr>
          <w:rFonts w:ascii="Angsana New" w:hAnsi="Angsana New"/>
          <w:sz w:val="32"/>
          <w:szCs w:val="32"/>
          <w:cs/>
          <w:lang w:val="th-TH"/>
        </w:rPr>
        <w:t>ภาษีเงินได้</w:t>
      </w:r>
      <w:r w:rsidR="002D1956" w:rsidRPr="00F55D59">
        <w:rPr>
          <w:rFonts w:ascii="Angsana New" w:hAnsi="Angsana New"/>
          <w:sz w:val="32"/>
          <w:szCs w:val="32"/>
          <w:cs/>
          <w:lang w:val="th-TH"/>
        </w:rPr>
        <w:t>มี</w:t>
      </w:r>
      <w:r w:rsidRPr="00F55D59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215"/>
        <w:gridCol w:w="1215"/>
        <w:gridCol w:w="1215"/>
        <w:gridCol w:w="1215"/>
      </w:tblGrid>
      <w:tr w:rsidR="00902046" w:rsidRPr="00F55D59" w:rsidTr="00C51D07">
        <w:tc>
          <w:tcPr>
            <w:tcW w:w="9450" w:type="dxa"/>
            <w:gridSpan w:val="5"/>
          </w:tcPr>
          <w:p w:rsidR="00902046" w:rsidRPr="00F55D59" w:rsidRDefault="00902046" w:rsidP="009A364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5D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2046" w:rsidRPr="00F55D59" w:rsidTr="00C51D07">
        <w:tc>
          <w:tcPr>
            <w:tcW w:w="4590" w:type="dxa"/>
          </w:tcPr>
          <w:p w:rsidR="00902046" w:rsidRPr="00F55D59" w:rsidRDefault="00902046" w:rsidP="009A3641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902046" w:rsidRPr="00F55D59" w:rsidRDefault="00902046" w:rsidP="009A3641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02046" w:rsidRPr="00F55D59" w:rsidRDefault="00902046" w:rsidP="009A3641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53F9" w:rsidRPr="00F55D59" w:rsidTr="00C51D07">
        <w:tc>
          <w:tcPr>
            <w:tcW w:w="4590" w:type="dxa"/>
          </w:tcPr>
          <w:p w:rsidR="001E53F9" w:rsidRPr="00F55D59" w:rsidRDefault="001E53F9" w:rsidP="009A3641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1E53F9" w:rsidRPr="00F55D59" w:rsidRDefault="00751F13" w:rsidP="009A3641">
            <w:pPr>
              <w:spacing w:line="37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15" w:type="dxa"/>
            <w:vAlign w:val="bottom"/>
          </w:tcPr>
          <w:p w:rsidR="001E53F9" w:rsidRPr="00F55D59" w:rsidRDefault="00751F13" w:rsidP="009A3641">
            <w:pPr>
              <w:spacing w:line="37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15" w:type="dxa"/>
            <w:vAlign w:val="bottom"/>
          </w:tcPr>
          <w:p w:rsidR="001E53F9" w:rsidRPr="00F55D59" w:rsidRDefault="00751F13" w:rsidP="009A3641">
            <w:pPr>
              <w:spacing w:line="37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15" w:type="dxa"/>
            <w:vAlign w:val="bottom"/>
          </w:tcPr>
          <w:p w:rsidR="001E53F9" w:rsidRPr="00F55D59" w:rsidRDefault="00751F13" w:rsidP="009A3641">
            <w:pPr>
              <w:spacing w:line="37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2962EC" w:rsidRPr="00F55D59" w:rsidTr="00C51D07">
        <w:tc>
          <w:tcPr>
            <w:tcW w:w="4590" w:type="dxa"/>
            <w:vAlign w:val="bottom"/>
          </w:tcPr>
          <w:p w:rsidR="002962EC" w:rsidRPr="00F55D59" w:rsidRDefault="002962EC" w:rsidP="009A3641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6D7C71" w:rsidRPr="00F55D59">
              <w:rPr>
                <w:rFonts w:ascii="Angsana New" w:hAnsi="Angsana New"/>
                <w:sz w:val="32"/>
                <w:szCs w:val="32"/>
                <w:cs/>
              </w:rPr>
              <w:t>(ขาดทุน)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2962EC" w:rsidRPr="00F55D59" w:rsidRDefault="009A3641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(401,086</w:t>
            </w:r>
            <w:r w:rsidR="002962EC" w:rsidRPr="00F55D59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114,909</w:t>
            </w:r>
          </w:p>
        </w:tc>
        <w:tc>
          <w:tcPr>
            <w:tcW w:w="1215" w:type="dxa"/>
            <w:vAlign w:val="bottom"/>
          </w:tcPr>
          <w:p w:rsidR="002962EC" w:rsidRPr="00F55D59" w:rsidRDefault="00A849AE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9A3641" w:rsidRPr="00F55D59">
              <w:rPr>
                <w:rFonts w:ascii="Angsana New" w:hAnsi="Angsana New"/>
                <w:spacing w:val="-4"/>
                <w:sz w:val="32"/>
                <w:szCs w:val="32"/>
              </w:rPr>
              <w:t>418,030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117,149</w:t>
            </w:r>
          </w:p>
        </w:tc>
      </w:tr>
      <w:tr w:rsidR="002962EC" w:rsidRPr="00F55D59" w:rsidTr="00D45E8E">
        <w:trPr>
          <w:trHeight w:val="153"/>
        </w:trPr>
        <w:tc>
          <w:tcPr>
            <w:tcW w:w="4590" w:type="dxa"/>
            <w:vAlign w:val="bottom"/>
          </w:tcPr>
          <w:p w:rsidR="002962EC" w:rsidRPr="00F55D59" w:rsidRDefault="002962EC" w:rsidP="009A3641">
            <w:pPr>
              <w:spacing w:line="370" w:lineRule="exac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DB205B" w:rsidRPr="00F55D59" w:rsidTr="00C51D07">
        <w:tc>
          <w:tcPr>
            <w:tcW w:w="4590" w:type="dxa"/>
            <w:vAlign w:val="bottom"/>
          </w:tcPr>
          <w:p w:rsidR="00DB205B" w:rsidRPr="00F55D59" w:rsidRDefault="00DB205B" w:rsidP="00DB205B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DB205B" w:rsidRPr="00F55D59" w:rsidRDefault="00DB205B" w:rsidP="00DB205B">
            <w:pPr>
              <w:tabs>
                <w:tab w:val="decimal" w:pos="525"/>
              </w:tabs>
              <w:spacing w:line="370" w:lineRule="exact"/>
              <w:ind w:left="-18" w:right="30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 25%</w:t>
            </w:r>
          </w:p>
        </w:tc>
        <w:tc>
          <w:tcPr>
            <w:tcW w:w="1215" w:type="dxa"/>
            <w:vAlign w:val="bottom"/>
          </w:tcPr>
          <w:p w:rsidR="00DB205B" w:rsidRPr="00F55D59" w:rsidRDefault="00DB205B" w:rsidP="00DB205B">
            <w:pPr>
              <w:tabs>
                <w:tab w:val="decimal" w:pos="525"/>
              </w:tabs>
              <w:spacing w:line="370" w:lineRule="exact"/>
              <w:ind w:left="-18" w:right="30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 25%</w:t>
            </w:r>
          </w:p>
        </w:tc>
        <w:tc>
          <w:tcPr>
            <w:tcW w:w="1215" w:type="dxa"/>
            <w:vAlign w:val="bottom"/>
          </w:tcPr>
          <w:p w:rsidR="00DB205B" w:rsidRPr="00F55D59" w:rsidRDefault="00DB205B" w:rsidP="00DB205B">
            <w:pPr>
              <w:tabs>
                <w:tab w:val="decimal" w:pos="525"/>
              </w:tabs>
              <w:spacing w:line="370" w:lineRule="exact"/>
              <w:ind w:left="-18" w:right="30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215" w:type="dxa"/>
            <w:vAlign w:val="bottom"/>
          </w:tcPr>
          <w:p w:rsidR="00DB205B" w:rsidRPr="00F55D59" w:rsidRDefault="00DB205B" w:rsidP="00DB205B">
            <w:pPr>
              <w:tabs>
                <w:tab w:val="decimal" w:pos="525"/>
              </w:tabs>
              <w:spacing w:line="370" w:lineRule="exact"/>
              <w:ind w:left="-18" w:right="30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2962EC" w:rsidRPr="00F55D59" w:rsidTr="00C51D07">
        <w:tc>
          <w:tcPr>
            <w:tcW w:w="4590" w:type="dxa"/>
            <w:vAlign w:val="bottom"/>
          </w:tcPr>
          <w:p w:rsidR="002962EC" w:rsidRPr="00F55D59" w:rsidRDefault="002962EC" w:rsidP="009A3641">
            <w:pPr>
              <w:spacing w:line="37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481DA5"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="00A849AE" w:rsidRPr="00F55D59">
              <w:rPr>
                <w:rFonts w:ascii="Angsana New" w:hAnsi="Angsana New"/>
                <w:sz w:val="32"/>
                <w:szCs w:val="32"/>
                <w:cs/>
              </w:rPr>
              <w:t>ขาดทุน)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:rsidR="002962EC" w:rsidRPr="00F55D59" w:rsidRDefault="009A3641" w:rsidP="009A3641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(80,</w:t>
            </w:r>
            <w:r w:rsidR="005B25B9">
              <w:rPr>
                <w:rFonts w:ascii="Angsana New" w:hAnsi="Angsana New"/>
                <w:spacing w:val="-4"/>
                <w:sz w:val="32"/>
                <w:szCs w:val="32"/>
              </w:rPr>
              <w:t>322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22,982</w:t>
            </w:r>
          </w:p>
        </w:tc>
        <w:tc>
          <w:tcPr>
            <w:tcW w:w="1215" w:type="dxa"/>
            <w:vAlign w:val="bottom"/>
          </w:tcPr>
          <w:p w:rsidR="002962EC" w:rsidRPr="00F55D59" w:rsidRDefault="009A3641" w:rsidP="009A3641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(83,606)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23,430</w:t>
            </w:r>
          </w:p>
        </w:tc>
      </w:tr>
      <w:tr w:rsidR="002962EC" w:rsidRPr="00F55D59" w:rsidTr="00C51D07">
        <w:tc>
          <w:tcPr>
            <w:tcW w:w="4590" w:type="dxa"/>
            <w:vAlign w:val="bottom"/>
          </w:tcPr>
          <w:p w:rsidR="002962EC" w:rsidRPr="00F55D59" w:rsidRDefault="002962EC" w:rsidP="009A3641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F55D5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962EC" w:rsidRPr="00F55D59" w:rsidTr="00C51D07">
        <w:tc>
          <w:tcPr>
            <w:tcW w:w="4590" w:type="dxa"/>
            <w:vAlign w:val="bottom"/>
          </w:tcPr>
          <w:p w:rsidR="002962EC" w:rsidRPr="00F55D59" w:rsidRDefault="002962EC" w:rsidP="009A3641">
            <w:pPr>
              <w:spacing w:line="370" w:lineRule="exact"/>
              <w:ind w:left="34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:rsidR="002962EC" w:rsidRPr="00F55D59" w:rsidRDefault="000B46EC" w:rsidP="009A364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="005B25B9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1,780</w:t>
            </w:r>
          </w:p>
        </w:tc>
        <w:tc>
          <w:tcPr>
            <w:tcW w:w="1215" w:type="dxa"/>
            <w:vAlign w:val="bottom"/>
          </w:tcPr>
          <w:p w:rsidR="002962EC" w:rsidRPr="00F55D59" w:rsidRDefault="000B46EC" w:rsidP="009A364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172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1,776</w:t>
            </w:r>
          </w:p>
        </w:tc>
      </w:tr>
      <w:tr w:rsidR="002962EC" w:rsidRPr="00F55D59" w:rsidTr="00C51D07">
        <w:tc>
          <w:tcPr>
            <w:tcW w:w="4590" w:type="dxa"/>
            <w:vAlign w:val="bottom"/>
          </w:tcPr>
          <w:p w:rsidR="002962EC" w:rsidRPr="00F55D59" w:rsidRDefault="002962EC" w:rsidP="009A3641">
            <w:pPr>
              <w:spacing w:line="370" w:lineRule="exact"/>
              <w:ind w:left="34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(2,</w:t>
            </w:r>
            <w:r w:rsidR="005B25B9">
              <w:rPr>
                <w:rFonts w:ascii="Angsana New" w:hAnsi="Angsana New"/>
                <w:spacing w:val="-4"/>
                <w:sz w:val="32"/>
                <w:szCs w:val="32"/>
              </w:rPr>
              <w:t>007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(8,749)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(2,259)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(8,740)</w:t>
            </w:r>
          </w:p>
        </w:tc>
      </w:tr>
      <w:tr w:rsidR="002962EC" w:rsidRPr="00F55D59" w:rsidTr="00C51D07">
        <w:tc>
          <w:tcPr>
            <w:tcW w:w="4590" w:type="dxa"/>
            <w:vAlign w:val="bottom"/>
          </w:tcPr>
          <w:p w:rsidR="002962EC" w:rsidRPr="00F55D59" w:rsidRDefault="002962EC" w:rsidP="009A3641">
            <w:pPr>
              <w:spacing w:line="370" w:lineRule="exact"/>
              <w:ind w:left="342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รายได้ที่ไม่ต้องเสียภาษี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(3,552)</w:t>
            </w:r>
          </w:p>
        </w:tc>
      </w:tr>
      <w:tr w:rsidR="002962EC" w:rsidRPr="00F55D59" w:rsidTr="000947AD">
        <w:tc>
          <w:tcPr>
            <w:tcW w:w="4590" w:type="dxa"/>
            <w:vAlign w:val="bottom"/>
          </w:tcPr>
          <w:p w:rsidR="002962EC" w:rsidRPr="00F55D59" w:rsidRDefault="002962EC" w:rsidP="009A3641">
            <w:pPr>
              <w:spacing w:line="370" w:lineRule="exact"/>
              <w:ind w:left="342" w:right="-108" w:hanging="180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ผลแตกต่างชั่วคราวที่ใช้หักภาษีและขาดทุนทางภาษีที่ยังไม่ได้ใช้ที่ไม่ได้รับรู้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2962EC" w:rsidRPr="00F55D59" w:rsidRDefault="005B25B9" w:rsidP="009A36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104,269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2962EC" w:rsidRPr="00F55D59" w:rsidRDefault="002962EC" w:rsidP="009A36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2,943</w:t>
            </w:r>
          </w:p>
        </w:tc>
        <w:tc>
          <w:tcPr>
            <w:tcW w:w="1215" w:type="dxa"/>
            <w:vAlign w:val="bottom"/>
          </w:tcPr>
          <w:p w:rsidR="00386057" w:rsidRPr="00F55D59" w:rsidRDefault="00386057" w:rsidP="009A36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2962EC" w:rsidRPr="00F55D59" w:rsidRDefault="009A3641" w:rsidP="009A36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102,</w:t>
            </w:r>
            <w:r w:rsidR="000B46EC" w:rsidRPr="00F55D59">
              <w:rPr>
                <w:rFonts w:ascii="Angsana New" w:hAnsi="Angsana New"/>
                <w:spacing w:val="-4"/>
                <w:sz w:val="32"/>
                <w:szCs w:val="32"/>
              </w:rPr>
              <w:t>490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2962EC" w:rsidRPr="00F55D59" w:rsidRDefault="002962EC" w:rsidP="009A36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4,874</w:t>
            </w:r>
          </w:p>
        </w:tc>
      </w:tr>
      <w:tr w:rsidR="002962EC" w:rsidRPr="00F55D59" w:rsidTr="00C51D07">
        <w:tc>
          <w:tcPr>
            <w:tcW w:w="4590" w:type="dxa"/>
            <w:vAlign w:val="bottom"/>
          </w:tcPr>
          <w:p w:rsidR="002962EC" w:rsidRPr="00F55D59" w:rsidRDefault="002962EC" w:rsidP="009A3641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2962EC" w:rsidRPr="00F55D59" w:rsidRDefault="005B25B9" w:rsidP="009A3641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102,578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(4,026)</w:t>
            </w:r>
          </w:p>
        </w:tc>
        <w:tc>
          <w:tcPr>
            <w:tcW w:w="1215" w:type="dxa"/>
            <w:vAlign w:val="bottom"/>
          </w:tcPr>
          <w:p w:rsidR="002962EC" w:rsidRPr="00F55D59" w:rsidRDefault="009A3641" w:rsidP="009A3641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100,403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(5,642)</w:t>
            </w:r>
          </w:p>
        </w:tc>
      </w:tr>
      <w:tr w:rsidR="002962EC" w:rsidRPr="00F55D59" w:rsidTr="00C51D07">
        <w:tc>
          <w:tcPr>
            <w:tcW w:w="4590" w:type="dxa"/>
            <w:vAlign w:val="bottom"/>
          </w:tcPr>
          <w:p w:rsidR="002962EC" w:rsidRPr="00F55D59" w:rsidRDefault="00F93884" w:rsidP="009A3641">
            <w:pPr>
              <w:spacing w:line="37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ค่าใช้จ่า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  <w:r w:rsidR="002962EC" w:rsidRPr="00F55D59">
              <w:rPr>
                <w:rFonts w:ascii="Angsana New" w:hAnsi="Angsana New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:rsidR="002962EC" w:rsidRPr="00F55D59" w:rsidRDefault="005B25B9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22,256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18,956</w:t>
            </w:r>
          </w:p>
        </w:tc>
        <w:tc>
          <w:tcPr>
            <w:tcW w:w="1215" w:type="dxa"/>
            <w:vAlign w:val="bottom"/>
          </w:tcPr>
          <w:p w:rsidR="002962EC" w:rsidRPr="00F55D59" w:rsidRDefault="006C2880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16,797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17,788</w:t>
            </w:r>
          </w:p>
        </w:tc>
      </w:tr>
    </w:tbl>
    <w:p w:rsidR="00D45E8E" w:rsidRPr="00F55D59" w:rsidRDefault="00D45E8E" w:rsidP="009A3641">
      <w:pPr>
        <w:tabs>
          <w:tab w:val="left" w:pos="567"/>
          <w:tab w:val="left" w:pos="1134"/>
          <w:tab w:val="left" w:pos="1701"/>
        </w:tabs>
        <w:spacing w:before="240" w:after="120" w:line="370" w:lineRule="exact"/>
        <w:ind w:left="562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022004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E8E" w:rsidRPr="00F55D59" w:rsidRDefault="00D45E8E" w:rsidP="009A3641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F55D59" w:rsidRDefault="00022004" w:rsidP="009A3641">
            <w:pPr>
              <w:spacing w:line="37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5D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22004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F55D59" w:rsidRDefault="00022004" w:rsidP="009A3641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022004" w:rsidRPr="00F55D59" w:rsidRDefault="00022004" w:rsidP="009A3641">
            <w:pPr>
              <w:pBdr>
                <w:bottom w:val="single" w:sz="4" w:space="1" w:color="auto"/>
              </w:pBdr>
              <w:spacing w:line="370" w:lineRule="exact"/>
              <w:ind w:left="-16" w:right="72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  <w:r w:rsidR="00527B9B" w:rsidRPr="00F55D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27B9B" w:rsidRPr="00F55D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56DE6" w:rsidRPr="00F55D59">
              <w:rPr>
                <w:rFonts w:ascii="Angsana New" w:hAnsi="Angsana New"/>
                <w:sz w:val="32"/>
                <w:szCs w:val="32"/>
              </w:rPr>
              <w:t>31</w:t>
            </w:r>
            <w:r w:rsidR="00527B9B" w:rsidRPr="00F55D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022004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F55D59" w:rsidRDefault="00022004" w:rsidP="009A3641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22004" w:rsidRPr="00F55D59" w:rsidRDefault="00022004" w:rsidP="009A3641">
            <w:pPr>
              <w:pBdr>
                <w:bottom w:val="single" w:sz="4" w:space="1" w:color="auto"/>
              </w:pBdr>
              <w:spacing w:line="37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022004" w:rsidRPr="00F55D59" w:rsidRDefault="00022004" w:rsidP="009A3641">
            <w:pPr>
              <w:pBdr>
                <w:bottom w:val="single" w:sz="4" w:space="1" w:color="auto"/>
              </w:pBdr>
              <w:spacing w:line="37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D9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D9" w:rsidRPr="00F55D59" w:rsidRDefault="00E959D9" w:rsidP="009A3641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E959D9" w:rsidRPr="00F55D59" w:rsidRDefault="00751F13" w:rsidP="009A3641">
            <w:pPr>
              <w:spacing w:line="37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E959D9" w:rsidRPr="00F55D59" w:rsidRDefault="00751F13" w:rsidP="009A3641">
            <w:pPr>
              <w:spacing w:line="37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15" w:type="dxa"/>
            <w:vAlign w:val="bottom"/>
          </w:tcPr>
          <w:p w:rsidR="00E959D9" w:rsidRPr="00F55D59" w:rsidRDefault="00751F13" w:rsidP="009A3641">
            <w:pPr>
              <w:spacing w:line="37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215" w:type="dxa"/>
            <w:vAlign w:val="bottom"/>
          </w:tcPr>
          <w:p w:rsidR="00E959D9" w:rsidRPr="00F55D59" w:rsidRDefault="00751F13" w:rsidP="009A3641">
            <w:pPr>
              <w:spacing w:line="37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E959D9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D9" w:rsidRPr="00F55D59" w:rsidRDefault="00E959D9" w:rsidP="009A3641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5D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E959D9" w:rsidRPr="00F55D59" w:rsidRDefault="00E959D9" w:rsidP="009A3641">
            <w:pPr>
              <w:tabs>
                <w:tab w:val="decimal" w:pos="612"/>
              </w:tabs>
              <w:spacing w:line="37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E959D9" w:rsidRPr="00F55D59" w:rsidRDefault="00E959D9" w:rsidP="009A3641">
            <w:pPr>
              <w:tabs>
                <w:tab w:val="decimal" w:pos="612"/>
              </w:tabs>
              <w:spacing w:line="37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E959D9" w:rsidRPr="00F55D59" w:rsidRDefault="00E959D9" w:rsidP="009A3641">
            <w:pPr>
              <w:tabs>
                <w:tab w:val="decimal" w:pos="612"/>
              </w:tabs>
              <w:spacing w:line="37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E959D9" w:rsidRPr="00F55D59" w:rsidRDefault="00E959D9" w:rsidP="009A3641">
            <w:pPr>
              <w:tabs>
                <w:tab w:val="decimal" w:pos="612"/>
              </w:tabs>
              <w:spacing w:line="37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962EC" w:rsidRPr="00F55D59" w:rsidTr="00C51D07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2EC" w:rsidRPr="00F55D59" w:rsidRDefault="002962EC" w:rsidP="009A3641">
            <w:pPr>
              <w:spacing w:line="37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6,812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6,812</w:t>
            </w:r>
          </w:p>
        </w:tc>
      </w:tr>
      <w:tr w:rsidR="002962EC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2EC" w:rsidRPr="00F55D59" w:rsidRDefault="002962EC" w:rsidP="009A3641">
            <w:pPr>
              <w:spacing w:line="37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ประมาณการค่าใช้จ่ายสำหรับโครงการ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="006C2880" w:rsidRPr="00F55D59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,746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58,289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="006C2880" w:rsidRPr="00F55D59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,746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58,255</w:t>
            </w:r>
          </w:p>
        </w:tc>
      </w:tr>
      <w:tr w:rsidR="002962EC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2EC" w:rsidRPr="00F55D59" w:rsidRDefault="002962EC" w:rsidP="009A3641">
            <w:pPr>
              <w:spacing w:line="37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24,849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23,939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24,849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23,939</w:t>
            </w:r>
          </w:p>
        </w:tc>
      </w:tr>
      <w:tr w:rsidR="002962EC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2EC" w:rsidRPr="00F55D59" w:rsidRDefault="002962EC" w:rsidP="009A3641">
            <w:pPr>
              <w:spacing w:line="37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37,75</w:t>
            </w:r>
            <w:r w:rsidR="00B171A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37,758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37,75</w:t>
            </w:r>
            <w:r w:rsidR="0075318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8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37,758</w:t>
            </w:r>
          </w:p>
        </w:tc>
      </w:tr>
      <w:tr w:rsidR="002962EC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2EC" w:rsidRPr="00F55D59" w:rsidRDefault="002962EC" w:rsidP="009A3641">
            <w:pPr>
              <w:spacing w:line="37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962EC" w:rsidRPr="00F55D59" w:rsidRDefault="002962EC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6,43</w:t>
            </w:r>
            <w:r w:rsidR="00B171A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962EC" w:rsidRPr="00F55D59" w:rsidRDefault="002962EC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6,132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6,43</w:t>
            </w:r>
            <w:r w:rsidR="00B171A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6,132</w:t>
            </w:r>
          </w:p>
        </w:tc>
      </w:tr>
      <w:tr w:rsidR="002962EC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2EC" w:rsidRPr="00F55D59" w:rsidRDefault="002962EC" w:rsidP="009A3641">
            <w:pPr>
              <w:spacing w:line="37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962EC" w:rsidRPr="00F55D59" w:rsidRDefault="006C2880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116</w:t>
            </w:r>
            <w:r w:rsidR="002962EC" w:rsidRPr="00F55D59">
              <w:rPr>
                <w:rFonts w:ascii="Angsana New" w:hAnsi="Angsana New"/>
                <w:spacing w:val="-4"/>
                <w:sz w:val="32"/>
                <w:szCs w:val="32"/>
              </w:rPr>
              <w:t>,784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962EC" w:rsidRPr="00F55D59" w:rsidRDefault="002962EC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132,930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  <w:r w:rsidR="006C2880" w:rsidRPr="00F55D59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,78</w:t>
            </w:r>
            <w:r w:rsidR="00F04515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132,896</w:t>
            </w:r>
          </w:p>
        </w:tc>
      </w:tr>
      <w:tr w:rsidR="002962EC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2EC" w:rsidRPr="00F55D59" w:rsidRDefault="002962EC" w:rsidP="009A3641">
            <w:pPr>
              <w:spacing w:line="37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722"/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962EC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2EC" w:rsidRPr="00F55D59" w:rsidRDefault="00EF171F" w:rsidP="009A3641">
            <w:pPr>
              <w:spacing w:line="37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2,391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2962EC" w:rsidRPr="00F55D59" w:rsidRDefault="002962EC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2,391</w:t>
            </w:r>
          </w:p>
        </w:tc>
        <w:tc>
          <w:tcPr>
            <w:tcW w:w="1215" w:type="dxa"/>
            <w:vAlign w:val="bottom"/>
          </w:tcPr>
          <w:p w:rsidR="002962EC" w:rsidRPr="00F55D59" w:rsidRDefault="00DC1D00" w:rsidP="009A3641">
            <w:pPr>
              <w:tabs>
                <w:tab w:val="decimal" w:pos="882"/>
              </w:tabs>
              <w:spacing w:line="370" w:lineRule="exact"/>
              <w:ind w:left="72" w:right="39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F171F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71F" w:rsidRPr="00F55D59" w:rsidRDefault="00EF171F" w:rsidP="009A3641">
            <w:pPr>
              <w:spacing w:line="37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ส่วนเกินทุนจากการตีราคาอาคาร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EF171F" w:rsidRPr="00F55D59" w:rsidRDefault="00EF171F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5,080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EF171F" w:rsidRPr="00F55D59" w:rsidRDefault="00EF171F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5,422</w:t>
            </w:r>
          </w:p>
        </w:tc>
        <w:tc>
          <w:tcPr>
            <w:tcW w:w="1215" w:type="dxa"/>
            <w:vAlign w:val="bottom"/>
          </w:tcPr>
          <w:p w:rsidR="00EF171F" w:rsidRPr="00F55D59" w:rsidRDefault="00EF171F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5,080</w:t>
            </w:r>
          </w:p>
        </w:tc>
        <w:tc>
          <w:tcPr>
            <w:tcW w:w="1215" w:type="dxa"/>
            <w:vAlign w:val="bottom"/>
          </w:tcPr>
          <w:p w:rsidR="00EF171F" w:rsidRPr="00F55D59" w:rsidRDefault="00EF171F" w:rsidP="009A3641">
            <w:pP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5,422</w:t>
            </w:r>
          </w:p>
        </w:tc>
      </w:tr>
      <w:tr w:rsidR="00EF171F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71F" w:rsidRPr="00F55D59" w:rsidRDefault="00EF171F" w:rsidP="009A3641">
            <w:pPr>
              <w:spacing w:line="37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หนี้สินภายใต้สัญญาเช่าการเงิน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EF171F" w:rsidRPr="00F55D59" w:rsidRDefault="00EF171F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3,067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EF171F" w:rsidRPr="00F55D59" w:rsidRDefault="00EF171F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4,215</w:t>
            </w:r>
          </w:p>
        </w:tc>
        <w:tc>
          <w:tcPr>
            <w:tcW w:w="1215" w:type="dxa"/>
            <w:vAlign w:val="bottom"/>
          </w:tcPr>
          <w:p w:rsidR="00EF171F" w:rsidRPr="00F55D59" w:rsidRDefault="00EF171F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3,067</w:t>
            </w:r>
          </w:p>
        </w:tc>
        <w:tc>
          <w:tcPr>
            <w:tcW w:w="1215" w:type="dxa"/>
            <w:vAlign w:val="bottom"/>
          </w:tcPr>
          <w:p w:rsidR="00EF171F" w:rsidRPr="00F55D59" w:rsidRDefault="00EF171F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4,215</w:t>
            </w:r>
          </w:p>
        </w:tc>
      </w:tr>
      <w:tr w:rsidR="00D45E8E" w:rsidRPr="00F55D59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E8E" w:rsidRPr="00F55D59" w:rsidRDefault="00D45E8E" w:rsidP="009A3641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45E8E" w:rsidRPr="00F55D59" w:rsidRDefault="00D45E8E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10,538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45E8E" w:rsidRPr="00F55D59" w:rsidRDefault="00D45E8E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9,637</w:t>
            </w:r>
          </w:p>
        </w:tc>
        <w:tc>
          <w:tcPr>
            <w:tcW w:w="1215" w:type="dxa"/>
            <w:vAlign w:val="bottom"/>
          </w:tcPr>
          <w:p w:rsidR="00D45E8E" w:rsidRPr="00F55D59" w:rsidRDefault="00D45E8E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10,538</w:t>
            </w:r>
          </w:p>
        </w:tc>
        <w:tc>
          <w:tcPr>
            <w:tcW w:w="1215" w:type="dxa"/>
            <w:vAlign w:val="bottom"/>
          </w:tcPr>
          <w:p w:rsidR="00D45E8E" w:rsidRPr="00F55D59" w:rsidRDefault="00EF171F" w:rsidP="009A364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9,637</w:t>
            </w:r>
          </w:p>
        </w:tc>
      </w:tr>
      <w:tr w:rsidR="00D45E8E" w:rsidRPr="00F55D59" w:rsidTr="0059473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5E8E" w:rsidRPr="00F55D59" w:rsidRDefault="00D45E8E" w:rsidP="009A3641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45E8E" w:rsidRPr="00F55D59" w:rsidRDefault="00D45E8E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  <w:r w:rsidR="006C2880" w:rsidRPr="00F55D59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,246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45E8E" w:rsidRPr="00F55D59" w:rsidRDefault="00D45E8E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123,293</w:t>
            </w:r>
          </w:p>
        </w:tc>
        <w:tc>
          <w:tcPr>
            <w:tcW w:w="1215" w:type="dxa"/>
            <w:vAlign w:val="bottom"/>
          </w:tcPr>
          <w:p w:rsidR="00D45E8E" w:rsidRPr="00F55D59" w:rsidRDefault="00D45E8E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  <w:r w:rsidR="006C2880" w:rsidRPr="00F55D59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,24</w:t>
            </w:r>
            <w:r w:rsidR="00B171A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1215" w:type="dxa"/>
            <w:vAlign w:val="bottom"/>
          </w:tcPr>
          <w:p w:rsidR="00D45E8E" w:rsidRPr="00F55D59" w:rsidRDefault="00EF171F" w:rsidP="009A364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123,259</w:t>
            </w:r>
          </w:p>
        </w:tc>
      </w:tr>
    </w:tbl>
    <w:p w:rsidR="00672F36" w:rsidRPr="00F55D59" w:rsidRDefault="00E748D5" w:rsidP="004527B4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E4CA5" w:rsidRPr="00F55D59">
        <w:rPr>
          <w:rFonts w:ascii="Angsana New" w:hAnsi="Angsana New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บ</w:t>
      </w:r>
      <w:r w:rsidRPr="00F55D59">
        <w:rPr>
          <w:rFonts w:ascii="Angsana New" w:eastAsia="MS Mincho" w:hAnsi="Angsana New"/>
          <w:sz w:val="32"/>
          <w:szCs w:val="32"/>
          <w:cs/>
        </w:rPr>
        <w:t>ริษัทฯ</w:t>
      </w:r>
      <w:r w:rsidR="00A62E37" w:rsidRPr="00F55D59">
        <w:rPr>
          <w:rFonts w:ascii="Angsana New" w:eastAsia="MS Mincho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eastAsia="MS Mincho" w:hAnsi="Angsana New"/>
          <w:sz w:val="32"/>
          <w:szCs w:val="32"/>
          <w:cs/>
        </w:rPr>
        <w:t>มีรายการ</w:t>
      </w:r>
      <w:r w:rsidR="00F403B5" w:rsidRPr="00F55D59">
        <w:rPr>
          <w:rFonts w:ascii="Angsana New" w:eastAsia="MS Mincho" w:hAnsi="Angsana New"/>
          <w:sz w:val="32"/>
          <w:szCs w:val="32"/>
          <w:cs/>
        </w:rPr>
        <w:t>ผลแตกต่างชั่วคราวที่ใช้หักภาษีและ</w:t>
      </w:r>
      <w:r w:rsidRPr="00F55D59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ขาดทุนทางภาษีที่ยังไม่ได้ใช้จำนวน</w:t>
      </w:r>
      <w:r w:rsidR="002D1956" w:rsidRPr="00F55D59">
        <w:rPr>
          <w:rFonts w:ascii="Angsana New" w:eastAsia="MS Mincho" w:hAnsi="Angsana New"/>
          <w:sz w:val="32"/>
          <w:szCs w:val="32"/>
        </w:rPr>
        <w:t xml:space="preserve"> </w:t>
      </w:r>
      <w:r w:rsidR="009942C4" w:rsidRPr="00F55D59">
        <w:rPr>
          <w:rFonts w:ascii="Angsana New" w:eastAsia="MS Mincho" w:hAnsi="Angsana New"/>
          <w:sz w:val="32"/>
          <w:szCs w:val="32"/>
        </w:rPr>
        <w:t>669</w:t>
      </w:r>
      <w:r w:rsidR="009456D0" w:rsidRPr="00F55D59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F55D59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403B5" w:rsidRPr="00F55D59">
        <w:rPr>
          <w:rFonts w:ascii="Angsana New" w:eastAsia="MS Mincho" w:hAnsi="Angsana New"/>
          <w:sz w:val="32"/>
          <w:szCs w:val="32"/>
        </w:rPr>
        <w:t xml:space="preserve"> </w:t>
      </w:r>
      <w:r w:rsidR="00E959D9" w:rsidRPr="00F55D59">
        <w:rPr>
          <w:rFonts w:ascii="Angsana New" w:eastAsia="MS Mincho" w:hAnsi="Angsana New"/>
          <w:sz w:val="32"/>
          <w:szCs w:val="32"/>
        </w:rPr>
        <w:t>(</w:t>
      </w:r>
      <w:r w:rsidR="00751F13" w:rsidRPr="00F55D59">
        <w:rPr>
          <w:rFonts w:ascii="Angsana New" w:eastAsia="MS Mincho" w:hAnsi="Angsana New"/>
          <w:sz w:val="32"/>
          <w:szCs w:val="32"/>
        </w:rPr>
        <w:t>2560</w:t>
      </w:r>
      <w:r w:rsidR="00494791" w:rsidRPr="00F55D59">
        <w:rPr>
          <w:rFonts w:ascii="Angsana New" w:eastAsia="MS Mincho" w:hAnsi="Angsana New"/>
          <w:sz w:val="32"/>
          <w:szCs w:val="32"/>
        </w:rPr>
        <w:t>:</w:t>
      </w:r>
      <w:r w:rsidR="00F403B5" w:rsidRPr="00F55D59">
        <w:rPr>
          <w:rFonts w:ascii="Angsana New" w:eastAsia="MS Mincho" w:hAnsi="Angsana New"/>
          <w:sz w:val="32"/>
          <w:szCs w:val="32"/>
        </w:rPr>
        <w:t xml:space="preserve"> </w:t>
      </w:r>
      <w:r w:rsidR="009456D0" w:rsidRPr="00F55D59">
        <w:rPr>
          <w:rFonts w:ascii="Angsana New" w:eastAsia="MS Mincho" w:hAnsi="Angsana New"/>
          <w:sz w:val="32"/>
          <w:szCs w:val="32"/>
        </w:rPr>
        <w:t xml:space="preserve">1,713 </w:t>
      </w:r>
      <w:r w:rsidR="00F403B5" w:rsidRPr="00F55D59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403B5" w:rsidRPr="00F55D59">
        <w:rPr>
          <w:rFonts w:ascii="Angsana New" w:eastAsia="MS Mincho" w:hAnsi="Angsana New"/>
          <w:sz w:val="32"/>
          <w:szCs w:val="32"/>
        </w:rPr>
        <w:t>)</w:t>
      </w:r>
      <w:r w:rsidR="00A62E37" w:rsidRPr="00F55D59">
        <w:rPr>
          <w:rFonts w:ascii="Angsana New" w:eastAsia="MS Mincho" w:hAnsi="Angsana New"/>
          <w:sz w:val="32"/>
          <w:szCs w:val="32"/>
        </w:rPr>
        <w:t xml:space="preserve"> (</w:t>
      </w:r>
      <w:r w:rsidR="00A62E37" w:rsidRPr="00F55D59">
        <w:rPr>
          <w:rFonts w:ascii="Angsana New" w:eastAsia="MS Mincho" w:hAnsi="Angsana New"/>
          <w:sz w:val="32"/>
          <w:szCs w:val="32"/>
          <w:cs/>
        </w:rPr>
        <w:t>เฉพาะของบริษัทฯ</w:t>
      </w:r>
      <w:r w:rsidR="00870EEB" w:rsidRPr="00F55D59">
        <w:rPr>
          <w:rFonts w:ascii="Angsana New" w:eastAsia="MS Mincho" w:hAnsi="Angsana New"/>
          <w:sz w:val="32"/>
          <w:szCs w:val="32"/>
        </w:rPr>
        <w:t xml:space="preserve">: </w:t>
      </w:r>
      <w:r w:rsidR="006C2880" w:rsidRPr="00F55D59">
        <w:rPr>
          <w:rFonts w:ascii="Angsana New" w:eastAsia="MS Mincho" w:hAnsi="Angsana New"/>
          <w:sz w:val="32"/>
          <w:szCs w:val="32"/>
        </w:rPr>
        <w:t>2</w:t>
      </w:r>
      <w:r w:rsidR="002F46E9" w:rsidRPr="00F55D59">
        <w:rPr>
          <w:rFonts w:ascii="Angsana New" w:eastAsia="MS Mincho" w:hAnsi="Angsana New"/>
          <w:sz w:val="32"/>
          <w:szCs w:val="32"/>
        </w:rPr>
        <w:t>,</w:t>
      </w:r>
      <w:r w:rsidR="006C2880" w:rsidRPr="00F55D59">
        <w:rPr>
          <w:rFonts w:ascii="Angsana New" w:eastAsia="MS Mincho" w:hAnsi="Angsana New"/>
          <w:sz w:val="32"/>
          <w:szCs w:val="32"/>
        </w:rPr>
        <w:t>157</w:t>
      </w:r>
      <w:r w:rsidR="002F46E9" w:rsidRPr="00F55D59">
        <w:rPr>
          <w:rFonts w:ascii="Angsana New" w:eastAsia="MS Mincho" w:hAnsi="Angsana New"/>
          <w:sz w:val="32"/>
          <w:szCs w:val="32"/>
        </w:rPr>
        <w:t xml:space="preserve"> </w:t>
      </w:r>
      <w:r w:rsidR="00A62E37" w:rsidRPr="00F55D59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403B5" w:rsidRPr="00F55D59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751F13" w:rsidRPr="00F55D59">
        <w:rPr>
          <w:rFonts w:ascii="Angsana New" w:eastAsia="MS Mincho" w:hAnsi="Angsana New"/>
          <w:sz w:val="32"/>
          <w:szCs w:val="32"/>
        </w:rPr>
        <w:t>2560</w:t>
      </w:r>
      <w:r w:rsidR="00494791" w:rsidRPr="00F55D59">
        <w:rPr>
          <w:rFonts w:ascii="Angsana New" w:eastAsia="MS Mincho" w:hAnsi="Angsana New"/>
          <w:sz w:val="32"/>
          <w:szCs w:val="32"/>
        </w:rPr>
        <w:t>:</w:t>
      </w:r>
      <w:r w:rsidR="00F403B5" w:rsidRPr="00F55D59">
        <w:rPr>
          <w:rFonts w:ascii="Angsana New" w:eastAsia="MS Mincho" w:hAnsi="Angsana New"/>
          <w:sz w:val="32"/>
          <w:szCs w:val="32"/>
        </w:rPr>
        <w:t xml:space="preserve"> </w:t>
      </w:r>
      <w:r w:rsidR="006C2880" w:rsidRPr="00F55D59">
        <w:rPr>
          <w:rFonts w:ascii="Angsana New" w:eastAsia="MS Mincho" w:hAnsi="Angsana New"/>
          <w:sz w:val="32"/>
          <w:szCs w:val="32"/>
        </w:rPr>
        <w:t>1,667</w:t>
      </w:r>
      <w:r w:rsidR="00E959D9" w:rsidRPr="00F55D59">
        <w:rPr>
          <w:rFonts w:ascii="Angsana New" w:eastAsia="MS Mincho" w:hAnsi="Angsana New"/>
          <w:sz w:val="32"/>
          <w:szCs w:val="32"/>
        </w:rPr>
        <w:t xml:space="preserve"> </w:t>
      </w:r>
      <w:r w:rsidR="00F403B5" w:rsidRPr="00F55D59">
        <w:rPr>
          <w:rFonts w:ascii="Angsana New" w:eastAsia="MS Mincho" w:hAnsi="Angsana New"/>
          <w:sz w:val="32"/>
          <w:szCs w:val="32"/>
          <w:cs/>
        </w:rPr>
        <w:t>ล้านบาท</w:t>
      </w:r>
      <w:r w:rsidR="00A62E37" w:rsidRPr="00F55D59">
        <w:rPr>
          <w:rFonts w:ascii="Angsana New" w:eastAsia="MS Mincho" w:hAnsi="Angsana New"/>
          <w:sz w:val="32"/>
          <w:szCs w:val="32"/>
          <w:cs/>
        </w:rPr>
        <w:t>)</w:t>
      </w:r>
      <w:r w:rsidRPr="00F55D59">
        <w:rPr>
          <w:rFonts w:ascii="Angsana New" w:eastAsia="MS Mincho" w:hAnsi="Angsana New"/>
          <w:sz w:val="32"/>
          <w:szCs w:val="32"/>
        </w:rPr>
        <w:t xml:space="preserve"> </w:t>
      </w:r>
      <w:r w:rsidRPr="00F55D59">
        <w:rPr>
          <w:rFonts w:ascii="Angsana New" w:eastAsia="MS Mincho" w:hAnsi="Angsana New"/>
          <w:spacing w:val="-10"/>
          <w:sz w:val="32"/>
          <w:szCs w:val="32"/>
          <w:cs/>
        </w:rPr>
        <w:t>ที่บริษัทฯ</w:t>
      </w:r>
      <w:r w:rsidR="00991ABC" w:rsidRPr="00F55D59">
        <w:rPr>
          <w:rFonts w:ascii="Angsana New" w:eastAsia="MS Mincho" w:hAnsi="Angsana New"/>
          <w:spacing w:val="-10"/>
          <w:sz w:val="32"/>
          <w:szCs w:val="32"/>
          <w:cs/>
        </w:rPr>
        <w:t>และบริษัทย่อย</w:t>
      </w:r>
      <w:r w:rsidRPr="00F55D59">
        <w:rPr>
          <w:rFonts w:ascii="Angsana New" w:eastAsia="MS Mincho" w:hAnsi="Angsana New"/>
          <w:spacing w:val="-10"/>
          <w:sz w:val="32"/>
          <w:szCs w:val="32"/>
          <w:cs/>
        </w:rPr>
        <w:t xml:space="preserve">ไม่ได้บันทึกสินทรัพย์ภาษีเงินได้รอการตัดบัญชี </w:t>
      </w:r>
      <w:r w:rsidRPr="00F55D59">
        <w:rPr>
          <w:rFonts w:ascii="Angsana New" w:hAnsi="Angsana New"/>
          <w:spacing w:val="-10"/>
          <w:sz w:val="32"/>
          <w:szCs w:val="32"/>
          <w:cs/>
        </w:rPr>
        <w:t xml:space="preserve"> เนื่องจาก</w:t>
      </w:r>
      <w:r w:rsidR="00991ABC" w:rsidRPr="00F55D59">
        <w:rPr>
          <w:rFonts w:ascii="Angsana New" w:hAnsi="Angsana New"/>
          <w:spacing w:val="-10"/>
          <w:sz w:val="32"/>
          <w:szCs w:val="32"/>
          <w:cs/>
        </w:rPr>
        <w:t>ฝ่ายบริหาร</w:t>
      </w:r>
      <w:r w:rsidRPr="00F55D59">
        <w:rPr>
          <w:rFonts w:ascii="Angsana New" w:hAnsi="Angsana New"/>
          <w:spacing w:val="-10"/>
          <w:sz w:val="32"/>
          <w:szCs w:val="32"/>
          <w:cs/>
        </w:rPr>
        <w:t>พิจารณา</w:t>
      </w:r>
      <w:r w:rsidRPr="00F55D59">
        <w:rPr>
          <w:rFonts w:ascii="Angsana New" w:hAnsi="Angsana New"/>
          <w:sz w:val="32"/>
          <w:szCs w:val="32"/>
          <w:cs/>
        </w:rPr>
        <w:t>แล้วเห็นว่าบริษัทฯ</w:t>
      </w:r>
      <w:r w:rsidR="00527B9B" w:rsidRPr="00F55D59">
        <w:rPr>
          <w:rFonts w:ascii="Angsana New" w:eastAsia="MS Mincho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</w:t>
      </w:r>
      <w:r w:rsidR="00991ABC" w:rsidRPr="00F55D59">
        <w:rPr>
          <w:rFonts w:ascii="Angsana New" w:hAnsi="Angsana New"/>
          <w:sz w:val="32"/>
          <w:szCs w:val="32"/>
          <w:cs/>
        </w:rPr>
        <w:t>ผลแตกต่างชั่วคราวที่ใช้หักภาษีและ</w:t>
      </w:r>
      <w:r w:rsidRPr="00F55D59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:rsidR="00D5710B" w:rsidRPr="00F55D59" w:rsidRDefault="00D5710B" w:rsidP="004527B4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F55D59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="004A19B3" w:rsidRPr="00F55D59">
        <w:rPr>
          <w:rFonts w:ascii="Angsana New" w:eastAsia="MS Mincho" w:hAnsi="Angsana New"/>
          <w:sz w:val="32"/>
          <w:szCs w:val="32"/>
          <w:cs/>
        </w:rPr>
        <w:t xml:space="preserve">ซึ่งบริษัทฯและบริษัทย่อยไม่ได้บันทึกสินทรัพย์ภาษีเงินได้รอการตัดบัญชี </w:t>
      </w:r>
      <w:r w:rsidRPr="00F55D5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88"/>
        <w:gridCol w:w="1102"/>
        <w:gridCol w:w="1103"/>
        <w:gridCol w:w="1102"/>
        <w:gridCol w:w="1103"/>
      </w:tblGrid>
      <w:tr w:rsidR="004527B4" w:rsidRPr="00F55D59" w:rsidTr="00A85093">
        <w:tc>
          <w:tcPr>
            <w:tcW w:w="9198" w:type="dxa"/>
            <w:gridSpan w:val="5"/>
            <w:vAlign w:val="bottom"/>
          </w:tcPr>
          <w:p w:rsidR="004527B4" w:rsidRPr="00F55D59" w:rsidRDefault="004527B4" w:rsidP="004527B4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55D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5710B" w:rsidRPr="00F55D59" w:rsidTr="00AE6D25">
        <w:tc>
          <w:tcPr>
            <w:tcW w:w="4788" w:type="dxa"/>
            <w:vAlign w:val="bottom"/>
          </w:tcPr>
          <w:p w:rsidR="00D5710B" w:rsidRPr="00F55D59" w:rsidRDefault="00D5710B" w:rsidP="004527B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gridSpan w:val="2"/>
            <w:vAlign w:val="bottom"/>
          </w:tcPr>
          <w:p w:rsidR="00D5710B" w:rsidRPr="00F55D59" w:rsidRDefault="00D5710B" w:rsidP="004527B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:rsidR="00D5710B" w:rsidRPr="00F55D59" w:rsidRDefault="00D5710B" w:rsidP="004527B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710B" w:rsidRPr="00F55D59" w:rsidTr="00AE6D25">
        <w:tc>
          <w:tcPr>
            <w:tcW w:w="4788" w:type="dxa"/>
            <w:vAlign w:val="bottom"/>
          </w:tcPr>
          <w:p w:rsidR="00D5710B" w:rsidRPr="00F55D59" w:rsidRDefault="00D5710B" w:rsidP="004527B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02" w:type="dxa"/>
            <w:vAlign w:val="bottom"/>
          </w:tcPr>
          <w:p w:rsidR="00D5710B" w:rsidRPr="00F55D59" w:rsidRDefault="00751F13" w:rsidP="004527B4">
            <w:pPr>
              <w:spacing w:line="40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2561</w:t>
            </w:r>
          </w:p>
        </w:tc>
        <w:tc>
          <w:tcPr>
            <w:tcW w:w="1103" w:type="dxa"/>
            <w:vAlign w:val="bottom"/>
          </w:tcPr>
          <w:p w:rsidR="00D5710B" w:rsidRPr="00F55D59" w:rsidRDefault="00751F13" w:rsidP="004527B4">
            <w:pPr>
              <w:spacing w:line="40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2560</w:t>
            </w:r>
          </w:p>
        </w:tc>
        <w:tc>
          <w:tcPr>
            <w:tcW w:w="1102" w:type="dxa"/>
            <w:vAlign w:val="bottom"/>
          </w:tcPr>
          <w:p w:rsidR="00D5710B" w:rsidRPr="00F55D59" w:rsidRDefault="00751F13" w:rsidP="004527B4">
            <w:pPr>
              <w:spacing w:line="40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2561</w:t>
            </w:r>
          </w:p>
        </w:tc>
        <w:tc>
          <w:tcPr>
            <w:tcW w:w="1103" w:type="dxa"/>
            <w:vAlign w:val="bottom"/>
          </w:tcPr>
          <w:p w:rsidR="00D5710B" w:rsidRPr="00F55D59" w:rsidRDefault="00751F13" w:rsidP="004527B4">
            <w:pPr>
              <w:spacing w:line="40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2560</w:t>
            </w:r>
          </w:p>
        </w:tc>
      </w:tr>
      <w:tr w:rsidR="002962EC" w:rsidRPr="00F55D59" w:rsidTr="00AE6D25">
        <w:tc>
          <w:tcPr>
            <w:tcW w:w="4788" w:type="dxa"/>
            <w:vAlign w:val="bottom"/>
          </w:tcPr>
          <w:p w:rsidR="002962EC" w:rsidRPr="00F55D59" w:rsidRDefault="002962EC" w:rsidP="002962E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31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55D59">
              <w:rPr>
                <w:rFonts w:ascii="Angsana New" w:hAnsi="Angsana New"/>
                <w:sz w:val="32"/>
                <w:szCs w:val="32"/>
              </w:rPr>
              <w:t>256</w:t>
            </w:r>
            <w:r w:rsidR="005F4CD0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102" w:type="dxa"/>
            <w:vAlign w:val="bottom"/>
          </w:tcPr>
          <w:p w:rsidR="002962EC" w:rsidRPr="00F55D59" w:rsidRDefault="005F4CD0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:rsidR="002962EC" w:rsidRPr="00F55D59" w:rsidRDefault="002962EC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1,534</w:t>
            </w:r>
          </w:p>
        </w:tc>
        <w:tc>
          <w:tcPr>
            <w:tcW w:w="1102" w:type="dxa"/>
            <w:vAlign w:val="bottom"/>
          </w:tcPr>
          <w:p w:rsidR="002962EC" w:rsidRPr="00F55D59" w:rsidRDefault="005F4CD0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:rsidR="002962EC" w:rsidRPr="00F55D59" w:rsidRDefault="002962EC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F4CD0" w:rsidRPr="00F55D59" w:rsidTr="00B36B6A">
        <w:tc>
          <w:tcPr>
            <w:tcW w:w="4788" w:type="dxa"/>
            <w:vAlign w:val="bottom"/>
          </w:tcPr>
          <w:p w:rsidR="005F4CD0" w:rsidRPr="00F55D59" w:rsidRDefault="005F4CD0" w:rsidP="00B36B6A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31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55D5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02" w:type="dxa"/>
            <w:vAlign w:val="bottom"/>
          </w:tcPr>
          <w:p w:rsidR="005F4CD0" w:rsidRPr="00F55D59" w:rsidRDefault="005F4CD0" w:rsidP="00B36B6A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136</w:t>
            </w:r>
          </w:p>
        </w:tc>
        <w:tc>
          <w:tcPr>
            <w:tcW w:w="1103" w:type="dxa"/>
            <w:vAlign w:val="bottom"/>
          </w:tcPr>
          <w:p w:rsidR="005F4CD0" w:rsidRPr="00F55D59" w:rsidRDefault="005F4CD0" w:rsidP="00B36B6A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bottom"/>
          </w:tcPr>
          <w:p w:rsidR="005F4CD0" w:rsidRPr="00F55D59" w:rsidRDefault="005F4CD0" w:rsidP="00B36B6A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136</w:t>
            </w:r>
          </w:p>
        </w:tc>
        <w:tc>
          <w:tcPr>
            <w:tcW w:w="1103" w:type="dxa"/>
            <w:vAlign w:val="bottom"/>
          </w:tcPr>
          <w:p w:rsidR="005F4CD0" w:rsidRPr="00F55D59" w:rsidRDefault="005F4CD0" w:rsidP="00B36B6A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962EC" w:rsidRPr="00F55D59" w:rsidTr="00AE6D25">
        <w:tc>
          <w:tcPr>
            <w:tcW w:w="4788" w:type="dxa"/>
            <w:vAlign w:val="bottom"/>
          </w:tcPr>
          <w:p w:rsidR="002962EC" w:rsidRPr="00F55D59" w:rsidRDefault="002962EC" w:rsidP="002962E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31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55D5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02" w:type="dxa"/>
            <w:vAlign w:val="bottom"/>
          </w:tcPr>
          <w:p w:rsidR="002962EC" w:rsidRPr="00F55D59" w:rsidRDefault="006C2880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83</w:t>
            </w:r>
          </w:p>
        </w:tc>
        <w:tc>
          <w:tcPr>
            <w:tcW w:w="1103" w:type="dxa"/>
            <w:vAlign w:val="bottom"/>
          </w:tcPr>
          <w:p w:rsidR="002962EC" w:rsidRPr="00F55D59" w:rsidRDefault="002962EC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93</w:t>
            </w:r>
          </w:p>
        </w:tc>
        <w:tc>
          <w:tcPr>
            <w:tcW w:w="1102" w:type="dxa"/>
            <w:vAlign w:val="bottom"/>
          </w:tcPr>
          <w:p w:rsidR="002962EC" w:rsidRPr="00F55D59" w:rsidRDefault="006C2880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81</w:t>
            </w:r>
          </w:p>
        </w:tc>
        <w:tc>
          <w:tcPr>
            <w:tcW w:w="1103" w:type="dxa"/>
            <w:vAlign w:val="bottom"/>
          </w:tcPr>
          <w:p w:rsidR="002962EC" w:rsidRPr="00F55D59" w:rsidRDefault="002962EC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91</w:t>
            </w:r>
          </w:p>
        </w:tc>
      </w:tr>
      <w:tr w:rsidR="002962EC" w:rsidRPr="00F55D59" w:rsidTr="00AE6D25">
        <w:tc>
          <w:tcPr>
            <w:tcW w:w="4788" w:type="dxa"/>
            <w:vAlign w:val="bottom"/>
          </w:tcPr>
          <w:p w:rsidR="002962EC" w:rsidRPr="00F55D59" w:rsidRDefault="002962EC" w:rsidP="002962E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31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55D5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02" w:type="dxa"/>
            <w:vAlign w:val="bottom"/>
          </w:tcPr>
          <w:p w:rsidR="002962EC" w:rsidRPr="00F55D59" w:rsidRDefault="002962EC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03" w:type="dxa"/>
            <w:vAlign w:val="bottom"/>
          </w:tcPr>
          <w:p w:rsidR="002962EC" w:rsidRPr="00F55D59" w:rsidRDefault="002962EC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02" w:type="dxa"/>
            <w:vAlign w:val="bottom"/>
          </w:tcPr>
          <w:p w:rsidR="002962EC" w:rsidRPr="00F55D59" w:rsidRDefault="002962EC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2962EC" w:rsidRPr="00F55D59" w:rsidRDefault="002962EC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962EC" w:rsidRPr="00F55D59" w:rsidTr="00AE6D25">
        <w:tc>
          <w:tcPr>
            <w:tcW w:w="4788" w:type="dxa"/>
            <w:vAlign w:val="bottom"/>
          </w:tcPr>
          <w:p w:rsidR="002962EC" w:rsidRPr="00F55D59" w:rsidRDefault="002962EC" w:rsidP="002962E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31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55D5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02" w:type="dxa"/>
            <w:vAlign w:val="bottom"/>
          </w:tcPr>
          <w:p w:rsidR="002962EC" w:rsidRPr="00F55D59" w:rsidRDefault="00D401A3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2962EC" w:rsidRPr="00F55D59" w:rsidRDefault="002962EC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43</w:t>
            </w:r>
          </w:p>
        </w:tc>
        <w:tc>
          <w:tcPr>
            <w:tcW w:w="1102" w:type="dxa"/>
            <w:vAlign w:val="bottom"/>
          </w:tcPr>
          <w:p w:rsidR="002962EC" w:rsidRPr="00F55D59" w:rsidRDefault="006C2880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2962EC" w:rsidRPr="00F55D59" w:rsidRDefault="002962EC" w:rsidP="002962EC">
            <w:pP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42</w:t>
            </w:r>
          </w:p>
        </w:tc>
      </w:tr>
      <w:tr w:rsidR="002962EC" w:rsidRPr="00F55D59" w:rsidTr="00AE6D25">
        <w:tc>
          <w:tcPr>
            <w:tcW w:w="4788" w:type="dxa"/>
            <w:vAlign w:val="bottom"/>
          </w:tcPr>
          <w:p w:rsidR="002962EC" w:rsidRPr="00F55D59" w:rsidRDefault="002962EC" w:rsidP="002962E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31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55D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02" w:type="dxa"/>
            <w:vAlign w:val="bottom"/>
          </w:tcPr>
          <w:p w:rsidR="002962EC" w:rsidRPr="00F55D59" w:rsidRDefault="006C2880" w:rsidP="002962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  <w:r w:rsidR="00D401A3" w:rsidRPr="00F55D59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103" w:type="dxa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2" w:type="dxa"/>
            <w:vAlign w:val="bottom"/>
          </w:tcPr>
          <w:p w:rsidR="002962EC" w:rsidRPr="00F55D59" w:rsidRDefault="009A3641" w:rsidP="002962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  <w:r w:rsidR="006C2880" w:rsidRPr="00F55D59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103" w:type="dxa"/>
            <w:vAlign w:val="bottom"/>
          </w:tcPr>
          <w:p w:rsidR="002962EC" w:rsidRPr="00F55D59" w:rsidRDefault="00831215" w:rsidP="002962E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962EC" w:rsidRPr="00F55D59" w:rsidTr="00AE6D25">
        <w:tc>
          <w:tcPr>
            <w:tcW w:w="4788" w:type="dxa"/>
            <w:vAlign w:val="bottom"/>
          </w:tcPr>
          <w:p w:rsidR="002962EC" w:rsidRPr="00F55D59" w:rsidRDefault="002962EC" w:rsidP="002962E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413</w:t>
            </w:r>
          </w:p>
        </w:tc>
        <w:tc>
          <w:tcPr>
            <w:tcW w:w="1103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1,671</w:t>
            </w:r>
          </w:p>
        </w:tc>
        <w:tc>
          <w:tcPr>
            <w:tcW w:w="1102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409</w:t>
            </w:r>
          </w:p>
        </w:tc>
        <w:tc>
          <w:tcPr>
            <w:tcW w:w="1103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5D59">
              <w:rPr>
                <w:rFonts w:ascii="Angsana New" w:hAnsi="Angsana New"/>
                <w:spacing w:val="-4"/>
                <w:sz w:val="32"/>
                <w:szCs w:val="32"/>
              </w:rPr>
              <w:t>133</w:t>
            </w:r>
          </w:p>
        </w:tc>
      </w:tr>
    </w:tbl>
    <w:p w:rsidR="00E748D5" w:rsidRPr="00F55D59" w:rsidRDefault="00183ABB" w:rsidP="00AE6D25">
      <w:pPr>
        <w:tabs>
          <w:tab w:val="left" w:pos="216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26</w:t>
      </w:r>
      <w:r w:rsidR="00E748D5" w:rsidRPr="00F55D59">
        <w:rPr>
          <w:rFonts w:ascii="Angsana New" w:hAnsi="Angsana New"/>
          <w:b/>
          <w:bCs/>
          <w:sz w:val="32"/>
          <w:szCs w:val="32"/>
        </w:rPr>
        <w:t>.</w:t>
      </w:r>
      <w:r w:rsidR="00E748D5" w:rsidRPr="00F55D59">
        <w:rPr>
          <w:rFonts w:ascii="Angsana New" w:hAnsi="Angsana New"/>
          <w:b/>
          <w:bCs/>
          <w:sz w:val="32"/>
          <w:szCs w:val="32"/>
        </w:rPr>
        <w:tab/>
      </w:r>
      <w:r w:rsidR="00E748D5" w:rsidRPr="00F55D5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F3C21" w:rsidRPr="00F55D59" w:rsidRDefault="009F3C21" w:rsidP="00616A9C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กำไร</w:t>
      </w:r>
      <w:r w:rsidR="00F93884">
        <w:rPr>
          <w:rFonts w:ascii="Angsana New" w:hAnsi="Angsana New" w:hint="cs"/>
          <w:sz w:val="32"/>
          <w:szCs w:val="32"/>
          <w:cs/>
        </w:rPr>
        <w:t>(ขาดทุน)</w:t>
      </w:r>
      <w:r w:rsidRPr="00F55D5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F93884">
        <w:rPr>
          <w:rFonts w:ascii="Angsana New" w:hAnsi="Angsana New" w:hint="cs"/>
          <w:sz w:val="32"/>
          <w:szCs w:val="32"/>
          <w:cs/>
        </w:rPr>
        <w:t>(ขาดทุน)</w:t>
      </w:r>
      <w:r w:rsidRPr="00F55D59">
        <w:rPr>
          <w:rFonts w:ascii="Angsana New" w:hAnsi="Angsana New"/>
          <w:sz w:val="32"/>
          <w:szCs w:val="32"/>
          <w:cs/>
        </w:rPr>
        <w:t>สำหรับ</w:t>
      </w:r>
      <w:r w:rsidR="00A62E37" w:rsidRPr="00F55D59">
        <w:rPr>
          <w:rFonts w:ascii="Angsana New" w:hAnsi="Angsana New"/>
          <w:sz w:val="32"/>
          <w:szCs w:val="32"/>
          <w:cs/>
        </w:rPr>
        <w:t>ปี</w:t>
      </w:r>
      <w:r w:rsidRPr="00F55D5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F55D59">
        <w:rPr>
          <w:rFonts w:ascii="Angsana New" w:hAnsi="Angsana New"/>
          <w:sz w:val="32"/>
          <w:szCs w:val="32"/>
        </w:rPr>
        <w:t xml:space="preserve"> (</w:t>
      </w:r>
      <w:r w:rsidRPr="00F55D59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D1956" w:rsidRPr="00F55D59">
        <w:rPr>
          <w:rFonts w:ascii="Angsana New" w:hAnsi="Angsana New"/>
          <w:sz w:val="32"/>
          <w:szCs w:val="32"/>
          <w:cs/>
        </w:rPr>
        <w:t>ปี</w:t>
      </w:r>
      <w:r w:rsidRPr="00F55D59">
        <w:rPr>
          <w:rFonts w:ascii="Angsana New" w:hAnsi="Angsana New"/>
          <w:sz w:val="32"/>
          <w:szCs w:val="32"/>
        </w:rPr>
        <w:t xml:space="preserve"> </w:t>
      </w:r>
    </w:p>
    <w:p w:rsidR="009F3C21" w:rsidRPr="00F55D59" w:rsidRDefault="00183ABB" w:rsidP="00753182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27</w:t>
      </w:r>
      <w:r w:rsidR="009F3C21" w:rsidRPr="00F55D59">
        <w:rPr>
          <w:rFonts w:ascii="Angsana New" w:hAnsi="Angsana New"/>
          <w:b/>
          <w:bCs/>
          <w:sz w:val="32"/>
          <w:szCs w:val="32"/>
        </w:rPr>
        <w:t>.</w:t>
      </w:r>
      <w:r w:rsidR="009F3C21" w:rsidRPr="00F55D59">
        <w:rPr>
          <w:rFonts w:ascii="Angsana New" w:hAnsi="Angsana New"/>
          <w:b/>
          <w:bCs/>
          <w:sz w:val="32"/>
          <w:szCs w:val="32"/>
        </w:rPr>
        <w:tab/>
      </w:r>
      <w:r w:rsidR="009F3C21" w:rsidRPr="00F55D59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9F3C21" w:rsidRPr="00F55D59" w:rsidRDefault="009F3C21" w:rsidP="00F93884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69224E" w:rsidRPr="00F55D59">
        <w:rPr>
          <w:rFonts w:ascii="Angsana New" w:hAnsi="Angsana New"/>
          <w:sz w:val="32"/>
          <w:szCs w:val="32"/>
          <w:cs/>
        </w:rPr>
        <w:t>ในระหว่าง</w:t>
      </w:r>
      <w:r w:rsidRPr="00F55D59">
        <w:rPr>
          <w:rFonts w:ascii="Angsana New" w:hAnsi="Angsana New"/>
          <w:sz w:val="32"/>
          <w:szCs w:val="32"/>
          <w:cs/>
        </w:rPr>
        <w:t>ปีสิ้นสุดวันที่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="00D5710B" w:rsidRPr="00F55D59">
        <w:rPr>
          <w:rFonts w:ascii="Angsana New" w:hAnsi="Angsana New"/>
          <w:sz w:val="32"/>
          <w:szCs w:val="32"/>
          <w:cs/>
        </w:rPr>
        <w:t xml:space="preserve"> </w:t>
      </w:r>
      <w:r w:rsidR="0069224E" w:rsidRPr="00F55D59">
        <w:rPr>
          <w:rFonts w:ascii="Angsana New" w:hAnsi="Angsana New"/>
          <w:sz w:val="32"/>
          <w:szCs w:val="32"/>
          <w:cs/>
        </w:rPr>
        <w:t>และ</w:t>
      </w:r>
      <w:r w:rsidR="0069224E" w:rsidRPr="00F55D59">
        <w:rPr>
          <w:rFonts w:ascii="Angsana New" w:hAnsi="Angsana New"/>
          <w:sz w:val="32"/>
          <w:szCs w:val="32"/>
        </w:rPr>
        <w:t xml:space="preserve"> 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69224E" w:rsidRPr="00F55D59">
        <w:rPr>
          <w:rFonts w:ascii="Angsana New" w:hAnsi="Angsana New"/>
          <w:sz w:val="32"/>
          <w:szCs w:val="32"/>
        </w:rPr>
        <w:t xml:space="preserve"> </w:t>
      </w:r>
      <w:r w:rsidR="0069224E" w:rsidRPr="00F55D59">
        <w:rPr>
          <w:rFonts w:ascii="Angsana New" w:hAnsi="Angsana New"/>
          <w:sz w:val="32"/>
          <w:szCs w:val="32"/>
          <w:cs/>
        </w:rPr>
        <w:t>บริษัทฯและบริษัทย่อยมีเงินปันผลจ่าย</w:t>
      </w:r>
      <w:r w:rsidRPr="00F55D59">
        <w:rPr>
          <w:rFonts w:ascii="Angsana New" w:hAnsi="Angsana New"/>
          <w:sz w:val="32"/>
          <w:szCs w:val="32"/>
          <w:cs/>
        </w:rPr>
        <w:t>ดังนี้</w:t>
      </w:r>
      <w:r w:rsidRPr="00F55D59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610"/>
        <w:gridCol w:w="1350"/>
        <w:gridCol w:w="1260"/>
        <w:gridCol w:w="1710"/>
      </w:tblGrid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E64338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D33449" w:rsidRPr="00F55D59" w:rsidRDefault="00D33449" w:rsidP="00E64338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D33449" w:rsidRPr="00F55D59" w:rsidRDefault="00D33449" w:rsidP="00E64338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:rsidR="00D33449" w:rsidRPr="00F55D59" w:rsidRDefault="00D33449" w:rsidP="00E64338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710" w:type="dxa"/>
            <w:vAlign w:val="bottom"/>
          </w:tcPr>
          <w:p w:rsidR="00D33449" w:rsidRPr="00F55D59" w:rsidRDefault="00D33449" w:rsidP="00E64338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E64338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vAlign w:val="bottom"/>
          </w:tcPr>
          <w:p w:rsidR="00D33449" w:rsidRPr="00F55D59" w:rsidRDefault="00D33449" w:rsidP="00E64338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33449" w:rsidRPr="00F55D59" w:rsidRDefault="00D33449" w:rsidP="00E64338">
            <w:pPr>
              <w:pStyle w:val="Heading1"/>
              <w:jc w:val="center"/>
              <w:rPr>
                <w:b/>
                <w:bCs/>
                <w:cs/>
              </w:rPr>
            </w:pPr>
            <w:r w:rsidRPr="00F55D59">
              <w:rPr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:rsidR="00D33449" w:rsidRPr="00F55D59" w:rsidRDefault="00D33449" w:rsidP="00E64338">
            <w:pPr>
              <w:pStyle w:val="Heading1"/>
              <w:jc w:val="center"/>
              <w:rPr>
                <w:b/>
                <w:bCs/>
                <w:cs/>
              </w:rPr>
            </w:pPr>
            <w:r w:rsidRPr="00F55D59">
              <w:rPr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D33449" w:rsidRPr="00F55D59" w:rsidRDefault="00D33449" w:rsidP="00E64338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E64338">
            <w:pPr>
              <w:ind w:left="162" w:hanging="162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55D59"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2610" w:type="dxa"/>
            <w:vAlign w:val="bottom"/>
          </w:tcPr>
          <w:p w:rsidR="00D33449" w:rsidRPr="00F55D59" w:rsidRDefault="00D33449" w:rsidP="00E64338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33449" w:rsidRPr="00F55D59" w:rsidRDefault="00D33449" w:rsidP="00E64338">
            <w:pPr>
              <w:pStyle w:val="Heading1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:rsidR="00D33449" w:rsidRPr="00F55D59" w:rsidRDefault="00D33449" w:rsidP="00E64338">
            <w:pPr>
              <w:pStyle w:val="Heading1"/>
              <w:jc w:val="center"/>
              <w:rPr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:rsidR="00D33449" w:rsidRPr="00F55D59" w:rsidRDefault="00D33449" w:rsidP="00E64338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E64338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610" w:type="dxa"/>
            <w:vAlign w:val="bottom"/>
          </w:tcPr>
          <w:p w:rsidR="00D33449" w:rsidRPr="00F55D59" w:rsidRDefault="00D33449" w:rsidP="00E64338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33449" w:rsidRPr="00F55D59" w:rsidRDefault="00D33449" w:rsidP="00E64338">
            <w:pPr>
              <w:pStyle w:val="Heading1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:rsidR="00D33449" w:rsidRPr="00F55D59" w:rsidRDefault="00D33449" w:rsidP="00E64338">
            <w:pPr>
              <w:pStyle w:val="Heading1"/>
              <w:jc w:val="center"/>
              <w:rPr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:rsidR="00D33449" w:rsidRPr="00F55D59" w:rsidRDefault="00D33449" w:rsidP="00E64338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E64338">
            <w:pPr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 xml:space="preserve">เงินปันผลงวดสุดท้าย       สำหรับปี </w:t>
            </w:r>
            <w:r w:rsidRPr="00F55D59">
              <w:rPr>
                <w:rFonts w:ascii="Angsana New" w:eastAsia="Calibri" w:hAnsi="Angsana New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:rsidR="00D33449" w:rsidRPr="00F55D59" w:rsidRDefault="00D33449" w:rsidP="00E64338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ที่ประชุมสามัญผู้ถือหุ้นครั้งที่ </w:t>
            </w:r>
            <w:r w:rsidRPr="00F55D59">
              <w:rPr>
                <w:rFonts w:ascii="Angsana New" w:hAnsi="Angsana New"/>
                <w:sz w:val="28"/>
                <w:szCs w:val="28"/>
              </w:rPr>
              <w:t>85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24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350" w:type="dxa"/>
          </w:tcPr>
          <w:p w:rsidR="00D33449" w:rsidRPr="00F55D59" w:rsidRDefault="00D33449" w:rsidP="00E64338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51,394</w:t>
            </w:r>
          </w:p>
        </w:tc>
        <w:tc>
          <w:tcPr>
            <w:tcW w:w="1260" w:type="dxa"/>
          </w:tcPr>
          <w:p w:rsidR="00D33449" w:rsidRPr="00F55D59" w:rsidRDefault="00D33449" w:rsidP="00E64338">
            <w:pP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0.05</w:t>
            </w:r>
          </w:p>
        </w:tc>
        <w:tc>
          <w:tcPr>
            <w:tcW w:w="1710" w:type="dxa"/>
          </w:tcPr>
          <w:p w:rsidR="00D33449" w:rsidRPr="00F55D59" w:rsidRDefault="00D33449" w:rsidP="00E64338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 xml:space="preserve">8 </w:t>
            </w: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พฤษภาคม</w:t>
            </w:r>
            <w:r w:rsidRPr="00F55D59">
              <w:rPr>
                <w:rFonts w:ascii="Angsana New" w:eastAsia="Calibri" w:hAnsi="Angsana New"/>
                <w:sz w:val="28"/>
                <w:szCs w:val="28"/>
              </w:rPr>
              <w:t xml:space="preserve"> 2561</w:t>
            </w: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E64338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:rsidR="00D33449" w:rsidRPr="00F55D59" w:rsidRDefault="00D33449" w:rsidP="00E64338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33449" w:rsidRPr="00F55D59" w:rsidRDefault="00D33449" w:rsidP="00E643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51,394</w:t>
            </w:r>
          </w:p>
        </w:tc>
        <w:tc>
          <w:tcPr>
            <w:tcW w:w="1260" w:type="dxa"/>
          </w:tcPr>
          <w:p w:rsidR="00D33449" w:rsidRPr="00F55D59" w:rsidRDefault="00D33449" w:rsidP="00E643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0.05</w:t>
            </w:r>
          </w:p>
        </w:tc>
        <w:tc>
          <w:tcPr>
            <w:tcW w:w="1710" w:type="dxa"/>
            <w:vAlign w:val="bottom"/>
          </w:tcPr>
          <w:p w:rsidR="00D33449" w:rsidRPr="00F55D59" w:rsidRDefault="00D33449" w:rsidP="00E64338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:rsidR="00F93884" w:rsidRDefault="00F93884"/>
    <w:p w:rsidR="00F93884" w:rsidRDefault="00F93884">
      <w: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610"/>
        <w:gridCol w:w="1350"/>
        <w:gridCol w:w="1260"/>
        <w:gridCol w:w="1710"/>
      </w:tblGrid>
      <w:tr w:rsidR="00F93884" w:rsidRPr="00F55D59" w:rsidTr="00957954">
        <w:tc>
          <w:tcPr>
            <w:tcW w:w="2160" w:type="dxa"/>
            <w:vAlign w:val="bottom"/>
          </w:tcPr>
          <w:p w:rsidR="00F93884" w:rsidRPr="00F55D59" w:rsidRDefault="00F93884" w:rsidP="00F93884">
            <w:pPr>
              <w:pBdr>
                <w:bottom w:val="single" w:sz="4" w:space="1" w:color="auto"/>
              </w:pBdr>
              <w:spacing w:line="340" w:lineRule="exact"/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2610" w:type="dxa"/>
            <w:vAlign w:val="bottom"/>
          </w:tcPr>
          <w:p w:rsidR="00F93884" w:rsidRPr="00F55D59" w:rsidRDefault="00F93884" w:rsidP="00F93884">
            <w:pPr>
              <w:pBdr>
                <w:bottom w:val="single" w:sz="4" w:space="1" w:color="auto"/>
              </w:pBdr>
              <w:spacing w:line="340" w:lineRule="exact"/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F93884" w:rsidRPr="00F55D59" w:rsidRDefault="00F93884" w:rsidP="00F93884">
            <w:pPr>
              <w:pBdr>
                <w:bottom w:val="single" w:sz="4" w:space="1" w:color="auto"/>
              </w:pBdr>
              <w:spacing w:line="340" w:lineRule="exact"/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:rsidR="00F93884" w:rsidRPr="00F55D59" w:rsidRDefault="00F93884" w:rsidP="00F93884">
            <w:pPr>
              <w:pBdr>
                <w:bottom w:val="single" w:sz="4" w:space="1" w:color="auto"/>
              </w:pBdr>
              <w:spacing w:line="340" w:lineRule="exact"/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710" w:type="dxa"/>
            <w:vAlign w:val="bottom"/>
          </w:tcPr>
          <w:p w:rsidR="00F93884" w:rsidRPr="00F55D59" w:rsidRDefault="00F93884" w:rsidP="00F93884">
            <w:pPr>
              <w:pBdr>
                <w:bottom w:val="single" w:sz="4" w:space="1" w:color="auto"/>
              </w:pBdr>
              <w:spacing w:line="340" w:lineRule="exact"/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F93884" w:rsidRPr="00F55D59" w:rsidTr="00957954">
        <w:tc>
          <w:tcPr>
            <w:tcW w:w="2160" w:type="dxa"/>
            <w:vAlign w:val="bottom"/>
          </w:tcPr>
          <w:p w:rsidR="00F93884" w:rsidRPr="00F55D59" w:rsidRDefault="00F93884" w:rsidP="00F93884">
            <w:pPr>
              <w:spacing w:line="340" w:lineRule="exact"/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vAlign w:val="bottom"/>
          </w:tcPr>
          <w:p w:rsidR="00F93884" w:rsidRPr="00F55D59" w:rsidRDefault="00F93884" w:rsidP="00F93884">
            <w:pPr>
              <w:spacing w:line="340" w:lineRule="exact"/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93884" w:rsidRPr="00F55D59" w:rsidRDefault="00F93884" w:rsidP="00F93884">
            <w:pPr>
              <w:pStyle w:val="Heading1"/>
              <w:spacing w:line="340" w:lineRule="exact"/>
              <w:jc w:val="center"/>
              <w:rPr>
                <w:b/>
                <w:bCs/>
                <w:cs/>
              </w:rPr>
            </w:pPr>
            <w:r w:rsidRPr="00F55D59">
              <w:rPr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:rsidR="00F93884" w:rsidRPr="00F55D59" w:rsidRDefault="00F93884" w:rsidP="00F93884">
            <w:pPr>
              <w:pStyle w:val="Heading1"/>
              <w:spacing w:line="340" w:lineRule="exact"/>
              <w:jc w:val="center"/>
              <w:rPr>
                <w:b/>
                <w:bCs/>
                <w:cs/>
              </w:rPr>
            </w:pPr>
            <w:r w:rsidRPr="00F55D59">
              <w:rPr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F93884" w:rsidRPr="00F55D59" w:rsidRDefault="00F93884" w:rsidP="00F93884">
            <w:pPr>
              <w:tabs>
                <w:tab w:val="center" w:pos="7110"/>
                <w:tab w:val="right" w:pos="8540"/>
              </w:tabs>
              <w:spacing w:line="340" w:lineRule="exact"/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261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33449" w:rsidRPr="00F55D59" w:rsidRDefault="00D33449" w:rsidP="00F93884">
            <w:pPr>
              <w:pStyle w:val="Heading1"/>
              <w:spacing w:line="34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:rsidR="00D33449" w:rsidRPr="00F55D59" w:rsidRDefault="00D33449" w:rsidP="00F93884">
            <w:pPr>
              <w:pStyle w:val="Heading1"/>
              <w:spacing w:line="34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:rsidR="00D33449" w:rsidRPr="00F55D59" w:rsidRDefault="00D33449" w:rsidP="00F93884">
            <w:pPr>
              <w:tabs>
                <w:tab w:val="center" w:pos="7110"/>
                <w:tab w:val="right" w:pos="8540"/>
              </w:tabs>
              <w:spacing w:line="340" w:lineRule="exact"/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 xml:space="preserve">เงินปันผลงวดสุดท้าย       สำหรับปี </w:t>
            </w:r>
            <w:r w:rsidRPr="00F55D59">
              <w:rPr>
                <w:rFonts w:ascii="Angsana New" w:eastAsia="Calibri" w:hAnsi="Angsana New"/>
                <w:sz w:val="28"/>
                <w:szCs w:val="28"/>
              </w:rPr>
              <w:t>2559</w:t>
            </w:r>
          </w:p>
        </w:tc>
        <w:tc>
          <w:tcPr>
            <w:tcW w:w="2610" w:type="dxa"/>
          </w:tcPr>
          <w:p w:rsidR="00D33449" w:rsidRPr="00F55D59" w:rsidRDefault="00D33449" w:rsidP="00F93884">
            <w:pPr>
              <w:spacing w:line="340" w:lineRule="exact"/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ที่ประชุมสามัญผู้ถือหุ้นครั้งที่ </w:t>
            </w:r>
            <w:r w:rsidRPr="00F55D59">
              <w:rPr>
                <w:rFonts w:ascii="Angsana New" w:hAnsi="Angsana New"/>
                <w:sz w:val="28"/>
                <w:szCs w:val="28"/>
              </w:rPr>
              <w:t>84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24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F55D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D33449" w:rsidRPr="00F55D59" w:rsidRDefault="00D33449" w:rsidP="00F93884">
            <w:pPr>
              <w:tabs>
                <w:tab w:val="decimal" w:pos="884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50,145</w:t>
            </w:r>
          </w:p>
        </w:tc>
        <w:tc>
          <w:tcPr>
            <w:tcW w:w="1260" w:type="dxa"/>
          </w:tcPr>
          <w:p w:rsidR="00D33449" w:rsidRPr="00F55D59" w:rsidRDefault="00D33449" w:rsidP="00F93884">
            <w:pPr>
              <w:tabs>
                <w:tab w:val="decimal" w:pos="539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0.05</w:t>
            </w:r>
          </w:p>
        </w:tc>
        <w:tc>
          <w:tcPr>
            <w:tcW w:w="1710" w:type="dxa"/>
          </w:tcPr>
          <w:p w:rsidR="00D33449" w:rsidRPr="00F55D59" w:rsidRDefault="00D33449" w:rsidP="00F93884">
            <w:pP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8</w:t>
            </w: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พฤษภาคม </w:t>
            </w:r>
            <w:r w:rsidRPr="00F55D59">
              <w:rPr>
                <w:rFonts w:ascii="Angsana New" w:eastAsia="Calibri" w:hAnsi="Angsana New"/>
                <w:sz w:val="28"/>
                <w:szCs w:val="28"/>
              </w:rPr>
              <w:t>2560</w:t>
            </w: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 xml:space="preserve">เงินปันผลระหว่างกาลจากผลการดำเนินงานเดือนมกราคมถึงมิถุนายน </w:t>
            </w:r>
            <w:r w:rsidRPr="00F55D59">
              <w:rPr>
                <w:rFonts w:ascii="Angsana New" w:eastAsia="Calibri" w:hAnsi="Angsana New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:rsidR="00D33449" w:rsidRPr="00F55D59" w:rsidRDefault="00D33449" w:rsidP="00F93884">
            <w:pPr>
              <w:spacing w:line="340" w:lineRule="exac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ครั้งที่ </w:t>
            </w:r>
            <w:r w:rsidRPr="00F55D59">
              <w:rPr>
                <w:rFonts w:ascii="Angsana New" w:hAnsi="Angsana New"/>
                <w:sz w:val="28"/>
                <w:szCs w:val="28"/>
              </w:rPr>
              <w:t>433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="00F9388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F55D5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D33449" w:rsidRPr="00F55D59" w:rsidRDefault="00D33449" w:rsidP="00F93884">
            <w:pPr>
              <w:tabs>
                <w:tab w:val="decimal" w:pos="884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50,145</w:t>
            </w:r>
          </w:p>
        </w:tc>
        <w:tc>
          <w:tcPr>
            <w:tcW w:w="1260" w:type="dxa"/>
          </w:tcPr>
          <w:p w:rsidR="00D33449" w:rsidRPr="00F55D59" w:rsidRDefault="00D33449" w:rsidP="00F93884">
            <w:pPr>
              <w:tabs>
                <w:tab w:val="decimal" w:pos="539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0.05</w:t>
            </w:r>
          </w:p>
        </w:tc>
        <w:tc>
          <w:tcPr>
            <w:tcW w:w="1710" w:type="dxa"/>
          </w:tcPr>
          <w:p w:rsidR="00D33449" w:rsidRPr="00F55D59" w:rsidRDefault="00D33449" w:rsidP="00F93884">
            <w:pP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 xml:space="preserve">8 </w:t>
            </w: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กันยายน </w:t>
            </w:r>
            <w:r w:rsidRPr="00F55D59">
              <w:rPr>
                <w:rFonts w:ascii="Angsana New" w:eastAsia="Calibri" w:hAnsi="Angsana New"/>
                <w:sz w:val="28"/>
                <w:szCs w:val="28"/>
              </w:rPr>
              <w:t>2560</w:t>
            </w: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33449" w:rsidRPr="00F55D59" w:rsidRDefault="00D33449" w:rsidP="00F938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100</w:t>
            </w: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,</w:t>
            </w:r>
            <w:r w:rsidRPr="00F55D59">
              <w:rPr>
                <w:rFonts w:ascii="Angsana New" w:eastAsia="Calibri" w:hAnsi="Angsana New"/>
                <w:sz w:val="28"/>
                <w:szCs w:val="28"/>
              </w:rPr>
              <w:t>290</w:t>
            </w:r>
          </w:p>
        </w:tc>
        <w:tc>
          <w:tcPr>
            <w:tcW w:w="1260" w:type="dxa"/>
          </w:tcPr>
          <w:p w:rsidR="00D33449" w:rsidRPr="00F55D59" w:rsidRDefault="00D33449" w:rsidP="00F938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0.10</w:t>
            </w:r>
          </w:p>
        </w:tc>
        <w:tc>
          <w:tcPr>
            <w:tcW w:w="1710" w:type="dxa"/>
            <w:vAlign w:val="bottom"/>
          </w:tcPr>
          <w:p w:rsidR="00D33449" w:rsidRPr="00F55D59" w:rsidRDefault="00D33449" w:rsidP="00F93884">
            <w:pP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</w:pPr>
            <w:r w:rsidRPr="00F55D59"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61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33449" w:rsidRPr="00F55D59" w:rsidRDefault="00D33449" w:rsidP="00F93884">
            <w:pPr>
              <w:tabs>
                <w:tab w:val="decimal" w:pos="884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33449" w:rsidRPr="00F55D59" w:rsidRDefault="00D33449" w:rsidP="00F93884">
            <w:pPr>
              <w:tabs>
                <w:tab w:val="decimal" w:pos="539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33449" w:rsidRPr="00F55D59" w:rsidRDefault="00D33449" w:rsidP="00F93884">
            <w:pP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162" w:hanging="162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261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33449" w:rsidRPr="00F55D59" w:rsidRDefault="00D33449" w:rsidP="00F93884">
            <w:pPr>
              <w:pStyle w:val="Heading1"/>
              <w:spacing w:line="34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:rsidR="00D33449" w:rsidRPr="00F55D59" w:rsidRDefault="00D33449" w:rsidP="00F93884">
            <w:pPr>
              <w:pStyle w:val="Heading1"/>
              <w:spacing w:line="34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:rsidR="00D33449" w:rsidRPr="00F55D59" w:rsidRDefault="00D33449" w:rsidP="00F93884">
            <w:pPr>
              <w:tabs>
                <w:tab w:val="center" w:pos="7110"/>
                <w:tab w:val="right" w:pos="8540"/>
              </w:tabs>
              <w:spacing w:line="340" w:lineRule="exact"/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33449" w:rsidRPr="00F55D59" w:rsidTr="00E64338">
        <w:tc>
          <w:tcPr>
            <w:tcW w:w="2160" w:type="dxa"/>
          </w:tcPr>
          <w:p w:rsidR="00D33449" w:rsidRPr="00F55D59" w:rsidRDefault="00D33449" w:rsidP="00F93884">
            <w:pPr>
              <w:spacing w:line="340" w:lineRule="exact"/>
              <w:ind w:left="162" w:right="-108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 xml:space="preserve">เงินปันผลประกาศจ่ายจากกำไรสะสม ณ วันที่            </w:t>
            </w:r>
            <w:r w:rsidRPr="00F55D59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ธันวาคม </w:t>
            </w:r>
            <w:r w:rsidRPr="00F55D59">
              <w:rPr>
                <w:rFonts w:ascii="Angsana New" w:eastAsia="Calibri" w:hAnsi="Angsana New"/>
                <w:sz w:val="28"/>
                <w:szCs w:val="28"/>
              </w:rPr>
              <w:t>2559</w:t>
            </w:r>
          </w:p>
        </w:tc>
        <w:tc>
          <w:tcPr>
            <w:tcW w:w="2610" w:type="dxa"/>
          </w:tcPr>
          <w:p w:rsidR="00D33449" w:rsidRPr="00F55D59" w:rsidRDefault="00D33449" w:rsidP="00F93884">
            <w:pPr>
              <w:spacing w:line="340" w:lineRule="exact"/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ที่ประชุมสามัญผู้ถือหุ้นครั้งที่ </w:t>
            </w:r>
            <w:r w:rsidRPr="00F55D59">
              <w:rPr>
                <w:rFonts w:ascii="Angsana New" w:hAnsi="Angsana New"/>
                <w:sz w:val="28"/>
                <w:szCs w:val="28"/>
              </w:rPr>
              <w:t>1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2560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ของบริษัท ซี เอ็น ที              โฮลดิ้งส์ จำกัด เมื่อวันที่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 xml:space="preserve">                      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F55D59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F55D59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350" w:type="dxa"/>
          </w:tcPr>
          <w:p w:rsidR="00D33449" w:rsidRPr="00F55D59" w:rsidRDefault="00D33449" w:rsidP="00F93884">
            <w:pPr>
              <w:tabs>
                <w:tab w:val="decimal" w:pos="884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29,600</w:t>
            </w:r>
          </w:p>
        </w:tc>
        <w:tc>
          <w:tcPr>
            <w:tcW w:w="1260" w:type="dxa"/>
          </w:tcPr>
          <w:p w:rsidR="00D33449" w:rsidRPr="00F55D59" w:rsidRDefault="00D33449" w:rsidP="00F93884">
            <w:pPr>
              <w:tabs>
                <w:tab w:val="decimal" w:pos="539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5.92</w:t>
            </w:r>
          </w:p>
        </w:tc>
        <w:tc>
          <w:tcPr>
            <w:tcW w:w="1710" w:type="dxa"/>
          </w:tcPr>
          <w:p w:rsidR="00D33449" w:rsidRPr="00F55D59" w:rsidRDefault="00D33449" w:rsidP="00F93884">
            <w:pP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 xml:space="preserve">8 </w:t>
            </w: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พฤษภาคม</w:t>
            </w:r>
            <w:r w:rsidRPr="00F55D59">
              <w:rPr>
                <w:rFonts w:ascii="Angsana New" w:eastAsia="Calibri" w:hAnsi="Angsana New"/>
                <w:sz w:val="28"/>
                <w:szCs w:val="28"/>
              </w:rPr>
              <w:t xml:space="preserve"> 2560</w:t>
            </w:r>
          </w:p>
        </w:tc>
      </w:tr>
      <w:tr w:rsidR="00D33449" w:rsidRPr="00F55D59" w:rsidTr="00E64338">
        <w:tc>
          <w:tcPr>
            <w:tcW w:w="216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vAlign w:val="bottom"/>
          </w:tcPr>
          <w:p w:rsidR="00D33449" w:rsidRPr="00F55D59" w:rsidRDefault="00D33449" w:rsidP="00F93884">
            <w:pPr>
              <w:spacing w:line="340" w:lineRule="exact"/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33449" w:rsidRPr="00F55D59" w:rsidRDefault="00D33449" w:rsidP="00F938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29,600</w:t>
            </w:r>
          </w:p>
        </w:tc>
        <w:tc>
          <w:tcPr>
            <w:tcW w:w="1260" w:type="dxa"/>
            <w:vAlign w:val="bottom"/>
          </w:tcPr>
          <w:p w:rsidR="00D33449" w:rsidRPr="00F55D59" w:rsidRDefault="00D33449" w:rsidP="00F938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spacing w:line="340" w:lineRule="exact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F55D59">
              <w:rPr>
                <w:rFonts w:ascii="Angsana New" w:eastAsia="Calibri" w:hAnsi="Angsana New"/>
                <w:sz w:val="28"/>
                <w:szCs w:val="28"/>
              </w:rPr>
              <w:t>5.92</w:t>
            </w:r>
          </w:p>
        </w:tc>
        <w:tc>
          <w:tcPr>
            <w:tcW w:w="1710" w:type="dxa"/>
            <w:vAlign w:val="bottom"/>
          </w:tcPr>
          <w:p w:rsidR="00D33449" w:rsidRPr="00F55D59" w:rsidRDefault="00D33449" w:rsidP="00F93884">
            <w:pPr>
              <w:spacing w:line="34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:rsidR="009A78FB" w:rsidRPr="00F55D59" w:rsidRDefault="00183ABB" w:rsidP="00616A9C">
      <w:pPr>
        <w:overflowPunct/>
        <w:autoSpaceDE/>
        <w:autoSpaceDN/>
        <w:adjustRightInd/>
        <w:spacing w:before="24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28</w:t>
      </w:r>
      <w:r w:rsidR="009A78FB" w:rsidRPr="00F55D59">
        <w:rPr>
          <w:rFonts w:ascii="Angsana New" w:hAnsi="Angsana New"/>
          <w:b/>
          <w:bCs/>
          <w:sz w:val="32"/>
          <w:szCs w:val="32"/>
        </w:rPr>
        <w:t>.</w:t>
      </w:r>
      <w:r w:rsidR="009A78FB" w:rsidRPr="00F55D59">
        <w:rPr>
          <w:rFonts w:ascii="Angsana New" w:hAnsi="Angsana New"/>
          <w:b/>
          <w:bCs/>
          <w:sz w:val="32"/>
          <w:szCs w:val="32"/>
        </w:rPr>
        <w:tab/>
      </w:r>
      <w:r w:rsidR="009A78FB" w:rsidRPr="00F55D59">
        <w:rPr>
          <w:rFonts w:ascii="Angsana New" w:hAnsi="Angsana New"/>
          <w:b/>
          <w:bCs/>
          <w:sz w:val="32"/>
          <w:szCs w:val="32"/>
          <w:cs/>
        </w:rPr>
        <w:t>สัญญางานระหว่างก่อสร้าง</w:t>
      </w:r>
    </w:p>
    <w:p w:rsidR="002962EC" w:rsidRPr="00F55D59" w:rsidRDefault="009A78FB" w:rsidP="002962EC">
      <w:pPr>
        <w:tabs>
          <w:tab w:val="left" w:pos="60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201AB6"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1AB6" w:rsidRPr="00F55D59">
        <w:rPr>
          <w:rFonts w:ascii="Angsana New" w:hAnsi="Angsana New"/>
          <w:sz w:val="32"/>
          <w:szCs w:val="32"/>
        </w:rPr>
        <w:t xml:space="preserve">31 </w:t>
      </w:r>
      <w:r w:rsidR="00201AB6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="00201AB6" w:rsidRPr="00F55D59">
        <w:rPr>
          <w:rFonts w:ascii="Angsana New" w:hAnsi="Angsana New"/>
          <w:sz w:val="32"/>
          <w:szCs w:val="32"/>
          <w:cs/>
        </w:rPr>
        <w:t xml:space="preserve"> บริษัทฯ</w:t>
      </w:r>
      <w:r w:rsidR="00F9388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01AB6" w:rsidRPr="00F55D59">
        <w:rPr>
          <w:rFonts w:ascii="Angsana New" w:hAnsi="Angsana New"/>
          <w:sz w:val="32"/>
          <w:szCs w:val="32"/>
          <w:cs/>
        </w:rPr>
        <w:t>มีต้นทุนการก่อสร้างที่เกิดขึ้นปรับปรุงด้วยกำไรหรือ</w:t>
      </w:r>
      <w:r w:rsidR="00201AB6" w:rsidRPr="00F55D59">
        <w:rPr>
          <w:rFonts w:ascii="Angsana New" w:hAnsi="Angsana New"/>
          <w:spacing w:val="-6"/>
          <w:sz w:val="32"/>
          <w:szCs w:val="32"/>
          <w:cs/>
        </w:rPr>
        <w:t xml:space="preserve">ขาดทุนที่รับรู้จนถึงปัจจุบันสำหรับสัญญางานระหว่างก่อสร้างเป็นจำนวนประมาณ </w:t>
      </w:r>
      <w:r w:rsidR="002962EC" w:rsidRPr="00F55D59">
        <w:rPr>
          <w:rFonts w:ascii="Angsana New" w:hAnsi="Angsana New"/>
          <w:spacing w:val="-6"/>
          <w:sz w:val="32"/>
          <w:szCs w:val="32"/>
        </w:rPr>
        <w:t xml:space="preserve">5,904 </w:t>
      </w:r>
      <w:r w:rsidR="002962EC" w:rsidRPr="00F55D5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2962EC" w:rsidRPr="00F55D59">
        <w:rPr>
          <w:rFonts w:ascii="Angsana New" w:hAnsi="Angsana New"/>
          <w:spacing w:val="-6"/>
          <w:sz w:val="32"/>
          <w:szCs w:val="32"/>
        </w:rPr>
        <w:t xml:space="preserve"> </w:t>
      </w:r>
      <w:r w:rsidR="00F93884" w:rsidRPr="00F55D59">
        <w:rPr>
          <w:rFonts w:ascii="Angsana New" w:hAnsi="Angsana New"/>
          <w:sz w:val="32"/>
          <w:szCs w:val="32"/>
        </w:rPr>
        <w:t xml:space="preserve">(2560: 7,243 </w:t>
      </w:r>
      <w:r w:rsidR="00F93884" w:rsidRPr="00F55D59">
        <w:rPr>
          <w:rFonts w:ascii="Angsana New" w:hAnsi="Angsana New"/>
          <w:sz w:val="32"/>
          <w:szCs w:val="32"/>
          <w:cs/>
        </w:rPr>
        <w:t>ล้านบาท</w:t>
      </w:r>
      <w:r w:rsidR="00F93884" w:rsidRPr="00F55D59">
        <w:rPr>
          <w:rFonts w:ascii="Angsana New" w:hAnsi="Angsana New"/>
          <w:sz w:val="32"/>
          <w:szCs w:val="32"/>
        </w:rPr>
        <w:t xml:space="preserve">) </w:t>
      </w:r>
      <w:r w:rsidR="002962EC" w:rsidRPr="00F55D59">
        <w:rPr>
          <w:rFonts w:ascii="Angsana New" w:hAnsi="Angsana New"/>
          <w:spacing w:val="-6"/>
          <w:sz w:val="32"/>
          <w:szCs w:val="32"/>
          <w:cs/>
        </w:rPr>
        <w:t>(เฉพาะของบริษัทฯ</w:t>
      </w:r>
      <w:r w:rsidR="002962EC" w:rsidRPr="00F55D59">
        <w:rPr>
          <w:rFonts w:ascii="Angsana New" w:hAnsi="Angsana New"/>
          <w:spacing w:val="-6"/>
          <w:sz w:val="32"/>
          <w:szCs w:val="32"/>
        </w:rPr>
        <w:t xml:space="preserve">: 5,730 </w:t>
      </w:r>
      <w:r w:rsidR="002962EC" w:rsidRPr="00F55D59">
        <w:rPr>
          <w:rFonts w:ascii="Angsana New" w:hAnsi="Angsana New"/>
          <w:sz w:val="32"/>
          <w:szCs w:val="32"/>
          <w:cs/>
        </w:rPr>
        <w:t>ล้านบาท</w:t>
      </w:r>
      <w:r w:rsidR="00753182">
        <w:rPr>
          <w:rFonts w:ascii="Angsana New" w:hAnsi="Angsana New" w:hint="cs"/>
          <w:sz w:val="32"/>
          <w:szCs w:val="32"/>
          <w:cs/>
        </w:rPr>
        <w:t xml:space="preserve"> </w:t>
      </w:r>
      <w:r w:rsidR="00753182">
        <w:rPr>
          <w:rFonts w:ascii="Angsana New" w:hAnsi="Angsana New"/>
          <w:sz w:val="32"/>
          <w:szCs w:val="32"/>
        </w:rPr>
        <w:t xml:space="preserve">2560: </w:t>
      </w:r>
      <w:r w:rsidR="00753182">
        <w:rPr>
          <w:rFonts w:ascii="Angsana New" w:hAnsi="Angsana New" w:hint="cs"/>
          <w:sz w:val="32"/>
          <w:szCs w:val="32"/>
          <w:cs/>
        </w:rPr>
        <w:t>7</w:t>
      </w:r>
      <w:r w:rsidR="00753182">
        <w:rPr>
          <w:rFonts w:ascii="Angsana New" w:hAnsi="Angsana New"/>
          <w:sz w:val="32"/>
          <w:szCs w:val="32"/>
        </w:rPr>
        <w:t>,243</w:t>
      </w:r>
      <w:r w:rsidR="00753182" w:rsidRPr="00F55D59">
        <w:rPr>
          <w:rFonts w:ascii="Angsana New" w:hAnsi="Angsana New"/>
          <w:sz w:val="32"/>
          <w:szCs w:val="32"/>
          <w:cs/>
        </w:rPr>
        <w:t xml:space="preserve"> ล้านบาท</w:t>
      </w:r>
      <w:r w:rsidR="002962EC" w:rsidRPr="00F55D59">
        <w:rPr>
          <w:rFonts w:ascii="Angsana New" w:hAnsi="Angsana New"/>
          <w:sz w:val="32"/>
          <w:szCs w:val="32"/>
          <w:cs/>
        </w:rPr>
        <w:t>) ซึ่งได้เรียกเก็บเงินจากผู้ว่าจ้าง</w:t>
      </w:r>
      <w:r w:rsidR="002962EC" w:rsidRPr="00753182">
        <w:rPr>
          <w:rFonts w:ascii="Angsana New" w:hAnsi="Angsana New"/>
          <w:spacing w:val="-10"/>
          <w:sz w:val="32"/>
          <w:szCs w:val="32"/>
          <w:cs/>
        </w:rPr>
        <w:t xml:space="preserve">แล้วประมาณ </w:t>
      </w:r>
      <w:r w:rsidR="002962EC" w:rsidRPr="00753182">
        <w:rPr>
          <w:rFonts w:ascii="Angsana New" w:hAnsi="Angsana New"/>
          <w:spacing w:val="-10"/>
          <w:sz w:val="32"/>
          <w:szCs w:val="32"/>
        </w:rPr>
        <w:t xml:space="preserve">4,735 </w:t>
      </w:r>
      <w:r w:rsidR="002962EC" w:rsidRPr="00753182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F93884" w:rsidRPr="00753182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F93884" w:rsidRPr="00753182">
        <w:rPr>
          <w:rFonts w:ascii="Angsana New" w:hAnsi="Angsana New"/>
          <w:spacing w:val="-10"/>
          <w:sz w:val="32"/>
          <w:szCs w:val="32"/>
        </w:rPr>
        <w:t>(2560: 6,274</w:t>
      </w:r>
      <w:r w:rsidR="00F93884" w:rsidRPr="00753182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  <w:r w:rsidR="00F93884" w:rsidRPr="00753182">
        <w:rPr>
          <w:rFonts w:ascii="Angsana New" w:hAnsi="Angsana New"/>
          <w:spacing w:val="-10"/>
          <w:sz w:val="32"/>
          <w:szCs w:val="32"/>
        </w:rPr>
        <w:t>)</w:t>
      </w:r>
      <w:r w:rsidR="00F23C7F" w:rsidRPr="00753182">
        <w:rPr>
          <w:rFonts w:ascii="Angsana New" w:hAnsi="Angsana New"/>
          <w:spacing w:val="-10"/>
          <w:sz w:val="32"/>
          <w:szCs w:val="32"/>
        </w:rPr>
        <w:t xml:space="preserve"> </w:t>
      </w:r>
      <w:r w:rsidR="002962EC" w:rsidRPr="00753182">
        <w:rPr>
          <w:rFonts w:ascii="Angsana New" w:hAnsi="Angsana New"/>
          <w:spacing w:val="-10"/>
          <w:sz w:val="32"/>
          <w:szCs w:val="32"/>
          <w:cs/>
        </w:rPr>
        <w:t xml:space="preserve">(เฉพาะของบริษัทฯ </w:t>
      </w:r>
      <w:r w:rsidR="002962EC" w:rsidRPr="00753182">
        <w:rPr>
          <w:rFonts w:ascii="Angsana New" w:hAnsi="Angsana New"/>
          <w:spacing w:val="-10"/>
          <w:sz w:val="32"/>
          <w:szCs w:val="32"/>
        </w:rPr>
        <w:t xml:space="preserve">: </w:t>
      </w:r>
      <w:r w:rsidR="002962EC" w:rsidRPr="00753182">
        <w:rPr>
          <w:rFonts w:ascii="Angsana New" w:hAnsi="Angsana New"/>
          <w:spacing w:val="-10"/>
          <w:sz w:val="32"/>
          <w:szCs w:val="32"/>
          <w:cs/>
        </w:rPr>
        <w:t>4,559</w:t>
      </w:r>
      <w:r w:rsidR="002962EC" w:rsidRPr="00753182">
        <w:rPr>
          <w:rFonts w:ascii="Angsana New" w:hAnsi="Angsana New"/>
          <w:spacing w:val="-10"/>
          <w:sz w:val="32"/>
          <w:szCs w:val="32"/>
        </w:rPr>
        <w:t xml:space="preserve"> </w:t>
      </w:r>
      <w:r w:rsidR="002962EC" w:rsidRPr="00753182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F93884" w:rsidRPr="00753182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F93884" w:rsidRPr="00753182">
        <w:rPr>
          <w:rFonts w:ascii="Angsana New" w:hAnsi="Angsana New"/>
          <w:spacing w:val="-10"/>
          <w:sz w:val="32"/>
          <w:szCs w:val="32"/>
        </w:rPr>
        <w:t>2560: 6,274</w:t>
      </w:r>
      <w:r w:rsidR="00F93884" w:rsidRPr="00753182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  <w:r w:rsidR="002962EC" w:rsidRPr="00753182">
        <w:rPr>
          <w:rFonts w:ascii="Angsana New" w:hAnsi="Angsana New"/>
          <w:spacing w:val="-10"/>
          <w:sz w:val="32"/>
          <w:szCs w:val="32"/>
          <w:cs/>
        </w:rPr>
        <w:t>)</w:t>
      </w:r>
      <w:r w:rsidR="002962EC" w:rsidRPr="00F55D59">
        <w:rPr>
          <w:rFonts w:ascii="Angsana New" w:hAnsi="Angsana New"/>
          <w:sz w:val="32"/>
          <w:szCs w:val="32"/>
        </w:rPr>
        <w:t xml:space="preserve"> </w:t>
      </w:r>
    </w:p>
    <w:p w:rsidR="009A78FB" w:rsidRPr="00F55D59" w:rsidRDefault="00183ABB" w:rsidP="00207C04">
      <w:pPr>
        <w:tabs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29</w:t>
      </w:r>
      <w:r w:rsidR="009A78FB" w:rsidRPr="00F55D59">
        <w:rPr>
          <w:rFonts w:ascii="Angsana New" w:hAnsi="Angsana New"/>
          <w:b/>
          <w:bCs/>
          <w:sz w:val="32"/>
          <w:szCs w:val="32"/>
        </w:rPr>
        <w:t>.</w:t>
      </w:r>
      <w:r w:rsidR="009A78FB" w:rsidRPr="00F55D59">
        <w:rPr>
          <w:rFonts w:ascii="Angsana New" w:hAnsi="Angsana New"/>
          <w:b/>
          <w:bCs/>
          <w:sz w:val="32"/>
          <w:szCs w:val="32"/>
        </w:rPr>
        <w:tab/>
      </w:r>
      <w:r w:rsidR="00CD7010" w:rsidRPr="00F55D59">
        <w:rPr>
          <w:rFonts w:ascii="Angsana New" w:hAnsi="Angsana New"/>
          <w:b/>
          <w:bCs/>
          <w:sz w:val="32"/>
          <w:szCs w:val="32"/>
          <w:cs/>
        </w:rPr>
        <w:t>ข้อมูลส่วนงาน</w:t>
      </w:r>
      <w:r w:rsidR="00527B9B" w:rsidRPr="00F55D59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9A78FB" w:rsidRPr="00F55D59" w:rsidRDefault="009A78FB" w:rsidP="00207C04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:rsidR="00183ABB" w:rsidRPr="00F55D59" w:rsidRDefault="00183ABB" w:rsidP="00207C04">
      <w:pPr>
        <w:overflowPunct/>
        <w:autoSpaceDE/>
        <w:autoSpaceDN/>
        <w:adjustRightInd/>
        <w:spacing w:before="6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บริษัทฯและบริษัทย่อยดำเนินธุรกิจหลักในส่วนงานดำเนินงา</w:t>
      </w:r>
      <w:r w:rsidR="00AC333B" w:rsidRPr="00F55D59">
        <w:rPr>
          <w:rFonts w:ascii="Angsana New" w:hAnsi="Angsana New"/>
          <w:sz w:val="32"/>
          <w:szCs w:val="32"/>
          <w:cs/>
        </w:rPr>
        <w:t>นที่รายงานเพียงส่วนงานเดียว คือ</w:t>
      </w:r>
      <w:r w:rsidRPr="00F55D59">
        <w:rPr>
          <w:rFonts w:ascii="Angsana New" w:hAnsi="Angsana New"/>
          <w:sz w:val="32"/>
          <w:szCs w:val="32"/>
          <w:cs/>
        </w:rPr>
        <w:t xml:space="preserve">การรับเหมาก่อสร้าง และดำเนินธุรกิจในประเทศไทย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</w:t>
      </w:r>
    </w:p>
    <w:p w:rsidR="009A78FB" w:rsidRPr="00F55D59" w:rsidRDefault="009A78FB" w:rsidP="00E5016C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:rsidR="009A78FB" w:rsidRPr="00F55D59" w:rsidRDefault="009A78FB" w:rsidP="00E5016C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 xml:space="preserve">ในปี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</w:t>
      </w:r>
      <w:r w:rsidR="007F025A" w:rsidRPr="00F55D59">
        <w:rPr>
          <w:rFonts w:ascii="Angsana New" w:hAnsi="Angsana New"/>
          <w:sz w:val="32"/>
          <w:szCs w:val="32"/>
          <w:cs/>
        </w:rPr>
        <w:t>บริษัทฯ</w:t>
      </w:r>
      <w:r w:rsidRPr="00F55D59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B50F14" w:rsidRPr="00F55D59">
        <w:rPr>
          <w:rFonts w:ascii="Angsana New" w:hAnsi="Angsana New"/>
          <w:sz w:val="32"/>
          <w:szCs w:val="32"/>
        </w:rPr>
        <w:t xml:space="preserve"> </w:t>
      </w:r>
      <w:r w:rsidR="009A3641" w:rsidRPr="00F55D59">
        <w:rPr>
          <w:rFonts w:ascii="Angsana New" w:hAnsi="Angsana New"/>
          <w:sz w:val="32"/>
          <w:szCs w:val="32"/>
        </w:rPr>
        <w:t>2</w:t>
      </w:r>
      <w:r w:rsidR="00B50F14"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6C2880" w:rsidRPr="00F55D59">
        <w:rPr>
          <w:rFonts w:ascii="Angsana New" w:hAnsi="Angsana New"/>
          <w:sz w:val="32"/>
          <w:szCs w:val="32"/>
        </w:rPr>
        <w:t>1,874</w:t>
      </w:r>
      <w:r w:rsidR="00EC7FA7" w:rsidRPr="00F55D59">
        <w:rPr>
          <w:rFonts w:ascii="Angsana New" w:hAnsi="Angsana New"/>
          <w:sz w:val="32"/>
          <w:szCs w:val="32"/>
          <w:cs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CD7010" w:rsidRPr="00F55D59">
        <w:rPr>
          <w:rFonts w:ascii="Angsana New" w:hAnsi="Angsana New"/>
          <w:sz w:val="32"/>
          <w:szCs w:val="32"/>
          <w:cs/>
        </w:rPr>
        <w:t>ซึ่งเป็นรายได้จากการรับเหมาก่อสร้างทั่วไป</w:t>
      </w:r>
      <w:r w:rsidRPr="00F55D59">
        <w:rPr>
          <w:rFonts w:ascii="Angsana New" w:hAnsi="Angsana New"/>
          <w:sz w:val="32"/>
          <w:szCs w:val="32"/>
          <w:cs/>
        </w:rPr>
        <w:t xml:space="preserve"> </w:t>
      </w:r>
      <w:r w:rsidR="00201AB6" w:rsidRPr="00F55D59">
        <w:rPr>
          <w:rFonts w:ascii="Angsana New" w:hAnsi="Angsana New"/>
          <w:sz w:val="32"/>
          <w:szCs w:val="32"/>
          <w:cs/>
        </w:rPr>
        <w:t>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จำนวน</w:t>
      </w:r>
      <w:r w:rsidR="00F93884">
        <w:rPr>
          <w:rFonts w:ascii="Angsana New" w:hAnsi="Angsana New" w:hint="cs"/>
          <w:sz w:val="32"/>
          <w:szCs w:val="32"/>
          <w:cs/>
        </w:rPr>
        <w:t xml:space="preserve"> </w:t>
      </w:r>
      <w:r w:rsidR="001E4E82" w:rsidRPr="00F55D59">
        <w:rPr>
          <w:rFonts w:ascii="Angsana New" w:hAnsi="Angsana New"/>
          <w:sz w:val="32"/>
          <w:szCs w:val="32"/>
        </w:rPr>
        <w:t xml:space="preserve">2 </w:t>
      </w:r>
      <w:r w:rsidR="001E4E82" w:rsidRPr="00F55D59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EC7FA7" w:rsidRPr="00F55D59">
        <w:rPr>
          <w:rFonts w:ascii="Angsana New" w:hAnsi="Angsana New"/>
          <w:sz w:val="32"/>
          <w:szCs w:val="32"/>
        </w:rPr>
        <w:t xml:space="preserve">1,554 </w:t>
      </w:r>
      <w:r w:rsidRPr="00F55D59">
        <w:rPr>
          <w:rFonts w:ascii="Angsana New" w:hAnsi="Angsana New"/>
          <w:sz w:val="32"/>
          <w:szCs w:val="32"/>
          <w:cs/>
        </w:rPr>
        <w:t>ล้านบาท)</w:t>
      </w:r>
    </w:p>
    <w:p w:rsidR="00994A1A" w:rsidRPr="00F55D59" w:rsidRDefault="00183ABB" w:rsidP="00E5016C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30</w:t>
      </w:r>
      <w:r w:rsidR="00994A1A" w:rsidRPr="00F55D59">
        <w:rPr>
          <w:rFonts w:ascii="Angsana New" w:hAnsi="Angsana New"/>
          <w:b/>
          <w:bCs/>
          <w:sz w:val="32"/>
          <w:szCs w:val="32"/>
        </w:rPr>
        <w:t>.</w:t>
      </w:r>
      <w:r w:rsidR="00994A1A" w:rsidRPr="00F55D59">
        <w:rPr>
          <w:rFonts w:ascii="Angsana New" w:hAnsi="Angsana New"/>
          <w:b/>
          <w:bCs/>
          <w:sz w:val="32"/>
          <w:szCs w:val="32"/>
        </w:rPr>
        <w:tab/>
      </w:r>
      <w:r w:rsidR="00994A1A" w:rsidRPr="00F55D5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7A1B20" w:rsidRPr="00F55D59" w:rsidRDefault="00E74270" w:rsidP="00E5016C">
      <w:pPr>
        <w:tabs>
          <w:tab w:val="left" w:pos="900"/>
        </w:tabs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</w:t>
      </w:r>
      <w:r w:rsidR="00CD7010" w:rsidRPr="00F55D59">
        <w:rPr>
          <w:rFonts w:ascii="Angsana New" w:hAnsi="Angsana New"/>
          <w:sz w:val="32"/>
          <w:szCs w:val="32"/>
          <w:cs/>
        </w:rPr>
        <w:t>ฯ</w:t>
      </w:r>
      <w:r w:rsidR="00994A1A" w:rsidRPr="00F55D59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94A1A" w:rsidRPr="00F55D59">
        <w:rPr>
          <w:rFonts w:ascii="Angsana New" w:hAnsi="Angsana New"/>
          <w:sz w:val="32"/>
          <w:szCs w:val="32"/>
        </w:rPr>
        <w:t xml:space="preserve">2530 </w:t>
      </w:r>
      <w:r w:rsidR="00994A1A" w:rsidRPr="00F55D59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94A1A" w:rsidRPr="00F55D59">
        <w:rPr>
          <w:rFonts w:ascii="Angsana New" w:hAnsi="Angsana New"/>
          <w:sz w:val="32"/>
          <w:szCs w:val="32"/>
        </w:rPr>
        <w:t>5</w:t>
      </w:r>
      <w:r w:rsidR="00527B9B" w:rsidRPr="00F55D59">
        <w:rPr>
          <w:rFonts w:ascii="Angsana New" w:hAnsi="Angsana New"/>
          <w:sz w:val="32"/>
          <w:szCs w:val="32"/>
        </w:rPr>
        <w:t xml:space="preserve"> - 9</w:t>
      </w:r>
      <w:r w:rsidR="00994A1A" w:rsidRPr="00F55D59">
        <w:rPr>
          <w:rFonts w:ascii="Angsana New" w:hAnsi="Angsana New"/>
          <w:sz w:val="32"/>
          <w:szCs w:val="32"/>
        </w:rPr>
        <w:t xml:space="preserve"> </w:t>
      </w:r>
      <w:r w:rsidR="00994A1A" w:rsidRPr="00F55D59">
        <w:rPr>
          <w:rFonts w:ascii="Angsana New" w:hAnsi="Angsana New"/>
          <w:sz w:val="32"/>
          <w:szCs w:val="32"/>
          <w:cs/>
        </w:rPr>
        <w:t>ของเงินเดือน</w:t>
      </w:r>
      <w:r w:rsidR="00527B9B" w:rsidRPr="00F55D59">
        <w:rPr>
          <w:rFonts w:ascii="Angsana New" w:hAnsi="Angsana New"/>
          <w:sz w:val="32"/>
          <w:szCs w:val="32"/>
          <w:cs/>
        </w:rPr>
        <w:t>ขึ้นอยู่กับอายุการทำงานของพนักงาน</w:t>
      </w:r>
      <w:r w:rsidR="00994A1A" w:rsidRPr="00F55D59">
        <w:rPr>
          <w:rFonts w:ascii="Angsana New" w:hAnsi="Angsana New"/>
          <w:sz w:val="32"/>
          <w:szCs w:val="32"/>
          <w:cs/>
        </w:rPr>
        <w:t xml:space="preserve"> กองทุนสำรองเลี้ยงชีพนี้บริหารโดยบริษัท หลักทรัพย์จัดการกองทุนไทยพาณิชย์ จำกัด</w:t>
      </w:r>
      <w:r w:rsidR="00994A1A" w:rsidRPr="00F55D59">
        <w:rPr>
          <w:rFonts w:ascii="Angsana New" w:hAnsi="Angsana New"/>
          <w:sz w:val="32"/>
          <w:szCs w:val="32"/>
        </w:rPr>
        <w:t xml:space="preserve"> </w:t>
      </w:r>
      <w:r w:rsidR="00994A1A" w:rsidRPr="00F55D59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994A1A" w:rsidRPr="00F55D59">
        <w:rPr>
          <w:rFonts w:ascii="Angsana New" w:hAnsi="Angsana New"/>
          <w:sz w:val="32"/>
          <w:szCs w:val="32"/>
        </w:rPr>
        <w:t xml:space="preserve"> </w:t>
      </w:r>
      <w:r w:rsidR="00994A1A" w:rsidRPr="00F55D5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="00994A1A" w:rsidRPr="00F55D59">
        <w:rPr>
          <w:rFonts w:ascii="Angsana New" w:hAnsi="Angsana New"/>
          <w:sz w:val="32"/>
          <w:szCs w:val="32"/>
        </w:rPr>
        <w:t xml:space="preserve"> </w:t>
      </w:r>
      <w:r w:rsidR="00BA6A55" w:rsidRPr="00F55D59">
        <w:rPr>
          <w:rFonts w:ascii="Angsana New" w:hAnsi="Angsana New"/>
          <w:sz w:val="32"/>
          <w:szCs w:val="32"/>
          <w:cs/>
        </w:rPr>
        <w:t>บริษัท</w:t>
      </w:r>
      <w:r w:rsidR="00CD7010" w:rsidRPr="00F55D59">
        <w:rPr>
          <w:rFonts w:ascii="Angsana New" w:hAnsi="Angsana New"/>
          <w:sz w:val="32"/>
          <w:szCs w:val="32"/>
          <w:cs/>
        </w:rPr>
        <w:t>ฯ</w:t>
      </w:r>
      <w:r w:rsidR="00902AEC" w:rsidRPr="00F55D59">
        <w:rPr>
          <w:rFonts w:ascii="Angsana New" w:hAnsi="Angsana New"/>
          <w:sz w:val="32"/>
          <w:szCs w:val="32"/>
          <w:cs/>
        </w:rPr>
        <w:t>รับรู้</w:t>
      </w:r>
      <w:r w:rsidR="00994A1A" w:rsidRPr="00F55D59">
        <w:rPr>
          <w:rFonts w:ascii="Angsana New" w:hAnsi="Angsana New"/>
          <w:sz w:val="32"/>
          <w:szCs w:val="32"/>
          <w:cs/>
        </w:rPr>
        <w:t>เงินสมทบ</w:t>
      </w:r>
      <w:r w:rsidR="00902AEC" w:rsidRPr="00F55D59">
        <w:rPr>
          <w:rFonts w:ascii="Angsana New" w:hAnsi="Angsana New"/>
          <w:sz w:val="32"/>
          <w:szCs w:val="32"/>
          <w:cs/>
        </w:rPr>
        <w:t>ดังกล่าวเป็นค่าใช้จ่ายจำนวน</w:t>
      </w:r>
      <w:r w:rsidR="00CC1E90" w:rsidRPr="00F55D59">
        <w:rPr>
          <w:rFonts w:ascii="Angsana New" w:hAnsi="Angsana New"/>
          <w:sz w:val="32"/>
          <w:szCs w:val="32"/>
        </w:rPr>
        <w:t xml:space="preserve"> </w:t>
      </w:r>
      <w:r w:rsidR="002962EC" w:rsidRPr="00F55D59">
        <w:rPr>
          <w:rFonts w:ascii="Angsana New" w:hAnsi="Angsana New"/>
          <w:sz w:val="32"/>
          <w:szCs w:val="32"/>
        </w:rPr>
        <w:t>22</w:t>
      </w:r>
      <w:r w:rsidR="00EC7FA7" w:rsidRPr="00F55D59">
        <w:rPr>
          <w:rFonts w:ascii="Angsana New" w:hAnsi="Angsana New"/>
          <w:sz w:val="32"/>
          <w:szCs w:val="32"/>
          <w:cs/>
        </w:rPr>
        <w:t xml:space="preserve"> </w:t>
      </w:r>
      <w:r w:rsidR="00994A1A" w:rsidRPr="00F55D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201AB6" w:rsidRPr="00F55D59">
        <w:rPr>
          <w:rFonts w:ascii="Angsana New" w:hAnsi="Angsana New"/>
          <w:sz w:val="32"/>
          <w:szCs w:val="32"/>
          <w:cs/>
        </w:rPr>
        <w:t>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="00994A1A" w:rsidRPr="00F55D59">
        <w:rPr>
          <w:rFonts w:ascii="Angsana New" w:hAnsi="Angsana New"/>
          <w:sz w:val="32"/>
          <w:szCs w:val="32"/>
        </w:rPr>
        <w:t xml:space="preserve"> </w:t>
      </w:r>
      <w:r w:rsidR="00EC7FA7" w:rsidRPr="00F55D59">
        <w:rPr>
          <w:rFonts w:ascii="Angsana New" w:hAnsi="Angsana New"/>
          <w:sz w:val="32"/>
          <w:szCs w:val="32"/>
        </w:rPr>
        <w:t>21</w:t>
      </w:r>
      <w:r w:rsidR="00EC7FA7" w:rsidRPr="00F55D59">
        <w:rPr>
          <w:rFonts w:ascii="Angsana New" w:hAnsi="Angsana New"/>
          <w:sz w:val="32"/>
          <w:szCs w:val="32"/>
          <w:cs/>
        </w:rPr>
        <w:t xml:space="preserve"> </w:t>
      </w:r>
      <w:r w:rsidR="00994A1A" w:rsidRPr="00F55D59">
        <w:rPr>
          <w:rFonts w:ascii="Angsana New" w:hAnsi="Angsana New"/>
          <w:sz w:val="32"/>
          <w:szCs w:val="32"/>
          <w:cs/>
        </w:rPr>
        <w:t>ล้านบาท</w:t>
      </w:r>
      <w:r w:rsidR="00994A1A" w:rsidRPr="00F55D59">
        <w:rPr>
          <w:rFonts w:ascii="Angsana New" w:hAnsi="Angsana New"/>
          <w:sz w:val="32"/>
          <w:szCs w:val="32"/>
        </w:rPr>
        <w:t>)</w:t>
      </w:r>
    </w:p>
    <w:p w:rsidR="00570632" w:rsidRPr="00F55D59" w:rsidRDefault="00183ABB" w:rsidP="00E5016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31</w:t>
      </w:r>
      <w:r w:rsidR="00570632" w:rsidRPr="00F55D59">
        <w:rPr>
          <w:rFonts w:ascii="Angsana New" w:hAnsi="Angsana New"/>
          <w:b/>
          <w:bCs/>
          <w:sz w:val="32"/>
          <w:szCs w:val="32"/>
        </w:rPr>
        <w:t>.</w:t>
      </w:r>
      <w:r w:rsidR="00570632" w:rsidRPr="00F55D59">
        <w:rPr>
          <w:rFonts w:ascii="Angsana New" w:hAnsi="Angsana New"/>
          <w:b/>
          <w:bCs/>
          <w:sz w:val="32"/>
          <w:szCs w:val="32"/>
        </w:rPr>
        <w:tab/>
      </w:r>
      <w:r w:rsidR="00570632" w:rsidRPr="00F55D5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570632" w:rsidRPr="00F55D59" w:rsidRDefault="00183ABB" w:rsidP="00E5016C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31</w:t>
      </w:r>
      <w:r w:rsidR="00570632" w:rsidRPr="00F55D59">
        <w:rPr>
          <w:rFonts w:ascii="Angsana New" w:hAnsi="Angsana New"/>
          <w:b/>
          <w:bCs/>
          <w:sz w:val="32"/>
          <w:szCs w:val="32"/>
        </w:rPr>
        <w:t>.1</w:t>
      </w:r>
      <w:r w:rsidR="00570632" w:rsidRPr="00F55D59">
        <w:rPr>
          <w:rFonts w:ascii="Angsana New" w:hAnsi="Angsana New"/>
          <w:b/>
          <w:bCs/>
          <w:sz w:val="32"/>
          <w:szCs w:val="32"/>
        </w:rPr>
        <w:tab/>
      </w:r>
      <w:r w:rsidR="00570632" w:rsidRPr="00F55D5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570632" w:rsidRPr="00F55D59" w:rsidRDefault="00570632" w:rsidP="00E5016C">
      <w:pPr>
        <w:tabs>
          <w:tab w:val="left" w:pos="15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บริษัทฯได้ทำสัญญาเช่าดำเนินงานที่เกี่ยวข้องกับการเช่ายานพาหนะ อายุของสัญญามีระยะเวลา</w:t>
      </w:r>
      <w:r w:rsidR="00440FE5" w:rsidRPr="00F55D59">
        <w:rPr>
          <w:rFonts w:ascii="Angsana New" w:hAnsi="Angsana New"/>
          <w:sz w:val="32"/>
          <w:szCs w:val="32"/>
          <w:cs/>
        </w:rPr>
        <w:t xml:space="preserve"> </w:t>
      </w:r>
      <w:r w:rsidR="00956DE6" w:rsidRPr="00F55D59">
        <w:rPr>
          <w:rFonts w:ascii="Angsana New" w:hAnsi="Angsana New"/>
          <w:sz w:val="32"/>
          <w:szCs w:val="32"/>
        </w:rPr>
        <w:t>2</w:t>
      </w:r>
      <w:r w:rsidRPr="00F55D59">
        <w:rPr>
          <w:rFonts w:ascii="Angsana New" w:hAnsi="Angsana New"/>
          <w:sz w:val="32"/>
          <w:szCs w:val="32"/>
          <w:cs/>
        </w:rPr>
        <w:t xml:space="preserve"> ถึง </w:t>
      </w:r>
      <w:r w:rsidR="00956DE6" w:rsidRPr="00F55D59">
        <w:rPr>
          <w:rFonts w:ascii="Angsana New" w:hAnsi="Angsana New"/>
          <w:sz w:val="32"/>
          <w:szCs w:val="32"/>
        </w:rPr>
        <w:t>3</w:t>
      </w:r>
      <w:r w:rsidRPr="00F55D59">
        <w:rPr>
          <w:rFonts w:ascii="Angsana New" w:hAnsi="Angsana New"/>
          <w:sz w:val="32"/>
          <w:szCs w:val="32"/>
          <w:cs/>
        </w:rPr>
        <w:t xml:space="preserve"> ปี</w:t>
      </w:r>
    </w:p>
    <w:p w:rsidR="00570632" w:rsidRPr="00F55D59" w:rsidRDefault="00570632" w:rsidP="00E5016C">
      <w:pPr>
        <w:tabs>
          <w:tab w:val="left" w:pos="15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570632" w:rsidRPr="00F55D59" w:rsidTr="00E120C4">
        <w:tc>
          <w:tcPr>
            <w:tcW w:w="5670" w:type="dxa"/>
            <w:vAlign w:val="bottom"/>
          </w:tcPr>
          <w:p w:rsidR="00570632" w:rsidRPr="00F55D59" w:rsidRDefault="00570632" w:rsidP="00E50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570632" w:rsidRPr="00F55D59" w:rsidRDefault="00570632" w:rsidP="00E5016C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570632" w:rsidRPr="00F55D59" w:rsidTr="00E120C4">
        <w:tc>
          <w:tcPr>
            <w:tcW w:w="5670" w:type="dxa"/>
            <w:vAlign w:val="bottom"/>
          </w:tcPr>
          <w:p w:rsidR="00570632" w:rsidRPr="00F55D59" w:rsidRDefault="00570632" w:rsidP="00E50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570632" w:rsidRPr="00F55D59" w:rsidRDefault="00570632" w:rsidP="00E501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                                     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0632" w:rsidRPr="00F55D59" w:rsidTr="00E120C4">
        <w:tc>
          <w:tcPr>
            <w:tcW w:w="5670" w:type="dxa"/>
            <w:vAlign w:val="bottom"/>
          </w:tcPr>
          <w:p w:rsidR="00570632" w:rsidRPr="00F55D59" w:rsidRDefault="00570632" w:rsidP="00E5016C">
            <w:pPr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570632" w:rsidRPr="00F55D59" w:rsidRDefault="00751F13" w:rsidP="00E5016C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710" w:type="dxa"/>
            <w:vAlign w:val="bottom"/>
          </w:tcPr>
          <w:p w:rsidR="00570632" w:rsidRPr="00F55D59" w:rsidRDefault="00751F13" w:rsidP="00E5016C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EC7FA7" w:rsidRPr="00F55D59" w:rsidTr="00E120C4">
        <w:tc>
          <w:tcPr>
            <w:tcW w:w="5670" w:type="dxa"/>
            <w:vAlign w:val="bottom"/>
          </w:tcPr>
          <w:p w:rsidR="00EC7FA7" w:rsidRPr="00F55D59" w:rsidRDefault="00EC7FA7" w:rsidP="00E50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EC7FA7" w:rsidRPr="00F55D59" w:rsidRDefault="00EC7FA7" w:rsidP="00E5016C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:rsidR="00EC7FA7" w:rsidRPr="00F55D59" w:rsidRDefault="00EC7FA7" w:rsidP="00E5016C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EC7FA7" w:rsidRPr="00F55D59" w:rsidTr="00E120C4">
        <w:tc>
          <w:tcPr>
            <w:tcW w:w="5670" w:type="dxa"/>
            <w:vAlign w:val="bottom"/>
          </w:tcPr>
          <w:p w:rsidR="00EC7FA7" w:rsidRPr="00F55D59" w:rsidRDefault="00EC7FA7" w:rsidP="00E50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55D59">
              <w:rPr>
                <w:rFonts w:ascii="Angsana New" w:hAnsi="Angsana New"/>
                <w:sz w:val="32"/>
                <w:szCs w:val="32"/>
              </w:rPr>
              <w:t>1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EC7FA7" w:rsidRPr="00F55D59" w:rsidRDefault="002962EC" w:rsidP="00E5016C">
            <w:pPr>
              <w:tabs>
                <w:tab w:val="decimal" w:pos="909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10" w:type="dxa"/>
            <w:vAlign w:val="bottom"/>
          </w:tcPr>
          <w:p w:rsidR="00EC7FA7" w:rsidRPr="00F55D59" w:rsidRDefault="00EC7FA7" w:rsidP="00E5016C">
            <w:pPr>
              <w:tabs>
                <w:tab w:val="decimal" w:pos="909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EC7FA7" w:rsidRPr="00F55D59" w:rsidTr="00E120C4">
        <w:tc>
          <w:tcPr>
            <w:tcW w:w="5670" w:type="dxa"/>
            <w:vAlign w:val="bottom"/>
          </w:tcPr>
          <w:p w:rsidR="00EC7FA7" w:rsidRPr="00F55D59" w:rsidRDefault="00EC7FA7" w:rsidP="00E50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EC7FA7" w:rsidRPr="00F55D59" w:rsidRDefault="002962EC" w:rsidP="00E5016C">
            <w:pPr>
              <w:tabs>
                <w:tab w:val="decimal" w:pos="909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EC7FA7" w:rsidRPr="00F55D59" w:rsidRDefault="00EC7FA7" w:rsidP="00E5016C">
            <w:pPr>
              <w:tabs>
                <w:tab w:val="decimal" w:pos="909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570632" w:rsidRPr="00F55D59" w:rsidRDefault="00183ABB" w:rsidP="00E5016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31</w:t>
      </w:r>
      <w:r w:rsidR="00570632" w:rsidRPr="00F55D59">
        <w:rPr>
          <w:rFonts w:ascii="Angsana New" w:hAnsi="Angsana New"/>
          <w:b/>
          <w:bCs/>
          <w:sz w:val="32"/>
          <w:szCs w:val="32"/>
        </w:rPr>
        <w:t>.2</w:t>
      </w:r>
      <w:r w:rsidR="00570632" w:rsidRPr="00F55D59">
        <w:rPr>
          <w:rFonts w:ascii="Angsana New" w:hAnsi="Angsana New"/>
          <w:b/>
          <w:bCs/>
          <w:sz w:val="32"/>
          <w:szCs w:val="32"/>
        </w:rPr>
        <w:tab/>
      </w:r>
      <w:r w:rsidR="00570632" w:rsidRPr="00F55D5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570632" w:rsidRPr="00F55D59" w:rsidRDefault="00570632" w:rsidP="00E5016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F55D59">
        <w:rPr>
          <w:rFonts w:ascii="Angsana New" w:hAnsi="Angsana New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</w:t>
      </w:r>
      <w:r w:rsidR="002962EC" w:rsidRPr="00F55D59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 xml:space="preserve">มีภาระผูกพันตามสัญญาว่าจ้างผู้รับเหมาช่วงที่จะต้องจ่ายในอนาคตเป็นจำนวนเงินประมาณ </w:t>
      </w:r>
      <w:r w:rsidR="002962EC" w:rsidRPr="00F55D59">
        <w:rPr>
          <w:rFonts w:ascii="Angsana New" w:hAnsi="Angsana New"/>
          <w:sz w:val="32"/>
          <w:szCs w:val="32"/>
        </w:rPr>
        <w:t>2,408</w:t>
      </w:r>
      <w:r w:rsidR="00EC7FA7" w:rsidRPr="00F55D59">
        <w:rPr>
          <w:rFonts w:ascii="Angsana New" w:hAnsi="Angsana New"/>
          <w:sz w:val="32"/>
          <w:szCs w:val="32"/>
          <w:cs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201AB6" w:rsidRPr="00F55D59">
        <w:rPr>
          <w:rFonts w:ascii="Angsana New" w:hAnsi="Angsana New"/>
          <w:sz w:val="32"/>
          <w:szCs w:val="32"/>
        </w:rPr>
        <w:t>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="00527B9B" w:rsidRPr="00F55D59">
        <w:rPr>
          <w:rFonts w:ascii="Angsana New" w:hAnsi="Angsana New"/>
          <w:sz w:val="32"/>
          <w:szCs w:val="32"/>
        </w:rPr>
        <w:t xml:space="preserve"> </w:t>
      </w:r>
      <w:r w:rsidR="00EC7FA7" w:rsidRPr="00F55D59">
        <w:rPr>
          <w:rFonts w:ascii="Angsana New" w:hAnsi="Angsana New"/>
          <w:sz w:val="32"/>
          <w:szCs w:val="32"/>
        </w:rPr>
        <w:t xml:space="preserve">2,405 </w:t>
      </w:r>
      <w:r w:rsidRPr="00F55D59">
        <w:rPr>
          <w:rFonts w:ascii="Angsana New" w:hAnsi="Angsana New"/>
          <w:sz w:val="32"/>
          <w:szCs w:val="32"/>
          <w:cs/>
        </w:rPr>
        <w:t>ล้านบาท</w:t>
      </w:r>
      <w:r w:rsidR="00527B9B" w:rsidRPr="00F55D59">
        <w:rPr>
          <w:rFonts w:ascii="Angsana New" w:hAnsi="Angsana New"/>
          <w:sz w:val="32"/>
          <w:szCs w:val="32"/>
        </w:rPr>
        <w:t>)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B171A4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B171A4">
        <w:rPr>
          <w:rFonts w:ascii="Angsana New" w:hAnsi="Angsana New"/>
          <w:sz w:val="32"/>
          <w:szCs w:val="32"/>
        </w:rPr>
        <w:t>:</w:t>
      </w:r>
      <w:r w:rsidR="00B171A4">
        <w:rPr>
          <w:rFonts w:ascii="Angsana New" w:hAnsi="Angsana New" w:hint="cs"/>
          <w:sz w:val="32"/>
          <w:szCs w:val="32"/>
          <w:cs/>
        </w:rPr>
        <w:t xml:space="preserve"> </w:t>
      </w:r>
      <w:r w:rsidR="00B171A4">
        <w:rPr>
          <w:rFonts w:ascii="Angsana New" w:hAnsi="Angsana New"/>
          <w:sz w:val="32"/>
          <w:szCs w:val="32"/>
        </w:rPr>
        <w:t xml:space="preserve">2,399 </w:t>
      </w:r>
      <w:r w:rsidR="00B171A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171A4">
        <w:rPr>
          <w:rFonts w:ascii="Angsana New" w:hAnsi="Angsana New"/>
          <w:sz w:val="32"/>
          <w:szCs w:val="32"/>
        </w:rPr>
        <w:t xml:space="preserve">2560: 2,405 </w:t>
      </w:r>
      <w:r w:rsidR="00B171A4">
        <w:rPr>
          <w:rFonts w:ascii="Angsana New" w:hAnsi="Angsana New" w:hint="cs"/>
          <w:sz w:val="32"/>
          <w:szCs w:val="32"/>
          <w:cs/>
        </w:rPr>
        <w:t>ล้านบาท)</w:t>
      </w:r>
    </w:p>
    <w:p w:rsidR="00E5016C" w:rsidRDefault="00E5016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70632" w:rsidRPr="00F55D59" w:rsidRDefault="00183ABB" w:rsidP="002962EC">
      <w:pPr>
        <w:tabs>
          <w:tab w:val="left" w:pos="156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570632" w:rsidRPr="00F55D59">
        <w:rPr>
          <w:rFonts w:ascii="Angsana New" w:hAnsi="Angsana New"/>
          <w:b/>
          <w:bCs/>
          <w:sz w:val="32"/>
          <w:szCs w:val="32"/>
        </w:rPr>
        <w:t>.3</w:t>
      </w:r>
      <w:r w:rsidR="00570632" w:rsidRPr="00F55D59">
        <w:rPr>
          <w:rFonts w:ascii="Angsana New" w:hAnsi="Angsana New"/>
          <w:b/>
          <w:bCs/>
          <w:sz w:val="32"/>
          <w:szCs w:val="32"/>
        </w:rPr>
        <w:tab/>
      </w:r>
      <w:r w:rsidR="00570632" w:rsidRPr="00F55D5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570632" w:rsidRPr="00F55D59" w:rsidRDefault="00570632" w:rsidP="002962EC">
      <w:pPr>
        <w:tabs>
          <w:tab w:val="left" w:pos="1560"/>
        </w:tabs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ก)</w:t>
      </w:r>
      <w:r w:rsidRPr="00F55D59">
        <w:rPr>
          <w:rFonts w:ascii="Angsana New" w:hAnsi="Angsana New"/>
          <w:b/>
          <w:bCs/>
          <w:sz w:val="32"/>
          <w:szCs w:val="32"/>
          <w:cs/>
        </w:rPr>
        <w:tab/>
      </w:r>
      <w:r w:rsidR="00D904F3" w:rsidRPr="00F55D5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E4CA5" w:rsidRPr="00F55D59">
        <w:rPr>
          <w:rFonts w:ascii="Angsana New" w:hAnsi="Angsana New"/>
          <w:spacing w:val="-6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pacing w:val="-6"/>
          <w:sz w:val="32"/>
          <w:szCs w:val="32"/>
        </w:rPr>
        <w:t>2561</w:t>
      </w:r>
      <w:r w:rsidR="00D904F3" w:rsidRPr="00F55D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55D59">
        <w:rPr>
          <w:rFonts w:ascii="Angsana New" w:hAnsi="Angsana New"/>
          <w:spacing w:val="-6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3E3446" w:rsidRPr="00F55D59">
        <w:rPr>
          <w:rFonts w:ascii="Angsana New" w:hAnsi="Angsana New"/>
          <w:spacing w:val="-6"/>
          <w:sz w:val="32"/>
          <w:szCs w:val="32"/>
        </w:rPr>
        <w:t>28</w:t>
      </w:r>
      <w:r w:rsidR="00EC7FA7" w:rsidRPr="00F55D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55D5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55D59">
        <w:rPr>
          <w:rFonts w:ascii="Angsana New" w:hAnsi="Angsana New"/>
          <w:sz w:val="32"/>
          <w:szCs w:val="32"/>
          <w:cs/>
        </w:rPr>
        <w:t xml:space="preserve"> </w:t>
      </w:r>
      <w:r w:rsidR="00307D00" w:rsidRPr="00F55D59">
        <w:rPr>
          <w:rFonts w:ascii="Angsana New" w:hAnsi="Angsana New"/>
          <w:sz w:val="32"/>
          <w:szCs w:val="32"/>
        </w:rPr>
        <w:t>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="00527B9B" w:rsidRPr="00F55D59">
        <w:rPr>
          <w:rFonts w:ascii="Angsana New" w:hAnsi="Angsana New"/>
          <w:sz w:val="32"/>
          <w:szCs w:val="32"/>
        </w:rPr>
        <w:t xml:space="preserve"> </w:t>
      </w:r>
      <w:r w:rsidR="00024780" w:rsidRPr="00F55D59">
        <w:rPr>
          <w:rFonts w:ascii="Angsana New" w:hAnsi="Angsana New"/>
          <w:sz w:val="32"/>
          <w:szCs w:val="32"/>
        </w:rPr>
        <w:t>18</w:t>
      </w:r>
      <w:r w:rsidR="00EC7FA7" w:rsidRPr="00F55D59">
        <w:rPr>
          <w:rFonts w:ascii="Angsana New" w:hAnsi="Angsana New"/>
          <w:sz w:val="32"/>
          <w:szCs w:val="32"/>
          <w:cs/>
        </w:rPr>
        <w:t>6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ล้านบาท</w:t>
      </w:r>
      <w:r w:rsidR="00527B9B" w:rsidRPr="00F55D59">
        <w:rPr>
          <w:rFonts w:ascii="Angsana New" w:hAnsi="Angsana New"/>
          <w:sz w:val="32"/>
          <w:szCs w:val="32"/>
        </w:rPr>
        <w:t>)</w:t>
      </w:r>
    </w:p>
    <w:p w:rsidR="00A85093" w:rsidRPr="00F55D59" w:rsidRDefault="00570632" w:rsidP="002962EC">
      <w:pPr>
        <w:tabs>
          <w:tab w:val="left" w:pos="1560"/>
        </w:tabs>
        <w:spacing w:before="120" w:line="400" w:lineRule="exact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55D59">
        <w:rPr>
          <w:rFonts w:ascii="Angsana New" w:hAnsi="Angsana New"/>
          <w:sz w:val="32"/>
          <w:szCs w:val="32"/>
          <w:cs/>
        </w:rPr>
        <w:t>ข)</w:t>
      </w:r>
      <w:r w:rsidRPr="00F55D59">
        <w:rPr>
          <w:rFonts w:ascii="Angsana New" w:hAnsi="Angsana New"/>
          <w:sz w:val="32"/>
          <w:szCs w:val="32"/>
          <w:cs/>
        </w:rPr>
        <w:tab/>
      </w:r>
      <w:r w:rsidRPr="00F55D59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F55D59">
        <w:rPr>
          <w:rFonts w:ascii="Angsana New" w:hAnsi="Angsana New"/>
          <w:spacing w:val="-2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pacing w:val="-2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pacing w:val="-2"/>
          <w:sz w:val="32"/>
          <w:szCs w:val="32"/>
        </w:rPr>
        <w:t>2561</w:t>
      </w:r>
      <w:r w:rsidR="009E4CA5" w:rsidRPr="00F55D59">
        <w:rPr>
          <w:rFonts w:ascii="Angsana New" w:hAnsi="Angsana New"/>
          <w:spacing w:val="-2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751F13" w:rsidRPr="00F55D59">
        <w:rPr>
          <w:rFonts w:ascii="Angsana New" w:hAnsi="Angsana New"/>
          <w:spacing w:val="-2"/>
          <w:sz w:val="32"/>
          <w:szCs w:val="32"/>
        </w:rPr>
        <w:t>2560</w:t>
      </w:r>
      <w:r w:rsidRPr="00F55D59">
        <w:rPr>
          <w:rFonts w:ascii="Angsana New" w:hAnsi="Angsana New"/>
          <w:spacing w:val="-2"/>
          <w:sz w:val="32"/>
          <w:szCs w:val="32"/>
          <w:cs/>
        </w:rPr>
        <w:t xml:space="preserve"> มีหนังสือค้ำประกันที่ออกโดยธนาคารในนามของบริษัทฯ</w:t>
      </w:r>
      <w:r w:rsidR="00E5016C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ซึ่งเกี่ยวเนื่องกับภาระผูกพันทางปฏิบัติตามปกติธุรกิจของบริษัทฯ</w:t>
      </w:r>
      <w:r w:rsidR="00E5016C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 xml:space="preserve"> </w:t>
      </w:r>
      <w:r w:rsidRPr="00F55D59">
        <w:rPr>
          <w:rFonts w:ascii="Angsana New" w:hAnsi="Angsana New"/>
          <w:spacing w:val="-2"/>
          <w:sz w:val="32"/>
          <w:szCs w:val="32"/>
          <w:cs/>
        </w:rPr>
        <w:t>โดยมีรายละเอียดดังนี้</w:t>
      </w:r>
      <w:r w:rsidRPr="00F55D59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846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</w:tblGrid>
      <w:tr w:rsidR="002962EC" w:rsidRPr="00F55D59" w:rsidTr="002962EC">
        <w:tc>
          <w:tcPr>
            <w:tcW w:w="378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052688"/>
          </w:p>
        </w:tc>
        <w:tc>
          <w:tcPr>
            <w:tcW w:w="4680" w:type="dxa"/>
            <w:gridSpan w:val="4"/>
          </w:tcPr>
          <w:p w:rsidR="002962EC" w:rsidRPr="00F55D59" w:rsidRDefault="002962EC" w:rsidP="002962EC">
            <w:pPr>
              <w:tabs>
                <w:tab w:val="decimal" w:pos="7740"/>
                <w:tab w:val="decimal" w:pos="882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55D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55D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62EC" w:rsidRPr="00F55D59" w:rsidTr="002962EC">
        <w:tc>
          <w:tcPr>
            <w:tcW w:w="378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400" w:lineRule="exact"/>
              <w:ind w:left="-106" w:right="-10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 xml:space="preserve">     งบการเงินเฉพาะกิจการ</w:t>
            </w:r>
          </w:p>
        </w:tc>
      </w:tr>
      <w:tr w:rsidR="002962EC" w:rsidRPr="00F55D59" w:rsidTr="002962EC">
        <w:tc>
          <w:tcPr>
            <w:tcW w:w="378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2962EC" w:rsidRPr="00F55D59" w:rsidTr="002962EC">
        <w:tc>
          <w:tcPr>
            <w:tcW w:w="378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170" w:type="dxa"/>
          </w:tcPr>
          <w:p w:rsidR="00A65847" w:rsidRPr="00F55D59" w:rsidRDefault="00A65847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52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52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340</w:t>
            </w:r>
          </w:p>
        </w:tc>
      </w:tr>
      <w:tr w:rsidR="002962EC" w:rsidRPr="00F55D59" w:rsidTr="002962EC">
        <w:tc>
          <w:tcPr>
            <w:tcW w:w="378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170" w:type="dxa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1,8</w:t>
            </w:r>
            <w:r w:rsidR="003E3446" w:rsidRPr="00F55D59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924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1,8</w:t>
            </w:r>
            <w:r w:rsidR="003E3446" w:rsidRPr="00F55D59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924</w:t>
            </w:r>
          </w:p>
        </w:tc>
      </w:tr>
      <w:tr w:rsidR="002962EC" w:rsidRPr="00F55D59" w:rsidTr="002962EC">
        <w:tc>
          <w:tcPr>
            <w:tcW w:w="378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ประกันการปฏิบัติตามสัญญา</w:t>
            </w:r>
          </w:p>
        </w:tc>
        <w:tc>
          <w:tcPr>
            <w:tcW w:w="1170" w:type="dxa"/>
          </w:tcPr>
          <w:p w:rsidR="002962EC" w:rsidRPr="00F55D59" w:rsidRDefault="003E3446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1,406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1,085</w:t>
            </w:r>
          </w:p>
        </w:tc>
        <w:tc>
          <w:tcPr>
            <w:tcW w:w="1170" w:type="dxa"/>
            <w:vAlign w:val="bottom"/>
          </w:tcPr>
          <w:p w:rsidR="002962EC" w:rsidRPr="00F55D59" w:rsidRDefault="003E3446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1,386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1,085</w:t>
            </w:r>
          </w:p>
        </w:tc>
      </w:tr>
      <w:tr w:rsidR="002962EC" w:rsidRPr="00F55D59" w:rsidTr="002962EC">
        <w:tc>
          <w:tcPr>
            <w:tcW w:w="378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170" w:type="dxa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482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291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482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291</w:t>
            </w:r>
          </w:p>
        </w:tc>
      </w:tr>
      <w:tr w:rsidR="002962EC" w:rsidRPr="00F55D59" w:rsidTr="002962EC">
        <w:tc>
          <w:tcPr>
            <w:tcW w:w="378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ประกันการจ่ายชำระเจ้าหนี้</w:t>
            </w:r>
          </w:p>
        </w:tc>
        <w:tc>
          <w:tcPr>
            <w:tcW w:w="1170" w:type="dxa"/>
          </w:tcPr>
          <w:p w:rsidR="002962EC" w:rsidRPr="00F55D59" w:rsidRDefault="003E3446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170" w:type="dxa"/>
            <w:vAlign w:val="bottom"/>
          </w:tcPr>
          <w:p w:rsidR="002962EC" w:rsidRPr="00F55D59" w:rsidRDefault="003E3446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2962EC" w:rsidRPr="00F55D59" w:rsidTr="002962EC">
        <w:tc>
          <w:tcPr>
            <w:tcW w:w="378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ประกันการรับคืนภาษี</w:t>
            </w:r>
          </w:p>
        </w:tc>
        <w:tc>
          <w:tcPr>
            <w:tcW w:w="1170" w:type="dxa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706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706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706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706</w:t>
            </w:r>
          </w:p>
        </w:tc>
      </w:tr>
      <w:tr w:rsidR="002962EC" w:rsidRPr="00F55D59" w:rsidTr="002962EC">
        <w:tc>
          <w:tcPr>
            <w:tcW w:w="3780" w:type="dxa"/>
            <w:vAlign w:val="bottom"/>
          </w:tcPr>
          <w:p w:rsidR="002962EC" w:rsidRPr="00F55D59" w:rsidRDefault="002962EC" w:rsidP="002962EC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2962EC" w:rsidRPr="00F55D59" w:rsidRDefault="003E3446" w:rsidP="002962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4,600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3,417</w:t>
            </w:r>
          </w:p>
        </w:tc>
        <w:tc>
          <w:tcPr>
            <w:tcW w:w="1170" w:type="dxa"/>
            <w:vAlign w:val="bottom"/>
          </w:tcPr>
          <w:p w:rsidR="002962EC" w:rsidRPr="00F55D59" w:rsidRDefault="003E3446" w:rsidP="002962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>4,545</w:t>
            </w:r>
          </w:p>
        </w:tc>
        <w:tc>
          <w:tcPr>
            <w:tcW w:w="1170" w:type="dxa"/>
            <w:vAlign w:val="bottom"/>
          </w:tcPr>
          <w:p w:rsidR="002962EC" w:rsidRPr="00F55D59" w:rsidRDefault="002962EC" w:rsidP="002962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  <w:cs/>
              </w:rPr>
              <w:t>3,417</w:t>
            </w:r>
          </w:p>
        </w:tc>
      </w:tr>
    </w:tbl>
    <w:bookmarkEnd w:id="2"/>
    <w:p w:rsidR="001F5A77" w:rsidRPr="00F55D59" w:rsidRDefault="001F5A77" w:rsidP="001F5A77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F55D59">
        <w:rPr>
          <w:rFonts w:ascii="Angsana New" w:hAnsi="Angsana New"/>
          <w:sz w:val="32"/>
          <w:szCs w:val="32"/>
          <w:cs/>
        </w:rPr>
        <w:t>ค)</w:t>
      </w:r>
      <w:r w:rsidRPr="00F55D59">
        <w:rPr>
          <w:rFonts w:ascii="Angsana New" w:hAnsi="Angsana New"/>
          <w:sz w:val="32"/>
          <w:szCs w:val="32"/>
        </w:rPr>
        <w:t> </w:t>
      </w: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ณ วันที่</w:t>
      </w:r>
      <w:r w:rsidRPr="00F55D59">
        <w:rPr>
          <w:rFonts w:ascii="Angsana New" w:hAnsi="Angsana New"/>
          <w:sz w:val="32"/>
          <w:szCs w:val="32"/>
        </w:rPr>
        <w:t> </w:t>
      </w:r>
      <w:r w:rsidRPr="00F55D59">
        <w:rPr>
          <w:rFonts w:ascii="Angsana New" w:hAnsi="Angsana New"/>
          <w:spacing w:val="-2"/>
          <w:sz w:val="32"/>
          <w:szCs w:val="32"/>
        </w:rPr>
        <w:t xml:space="preserve">31 </w:t>
      </w:r>
      <w:r w:rsidRPr="00F55D59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F55D59">
        <w:rPr>
          <w:rFonts w:ascii="Angsana New" w:hAnsi="Angsana New"/>
          <w:spacing w:val="-2"/>
          <w:sz w:val="32"/>
          <w:szCs w:val="32"/>
        </w:rPr>
        <w:t xml:space="preserve">2561 </w:t>
      </w:r>
      <w:r w:rsidRPr="00F55D59">
        <w:rPr>
          <w:rFonts w:ascii="Angsana New" w:hAnsi="Angsana New"/>
          <w:sz w:val="32"/>
          <w:szCs w:val="32"/>
          <w:cs/>
        </w:rPr>
        <w:t xml:space="preserve">บริษัทฯมีหนังสือสัญญาวงเงินสแตนด์บายเลตเตอร์ออฟเครดิตกับธนาคารเพื่อค้ำประกันเงินกู้ยืมระยะสั้นของบริษัทย่อยวงเงินจำนวน </w:t>
      </w:r>
      <w:r w:rsidR="009A1199" w:rsidRPr="00F55D59">
        <w:rPr>
          <w:rFonts w:ascii="Angsana New" w:hAnsi="Angsana New"/>
          <w:sz w:val="32"/>
          <w:szCs w:val="32"/>
        </w:rPr>
        <w:t>16.1</w:t>
      </w:r>
      <w:r w:rsidRPr="00F55D59">
        <w:rPr>
          <w:rFonts w:ascii="Angsana New" w:hAnsi="Angsana New"/>
          <w:sz w:val="32"/>
          <w:szCs w:val="32"/>
          <w:cs/>
        </w:rPr>
        <w:t xml:space="preserve"> ล้านบาทและค้ำประกันการออกหนังสือค้ำประกันการชำระคืนเงินรับล่วงหน้า การปฏิบัติตามสัญญาและจ่ายชำระเจ้าหนี้ของบริษัทย่อยจำนวน </w:t>
      </w:r>
      <w:r w:rsidR="009A1199" w:rsidRPr="00F55D59">
        <w:rPr>
          <w:rFonts w:ascii="Angsana New" w:hAnsi="Angsana New"/>
          <w:sz w:val="32"/>
          <w:szCs w:val="32"/>
        </w:rPr>
        <w:t>38.2</w:t>
      </w:r>
      <w:r w:rsidRPr="00F55D59">
        <w:rPr>
          <w:rFonts w:ascii="Angsana New" w:hAnsi="Angsana New"/>
          <w:sz w:val="32"/>
          <w:szCs w:val="32"/>
          <w:cs/>
        </w:rPr>
        <w:t xml:space="preserve"> ล้านบาท</w:t>
      </w:r>
      <w:r w:rsidR="00271255" w:rsidRPr="00F55D59">
        <w:rPr>
          <w:rFonts w:ascii="Angsana New" w:hAnsi="Angsana New"/>
          <w:sz w:val="32"/>
          <w:szCs w:val="32"/>
        </w:rPr>
        <w:t xml:space="preserve"> (2560: </w:t>
      </w:r>
      <w:r w:rsidR="00271255" w:rsidRPr="00F55D59">
        <w:rPr>
          <w:rFonts w:ascii="Angsana New" w:hAnsi="Angsana New"/>
          <w:sz w:val="32"/>
          <w:szCs w:val="32"/>
          <w:cs/>
        </w:rPr>
        <w:t>ไม่มี</w:t>
      </w:r>
      <w:r w:rsidR="00271255" w:rsidRPr="00F55D59">
        <w:rPr>
          <w:rFonts w:ascii="Angsana New" w:hAnsi="Angsana New"/>
          <w:sz w:val="32"/>
          <w:szCs w:val="32"/>
        </w:rPr>
        <w:t>)</w:t>
      </w:r>
    </w:p>
    <w:p w:rsidR="004D03EC" w:rsidRPr="00F55D59" w:rsidRDefault="00183ABB" w:rsidP="00FE231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31</w:t>
      </w:r>
      <w:r w:rsidR="004D03EC" w:rsidRPr="00F55D59">
        <w:rPr>
          <w:rFonts w:ascii="Angsana New" w:hAnsi="Angsana New"/>
          <w:b/>
          <w:bCs/>
          <w:sz w:val="32"/>
          <w:szCs w:val="32"/>
        </w:rPr>
        <w:t>.</w:t>
      </w:r>
      <w:r w:rsidR="00956DE6" w:rsidRPr="00F55D59">
        <w:rPr>
          <w:rFonts w:ascii="Angsana New" w:hAnsi="Angsana New"/>
          <w:b/>
          <w:bCs/>
          <w:sz w:val="32"/>
          <w:szCs w:val="32"/>
        </w:rPr>
        <w:t>4</w:t>
      </w:r>
      <w:r w:rsidR="004D03EC" w:rsidRPr="00F55D59">
        <w:rPr>
          <w:rFonts w:ascii="Angsana New" w:hAnsi="Angsana New"/>
          <w:b/>
          <w:bCs/>
          <w:sz w:val="32"/>
          <w:szCs w:val="32"/>
        </w:rPr>
        <w:t xml:space="preserve"> </w:t>
      </w:r>
      <w:r w:rsidR="004D03EC" w:rsidRPr="00F55D59">
        <w:rPr>
          <w:rFonts w:ascii="Angsana New" w:hAnsi="Angsana New"/>
          <w:b/>
          <w:bCs/>
          <w:sz w:val="32"/>
          <w:szCs w:val="32"/>
        </w:rPr>
        <w:tab/>
      </w:r>
      <w:r w:rsidR="004D03EC" w:rsidRPr="00F55D5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DF36AF" w:rsidRDefault="00DF36AF" w:rsidP="00DF36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F13AB" w:rsidRPr="00F55D59">
        <w:rPr>
          <w:rFonts w:ascii="Angsana New" w:hAnsi="Angsana New"/>
          <w:sz w:val="32"/>
          <w:szCs w:val="32"/>
          <w:cs/>
        </w:rPr>
        <w:t>ในระหว่างปี</w:t>
      </w:r>
      <w:r w:rsidR="00AF13AB" w:rsidRPr="00F55D59">
        <w:rPr>
          <w:rFonts w:ascii="Angsana New" w:hAnsi="Angsana New"/>
          <w:sz w:val="32"/>
          <w:szCs w:val="32"/>
        </w:rPr>
        <w:t xml:space="preserve"> 2558 </w:t>
      </w:r>
      <w:r w:rsidR="00AF13AB" w:rsidRPr="00F55D59">
        <w:rPr>
          <w:rFonts w:ascii="Angsana New" w:hAnsi="Angsana New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="00AF13AB" w:rsidRPr="00F55D59">
        <w:rPr>
          <w:rFonts w:ascii="Angsana New" w:hAnsi="Angsana New"/>
          <w:sz w:val="32"/>
          <w:szCs w:val="32"/>
        </w:rPr>
        <w:t xml:space="preserve">235 </w:t>
      </w:r>
      <w:r w:rsidR="00AF13AB" w:rsidRPr="00F55D59">
        <w:rPr>
          <w:rFonts w:ascii="Angsana New" w:hAnsi="Angsana New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="00AF13AB" w:rsidRPr="00F55D59">
        <w:rPr>
          <w:rFonts w:ascii="Angsana New" w:hAnsi="Angsana New"/>
          <w:sz w:val="32"/>
          <w:szCs w:val="32"/>
        </w:rPr>
        <w:t xml:space="preserve">16 </w:t>
      </w:r>
      <w:r w:rsidR="00AF13AB" w:rsidRPr="00F55D59">
        <w:rPr>
          <w:rFonts w:ascii="Angsana New" w:hAnsi="Angsana New"/>
          <w:sz w:val="32"/>
          <w:szCs w:val="32"/>
          <w:cs/>
        </w:rPr>
        <w:t xml:space="preserve">กรกฎาคม </w:t>
      </w:r>
      <w:r w:rsidR="00AF13AB" w:rsidRPr="00F55D59">
        <w:rPr>
          <w:rFonts w:ascii="Angsana New" w:hAnsi="Angsana New"/>
          <w:sz w:val="32"/>
          <w:szCs w:val="32"/>
        </w:rPr>
        <w:t xml:space="preserve">2558 </w:t>
      </w:r>
      <w:r w:rsidR="00AF13AB" w:rsidRPr="00F55D59">
        <w:rPr>
          <w:rFonts w:ascii="Angsana New" w:hAnsi="Angsana New"/>
          <w:sz w:val="32"/>
          <w:szCs w:val="32"/>
          <w:cs/>
        </w:rPr>
        <w:t xml:space="preserve">โดยเรียกร้องค่าเสียหายจำนวน </w:t>
      </w:r>
      <w:r w:rsidR="00AF13AB" w:rsidRPr="00F55D59">
        <w:rPr>
          <w:rFonts w:ascii="Angsana New" w:hAnsi="Angsana New"/>
          <w:sz w:val="32"/>
          <w:szCs w:val="32"/>
        </w:rPr>
        <w:t xml:space="preserve">632 </w:t>
      </w:r>
      <w:r w:rsidR="00AF13AB" w:rsidRPr="00F55D59">
        <w:rPr>
          <w:rFonts w:ascii="Angsana New" w:hAnsi="Angsana New"/>
          <w:sz w:val="32"/>
          <w:szCs w:val="32"/>
          <w:cs/>
        </w:rPr>
        <w:t>ล้านบาท</w:t>
      </w:r>
    </w:p>
    <w:p w:rsidR="00D33449" w:rsidRPr="00F55D59" w:rsidRDefault="00DF36AF" w:rsidP="00DF36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33449"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3449" w:rsidRPr="00F55D59">
        <w:rPr>
          <w:rFonts w:ascii="Angsana New" w:hAnsi="Angsana New"/>
          <w:sz w:val="32"/>
          <w:szCs w:val="32"/>
        </w:rPr>
        <w:t xml:space="preserve">23 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มีนาคม </w:t>
      </w:r>
      <w:r w:rsidR="00D33449" w:rsidRPr="00F55D59">
        <w:rPr>
          <w:rFonts w:ascii="Angsana New" w:hAnsi="Angsana New"/>
          <w:sz w:val="32"/>
          <w:szCs w:val="32"/>
        </w:rPr>
        <w:t xml:space="preserve">2560 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ศาลแพ่งพิพากษาให้บริษัทฯชำระเงินจำนวน </w:t>
      </w:r>
      <w:r w:rsidR="00D33449" w:rsidRPr="00F55D59">
        <w:rPr>
          <w:rFonts w:ascii="Angsana New" w:hAnsi="Angsana New"/>
          <w:sz w:val="32"/>
          <w:szCs w:val="32"/>
        </w:rPr>
        <w:t xml:space="preserve">101 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="00D33449" w:rsidRPr="00F55D59">
        <w:rPr>
          <w:rFonts w:ascii="Angsana New" w:hAnsi="Angsana New"/>
          <w:sz w:val="32"/>
          <w:szCs w:val="32"/>
        </w:rPr>
        <w:t xml:space="preserve">7.5 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ต่อปี และให้คืนหนังสือค้ำประกันค่าจ้างล่วงหน้าให้ผู้รับเหมาช่วง และให้ผู้รับเหมาช่วงชำระเงินจำนวน </w:t>
      </w:r>
      <w:r w:rsidR="00D33449" w:rsidRPr="00F55D59">
        <w:rPr>
          <w:rFonts w:ascii="Angsana New" w:hAnsi="Angsana New"/>
          <w:sz w:val="32"/>
          <w:szCs w:val="32"/>
        </w:rPr>
        <w:t xml:space="preserve">105 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="00D33449" w:rsidRPr="00F55D59">
        <w:rPr>
          <w:rFonts w:ascii="Angsana New" w:hAnsi="Angsana New"/>
          <w:sz w:val="32"/>
          <w:szCs w:val="32"/>
        </w:rPr>
        <w:t xml:space="preserve">7.5 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ต่อปีให้แก่บริษัทฯ ในปี </w:t>
      </w:r>
      <w:r w:rsidR="00D33449" w:rsidRPr="00F55D59">
        <w:rPr>
          <w:rFonts w:ascii="Angsana New" w:hAnsi="Angsana New"/>
          <w:sz w:val="32"/>
          <w:szCs w:val="32"/>
        </w:rPr>
        <w:t>2561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 บริษัทฯและผู้รับเหมาช่วงต่างได้ยื่นอุทธรณ์ต่อศาลอุทธรณ์</w:t>
      </w:r>
    </w:p>
    <w:p w:rsidR="00DF36AF" w:rsidRDefault="00DF36A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33449" w:rsidRPr="00F55D59" w:rsidRDefault="00DF36AF" w:rsidP="00DF36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D33449" w:rsidRPr="00F55D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3449" w:rsidRPr="00F55D59">
        <w:rPr>
          <w:rFonts w:ascii="Angsana New" w:hAnsi="Angsana New"/>
          <w:sz w:val="32"/>
          <w:szCs w:val="32"/>
        </w:rPr>
        <w:t>18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 กันยายน </w:t>
      </w:r>
      <w:r w:rsidR="00D33449" w:rsidRPr="00F55D59">
        <w:rPr>
          <w:rFonts w:ascii="Angsana New" w:hAnsi="Angsana New"/>
          <w:sz w:val="32"/>
          <w:szCs w:val="32"/>
        </w:rPr>
        <w:t>2561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ศาลอุทธรณ์ได้มีคำพิพากษาให้บริษัทฯชำระเงินจำนวน </w:t>
      </w:r>
      <w:r w:rsidR="00D33449" w:rsidRPr="00F55D59">
        <w:rPr>
          <w:rFonts w:ascii="Angsana New" w:hAnsi="Angsana New"/>
          <w:sz w:val="32"/>
          <w:szCs w:val="32"/>
        </w:rPr>
        <w:t>76.5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 ล้านบาทให้แก่</w:t>
      </w:r>
      <w:r w:rsidR="00D33449" w:rsidRPr="00E5016C">
        <w:rPr>
          <w:rFonts w:ascii="Angsana New" w:hAnsi="Angsana New"/>
          <w:sz w:val="32"/>
          <w:szCs w:val="32"/>
          <w:cs/>
        </w:rPr>
        <w:t xml:space="preserve">ผู้รับเหมาช่วง สำหรับงานที่ผู้รับเหมาช่วงได้ทำไป พร้อมดอกเบี้ยในอัตราร้อยละ </w:t>
      </w:r>
      <w:r w:rsidR="00D33449" w:rsidRPr="00E5016C">
        <w:rPr>
          <w:rFonts w:ascii="Angsana New" w:hAnsi="Angsana New"/>
          <w:sz w:val="32"/>
          <w:szCs w:val="32"/>
        </w:rPr>
        <w:t>7.5</w:t>
      </w:r>
      <w:r w:rsidR="00D33449" w:rsidRPr="00E5016C">
        <w:rPr>
          <w:rFonts w:ascii="Angsana New" w:hAnsi="Angsana New"/>
          <w:sz w:val="32"/>
          <w:szCs w:val="32"/>
          <w:cs/>
        </w:rPr>
        <w:t xml:space="preserve"> ต่อปี พร้อมให้บริษัทฯ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ชำระค่าธรรมเนียมหนังสือค้ำประกันจำนวน </w:t>
      </w:r>
      <w:r w:rsidR="00D33449" w:rsidRPr="00F55D59">
        <w:rPr>
          <w:rFonts w:ascii="Angsana New" w:hAnsi="Angsana New"/>
          <w:sz w:val="32"/>
          <w:szCs w:val="32"/>
        </w:rPr>
        <w:t>0.2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 ล้านบาทต่อเดือน และให้บริษัทฯคืนหนังสือค้ำประกันให้</w:t>
      </w:r>
      <w:r w:rsidR="00E5016C" w:rsidRPr="00F55D59">
        <w:rPr>
          <w:rFonts w:ascii="Angsana New" w:hAnsi="Angsana New"/>
          <w:sz w:val="32"/>
          <w:szCs w:val="32"/>
          <w:cs/>
        </w:rPr>
        <w:t>แก่</w:t>
      </w:r>
      <w:r w:rsidR="00D33449" w:rsidRPr="00F55D59">
        <w:rPr>
          <w:rFonts w:ascii="Angsana New" w:hAnsi="Angsana New"/>
          <w:sz w:val="32"/>
          <w:szCs w:val="32"/>
          <w:cs/>
        </w:rPr>
        <w:t xml:space="preserve">ผู้รับเหมาช่วง นอกจากนี้ ศาลอุทธรณ์ยังมีคำพิพากษาให้ผู้รับเหมาช่วงชำระเงินค่าจ้างงานล่วงหน้าจำนวน </w:t>
      </w:r>
      <w:r w:rsidR="00D33449" w:rsidRPr="00F55D59">
        <w:rPr>
          <w:rFonts w:ascii="Angsana New" w:hAnsi="Angsana New"/>
          <w:sz w:val="32"/>
          <w:szCs w:val="32"/>
        </w:rPr>
        <w:t>50.4</w:t>
      </w:r>
      <w:r w:rsidR="00E5016C">
        <w:rPr>
          <w:rFonts w:ascii="Angsana New" w:hAnsi="Angsana New"/>
          <w:sz w:val="32"/>
          <w:szCs w:val="32"/>
          <w:cs/>
        </w:rPr>
        <w:t xml:space="preserve"> ล้านบาท</w:t>
      </w:r>
      <w:r w:rsidR="00D33449" w:rsidRPr="00F55D59">
        <w:rPr>
          <w:rFonts w:ascii="Angsana New" w:hAnsi="Angsana New"/>
          <w:sz w:val="32"/>
          <w:szCs w:val="32"/>
          <w:cs/>
        </w:rPr>
        <w:t>คืนให้แก่บริษัทฯ ปัจจุบัน บริษัทฯอยู่ในระหว่างการยื่นคำร้องขอระงับการบังคับคดีตามคำพิพากษาศาลอุทธรณ์และการยื่นอุทธรณ์ต่อศาลฎีกาเพื่อคัดค้านคำพิพากษาของศาลอุทธรณ์</w:t>
      </w:r>
    </w:p>
    <w:p w:rsidR="00DF36AF" w:rsidRPr="00B171A4" w:rsidRDefault="00DF36AF" w:rsidP="00DF36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</w:t>
      </w:r>
      <w:r w:rsidRPr="00F55D59">
        <w:rPr>
          <w:rFonts w:ascii="Angsana New" w:hAnsi="Angsana New"/>
          <w:sz w:val="32"/>
          <w:szCs w:val="32"/>
          <w:cs/>
        </w:rPr>
        <w:t xml:space="preserve">เดือนมีนาคม </w:t>
      </w:r>
      <w:r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บริษัทฯได้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F55D59">
        <w:rPr>
          <w:rFonts w:ascii="Angsana New" w:hAnsi="Angsana New"/>
          <w:sz w:val="32"/>
          <w:szCs w:val="32"/>
          <w:cs/>
        </w:rPr>
        <w:t>ข้อพิพาทที่มีกับลูกค้าราย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Pr="00F55D59">
        <w:rPr>
          <w:rFonts w:ascii="Angsana New" w:hAnsi="Angsana New"/>
          <w:sz w:val="32"/>
          <w:szCs w:val="32"/>
          <w:cs/>
        </w:rPr>
        <w:t xml:space="preserve">เข้าสู่กระบวนการอนุญาโตตุลาการภายใต้สถาบันอนุญาโตตุลาการเพื่อเรียกร้องเงินค่าก่อสร้างที่ถูกหักโดยมิชอบคืน รวมทั้งเพื่อเรียกร้องค่าใช้จ่ายต่างๆที่เกี่ยวข้องกับความล่าช้าของโครงการก่อสร้างดังกล่าว รวมเป็นเงินที่เรียกร้องทั้งสิ้นประมาณ </w:t>
      </w:r>
      <w:r w:rsidRPr="00F55D59">
        <w:rPr>
          <w:rFonts w:ascii="Angsana New" w:hAnsi="Angsana New"/>
          <w:sz w:val="32"/>
          <w:szCs w:val="32"/>
        </w:rPr>
        <w:t>410</w:t>
      </w:r>
      <w:r w:rsidRPr="00F55D59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ซึ่งลูกหนี้ดังกล่าวได้ฟ้องกลับและเรียกร้องค่าเสียหายเป็นจำนวน</w:t>
      </w:r>
      <w:r w:rsidR="00E32A3D">
        <w:rPr>
          <w:rFonts w:ascii="Angsana New" w:hAnsi="Angsana New" w:hint="cs"/>
          <w:sz w:val="32"/>
          <w:szCs w:val="32"/>
          <w:cs/>
        </w:rPr>
        <w:t>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449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55D59">
        <w:rPr>
          <w:rFonts w:ascii="Angsana New" w:hAnsi="Angsana New"/>
          <w:sz w:val="32"/>
          <w:szCs w:val="32"/>
        </w:rPr>
        <w:t>31</w:t>
      </w:r>
      <w:r w:rsidRPr="00F55D5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  <w:cs/>
        </w:rPr>
        <w:t xml:space="preserve"> ข้อพิพาทดังกล่าวยังอยู่ระหว่างการดำเนินการภายใต้กระบวนอนุญาโตตุลาการ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F55D59">
        <w:rPr>
          <w:rFonts w:ascii="Angsana New" w:hAnsi="Angsana New"/>
          <w:sz w:val="32"/>
          <w:szCs w:val="32"/>
          <w:cs/>
        </w:rPr>
        <w:t xml:space="preserve">ในระหว่างปีปัจจุบัน บริษัทฯได้ตั้งค่าเผื่อหนี้สงสัยจะสูญจำนวนประมาณ </w:t>
      </w:r>
      <w:r w:rsidR="00A05C54">
        <w:rPr>
          <w:rFonts w:ascii="Angsana New" w:hAnsi="Angsana New"/>
          <w:sz w:val="32"/>
          <w:szCs w:val="32"/>
        </w:rPr>
        <w:t>213</w:t>
      </w:r>
      <w:r w:rsidRPr="00F55D59">
        <w:rPr>
          <w:rFonts w:ascii="Angsana New" w:hAnsi="Angsana New"/>
          <w:sz w:val="32"/>
          <w:szCs w:val="32"/>
          <w:cs/>
        </w:rPr>
        <w:t xml:space="preserve"> ล้านบาท สำหรับผลขาดทุนที่คาดว่าจะเกิดขึ้นในการเรียกเก็บหนี้จาก</w:t>
      </w:r>
      <w:r>
        <w:rPr>
          <w:rFonts w:ascii="Angsana New" w:hAnsi="Angsana New" w:hint="cs"/>
          <w:sz w:val="32"/>
          <w:szCs w:val="32"/>
          <w:cs/>
        </w:rPr>
        <w:t>ลูกหนี้รายนี้แล้ว</w:t>
      </w:r>
    </w:p>
    <w:p w:rsidR="00D5710B" w:rsidRPr="00F55D59" w:rsidRDefault="00183ABB" w:rsidP="00207C04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t>32</w:t>
      </w:r>
      <w:r w:rsidR="00D5710B" w:rsidRPr="00F55D59">
        <w:rPr>
          <w:rFonts w:ascii="Angsana New" w:hAnsi="Angsana New"/>
          <w:b/>
          <w:bCs/>
          <w:sz w:val="32"/>
          <w:szCs w:val="32"/>
        </w:rPr>
        <w:t>.</w:t>
      </w:r>
      <w:r w:rsidR="00D5710B" w:rsidRPr="00F55D59">
        <w:rPr>
          <w:rFonts w:ascii="Angsana New" w:hAnsi="Angsana New"/>
          <w:b/>
          <w:bCs/>
          <w:sz w:val="32"/>
          <w:szCs w:val="32"/>
        </w:rPr>
        <w:tab/>
      </w:r>
      <w:r w:rsidR="00D5710B" w:rsidRPr="00F55D5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D5710B" w:rsidRPr="00F55D59" w:rsidRDefault="00D5710B" w:rsidP="00207C04">
      <w:pPr>
        <w:tabs>
          <w:tab w:val="left" w:pos="900"/>
          <w:tab w:val="left" w:pos="2160"/>
          <w:tab w:val="left" w:pos="2866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55D59">
        <w:rPr>
          <w:rFonts w:ascii="Angsana New" w:hAnsi="Angsana New"/>
          <w:sz w:val="32"/>
          <w:szCs w:val="32"/>
        </w:rPr>
        <w:t xml:space="preserve">31 </w:t>
      </w:r>
      <w:r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Pr="00F55D59">
        <w:rPr>
          <w:rFonts w:ascii="Angsana New" w:hAnsi="Angsana New"/>
          <w:sz w:val="32"/>
          <w:szCs w:val="32"/>
        </w:rPr>
        <w:t xml:space="preserve"> </w:t>
      </w:r>
      <w:r w:rsidR="002E3A24" w:rsidRPr="00F55D59">
        <w:rPr>
          <w:rFonts w:ascii="Angsana New" w:hAnsi="Angsana New"/>
          <w:sz w:val="32"/>
          <w:szCs w:val="32"/>
          <w:cs/>
        </w:rPr>
        <w:t xml:space="preserve">และ 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2E3A24"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บริษัทฯมีสินทรัพย์ที่วัดมูลค่าด้วยมูลค่ายุติธรรมหรือเปิดเผยมูลค่ายุติธรรมแยกแส</w:t>
      </w:r>
      <w:r w:rsidR="00A12AF0" w:rsidRPr="00F55D59">
        <w:rPr>
          <w:rFonts w:ascii="Angsana New" w:hAnsi="Angsana New"/>
          <w:sz w:val="32"/>
          <w:szCs w:val="32"/>
          <w:cs/>
        </w:rPr>
        <w:t>ดงตามลำดับชั้นของมูลค่ายุติธรรม</w:t>
      </w:r>
      <w:r w:rsidRPr="00F55D5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4527B4" w:rsidRPr="00F55D59" w:rsidTr="00A85093">
        <w:tc>
          <w:tcPr>
            <w:tcW w:w="9144" w:type="dxa"/>
            <w:gridSpan w:val="5"/>
            <w:vAlign w:val="bottom"/>
          </w:tcPr>
          <w:p w:rsidR="004527B4" w:rsidRPr="00F55D59" w:rsidRDefault="004527B4" w:rsidP="00207C04">
            <w:pPr>
              <w:ind w:right="-36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hAnsi="Angsana New"/>
                <w:sz w:val="32"/>
                <w:szCs w:val="32"/>
              </w:rPr>
              <w:t xml:space="preserve">     (</w:t>
            </w:r>
            <w:r w:rsidRPr="00F55D59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F55D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59F2" w:rsidRPr="00F55D59" w:rsidTr="001259F2">
        <w:tc>
          <w:tcPr>
            <w:tcW w:w="3960" w:type="dxa"/>
            <w:vAlign w:val="bottom"/>
          </w:tcPr>
          <w:p w:rsidR="001259F2" w:rsidRPr="00F55D59" w:rsidRDefault="001259F2" w:rsidP="00207C0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259F2" w:rsidRPr="00F55D59" w:rsidRDefault="00751F13" w:rsidP="00207C0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  <w:tc>
          <w:tcPr>
            <w:tcW w:w="2592" w:type="dxa"/>
            <w:gridSpan w:val="2"/>
            <w:vAlign w:val="bottom"/>
          </w:tcPr>
          <w:p w:rsidR="001259F2" w:rsidRPr="00F55D59" w:rsidRDefault="00751F13" w:rsidP="00207C0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</w:rPr>
              <w:t>2560</w:t>
            </w:r>
          </w:p>
        </w:tc>
      </w:tr>
      <w:tr w:rsidR="001259F2" w:rsidRPr="00F55D59" w:rsidTr="001259F2">
        <w:tc>
          <w:tcPr>
            <w:tcW w:w="3960" w:type="dxa"/>
            <w:vAlign w:val="bottom"/>
          </w:tcPr>
          <w:p w:rsidR="001259F2" w:rsidRPr="00F55D59" w:rsidRDefault="001259F2" w:rsidP="00207C0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259F2" w:rsidRPr="00F55D59" w:rsidRDefault="001259F2" w:rsidP="00207C0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  <w:tc>
          <w:tcPr>
            <w:tcW w:w="2592" w:type="dxa"/>
            <w:gridSpan w:val="2"/>
            <w:vAlign w:val="bottom"/>
          </w:tcPr>
          <w:p w:rsidR="001259F2" w:rsidRPr="00F55D59" w:rsidRDefault="001259F2" w:rsidP="00207C0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5D59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</w:tr>
      <w:tr w:rsidR="001259F2" w:rsidRPr="00F55D59" w:rsidTr="001A1C92">
        <w:trPr>
          <w:trHeight w:val="293"/>
        </w:trPr>
        <w:tc>
          <w:tcPr>
            <w:tcW w:w="3960" w:type="dxa"/>
            <w:vAlign w:val="bottom"/>
          </w:tcPr>
          <w:p w:rsidR="001259F2" w:rsidRPr="00F55D59" w:rsidRDefault="001259F2" w:rsidP="00207C0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:rsidR="001259F2" w:rsidRPr="00F55D59" w:rsidRDefault="001259F2" w:rsidP="00207C0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55D5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96" w:type="dxa"/>
            <w:vAlign w:val="bottom"/>
          </w:tcPr>
          <w:p w:rsidR="001259F2" w:rsidRPr="00F55D59" w:rsidRDefault="001259F2" w:rsidP="00207C0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296" w:type="dxa"/>
          </w:tcPr>
          <w:p w:rsidR="001259F2" w:rsidRPr="00F55D59" w:rsidRDefault="001259F2" w:rsidP="00207C0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55D5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96" w:type="dxa"/>
            <w:vAlign w:val="bottom"/>
          </w:tcPr>
          <w:p w:rsidR="001259F2" w:rsidRPr="00F55D59" w:rsidRDefault="001259F2" w:rsidP="00207C0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259F2" w:rsidRPr="00F55D59" w:rsidTr="001259F2">
        <w:tc>
          <w:tcPr>
            <w:tcW w:w="3960" w:type="dxa"/>
            <w:shd w:val="clear" w:color="auto" w:fill="auto"/>
            <w:vAlign w:val="bottom"/>
          </w:tcPr>
          <w:p w:rsidR="001259F2" w:rsidRPr="00F55D59" w:rsidRDefault="001259F2" w:rsidP="00207C0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259F2" w:rsidRPr="00F55D59" w:rsidRDefault="001259F2" w:rsidP="00207C04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1259F2" w:rsidRPr="00F55D59" w:rsidRDefault="001259F2" w:rsidP="00207C0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96" w:type="dxa"/>
            <w:vAlign w:val="bottom"/>
          </w:tcPr>
          <w:p w:rsidR="001259F2" w:rsidRPr="00F55D59" w:rsidRDefault="001259F2" w:rsidP="00207C0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259F2" w:rsidRPr="00F55D59" w:rsidRDefault="001259F2" w:rsidP="00207C04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</w:p>
        </w:tc>
      </w:tr>
      <w:tr w:rsidR="002962EC" w:rsidRPr="00F55D59" w:rsidTr="001259F2">
        <w:tc>
          <w:tcPr>
            <w:tcW w:w="3960" w:type="dxa"/>
            <w:shd w:val="clear" w:color="auto" w:fill="auto"/>
            <w:vAlign w:val="bottom"/>
          </w:tcPr>
          <w:p w:rsidR="002962EC" w:rsidRPr="00F55D59" w:rsidRDefault="002962EC" w:rsidP="002962E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  <w:cs/>
              </w:rPr>
              <w:t>อาคาร</w:t>
            </w:r>
            <w:r w:rsidRPr="00F55D59">
              <w:rPr>
                <w:rFonts w:ascii="Angsana New" w:hAnsi="Angsana New"/>
                <w:i/>
                <w:iCs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2962EC" w:rsidRPr="00F55D59" w:rsidRDefault="003E3446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  <w:r w:rsidR="00881032" w:rsidRPr="00F55D59">
              <w:rPr>
                <w:rFonts w:ascii="Angsana New" w:hAnsi="Angsana New"/>
                <w:kern w:val="28"/>
                <w:sz w:val="32"/>
                <w:szCs w:val="32"/>
              </w:rPr>
              <w:t>37,</w:t>
            </w:r>
            <w:r w:rsidR="009A3641" w:rsidRPr="00F55D59">
              <w:rPr>
                <w:rFonts w:ascii="Angsana New" w:hAnsi="Angsana New"/>
                <w:kern w:val="28"/>
                <w:sz w:val="32"/>
                <w:szCs w:val="32"/>
              </w:rPr>
              <w:t>85</w:t>
            </w:r>
            <w:r w:rsidR="00E5016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96" w:type="dxa"/>
          </w:tcPr>
          <w:p w:rsidR="002962EC" w:rsidRPr="00F55D59" w:rsidRDefault="002962EC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  <w:cs/>
              </w:rPr>
              <w:t>237,85</w:t>
            </w:r>
            <w:r w:rsidR="00E5016C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96" w:type="dxa"/>
          </w:tcPr>
          <w:p w:rsidR="002962EC" w:rsidRPr="00F55D59" w:rsidRDefault="002962EC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</w:rPr>
              <w:t>253,186</w:t>
            </w:r>
          </w:p>
        </w:tc>
        <w:tc>
          <w:tcPr>
            <w:tcW w:w="1296" w:type="dxa"/>
            <w:shd w:val="clear" w:color="auto" w:fill="auto"/>
          </w:tcPr>
          <w:p w:rsidR="002962EC" w:rsidRPr="00F55D59" w:rsidRDefault="002962EC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</w:rPr>
              <w:t>253,186</w:t>
            </w:r>
          </w:p>
        </w:tc>
      </w:tr>
      <w:tr w:rsidR="002962EC" w:rsidRPr="00F55D59" w:rsidTr="001A1C92">
        <w:tc>
          <w:tcPr>
            <w:tcW w:w="3960" w:type="dxa"/>
            <w:shd w:val="clear" w:color="auto" w:fill="auto"/>
            <w:vAlign w:val="bottom"/>
          </w:tcPr>
          <w:p w:rsidR="002962EC" w:rsidRPr="00F55D59" w:rsidRDefault="002962EC" w:rsidP="002962E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2962EC" w:rsidRPr="00F55D59" w:rsidRDefault="002962EC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2962EC" w:rsidRPr="00F55D59" w:rsidRDefault="002962EC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</w:tcPr>
          <w:p w:rsidR="002962EC" w:rsidRPr="00F55D59" w:rsidRDefault="002962EC" w:rsidP="002962EC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2962EC" w:rsidRPr="00F55D59" w:rsidTr="001A1C92">
        <w:tc>
          <w:tcPr>
            <w:tcW w:w="3960" w:type="dxa"/>
            <w:shd w:val="clear" w:color="auto" w:fill="auto"/>
            <w:vAlign w:val="bottom"/>
          </w:tcPr>
          <w:p w:rsidR="002962EC" w:rsidRPr="00F55D59" w:rsidRDefault="002962EC" w:rsidP="002962E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96" w:type="dxa"/>
            <w:shd w:val="clear" w:color="auto" w:fill="auto"/>
          </w:tcPr>
          <w:p w:rsidR="002962EC" w:rsidRPr="00F55D59" w:rsidRDefault="002962EC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2962EC" w:rsidRPr="00F55D59" w:rsidRDefault="002962EC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</w:tcPr>
          <w:p w:rsidR="002962EC" w:rsidRPr="00F55D59" w:rsidRDefault="002962EC" w:rsidP="002962EC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962EC" w:rsidRPr="00F55D59" w:rsidRDefault="002962EC" w:rsidP="002962EC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2962EC" w:rsidRPr="00F55D59" w:rsidTr="001259F2">
        <w:tc>
          <w:tcPr>
            <w:tcW w:w="3960" w:type="dxa"/>
            <w:shd w:val="clear" w:color="auto" w:fill="auto"/>
            <w:vAlign w:val="bottom"/>
          </w:tcPr>
          <w:p w:rsidR="002962EC" w:rsidRPr="00F55D59" w:rsidRDefault="002962EC" w:rsidP="002962E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F55D59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2962EC" w:rsidRPr="00F55D59" w:rsidRDefault="003E3446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</w:rPr>
              <w:t>206,797</w:t>
            </w:r>
          </w:p>
        </w:tc>
        <w:tc>
          <w:tcPr>
            <w:tcW w:w="1296" w:type="dxa"/>
          </w:tcPr>
          <w:p w:rsidR="002962EC" w:rsidRPr="00F55D59" w:rsidRDefault="003E3446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</w:rPr>
              <w:t>206,797</w:t>
            </w:r>
          </w:p>
        </w:tc>
        <w:tc>
          <w:tcPr>
            <w:tcW w:w="1296" w:type="dxa"/>
          </w:tcPr>
          <w:p w:rsidR="002962EC" w:rsidRPr="00F55D59" w:rsidRDefault="002962EC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</w:rPr>
              <w:t>139,042</w:t>
            </w:r>
          </w:p>
        </w:tc>
        <w:tc>
          <w:tcPr>
            <w:tcW w:w="1296" w:type="dxa"/>
            <w:shd w:val="clear" w:color="auto" w:fill="auto"/>
          </w:tcPr>
          <w:p w:rsidR="002962EC" w:rsidRPr="00F55D59" w:rsidRDefault="002962EC" w:rsidP="002962E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5D59">
              <w:rPr>
                <w:rFonts w:ascii="Angsana New" w:hAnsi="Angsana New"/>
                <w:kern w:val="28"/>
                <w:sz w:val="32"/>
                <w:szCs w:val="32"/>
              </w:rPr>
              <w:t>139,042</w:t>
            </w:r>
          </w:p>
        </w:tc>
      </w:tr>
    </w:tbl>
    <w:p w:rsidR="00DF36AF" w:rsidRDefault="00DF36AF" w:rsidP="00753182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DF36AF" w:rsidRDefault="00DF36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F5C52" w:rsidRPr="00F55D59" w:rsidRDefault="00307D00" w:rsidP="00753182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83ABB" w:rsidRPr="00F55D59">
        <w:rPr>
          <w:rFonts w:ascii="Angsana New" w:hAnsi="Angsana New"/>
          <w:b/>
          <w:bCs/>
          <w:sz w:val="32"/>
          <w:szCs w:val="32"/>
        </w:rPr>
        <w:t>3</w:t>
      </w:r>
      <w:r w:rsidR="00046C24" w:rsidRPr="00F55D59">
        <w:rPr>
          <w:rFonts w:ascii="Angsana New" w:hAnsi="Angsana New"/>
          <w:b/>
          <w:bCs/>
          <w:sz w:val="32"/>
          <w:szCs w:val="32"/>
        </w:rPr>
        <w:t>.</w:t>
      </w:r>
      <w:r w:rsidR="007F5C52" w:rsidRPr="00F55D59">
        <w:rPr>
          <w:rFonts w:ascii="Angsana New" w:hAnsi="Angsana New"/>
          <w:b/>
          <w:bCs/>
          <w:sz w:val="32"/>
          <w:szCs w:val="32"/>
        </w:rPr>
        <w:tab/>
      </w:r>
      <w:r w:rsidR="007F5C52" w:rsidRPr="00F55D5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4E19BF" w:rsidRPr="00F55D59" w:rsidRDefault="00183ABB" w:rsidP="00E5016C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33</w:t>
      </w:r>
      <w:r w:rsidR="00046C24" w:rsidRPr="00F55D59">
        <w:rPr>
          <w:rFonts w:ascii="Angsana New" w:hAnsi="Angsana New"/>
          <w:b/>
          <w:bCs/>
          <w:sz w:val="32"/>
          <w:szCs w:val="32"/>
        </w:rPr>
        <w:t>.</w:t>
      </w:r>
      <w:r w:rsidR="00956DE6" w:rsidRPr="00F55D59">
        <w:rPr>
          <w:rFonts w:ascii="Angsana New" w:hAnsi="Angsana New"/>
          <w:b/>
          <w:bCs/>
          <w:sz w:val="32"/>
          <w:szCs w:val="32"/>
        </w:rPr>
        <w:t>1</w:t>
      </w:r>
      <w:r w:rsidR="004E19BF" w:rsidRPr="00F55D59">
        <w:rPr>
          <w:rFonts w:ascii="Angsana New" w:hAnsi="Angsana New"/>
          <w:b/>
          <w:bCs/>
          <w:sz w:val="32"/>
          <w:szCs w:val="32"/>
        </w:rPr>
        <w:tab/>
      </w:r>
      <w:r w:rsidR="004E19BF" w:rsidRPr="00F55D59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1E722E" w:rsidRPr="00F55D59" w:rsidRDefault="004E19BF" w:rsidP="00E5016C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1E722E" w:rsidRPr="00F55D59">
        <w:rPr>
          <w:rFonts w:ascii="Angsana New" w:hAnsi="Angsana New"/>
          <w:spacing w:val="-6"/>
          <w:sz w:val="32"/>
          <w:szCs w:val="32"/>
          <w:cs/>
        </w:rPr>
        <w:t>เครื่องมือทางการเงินที่สำคัญของบริษัทฯ</w:t>
      </w:r>
      <w:r w:rsidR="00353426" w:rsidRPr="00F55D59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1E722E" w:rsidRPr="00F55D59">
        <w:rPr>
          <w:rFonts w:ascii="Angsana New" w:hAnsi="Angsana New"/>
          <w:spacing w:val="-6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1E722E" w:rsidRPr="00F55D59">
        <w:rPr>
          <w:rFonts w:ascii="Angsana New" w:hAnsi="Angsana New"/>
          <w:spacing w:val="-6"/>
          <w:sz w:val="32"/>
          <w:szCs w:val="32"/>
        </w:rPr>
        <w:t>107 “</w:t>
      </w:r>
      <w:r w:rsidR="001E722E" w:rsidRPr="00F55D59">
        <w:rPr>
          <w:rFonts w:ascii="Angsana New" w:hAnsi="Angsana New"/>
          <w:spacing w:val="-6"/>
          <w:sz w:val="32"/>
          <w:szCs w:val="32"/>
          <w:cs/>
        </w:rPr>
        <w:t>การแสดงรายการ</w:t>
      </w:r>
      <w:r w:rsidR="001E722E" w:rsidRPr="00F55D59">
        <w:rPr>
          <w:rFonts w:ascii="Angsana New" w:hAnsi="Angsana New"/>
          <w:sz w:val="32"/>
          <w:szCs w:val="32"/>
          <w:cs/>
        </w:rPr>
        <w:t>และการเปิดเผยข้อมูลสำหรับเครื่องมือทางการเงิน</w:t>
      </w:r>
      <w:r w:rsidR="001E722E" w:rsidRPr="00F55D59">
        <w:rPr>
          <w:rFonts w:ascii="Angsana New" w:hAnsi="Angsana New"/>
          <w:sz w:val="32"/>
          <w:szCs w:val="32"/>
        </w:rPr>
        <w:t>”</w:t>
      </w:r>
      <w:r w:rsidR="001E722E" w:rsidRPr="00F55D59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F403B5" w:rsidRPr="00F55D59">
        <w:rPr>
          <w:rFonts w:ascii="Angsana New" w:hAnsi="Angsana New"/>
          <w:sz w:val="32"/>
          <w:szCs w:val="32"/>
          <w:cs/>
        </w:rPr>
        <w:t>เงินลงทุนชั่วคราว ลูกหนี้การค้าและลูกหนี้อื่น</w:t>
      </w:r>
      <w:r w:rsidR="00353426" w:rsidRPr="00F55D59">
        <w:rPr>
          <w:rFonts w:ascii="Angsana New" w:hAnsi="Angsana New"/>
          <w:sz w:val="32"/>
          <w:szCs w:val="32"/>
          <w:cs/>
        </w:rPr>
        <w:t xml:space="preserve"> เจ้าหนี้การค้าและเจ้าหนี้อื่น</w:t>
      </w:r>
      <w:r w:rsidR="00AC333B" w:rsidRPr="00F55D59">
        <w:rPr>
          <w:rFonts w:ascii="Angsana New" w:hAnsi="Angsana New"/>
          <w:sz w:val="32"/>
          <w:szCs w:val="32"/>
          <w:cs/>
        </w:rPr>
        <w:t xml:space="preserve"> </w:t>
      </w:r>
      <w:r w:rsidR="001E722E" w:rsidRPr="00F55D59">
        <w:rPr>
          <w:rFonts w:ascii="Angsana New" w:hAnsi="Angsana New"/>
          <w:sz w:val="32"/>
          <w:szCs w:val="32"/>
          <w:cs/>
        </w:rPr>
        <w:t>และเงินกู้ยืมระยะยาว บริษัทฯ</w:t>
      </w:r>
      <w:r w:rsidR="00353426" w:rsidRPr="00F55D59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1E722E" w:rsidRPr="00F55D59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4E19BF" w:rsidRPr="00F55D59" w:rsidRDefault="001E722E" w:rsidP="00E5016C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4E19BF" w:rsidRPr="00F55D5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4E19BF" w:rsidRPr="00F55D59" w:rsidRDefault="004E19BF" w:rsidP="00E5016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</w:t>
      </w:r>
      <w:r w:rsidR="002F5D4A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</w:t>
      </w:r>
      <w:r w:rsidR="00CD7010" w:rsidRPr="00F55D59">
        <w:rPr>
          <w:rFonts w:ascii="Angsana New" w:hAnsi="Angsana New"/>
          <w:sz w:val="32"/>
          <w:szCs w:val="32"/>
          <w:cs/>
        </w:rPr>
        <w:t>การค้าและ</w:t>
      </w:r>
      <w:r w:rsidR="001E722E" w:rsidRPr="00F55D59">
        <w:rPr>
          <w:rFonts w:ascii="Angsana New" w:hAnsi="Angsana New"/>
          <w:sz w:val="32"/>
          <w:szCs w:val="32"/>
          <w:cs/>
        </w:rPr>
        <w:t>ลูกหนี้อื่น</w:t>
      </w:r>
      <w:r w:rsidR="00933D2B" w:rsidRPr="00F55D59">
        <w:rPr>
          <w:rFonts w:ascii="Angsana New" w:hAnsi="Angsana New"/>
          <w:sz w:val="32"/>
          <w:szCs w:val="32"/>
          <w:cs/>
        </w:rPr>
        <w:t xml:space="preserve">             </w:t>
      </w:r>
      <w:r w:rsidR="001E722E" w:rsidRPr="00F55D59">
        <w:rPr>
          <w:rFonts w:ascii="Angsana New" w:hAnsi="Angsana New"/>
          <w:sz w:val="32"/>
          <w:szCs w:val="32"/>
        </w:rPr>
        <w:t xml:space="preserve"> </w:t>
      </w:r>
      <w:r w:rsidRPr="00F55D59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บริษัทฯ</w:t>
      </w:r>
      <w:r w:rsidR="002F5D4A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="00B22943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="00E5016C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มีฐานของลูกค้าที่หลากหลายและมีจำนวนมากราย</w:t>
      </w:r>
      <w:r w:rsidR="002F128F" w:rsidRPr="00F55D59">
        <w:rPr>
          <w:rFonts w:ascii="Angsana New" w:hAnsi="Angsana New"/>
          <w:sz w:val="32"/>
          <w:szCs w:val="32"/>
          <w:cs/>
        </w:rPr>
        <w:t xml:space="preserve">และให้บริการแก่ลูกค้าที่มีฐานะด้านการชำระหนี้ดีเป็นส่วนใหญ่ </w:t>
      </w:r>
      <w:r w:rsidRPr="00F55D59">
        <w:rPr>
          <w:rFonts w:ascii="Angsana New" w:hAnsi="Angsana New"/>
          <w:sz w:val="32"/>
          <w:szCs w:val="32"/>
          <w:cs/>
        </w:rPr>
        <w:t>จำนวนเงินสูงสุดที่บริษัทฯ</w:t>
      </w:r>
      <w:r w:rsidR="00971361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9F34A5" w:rsidRPr="00F55D59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Pr="00F55D59">
        <w:rPr>
          <w:rFonts w:ascii="Angsana New" w:hAnsi="Angsana New"/>
          <w:sz w:val="32"/>
          <w:szCs w:val="32"/>
          <w:cs/>
        </w:rPr>
        <w:t>ที่แสดงอยู่ใน</w:t>
      </w:r>
      <w:r w:rsidR="00C879B9" w:rsidRPr="00F55D59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4E19BF" w:rsidRPr="00F55D59" w:rsidRDefault="004E19BF" w:rsidP="00E5016C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F55D5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AC333B" w:rsidRPr="00F55D5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55D5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0F0822" w:rsidRPr="00F55D59" w:rsidRDefault="004E19BF" w:rsidP="00E5016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0F0822" w:rsidRPr="00F55D59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บริษัทฯและบริษัทย่อยมีความเสี่ยงจากอัตราดอกเบี้ยที่สำคัญอันเกี่ยวเนื่องกับเงินฝาก</w:t>
      </w:r>
      <w:r w:rsidR="00353426" w:rsidRPr="00F55D59">
        <w:rPr>
          <w:rFonts w:ascii="Angsana New" w:hAnsi="Angsana New"/>
          <w:sz w:val="32"/>
          <w:szCs w:val="32"/>
          <w:cs/>
        </w:rPr>
        <w:t xml:space="preserve">ธนาคาร </w:t>
      </w:r>
      <w:r w:rsidR="00B22943" w:rsidRPr="00F55D59">
        <w:rPr>
          <w:rFonts w:ascii="Angsana New" w:hAnsi="Angsana New"/>
          <w:sz w:val="32"/>
          <w:szCs w:val="32"/>
          <w:cs/>
        </w:rPr>
        <w:t>เงินลงทุน</w:t>
      </w:r>
      <w:r w:rsidR="000F0822" w:rsidRPr="00F55D59">
        <w:rPr>
          <w:rFonts w:ascii="Angsana New" w:hAnsi="Angsana New"/>
          <w:sz w:val="32"/>
          <w:szCs w:val="32"/>
          <w:cs/>
        </w:rPr>
        <w:t xml:space="preserve"> </w:t>
      </w:r>
      <w:r w:rsidR="00AC333B" w:rsidRPr="00F55D59">
        <w:rPr>
          <w:rFonts w:ascii="Angsana New" w:hAnsi="Angsana New"/>
          <w:sz w:val="32"/>
          <w:szCs w:val="32"/>
          <w:cs/>
        </w:rPr>
        <w:t>และ</w:t>
      </w:r>
      <w:r w:rsidR="000F0822" w:rsidRPr="00F55D59">
        <w:rPr>
          <w:rFonts w:ascii="Angsana New" w:hAnsi="Angsana New"/>
          <w:sz w:val="32"/>
          <w:szCs w:val="32"/>
          <w:cs/>
        </w:rPr>
        <w:t>เงินกู้ยืมระยะยาวที่มีดอกเบี้ย</w:t>
      </w:r>
      <w:r w:rsidR="000F0822" w:rsidRPr="00F55D59">
        <w:rPr>
          <w:rFonts w:ascii="Angsana New" w:hAnsi="Angsana New"/>
          <w:sz w:val="32"/>
          <w:szCs w:val="32"/>
        </w:rPr>
        <w:t xml:space="preserve"> </w:t>
      </w:r>
      <w:r w:rsidR="000F0822" w:rsidRPr="00F55D5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</w:t>
      </w:r>
      <w:r w:rsidR="00CD7010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="000F0822" w:rsidRPr="00F55D59">
        <w:rPr>
          <w:rFonts w:ascii="Angsana New" w:hAnsi="Angsana New"/>
          <w:sz w:val="32"/>
          <w:szCs w:val="32"/>
          <w:cs/>
        </w:rPr>
        <w:t>จึงอยู่ในระดับต่ำ</w:t>
      </w:r>
    </w:p>
    <w:p w:rsidR="00616A9C" w:rsidRPr="00F55D59" w:rsidRDefault="004E19BF" w:rsidP="00E5016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0F0822" w:rsidRPr="00F55D59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F55D59">
        <w:rPr>
          <w:rFonts w:ascii="Angsana New" w:hAnsi="Angsana New"/>
          <w:sz w:val="32"/>
          <w:szCs w:val="32"/>
        </w:rPr>
        <w:t xml:space="preserve">         </w:t>
      </w:r>
      <w:r w:rsidR="00EA6E6A" w:rsidRPr="00F55D59">
        <w:rPr>
          <w:rFonts w:ascii="Angsana New" w:hAnsi="Angsana New"/>
        </w:rPr>
        <w:tab/>
      </w:r>
      <w:r w:rsidR="00EA6E6A" w:rsidRPr="00F55D59">
        <w:rPr>
          <w:rFonts w:ascii="Angsana New" w:hAnsi="Angsana New"/>
        </w:rPr>
        <w:tab/>
      </w:r>
      <w:r w:rsidR="00EA6E6A" w:rsidRPr="00F55D59">
        <w:rPr>
          <w:rFonts w:ascii="Angsana New" w:hAnsi="Angsana New"/>
        </w:rPr>
        <w:tab/>
      </w:r>
    </w:p>
    <w:p w:rsidR="00DF36AF" w:rsidRDefault="00DF36AF">
      <w:r>
        <w:br w:type="page"/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07"/>
        <w:gridCol w:w="7"/>
        <w:gridCol w:w="1078"/>
        <w:gridCol w:w="1080"/>
        <w:gridCol w:w="1081"/>
        <w:gridCol w:w="1081"/>
        <w:gridCol w:w="1081"/>
        <w:gridCol w:w="1183"/>
      </w:tblGrid>
      <w:tr w:rsidR="004527B4" w:rsidRPr="00F55D59" w:rsidTr="00A85093">
        <w:trPr>
          <w:cantSplit/>
          <w:tblHeader/>
        </w:trPr>
        <w:tc>
          <w:tcPr>
            <w:tcW w:w="9398" w:type="dxa"/>
            <w:gridSpan w:val="8"/>
            <w:vAlign w:val="bottom"/>
          </w:tcPr>
          <w:p w:rsidR="004527B4" w:rsidRPr="00F55D59" w:rsidRDefault="004527B4" w:rsidP="00DF36AF">
            <w:pPr>
              <w:jc w:val="right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</w:rPr>
              <w:lastRenderedPageBreak/>
              <w:tab/>
            </w:r>
            <w:r w:rsidRPr="00F55D59">
              <w:rPr>
                <w:rFonts w:ascii="Angsana New" w:hAnsi="Angsana New"/>
              </w:rPr>
              <w:tab/>
              <w:t>(</w:t>
            </w:r>
            <w:r w:rsidRPr="00F55D59">
              <w:rPr>
                <w:rFonts w:ascii="Angsana New" w:hAnsi="Angsana New"/>
                <w:cs/>
              </w:rPr>
              <w:t>หน่วย</w:t>
            </w:r>
            <w:r w:rsidRPr="00F55D59">
              <w:rPr>
                <w:rFonts w:ascii="Angsana New" w:hAnsi="Angsana New"/>
              </w:rPr>
              <w:t xml:space="preserve">: </w:t>
            </w:r>
            <w:r w:rsidRPr="00F55D59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C10B99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10B99" w:rsidRPr="00F55D59" w:rsidRDefault="00C10B99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:rsidR="00C10B99" w:rsidRPr="00F55D59" w:rsidRDefault="00C10B99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 xml:space="preserve">ณ วันที่ </w:t>
            </w:r>
            <w:r w:rsidRPr="00F55D59">
              <w:rPr>
                <w:rFonts w:ascii="Angsana New" w:hAnsi="Angsana New"/>
              </w:rPr>
              <w:t xml:space="preserve">31 </w:t>
            </w:r>
            <w:r w:rsidRPr="00F55D59">
              <w:rPr>
                <w:rFonts w:ascii="Angsana New" w:hAnsi="Angsana New"/>
                <w:cs/>
              </w:rPr>
              <w:t xml:space="preserve">ธันวาคม </w:t>
            </w:r>
            <w:r w:rsidR="00751F13" w:rsidRPr="00F55D59">
              <w:rPr>
                <w:rFonts w:ascii="Angsana New" w:hAnsi="Angsana New"/>
              </w:rPr>
              <w:t>2561</w:t>
            </w:r>
          </w:p>
        </w:tc>
      </w:tr>
      <w:tr w:rsidR="00C10B99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10B99" w:rsidRPr="00F55D59" w:rsidRDefault="00C10B99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:rsidR="00C10B99" w:rsidRPr="00F55D59" w:rsidRDefault="00C10B99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10B99" w:rsidRPr="00F55D59" w:rsidTr="004527B4">
        <w:trPr>
          <w:cantSplit/>
          <w:tblHeader/>
        </w:trPr>
        <w:tc>
          <w:tcPr>
            <w:tcW w:w="2807" w:type="dxa"/>
            <w:vAlign w:val="bottom"/>
          </w:tcPr>
          <w:p w:rsidR="00C10B99" w:rsidRPr="00F55D59" w:rsidRDefault="00C10B99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65" w:type="dxa"/>
            <w:gridSpan w:val="3"/>
            <w:vAlign w:val="bottom"/>
          </w:tcPr>
          <w:p w:rsidR="00C10B99" w:rsidRPr="00F55D59" w:rsidRDefault="00C10B99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C10B99" w:rsidRPr="00F55D59" w:rsidRDefault="00C10B99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C10B99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10B99" w:rsidRPr="00F55D59" w:rsidRDefault="00C10B99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C10B99" w:rsidRPr="00F55D59" w:rsidRDefault="00C10B99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:rsidR="00C10B99" w:rsidRPr="00F55D59" w:rsidRDefault="00C10B99" w:rsidP="00DF36AF">
            <w:pP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 xml:space="preserve">มากกว่า </w:t>
            </w:r>
            <w:r w:rsidRPr="00F55D59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ind w:left="-149" w:right="-108"/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:rsidR="00C10B99" w:rsidRPr="00F55D59" w:rsidRDefault="00C10B99" w:rsidP="00DF36AF">
            <w:pP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10B99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10B99" w:rsidRPr="00F55D59" w:rsidRDefault="00C10B99" w:rsidP="00DF36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:rsidR="00C10B99" w:rsidRPr="00F55D59" w:rsidRDefault="00956DE6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</w:rPr>
              <w:t>1</w:t>
            </w:r>
            <w:r w:rsidR="00C10B99" w:rsidRPr="00F55D5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C10B99" w:rsidRPr="00F55D59" w:rsidRDefault="00C10B99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 xml:space="preserve">ถึง </w:t>
            </w:r>
            <w:r w:rsidR="00956DE6" w:rsidRPr="00F55D59">
              <w:rPr>
                <w:rFonts w:ascii="Angsana New" w:hAnsi="Angsana New"/>
              </w:rPr>
              <w:t>5</w:t>
            </w:r>
            <w:r w:rsidRPr="00F55D5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C10B99" w:rsidRPr="00F55D59" w:rsidRDefault="00C10B99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(</w:t>
            </w:r>
            <w:r w:rsidRPr="00F55D59">
              <w:rPr>
                <w:rFonts w:ascii="Angsana New" w:hAnsi="Angsana New"/>
                <w:cs/>
              </w:rPr>
              <w:t>ร้อยละต่อปี</w:t>
            </w:r>
            <w:r w:rsidRPr="00F55D59">
              <w:rPr>
                <w:rFonts w:ascii="Angsana New" w:hAnsi="Angsana New"/>
              </w:rPr>
              <w:t>)</w:t>
            </w:r>
          </w:p>
        </w:tc>
      </w:tr>
      <w:tr w:rsidR="00C10B99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C10B99" w:rsidRPr="00F55D59" w:rsidRDefault="00C10B99" w:rsidP="00DF36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F55D5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:rsidR="00C10B99" w:rsidRPr="00F55D59" w:rsidRDefault="00C10B99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C10B99" w:rsidRPr="00F55D59" w:rsidRDefault="00C10B99" w:rsidP="00DF36AF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F55D59" w:rsidRDefault="00C10B99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C10B99" w:rsidRPr="00F55D59" w:rsidRDefault="00C10B99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ind w:left="162" w:right="-228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98</w:t>
            </w:r>
          </w:p>
        </w:tc>
        <w:tc>
          <w:tcPr>
            <w:tcW w:w="1081" w:type="dxa"/>
            <w:vAlign w:val="bottom"/>
          </w:tcPr>
          <w:p w:rsidR="002962EC" w:rsidRPr="00F55D59" w:rsidRDefault="00E5016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108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0.1</w:t>
            </w:r>
            <w:r w:rsidR="009A3641" w:rsidRPr="00F55D59">
              <w:rPr>
                <w:rFonts w:ascii="Angsana New" w:hAnsi="Angsana New"/>
              </w:rPr>
              <w:t>0</w:t>
            </w:r>
            <w:r w:rsidRPr="00F55D59">
              <w:rPr>
                <w:rFonts w:ascii="Angsana New" w:hAnsi="Angsana New"/>
              </w:rPr>
              <w:t xml:space="preserve"> </w:t>
            </w:r>
            <w:r w:rsidR="00C52633" w:rsidRPr="00F55D59">
              <w:rPr>
                <w:rFonts w:ascii="Angsana New" w:hAnsi="Angsana New"/>
              </w:rPr>
              <w:t>-</w:t>
            </w:r>
            <w:r w:rsidRPr="00F55D59">
              <w:rPr>
                <w:rFonts w:ascii="Angsana New" w:hAnsi="Angsana New"/>
              </w:rPr>
              <w:t xml:space="preserve"> 1.2</w:t>
            </w:r>
            <w:r w:rsidR="009A3641" w:rsidRPr="00F55D59">
              <w:rPr>
                <w:rFonts w:ascii="Angsana New" w:hAnsi="Angsana New"/>
              </w:rPr>
              <w:t>0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9A3641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1,678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1,</w:t>
            </w:r>
            <w:r w:rsidR="006C2880" w:rsidRPr="00F55D59">
              <w:rPr>
                <w:rFonts w:ascii="Angsana New" w:hAnsi="Angsana New"/>
              </w:rPr>
              <w:t>6</w:t>
            </w:r>
            <w:r w:rsidR="009A3641" w:rsidRPr="00F55D59">
              <w:rPr>
                <w:rFonts w:ascii="Angsana New" w:hAnsi="Angsana New"/>
              </w:rPr>
              <w:t>8</w:t>
            </w:r>
            <w:r w:rsidR="006C2880" w:rsidRPr="00F55D59">
              <w:rPr>
                <w:rFonts w:ascii="Angsana New" w:hAnsi="Angsana New"/>
              </w:rPr>
              <w:t>8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4</w:t>
            </w:r>
            <w:r w:rsidR="009A3641" w:rsidRPr="00F55D59">
              <w:rPr>
                <w:rFonts w:ascii="Angsana New" w:hAnsi="Angsana New"/>
              </w:rPr>
              <w:t>.00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ind w:left="162" w:hanging="162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26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26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0.8</w:t>
            </w:r>
            <w:r w:rsidR="009A3641" w:rsidRPr="00F55D59">
              <w:rPr>
                <w:rFonts w:ascii="Angsana New" w:hAnsi="Angsana New"/>
              </w:rPr>
              <w:t>0</w:t>
            </w:r>
            <w:r w:rsidRPr="00F55D59">
              <w:rPr>
                <w:rFonts w:ascii="Angsana New" w:hAnsi="Angsana New"/>
              </w:rPr>
              <w:t xml:space="preserve"> -</w:t>
            </w:r>
            <w:r w:rsidR="009E6E46" w:rsidRPr="00F55D59">
              <w:rPr>
                <w:rFonts w:ascii="Angsana New" w:hAnsi="Angsana New"/>
              </w:rPr>
              <w:t xml:space="preserve"> </w:t>
            </w:r>
            <w:r w:rsidRPr="00F55D59">
              <w:rPr>
                <w:rFonts w:ascii="Angsana New" w:hAnsi="Angsana New"/>
              </w:rPr>
              <w:t>1.</w:t>
            </w:r>
            <w:r w:rsidR="009A3641" w:rsidRPr="00F55D59">
              <w:rPr>
                <w:rFonts w:ascii="Angsana New" w:hAnsi="Angsana New"/>
              </w:rPr>
              <w:t>47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36</w:t>
            </w:r>
          </w:p>
        </w:tc>
        <w:tc>
          <w:tcPr>
            <w:tcW w:w="1080" w:type="dxa"/>
            <w:vAlign w:val="bottom"/>
          </w:tcPr>
          <w:p w:rsidR="002962EC" w:rsidRPr="00F55D59" w:rsidRDefault="00E5016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98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1,</w:t>
            </w:r>
            <w:r w:rsidR="00C42C7C" w:rsidRPr="00F55D59">
              <w:rPr>
                <w:rFonts w:ascii="Angsana New" w:hAnsi="Angsana New"/>
              </w:rPr>
              <w:t>68</w:t>
            </w:r>
            <w:r w:rsidR="00E5016C">
              <w:rPr>
                <w:rFonts w:ascii="Angsana New" w:hAnsi="Angsana New"/>
              </w:rPr>
              <w:t>8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1,</w:t>
            </w:r>
            <w:r w:rsidR="00C42C7C" w:rsidRPr="00F55D59">
              <w:rPr>
                <w:rFonts w:ascii="Angsana New" w:hAnsi="Angsana New"/>
              </w:rPr>
              <w:t>822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ind w:left="162" w:hanging="162"/>
              <w:rPr>
                <w:rFonts w:ascii="Angsana New" w:hAnsi="Angsana New"/>
                <w:b/>
                <w:bCs/>
              </w:rPr>
            </w:pPr>
          </w:p>
          <w:p w:rsidR="002962EC" w:rsidRPr="00F55D59" w:rsidRDefault="002962EC" w:rsidP="00DF36AF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55D5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9A3641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1,969</w:t>
            </w:r>
          </w:p>
        </w:tc>
        <w:tc>
          <w:tcPr>
            <w:tcW w:w="1081" w:type="dxa"/>
            <w:vAlign w:val="bottom"/>
          </w:tcPr>
          <w:p w:rsidR="002962EC" w:rsidRPr="00F55D59" w:rsidRDefault="009A3641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1,969</w:t>
            </w:r>
          </w:p>
        </w:tc>
        <w:tc>
          <w:tcPr>
            <w:tcW w:w="1183" w:type="dxa"/>
            <w:vAlign w:val="bottom"/>
          </w:tcPr>
          <w:p w:rsidR="002962EC" w:rsidRPr="00F55D59" w:rsidRDefault="00E5016C" w:rsidP="00DF36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130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19</w:t>
            </w:r>
            <w:r w:rsidR="00C42C7C" w:rsidRPr="00F55D59">
              <w:rPr>
                <w:rFonts w:ascii="Angsana New" w:hAnsi="Angsana New"/>
              </w:rPr>
              <w:t>2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322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 xml:space="preserve">0.67 </w:t>
            </w:r>
            <w:r w:rsidR="00C52633" w:rsidRPr="00F55D59">
              <w:rPr>
                <w:rFonts w:ascii="Angsana New" w:hAnsi="Angsana New"/>
              </w:rPr>
              <w:t>-</w:t>
            </w:r>
            <w:r w:rsidRPr="00F55D59">
              <w:rPr>
                <w:rFonts w:ascii="Angsana New" w:hAnsi="Angsana New"/>
              </w:rPr>
              <w:t xml:space="preserve"> 8.16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30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38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68</w:t>
            </w:r>
          </w:p>
        </w:tc>
        <w:tc>
          <w:tcPr>
            <w:tcW w:w="1183" w:type="dxa"/>
            <w:vAlign w:val="bottom"/>
          </w:tcPr>
          <w:p w:rsidR="002962EC" w:rsidRPr="00F55D59" w:rsidRDefault="00C42C7C" w:rsidP="00DF36AF">
            <w:pPr>
              <w:ind w:left="-95" w:right="-108"/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BIBOR +2.63</w:t>
            </w:r>
            <w:r w:rsidR="002962EC" w:rsidRPr="00F55D59">
              <w:rPr>
                <w:rFonts w:ascii="Angsana New" w:hAnsi="Angsana New"/>
              </w:rPr>
              <w:t>%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2962EC" w:rsidRPr="00F55D59" w:rsidRDefault="006C2880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160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23</w:t>
            </w:r>
            <w:r w:rsidR="00C42C7C" w:rsidRPr="00F55D59">
              <w:rPr>
                <w:rFonts w:ascii="Angsana New" w:hAnsi="Angsana New"/>
              </w:rPr>
              <w:t>0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9A3641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1,969</w:t>
            </w:r>
          </w:p>
        </w:tc>
        <w:tc>
          <w:tcPr>
            <w:tcW w:w="1081" w:type="dxa"/>
            <w:vAlign w:val="bottom"/>
          </w:tcPr>
          <w:p w:rsidR="002962EC" w:rsidRPr="00F55D59" w:rsidRDefault="009A3641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2,359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2962EC" w:rsidRPr="00F55D59" w:rsidTr="00A85093">
        <w:trPr>
          <w:cantSplit/>
          <w:tblHeader/>
        </w:trPr>
        <w:tc>
          <w:tcPr>
            <w:tcW w:w="9398" w:type="dxa"/>
            <w:gridSpan w:val="8"/>
            <w:vAlign w:val="bottom"/>
          </w:tcPr>
          <w:p w:rsidR="002962EC" w:rsidRPr="00F55D59" w:rsidRDefault="00753182" w:rsidP="00DF36AF">
            <w:pPr>
              <w:jc w:val="right"/>
              <w:rPr>
                <w:rFonts w:ascii="Angsana New" w:hAnsi="Angsana New"/>
                <w:cs/>
              </w:rPr>
            </w:pPr>
            <w:r>
              <w:br w:type="page"/>
            </w:r>
            <w:r w:rsidR="002962EC" w:rsidRPr="00F55D59">
              <w:rPr>
                <w:rFonts w:ascii="Angsana New" w:hAnsi="Angsana New"/>
              </w:rPr>
              <w:tab/>
            </w:r>
            <w:r w:rsidR="002962EC" w:rsidRPr="00F55D59">
              <w:rPr>
                <w:rFonts w:ascii="Angsana New" w:hAnsi="Angsana New"/>
              </w:rPr>
              <w:tab/>
              <w:t>(</w:t>
            </w:r>
            <w:r w:rsidR="002962EC" w:rsidRPr="00F55D59">
              <w:rPr>
                <w:rFonts w:ascii="Angsana New" w:hAnsi="Angsana New"/>
                <w:cs/>
              </w:rPr>
              <w:t>หน่วย</w:t>
            </w:r>
            <w:r w:rsidR="002962EC" w:rsidRPr="00F55D59">
              <w:rPr>
                <w:rFonts w:ascii="Angsana New" w:hAnsi="Angsana New"/>
              </w:rPr>
              <w:t xml:space="preserve">: </w:t>
            </w:r>
            <w:r w:rsidR="002962EC" w:rsidRPr="00F55D59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 xml:space="preserve">ณ วันที่ </w:t>
            </w:r>
            <w:r w:rsidRPr="00F55D59">
              <w:rPr>
                <w:rFonts w:ascii="Angsana New" w:hAnsi="Angsana New"/>
              </w:rPr>
              <w:t xml:space="preserve">31 </w:t>
            </w:r>
            <w:r w:rsidRPr="00F55D59">
              <w:rPr>
                <w:rFonts w:ascii="Angsana New" w:hAnsi="Angsana New"/>
                <w:cs/>
              </w:rPr>
              <w:t xml:space="preserve">ธันวาคม </w:t>
            </w:r>
            <w:r w:rsidRPr="00F55D59">
              <w:rPr>
                <w:rFonts w:ascii="Angsana New" w:hAnsi="Angsana New"/>
              </w:rPr>
              <w:t>2561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2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 xml:space="preserve">มากกว่า </w:t>
            </w:r>
            <w:r w:rsidRPr="00F55D59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ind w:left="-59" w:right="-91"/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</w:rPr>
              <w:t>1</w:t>
            </w:r>
            <w:r w:rsidRPr="00F55D5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 xml:space="preserve">ถึง </w:t>
            </w:r>
            <w:r w:rsidRPr="00F55D59">
              <w:rPr>
                <w:rFonts w:ascii="Angsana New" w:hAnsi="Angsana New"/>
              </w:rPr>
              <w:t>5</w:t>
            </w:r>
            <w:r w:rsidRPr="00F55D5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(</w:t>
            </w:r>
            <w:r w:rsidRPr="00F55D59">
              <w:rPr>
                <w:rFonts w:ascii="Angsana New" w:hAnsi="Angsana New"/>
                <w:cs/>
              </w:rPr>
              <w:t>ร้อยละต่อปี</w:t>
            </w:r>
            <w:r w:rsidRPr="00F55D59">
              <w:rPr>
                <w:rFonts w:ascii="Angsana New" w:hAnsi="Angsana New"/>
              </w:rPr>
              <w:t>)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5D5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ind w:left="162" w:right="-228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26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33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0.1</w:t>
            </w:r>
            <w:r w:rsidR="009A3641" w:rsidRPr="00F55D59">
              <w:rPr>
                <w:rFonts w:ascii="Angsana New" w:hAnsi="Angsana New"/>
              </w:rPr>
              <w:t>0</w:t>
            </w:r>
            <w:r w:rsidRPr="00F55D59">
              <w:rPr>
                <w:rFonts w:ascii="Angsana New" w:hAnsi="Angsana New"/>
                <w:cs/>
              </w:rPr>
              <w:t xml:space="preserve"> </w:t>
            </w:r>
            <w:r w:rsidR="00C52633" w:rsidRPr="00F55D59">
              <w:rPr>
                <w:rFonts w:ascii="Angsana New" w:hAnsi="Angsana New"/>
                <w:cs/>
              </w:rPr>
              <w:t>-</w:t>
            </w:r>
            <w:r w:rsidRPr="00F55D59">
              <w:rPr>
                <w:rFonts w:ascii="Angsana New" w:hAnsi="Angsana New"/>
                <w:cs/>
              </w:rPr>
              <w:t xml:space="preserve"> 1.2</w:t>
            </w:r>
            <w:r w:rsidR="009A3641" w:rsidRPr="00F55D59">
              <w:rPr>
                <w:rFonts w:ascii="Angsana New" w:hAnsi="Angsana New"/>
              </w:rPr>
              <w:t>0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10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1,</w:t>
            </w:r>
            <w:r w:rsidR="006C2880" w:rsidRPr="00F55D59">
              <w:rPr>
                <w:rFonts w:ascii="Angsana New" w:hAnsi="Angsana New"/>
              </w:rPr>
              <w:t>65</w:t>
            </w:r>
            <w:r w:rsidR="009A3641" w:rsidRPr="00F55D59">
              <w:rPr>
                <w:rFonts w:ascii="Angsana New" w:hAnsi="Angsana New"/>
              </w:rPr>
              <w:t>8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1,</w:t>
            </w:r>
            <w:r w:rsidR="006C2880" w:rsidRPr="00F55D59">
              <w:rPr>
                <w:rFonts w:ascii="Angsana New" w:hAnsi="Angsana New"/>
              </w:rPr>
              <w:t>66</w:t>
            </w:r>
            <w:r w:rsidR="009A3641" w:rsidRPr="00F55D59">
              <w:rPr>
                <w:rFonts w:ascii="Angsana New" w:hAnsi="Angsana New"/>
              </w:rPr>
              <w:t>8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4.0</w:t>
            </w:r>
            <w:r w:rsidR="00A138D5" w:rsidRPr="00F55D59">
              <w:rPr>
                <w:rFonts w:ascii="Angsana New" w:hAnsi="Angsana New"/>
              </w:rPr>
              <w:t>0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ind w:left="162" w:hanging="162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26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26</w:t>
            </w:r>
          </w:p>
        </w:tc>
        <w:tc>
          <w:tcPr>
            <w:tcW w:w="1183" w:type="dxa"/>
            <w:vAlign w:val="bottom"/>
          </w:tcPr>
          <w:p w:rsidR="002962EC" w:rsidRPr="00F55D59" w:rsidRDefault="009A3641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0.8</w:t>
            </w:r>
            <w:r w:rsidRPr="00F55D59">
              <w:rPr>
                <w:rFonts w:ascii="Angsana New" w:hAnsi="Angsana New"/>
              </w:rPr>
              <w:t xml:space="preserve">0 </w:t>
            </w:r>
            <w:r w:rsidR="00C52633" w:rsidRPr="00F55D59">
              <w:rPr>
                <w:rFonts w:ascii="Angsana New" w:hAnsi="Angsana New"/>
                <w:cs/>
              </w:rPr>
              <w:t>-</w:t>
            </w:r>
            <w:r w:rsidR="002962EC" w:rsidRPr="00F55D59">
              <w:rPr>
                <w:rFonts w:ascii="Angsana New" w:hAnsi="Angsana New"/>
                <w:cs/>
              </w:rPr>
              <w:t xml:space="preserve"> 1.</w:t>
            </w:r>
            <w:r w:rsidRPr="00F55D59">
              <w:rPr>
                <w:rFonts w:ascii="Angsana New" w:hAnsi="Angsana New"/>
              </w:rPr>
              <w:t>47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36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26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1,</w:t>
            </w:r>
            <w:r w:rsidR="009A3641" w:rsidRPr="00F55D59">
              <w:rPr>
                <w:rFonts w:ascii="Angsana New" w:hAnsi="Angsana New"/>
              </w:rPr>
              <w:t>665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1,7</w:t>
            </w:r>
            <w:r w:rsidR="009A3641" w:rsidRPr="00F55D59">
              <w:rPr>
                <w:rFonts w:ascii="Angsana New" w:hAnsi="Angsana New"/>
              </w:rPr>
              <w:t>27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55D5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1,950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1,950</w:t>
            </w:r>
          </w:p>
        </w:tc>
        <w:tc>
          <w:tcPr>
            <w:tcW w:w="1183" w:type="dxa"/>
            <w:vAlign w:val="bottom"/>
          </w:tcPr>
          <w:p w:rsidR="002962EC" w:rsidRPr="00F55D59" w:rsidRDefault="00E5016C" w:rsidP="00DF36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130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19</w:t>
            </w:r>
            <w:r w:rsidR="00C42C7C" w:rsidRPr="00F55D59">
              <w:rPr>
                <w:rFonts w:ascii="Angsana New" w:hAnsi="Angsana New"/>
              </w:rPr>
              <w:t>2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32</w:t>
            </w:r>
            <w:r w:rsidR="00C42C7C" w:rsidRPr="00F55D59">
              <w:rPr>
                <w:rFonts w:ascii="Angsana New" w:hAnsi="Angsana New"/>
              </w:rPr>
              <w:t>2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 xml:space="preserve">0.67 </w:t>
            </w:r>
            <w:r w:rsidR="00C52633" w:rsidRPr="00F55D59">
              <w:rPr>
                <w:rFonts w:ascii="Angsana New" w:hAnsi="Angsana New"/>
              </w:rPr>
              <w:t>-</w:t>
            </w:r>
            <w:r w:rsidRPr="00F55D59">
              <w:rPr>
                <w:rFonts w:ascii="Angsana New" w:hAnsi="Angsana New"/>
              </w:rPr>
              <w:t xml:space="preserve"> 8.16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30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38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68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ind w:left="-106" w:right="-108"/>
              <w:jc w:val="center"/>
              <w:rPr>
                <w:rFonts w:ascii="Angsana New" w:hAnsi="Angsana New"/>
                <w:lang w:val="en-GB"/>
              </w:rPr>
            </w:pPr>
            <w:r w:rsidRPr="00F55D59">
              <w:rPr>
                <w:rFonts w:ascii="Angsana New" w:hAnsi="Angsana New"/>
                <w:lang w:val="en-GB"/>
              </w:rPr>
              <w:t>BIBOR +2.63%</w:t>
            </w: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1</w:t>
            </w:r>
            <w:r w:rsidR="006C2880" w:rsidRPr="00F55D59">
              <w:rPr>
                <w:rFonts w:ascii="Angsana New" w:hAnsi="Angsana New"/>
              </w:rPr>
              <w:t>60</w:t>
            </w: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23</w:t>
            </w:r>
            <w:r w:rsidR="00C42C7C" w:rsidRPr="00F55D59">
              <w:rPr>
                <w:rFonts w:ascii="Angsana New" w:hAnsi="Angsana New"/>
              </w:rPr>
              <w:t>0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1,950</w:t>
            </w: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2,34</w:t>
            </w:r>
            <w:r w:rsidR="00C42C7C" w:rsidRPr="00F55D59">
              <w:rPr>
                <w:rFonts w:ascii="Angsana New" w:hAnsi="Angsana New"/>
              </w:rPr>
              <w:t>0</w:t>
            </w: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2962E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2962EC" w:rsidRPr="00F55D59" w:rsidRDefault="002962EC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2962EC" w:rsidRPr="00F55D59" w:rsidRDefault="002962EC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2962EC" w:rsidRPr="00F55D59" w:rsidRDefault="002962EC" w:rsidP="00DF36AF">
            <w:pPr>
              <w:jc w:val="center"/>
              <w:rPr>
                <w:rFonts w:ascii="Angsana New" w:hAnsi="Angsana New"/>
              </w:rPr>
            </w:pPr>
          </w:p>
        </w:tc>
      </w:tr>
    </w:tbl>
    <w:p w:rsidR="00DF36AF" w:rsidRDefault="00DF36AF" w:rsidP="00DF36AF">
      <w:r>
        <w:br w:type="page"/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799"/>
        <w:gridCol w:w="15"/>
        <w:gridCol w:w="1078"/>
        <w:gridCol w:w="1080"/>
        <w:gridCol w:w="1081"/>
        <w:gridCol w:w="1081"/>
        <w:gridCol w:w="1081"/>
        <w:gridCol w:w="1183"/>
      </w:tblGrid>
      <w:tr w:rsidR="004527B4" w:rsidRPr="00F55D59" w:rsidTr="00A85093">
        <w:trPr>
          <w:cantSplit/>
          <w:tblHeader/>
        </w:trPr>
        <w:tc>
          <w:tcPr>
            <w:tcW w:w="9398" w:type="dxa"/>
            <w:gridSpan w:val="8"/>
            <w:vAlign w:val="bottom"/>
          </w:tcPr>
          <w:p w:rsidR="004527B4" w:rsidRPr="00F55D59" w:rsidRDefault="00E5016C" w:rsidP="00DF36AF">
            <w:pPr>
              <w:jc w:val="right"/>
              <w:rPr>
                <w:rFonts w:ascii="Angsana New" w:hAnsi="Angsana New"/>
                <w:cs/>
              </w:rPr>
            </w:pPr>
            <w:r>
              <w:lastRenderedPageBreak/>
              <w:br w:type="page"/>
            </w:r>
            <w:r w:rsidR="00616A9C" w:rsidRPr="00F55D59">
              <w:rPr>
                <w:rFonts w:ascii="Angsana New" w:hAnsi="Angsana New"/>
                <w:b/>
                <w:bCs/>
                <w:i/>
                <w:iCs/>
              </w:rPr>
              <w:tab/>
            </w:r>
            <w:r w:rsidR="004527B4" w:rsidRPr="00F55D59">
              <w:rPr>
                <w:rFonts w:ascii="Angsana New" w:hAnsi="Angsana New"/>
              </w:rPr>
              <w:tab/>
            </w:r>
            <w:r w:rsidR="004527B4" w:rsidRPr="00F55D59">
              <w:rPr>
                <w:rFonts w:ascii="Angsana New" w:hAnsi="Angsana New"/>
              </w:rPr>
              <w:tab/>
              <w:t>(</w:t>
            </w:r>
            <w:r w:rsidR="004527B4" w:rsidRPr="00F55D59">
              <w:rPr>
                <w:rFonts w:ascii="Angsana New" w:hAnsi="Angsana New"/>
                <w:cs/>
              </w:rPr>
              <w:t>หน่วย</w:t>
            </w:r>
            <w:r w:rsidR="004527B4" w:rsidRPr="00F55D59">
              <w:rPr>
                <w:rFonts w:ascii="Angsana New" w:hAnsi="Angsana New"/>
              </w:rPr>
              <w:t xml:space="preserve">: </w:t>
            </w:r>
            <w:r w:rsidR="004527B4" w:rsidRPr="00F55D59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616A9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616A9C" w:rsidRPr="00F55D59" w:rsidRDefault="00616A9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:rsidR="00616A9C" w:rsidRPr="00F55D59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 xml:space="preserve">ณ วันที่ </w:t>
            </w:r>
            <w:r w:rsidRPr="00F55D59">
              <w:rPr>
                <w:rFonts w:ascii="Angsana New" w:hAnsi="Angsana New"/>
              </w:rPr>
              <w:t xml:space="preserve">31 </w:t>
            </w:r>
            <w:r w:rsidRPr="00F55D59">
              <w:rPr>
                <w:rFonts w:ascii="Angsana New" w:hAnsi="Angsana New"/>
                <w:cs/>
              </w:rPr>
              <w:t xml:space="preserve">ธันวาคม </w:t>
            </w:r>
            <w:r w:rsidR="00751F13" w:rsidRPr="00F55D59">
              <w:rPr>
                <w:rFonts w:ascii="Angsana New" w:hAnsi="Angsana New"/>
              </w:rPr>
              <w:t>2560</w:t>
            </w:r>
          </w:p>
        </w:tc>
      </w:tr>
      <w:tr w:rsidR="00616A9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616A9C" w:rsidRPr="00F55D59" w:rsidRDefault="00616A9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:rsidR="00616A9C" w:rsidRPr="00F55D59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16A9C" w:rsidRPr="00F55D59" w:rsidTr="004527B4">
        <w:trPr>
          <w:cantSplit/>
          <w:tblHeader/>
        </w:trPr>
        <w:tc>
          <w:tcPr>
            <w:tcW w:w="2799" w:type="dxa"/>
            <w:vAlign w:val="bottom"/>
          </w:tcPr>
          <w:p w:rsidR="00616A9C" w:rsidRPr="00F55D59" w:rsidRDefault="00616A9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73" w:type="dxa"/>
            <w:gridSpan w:val="3"/>
            <w:vAlign w:val="bottom"/>
          </w:tcPr>
          <w:p w:rsidR="00616A9C" w:rsidRPr="00F55D59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616A9C" w:rsidRPr="00F55D59" w:rsidRDefault="00616A9C" w:rsidP="00DF36AF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616A9C" w:rsidRPr="00F55D59" w:rsidRDefault="00616A9C" w:rsidP="00DF36AF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616A9C" w:rsidRPr="00F55D59" w:rsidRDefault="00616A9C" w:rsidP="00DF36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616A9C" w:rsidRPr="00F55D59" w:rsidRDefault="00616A9C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616A9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616A9C" w:rsidRPr="00F55D59" w:rsidRDefault="00616A9C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616A9C" w:rsidRPr="00F55D59" w:rsidRDefault="00616A9C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:rsidR="00616A9C" w:rsidRPr="00F55D59" w:rsidRDefault="00616A9C" w:rsidP="00DF36AF">
            <w:pP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 xml:space="preserve">มากกว่า </w:t>
            </w:r>
            <w:r w:rsidRPr="00F55D59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616A9C" w:rsidRPr="00F55D59" w:rsidRDefault="00616A9C" w:rsidP="00DF36AF">
            <w:pPr>
              <w:ind w:left="-149" w:right="-108"/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616A9C" w:rsidRPr="00F55D59" w:rsidRDefault="00616A9C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616A9C" w:rsidRPr="00F55D59" w:rsidRDefault="00616A9C" w:rsidP="00DF36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:rsidR="00616A9C" w:rsidRPr="00F55D59" w:rsidRDefault="00616A9C" w:rsidP="00DF36AF">
            <w:pP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16A9C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616A9C" w:rsidRPr="00F55D59" w:rsidRDefault="00616A9C" w:rsidP="00DF36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:rsidR="00616A9C" w:rsidRPr="00F55D59" w:rsidRDefault="00956DE6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</w:rPr>
              <w:t>1</w:t>
            </w:r>
            <w:r w:rsidR="00616A9C" w:rsidRPr="00F55D5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616A9C" w:rsidRPr="00F55D59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 xml:space="preserve">ถึง </w:t>
            </w:r>
            <w:r w:rsidR="00956DE6" w:rsidRPr="00F55D59">
              <w:rPr>
                <w:rFonts w:ascii="Angsana New" w:hAnsi="Angsana New"/>
              </w:rPr>
              <w:t>5</w:t>
            </w:r>
            <w:r w:rsidRPr="00F55D5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616A9C" w:rsidRPr="00F55D59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616A9C" w:rsidRPr="00F55D59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616A9C" w:rsidRPr="00F55D59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616A9C" w:rsidRPr="00F55D59" w:rsidRDefault="00616A9C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(</w:t>
            </w:r>
            <w:r w:rsidRPr="00F55D59">
              <w:rPr>
                <w:rFonts w:ascii="Angsana New" w:hAnsi="Angsana New"/>
                <w:cs/>
              </w:rPr>
              <w:t>ร้อยละต่อปี</w:t>
            </w:r>
            <w:r w:rsidRPr="00F55D59">
              <w:rPr>
                <w:rFonts w:ascii="Angsana New" w:hAnsi="Angsana New"/>
              </w:rPr>
              <w:t>)</w:t>
            </w:r>
          </w:p>
        </w:tc>
      </w:tr>
      <w:tr w:rsidR="00024780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024780" w:rsidRPr="00F55D59" w:rsidRDefault="00024780" w:rsidP="00DF36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F55D5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:rsidR="00024780" w:rsidRPr="00F55D59" w:rsidRDefault="00024780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024780" w:rsidRPr="00F55D59" w:rsidRDefault="00024780" w:rsidP="00DF36AF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024780" w:rsidRPr="00F55D59" w:rsidRDefault="00024780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024780" w:rsidRPr="00F55D59" w:rsidRDefault="00024780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024780" w:rsidRPr="00F55D59" w:rsidRDefault="00024780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024780" w:rsidRPr="00F55D59" w:rsidRDefault="00024780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ind w:left="162" w:right="-228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116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7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123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0.10 - 1.20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93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2,053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2,146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4.0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ind w:left="162" w:hanging="162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36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36</w:t>
            </w:r>
          </w:p>
        </w:tc>
        <w:tc>
          <w:tcPr>
            <w:tcW w:w="1183" w:type="dxa"/>
            <w:vAlign w:val="bottom"/>
          </w:tcPr>
          <w:p w:rsidR="004527B4" w:rsidRPr="00F55D59" w:rsidRDefault="00753182" w:rsidP="00DF36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0.63</w:t>
            </w:r>
            <w:r w:rsidR="004527B4" w:rsidRPr="00F55D59">
              <w:rPr>
                <w:rFonts w:ascii="Angsana New" w:hAnsi="Angsana New"/>
              </w:rPr>
              <w:t xml:space="preserve"> - 1.50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129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116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2,060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2,305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55D5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2,205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2,205</w:t>
            </w:r>
          </w:p>
        </w:tc>
        <w:tc>
          <w:tcPr>
            <w:tcW w:w="1183" w:type="dxa"/>
            <w:vAlign w:val="bottom"/>
          </w:tcPr>
          <w:p w:rsidR="004527B4" w:rsidRPr="00F55D59" w:rsidRDefault="00E5016C" w:rsidP="00DF36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115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245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360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0.67 - 8.14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59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68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127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ind w:left="-95" w:right="-108"/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BIBOR+2.63%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174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313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2,205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2,692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D33449" w:rsidRPr="00F55D59" w:rsidRDefault="00D33449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4527B4" w:rsidRPr="00F55D59" w:rsidTr="00A85093">
        <w:trPr>
          <w:cantSplit/>
          <w:tblHeader/>
        </w:trPr>
        <w:tc>
          <w:tcPr>
            <w:tcW w:w="9398" w:type="dxa"/>
            <w:gridSpan w:val="8"/>
            <w:vAlign w:val="bottom"/>
          </w:tcPr>
          <w:p w:rsidR="004527B4" w:rsidRPr="00F55D59" w:rsidRDefault="00753182" w:rsidP="00DF36AF">
            <w:pPr>
              <w:jc w:val="right"/>
              <w:rPr>
                <w:rFonts w:ascii="Angsana New" w:hAnsi="Angsana New"/>
                <w:cs/>
              </w:rPr>
            </w:pPr>
            <w:r>
              <w:br w:type="page"/>
            </w:r>
            <w:r w:rsidR="004527B4" w:rsidRPr="00F55D59">
              <w:rPr>
                <w:rFonts w:ascii="Angsana New" w:hAnsi="Angsana New"/>
                <w:b/>
                <w:bCs/>
                <w:i/>
                <w:iCs/>
              </w:rPr>
              <w:tab/>
            </w:r>
            <w:r w:rsidR="004527B4" w:rsidRPr="00F55D59">
              <w:rPr>
                <w:rFonts w:ascii="Angsana New" w:hAnsi="Angsana New"/>
              </w:rPr>
              <w:tab/>
            </w:r>
            <w:r w:rsidR="004527B4" w:rsidRPr="00F55D59">
              <w:rPr>
                <w:rFonts w:ascii="Angsana New" w:hAnsi="Angsana New"/>
              </w:rPr>
              <w:tab/>
              <w:t>(</w:t>
            </w:r>
            <w:r w:rsidR="004527B4" w:rsidRPr="00F55D59">
              <w:rPr>
                <w:rFonts w:ascii="Angsana New" w:hAnsi="Angsana New"/>
                <w:cs/>
              </w:rPr>
              <w:t>หน่วย</w:t>
            </w:r>
            <w:r w:rsidR="004527B4" w:rsidRPr="00F55D59">
              <w:rPr>
                <w:rFonts w:ascii="Angsana New" w:hAnsi="Angsana New"/>
              </w:rPr>
              <w:t xml:space="preserve">: </w:t>
            </w:r>
            <w:r w:rsidR="004527B4" w:rsidRPr="00F55D59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0F0822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0F0822" w:rsidRPr="00F55D59" w:rsidRDefault="000F0822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4" w:type="dxa"/>
            <w:gridSpan w:val="6"/>
            <w:vAlign w:val="bottom"/>
          </w:tcPr>
          <w:p w:rsidR="000F0822" w:rsidRPr="00F55D59" w:rsidRDefault="00527B9B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 xml:space="preserve">ณ วันที่ </w:t>
            </w:r>
            <w:r w:rsidR="009E4CA5" w:rsidRPr="00F55D59">
              <w:rPr>
                <w:rFonts w:ascii="Angsana New" w:hAnsi="Angsana New"/>
              </w:rPr>
              <w:t xml:space="preserve">31 </w:t>
            </w:r>
            <w:r w:rsidR="009E4CA5" w:rsidRPr="00F55D59">
              <w:rPr>
                <w:rFonts w:ascii="Angsana New" w:hAnsi="Angsana New"/>
                <w:cs/>
              </w:rPr>
              <w:t xml:space="preserve">ธันวาคม </w:t>
            </w:r>
            <w:r w:rsidR="00751F13" w:rsidRPr="00F55D59">
              <w:rPr>
                <w:rFonts w:ascii="Angsana New" w:hAnsi="Angsana New"/>
              </w:rPr>
              <w:t>2560</w:t>
            </w:r>
          </w:p>
        </w:tc>
      </w:tr>
      <w:tr w:rsidR="00D4284D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D4284D" w:rsidRPr="00F55D59" w:rsidRDefault="00D4284D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</w:rPr>
              <w:br w:type="page"/>
            </w:r>
          </w:p>
        </w:tc>
        <w:tc>
          <w:tcPr>
            <w:tcW w:w="6584" w:type="dxa"/>
            <w:gridSpan w:val="6"/>
            <w:vAlign w:val="bottom"/>
          </w:tcPr>
          <w:p w:rsidR="00D4284D" w:rsidRPr="00F55D59" w:rsidRDefault="00D4284D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งบการเงิน</w:t>
            </w:r>
            <w:r w:rsidR="00616A9C" w:rsidRPr="00F55D59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D4284D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D4284D" w:rsidRPr="00F55D59" w:rsidRDefault="00D4284D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2"/>
            <w:vAlign w:val="bottom"/>
          </w:tcPr>
          <w:p w:rsidR="00D4284D" w:rsidRPr="00F55D59" w:rsidRDefault="00D4284D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D4284D" w:rsidRPr="00F55D59" w:rsidRDefault="00D4284D" w:rsidP="00DF36AF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D4284D" w:rsidRPr="00F55D59" w:rsidRDefault="00D4284D" w:rsidP="00DF36AF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D4284D" w:rsidRPr="00F55D59" w:rsidRDefault="00D4284D" w:rsidP="00DF36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D4284D" w:rsidRPr="00F55D59" w:rsidRDefault="00D4284D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D4284D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D4284D" w:rsidRPr="00F55D59" w:rsidRDefault="00D4284D" w:rsidP="00DF36AF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D4284D" w:rsidRPr="00F55D59" w:rsidRDefault="00854E81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:rsidR="00D4284D" w:rsidRPr="00F55D59" w:rsidRDefault="00854E81" w:rsidP="00DF36AF">
            <w:pP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 xml:space="preserve">มากกว่า </w:t>
            </w:r>
            <w:r w:rsidRPr="00F55D59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D4284D" w:rsidRPr="00F55D59" w:rsidRDefault="006C6E8B" w:rsidP="00DF36AF">
            <w:pPr>
              <w:ind w:left="-59" w:right="-91"/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D4284D" w:rsidRPr="00F55D59" w:rsidRDefault="00854E81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D4284D" w:rsidRPr="00F55D59" w:rsidRDefault="00D4284D" w:rsidP="00DF36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:rsidR="00D4284D" w:rsidRPr="00F55D59" w:rsidRDefault="0034170E" w:rsidP="00DF36AF">
            <w:pP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54E81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854E81" w:rsidRPr="00F55D59" w:rsidRDefault="00854E81" w:rsidP="00DF36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8" w:type="dxa"/>
            <w:vAlign w:val="bottom"/>
          </w:tcPr>
          <w:p w:rsidR="00854E81" w:rsidRPr="00F55D59" w:rsidRDefault="00956DE6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</w:rPr>
              <w:t>1</w:t>
            </w:r>
            <w:r w:rsidR="00854E81" w:rsidRPr="00F55D5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854E81" w:rsidRPr="00F55D59" w:rsidRDefault="00854E81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 xml:space="preserve">ถึง </w:t>
            </w:r>
            <w:r w:rsidR="00956DE6" w:rsidRPr="00F55D59">
              <w:rPr>
                <w:rFonts w:ascii="Angsana New" w:hAnsi="Angsana New"/>
              </w:rPr>
              <w:t>5</w:t>
            </w:r>
            <w:r w:rsidRPr="00F55D5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854E81" w:rsidRPr="00F55D59" w:rsidRDefault="006C6E8B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854E81" w:rsidRPr="00F55D59" w:rsidRDefault="00854E81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854E81" w:rsidRPr="00F55D59" w:rsidRDefault="00854E81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854E81" w:rsidRPr="00F55D59" w:rsidRDefault="00854E81" w:rsidP="00DF36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(</w:t>
            </w:r>
            <w:r w:rsidRPr="00F55D59">
              <w:rPr>
                <w:rFonts w:ascii="Angsana New" w:hAnsi="Angsana New"/>
                <w:cs/>
              </w:rPr>
              <w:t>ร้อยละต่อปี</w:t>
            </w:r>
            <w:r w:rsidRPr="00F55D59">
              <w:rPr>
                <w:rFonts w:ascii="Angsana New" w:hAnsi="Angsana New"/>
              </w:rPr>
              <w:t>)</w:t>
            </w:r>
          </w:p>
        </w:tc>
      </w:tr>
      <w:tr w:rsidR="00024780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024780" w:rsidRPr="00F55D59" w:rsidRDefault="00024780" w:rsidP="00DF36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F55D5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:rsidR="00024780" w:rsidRPr="00F55D59" w:rsidRDefault="00024780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024780" w:rsidRPr="00F55D59" w:rsidRDefault="00024780" w:rsidP="00DF36AF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024780" w:rsidRPr="00F55D59" w:rsidRDefault="00024780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024780" w:rsidRPr="00F55D59" w:rsidRDefault="00024780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024780" w:rsidRPr="00F55D59" w:rsidRDefault="00024780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024780" w:rsidRPr="00F55D59" w:rsidRDefault="00024780" w:rsidP="00DF36AF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ind w:left="162" w:right="-228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97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6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103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0.10 - 1.20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93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2,046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2,139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4.00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ind w:left="162" w:hanging="162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36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36</w:t>
            </w:r>
          </w:p>
        </w:tc>
        <w:tc>
          <w:tcPr>
            <w:tcW w:w="1183" w:type="dxa"/>
            <w:vAlign w:val="bottom"/>
          </w:tcPr>
          <w:p w:rsidR="004527B4" w:rsidRPr="00F55D59" w:rsidRDefault="00753182" w:rsidP="00DF36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0.63</w:t>
            </w:r>
            <w:r w:rsidR="004527B4" w:rsidRPr="00F55D59">
              <w:rPr>
                <w:rFonts w:ascii="Angsana New" w:hAnsi="Angsana New"/>
              </w:rPr>
              <w:t xml:space="preserve"> - 1.50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129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97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2,052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2,278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F55D5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2,195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2,195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115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245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360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0.67 - 8.14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F55D5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59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68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127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ind w:left="-106" w:right="-108"/>
              <w:jc w:val="center"/>
              <w:rPr>
                <w:rFonts w:ascii="Angsana New" w:hAnsi="Angsana New"/>
                <w:lang w:val="en-GB"/>
              </w:rPr>
            </w:pPr>
            <w:r w:rsidRPr="00F55D59">
              <w:rPr>
                <w:rFonts w:ascii="Angsana New" w:hAnsi="Angsana New"/>
                <w:lang w:val="en-GB"/>
              </w:rPr>
              <w:t>BIBOR+2.63%</w:t>
            </w:r>
          </w:p>
        </w:tc>
      </w:tr>
      <w:tr w:rsidR="004527B4" w:rsidRPr="00F55D59" w:rsidTr="004527B4">
        <w:trPr>
          <w:cantSplit/>
          <w:tblHeader/>
        </w:trPr>
        <w:tc>
          <w:tcPr>
            <w:tcW w:w="2814" w:type="dxa"/>
            <w:gridSpan w:val="2"/>
            <w:vAlign w:val="bottom"/>
          </w:tcPr>
          <w:p w:rsidR="004527B4" w:rsidRPr="00F55D59" w:rsidRDefault="004527B4" w:rsidP="00DF36AF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174</w:t>
            </w:r>
          </w:p>
        </w:tc>
        <w:tc>
          <w:tcPr>
            <w:tcW w:w="1080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313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2,195</w:t>
            </w:r>
          </w:p>
        </w:tc>
        <w:tc>
          <w:tcPr>
            <w:tcW w:w="1081" w:type="dxa"/>
            <w:vAlign w:val="bottom"/>
          </w:tcPr>
          <w:p w:rsidR="004527B4" w:rsidRPr="00F55D59" w:rsidRDefault="004527B4" w:rsidP="00DF36A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F55D59">
              <w:rPr>
                <w:rFonts w:ascii="Angsana New" w:hAnsi="Angsana New"/>
              </w:rPr>
              <w:t>2,682</w:t>
            </w:r>
          </w:p>
        </w:tc>
        <w:tc>
          <w:tcPr>
            <w:tcW w:w="1183" w:type="dxa"/>
            <w:vAlign w:val="bottom"/>
          </w:tcPr>
          <w:p w:rsidR="004527B4" w:rsidRPr="00F55D59" w:rsidRDefault="004527B4" w:rsidP="00DF36AF">
            <w:pPr>
              <w:jc w:val="center"/>
              <w:rPr>
                <w:rFonts w:ascii="Angsana New" w:hAnsi="Angsana New"/>
              </w:rPr>
            </w:pPr>
          </w:p>
        </w:tc>
      </w:tr>
    </w:tbl>
    <w:p w:rsidR="004E19BF" w:rsidRPr="00F55D59" w:rsidRDefault="004E19BF" w:rsidP="00DF36AF">
      <w:pPr>
        <w:spacing w:before="240" w:after="120"/>
        <w:ind w:left="547"/>
        <w:rPr>
          <w:rFonts w:ascii="Angsana New" w:hAnsi="Angsana New"/>
          <w:b/>
          <w:bCs/>
          <w:i/>
          <w:iCs/>
          <w:sz w:val="32"/>
          <w:szCs w:val="32"/>
        </w:rPr>
      </w:pPr>
      <w:r w:rsidRPr="00F55D5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F82489" w:rsidRPr="00F55D59" w:rsidRDefault="004E19BF" w:rsidP="00DF36A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บริษัทฯ</w:t>
      </w:r>
      <w:r w:rsidR="007A1B20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</w:t>
      </w:r>
      <w:r w:rsidR="00991ABC" w:rsidRPr="00F55D59">
        <w:rPr>
          <w:rFonts w:ascii="Angsana New" w:hAnsi="Angsana New"/>
          <w:sz w:val="32"/>
          <w:szCs w:val="32"/>
          <w:cs/>
        </w:rPr>
        <w:t>กับ</w:t>
      </w:r>
      <w:r w:rsidR="00A4447D" w:rsidRPr="00F55D59">
        <w:rPr>
          <w:rFonts w:ascii="Angsana New" w:hAnsi="Angsana New"/>
          <w:sz w:val="32"/>
          <w:szCs w:val="32"/>
          <w:cs/>
        </w:rPr>
        <w:t>การจ่ายค่าบริการ</w:t>
      </w:r>
      <w:r w:rsidRPr="00F55D59">
        <w:rPr>
          <w:rFonts w:ascii="Angsana New" w:hAnsi="Angsana New"/>
          <w:sz w:val="32"/>
          <w:szCs w:val="32"/>
          <w:cs/>
        </w:rPr>
        <w:t>เป็น</w:t>
      </w:r>
      <w:r w:rsidR="00AC333B" w:rsidRPr="00F55D59">
        <w:rPr>
          <w:rFonts w:ascii="Angsana New" w:hAnsi="Angsana New"/>
          <w:sz w:val="32"/>
          <w:szCs w:val="32"/>
          <w:cs/>
        </w:rPr>
        <w:t>สกุล</w:t>
      </w:r>
      <w:r w:rsidRPr="00F55D59">
        <w:rPr>
          <w:rFonts w:ascii="Angsana New" w:hAnsi="Angsana New"/>
          <w:sz w:val="32"/>
          <w:szCs w:val="32"/>
          <w:cs/>
        </w:rPr>
        <w:t xml:space="preserve">เงินตราต่างประเทศ </w:t>
      </w:r>
      <w:r w:rsidR="00B20D8F" w:rsidRPr="00F55D59">
        <w:rPr>
          <w:rFonts w:ascii="Angsana New" w:hAnsi="Angsana New"/>
          <w:sz w:val="32"/>
          <w:szCs w:val="32"/>
          <w:cs/>
        </w:rPr>
        <w:t>ซึ่ง</w:t>
      </w:r>
      <w:r w:rsidRPr="00F55D59">
        <w:rPr>
          <w:rFonts w:ascii="Angsana New" w:hAnsi="Angsana New"/>
          <w:sz w:val="32"/>
          <w:szCs w:val="32"/>
          <w:cs/>
        </w:rPr>
        <w:t>บริษัทฯ</w:t>
      </w:r>
      <w:r w:rsidR="007A1B20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Pr="00F55D59">
        <w:rPr>
          <w:rFonts w:ascii="Angsana New" w:hAnsi="Angsana New"/>
          <w:sz w:val="32"/>
          <w:szCs w:val="32"/>
          <w:cs/>
        </w:rPr>
        <w:t>มิได้ทำสัญญา</w:t>
      </w:r>
      <w:r w:rsidR="00B20D8F" w:rsidRPr="00F55D59">
        <w:rPr>
          <w:rFonts w:ascii="Angsana New" w:hAnsi="Angsana New"/>
          <w:sz w:val="32"/>
          <w:szCs w:val="32"/>
          <w:cs/>
        </w:rPr>
        <w:t>ป้องกันความเสี่ยงจากอัตราแลกเปลี่ยน</w:t>
      </w:r>
      <w:r w:rsidR="003332E4" w:rsidRPr="00F55D59">
        <w:rPr>
          <w:rFonts w:ascii="Angsana New" w:hAnsi="Angsana New"/>
          <w:sz w:val="32"/>
          <w:szCs w:val="32"/>
          <w:cs/>
        </w:rPr>
        <w:t xml:space="preserve"> อย่างไรก็ตาม บริษัทฯ</w:t>
      </w:r>
      <w:r w:rsidR="00AC333B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="003332E4" w:rsidRPr="00F55D59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</w:t>
      </w:r>
      <w:r w:rsidR="003332E4" w:rsidRPr="00F55D59">
        <w:rPr>
          <w:rFonts w:ascii="Angsana New" w:hAnsi="Angsana New"/>
          <w:spacing w:val="-2"/>
          <w:sz w:val="32"/>
          <w:szCs w:val="32"/>
          <w:cs/>
        </w:rPr>
        <w:t>เงินตราต่างประเทศเป็นจำนวนที่ไม่เป็นสาระสำคัญ ดังนั้น ความเสี่ยงจากอัตราแลกเปลี่ยนของบริษัทฯ</w:t>
      </w:r>
      <w:r w:rsidR="00AC333B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="003332E4" w:rsidRPr="00F55D59">
        <w:rPr>
          <w:rFonts w:ascii="Angsana New" w:hAnsi="Angsana New"/>
          <w:sz w:val="32"/>
          <w:szCs w:val="32"/>
          <w:cs/>
        </w:rPr>
        <w:t>จึงอยู่ในระดับต่ำ</w:t>
      </w:r>
    </w:p>
    <w:p w:rsidR="004E19BF" w:rsidRPr="00F55D59" w:rsidRDefault="00183ABB" w:rsidP="00D3344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5D59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331778" w:rsidRPr="00F55D59">
        <w:rPr>
          <w:rFonts w:ascii="Angsana New" w:hAnsi="Angsana New"/>
          <w:b/>
          <w:bCs/>
          <w:sz w:val="32"/>
          <w:szCs w:val="32"/>
        </w:rPr>
        <w:t>.</w:t>
      </w:r>
      <w:r w:rsidR="004A1AFD" w:rsidRPr="00F55D59">
        <w:rPr>
          <w:rFonts w:ascii="Angsana New" w:hAnsi="Angsana New"/>
          <w:b/>
          <w:bCs/>
          <w:sz w:val="32"/>
          <w:szCs w:val="32"/>
        </w:rPr>
        <w:t>2</w:t>
      </w:r>
      <w:r w:rsidR="00D33449" w:rsidRPr="00F55D59">
        <w:rPr>
          <w:rFonts w:ascii="Angsana New" w:hAnsi="Angsana New"/>
          <w:b/>
          <w:bCs/>
          <w:sz w:val="32"/>
          <w:szCs w:val="32"/>
        </w:rPr>
        <w:t xml:space="preserve">   </w:t>
      </w:r>
      <w:r w:rsidR="004E19BF" w:rsidRPr="00F55D5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4E19BF" w:rsidRPr="00F55D59" w:rsidRDefault="00CE1CB8" w:rsidP="00022D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76395A" w:rsidRPr="00F55D5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6C6E8B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="0076395A" w:rsidRPr="00F55D59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971361" w:rsidRPr="00F55D59">
        <w:rPr>
          <w:rFonts w:ascii="Angsana New" w:hAnsi="Angsana New"/>
          <w:sz w:val="32"/>
          <w:szCs w:val="32"/>
          <w:cs/>
        </w:rPr>
        <w:t>หรือ</w:t>
      </w:r>
      <w:r w:rsidR="0076395A" w:rsidRPr="00F55D59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</w:t>
      </w:r>
      <w:r w:rsidR="006C6E8B" w:rsidRPr="00F55D59">
        <w:rPr>
          <w:rFonts w:ascii="Angsana New" w:hAnsi="Angsana New"/>
          <w:sz w:val="32"/>
          <w:szCs w:val="32"/>
          <w:cs/>
        </w:rPr>
        <w:t>และบริษัทย่อย</w:t>
      </w:r>
      <w:r w:rsidR="0076395A" w:rsidRPr="00F55D59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3332E4" w:rsidRPr="00F55D59" w:rsidRDefault="00183ABB" w:rsidP="00022D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34</w:t>
      </w:r>
      <w:r w:rsidR="003332E4" w:rsidRPr="00F55D59">
        <w:rPr>
          <w:rFonts w:ascii="Angsana New" w:hAnsi="Angsana New"/>
          <w:b/>
          <w:bCs/>
          <w:sz w:val="32"/>
          <w:szCs w:val="32"/>
        </w:rPr>
        <w:t>.</w:t>
      </w:r>
      <w:r w:rsidR="003332E4" w:rsidRPr="00F55D59">
        <w:rPr>
          <w:rFonts w:ascii="Angsana New" w:hAnsi="Angsana New"/>
          <w:b/>
          <w:bCs/>
          <w:sz w:val="32"/>
          <w:szCs w:val="32"/>
        </w:rPr>
        <w:tab/>
      </w:r>
      <w:r w:rsidR="003332E4" w:rsidRPr="00F55D59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E5016C" w:rsidRDefault="003332E4" w:rsidP="00022D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="0076395A" w:rsidRPr="00F55D5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76395A" w:rsidRPr="00F55D59">
        <w:rPr>
          <w:rFonts w:ascii="Angsana New" w:hAnsi="Angsana New"/>
          <w:sz w:val="32"/>
          <w:szCs w:val="32"/>
        </w:rPr>
        <w:t xml:space="preserve"> </w:t>
      </w:r>
      <w:r w:rsidR="0076395A" w:rsidRPr="00F55D59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และเสริมสร้างมูลค่าการถือหุ้นให้กับผู้ถือหุ้น</w:t>
      </w:r>
      <w:r w:rsidR="0076395A" w:rsidRPr="00F55D59">
        <w:rPr>
          <w:rFonts w:ascii="Angsana New" w:hAnsi="Angsana New"/>
          <w:sz w:val="32"/>
          <w:szCs w:val="32"/>
        </w:rPr>
        <w:t xml:space="preserve"> </w:t>
      </w:r>
    </w:p>
    <w:p w:rsidR="0076395A" w:rsidRPr="00F55D59" w:rsidRDefault="00E5016C" w:rsidP="00022D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บริษัทฯและบริษัทย่อยบริหารจัดการสถานะของทุนโดยใช้อัตราหนิ้สินต่อทุน </w:t>
      </w:r>
      <w:r w:rsidR="0076395A" w:rsidRPr="00F55D59">
        <w:rPr>
          <w:rFonts w:ascii="Angsana New" w:hAnsi="Angsana New"/>
          <w:sz w:val="32"/>
          <w:szCs w:val="32"/>
          <w:cs/>
        </w:rPr>
        <w:t>ณ</w:t>
      </w:r>
      <w:r w:rsidR="0076395A" w:rsidRPr="00F55D59">
        <w:rPr>
          <w:rFonts w:ascii="Angsana New" w:hAnsi="Angsana New"/>
          <w:sz w:val="32"/>
          <w:szCs w:val="32"/>
        </w:rPr>
        <w:t xml:space="preserve"> </w:t>
      </w:r>
      <w:r w:rsidR="0076395A" w:rsidRPr="00F55D59">
        <w:rPr>
          <w:rFonts w:ascii="Angsana New" w:hAnsi="Angsana New"/>
          <w:sz w:val="32"/>
          <w:szCs w:val="32"/>
          <w:cs/>
        </w:rPr>
        <w:t>วันที่</w:t>
      </w:r>
      <w:r w:rsidR="0076395A" w:rsidRPr="00F55D59">
        <w:rPr>
          <w:rFonts w:ascii="Angsana New" w:hAnsi="Angsana New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z w:val="32"/>
          <w:szCs w:val="32"/>
        </w:rPr>
        <w:t xml:space="preserve">31 </w:t>
      </w:r>
      <w:r w:rsidR="009E4CA5" w:rsidRPr="00F55D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1F13" w:rsidRPr="00F55D59">
        <w:rPr>
          <w:rFonts w:ascii="Angsana New" w:hAnsi="Angsana New"/>
          <w:sz w:val="32"/>
          <w:szCs w:val="32"/>
        </w:rPr>
        <w:t>2561</w:t>
      </w:r>
      <w:r w:rsidR="0076395A" w:rsidRPr="00F55D59">
        <w:rPr>
          <w:rFonts w:ascii="Angsana New" w:hAnsi="Angsana New"/>
          <w:sz w:val="32"/>
          <w:szCs w:val="32"/>
        </w:rPr>
        <w:t xml:space="preserve"> </w:t>
      </w:r>
      <w:r w:rsidR="0076395A" w:rsidRPr="00F55D59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76395A" w:rsidRPr="00F55D59">
        <w:rPr>
          <w:rFonts w:ascii="Angsana New" w:hAnsi="Angsana New"/>
          <w:sz w:val="32"/>
          <w:szCs w:val="32"/>
        </w:rPr>
        <w:t xml:space="preserve"> </w:t>
      </w:r>
      <w:r w:rsidR="002962EC" w:rsidRPr="00F55D59">
        <w:rPr>
          <w:rFonts w:ascii="Angsana New" w:hAnsi="Angsana New"/>
          <w:sz w:val="32"/>
          <w:szCs w:val="32"/>
        </w:rPr>
        <w:t>2.</w:t>
      </w:r>
      <w:r w:rsidR="00F14EFC" w:rsidRPr="00F55D59">
        <w:rPr>
          <w:rFonts w:ascii="Angsana New" w:hAnsi="Angsana New"/>
          <w:sz w:val="32"/>
          <w:szCs w:val="32"/>
        </w:rPr>
        <w:t>8</w:t>
      </w:r>
      <w:r w:rsidR="00DC04F1">
        <w:rPr>
          <w:rFonts w:ascii="Angsana New" w:hAnsi="Angsana New"/>
          <w:sz w:val="32"/>
          <w:szCs w:val="32"/>
        </w:rPr>
        <w:t>8</w:t>
      </w:r>
      <w:r w:rsidR="00792281" w:rsidRPr="00F55D59">
        <w:rPr>
          <w:rFonts w:ascii="Angsana New" w:hAnsi="Angsana New"/>
          <w:sz w:val="32"/>
          <w:szCs w:val="32"/>
        </w:rPr>
        <w:t>:1</w:t>
      </w:r>
      <w:r w:rsidR="0076395A" w:rsidRPr="00F55D59">
        <w:rPr>
          <w:rFonts w:ascii="Angsana New" w:hAnsi="Angsana New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z w:val="32"/>
          <w:szCs w:val="32"/>
        </w:rPr>
        <w:t>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="0076395A" w:rsidRPr="00F55D59">
        <w:rPr>
          <w:rFonts w:ascii="Angsana New" w:hAnsi="Angsana New"/>
          <w:sz w:val="32"/>
          <w:szCs w:val="32"/>
        </w:rPr>
        <w:t xml:space="preserve"> </w:t>
      </w:r>
      <w:r w:rsidR="004527B4" w:rsidRPr="00F55D59">
        <w:rPr>
          <w:rFonts w:ascii="Angsana New" w:hAnsi="Angsana New"/>
          <w:sz w:val="32"/>
          <w:szCs w:val="32"/>
        </w:rPr>
        <w:t>2.01:1</w:t>
      </w:r>
      <w:r w:rsidR="0076395A" w:rsidRPr="00F55D59">
        <w:rPr>
          <w:rFonts w:ascii="Angsana New" w:hAnsi="Angsana New"/>
          <w:sz w:val="32"/>
          <w:szCs w:val="32"/>
        </w:rPr>
        <w:t xml:space="preserve">) </w:t>
      </w:r>
      <w:r w:rsidR="0076395A" w:rsidRPr="00F55D59">
        <w:rPr>
          <w:rFonts w:ascii="Angsana New" w:hAnsi="Angsana New"/>
          <w:sz w:val="32"/>
          <w:szCs w:val="32"/>
          <w:cs/>
        </w:rPr>
        <w:t>และเฉพาะบริษัท</w:t>
      </w:r>
      <w:r w:rsidR="00F403B5" w:rsidRPr="00F55D59">
        <w:rPr>
          <w:rFonts w:ascii="Angsana New" w:hAnsi="Angsana New"/>
          <w:sz w:val="32"/>
          <w:szCs w:val="32"/>
          <w:cs/>
        </w:rPr>
        <w:t>ฯ</w:t>
      </w:r>
      <w:r w:rsidR="0076395A" w:rsidRPr="00F55D5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76395A" w:rsidRPr="00F55D59">
        <w:rPr>
          <w:rFonts w:ascii="Angsana New" w:hAnsi="Angsana New"/>
          <w:sz w:val="32"/>
          <w:szCs w:val="32"/>
        </w:rPr>
        <w:t xml:space="preserve"> </w:t>
      </w:r>
      <w:r w:rsidR="002962EC" w:rsidRPr="00F55D59">
        <w:rPr>
          <w:rFonts w:ascii="Angsana New" w:hAnsi="Angsana New"/>
          <w:sz w:val="32"/>
          <w:szCs w:val="32"/>
        </w:rPr>
        <w:t>2.</w:t>
      </w:r>
      <w:r w:rsidR="00F14EFC" w:rsidRPr="00F55D59">
        <w:rPr>
          <w:rFonts w:ascii="Angsana New" w:hAnsi="Angsana New"/>
          <w:sz w:val="32"/>
          <w:szCs w:val="32"/>
        </w:rPr>
        <w:t>9</w:t>
      </w:r>
      <w:r w:rsidR="00D7381F" w:rsidRPr="00F55D59">
        <w:rPr>
          <w:rFonts w:ascii="Angsana New" w:hAnsi="Angsana New"/>
          <w:sz w:val="32"/>
          <w:szCs w:val="32"/>
        </w:rPr>
        <w:t>2</w:t>
      </w:r>
      <w:r w:rsidR="00792281" w:rsidRPr="00F55D59">
        <w:rPr>
          <w:rFonts w:ascii="Angsana New" w:hAnsi="Angsana New"/>
          <w:sz w:val="32"/>
          <w:szCs w:val="32"/>
        </w:rPr>
        <w:t>:1</w:t>
      </w:r>
      <w:r w:rsidR="0076395A" w:rsidRPr="00F55D59">
        <w:rPr>
          <w:rFonts w:ascii="Angsana New" w:hAnsi="Angsana New"/>
          <w:sz w:val="32"/>
          <w:szCs w:val="32"/>
        </w:rPr>
        <w:t xml:space="preserve"> </w:t>
      </w:r>
      <w:r w:rsidR="009E4CA5" w:rsidRPr="00F55D59">
        <w:rPr>
          <w:rFonts w:ascii="Angsana New" w:hAnsi="Angsana New"/>
          <w:sz w:val="32"/>
          <w:szCs w:val="32"/>
        </w:rPr>
        <w:t>(</w:t>
      </w:r>
      <w:r w:rsidR="00751F13" w:rsidRPr="00F55D59">
        <w:rPr>
          <w:rFonts w:ascii="Angsana New" w:hAnsi="Angsana New"/>
          <w:sz w:val="32"/>
          <w:szCs w:val="32"/>
        </w:rPr>
        <w:t>2560</w:t>
      </w:r>
      <w:r w:rsidR="00494791" w:rsidRPr="00F55D59">
        <w:rPr>
          <w:rFonts w:ascii="Angsana New" w:hAnsi="Angsana New"/>
          <w:sz w:val="32"/>
          <w:szCs w:val="32"/>
        </w:rPr>
        <w:t>:</w:t>
      </w:r>
      <w:r w:rsidR="0076395A" w:rsidRPr="00F55D59">
        <w:rPr>
          <w:rFonts w:ascii="Angsana New" w:hAnsi="Angsana New"/>
          <w:sz w:val="32"/>
          <w:szCs w:val="32"/>
        </w:rPr>
        <w:t xml:space="preserve"> </w:t>
      </w:r>
      <w:r w:rsidR="004527B4" w:rsidRPr="00F55D59">
        <w:rPr>
          <w:rFonts w:ascii="Angsana New" w:hAnsi="Angsana New"/>
          <w:sz w:val="32"/>
          <w:szCs w:val="32"/>
        </w:rPr>
        <w:t>2.02:1</w:t>
      </w:r>
      <w:r w:rsidR="00A31CA2" w:rsidRPr="00F55D59">
        <w:rPr>
          <w:rFonts w:ascii="Angsana New" w:hAnsi="Angsana New"/>
          <w:sz w:val="32"/>
          <w:szCs w:val="32"/>
        </w:rPr>
        <w:t>)</w:t>
      </w:r>
    </w:p>
    <w:p w:rsidR="007F5C52" w:rsidRPr="00F55D59" w:rsidRDefault="00183ABB" w:rsidP="00022D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55D59">
        <w:rPr>
          <w:rFonts w:ascii="Angsana New" w:hAnsi="Angsana New"/>
          <w:b/>
          <w:bCs/>
          <w:sz w:val="32"/>
          <w:szCs w:val="32"/>
        </w:rPr>
        <w:t>3</w:t>
      </w:r>
      <w:r w:rsidR="004D3FEC" w:rsidRPr="00F55D59">
        <w:rPr>
          <w:rFonts w:ascii="Angsana New" w:hAnsi="Angsana New"/>
          <w:b/>
          <w:bCs/>
          <w:sz w:val="32"/>
          <w:szCs w:val="32"/>
        </w:rPr>
        <w:t>5</w:t>
      </w:r>
      <w:r w:rsidR="007F5C52" w:rsidRPr="00F55D59">
        <w:rPr>
          <w:rFonts w:ascii="Angsana New" w:hAnsi="Angsana New"/>
          <w:b/>
          <w:bCs/>
          <w:sz w:val="32"/>
          <w:szCs w:val="32"/>
        </w:rPr>
        <w:t>.</w:t>
      </w:r>
      <w:r w:rsidR="007F5C52" w:rsidRPr="00F55D59">
        <w:rPr>
          <w:rFonts w:ascii="Angsana New" w:hAnsi="Angsana New"/>
          <w:b/>
          <w:bCs/>
          <w:sz w:val="32"/>
          <w:szCs w:val="32"/>
        </w:rPr>
        <w:tab/>
      </w:r>
      <w:r w:rsidR="007F5C52" w:rsidRPr="00F55D5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D7381F" w:rsidRPr="00F55D59" w:rsidRDefault="007F5C52" w:rsidP="00022D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5D59">
        <w:rPr>
          <w:rFonts w:ascii="Angsana New" w:hAnsi="Angsana New"/>
          <w:sz w:val="32"/>
          <w:szCs w:val="32"/>
        </w:rPr>
        <w:tab/>
      </w:r>
      <w:r w:rsidRPr="00F55D59">
        <w:rPr>
          <w:rFonts w:ascii="Angsana New" w:hAnsi="Angsana New"/>
          <w:sz w:val="32"/>
          <w:szCs w:val="32"/>
          <w:cs/>
        </w:rPr>
        <w:t>งบการเงินนี้</w:t>
      </w:r>
      <w:r w:rsidR="00A31CA2" w:rsidRPr="00F55D59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ได้รับอนุมัติให้ออกโดยคณะกรรมการของบริษัทฯเมื่อวันที่</w:t>
      </w:r>
      <w:r w:rsidR="006C6E8B" w:rsidRPr="00F55D59">
        <w:rPr>
          <w:rFonts w:ascii="Angsana New" w:hAnsi="Angsana New"/>
          <w:sz w:val="32"/>
          <w:szCs w:val="32"/>
          <w:cs/>
        </w:rPr>
        <w:t xml:space="preserve"> </w:t>
      </w:r>
      <w:r w:rsidR="002962EC" w:rsidRPr="00F55D59">
        <w:rPr>
          <w:rFonts w:ascii="Angsana New" w:hAnsi="Angsana New"/>
          <w:sz w:val="32"/>
          <w:szCs w:val="32"/>
        </w:rPr>
        <w:t xml:space="preserve">26 </w:t>
      </w:r>
      <w:r w:rsidR="002962EC" w:rsidRPr="00F55D5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2962EC" w:rsidRPr="00F55D59">
        <w:rPr>
          <w:rFonts w:ascii="Angsana New" w:hAnsi="Angsana New"/>
          <w:sz w:val="32"/>
          <w:szCs w:val="32"/>
        </w:rPr>
        <w:t>2562</w:t>
      </w:r>
      <w:bookmarkStart w:id="3" w:name="_GoBack"/>
      <w:bookmarkEnd w:id="3"/>
    </w:p>
    <w:sectPr w:rsidR="00D7381F" w:rsidRPr="00F55D59" w:rsidSect="00062F6F">
      <w:pgSz w:w="11907" w:h="16840" w:code="9"/>
      <w:pgMar w:top="1296" w:right="1080" w:bottom="1080" w:left="1339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954" w:rsidRDefault="00957954">
      <w:r>
        <w:separator/>
      </w:r>
    </w:p>
  </w:endnote>
  <w:endnote w:type="continuationSeparator" w:id="0">
    <w:p w:rsidR="00957954" w:rsidRDefault="0095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7954" w:rsidRPr="00BE310B" w:rsidRDefault="00957954" w:rsidP="00BE310B">
    <w:pPr>
      <w:pStyle w:val="Footer"/>
      <w:tabs>
        <w:tab w:val="clear" w:pos="8306"/>
        <w:tab w:val="center" w:pos="504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 w:rsidRPr="00BE310B">
      <w:rPr>
        <w:rFonts w:ascii="Angsana New" w:hAnsi="Angsana New"/>
        <w:sz w:val="32"/>
        <w:szCs w:val="32"/>
        <w:cs/>
      </w:rPr>
      <w:fldChar w:fldCharType="begin"/>
    </w:r>
    <w:r w:rsidRPr="00BE310B">
      <w:rPr>
        <w:rFonts w:ascii="Angsana New" w:hAnsi="Angsana New"/>
        <w:sz w:val="32"/>
        <w:szCs w:val="32"/>
      </w:rPr>
      <w:instrText xml:space="preserve"> PAGE   \* MERGEFORMAT </w:instrText>
    </w:r>
    <w:r w:rsidRPr="00BE310B">
      <w:rPr>
        <w:rFonts w:ascii="Angsana New" w:hAnsi="Angsana New"/>
        <w:sz w:val="32"/>
        <w:szCs w:val="32"/>
        <w:cs/>
      </w:rPr>
      <w:fldChar w:fldCharType="separate"/>
    </w:r>
    <w:r w:rsidR="0017498A">
      <w:rPr>
        <w:rFonts w:ascii="Angsana New" w:hAnsi="Angsana New"/>
        <w:noProof/>
        <w:sz w:val="32"/>
        <w:szCs w:val="32"/>
      </w:rPr>
      <w:t>43</w:t>
    </w:r>
    <w:r w:rsidRPr="00BE310B">
      <w:rPr>
        <w:rFonts w:ascii="Angsana New" w:hAnsi="Angsana New"/>
        <w:sz w:val="32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954" w:rsidRDefault="00957954">
      <w:r>
        <w:separator/>
      </w:r>
    </w:p>
  </w:footnote>
  <w:footnote w:type="continuationSeparator" w:id="0">
    <w:p w:rsidR="00957954" w:rsidRDefault="00957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982BC0E"/>
    <w:lvl w:ilvl="0">
      <w:numFmt w:val="bullet"/>
      <w:lvlText w:val="*"/>
      <w:lvlJc w:val="left"/>
    </w:lvl>
  </w:abstractNum>
  <w:abstractNum w:abstractNumId="1" w15:restartNumberingAfterBreak="0">
    <w:nsid w:val="19E23641"/>
    <w:multiLevelType w:val="multilevel"/>
    <w:tmpl w:val="2222C3D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1F30F65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50860E7"/>
    <w:multiLevelType w:val="multilevel"/>
    <w:tmpl w:val="4FC0F446"/>
    <w:lvl w:ilvl="0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</w:rPr>
    </w:lvl>
    <w:lvl w:ilvl="1">
      <w:start w:val="1"/>
      <w:numFmt w:val="decimal"/>
      <w:lvlText w:val="31.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31.2.1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57E0566"/>
    <w:multiLevelType w:val="hybridMultilevel"/>
    <w:tmpl w:val="555C3812"/>
    <w:lvl w:ilvl="0" w:tplc="1C124090">
      <w:start w:val="1"/>
      <w:numFmt w:val="decimal"/>
      <w:lvlText w:val="31.%1"/>
      <w:lvlJc w:val="left"/>
      <w:pPr>
        <w:ind w:left="1800" w:hanging="360"/>
      </w:pPr>
      <w:rPr>
        <w:rFonts w:hint="default"/>
      </w:rPr>
    </w:lvl>
    <w:lvl w:ilvl="1" w:tplc="5DB0813C">
      <w:start w:val="1"/>
      <w:numFmt w:val="decimal"/>
      <w:lvlText w:val="3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E09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6306F5"/>
    <w:multiLevelType w:val="hybridMultilevel"/>
    <w:tmpl w:val="D4C08198"/>
    <w:lvl w:ilvl="0" w:tplc="8BF6CD7E">
      <w:start w:val="1"/>
      <w:numFmt w:val="decimal"/>
      <w:lvlText w:val="%1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B506267"/>
    <w:multiLevelType w:val="multilevel"/>
    <w:tmpl w:val="0226EB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3F743D8"/>
    <w:multiLevelType w:val="hybridMultilevel"/>
    <w:tmpl w:val="D9CC1D74"/>
    <w:lvl w:ilvl="0" w:tplc="D77E9BA6">
      <w:start w:val="2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5DF0"/>
    <w:multiLevelType w:val="hybridMultilevel"/>
    <w:tmpl w:val="96969FD0"/>
    <w:lvl w:ilvl="0" w:tplc="99D2B4CA">
      <w:start w:val="1"/>
      <w:numFmt w:val="decimal"/>
      <w:lvlText w:val="2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F344F"/>
    <w:multiLevelType w:val="hybridMultilevel"/>
    <w:tmpl w:val="399EE6E6"/>
    <w:lvl w:ilvl="0" w:tplc="7FCE8086">
      <w:start w:val="3"/>
      <w:numFmt w:val="thaiLetters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3E58663A"/>
    <w:multiLevelType w:val="hybridMultilevel"/>
    <w:tmpl w:val="25602CE2"/>
    <w:lvl w:ilvl="0" w:tplc="64AC98A2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67B1967"/>
    <w:multiLevelType w:val="singleLevel"/>
    <w:tmpl w:val="7018CDB6"/>
    <w:lvl w:ilvl="0">
      <w:start w:val="3"/>
      <w:numFmt w:val="decimal"/>
      <w:lvlText w:val="2.%1 "/>
      <w:legacy w:legacy="1" w:legacySpace="0" w:legacyIndent="283"/>
      <w:lvlJc w:val="left"/>
      <w:pPr>
        <w:ind w:left="643" w:hanging="283"/>
      </w:pPr>
      <w:rPr>
        <w:rFonts w:ascii="AngsanaUPC" w:hAnsi="AngsanaUPC" w:hint="cs"/>
        <w:b w:val="0"/>
        <w:i w:val="0"/>
        <w:sz w:val="32"/>
        <w:u w:val="none"/>
      </w:rPr>
    </w:lvl>
  </w:abstractNum>
  <w:abstractNum w:abstractNumId="15" w15:restartNumberingAfterBreak="0">
    <w:nsid w:val="48F76163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0DE09A8"/>
    <w:multiLevelType w:val="multilevel"/>
    <w:tmpl w:val="C2DACE5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6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18" w15:restartNumberingAfterBreak="0">
    <w:nsid w:val="5B4A60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AF22AC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56D1E81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4"/>
    <w:lvlOverride w:ilvl="0">
      <w:lvl w:ilvl="0">
        <w:start w:val="4"/>
        <w:numFmt w:val="decimal"/>
        <w:lvlText w:val="2.%1 "/>
        <w:legacy w:legacy="1" w:legacySpace="0" w:legacyIndent="360"/>
        <w:lvlJc w:val="left"/>
        <w:pPr>
          <w:ind w:left="720" w:hanging="360"/>
        </w:pPr>
        <w:rPr>
          <w:rFonts w:ascii="AngsanaUPC" w:hAnsi="AngsanaUPC" w:hint="cs"/>
          <w:b w:val="0"/>
          <w:i w:val="0"/>
          <w:sz w:val="32"/>
          <w:u w:val="none"/>
        </w:rPr>
      </w:lvl>
    </w:lvlOverride>
  </w:num>
  <w:num w:numId="3">
    <w:abstractNumId w:val="8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32" w:hanging="360"/>
        </w:pPr>
        <w:rPr>
          <w:rFonts w:ascii="Helvetica" w:hAnsi="Helvetica" w:hint="default"/>
        </w:rPr>
      </w:lvl>
    </w:lvlOverride>
  </w:num>
  <w:num w:numId="6">
    <w:abstractNumId w:val="20"/>
  </w:num>
  <w:num w:numId="7">
    <w:abstractNumId w:val="17"/>
    <w:lvlOverride w:ilvl="0">
      <w:startOverride w:val="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11"/>
  </w:num>
  <w:num w:numId="11">
    <w:abstractNumId w:val="22"/>
  </w:num>
  <w:num w:numId="12">
    <w:abstractNumId w:val="3"/>
  </w:num>
  <w:num w:numId="13">
    <w:abstractNumId w:val="15"/>
  </w:num>
  <w:num w:numId="14">
    <w:abstractNumId w:val="19"/>
  </w:num>
  <w:num w:numId="15">
    <w:abstractNumId w:val="6"/>
  </w:num>
  <w:num w:numId="16">
    <w:abstractNumId w:val="18"/>
  </w:num>
  <w:num w:numId="17">
    <w:abstractNumId w:val="5"/>
  </w:num>
  <w:num w:numId="18">
    <w:abstractNumId w:val="9"/>
  </w:num>
  <w:num w:numId="19">
    <w:abstractNumId w:val="10"/>
  </w:num>
  <w:num w:numId="20">
    <w:abstractNumId w:val="1"/>
  </w:num>
  <w:num w:numId="21">
    <w:abstractNumId w:val="16"/>
  </w:num>
  <w:num w:numId="22">
    <w:abstractNumId w:val="13"/>
  </w:num>
  <w:num w:numId="23">
    <w:abstractNumId w:val="21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5529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F5A"/>
    <w:rsid w:val="000007EF"/>
    <w:rsid w:val="00001030"/>
    <w:rsid w:val="00001B3B"/>
    <w:rsid w:val="00002EEA"/>
    <w:rsid w:val="000039DC"/>
    <w:rsid w:val="00004302"/>
    <w:rsid w:val="00004908"/>
    <w:rsid w:val="0000508C"/>
    <w:rsid w:val="000052F4"/>
    <w:rsid w:val="0000541F"/>
    <w:rsid w:val="000066AE"/>
    <w:rsid w:val="0000696D"/>
    <w:rsid w:val="00006C90"/>
    <w:rsid w:val="00006F39"/>
    <w:rsid w:val="000075DA"/>
    <w:rsid w:val="00007A49"/>
    <w:rsid w:val="00007AAE"/>
    <w:rsid w:val="0001073F"/>
    <w:rsid w:val="000108D7"/>
    <w:rsid w:val="00010B3A"/>
    <w:rsid w:val="00011846"/>
    <w:rsid w:val="00011C1D"/>
    <w:rsid w:val="00011E5C"/>
    <w:rsid w:val="00011F1B"/>
    <w:rsid w:val="00012CEC"/>
    <w:rsid w:val="000133E5"/>
    <w:rsid w:val="00014182"/>
    <w:rsid w:val="000141A8"/>
    <w:rsid w:val="000148A2"/>
    <w:rsid w:val="00015DCC"/>
    <w:rsid w:val="00015FA8"/>
    <w:rsid w:val="000165EF"/>
    <w:rsid w:val="0001673E"/>
    <w:rsid w:val="0001741D"/>
    <w:rsid w:val="0001742B"/>
    <w:rsid w:val="00017FE6"/>
    <w:rsid w:val="000202EF"/>
    <w:rsid w:val="00020659"/>
    <w:rsid w:val="00022004"/>
    <w:rsid w:val="0002226C"/>
    <w:rsid w:val="00022A3F"/>
    <w:rsid w:val="00022DDD"/>
    <w:rsid w:val="000238E5"/>
    <w:rsid w:val="00024780"/>
    <w:rsid w:val="0002503F"/>
    <w:rsid w:val="000254CB"/>
    <w:rsid w:val="00026A87"/>
    <w:rsid w:val="00030CCF"/>
    <w:rsid w:val="00031BC0"/>
    <w:rsid w:val="00032B15"/>
    <w:rsid w:val="00033487"/>
    <w:rsid w:val="000354AA"/>
    <w:rsid w:val="00035799"/>
    <w:rsid w:val="00035E4D"/>
    <w:rsid w:val="00036882"/>
    <w:rsid w:val="00036D5F"/>
    <w:rsid w:val="000371BF"/>
    <w:rsid w:val="00040E53"/>
    <w:rsid w:val="00040E65"/>
    <w:rsid w:val="00041CD1"/>
    <w:rsid w:val="0004260E"/>
    <w:rsid w:val="00042E81"/>
    <w:rsid w:val="000432D5"/>
    <w:rsid w:val="00045132"/>
    <w:rsid w:val="00046AAA"/>
    <w:rsid w:val="00046B79"/>
    <w:rsid w:val="00046C24"/>
    <w:rsid w:val="00047012"/>
    <w:rsid w:val="000474FE"/>
    <w:rsid w:val="000504BE"/>
    <w:rsid w:val="000509C9"/>
    <w:rsid w:val="00050DA8"/>
    <w:rsid w:val="00051BF0"/>
    <w:rsid w:val="00052679"/>
    <w:rsid w:val="0005273E"/>
    <w:rsid w:val="00053970"/>
    <w:rsid w:val="00053E5A"/>
    <w:rsid w:val="00054DE2"/>
    <w:rsid w:val="0005530F"/>
    <w:rsid w:val="000568E2"/>
    <w:rsid w:val="00056DE5"/>
    <w:rsid w:val="00057463"/>
    <w:rsid w:val="000578AA"/>
    <w:rsid w:val="00060528"/>
    <w:rsid w:val="000611F3"/>
    <w:rsid w:val="00062F6F"/>
    <w:rsid w:val="00063B9A"/>
    <w:rsid w:val="00063DCB"/>
    <w:rsid w:val="0006448B"/>
    <w:rsid w:val="00064B29"/>
    <w:rsid w:val="000663E8"/>
    <w:rsid w:val="00066509"/>
    <w:rsid w:val="0006672F"/>
    <w:rsid w:val="00066E03"/>
    <w:rsid w:val="000679AD"/>
    <w:rsid w:val="00070739"/>
    <w:rsid w:val="000718C5"/>
    <w:rsid w:val="00072845"/>
    <w:rsid w:val="00072964"/>
    <w:rsid w:val="00072B0D"/>
    <w:rsid w:val="0007448B"/>
    <w:rsid w:val="00074CF4"/>
    <w:rsid w:val="00074F07"/>
    <w:rsid w:val="00076603"/>
    <w:rsid w:val="000772E8"/>
    <w:rsid w:val="000802B3"/>
    <w:rsid w:val="00080DAD"/>
    <w:rsid w:val="00081071"/>
    <w:rsid w:val="00082385"/>
    <w:rsid w:val="000824A3"/>
    <w:rsid w:val="000826C0"/>
    <w:rsid w:val="00084446"/>
    <w:rsid w:val="00084FAC"/>
    <w:rsid w:val="00085FD8"/>
    <w:rsid w:val="000863A4"/>
    <w:rsid w:val="00087759"/>
    <w:rsid w:val="00087C31"/>
    <w:rsid w:val="00087DD7"/>
    <w:rsid w:val="0009155D"/>
    <w:rsid w:val="000923DA"/>
    <w:rsid w:val="000925E2"/>
    <w:rsid w:val="0009465D"/>
    <w:rsid w:val="00094725"/>
    <w:rsid w:val="000947AD"/>
    <w:rsid w:val="0009491A"/>
    <w:rsid w:val="00096ED9"/>
    <w:rsid w:val="000A06DA"/>
    <w:rsid w:val="000A0C2A"/>
    <w:rsid w:val="000A1698"/>
    <w:rsid w:val="000A2035"/>
    <w:rsid w:val="000A4488"/>
    <w:rsid w:val="000A453C"/>
    <w:rsid w:val="000A48A2"/>
    <w:rsid w:val="000A495F"/>
    <w:rsid w:val="000A51F1"/>
    <w:rsid w:val="000A6067"/>
    <w:rsid w:val="000A736F"/>
    <w:rsid w:val="000A7C4D"/>
    <w:rsid w:val="000B1A60"/>
    <w:rsid w:val="000B1FBB"/>
    <w:rsid w:val="000B34AA"/>
    <w:rsid w:val="000B3BE8"/>
    <w:rsid w:val="000B4421"/>
    <w:rsid w:val="000B4446"/>
    <w:rsid w:val="000B46EC"/>
    <w:rsid w:val="000B5267"/>
    <w:rsid w:val="000B55FA"/>
    <w:rsid w:val="000B6314"/>
    <w:rsid w:val="000B6722"/>
    <w:rsid w:val="000B6835"/>
    <w:rsid w:val="000B683A"/>
    <w:rsid w:val="000B6FA3"/>
    <w:rsid w:val="000B726D"/>
    <w:rsid w:val="000B7ACA"/>
    <w:rsid w:val="000C0BFF"/>
    <w:rsid w:val="000C35D8"/>
    <w:rsid w:val="000C3A3B"/>
    <w:rsid w:val="000C3DC7"/>
    <w:rsid w:val="000C60BD"/>
    <w:rsid w:val="000C682C"/>
    <w:rsid w:val="000C6B5D"/>
    <w:rsid w:val="000D01E9"/>
    <w:rsid w:val="000D07BC"/>
    <w:rsid w:val="000D090C"/>
    <w:rsid w:val="000D0AFF"/>
    <w:rsid w:val="000D13EB"/>
    <w:rsid w:val="000D19A2"/>
    <w:rsid w:val="000D27E8"/>
    <w:rsid w:val="000D53DC"/>
    <w:rsid w:val="000D5470"/>
    <w:rsid w:val="000D7A8B"/>
    <w:rsid w:val="000D7DBB"/>
    <w:rsid w:val="000E094A"/>
    <w:rsid w:val="000E220A"/>
    <w:rsid w:val="000E2211"/>
    <w:rsid w:val="000E244D"/>
    <w:rsid w:val="000E399B"/>
    <w:rsid w:val="000E44B6"/>
    <w:rsid w:val="000E5147"/>
    <w:rsid w:val="000E5A81"/>
    <w:rsid w:val="000E5AF6"/>
    <w:rsid w:val="000E5C95"/>
    <w:rsid w:val="000E656D"/>
    <w:rsid w:val="000E6605"/>
    <w:rsid w:val="000E665A"/>
    <w:rsid w:val="000E6ACD"/>
    <w:rsid w:val="000E756E"/>
    <w:rsid w:val="000E7806"/>
    <w:rsid w:val="000F0822"/>
    <w:rsid w:val="000F227D"/>
    <w:rsid w:val="000F56F9"/>
    <w:rsid w:val="000F5D51"/>
    <w:rsid w:val="000F5F9A"/>
    <w:rsid w:val="000F631A"/>
    <w:rsid w:val="000F704B"/>
    <w:rsid w:val="000F7D49"/>
    <w:rsid w:val="00100D27"/>
    <w:rsid w:val="00101CD4"/>
    <w:rsid w:val="0010295D"/>
    <w:rsid w:val="0010300A"/>
    <w:rsid w:val="0010383D"/>
    <w:rsid w:val="00104C24"/>
    <w:rsid w:val="00105EB8"/>
    <w:rsid w:val="0010614C"/>
    <w:rsid w:val="001064D7"/>
    <w:rsid w:val="0010743E"/>
    <w:rsid w:val="0010748F"/>
    <w:rsid w:val="00107B68"/>
    <w:rsid w:val="00110654"/>
    <w:rsid w:val="00110F92"/>
    <w:rsid w:val="00111CD9"/>
    <w:rsid w:val="00112A42"/>
    <w:rsid w:val="0011413C"/>
    <w:rsid w:val="00114DC6"/>
    <w:rsid w:val="001154ED"/>
    <w:rsid w:val="00115921"/>
    <w:rsid w:val="00120FD1"/>
    <w:rsid w:val="0012105D"/>
    <w:rsid w:val="0012160C"/>
    <w:rsid w:val="00122C4B"/>
    <w:rsid w:val="00124BD6"/>
    <w:rsid w:val="00124D26"/>
    <w:rsid w:val="001251B6"/>
    <w:rsid w:val="001259F2"/>
    <w:rsid w:val="001260F3"/>
    <w:rsid w:val="00126B63"/>
    <w:rsid w:val="00126FAC"/>
    <w:rsid w:val="00126FE8"/>
    <w:rsid w:val="001271BC"/>
    <w:rsid w:val="0012739F"/>
    <w:rsid w:val="00127448"/>
    <w:rsid w:val="00127AD2"/>
    <w:rsid w:val="001317AC"/>
    <w:rsid w:val="00131E53"/>
    <w:rsid w:val="00132BB3"/>
    <w:rsid w:val="001336DC"/>
    <w:rsid w:val="0013411F"/>
    <w:rsid w:val="001342AD"/>
    <w:rsid w:val="00137293"/>
    <w:rsid w:val="00137456"/>
    <w:rsid w:val="001376EB"/>
    <w:rsid w:val="00137E27"/>
    <w:rsid w:val="00140BF6"/>
    <w:rsid w:val="00140F8B"/>
    <w:rsid w:val="0014134D"/>
    <w:rsid w:val="0014170A"/>
    <w:rsid w:val="00142013"/>
    <w:rsid w:val="00143AD8"/>
    <w:rsid w:val="00143DBC"/>
    <w:rsid w:val="001448C9"/>
    <w:rsid w:val="00144F53"/>
    <w:rsid w:val="001450FD"/>
    <w:rsid w:val="00145F17"/>
    <w:rsid w:val="0014616E"/>
    <w:rsid w:val="0014638A"/>
    <w:rsid w:val="00150156"/>
    <w:rsid w:val="00150537"/>
    <w:rsid w:val="00150949"/>
    <w:rsid w:val="00150C2F"/>
    <w:rsid w:val="00151075"/>
    <w:rsid w:val="001522BD"/>
    <w:rsid w:val="00152CDC"/>
    <w:rsid w:val="00153364"/>
    <w:rsid w:val="001535AF"/>
    <w:rsid w:val="00153BEF"/>
    <w:rsid w:val="00153D8F"/>
    <w:rsid w:val="001542CA"/>
    <w:rsid w:val="001544B4"/>
    <w:rsid w:val="0015483E"/>
    <w:rsid w:val="0015502B"/>
    <w:rsid w:val="001552C9"/>
    <w:rsid w:val="00155C7D"/>
    <w:rsid w:val="00155FC0"/>
    <w:rsid w:val="00156A8A"/>
    <w:rsid w:val="00156FBE"/>
    <w:rsid w:val="00161793"/>
    <w:rsid w:val="00161A03"/>
    <w:rsid w:val="001623A9"/>
    <w:rsid w:val="00162465"/>
    <w:rsid w:val="00162D7B"/>
    <w:rsid w:val="00163601"/>
    <w:rsid w:val="001640E0"/>
    <w:rsid w:val="0016429E"/>
    <w:rsid w:val="0016471D"/>
    <w:rsid w:val="001656F4"/>
    <w:rsid w:val="0016698B"/>
    <w:rsid w:val="00167A76"/>
    <w:rsid w:val="00170063"/>
    <w:rsid w:val="001708C3"/>
    <w:rsid w:val="00171DAC"/>
    <w:rsid w:val="00172561"/>
    <w:rsid w:val="00172FB8"/>
    <w:rsid w:val="00173C4A"/>
    <w:rsid w:val="0017498A"/>
    <w:rsid w:val="00175418"/>
    <w:rsid w:val="00175BC1"/>
    <w:rsid w:val="00176AB8"/>
    <w:rsid w:val="00176CDE"/>
    <w:rsid w:val="00177282"/>
    <w:rsid w:val="0018028C"/>
    <w:rsid w:val="001805CE"/>
    <w:rsid w:val="0018072D"/>
    <w:rsid w:val="001809DE"/>
    <w:rsid w:val="00180E37"/>
    <w:rsid w:val="0018165E"/>
    <w:rsid w:val="00181D92"/>
    <w:rsid w:val="00183ABB"/>
    <w:rsid w:val="00183E0A"/>
    <w:rsid w:val="00183FC4"/>
    <w:rsid w:val="00184BA1"/>
    <w:rsid w:val="00185E16"/>
    <w:rsid w:val="0018692A"/>
    <w:rsid w:val="00187E60"/>
    <w:rsid w:val="00187EE2"/>
    <w:rsid w:val="00190EB5"/>
    <w:rsid w:val="00191009"/>
    <w:rsid w:val="0019131B"/>
    <w:rsid w:val="001922C9"/>
    <w:rsid w:val="001955F6"/>
    <w:rsid w:val="001957C8"/>
    <w:rsid w:val="00196313"/>
    <w:rsid w:val="001969D1"/>
    <w:rsid w:val="00196DC6"/>
    <w:rsid w:val="00197A2D"/>
    <w:rsid w:val="001A041F"/>
    <w:rsid w:val="001A1C92"/>
    <w:rsid w:val="001A2DB3"/>
    <w:rsid w:val="001A31FB"/>
    <w:rsid w:val="001A320F"/>
    <w:rsid w:val="001A385F"/>
    <w:rsid w:val="001A5184"/>
    <w:rsid w:val="001A6321"/>
    <w:rsid w:val="001A636E"/>
    <w:rsid w:val="001A7171"/>
    <w:rsid w:val="001A7AD2"/>
    <w:rsid w:val="001B1051"/>
    <w:rsid w:val="001B44D8"/>
    <w:rsid w:val="001B4DA8"/>
    <w:rsid w:val="001B5609"/>
    <w:rsid w:val="001B56D6"/>
    <w:rsid w:val="001B57A0"/>
    <w:rsid w:val="001B7506"/>
    <w:rsid w:val="001B7764"/>
    <w:rsid w:val="001C17FF"/>
    <w:rsid w:val="001C1964"/>
    <w:rsid w:val="001C1EE3"/>
    <w:rsid w:val="001C3796"/>
    <w:rsid w:val="001C4F18"/>
    <w:rsid w:val="001C5609"/>
    <w:rsid w:val="001C5629"/>
    <w:rsid w:val="001C77AD"/>
    <w:rsid w:val="001D0300"/>
    <w:rsid w:val="001D0CE0"/>
    <w:rsid w:val="001D1060"/>
    <w:rsid w:val="001D237D"/>
    <w:rsid w:val="001D26CC"/>
    <w:rsid w:val="001D6A78"/>
    <w:rsid w:val="001E00CE"/>
    <w:rsid w:val="001E0181"/>
    <w:rsid w:val="001E0D59"/>
    <w:rsid w:val="001E1428"/>
    <w:rsid w:val="001E1AB0"/>
    <w:rsid w:val="001E20B8"/>
    <w:rsid w:val="001E21CB"/>
    <w:rsid w:val="001E3247"/>
    <w:rsid w:val="001E3A55"/>
    <w:rsid w:val="001E3F9A"/>
    <w:rsid w:val="001E4216"/>
    <w:rsid w:val="001E4E82"/>
    <w:rsid w:val="001E53F9"/>
    <w:rsid w:val="001E542E"/>
    <w:rsid w:val="001E61A8"/>
    <w:rsid w:val="001E628F"/>
    <w:rsid w:val="001E6BEF"/>
    <w:rsid w:val="001E7055"/>
    <w:rsid w:val="001E722E"/>
    <w:rsid w:val="001E7B75"/>
    <w:rsid w:val="001F005F"/>
    <w:rsid w:val="001F01EE"/>
    <w:rsid w:val="001F0632"/>
    <w:rsid w:val="001F0D5E"/>
    <w:rsid w:val="001F1C78"/>
    <w:rsid w:val="001F1E11"/>
    <w:rsid w:val="001F3524"/>
    <w:rsid w:val="001F388F"/>
    <w:rsid w:val="001F3904"/>
    <w:rsid w:val="001F4B4A"/>
    <w:rsid w:val="001F4FC4"/>
    <w:rsid w:val="001F5209"/>
    <w:rsid w:val="001F5A77"/>
    <w:rsid w:val="001F6DB7"/>
    <w:rsid w:val="001F6F2F"/>
    <w:rsid w:val="001F7E52"/>
    <w:rsid w:val="002000D7"/>
    <w:rsid w:val="00200657"/>
    <w:rsid w:val="0020152D"/>
    <w:rsid w:val="00201720"/>
    <w:rsid w:val="00201905"/>
    <w:rsid w:val="00201AB6"/>
    <w:rsid w:val="0020528E"/>
    <w:rsid w:val="00207238"/>
    <w:rsid w:val="00207C04"/>
    <w:rsid w:val="00207D05"/>
    <w:rsid w:val="002100AF"/>
    <w:rsid w:val="00212440"/>
    <w:rsid w:val="00212684"/>
    <w:rsid w:val="0021288A"/>
    <w:rsid w:val="00212F8D"/>
    <w:rsid w:val="00213DBE"/>
    <w:rsid w:val="00214230"/>
    <w:rsid w:val="00215A89"/>
    <w:rsid w:val="002162D2"/>
    <w:rsid w:val="00216A7C"/>
    <w:rsid w:val="002172DB"/>
    <w:rsid w:val="0021760D"/>
    <w:rsid w:val="00217CEC"/>
    <w:rsid w:val="0022112B"/>
    <w:rsid w:val="002213EB"/>
    <w:rsid w:val="00221C00"/>
    <w:rsid w:val="00222169"/>
    <w:rsid w:val="00222454"/>
    <w:rsid w:val="00223157"/>
    <w:rsid w:val="00223CAD"/>
    <w:rsid w:val="00223E8B"/>
    <w:rsid w:val="00225200"/>
    <w:rsid w:val="00225D04"/>
    <w:rsid w:val="0022649E"/>
    <w:rsid w:val="002269C8"/>
    <w:rsid w:val="00227D79"/>
    <w:rsid w:val="002312D9"/>
    <w:rsid w:val="0023205A"/>
    <w:rsid w:val="002328F1"/>
    <w:rsid w:val="002331E4"/>
    <w:rsid w:val="0023388F"/>
    <w:rsid w:val="00233BFC"/>
    <w:rsid w:val="00233C87"/>
    <w:rsid w:val="00234DFA"/>
    <w:rsid w:val="00234EFF"/>
    <w:rsid w:val="00236611"/>
    <w:rsid w:val="002366E0"/>
    <w:rsid w:val="0023679B"/>
    <w:rsid w:val="002374FF"/>
    <w:rsid w:val="002377F9"/>
    <w:rsid w:val="00240D9C"/>
    <w:rsid w:val="002431C6"/>
    <w:rsid w:val="00245972"/>
    <w:rsid w:val="00246F81"/>
    <w:rsid w:val="0024730B"/>
    <w:rsid w:val="002474DA"/>
    <w:rsid w:val="00247646"/>
    <w:rsid w:val="00250B1E"/>
    <w:rsid w:val="00251A2D"/>
    <w:rsid w:val="00251A71"/>
    <w:rsid w:val="00251EC7"/>
    <w:rsid w:val="002533BA"/>
    <w:rsid w:val="00253C84"/>
    <w:rsid w:val="00254D64"/>
    <w:rsid w:val="002558BD"/>
    <w:rsid w:val="00256676"/>
    <w:rsid w:val="00257E35"/>
    <w:rsid w:val="00260039"/>
    <w:rsid w:val="00260212"/>
    <w:rsid w:val="0026120C"/>
    <w:rsid w:val="0026120D"/>
    <w:rsid w:val="0026204D"/>
    <w:rsid w:val="002624DD"/>
    <w:rsid w:val="00263655"/>
    <w:rsid w:val="002638D7"/>
    <w:rsid w:val="002639F1"/>
    <w:rsid w:val="0026549D"/>
    <w:rsid w:val="00265752"/>
    <w:rsid w:val="00265F0C"/>
    <w:rsid w:val="00267AC9"/>
    <w:rsid w:val="00270B7F"/>
    <w:rsid w:val="00271255"/>
    <w:rsid w:val="002724DD"/>
    <w:rsid w:val="00272FBE"/>
    <w:rsid w:val="00273D07"/>
    <w:rsid w:val="00274170"/>
    <w:rsid w:val="00275345"/>
    <w:rsid w:val="00275530"/>
    <w:rsid w:val="00276508"/>
    <w:rsid w:val="0028006B"/>
    <w:rsid w:val="0028071B"/>
    <w:rsid w:val="00281790"/>
    <w:rsid w:val="00281AAF"/>
    <w:rsid w:val="00281BAC"/>
    <w:rsid w:val="002822E9"/>
    <w:rsid w:val="00282C31"/>
    <w:rsid w:val="00282CCC"/>
    <w:rsid w:val="00283B8C"/>
    <w:rsid w:val="00284E5F"/>
    <w:rsid w:val="00284ED2"/>
    <w:rsid w:val="002862DC"/>
    <w:rsid w:val="0028704A"/>
    <w:rsid w:val="002870EA"/>
    <w:rsid w:val="0028782E"/>
    <w:rsid w:val="00290C51"/>
    <w:rsid w:val="0029126C"/>
    <w:rsid w:val="002913C9"/>
    <w:rsid w:val="0029188C"/>
    <w:rsid w:val="00291F74"/>
    <w:rsid w:val="002932D9"/>
    <w:rsid w:val="00294FA1"/>
    <w:rsid w:val="0029585D"/>
    <w:rsid w:val="00295C06"/>
    <w:rsid w:val="002962EC"/>
    <w:rsid w:val="002A0C31"/>
    <w:rsid w:val="002A1037"/>
    <w:rsid w:val="002A2F1A"/>
    <w:rsid w:val="002A3993"/>
    <w:rsid w:val="002A40A7"/>
    <w:rsid w:val="002A436C"/>
    <w:rsid w:val="002A4470"/>
    <w:rsid w:val="002A4A36"/>
    <w:rsid w:val="002A4B72"/>
    <w:rsid w:val="002B034B"/>
    <w:rsid w:val="002B255F"/>
    <w:rsid w:val="002B272F"/>
    <w:rsid w:val="002B27C8"/>
    <w:rsid w:val="002B36EA"/>
    <w:rsid w:val="002B43AB"/>
    <w:rsid w:val="002B446E"/>
    <w:rsid w:val="002B4827"/>
    <w:rsid w:val="002B5E39"/>
    <w:rsid w:val="002B6119"/>
    <w:rsid w:val="002B67DE"/>
    <w:rsid w:val="002B7DA8"/>
    <w:rsid w:val="002C0AC7"/>
    <w:rsid w:val="002C0B2E"/>
    <w:rsid w:val="002C1962"/>
    <w:rsid w:val="002C2014"/>
    <w:rsid w:val="002C37E5"/>
    <w:rsid w:val="002C391E"/>
    <w:rsid w:val="002C3DE5"/>
    <w:rsid w:val="002C43BC"/>
    <w:rsid w:val="002C4410"/>
    <w:rsid w:val="002C4903"/>
    <w:rsid w:val="002C5B29"/>
    <w:rsid w:val="002C5C2B"/>
    <w:rsid w:val="002C657A"/>
    <w:rsid w:val="002C69F6"/>
    <w:rsid w:val="002C7A6E"/>
    <w:rsid w:val="002D0EF1"/>
    <w:rsid w:val="002D1243"/>
    <w:rsid w:val="002D18B8"/>
    <w:rsid w:val="002D1956"/>
    <w:rsid w:val="002D1C18"/>
    <w:rsid w:val="002D1EC8"/>
    <w:rsid w:val="002D26C9"/>
    <w:rsid w:val="002D2913"/>
    <w:rsid w:val="002D3E46"/>
    <w:rsid w:val="002D4082"/>
    <w:rsid w:val="002D4719"/>
    <w:rsid w:val="002D4950"/>
    <w:rsid w:val="002D4D1F"/>
    <w:rsid w:val="002D52B1"/>
    <w:rsid w:val="002D5840"/>
    <w:rsid w:val="002D6200"/>
    <w:rsid w:val="002D662C"/>
    <w:rsid w:val="002D7387"/>
    <w:rsid w:val="002E03D2"/>
    <w:rsid w:val="002E05A8"/>
    <w:rsid w:val="002E3A24"/>
    <w:rsid w:val="002E4B7C"/>
    <w:rsid w:val="002E605B"/>
    <w:rsid w:val="002E7316"/>
    <w:rsid w:val="002E7EDC"/>
    <w:rsid w:val="002F0AB9"/>
    <w:rsid w:val="002F128F"/>
    <w:rsid w:val="002F14EB"/>
    <w:rsid w:val="002F20C9"/>
    <w:rsid w:val="002F23B9"/>
    <w:rsid w:val="002F287E"/>
    <w:rsid w:val="002F2F89"/>
    <w:rsid w:val="002F3003"/>
    <w:rsid w:val="002F30E6"/>
    <w:rsid w:val="002F328B"/>
    <w:rsid w:val="002F46E9"/>
    <w:rsid w:val="002F472E"/>
    <w:rsid w:val="002F4954"/>
    <w:rsid w:val="002F59BC"/>
    <w:rsid w:val="002F5D4A"/>
    <w:rsid w:val="002F6032"/>
    <w:rsid w:val="002F6A9F"/>
    <w:rsid w:val="002F73EA"/>
    <w:rsid w:val="00300C33"/>
    <w:rsid w:val="003020A1"/>
    <w:rsid w:val="003035D1"/>
    <w:rsid w:val="00303688"/>
    <w:rsid w:val="003039BE"/>
    <w:rsid w:val="003046C6"/>
    <w:rsid w:val="00304C76"/>
    <w:rsid w:val="0030503D"/>
    <w:rsid w:val="00305072"/>
    <w:rsid w:val="003053C4"/>
    <w:rsid w:val="0030588C"/>
    <w:rsid w:val="00305D44"/>
    <w:rsid w:val="00305FA0"/>
    <w:rsid w:val="00307C47"/>
    <w:rsid w:val="00307D00"/>
    <w:rsid w:val="00310485"/>
    <w:rsid w:val="00310764"/>
    <w:rsid w:val="00310B07"/>
    <w:rsid w:val="00310DF9"/>
    <w:rsid w:val="00311177"/>
    <w:rsid w:val="003112B2"/>
    <w:rsid w:val="00312454"/>
    <w:rsid w:val="00312B5F"/>
    <w:rsid w:val="00313EBD"/>
    <w:rsid w:val="00314082"/>
    <w:rsid w:val="003146F6"/>
    <w:rsid w:val="003148C7"/>
    <w:rsid w:val="00316229"/>
    <w:rsid w:val="003205F2"/>
    <w:rsid w:val="003211F3"/>
    <w:rsid w:val="0032233E"/>
    <w:rsid w:val="003225AC"/>
    <w:rsid w:val="00322A11"/>
    <w:rsid w:val="00322B16"/>
    <w:rsid w:val="00325B81"/>
    <w:rsid w:val="00326617"/>
    <w:rsid w:val="00326FF8"/>
    <w:rsid w:val="003279E2"/>
    <w:rsid w:val="00330892"/>
    <w:rsid w:val="00330FE4"/>
    <w:rsid w:val="003311C5"/>
    <w:rsid w:val="00331778"/>
    <w:rsid w:val="003332E4"/>
    <w:rsid w:val="0033347A"/>
    <w:rsid w:val="003355A7"/>
    <w:rsid w:val="00336C22"/>
    <w:rsid w:val="00337226"/>
    <w:rsid w:val="003372F6"/>
    <w:rsid w:val="00340617"/>
    <w:rsid w:val="003412F7"/>
    <w:rsid w:val="0034170E"/>
    <w:rsid w:val="003418D9"/>
    <w:rsid w:val="00343D44"/>
    <w:rsid w:val="00343E4E"/>
    <w:rsid w:val="00344FCF"/>
    <w:rsid w:val="00345560"/>
    <w:rsid w:val="00345A46"/>
    <w:rsid w:val="00346458"/>
    <w:rsid w:val="00346CAE"/>
    <w:rsid w:val="00346FF9"/>
    <w:rsid w:val="0035088A"/>
    <w:rsid w:val="0035104A"/>
    <w:rsid w:val="003520BC"/>
    <w:rsid w:val="00352C06"/>
    <w:rsid w:val="00353426"/>
    <w:rsid w:val="00353B94"/>
    <w:rsid w:val="00354C6B"/>
    <w:rsid w:val="00355B0A"/>
    <w:rsid w:val="00355CF1"/>
    <w:rsid w:val="00355DD9"/>
    <w:rsid w:val="00356DEE"/>
    <w:rsid w:val="00357046"/>
    <w:rsid w:val="00360425"/>
    <w:rsid w:val="00360466"/>
    <w:rsid w:val="0036399D"/>
    <w:rsid w:val="003652AB"/>
    <w:rsid w:val="00365473"/>
    <w:rsid w:val="003664E4"/>
    <w:rsid w:val="00367242"/>
    <w:rsid w:val="00367715"/>
    <w:rsid w:val="00370CF3"/>
    <w:rsid w:val="00373647"/>
    <w:rsid w:val="00373D3F"/>
    <w:rsid w:val="003741E9"/>
    <w:rsid w:val="00375BF3"/>
    <w:rsid w:val="0037603B"/>
    <w:rsid w:val="0037684C"/>
    <w:rsid w:val="003810FA"/>
    <w:rsid w:val="003825C7"/>
    <w:rsid w:val="00382CC2"/>
    <w:rsid w:val="00382D8E"/>
    <w:rsid w:val="00383072"/>
    <w:rsid w:val="0038324A"/>
    <w:rsid w:val="0038411D"/>
    <w:rsid w:val="00384D4D"/>
    <w:rsid w:val="00386057"/>
    <w:rsid w:val="003868F8"/>
    <w:rsid w:val="00387B8B"/>
    <w:rsid w:val="003902C0"/>
    <w:rsid w:val="00392FBB"/>
    <w:rsid w:val="003935A7"/>
    <w:rsid w:val="00395BAB"/>
    <w:rsid w:val="00395DE7"/>
    <w:rsid w:val="00396CAF"/>
    <w:rsid w:val="003A0436"/>
    <w:rsid w:val="003A0501"/>
    <w:rsid w:val="003A1C45"/>
    <w:rsid w:val="003A2173"/>
    <w:rsid w:val="003A2D27"/>
    <w:rsid w:val="003A3606"/>
    <w:rsid w:val="003A40F8"/>
    <w:rsid w:val="003A411C"/>
    <w:rsid w:val="003A414A"/>
    <w:rsid w:val="003A6213"/>
    <w:rsid w:val="003A67EE"/>
    <w:rsid w:val="003A6FC9"/>
    <w:rsid w:val="003A74F1"/>
    <w:rsid w:val="003A7A17"/>
    <w:rsid w:val="003A7AB8"/>
    <w:rsid w:val="003B201E"/>
    <w:rsid w:val="003B3230"/>
    <w:rsid w:val="003B349E"/>
    <w:rsid w:val="003B3B37"/>
    <w:rsid w:val="003B3D08"/>
    <w:rsid w:val="003B412B"/>
    <w:rsid w:val="003B4BD3"/>
    <w:rsid w:val="003B630F"/>
    <w:rsid w:val="003B68D7"/>
    <w:rsid w:val="003B6900"/>
    <w:rsid w:val="003B6F62"/>
    <w:rsid w:val="003C0314"/>
    <w:rsid w:val="003C0656"/>
    <w:rsid w:val="003C2029"/>
    <w:rsid w:val="003C2228"/>
    <w:rsid w:val="003C23D3"/>
    <w:rsid w:val="003C3225"/>
    <w:rsid w:val="003C443A"/>
    <w:rsid w:val="003C4D8C"/>
    <w:rsid w:val="003C5120"/>
    <w:rsid w:val="003C5207"/>
    <w:rsid w:val="003C7357"/>
    <w:rsid w:val="003C796A"/>
    <w:rsid w:val="003D07F0"/>
    <w:rsid w:val="003D0986"/>
    <w:rsid w:val="003D09F6"/>
    <w:rsid w:val="003D101F"/>
    <w:rsid w:val="003D1443"/>
    <w:rsid w:val="003D18C4"/>
    <w:rsid w:val="003D2754"/>
    <w:rsid w:val="003D4777"/>
    <w:rsid w:val="003D4B1D"/>
    <w:rsid w:val="003D5B24"/>
    <w:rsid w:val="003D5F0C"/>
    <w:rsid w:val="003D6BFE"/>
    <w:rsid w:val="003D7E00"/>
    <w:rsid w:val="003E1BC7"/>
    <w:rsid w:val="003E1D08"/>
    <w:rsid w:val="003E2DED"/>
    <w:rsid w:val="003E3446"/>
    <w:rsid w:val="003E43CD"/>
    <w:rsid w:val="003E4E08"/>
    <w:rsid w:val="003E4FC6"/>
    <w:rsid w:val="003E59D5"/>
    <w:rsid w:val="003E5B2C"/>
    <w:rsid w:val="003E5BFB"/>
    <w:rsid w:val="003E5E6A"/>
    <w:rsid w:val="003E63AE"/>
    <w:rsid w:val="003E666C"/>
    <w:rsid w:val="003E7CED"/>
    <w:rsid w:val="003E7D2D"/>
    <w:rsid w:val="003F042B"/>
    <w:rsid w:val="003F0DE1"/>
    <w:rsid w:val="003F1911"/>
    <w:rsid w:val="003F1941"/>
    <w:rsid w:val="003F21EA"/>
    <w:rsid w:val="003F2845"/>
    <w:rsid w:val="003F28C4"/>
    <w:rsid w:val="003F2920"/>
    <w:rsid w:val="003F2C4D"/>
    <w:rsid w:val="003F396C"/>
    <w:rsid w:val="003F4706"/>
    <w:rsid w:val="003F4711"/>
    <w:rsid w:val="003F790D"/>
    <w:rsid w:val="00401351"/>
    <w:rsid w:val="004013A6"/>
    <w:rsid w:val="00401566"/>
    <w:rsid w:val="004015F0"/>
    <w:rsid w:val="004017C0"/>
    <w:rsid w:val="00401859"/>
    <w:rsid w:val="00402D28"/>
    <w:rsid w:val="00402EB6"/>
    <w:rsid w:val="00403C2C"/>
    <w:rsid w:val="00403D0A"/>
    <w:rsid w:val="0040479D"/>
    <w:rsid w:val="00405A49"/>
    <w:rsid w:val="00405E60"/>
    <w:rsid w:val="00406242"/>
    <w:rsid w:val="004103D6"/>
    <w:rsid w:val="004115AD"/>
    <w:rsid w:val="0041285F"/>
    <w:rsid w:val="00412F7C"/>
    <w:rsid w:val="0041356E"/>
    <w:rsid w:val="004139DA"/>
    <w:rsid w:val="0041440E"/>
    <w:rsid w:val="0041479A"/>
    <w:rsid w:val="00414D93"/>
    <w:rsid w:val="004158F3"/>
    <w:rsid w:val="00415982"/>
    <w:rsid w:val="00416782"/>
    <w:rsid w:val="004172D6"/>
    <w:rsid w:val="00421224"/>
    <w:rsid w:val="00422073"/>
    <w:rsid w:val="00422EF7"/>
    <w:rsid w:val="0042338F"/>
    <w:rsid w:val="00423992"/>
    <w:rsid w:val="00424953"/>
    <w:rsid w:val="004251E4"/>
    <w:rsid w:val="00425B0C"/>
    <w:rsid w:val="00425B5A"/>
    <w:rsid w:val="00425EB2"/>
    <w:rsid w:val="00426929"/>
    <w:rsid w:val="0042719D"/>
    <w:rsid w:val="00427734"/>
    <w:rsid w:val="00427793"/>
    <w:rsid w:val="00427F48"/>
    <w:rsid w:val="004316EE"/>
    <w:rsid w:val="00431D27"/>
    <w:rsid w:val="00432600"/>
    <w:rsid w:val="00432F2F"/>
    <w:rsid w:val="00433708"/>
    <w:rsid w:val="00434788"/>
    <w:rsid w:val="00435931"/>
    <w:rsid w:val="00437048"/>
    <w:rsid w:val="0043750E"/>
    <w:rsid w:val="00437630"/>
    <w:rsid w:val="00440FE5"/>
    <w:rsid w:val="00441084"/>
    <w:rsid w:val="00441DCE"/>
    <w:rsid w:val="0044253B"/>
    <w:rsid w:val="004431BC"/>
    <w:rsid w:val="00443B73"/>
    <w:rsid w:val="00444114"/>
    <w:rsid w:val="00444336"/>
    <w:rsid w:val="004454DD"/>
    <w:rsid w:val="004456BC"/>
    <w:rsid w:val="004459A4"/>
    <w:rsid w:val="00446652"/>
    <w:rsid w:val="00446758"/>
    <w:rsid w:val="004470CB"/>
    <w:rsid w:val="0044710B"/>
    <w:rsid w:val="0045068B"/>
    <w:rsid w:val="00451760"/>
    <w:rsid w:val="00451E17"/>
    <w:rsid w:val="004527B4"/>
    <w:rsid w:val="00452D8E"/>
    <w:rsid w:val="00452F09"/>
    <w:rsid w:val="0045374E"/>
    <w:rsid w:val="00453A89"/>
    <w:rsid w:val="00453FA5"/>
    <w:rsid w:val="004542B1"/>
    <w:rsid w:val="00455742"/>
    <w:rsid w:val="00456282"/>
    <w:rsid w:val="00456299"/>
    <w:rsid w:val="00457246"/>
    <w:rsid w:val="00457597"/>
    <w:rsid w:val="00460CE3"/>
    <w:rsid w:val="00460D6C"/>
    <w:rsid w:val="0046151C"/>
    <w:rsid w:val="00463BBB"/>
    <w:rsid w:val="004653D3"/>
    <w:rsid w:val="00465475"/>
    <w:rsid w:val="004664FB"/>
    <w:rsid w:val="00466FBA"/>
    <w:rsid w:val="0046759F"/>
    <w:rsid w:val="0047185E"/>
    <w:rsid w:val="004721DD"/>
    <w:rsid w:val="004721EB"/>
    <w:rsid w:val="00472614"/>
    <w:rsid w:val="0047287A"/>
    <w:rsid w:val="004728EC"/>
    <w:rsid w:val="004732E0"/>
    <w:rsid w:val="00473332"/>
    <w:rsid w:val="00474ED3"/>
    <w:rsid w:val="00475AD5"/>
    <w:rsid w:val="00475BAB"/>
    <w:rsid w:val="00476BB5"/>
    <w:rsid w:val="00477A75"/>
    <w:rsid w:val="00477ABB"/>
    <w:rsid w:val="00477DD2"/>
    <w:rsid w:val="004803E8"/>
    <w:rsid w:val="00480453"/>
    <w:rsid w:val="00480773"/>
    <w:rsid w:val="00481DA5"/>
    <w:rsid w:val="00482DC6"/>
    <w:rsid w:val="00483F8D"/>
    <w:rsid w:val="00484806"/>
    <w:rsid w:val="00485EA9"/>
    <w:rsid w:val="00486030"/>
    <w:rsid w:val="00486D61"/>
    <w:rsid w:val="004919BF"/>
    <w:rsid w:val="00491B3C"/>
    <w:rsid w:val="00492D15"/>
    <w:rsid w:val="00494791"/>
    <w:rsid w:val="004962C5"/>
    <w:rsid w:val="0049687E"/>
    <w:rsid w:val="0049722C"/>
    <w:rsid w:val="004A07C4"/>
    <w:rsid w:val="004A136B"/>
    <w:rsid w:val="004A19B3"/>
    <w:rsid w:val="004A1AFD"/>
    <w:rsid w:val="004A2B9C"/>
    <w:rsid w:val="004A4310"/>
    <w:rsid w:val="004A4427"/>
    <w:rsid w:val="004A48D7"/>
    <w:rsid w:val="004A4A71"/>
    <w:rsid w:val="004A5CE9"/>
    <w:rsid w:val="004A5E83"/>
    <w:rsid w:val="004A6FF2"/>
    <w:rsid w:val="004A76F1"/>
    <w:rsid w:val="004A78C2"/>
    <w:rsid w:val="004B00B1"/>
    <w:rsid w:val="004B029F"/>
    <w:rsid w:val="004B0C1C"/>
    <w:rsid w:val="004B2754"/>
    <w:rsid w:val="004B2A69"/>
    <w:rsid w:val="004B3B52"/>
    <w:rsid w:val="004B439C"/>
    <w:rsid w:val="004B5341"/>
    <w:rsid w:val="004B68DC"/>
    <w:rsid w:val="004B72FD"/>
    <w:rsid w:val="004C0D27"/>
    <w:rsid w:val="004C0E5D"/>
    <w:rsid w:val="004C0ECE"/>
    <w:rsid w:val="004C1924"/>
    <w:rsid w:val="004C2289"/>
    <w:rsid w:val="004C25C9"/>
    <w:rsid w:val="004C2E4D"/>
    <w:rsid w:val="004C30FF"/>
    <w:rsid w:val="004C3C0D"/>
    <w:rsid w:val="004C5056"/>
    <w:rsid w:val="004C692F"/>
    <w:rsid w:val="004C6DE2"/>
    <w:rsid w:val="004C7578"/>
    <w:rsid w:val="004C77FA"/>
    <w:rsid w:val="004C7EE7"/>
    <w:rsid w:val="004D03EC"/>
    <w:rsid w:val="004D0641"/>
    <w:rsid w:val="004D0DEE"/>
    <w:rsid w:val="004D0E07"/>
    <w:rsid w:val="004D109F"/>
    <w:rsid w:val="004D15B0"/>
    <w:rsid w:val="004D17D6"/>
    <w:rsid w:val="004D1A46"/>
    <w:rsid w:val="004D1F3F"/>
    <w:rsid w:val="004D20A8"/>
    <w:rsid w:val="004D282B"/>
    <w:rsid w:val="004D30FB"/>
    <w:rsid w:val="004D3A9E"/>
    <w:rsid w:val="004D3E76"/>
    <w:rsid w:val="004D3FCF"/>
    <w:rsid w:val="004D3FEC"/>
    <w:rsid w:val="004D4390"/>
    <w:rsid w:val="004D48CF"/>
    <w:rsid w:val="004D4EF4"/>
    <w:rsid w:val="004D5732"/>
    <w:rsid w:val="004D608E"/>
    <w:rsid w:val="004D6093"/>
    <w:rsid w:val="004D60C1"/>
    <w:rsid w:val="004D6C13"/>
    <w:rsid w:val="004E03F5"/>
    <w:rsid w:val="004E07E2"/>
    <w:rsid w:val="004E19BF"/>
    <w:rsid w:val="004E3C16"/>
    <w:rsid w:val="004E468D"/>
    <w:rsid w:val="004E5909"/>
    <w:rsid w:val="004E5AC5"/>
    <w:rsid w:val="004E62AF"/>
    <w:rsid w:val="004E69A8"/>
    <w:rsid w:val="004E6AAA"/>
    <w:rsid w:val="004F0A5C"/>
    <w:rsid w:val="004F0CFB"/>
    <w:rsid w:val="004F17D4"/>
    <w:rsid w:val="004F1B25"/>
    <w:rsid w:val="004F1CC6"/>
    <w:rsid w:val="004F21EC"/>
    <w:rsid w:val="004F2309"/>
    <w:rsid w:val="004F30BA"/>
    <w:rsid w:val="004F33D6"/>
    <w:rsid w:val="004F5079"/>
    <w:rsid w:val="004F524D"/>
    <w:rsid w:val="004F6188"/>
    <w:rsid w:val="004F66E7"/>
    <w:rsid w:val="004F6C59"/>
    <w:rsid w:val="004F6E59"/>
    <w:rsid w:val="00500987"/>
    <w:rsid w:val="00501448"/>
    <w:rsid w:val="005018A9"/>
    <w:rsid w:val="00502121"/>
    <w:rsid w:val="00502A73"/>
    <w:rsid w:val="00502D2E"/>
    <w:rsid w:val="00503B69"/>
    <w:rsid w:val="005047A7"/>
    <w:rsid w:val="00504F7A"/>
    <w:rsid w:val="0050609E"/>
    <w:rsid w:val="005072BA"/>
    <w:rsid w:val="005072E1"/>
    <w:rsid w:val="005110E4"/>
    <w:rsid w:val="00513590"/>
    <w:rsid w:val="00513D9F"/>
    <w:rsid w:val="00514A8E"/>
    <w:rsid w:val="00514E73"/>
    <w:rsid w:val="005158BA"/>
    <w:rsid w:val="00515B01"/>
    <w:rsid w:val="00515CBC"/>
    <w:rsid w:val="005206F5"/>
    <w:rsid w:val="00520BB0"/>
    <w:rsid w:val="00520EAC"/>
    <w:rsid w:val="00521DEC"/>
    <w:rsid w:val="00521F0C"/>
    <w:rsid w:val="0052293C"/>
    <w:rsid w:val="00522F22"/>
    <w:rsid w:val="0052312A"/>
    <w:rsid w:val="00523360"/>
    <w:rsid w:val="00524E87"/>
    <w:rsid w:val="00525B06"/>
    <w:rsid w:val="005268EF"/>
    <w:rsid w:val="00526CDA"/>
    <w:rsid w:val="00526F33"/>
    <w:rsid w:val="00527744"/>
    <w:rsid w:val="005277AF"/>
    <w:rsid w:val="00527878"/>
    <w:rsid w:val="005278DA"/>
    <w:rsid w:val="00527B9B"/>
    <w:rsid w:val="00527D5B"/>
    <w:rsid w:val="00527F3C"/>
    <w:rsid w:val="0053081D"/>
    <w:rsid w:val="005316FD"/>
    <w:rsid w:val="0053254F"/>
    <w:rsid w:val="00535199"/>
    <w:rsid w:val="0053577F"/>
    <w:rsid w:val="00536058"/>
    <w:rsid w:val="00537043"/>
    <w:rsid w:val="00540558"/>
    <w:rsid w:val="00540A62"/>
    <w:rsid w:val="005412F9"/>
    <w:rsid w:val="00541CAA"/>
    <w:rsid w:val="00542185"/>
    <w:rsid w:val="00542903"/>
    <w:rsid w:val="005429B3"/>
    <w:rsid w:val="00544721"/>
    <w:rsid w:val="00544E37"/>
    <w:rsid w:val="00545278"/>
    <w:rsid w:val="00545450"/>
    <w:rsid w:val="0054584C"/>
    <w:rsid w:val="00545E8D"/>
    <w:rsid w:val="0054746D"/>
    <w:rsid w:val="005478CF"/>
    <w:rsid w:val="00547E53"/>
    <w:rsid w:val="00550090"/>
    <w:rsid w:val="005518A1"/>
    <w:rsid w:val="00552494"/>
    <w:rsid w:val="0055272F"/>
    <w:rsid w:val="005531F9"/>
    <w:rsid w:val="005542AF"/>
    <w:rsid w:val="00555223"/>
    <w:rsid w:val="0055569A"/>
    <w:rsid w:val="00555DE6"/>
    <w:rsid w:val="00556411"/>
    <w:rsid w:val="00556775"/>
    <w:rsid w:val="00556D7C"/>
    <w:rsid w:val="00557DD1"/>
    <w:rsid w:val="0056039C"/>
    <w:rsid w:val="00560FEE"/>
    <w:rsid w:val="00561AE8"/>
    <w:rsid w:val="005623D0"/>
    <w:rsid w:val="00562F9F"/>
    <w:rsid w:val="005634BA"/>
    <w:rsid w:val="00563B5B"/>
    <w:rsid w:val="00563DA5"/>
    <w:rsid w:val="0056428D"/>
    <w:rsid w:val="00565542"/>
    <w:rsid w:val="0056555A"/>
    <w:rsid w:val="00565672"/>
    <w:rsid w:val="00565727"/>
    <w:rsid w:val="0056589A"/>
    <w:rsid w:val="00565C7D"/>
    <w:rsid w:val="0056711D"/>
    <w:rsid w:val="005672A5"/>
    <w:rsid w:val="00567C14"/>
    <w:rsid w:val="00570632"/>
    <w:rsid w:val="00570679"/>
    <w:rsid w:val="005711CD"/>
    <w:rsid w:val="0057147E"/>
    <w:rsid w:val="0057200E"/>
    <w:rsid w:val="00572673"/>
    <w:rsid w:val="0057338C"/>
    <w:rsid w:val="0057360D"/>
    <w:rsid w:val="0057372A"/>
    <w:rsid w:val="00573EFD"/>
    <w:rsid w:val="00574044"/>
    <w:rsid w:val="00576498"/>
    <w:rsid w:val="005765FA"/>
    <w:rsid w:val="00576EF0"/>
    <w:rsid w:val="00576FBF"/>
    <w:rsid w:val="0057721D"/>
    <w:rsid w:val="005778B1"/>
    <w:rsid w:val="00577EB7"/>
    <w:rsid w:val="00583541"/>
    <w:rsid w:val="005839B6"/>
    <w:rsid w:val="00583CBF"/>
    <w:rsid w:val="00584304"/>
    <w:rsid w:val="00584534"/>
    <w:rsid w:val="00584C09"/>
    <w:rsid w:val="005851D6"/>
    <w:rsid w:val="00586796"/>
    <w:rsid w:val="00587672"/>
    <w:rsid w:val="00590096"/>
    <w:rsid w:val="005912BD"/>
    <w:rsid w:val="00591377"/>
    <w:rsid w:val="00592CC8"/>
    <w:rsid w:val="0059468F"/>
    <w:rsid w:val="00594731"/>
    <w:rsid w:val="0059484D"/>
    <w:rsid w:val="00594BEA"/>
    <w:rsid w:val="00595138"/>
    <w:rsid w:val="005951CD"/>
    <w:rsid w:val="005955D3"/>
    <w:rsid w:val="00595D52"/>
    <w:rsid w:val="00597888"/>
    <w:rsid w:val="005A067C"/>
    <w:rsid w:val="005A132E"/>
    <w:rsid w:val="005A1692"/>
    <w:rsid w:val="005A28F8"/>
    <w:rsid w:val="005A29C4"/>
    <w:rsid w:val="005A3743"/>
    <w:rsid w:val="005A3F42"/>
    <w:rsid w:val="005A4B16"/>
    <w:rsid w:val="005A4BC9"/>
    <w:rsid w:val="005A62E4"/>
    <w:rsid w:val="005A65A6"/>
    <w:rsid w:val="005A6838"/>
    <w:rsid w:val="005A6CD3"/>
    <w:rsid w:val="005A70B5"/>
    <w:rsid w:val="005A74B1"/>
    <w:rsid w:val="005B0990"/>
    <w:rsid w:val="005B0C79"/>
    <w:rsid w:val="005B1404"/>
    <w:rsid w:val="005B14EC"/>
    <w:rsid w:val="005B1D32"/>
    <w:rsid w:val="005B22D0"/>
    <w:rsid w:val="005B25B9"/>
    <w:rsid w:val="005B2BF7"/>
    <w:rsid w:val="005B3C36"/>
    <w:rsid w:val="005B44E5"/>
    <w:rsid w:val="005B5998"/>
    <w:rsid w:val="005B5B05"/>
    <w:rsid w:val="005B633B"/>
    <w:rsid w:val="005B7466"/>
    <w:rsid w:val="005C07E4"/>
    <w:rsid w:val="005C3309"/>
    <w:rsid w:val="005C3C4E"/>
    <w:rsid w:val="005C3FC3"/>
    <w:rsid w:val="005C4139"/>
    <w:rsid w:val="005C4B6C"/>
    <w:rsid w:val="005C4ED9"/>
    <w:rsid w:val="005C55B3"/>
    <w:rsid w:val="005C567F"/>
    <w:rsid w:val="005C5B29"/>
    <w:rsid w:val="005C5E45"/>
    <w:rsid w:val="005C7307"/>
    <w:rsid w:val="005D0A3F"/>
    <w:rsid w:val="005D0BF4"/>
    <w:rsid w:val="005D0C50"/>
    <w:rsid w:val="005D14DC"/>
    <w:rsid w:val="005D1F65"/>
    <w:rsid w:val="005D20A1"/>
    <w:rsid w:val="005D30D2"/>
    <w:rsid w:val="005D776E"/>
    <w:rsid w:val="005D7C20"/>
    <w:rsid w:val="005D7C2F"/>
    <w:rsid w:val="005E1CC8"/>
    <w:rsid w:val="005E371F"/>
    <w:rsid w:val="005E3BEC"/>
    <w:rsid w:val="005E4D45"/>
    <w:rsid w:val="005E550A"/>
    <w:rsid w:val="005E5B41"/>
    <w:rsid w:val="005E6E66"/>
    <w:rsid w:val="005F0389"/>
    <w:rsid w:val="005F0663"/>
    <w:rsid w:val="005F2044"/>
    <w:rsid w:val="005F363E"/>
    <w:rsid w:val="005F388A"/>
    <w:rsid w:val="005F3BED"/>
    <w:rsid w:val="005F4201"/>
    <w:rsid w:val="005F4CD0"/>
    <w:rsid w:val="005F50EC"/>
    <w:rsid w:val="005F613D"/>
    <w:rsid w:val="005F6866"/>
    <w:rsid w:val="005F6F5E"/>
    <w:rsid w:val="006000C3"/>
    <w:rsid w:val="00600BE8"/>
    <w:rsid w:val="00600DA5"/>
    <w:rsid w:val="0060112E"/>
    <w:rsid w:val="00601343"/>
    <w:rsid w:val="0060153B"/>
    <w:rsid w:val="00602F2A"/>
    <w:rsid w:val="00603885"/>
    <w:rsid w:val="00603E65"/>
    <w:rsid w:val="00603E85"/>
    <w:rsid w:val="0060414A"/>
    <w:rsid w:val="006042CF"/>
    <w:rsid w:val="0060475E"/>
    <w:rsid w:val="00604DDA"/>
    <w:rsid w:val="00605040"/>
    <w:rsid w:val="006057BB"/>
    <w:rsid w:val="00605FDA"/>
    <w:rsid w:val="006107A4"/>
    <w:rsid w:val="00610B8F"/>
    <w:rsid w:val="00611318"/>
    <w:rsid w:val="006124DF"/>
    <w:rsid w:val="00612505"/>
    <w:rsid w:val="00612809"/>
    <w:rsid w:val="006167F7"/>
    <w:rsid w:val="00616969"/>
    <w:rsid w:val="00616A9C"/>
    <w:rsid w:val="00617BFF"/>
    <w:rsid w:val="00620F5A"/>
    <w:rsid w:val="00620FBD"/>
    <w:rsid w:val="00621FFE"/>
    <w:rsid w:val="0062259E"/>
    <w:rsid w:val="00624C42"/>
    <w:rsid w:val="00625A1D"/>
    <w:rsid w:val="00625F16"/>
    <w:rsid w:val="006278BC"/>
    <w:rsid w:val="0063040B"/>
    <w:rsid w:val="00630C46"/>
    <w:rsid w:val="00631DAF"/>
    <w:rsid w:val="006328D9"/>
    <w:rsid w:val="0063332D"/>
    <w:rsid w:val="0063454D"/>
    <w:rsid w:val="0063512D"/>
    <w:rsid w:val="0063516A"/>
    <w:rsid w:val="00637330"/>
    <w:rsid w:val="00637458"/>
    <w:rsid w:val="0063773F"/>
    <w:rsid w:val="0064093E"/>
    <w:rsid w:val="00642AB8"/>
    <w:rsid w:val="00642D87"/>
    <w:rsid w:val="00642F8D"/>
    <w:rsid w:val="00643D2E"/>
    <w:rsid w:val="0064421E"/>
    <w:rsid w:val="00645143"/>
    <w:rsid w:val="0064592B"/>
    <w:rsid w:val="00646762"/>
    <w:rsid w:val="00647CD3"/>
    <w:rsid w:val="006502A6"/>
    <w:rsid w:val="00650705"/>
    <w:rsid w:val="00650799"/>
    <w:rsid w:val="0065140C"/>
    <w:rsid w:val="00652E11"/>
    <w:rsid w:val="006530C4"/>
    <w:rsid w:val="006533BB"/>
    <w:rsid w:val="00654145"/>
    <w:rsid w:val="00654999"/>
    <w:rsid w:val="00655459"/>
    <w:rsid w:val="0065545C"/>
    <w:rsid w:val="006555C5"/>
    <w:rsid w:val="00655607"/>
    <w:rsid w:val="0065659E"/>
    <w:rsid w:val="006574DA"/>
    <w:rsid w:val="00657645"/>
    <w:rsid w:val="00657E83"/>
    <w:rsid w:val="006600F7"/>
    <w:rsid w:val="006622D7"/>
    <w:rsid w:val="0066375C"/>
    <w:rsid w:val="00663784"/>
    <w:rsid w:val="00663B6C"/>
    <w:rsid w:val="00664275"/>
    <w:rsid w:val="006643E3"/>
    <w:rsid w:val="00665A44"/>
    <w:rsid w:val="0066720E"/>
    <w:rsid w:val="00670CE5"/>
    <w:rsid w:val="00671365"/>
    <w:rsid w:val="0067253B"/>
    <w:rsid w:val="00672F36"/>
    <w:rsid w:val="00673726"/>
    <w:rsid w:val="0067383A"/>
    <w:rsid w:val="00676BB9"/>
    <w:rsid w:val="00677074"/>
    <w:rsid w:val="0067757A"/>
    <w:rsid w:val="006808C4"/>
    <w:rsid w:val="00682047"/>
    <w:rsid w:val="006827D4"/>
    <w:rsid w:val="00682B0A"/>
    <w:rsid w:val="00682BD3"/>
    <w:rsid w:val="00682F1F"/>
    <w:rsid w:val="006839B6"/>
    <w:rsid w:val="006842E3"/>
    <w:rsid w:val="006842EB"/>
    <w:rsid w:val="00685CB9"/>
    <w:rsid w:val="006870A8"/>
    <w:rsid w:val="006900D9"/>
    <w:rsid w:val="00691159"/>
    <w:rsid w:val="00691CCC"/>
    <w:rsid w:val="0069224E"/>
    <w:rsid w:val="006927B0"/>
    <w:rsid w:val="00692A0D"/>
    <w:rsid w:val="006938DC"/>
    <w:rsid w:val="00693D2F"/>
    <w:rsid w:val="00695460"/>
    <w:rsid w:val="006955DE"/>
    <w:rsid w:val="00696234"/>
    <w:rsid w:val="006A078F"/>
    <w:rsid w:val="006A10BD"/>
    <w:rsid w:val="006A153C"/>
    <w:rsid w:val="006A1B0A"/>
    <w:rsid w:val="006A26F1"/>
    <w:rsid w:val="006A3B2C"/>
    <w:rsid w:val="006A4854"/>
    <w:rsid w:val="006A4AAF"/>
    <w:rsid w:val="006A575F"/>
    <w:rsid w:val="006A7DA6"/>
    <w:rsid w:val="006B001A"/>
    <w:rsid w:val="006B30A5"/>
    <w:rsid w:val="006B4454"/>
    <w:rsid w:val="006B48CD"/>
    <w:rsid w:val="006B51D9"/>
    <w:rsid w:val="006B5A89"/>
    <w:rsid w:val="006B5F14"/>
    <w:rsid w:val="006B65BF"/>
    <w:rsid w:val="006B692E"/>
    <w:rsid w:val="006B71A4"/>
    <w:rsid w:val="006B7B63"/>
    <w:rsid w:val="006C0978"/>
    <w:rsid w:val="006C0EEB"/>
    <w:rsid w:val="006C1E82"/>
    <w:rsid w:val="006C1F26"/>
    <w:rsid w:val="006C203D"/>
    <w:rsid w:val="006C22E1"/>
    <w:rsid w:val="006C2880"/>
    <w:rsid w:val="006C2B13"/>
    <w:rsid w:val="006C5705"/>
    <w:rsid w:val="006C5B52"/>
    <w:rsid w:val="006C5F1A"/>
    <w:rsid w:val="006C682F"/>
    <w:rsid w:val="006C6E8B"/>
    <w:rsid w:val="006D21BE"/>
    <w:rsid w:val="006D25F8"/>
    <w:rsid w:val="006D2EE0"/>
    <w:rsid w:val="006D4B1E"/>
    <w:rsid w:val="006D5A3D"/>
    <w:rsid w:val="006D7C71"/>
    <w:rsid w:val="006E11DF"/>
    <w:rsid w:val="006E1597"/>
    <w:rsid w:val="006E16B1"/>
    <w:rsid w:val="006E41B9"/>
    <w:rsid w:val="006E4EC0"/>
    <w:rsid w:val="006E67C2"/>
    <w:rsid w:val="006E6D61"/>
    <w:rsid w:val="006E7386"/>
    <w:rsid w:val="006E7460"/>
    <w:rsid w:val="006F09ED"/>
    <w:rsid w:val="006F0C15"/>
    <w:rsid w:val="006F0CBC"/>
    <w:rsid w:val="006F47B1"/>
    <w:rsid w:val="006F4A7C"/>
    <w:rsid w:val="006F53E9"/>
    <w:rsid w:val="006F5B13"/>
    <w:rsid w:val="006F63DF"/>
    <w:rsid w:val="006F6D46"/>
    <w:rsid w:val="006F6EFE"/>
    <w:rsid w:val="006F77FD"/>
    <w:rsid w:val="00701271"/>
    <w:rsid w:val="0070136A"/>
    <w:rsid w:val="0070197E"/>
    <w:rsid w:val="00701C61"/>
    <w:rsid w:val="00701F62"/>
    <w:rsid w:val="00702642"/>
    <w:rsid w:val="00702E35"/>
    <w:rsid w:val="00704273"/>
    <w:rsid w:val="0070648B"/>
    <w:rsid w:val="007064C0"/>
    <w:rsid w:val="007102A4"/>
    <w:rsid w:val="00710788"/>
    <w:rsid w:val="00711A0C"/>
    <w:rsid w:val="00711FAA"/>
    <w:rsid w:val="00712BB8"/>
    <w:rsid w:val="00713021"/>
    <w:rsid w:val="00713616"/>
    <w:rsid w:val="007150B8"/>
    <w:rsid w:val="00715AEE"/>
    <w:rsid w:val="00716325"/>
    <w:rsid w:val="00716A94"/>
    <w:rsid w:val="00717822"/>
    <w:rsid w:val="00717DFA"/>
    <w:rsid w:val="0072009C"/>
    <w:rsid w:val="007204F0"/>
    <w:rsid w:val="00720C68"/>
    <w:rsid w:val="0072183B"/>
    <w:rsid w:val="00721C44"/>
    <w:rsid w:val="007221BA"/>
    <w:rsid w:val="007230C6"/>
    <w:rsid w:val="007262E0"/>
    <w:rsid w:val="00726804"/>
    <w:rsid w:val="007269FD"/>
    <w:rsid w:val="007275FA"/>
    <w:rsid w:val="0073033F"/>
    <w:rsid w:val="00731E41"/>
    <w:rsid w:val="00732E47"/>
    <w:rsid w:val="007336AC"/>
    <w:rsid w:val="00735F83"/>
    <w:rsid w:val="007362FC"/>
    <w:rsid w:val="007364F0"/>
    <w:rsid w:val="00736AED"/>
    <w:rsid w:val="007374F1"/>
    <w:rsid w:val="00741110"/>
    <w:rsid w:val="007414E3"/>
    <w:rsid w:val="007420E6"/>
    <w:rsid w:val="00742984"/>
    <w:rsid w:val="00742CDD"/>
    <w:rsid w:val="00743500"/>
    <w:rsid w:val="007435AD"/>
    <w:rsid w:val="00744502"/>
    <w:rsid w:val="00746145"/>
    <w:rsid w:val="00747888"/>
    <w:rsid w:val="00747E7C"/>
    <w:rsid w:val="00750CA8"/>
    <w:rsid w:val="00750F94"/>
    <w:rsid w:val="00751C11"/>
    <w:rsid w:val="00751F13"/>
    <w:rsid w:val="00752D73"/>
    <w:rsid w:val="00753182"/>
    <w:rsid w:val="007541E6"/>
    <w:rsid w:val="00754CAD"/>
    <w:rsid w:val="00754F9F"/>
    <w:rsid w:val="0075524B"/>
    <w:rsid w:val="0075633C"/>
    <w:rsid w:val="00756527"/>
    <w:rsid w:val="0075652A"/>
    <w:rsid w:val="00756E24"/>
    <w:rsid w:val="00757CB9"/>
    <w:rsid w:val="00760490"/>
    <w:rsid w:val="007617F9"/>
    <w:rsid w:val="00761BED"/>
    <w:rsid w:val="00762F94"/>
    <w:rsid w:val="0076395A"/>
    <w:rsid w:val="007639C4"/>
    <w:rsid w:val="00765227"/>
    <w:rsid w:val="00766383"/>
    <w:rsid w:val="007663FC"/>
    <w:rsid w:val="00766891"/>
    <w:rsid w:val="00766A03"/>
    <w:rsid w:val="0076768E"/>
    <w:rsid w:val="00767E8E"/>
    <w:rsid w:val="007718F5"/>
    <w:rsid w:val="00771AE0"/>
    <w:rsid w:val="007722E8"/>
    <w:rsid w:val="00772B4E"/>
    <w:rsid w:val="00773E4E"/>
    <w:rsid w:val="00773F51"/>
    <w:rsid w:val="00774037"/>
    <w:rsid w:val="007744A3"/>
    <w:rsid w:val="007750FA"/>
    <w:rsid w:val="00776701"/>
    <w:rsid w:val="00776883"/>
    <w:rsid w:val="00777322"/>
    <w:rsid w:val="00777424"/>
    <w:rsid w:val="007806B1"/>
    <w:rsid w:val="00780B26"/>
    <w:rsid w:val="007811D0"/>
    <w:rsid w:val="00781A90"/>
    <w:rsid w:val="00781DD6"/>
    <w:rsid w:val="00782098"/>
    <w:rsid w:val="007823C4"/>
    <w:rsid w:val="00782B19"/>
    <w:rsid w:val="007844EC"/>
    <w:rsid w:val="00784963"/>
    <w:rsid w:val="00785DEB"/>
    <w:rsid w:val="007860A2"/>
    <w:rsid w:val="00786BF5"/>
    <w:rsid w:val="00786F0E"/>
    <w:rsid w:val="00787BF7"/>
    <w:rsid w:val="007910ED"/>
    <w:rsid w:val="00791739"/>
    <w:rsid w:val="00791D8A"/>
    <w:rsid w:val="00792281"/>
    <w:rsid w:val="00794B4A"/>
    <w:rsid w:val="00794C59"/>
    <w:rsid w:val="00795F5B"/>
    <w:rsid w:val="007A0E6E"/>
    <w:rsid w:val="007A1B20"/>
    <w:rsid w:val="007A1B61"/>
    <w:rsid w:val="007A29A7"/>
    <w:rsid w:val="007A2ED0"/>
    <w:rsid w:val="007A3204"/>
    <w:rsid w:val="007A3359"/>
    <w:rsid w:val="007A3AEE"/>
    <w:rsid w:val="007A4E61"/>
    <w:rsid w:val="007A5CA9"/>
    <w:rsid w:val="007A6151"/>
    <w:rsid w:val="007A724B"/>
    <w:rsid w:val="007A7755"/>
    <w:rsid w:val="007A7CFE"/>
    <w:rsid w:val="007B028D"/>
    <w:rsid w:val="007B0C71"/>
    <w:rsid w:val="007B4678"/>
    <w:rsid w:val="007B5704"/>
    <w:rsid w:val="007B5C01"/>
    <w:rsid w:val="007B601D"/>
    <w:rsid w:val="007B7286"/>
    <w:rsid w:val="007C048B"/>
    <w:rsid w:val="007C06F4"/>
    <w:rsid w:val="007C11D6"/>
    <w:rsid w:val="007C1EF9"/>
    <w:rsid w:val="007C23CD"/>
    <w:rsid w:val="007C253A"/>
    <w:rsid w:val="007C3C77"/>
    <w:rsid w:val="007C3EF7"/>
    <w:rsid w:val="007C6090"/>
    <w:rsid w:val="007C6DA2"/>
    <w:rsid w:val="007D0247"/>
    <w:rsid w:val="007D0926"/>
    <w:rsid w:val="007D0E9E"/>
    <w:rsid w:val="007D15F6"/>
    <w:rsid w:val="007D19DF"/>
    <w:rsid w:val="007D2D60"/>
    <w:rsid w:val="007D326F"/>
    <w:rsid w:val="007D3B8F"/>
    <w:rsid w:val="007D3DE0"/>
    <w:rsid w:val="007D43A0"/>
    <w:rsid w:val="007D44D8"/>
    <w:rsid w:val="007D4719"/>
    <w:rsid w:val="007D502C"/>
    <w:rsid w:val="007D57EC"/>
    <w:rsid w:val="007D662A"/>
    <w:rsid w:val="007D68D0"/>
    <w:rsid w:val="007D7586"/>
    <w:rsid w:val="007E0A5C"/>
    <w:rsid w:val="007E10BC"/>
    <w:rsid w:val="007E1EA7"/>
    <w:rsid w:val="007E2DEC"/>
    <w:rsid w:val="007E3DBF"/>
    <w:rsid w:val="007E5536"/>
    <w:rsid w:val="007E57CC"/>
    <w:rsid w:val="007E6441"/>
    <w:rsid w:val="007E68B7"/>
    <w:rsid w:val="007E6967"/>
    <w:rsid w:val="007F025A"/>
    <w:rsid w:val="007F1AE9"/>
    <w:rsid w:val="007F1BEA"/>
    <w:rsid w:val="007F20DE"/>
    <w:rsid w:val="007F2253"/>
    <w:rsid w:val="007F24D7"/>
    <w:rsid w:val="007F3BA1"/>
    <w:rsid w:val="007F5C52"/>
    <w:rsid w:val="007F6642"/>
    <w:rsid w:val="007F6A97"/>
    <w:rsid w:val="00800787"/>
    <w:rsid w:val="00800CA0"/>
    <w:rsid w:val="00802197"/>
    <w:rsid w:val="008027B4"/>
    <w:rsid w:val="008034D7"/>
    <w:rsid w:val="00803825"/>
    <w:rsid w:val="00804A2C"/>
    <w:rsid w:val="00804AC0"/>
    <w:rsid w:val="0080637C"/>
    <w:rsid w:val="008071BC"/>
    <w:rsid w:val="008074A4"/>
    <w:rsid w:val="00810BE9"/>
    <w:rsid w:val="00811354"/>
    <w:rsid w:val="00814808"/>
    <w:rsid w:val="0081549E"/>
    <w:rsid w:val="00817377"/>
    <w:rsid w:val="008175D6"/>
    <w:rsid w:val="00817CF2"/>
    <w:rsid w:val="008201F7"/>
    <w:rsid w:val="00820623"/>
    <w:rsid w:val="00820819"/>
    <w:rsid w:val="00822478"/>
    <w:rsid w:val="008233CA"/>
    <w:rsid w:val="008239E8"/>
    <w:rsid w:val="0082483A"/>
    <w:rsid w:val="008251D4"/>
    <w:rsid w:val="00826720"/>
    <w:rsid w:val="00826FB9"/>
    <w:rsid w:val="00827694"/>
    <w:rsid w:val="00827E6A"/>
    <w:rsid w:val="00827EC1"/>
    <w:rsid w:val="00831215"/>
    <w:rsid w:val="008328F3"/>
    <w:rsid w:val="00832EE4"/>
    <w:rsid w:val="00833A69"/>
    <w:rsid w:val="008346A6"/>
    <w:rsid w:val="008350D3"/>
    <w:rsid w:val="00835ADB"/>
    <w:rsid w:val="00835FDC"/>
    <w:rsid w:val="008367BB"/>
    <w:rsid w:val="00837575"/>
    <w:rsid w:val="00840014"/>
    <w:rsid w:val="00840983"/>
    <w:rsid w:val="00840CC4"/>
    <w:rsid w:val="00840D30"/>
    <w:rsid w:val="0084188C"/>
    <w:rsid w:val="00841FCF"/>
    <w:rsid w:val="00842A31"/>
    <w:rsid w:val="00843C5F"/>
    <w:rsid w:val="0084442D"/>
    <w:rsid w:val="00845086"/>
    <w:rsid w:val="008469E4"/>
    <w:rsid w:val="00850423"/>
    <w:rsid w:val="008511F8"/>
    <w:rsid w:val="00851FF1"/>
    <w:rsid w:val="00851FFE"/>
    <w:rsid w:val="00852834"/>
    <w:rsid w:val="00852C52"/>
    <w:rsid w:val="008530C0"/>
    <w:rsid w:val="00853C1F"/>
    <w:rsid w:val="00853DFD"/>
    <w:rsid w:val="008547EE"/>
    <w:rsid w:val="00854E81"/>
    <w:rsid w:val="00856B19"/>
    <w:rsid w:val="008570AB"/>
    <w:rsid w:val="00860124"/>
    <w:rsid w:val="00860631"/>
    <w:rsid w:val="00860681"/>
    <w:rsid w:val="00860A8E"/>
    <w:rsid w:val="00860EC4"/>
    <w:rsid w:val="00861856"/>
    <w:rsid w:val="00861858"/>
    <w:rsid w:val="00861B09"/>
    <w:rsid w:val="00862970"/>
    <w:rsid w:val="00862E79"/>
    <w:rsid w:val="00864F6A"/>
    <w:rsid w:val="0086712F"/>
    <w:rsid w:val="00870AC7"/>
    <w:rsid w:val="00870E16"/>
    <w:rsid w:val="00870EEB"/>
    <w:rsid w:val="00871E4A"/>
    <w:rsid w:val="00872B7C"/>
    <w:rsid w:val="00872EFE"/>
    <w:rsid w:val="00874510"/>
    <w:rsid w:val="00875431"/>
    <w:rsid w:val="00875527"/>
    <w:rsid w:val="008755D7"/>
    <w:rsid w:val="008764F2"/>
    <w:rsid w:val="00876B7C"/>
    <w:rsid w:val="008776DB"/>
    <w:rsid w:val="00877A48"/>
    <w:rsid w:val="008808A5"/>
    <w:rsid w:val="00880F48"/>
    <w:rsid w:val="00881032"/>
    <w:rsid w:val="0088161C"/>
    <w:rsid w:val="00881AA1"/>
    <w:rsid w:val="00881B7F"/>
    <w:rsid w:val="00882751"/>
    <w:rsid w:val="008827BA"/>
    <w:rsid w:val="00882E49"/>
    <w:rsid w:val="00883BAA"/>
    <w:rsid w:val="00885BCD"/>
    <w:rsid w:val="008868BA"/>
    <w:rsid w:val="008874FC"/>
    <w:rsid w:val="00887A03"/>
    <w:rsid w:val="00887C93"/>
    <w:rsid w:val="008910B9"/>
    <w:rsid w:val="00891B4E"/>
    <w:rsid w:val="00891F73"/>
    <w:rsid w:val="0089275B"/>
    <w:rsid w:val="00892D62"/>
    <w:rsid w:val="00893A49"/>
    <w:rsid w:val="00893C3B"/>
    <w:rsid w:val="0089497E"/>
    <w:rsid w:val="00894BC6"/>
    <w:rsid w:val="00894EEF"/>
    <w:rsid w:val="00894EF8"/>
    <w:rsid w:val="00896591"/>
    <w:rsid w:val="00896793"/>
    <w:rsid w:val="0089687B"/>
    <w:rsid w:val="008A0C23"/>
    <w:rsid w:val="008A1251"/>
    <w:rsid w:val="008A25DB"/>
    <w:rsid w:val="008A365E"/>
    <w:rsid w:val="008A39D2"/>
    <w:rsid w:val="008A4E73"/>
    <w:rsid w:val="008A5149"/>
    <w:rsid w:val="008A7078"/>
    <w:rsid w:val="008A7305"/>
    <w:rsid w:val="008B0531"/>
    <w:rsid w:val="008B06B6"/>
    <w:rsid w:val="008B0AB8"/>
    <w:rsid w:val="008B1628"/>
    <w:rsid w:val="008B215E"/>
    <w:rsid w:val="008B284F"/>
    <w:rsid w:val="008B2A4E"/>
    <w:rsid w:val="008B370F"/>
    <w:rsid w:val="008B40E1"/>
    <w:rsid w:val="008B4451"/>
    <w:rsid w:val="008B49E2"/>
    <w:rsid w:val="008B4B02"/>
    <w:rsid w:val="008B4F76"/>
    <w:rsid w:val="008B5BF4"/>
    <w:rsid w:val="008B68F3"/>
    <w:rsid w:val="008B6B0E"/>
    <w:rsid w:val="008B6EB2"/>
    <w:rsid w:val="008B7187"/>
    <w:rsid w:val="008B75A2"/>
    <w:rsid w:val="008B76D1"/>
    <w:rsid w:val="008C087E"/>
    <w:rsid w:val="008C0DBD"/>
    <w:rsid w:val="008C1171"/>
    <w:rsid w:val="008C1208"/>
    <w:rsid w:val="008C16C0"/>
    <w:rsid w:val="008C21FB"/>
    <w:rsid w:val="008C2965"/>
    <w:rsid w:val="008C2E7E"/>
    <w:rsid w:val="008C3276"/>
    <w:rsid w:val="008C3480"/>
    <w:rsid w:val="008C3E51"/>
    <w:rsid w:val="008C483C"/>
    <w:rsid w:val="008C52FE"/>
    <w:rsid w:val="008C5A31"/>
    <w:rsid w:val="008C6687"/>
    <w:rsid w:val="008C711C"/>
    <w:rsid w:val="008C7C6D"/>
    <w:rsid w:val="008D09F8"/>
    <w:rsid w:val="008D156F"/>
    <w:rsid w:val="008D192A"/>
    <w:rsid w:val="008D3278"/>
    <w:rsid w:val="008D3524"/>
    <w:rsid w:val="008D3B66"/>
    <w:rsid w:val="008D3DF8"/>
    <w:rsid w:val="008D467A"/>
    <w:rsid w:val="008D48B4"/>
    <w:rsid w:val="008D49E8"/>
    <w:rsid w:val="008D4F92"/>
    <w:rsid w:val="008D50C8"/>
    <w:rsid w:val="008D680F"/>
    <w:rsid w:val="008E0692"/>
    <w:rsid w:val="008E2BBF"/>
    <w:rsid w:val="008E2C7E"/>
    <w:rsid w:val="008E31D3"/>
    <w:rsid w:val="008E35A1"/>
    <w:rsid w:val="008E3883"/>
    <w:rsid w:val="008E41DD"/>
    <w:rsid w:val="008E44C8"/>
    <w:rsid w:val="008E5430"/>
    <w:rsid w:val="008E6EE1"/>
    <w:rsid w:val="008E71F7"/>
    <w:rsid w:val="008E7D21"/>
    <w:rsid w:val="008F0156"/>
    <w:rsid w:val="008F0EED"/>
    <w:rsid w:val="008F168D"/>
    <w:rsid w:val="008F1C06"/>
    <w:rsid w:val="008F22FD"/>
    <w:rsid w:val="008F2703"/>
    <w:rsid w:val="008F469E"/>
    <w:rsid w:val="008F4840"/>
    <w:rsid w:val="008F50DC"/>
    <w:rsid w:val="008F5F52"/>
    <w:rsid w:val="00901324"/>
    <w:rsid w:val="00902046"/>
    <w:rsid w:val="00902AEC"/>
    <w:rsid w:val="00903263"/>
    <w:rsid w:val="00903744"/>
    <w:rsid w:val="009114A7"/>
    <w:rsid w:val="00911621"/>
    <w:rsid w:val="009117E1"/>
    <w:rsid w:val="00912BC3"/>
    <w:rsid w:val="009130A8"/>
    <w:rsid w:val="0091321A"/>
    <w:rsid w:val="009137AF"/>
    <w:rsid w:val="00913FD5"/>
    <w:rsid w:val="00914110"/>
    <w:rsid w:val="009159AA"/>
    <w:rsid w:val="00916178"/>
    <w:rsid w:val="00916384"/>
    <w:rsid w:val="009166A0"/>
    <w:rsid w:val="0091681D"/>
    <w:rsid w:val="00924DCE"/>
    <w:rsid w:val="009252C9"/>
    <w:rsid w:val="009256E1"/>
    <w:rsid w:val="00926792"/>
    <w:rsid w:val="009277E2"/>
    <w:rsid w:val="00930431"/>
    <w:rsid w:val="00930732"/>
    <w:rsid w:val="00930B16"/>
    <w:rsid w:val="00930F06"/>
    <w:rsid w:val="00931B52"/>
    <w:rsid w:val="009320C9"/>
    <w:rsid w:val="00932523"/>
    <w:rsid w:val="0093264D"/>
    <w:rsid w:val="009337E0"/>
    <w:rsid w:val="00933D2B"/>
    <w:rsid w:val="009348B1"/>
    <w:rsid w:val="009350E7"/>
    <w:rsid w:val="00935A10"/>
    <w:rsid w:val="00935A7D"/>
    <w:rsid w:val="00935B0D"/>
    <w:rsid w:val="00935C06"/>
    <w:rsid w:val="00935C86"/>
    <w:rsid w:val="0093659F"/>
    <w:rsid w:val="00936E6A"/>
    <w:rsid w:val="00940C8D"/>
    <w:rsid w:val="00942AAE"/>
    <w:rsid w:val="009442FD"/>
    <w:rsid w:val="0094532C"/>
    <w:rsid w:val="009456D0"/>
    <w:rsid w:val="00945A42"/>
    <w:rsid w:val="0094634A"/>
    <w:rsid w:val="0094642F"/>
    <w:rsid w:val="00947F23"/>
    <w:rsid w:val="00950599"/>
    <w:rsid w:val="00952352"/>
    <w:rsid w:val="00952881"/>
    <w:rsid w:val="00953CFE"/>
    <w:rsid w:val="009544F0"/>
    <w:rsid w:val="00954D65"/>
    <w:rsid w:val="00954EE5"/>
    <w:rsid w:val="00954F95"/>
    <w:rsid w:val="009559F8"/>
    <w:rsid w:val="00955BBB"/>
    <w:rsid w:val="00955DC3"/>
    <w:rsid w:val="00956DE6"/>
    <w:rsid w:val="0095789D"/>
    <w:rsid w:val="00957954"/>
    <w:rsid w:val="00960351"/>
    <w:rsid w:val="009603D0"/>
    <w:rsid w:val="00960796"/>
    <w:rsid w:val="009616A1"/>
    <w:rsid w:val="00962250"/>
    <w:rsid w:val="009627BC"/>
    <w:rsid w:val="009654AD"/>
    <w:rsid w:val="00965FE0"/>
    <w:rsid w:val="00966A99"/>
    <w:rsid w:val="009673BC"/>
    <w:rsid w:val="0096796E"/>
    <w:rsid w:val="00971259"/>
    <w:rsid w:val="00971361"/>
    <w:rsid w:val="0097192E"/>
    <w:rsid w:val="009729B3"/>
    <w:rsid w:val="00972CB9"/>
    <w:rsid w:val="00973240"/>
    <w:rsid w:val="00976C4A"/>
    <w:rsid w:val="00976CE2"/>
    <w:rsid w:val="00976D15"/>
    <w:rsid w:val="00976E06"/>
    <w:rsid w:val="00977EF9"/>
    <w:rsid w:val="00980547"/>
    <w:rsid w:val="00980A38"/>
    <w:rsid w:val="00983117"/>
    <w:rsid w:val="009833C6"/>
    <w:rsid w:val="00983921"/>
    <w:rsid w:val="00983CED"/>
    <w:rsid w:val="009849CA"/>
    <w:rsid w:val="00984B36"/>
    <w:rsid w:val="009855A1"/>
    <w:rsid w:val="0098745B"/>
    <w:rsid w:val="00990E47"/>
    <w:rsid w:val="009911CC"/>
    <w:rsid w:val="009915E5"/>
    <w:rsid w:val="00991ABC"/>
    <w:rsid w:val="00991F34"/>
    <w:rsid w:val="00992A5B"/>
    <w:rsid w:val="00993028"/>
    <w:rsid w:val="0099324D"/>
    <w:rsid w:val="00993591"/>
    <w:rsid w:val="00993769"/>
    <w:rsid w:val="00994147"/>
    <w:rsid w:val="009942C4"/>
    <w:rsid w:val="00994784"/>
    <w:rsid w:val="00994A1A"/>
    <w:rsid w:val="00994A89"/>
    <w:rsid w:val="00994EC5"/>
    <w:rsid w:val="0099504E"/>
    <w:rsid w:val="009968A0"/>
    <w:rsid w:val="00996941"/>
    <w:rsid w:val="009A05E6"/>
    <w:rsid w:val="009A0CAD"/>
    <w:rsid w:val="009A1199"/>
    <w:rsid w:val="009A3641"/>
    <w:rsid w:val="009A36A8"/>
    <w:rsid w:val="009A4C5B"/>
    <w:rsid w:val="009A582C"/>
    <w:rsid w:val="009A5AC4"/>
    <w:rsid w:val="009A5C39"/>
    <w:rsid w:val="009A5FDF"/>
    <w:rsid w:val="009A6950"/>
    <w:rsid w:val="009A78FB"/>
    <w:rsid w:val="009A7B21"/>
    <w:rsid w:val="009B0001"/>
    <w:rsid w:val="009B04E7"/>
    <w:rsid w:val="009B1890"/>
    <w:rsid w:val="009B210D"/>
    <w:rsid w:val="009B3985"/>
    <w:rsid w:val="009B4C94"/>
    <w:rsid w:val="009B5307"/>
    <w:rsid w:val="009B54B4"/>
    <w:rsid w:val="009B5712"/>
    <w:rsid w:val="009B588B"/>
    <w:rsid w:val="009B5EC5"/>
    <w:rsid w:val="009B6163"/>
    <w:rsid w:val="009B69F1"/>
    <w:rsid w:val="009C0988"/>
    <w:rsid w:val="009C1254"/>
    <w:rsid w:val="009C161C"/>
    <w:rsid w:val="009C1782"/>
    <w:rsid w:val="009C1E33"/>
    <w:rsid w:val="009C248F"/>
    <w:rsid w:val="009C3AA9"/>
    <w:rsid w:val="009C4EBE"/>
    <w:rsid w:val="009C697A"/>
    <w:rsid w:val="009C72FA"/>
    <w:rsid w:val="009D1A31"/>
    <w:rsid w:val="009D21CE"/>
    <w:rsid w:val="009D26C0"/>
    <w:rsid w:val="009D2AA9"/>
    <w:rsid w:val="009D35E3"/>
    <w:rsid w:val="009D3AFF"/>
    <w:rsid w:val="009D3E75"/>
    <w:rsid w:val="009D50FD"/>
    <w:rsid w:val="009D5776"/>
    <w:rsid w:val="009D6189"/>
    <w:rsid w:val="009D6D1F"/>
    <w:rsid w:val="009D718E"/>
    <w:rsid w:val="009D74B8"/>
    <w:rsid w:val="009D74FE"/>
    <w:rsid w:val="009D7654"/>
    <w:rsid w:val="009D7FC8"/>
    <w:rsid w:val="009E000C"/>
    <w:rsid w:val="009E193B"/>
    <w:rsid w:val="009E1D12"/>
    <w:rsid w:val="009E2B83"/>
    <w:rsid w:val="009E32D4"/>
    <w:rsid w:val="009E33A9"/>
    <w:rsid w:val="009E4CA5"/>
    <w:rsid w:val="009E58FD"/>
    <w:rsid w:val="009E64D4"/>
    <w:rsid w:val="009E6894"/>
    <w:rsid w:val="009E6E46"/>
    <w:rsid w:val="009E70B0"/>
    <w:rsid w:val="009E79F2"/>
    <w:rsid w:val="009E7AB7"/>
    <w:rsid w:val="009F11A9"/>
    <w:rsid w:val="009F1BC6"/>
    <w:rsid w:val="009F2F13"/>
    <w:rsid w:val="009F34A5"/>
    <w:rsid w:val="009F3869"/>
    <w:rsid w:val="009F3BA2"/>
    <w:rsid w:val="009F3C21"/>
    <w:rsid w:val="009F3CBE"/>
    <w:rsid w:val="009F4873"/>
    <w:rsid w:val="009F4A7A"/>
    <w:rsid w:val="009F5890"/>
    <w:rsid w:val="009F5D90"/>
    <w:rsid w:val="009F6748"/>
    <w:rsid w:val="009F7F0C"/>
    <w:rsid w:val="00A00189"/>
    <w:rsid w:val="00A00C8E"/>
    <w:rsid w:val="00A016D4"/>
    <w:rsid w:val="00A01B04"/>
    <w:rsid w:val="00A01D27"/>
    <w:rsid w:val="00A02030"/>
    <w:rsid w:val="00A02454"/>
    <w:rsid w:val="00A034D2"/>
    <w:rsid w:val="00A03F4E"/>
    <w:rsid w:val="00A0446D"/>
    <w:rsid w:val="00A04B54"/>
    <w:rsid w:val="00A05C54"/>
    <w:rsid w:val="00A0609F"/>
    <w:rsid w:val="00A06402"/>
    <w:rsid w:val="00A06BF2"/>
    <w:rsid w:val="00A06E87"/>
    <w:rsid w:val="00A07F63"/>
    <w:rsid w:val="00A11D62"/>
    <w:rsid w:val="00A11E9D"/>
    <w:rsid w:val="00A12273"/>
    <w:rsid w:val="00A12AF0"/>
    <w:rsid w:val="00A12D86"/>
    <w:rsid w:val="00A1353F"/>
    <w:rsid w:val="00A138D5"/>
    <w:rsid w:val="00A14065"/>
    <w:rsid w:val="00A14E90"/>
    <w:rsid w:val="00A15FBC"/>
    <w:rsid w:val="00A16A8C"/>
    <w:rsid w:val="00A17131"/>
    <w:rsid w:val="00A17914"/>
    <w:rsid w:val="00A20FAC"/>
    <w:rsid w:val="00A234AB"/>
    <w:rsid w:val="00A23906"/>
    <w:rsid w:val="00A23EE2"/>
    <w:rsid w:val="00A2473D"/>
    <w:rsid w:val="00A25A2A"/>
    <w:rsid w:val="00A26CE7"/>
    <w:rsid w:val="00A270BA"/>
    <w:rsid w:val="00A27B74"/>
    <w:rsid w:val="00A31792"/>
    <w:rsid w:val="00A31CA2"/>
    <w:rsid w:val="00A31FC5"/>
    <w:rsid w:val="00A34965"/>
    <w:rsid w:val="00A34BDE"/>
    <w:rsid w:val="00A34DD6"/>
    <w:rsid w:val="00A35C93"/>
    <w:rsid w:val="00A370BB"/>
    <w:rsid w:val="00A37323"/>
    <w:rsid w:val="00A37325"/>
    <w:rsid w:val="00A374A8"/>
    <w:rsid w:val="00A41633"/>
    <w:rsid w:val="00A41BF6"/>
    <w:rsid w:val="00A42565"/>
    <w:rsid w:val="00A42813"/>
    <w:rsid w:val="00A4285D"/>
    <w:rsid w:val="00A42F5E"/>
    <w:rsid w:val="00A43245"/>
    <w:rsid w:val="00A432EF"/>
    <w:rsid w:val="00A436A2"/>
    <w:rsid w:val="00A43B99"/>
    <w:rsid w:val="00A44288"/>
    <w:rsid w:val="00A44340"/>
    <w:rsid w:val="00A4441E"/>
    <w:rsid w:val="00A4447D"/>
    <w:rsid w:val="00A45194"/>
    <w:rsid w:val="00A45502"/>
    <w:rsid w:val="00A45D96"/>
    <w:rsid w:val="00A45F18"/>
    <w:rsid w:val="00A46819"/>
    <w:rsid w:val="00A47693"/>
    <w:rsid w:val="00A47986"/>
    <w:rsid w:val="00A505BF"/>
    <w:rsid w:val="00A50E69"/>
    <w:rsid w:val="00A51833"/>
    <w:rsid w:val="00A51ACA"/>
    <w:rsid w:val="00A52F6C"/>
    <w:rsid w:val="00A53E75"/>
    <w:rsid w:val="00A53EFE"/>
    <w:rsid w:val="00A5548D"/>
    <w:rsid w:val="00A55555"/>
    <w:rsid w:val="00A55B54"/>
    <w:rsid w:val="00A56075"/>
    <w:rsid w:val="00A56B47"/>
    <w:rsid w:val="00A56C40"/>
    <w:rsid w:val="00A56EFB"/>
    <w:rsid w:val="00A56FBE"/>
    <w:rsid w:val="00A57636"/>
    <w:rsid w:val="00A6055B"/>
    <w:rsid w:val="00A62C9C"/>
    <w:rsid w:val="00A62E37"/>
    <w:rsid w:val="00A63ABF"/>
    <w:rsid w:val="00A6563C"/>
    <w:rsid w:val="00A65847"/>
    <w:rsid w:val="00A65FCF"/>
    <w:rsid w:val="00A6610D"/>
    <w:rsid w:val="00A66245"/>
    <w:rsid w:val="00A6737C"/>
    <w:rsid w:val="00A70674"/>
    <w:rsid w:val="00A7111A"/>
    <w:rsid w:val="00A7189B"/>
    <w:rsid w:val="00A71A98"/>
    <w:rsid w:val="00A72C1E"/>
    <w:rsid w:val="00A7340B"/>
    <w:rsid w:val="00A7342F"/>
    <w:rsid w:val="00A73E5B"/>
    <w:rsid w:val="00A74965"/>
    <w:rsid w:val="00A764FD"/>
    <w:rsid w:val="00A76538"/>
    <w:rsid w:val="00A76AA1"/>
    <w:rsid w:val="00A77F8D"/>
    <w:rsid w:val="00A80334"/>
    <w:rsid w:val="00A807C4"/>
    <w:rsid w:val="00A80933"/>
    <w:rsid w:val="00A80AA2"/>
    <w:rsid w:val="00A8125C"/>
    <w:rsid w:val="00A82542"/>
    <w:rsid w:val="00A8289A"/>
    <w:rsid w:val="00A8332F"/>
    <w:rsid w:val="00A84085"/>
    <w:rsid w:val="00A849AE"/>
    <w:rsid w:val="00A85093"/>
    <w:rsid w:val="00A854A7"/>
    <w:rsid w:val="00A8615F"/>
    <w:rsid w:val="00A867E8"/>
    <w:rsid w:val="00A868E3"/>
    <w:rsid w:val="00A86EB3"/>
    <w:rsid w:val="00A87F0F"/>
    <w:rsid w:val="00A90567"/>
    <w:rsid w:val="00A9116C"/>
    <w:rsid w:val="00A91AF6"/>
    <w:rsid w:val="00A93095"/>
    <w:rsid w:val="00A94642"/>
    <w:rsid w:val="00A9616F"/>
    <w:rsid w:val="00AA0C20"/>
    <w:rsid w:val="00AA1207"/>
    <w:rsid w:val="00AA1463"/>
    <w:rsid w:val="00AA2C7C"/>
    <w:rsid w:val="00AA3082"/>
    <w:rsid w:val="00AA4298"/>
    <w:rsid w:val="00AA43C8"/>
    <w:rsid w:val="00AA5788"/>
    <w:rsid w:val="00AA5EB1"/>
    <w:rsid w:val="00AA6274"/>
    <w:rsid w:val="00AA66EE"/>
    <w:rsid w:val="00AA6FD6"/>
    <w:rsid w:val="00AA7144"/>
    <w:rsid w:val="00AA7595"/>
    <w:rsid w:val="00AA7F8C"/>
    <w:rsid w:val="00AB0000"/>
    <w:rsid w:val="00AB0F19"/>
    <w:rsid w:val="00AB1293"/>
    <w:rsid w:val="00AB1674"/>
    <w:rsid w:val="00AB24BA"/>
    <w:rsid w:val="00AB2CD0"/>
    <w:rsid w:val="00AB2E1D"/>
    <w:rsid w:val="00AB4460"/>
    <w:rsid w:val="00AB49A0"/>
    <w:rsid w:val="00AB4F28"/>
    <w:rsid w:val="00AB50A7"/>
    <w:rsid w:val="00AB52FE"/>
    <w:rsid w:val="00AB621B"/>
    <w:rsid w:val="00AB646C"/>
    <w:rsid w:val="00AB64E3"/>
    <w:rsid w:val="00AB6CB2"/>
    <w:rsid w:val="00AB6F28"/>
    <w:rsid w:val="00AB70B0"/>
    <w:rsid w:val="00AB783F"/>
    <w:rsid w:val="00AC00FD"/>
    <w:rsid w:val="00AC08BD"/>
    <w:rsid w:val="00AC0C85"/>
    <w:rsid w:val="00AC15D7"/>
    <w:rsid w:val="00AC2089"/>
    <w:rsid w:val="00AC21DF"/>
    <w:rsid w:val="00AC2CB7"/>
    <w:rsid w:val="00AC333B"/>
    <w:rsid w:val="00AC3407"/>
    <w:rsid w:val="00AC6FF7"/>
    <w:rsid w:val="00AC7259"/>
    <w:rsid w:val="00AC762F"/>
    <w:rsid w:val="00AC7A5E"/>
    <w:rsid w:val="00AD03FF"/>
    <w:rsid w:val="00AD17DB"/>
    <w:rsid w:val="00AD20BC"/>
    <w:rsid w:val="00AD24BA"/>
    <w:rsid w:val="00AD68CF"/>
    <w:rsid w:val="00AD6F27"/>
    <w:rsid w:val="00AD7D6E"/>
    <w:rsid w:val="00AE02ED"/>
    <w:rsid w:val="00AE0530"/>
    <w:rsid w:val="00AE1A1C"/>
    <w:rsid w:val="00AE1C6B"/>
    <w:rsid w:val="00AE2762"/>
    <w:rsid w:val="00AE51C6"/>
    <w:rsid w:val="00AE5EBE"/>
    <w:rsid w:val="00AE6D25"/>
    <w:rsid w:val="00AE6FED"/>
    <w:rsid w:val="00AE7E8F"/>
    <w:rsid w:val="00AF022F"/>
    <w:rsid w:val="00AF06F9"/>
    <w:rsid w:val="00AF0B98"/>
    <w:rsid w:val="00AF10D0"/>
    <w:rsid w:val="00AF13AB"/>
    <w:rsid w:val="00AF140E"/>
    <w:rsid w:val="00AF231F"/>
    <w:rsid w:val="00AF2759"/>
    <w:rsid w:val="00AF293D"/>
    <w:rsid w:val="00AF2F0D"/>
    <w:rsid w:val="00AF3861"/>
    <w:rsid w:val="00AF5053"/>
    <w:rsid w:val="00AF72A3"/>
    <w:rsid w:val="00AF7EA1"/>
    <w:rsid w:val="00B0078D"/>
    <w:rsid w:val="00B00BC1"/>
    <w:rsid w:val="00B00F91"/>
    <w:rsid w:val="00B02E74"/>
    <w:rsid w:val="00B03299"/>
    <w:rsid w:val="00B034C2"/>
    <w:rsid w:val="00B035F1"/>
    <w:rsid w:val="00B03B69"/>
    <w:rsid w:val="00B03FAA"/>
    <w:rsid w:val="00B04AA7"/>
    <w:rsid w:val="00B05465"/>
    <w:rsid w:val="00B05C89"/>
    <w:rsid w:val="00B068D0"/>
    <w:rsid w:val="00B073AB"/>
    <w:rsid w:val="00B07997"/>
    <w:rsid w:val="00B079C7"/>
    <w:rsid w:val="00B07C15"/>
    <w:rsid w:val="00B10762"/>
    <w:rsid w:val="00B1218C"/>
    <w:rsid w:val="00B12750"/>
    <w:rsid w:val="00B13197"/>
    <w:rsid w:val="00B13D27"/>
    <w:rsid w:val="00B13D58"/>
    <w:rsid w:val="00B14274"/>
    <w:rsid w:val="00B143A3"/>
    <w:rsid w:val="00B14687"/>
    <w:rsid w:val="00B14C69"/>
    <w:rsid w:val="00B157EB"/>
    <w:rsid w:val="00B168FA"/>
    <w:rsid w:val="00B169DF"/>
    <w:rsid w:val="00B16F12"/>
    <w:rsid w:val="00B171A4"/>
    <w:rsid w:val="00B1770A"/>
    <w:rsid w:val="00B20D8F"/>
    <w:rsid w:val="00B20E41"/>
    <w:rsid w:val="00B21E8C"/>
    <w:rsid w:val="00B220B5"/>
    <w:rsid w:val="00B22340"/>
    <w:rsid w:val="00B2243D"/>
    <w:rsid w:val="00B22943"/>
    <w:rsid w:val="00B22BB0"/>
    <w:rsid w:val="00B2374A"/>
    <w:rsid w:val="00B24915"/>
    <w:rsid w:val="00B24A26"/>
    <w:rsid w:val="00B24CB4"/>
    <w:rsid w:val="00B254C0"/>
    <w:rsid w:val="00B26081"/>
    <w:rsid w:val="00B26363"/>
    <w:rsid w:val="00B27349"/>
    <w:rsid w:val="00B31118"/>
    <w:rsid w:val="00B31653"/>
    <w:rsid w:val="00B3234C"/>
    <w:rsid w:val="00B336CB"/>
    <w:rsid w:val="00B338F1"/>
    <w:rsid w:val="00B355CF"/>
    <w:rsid w:val="00B357F6"/>
    <w:rsid w:val="00B35FC2"/>
    <w:rsid w:val="00B36277"/>
    <w:rsid w:val="00B3657C"/>
    <w:rsid w:val="00B36C69"/>
    <w:rsid w:val="00B373D8"/>
    <w:rsid w:val="00B40344"/>
    <w:rsid w:val="00B403EC"/>
    <w:rsid w:val="00B40B61"/>
    <w:rsid w:val="00B4112B"/>
    <w:rsid w:val="00B41393"/>
    <w:rsid w:val="00B41774"/>
    <w:rsid w:val="00B43C66"/>
    <w:rsid w:val="00B43E16"/>
    <w:rsid w:val="00B45112"/>
    <w:rsid w:val="00B475DF"/>
    <w:rsid w:val="00B4773F"/>
    <w:rsid w:val="00B50C39"/>
    <w:rsid w:val="00B50F14"/>
    <w:rsid w:val="00B51BE2"/>
    <w:rsid w:val="00B535AD"/>
    <w:rsid w:val="00B54714"/>
    <w:rsid w:val="00B55347"/>
    <w:rsid w:val="00B5635A"/>
    <w:rsid w:val="00B5665E"/>
    <w:rsid w:val="00B57467"/>
    <w:rsid w:val="00B57F1D"/>
    <w:rsid w:val="00B57FFE"/>
    <w:rsid w:val="00B6159E"/>
    <w:rsid w:val="00B634FA"/>
    <w:rsid w:val="00B6387B"/>
    <w:rsid w:val="00B6432A"/>
    <w:rsid w:val="00B6449A"/>
    <w:rsid w:val="00B64F02"/>
    <w:rsid w:val="00B65127"/>
    <w:rsid w:val="00B65993"/>
    <w:rsid w:val="00B65E46"/>
    <w:rsid w:val="00B65EBA"/>
    <w:rsid w:val="00B67F21"/>
    <w:rsid w:val="00B707C7"/>
    <w:rsid w:val="00B709FF"/>
    <w:rsid w:val="00B7193E"/>
    <w:rsid w:val="00B71CE4"/>
    <w:rsid w:val="00B72CE6"/>
    <w:rsid w:val="00B72FE7"/>
    <w:rsid w:val="00B73213"/>
    <w:rsid w:val="00B73B13"/>
    <w:rsid w:val="00B741BE"/>
    <w:rsid w:val="00B74279"/>
    <w:rsid w:val="00B744B0"/>
    <w:rsid w:val="00B7451C"/>
    <w:rsid w:val="00B746DC"/>
    <w:rsid w:val="00B749EB"/>
    <w:rsid w:val="00B75190"/>
    <w:rsid w:val="00B7573D"/>
    <w:rsid w:val="00B75F95"/>
    <w:rsid w:val="00B7672A"/>
    <w:rsid w:val="00B77F6C"/>
    <w:rsid w:val="00B80010"/>
    <w:rsid w:val="00B812DD"/>
    <w:rsid w:val="00B815B4"/>
    <w:rsid w:val="00B8281C"/>
    <w:rsid w:val="00B82C1E"/>
    <w:rsid w:val="00B83214"/>
    <w:rsid w:val="00B8377B"/>
    <w:rsid w:val="00B83B23"/>
    <w:rsid w:val="00B83C79"/>
    <w:rsid w:val="00B84C90"/>
    <w:rsid w:val="00B857C5"/>
    <w:rsid w:val="00B85EB5"/>
    <w:rsid w:val="00B86A7D"/>
    <w:rsid w:val="00B86D7A"/>
    <w:rsid w:val="00B87357"/>
    <w:rsid w:val="00B90A4A"/>
    <w:rsid w:val="00B92262"/>
    <w:rsid w:val="00B93E2B"/>
    <w:rsid w:val="00B9508D"/>
    <w:rsid w:val="00B95612"/>
    <w:rsid w:val="00B9570F"/>
    <w:rsid w:val="00B967F3"/>
    <w:rsid w:val="00B97441"/>
    <w:rsid w:val="00B978A9"/>
    <w:rsid w:val="00BA2033"/>
    <w:rsid w:val="00BA2324"/>
    <w:rsid w:val="00BA358F"/>
    <w:rsid w:val="00BA3737"/>
    <w:rsid w:val="00BA50B1"/>
    <w:rsid w:val="00BA60D3"/>
    <w:rsid w:val="00BA6A55"/>
    <w:rsid w:val="00BA6EE5"/>
    <w:rsid w:val="00BA7BD4"/>
    <w:rsid w:val="00BB0953"/>
    <w:rsid w:val="00BB0D2C"/>
    <w:rsid w:val="00BB1502"/>
    <w:rsid w:val="00BB1B82"/>
    <w:rsid w:val="00BB1FBC"/>
    <w:rsid w:val="00BB2082"/>
    <w:rsid w:val="00BB38B8"/>
    <w:rsid w:val="00BB5402"/>
    <w:rsid w:val="00BB5C2E"/>
    <w:rsid w:val="00BB65F0"/>
    <w:rsid w:val="00BB66E7"/>
    <w:rsid w:val="00BC02D6"/>
    <w:rsid w:val="00BC042D"/>
    <w:rsid w:val="00BC1712"/>
    <w:rsid w:val="00BC1749"/>
    <w:rsid w:val="00BC355C"/>
    <w:rsid w:val="00BC3B47"/>
    <w:rsid w:val="00BC522E"/>
    <w:rsid w:val="00BC5312"/>
    <w:rsid w:val="00BC57B1"/>
    <w:rsid w:val="00BC5AF0"/>
    <w:rsid w:val="00BC5B5B"/>
    <w:rsid w:val="00BC607E"/>
    <w:rsid w:val="00BC7FE9"/>
    <w:rsid w:val="00BD173E"/>
    <w:rsid w:val="00BD179F"/>
    <w:rsid w:val="00BD1823"/>
    <w:rsid w:val="00BD326F"/>
    <w:rsid w:val="00BD4D4F"/>
    <w:rsid w:val="00BD4DB4"/>
    <w:rsid w:val="00BD5727"/>
    <w:rsid w:val="00BD5788"/>
    <w:rsid w:val="00BD5E59"/>
    <w:rsid w:val="00BD6583"/>
    <w:rsid w:val="00BD6FD0"/>
    <w:rsid w:val="00BD6FDE"/>
    <w:rsid w:val="00BD708F"/>
    <w:rsid w:val="00BD7261"/>
    <w:rsid w:val="00BD7607"/>
    <w:rsid w:val="00BE07FA"/>
    <w:rsid w:val="00BE28A0"/>
    <w:rsid w:val="00BE310B"/>
    <w:rsid w:val="00BE496B"/>
    <w:rsid w:val="00BE5AC5"/>
    <w:rsid w:val="00BE72A1"/>
    <w:rsid w:val="00BE7E45"/>
    <w:rsid w:val="00BF0D58"/>
    <w:rsid w:val="00BF1D97"/>
    <w:rsid w:val="00BF2015"/>
    <w:rsid w:val="00BF38BC"/>
    <w:rsid w:val="00BF55DC"/>
    <w:rsid w:val="00BF5656"/>
    <w:rsid w:val="00BF614C"/>
    <w:rsid w:val="00BF78CD"/>
    <w:rsid w:val="00C0042D"/>
    <w:rsid w:val="00C010C2"/>
    <w:rsid w:val="00C02094"/>
    <w:rsid w:val="00C028E1"/>
    <w:rsid w:val="00C02C96"/>
    <w:rsid w:val="00C03610"/>
    <w:rsid w:val="00C04B90"/>
    <w:rsid w:val="00C061C3"/>
    <w:rsid w:val="00C10B99"/>
    <w:rsid w:val="00C115C2"/>
    <w:rsid w:val="00C11929"/>
    <w:rsid w:val="00C11A07"/>
    <w:rsid w:val="00C1227C"/>
    <w:rsid w:val="00C122DC"/>
    <w:rsid w:val="00C1241B"/>
    <w:rsid w:val="00C128DC"/>
    <w:rsid w:val="00C132A2"/>
    <w:rsid w:val="00C13BAF"/>
    <w:rsid w:val="00C13D8C"/>
    <w:rsid w:val="00C146FA"/>
    <w:rsid w:val="00C14DBA"/>
    <w:rsid w:val="00C16993"/>
    <w:rsid w:val="00C1759A"/>
    <w:rsid w:val="00C17DEE"/>
    <w:rsid w:val="00C2008D"/>
    <w:rsid w:val="00C206CD"/>
    <w:rsid w:val="00C21C33"/>
    <w:rsid w:val="00C21CA1"/>
    <w:rsid w:val="00C22DE8"/>
    <w:rsid w:val="00C24DCB"/>
    <w:rsid w:val="00C24EE4"/>
    <w:rsid w:val="00C25F1C"/>
    <w:rsid w:val="00C27786"/>
    <w:rsid w:val="00C27991"/>
    <w:rsid w:val="00C302C9"/>
    <w:rsid w:val="00C30F5F"/>
    <w:rsid w:val="00C3115F"/>
    <w:rsid w:val="00C32523"/>
    <w:rsid w:val="00C335C7"/>
    <w:rsid w:val="00C339AA"/>
    <w:rsid w:val="00C339DB"/>
    <w:rsid w:val="00C35873"/>
    <w:rsid w:val="00C35A15"/>
    <w:rsid w:val="00C364CA"/>
    <w:rsid w:val="00C36841"/>
    <w:rsid w:val="00C4022A"/>
    <w:rsid w:val="00C40442"/>
    <w:rsid w:val="00C40AE9"/>
    <w:rsid w:val="00C414DA"/>
    <w:rsid w:val="00C41DA6"/>
    <w:rsid w:val="00C41F05"/>
    <w:rsid w:val="00C4296D"/>
    <w:rsid w:val="00C429D4"/>
    <w:rsid w:val="00C42C7C"/>
    <w:rsid w:val="00C42E61"/>
    <w:rsid w:val="00C44282"/>
    <w:rsid w:val="00C44302"/>
    <w:rsid w:val="00C44FB4"/>
    <w:rsid w:val="00C45614"/>
    <w:rsid w:val="00C45759"/>
    <w:rsid w:val="00C45DB8"/>
    <w:rsid w:val="00C464C6"/>
    <w:rsid w:val="00C5034B"/>
    <w:rsid w:val="00C50E3C"/>
    <w:rsid w:val="00C51D07"/>
    <w:rsid w:val="00C52303"/>
    <w:rsid w:val="00C52633"/>
    <w:rsid w:val="00C52A12"/>
    <w:rsid w:val="00C53407"/>
    <w:rsid w:val="00C553E8"/>
    <w:rsid w:val="00C558A8"/>
    <w:rsid w:val="00C559B9"/>
    <w:rsid w:val="00C55A13"/>
    <w:rsid w:val="00C561BA"/>
    <w:rsid w:val="00C5724D"/>
    <w:rsid w:val="00C57326"/>
    <w:rsid w:val="00C57F18"/>
    <w:rsid w:val="00C60C9F"/>
    <w:rsid w:val="00C61648"/>
    <w:rsid w:val="00C61810"/>
    <w:rsid w:val="00C627C1"/>
    <w:rsid w:val="00C64137"/>
    <w:rsid w:val="00C64702"/>
    <w:rsid w:val="00C65C78"/>
    <w:rsid w:val="00C66BF6"/>
    <w:rsid w:val="00C66D54"/>
    <w:rsid w:val="00C675F1"/>
    <w:rsid w:val="00C67939"/>
    <w:rsid w:val="00C70220"/>
    <w:rsid w:val="00C719DF"/>
    <w:rsid w:val="00C721AD"/>
    <w:rsid w:val="00C72520"/>
    <w:rsid w:val="00C72FC0"/>
    <w:rsid w:val="00C738FF"/>
    <w:rsid w:val="00C743A0"/>
    <w:rsid w:val="00C747FB"/>
    <w:rsid w:val="00C748FA"/>
    <w:rsid w:val="00C74E9C"/>
    <w:rsid w:val="00C76E25"/>
    <w:rsid w:val="00C7730F"/>
    <w:rsid w:val="00C8106E"/>
    <w:rsid w:val="00C81860"/>
    <w:rsid w:val="00C81DCD"/>
    <w:rsid w:val="00C822AD"/>
    <w:rsid w:val="00C842C1"/>
    <w:rsid w:val="00C84D95"/>
    <w:rsid w:val="00C84F0D"/>
    <w:rsid w:val="00C856FC"/>
    <w:rsid w:val="00C85A10"/>
    <w:rsid w:val="00C864E2"/>
    <w:rsid w:val="00C86F99"/>
    <w:rsid w:val="00C879B9"/>
    <w:rsid w:val="00C905DD"/>
    <w:rsid w:val="00C914AF"/>
    <w:rsid w:val="00C9210F"/>
    <w:rsid w:val="00C9419B"/>
    <w:rsid w:val="00C94255"/>
    <w:rsid w:val="00C94396"/>
    <w:rsid w:val="00C95E87"/>
    <w:rsid w:val="00C96088"/>
    <w:rsid w:val="00C9623F"/>
    <w:rsid w:val="00C96485"/>
    <w:rsid w:val="00C973DF"/>
    <w:rsid w:val="00C9778B"/>
    <w:rsid w:val="00CA0517"/>
    <w:rsid w:val="00CA1EBB"/>
    <w:rsid w:val="00CA2256"/>
    <w:rsid w:val="00CA27A7"/>
    <w:rsid w:val="00CA35C8"/>
    <w:rsid w:val="00CA40A9"/>
    <w:rsid w:val="00CA5671"/>
    <w:rsid w:val="00CA5905"/>
    <w:rsid w:val="00CA69BA"/>
    <w:rsid w:val="00CA774F"/>
    <w:rsid w:val="00CA7A27"/>
    <w:rsid w:val="00CB00F6"/>
    <w:rsid w:val="00CB0779"/>
    <w:rsid w:val="00CB07A2"/>
    <w:rsid w:val="00CB0E49"/>
    <w:rsid w:val="00CB10C7"/>
    <w:rsid w:val="00CB155E"/>
    <w:rsid w:val="00CB25BC"/>
    <w:rsid w:val="00CB2D2E"/>
    <w:rsid w:val="00CB3F53"/>
    <w:rsid w:val="00CB4342"/>
    <w:rsid w:val="00CB44E0"/>
    <w:rsid w:val="00CB47E5"/>
    <w:rsid w:val="00CB4AE4"/>
    <w:rsid w:val="00CB6832"/>
    <w:rsid w:val="00CB706C"/>
    <w:rsid w:val="00CB7CEE"/>
    <w:rsid w:val="00CC0093"/>
    <w:rsid w:val="00CC0349"/>
    <w:rsid w:val="00CC07AE"/>
    <w:rsid w:val="00CC0FC6"/>
    <w:rsid w:val="00CC1E2A"/>
    <w:rsid w:val="00CC1E90"/>
    <w:rsid w:val="00CC2A26"/>
    <w:rsid w:val="00CC2CAA"/>
    <w:rsid w:val="00CC2E34"/>
    <w:rsid w:val="00CC3D19"/>
    <w:rsid w:val="00CC43A6"/>
    <w:rsid w:val="00CC4CEC"/>
    <w:rsid w:val="00CC51B0"/>
    <w:rsid w:val="00CC6A3A"/>
    <w:rsid w:val="00CC6D43"/>
    <w:rsid w:val="00CC6E0D"/>
    <w:rsid w:val="00CD0EB8"/>
    <w:rsid w:val="00CD1255"/>
    <w:rsid w:val="00CD12D0"/>
    <w:rsid w:val="00CD1C61"/>
    <w:rsid w:val="00CD1C81"/>
    <w:rsid w:val="00CD308D"/>
    <w:rsid w:val="00CD3E28"/>
    <w:rsid w:val="00CD3EEA"/>
    <w:rsid w:val="00CD4792"/>
    <w:rsid w:val="00CD5807"/>
    <w:rsid w:val="00CD6D61"/>
    <w:rsid w:val="00CD7010"/>
    <w:rsid w:val="00CE06A0"/>
    <w:rsid w:val="00CE15C1"/>
    <w:rsid w:val="00CE1CB8"/>
    <w:rsid w:val="00CE1FB2"/>
    <w:rsid w:val="00CE2303"/>
    <w:rsid w:val="00CE26E2"/>
    <w:rsid w:val="00CE2A9D"/>
    <w:rsid w:val="00CE3908"/>
    <w:rsid w:val="00CE410D"/>
    <w:rsid w:val="00CE4C76"/>
    <w:rsid w:val="00CE4F2C"/>
    <w:rsid w:val="00CE5131"/>
    <w:rsid w:val="00CE764D"/>
    <w:rsid w:val="00CF069E"/>
    <w:rsid w:val="00CF1169"/>
    <w:rsid w:val="00CF2A10"/>
    <w:rsid w:val="00CF3EFA"/>
    <w:rsid w:val="00CF516F"/>
    <w:rsid w:val="00CF51EE"/>
    <w:rsid w:val="00CF5647"/>
    <w:rsid w:val="00CF5913"/>
    <w:rsid w:val="00CF6503"/>
    <w:rsid w:val="00CF6A34"/>
    <w:rsid w:val="00D002A0"/>
    <w:rsid w:val="00D002AB"/>
    <w:rsid w:val="00D0073D"/>
    <w:rsid w:val="00D01762"/>
    <w:rsid w:val="00D017DD"/>
    <w:rsid w:val="00D01A67"/>
    <w:rsid w:val="00D02D0B"/>
    <w:rsid w:val="00D0365F"/>
    <w:rsid w:val="00D04390"/>
    <w:rsid w:val="00D04828"/>
    <w:rsid w:val="00D04C3D"/>
    <w:rsid w:val="00D059BA"/>
    <w:rsid w:val="00D11281"/>
    <w:rsid w:val="00D11C79"/>
    <w:rsid w:val="00D123E3"/>
    <w:rsid w:val="00D12600"/>
    <w:rsid w:val="00D1421D"/>
    <w:rsid w:val="00D15002"/>
    <w:rsid w:val="00D16E38"/>
    <w:rsid w:val="00D17325"/>
    <w:rsid w:val="00D20A67"/>
    <w:rsid w:val="00D220A9"/>
    <w:rsid w:val="00D223B2"/>
    <w:rsid w:val="00D23177"/>
    <w:rsid w:val="00D23DB6"/>
    <w:rsid w:val="00D247C9"/>
    <w:rsid w:val="00D2495F"/>
    <w:rsid w:val="00D24D4D"/>
    <w:rsid w:val="00D2576D"/>
    <w:rsid w:val="00D26C6E"/>
    <w:rsid w:val="00D31ADD"/>
    <w:rsid w:val="00D32693"/>
    <w:rsid w:val="00D329AD"/>
    <w:rsid w:val="00D32D2A"/>
    <w:rsid w:val="00D33449"/>
    <w:rsid w:val="00D33F30"/>
    <w:rsid w:val="00D34599"/>
    <w:rsid w:val="00D35012"/>
    <w:rsid w:val="00D36205"/>
    <w:rsid w:val="00D368E5"/>
    <w:rsid w:val="00D375E5"/>
    <w:rsid w:val="00D3763F"/>
    <w:rsid w:val="00D40011"/>
    <w:rsid w:val="00D401A3"/>
    <w:rsid w:val="00D4089B"/>
    <w:rsid w:val="00D40926"/>
    <w:rsid w:val="00D41D2E"/>
    <w:rsid w:val="00D41DB3"/>
    <w:rsid w:val="00D4284D"/>
    <w:rsid w:val="00D4364E"/>
    <w:rsid w:val="00D438F7"/>
    <w:rsid w:val="00D44816"/>
    <w:rsid w:val="00D45E8E"/>
    <w:rsid w:val="00D47FFE"/>
    <w:rsid w:val="00D5110F"/>
    <w:rsid w:val="00D5475F"/>
    <w:rsid w:val="00D54E5F"/>
    <w:rsid w:val="00D55A09"/>
    <w:rsid w:val="00D56390"/>
    <w:rsid w:val="00D56B66"/>
    <w:rsid w:val="00D56DC0"/>
    <w:rsid w:val="00D5710B"/>
    <w:rsid w:val="00D5745C"/>
    <w:rsid w:val="00D57555"/>
    <w:rsid w:val="00D6061E"/>
    <w:rsid w:val="00D60AF8"/>
    <w:rsid w:val="00D61285"/>
    <w:rsid w:val="00D61D63"/>
    <w:rsid w:val="00D63C07"/>
    <w:rsid w:val="00D64635"/>
    <w:rsid w:val="00D651D7"/>
    <w:rsid w:val="00D656F3"/>
    <w:rsid w:val="00D657A2"/>
    <w:rsid w:val="00D658B0"/>
    <w:rsid w:val="00D6609C"/>
    <w:rsid w:val="00D66A1F"/>
    <w:rsid w:val="00D66C90"/>
    <w:rsid w:val="00D67372"/>
    <w:rsid w:val="00D70458"/>
    <w:rsid w:val="00D71BF6"/>
    <w:rsid w:val="00D7247B"/>
    <w:rsid w:val="00D726ED"/>
    <w:rsid w:val="00D72803"/>
    <w:rsid w:val="00D734DB"/>
    <w:rsid w:val="00D7381F"/>
    <w:rsid w:val="00D7582E"/>
    <w:rsid w:val="00D775CE"/>
    <w:rsid w:val="00D778EF"/>
    <w:rsid w:val="00D77CE3"/>
    <w:rsid w:val="00D812C5"/>
    <w:rsid w:val="00D8179E"/>
    <w:rsid w:val="00D822E9"/>
    <w:rsid w:val="00D82EBB"/>
    <w:rsid w:val="00D83068"/>
    <w:rsid w:val="00D83C7D"/>
    <w:rsid w:val="00D84C6D"/>
    <w:rsid w:val="00D86DC8"/>
    <w:rsid w:val="00D9011A"/>
    <w:rsid w:val="00D9043D"/>
    <w:rsid w:val="00D904F3"/>
    <w:rsid w:val="00D91F97"/>
    <w:rsid w:val="00D92185"/>
    <w:rsid w:val="00D923E8"/>
    <w:rsid w:val="00D925D5"/>
    <w:rsid w:val="00D92900"/>
    <w:rsid w:val="00D9313F"/>
    <w:rsid w:val="00D9335F"/>
    <w:rsid w:val="00D94049"/>
    <w:rsid w:val="00D9614C"/>
    <w:rsid w:val="00D96DB8"/>
    <w:rsid w:val="00DA0DD5"/>
    <w:rsid w:val="00DA1EAB"/>
    <w:rsid w:val="00DA1FC3"/>
    <w:rsid w:val="00DA4238"/>
    <w:rsid w:val="00DA5605"/>
    <w:rsid w:val="00DA5C38"/>
    <w:rsid w:val="00DA7E3F"/>
    <w:rsid w:val="00DB00D3"/>
    <w:rsid w:val="00DB0602"/>
    <w:rsid w:val="00DB205B"/>
    <w:rsid w:val="00DB2F06"/>
    <w:rsid w:val="00DB3C77"/>
    <w:rsid w:val="00DB43AD"/>
    <w:rsid w:val="00DB4FB7"/>
    <w:rsid w:val="00DB58A5"/>
    <w:rsid w:val="00DB5946"/>
    <w:rsid w:val="00DB62A7"/>
    <w:rsid w:val="00DB6A62"/>
    <w:rsid w:val="00DB78AE"/>
    <w:rsid w:val="00DC04F1"/>
    <w:rsid w:val="00DC0C64"/>
    <w:rsid w:val="00DC1D00"/>
    <w:rsid w:val="00DC1EBA"/>
    <w:rsid w:val="00DC20E0"/>
    <w:rsid w:val="00DC283B"/>
    <w:rsid w:val="00DC39DF"/>
    <w:rsid w:val="00DC3FC9"/>
    <w:rsid w:val="00DC6908"/>
    <w:rsid w:val="00DC71BE"/>
    <w:rsid w:val="00DC75C1"/>
    <w:rsid w:val="00DC7881"/>
    <w:rsid w:val="00DC7E48"/>
    <w:rsid w:val="00DD0421"/>
    <w:rsid w:val="00DD15EE"/>
    <w:rsid w:val="00DD25AE"/>
    <w:rsid w:val="00DD3440"/>
    <w:rsid w:val="00DD369D"/>
    <w:rsid w:val="00DD3DF2"/>
    <w:rsid w:val="00DD40E5"/>
    <w:rsid w:val="00DD4634"/>
    <w:rsid w:val="00DD52D8"/>
    <w:rsid w:val="00DD6A61"/>
    <w:rsid w:val="00DE2668"/>
    <w:rsid w:val="00DE2688"/>
    <w:rsid w:val="00DE45FB"/>
    <w:rsid w:val="00DE476D"/>
    <w:rsid w:val="00DE56C9"/>
    <w:rsid w:val="00DE58F5"/>
    <w:rsid w:val="00DE6A12"/>
    <w:rsid w:val="00DE6F3C"/>
    <w:rsid w:val="00DE708E"/>
    <w:rsid w:val="00DF20A4"/>
    <w:rsid w:val="00DF36AF"/>
    <w:rsid w:val="00DF3BEE"/>
    <w:rsid w:val="00DF5B20"/>
    <w:rsid w:val="00DF677D"/>
    <w:rsid w:val="00DF6F65"/>
    <w:rsid w:val="00DF73FD"/>
    <w:rsid w:val="00E00270"/>
    <w:rsid w:val="00E01049"/>
    <w:rsid w:val="00E016B5"/>
    <w:rsid w:val="00E0170F"/>
    <w:rsid w:val="00E01C95"/>
    <w:rsid w:val="00E02EC6"/>
    <w:rsid w:val="00E0322F"/>
    <w:rsid w:val="00E0329B"/>
    <w:rsid w:val="00E03607"/>
    <w:rsid w:val="00E04A9A"/>
    <w:rsid w:val="00E05C4C"/>
    <w:rsid w:val="00E06050"/>
    <w:rsid w:val="00E06F70"/>
    <w:rsid w:val="00E07AAA"/>
    <w:rsid w:val="00E07B35"/>
    <w:rsid w:val="00E11027"/>
    <w:rsid w:val="00E11D91"/>
    <w:rsid w:val="00E120C4"/>
    <w:rsid w:val="00E121C4"/>
    <w:rsid w:val="00E13294"/>
    <w:rsid w:val="00E13D03"/>
    <w:rsid w:val="00E15492"/>
    <w:rsid w:val="00E15857"/>
    <w:rsid w:val="00E15876"/>
    <w:rsid w:val="00E201EB"/>
    <w:rsid w:val="00E2120D"/>
    <w:rsid w:val="00E21490"/>
    <w:rsid w:val="00E21C3A"/>
    <w:rsid w:val="00E231F9"/>
    <w:rsid w:val="00E23262"/>
    <w:rsid w:val="00E2367E"/>
    <w:rsid w:val="00E236CC"/>
    <w:rsid w:val="00E24571"/>
    <w:rsid w:val="00E2494C"/>
    <w:rsid w:val="00E24962"/>
    <w:rsid w:val="00E24AC2"/>
    <w:rsid w:val="00E24B99"/>
    <w:rsid w:val="00E24E47"/>
    <w:rsid w:val="00E25697"/>
    <w:rsid w:val="00E257B9"/>
    <w:rsid w:val="00E257DD"/>
    <w:rsid w:val="00E25863"/>
    <w:rsid w:val="00E26401"/>
    <w:rsid w:val="00E27D7A"/>
    <w:rsid w:val="00E30709"/>
    <w:rsid w:val="00E30851"/>
    <w:rsid w:val="00E31F62"/>
    <w:rsid w:val="00E32A3D"/>
    <w:rsid w:val="00E33679"/>
    <w:rsid w:val="00E33ACF"/>
    <w:rsid w:val="00E340D9"/>
    <w:rsid w:val="00E343D0"/>
    <w:rsid w:val="00E36E1C"/>
    <w:rsid w:val="00E37425"/>
    <w:rsid w:val="00E40063"/>
    <w:rsid w:val="00E40C57"/>
    <w:rsid w:val="00E41882"/>
    <w:rsid w:val="00E41BA3"/>
    <w:rsid w:val="00E41CB6"/>
    <w:rsid w:val="00E422C6"/>
    <w:rsid w:val="00E423B7"/>
    <w:rsid w:val="00E423FC"/>
    <w:rsid w:val="00E42D8F"/>
    <w:rsid w:val="00E43392"/>
    <w:rsid w:val="00E438C8"/>
    <w:rsid w:val="00E43DDB"/>
    <w:rsid w:val="00E4439F"/>
    <w:rsid w:val="00E445BC"/>
    <w:rsid w:val="00E44C6A"/>
    <w:rsid w:val="00E46297"/>
    <w:rsid w:val="00E46EF8"/>
    <w:rsid w:val="00E5016C"/>
    <w:rsid w:val="00E504D9"/>
    <w:rsid w:val="00E50588"/>
    <w:rsid w:val="00E50651"/>
    <w:rsid w:val="00E50C5B"/>
    <w:rsid w:val="00E5119E"/>
    <w:rsid w:val="00E513E1"/>
    <w:rsid w:val="00E52DA8"/>
    <w:rsid w:val="00E52E2D"/>
    <w:rsid w:val="00E531B8"/>
    <w:rsid w:val="00E531F6"/>
    <w:rsid w:val="00E53282"/>
    <w:rsid w:val="00E56B1E"/>
    <w:rsid w:val="00E571CA"/>
    <w:rsid w:val="00E57E2D"/>
    <w:rsid w:val="00E60D5E"/>
    <w:rsid w:val="00E61087"/>
    <w:rsid w:val="00E61623"/>
    <w:rsid w:val="00E61D6D"/>
    <w:rsid w:val="00E62E8F"/>
    <w:rsid w:val="00E63C5F"/>
    <w:rsid w:val="00E64338"/>
    <w:rsid w:val="00E64D0B"/>
    <w:rsid w:val="00E64F6D"/>
    <w:rsid w:val="00E65238"/>
    <w:rsid w:val="00E66725"/>
    <w:rsid w:val="00E669AC"/>
    <w:rsid w:val="00E6746E"/>
    <w:rsid w:val="00E67EA9"/>
    <w:rsid w:val="00E70841"/>
    <w:rsid w:val="00E70E6F"/>
    <w:rsid w:val="00E7209E"/>
    <w:rsid w:val="00E72100"/>
    <w:rsid w:val="00E7224F"/>
    <w:rsid w:val="00E731DE"/>
    <w:rsid w:val="00E74142"/>
    <w:rsid w:val="00E74270"/>
    <w:rsid w:val="00E747A4"/>
    <w:rsid w:val="00E748D5"/>
    <w:rsid w:val="00E748F1"/>
    <w:rsid w:val="00E74D4A"/>
    <w:rsid w:val="00E75C29"/>
    <w:rsid w:val="00E76505"/>
    <w:rsid w:val="00E77DEE"/>
    <w:rsid w:val="00E77F31"/>
    <w:rsid w:val="00E8073F"/>
    <w:rsid w:val="00E819D7"/>
    <w:rsid w:val="00E8242D"/>
    <w:rsid w:val="00E82A9E"/>
    <w:rsid w:val="00E84D96"/>
    <w:rsid w:val="00E851D9"/>
    <w:rsid w:val="00E85798"/>
    <w:rsid w:val="00E85840"/>
    <w:rsid w:val="00E858DC"/>
    <w:rsid w:val="00E85B98"/>
    <w:rsid w:val="00E86146"/>
    <w:rsid w:val="00E86B88"/>
    <w:rsid w:val="00E9073A"/>
    <w:rsid w:val="00E91374"/>
    <w:rsid w:val="00E91FF9"/>
    <w:rsid w:val="00E927B0"/>
    <w:rsid w:val="00E95539"/>
    <w:rsid w:val="00E95709"/>
    <w:rsid w:val="00E959D9"/>
    <w:rsid w:val="00E96242"/>
    <w:rsid w:val="00E964C2"/>
    <w:rsid w:val="00E96EF3"/>
    <w:rsid w:val="00E96F45"/>
    <w:rsid w:val="00E9700C"/>
    <w:rsid w:val="00E97AA7"/>
    <w:rsid w:val="00E97FA4"/>
    <w:rsid w:val="00EA02DC"/>
    <w:rsid w:val="00EA1123"/>
    <w:rsid w:val="00EA22CB"/>
    <w:rsid w:val="00EA3B8D"/>
    <w:rsid w:val="00EA3FCC"/>
    <w:rsid w:val="00EA4080"/>
    <w:rsid w:val="00EA4922"/>
    <w:rsid w:val="00EA509D"/>
    <w:rsid w:val="00EA6E6A"/>
    <w:rsid w:val="00EA734D"/>
    <w:rsid w:val="00EA78B3"/>
    <w:rsid w:val="00EB0B9F"/>
    <w:rsid w:val="00EB1448"/>
    <w:rsid w:val="00EB296A"/>
    <w:rsid w:val="00EB3166"/>
    <w:rsid w:val="00EB3ACD"/>
    <w:rsid w:val="00EB410D"/>
    <w:rsid w:val="00EB573C"/>
    <w:rsid w:val="00EB684E"/>
    <w:rsid w:val="00EB718F"/>
    <w:rsid w:val="00EB775C"/>
    <w:rsid w:val="00EB7BFE"/>
    <w:rsid w:val="00EB7D37"/>
    <w:rsid w:val="00EB7D91"/>
    <w:rsid w:val="00EC0697"/>
    <w:rsid w:val="00EC0A44"/>
    <w:rsid w:val="00EC0D24"/>
    <w:rsid w:val="00EC27AE"/>
    <w:rsid w:val="00EC418A"/>
    <w:rsid w:val="00EC422D"/>
    <w:rsid w:val="00EC4B82"/>
    <w:rsid w:val="00EC4E5F"/>
    <w:rsid w:val="00EC5093"/>
    <w:rsid w:val="00EC54AF"/>
    <w:rsid w:val="00EC5715"/>
    <w:rsid w:val="00EC686E"/>
    <w:rsid w:val="00EC6EA1"/>
    <w:rsid w:val="00EC7FA7"/>
    <w:rsid w:val="00ED000B"/>
    <w:rsid w:val="00ED030A"/>
    <w:rsid w:val="00ED0891"/>
    <w:rsid w:val="00ED1CE1"/>
    <w:rsid w:val="00ED31DA"/>
    <w:rsid w:val="00ED371B"/>
    <w:rsid w:val="00ED37CA"/>
    <w:rsid w:val="00ED4B5D"/>
    <w:rsid w:val="00ED5044"/>
    <w:rsid w:val="00ED73FC"/>
    <w:rsid w:val="00ED7BA7"/>
    <w:rsid w:val="00ED7D5F"/>
    <w:rsid w:val="00EE16EC"/>
    <w:rsid w:val="00EE17BF"/>
    <w:rsid w:val="00EE30D2"/>
    <w:rsid w:val="00EE423F"/>
    <w:rsid w:val="00EE4B38"/>
    <w:rsid w:val="00EE53AA"/>
    <w:rsid w:val="00EE5BA3"/>
    <w:rsid w:val="00EE5F45"/>
    <w:rsid w:val="00EE69BC"/>
    <w:rsid w:val="00EE7A21"/>
    <w:rsid w:val="00EF06F5"/>
    <w:rsid w:val="00EF157C"/>
    <w:rsid w:val="00EF171F"/>
    <w:rsid w:val="00EF1A9D"/>
    <w:rsid w:val="00EF1E9A"/>
    <w:rsid w:val="00EF24B1"/>
    <w:rsid w:val="00EF2697"/>
    <w:rsid w:val="00EF3357"/>
    <w:rsid w:val="00EF4266"/>
    <w:rsid w:val="00EF428C"/>
    <w:rsid w:val="00EF5362"/>
    <w:rsid w:val="00EF544B"/>
    <w:rsid w:val="00EF5568"/>
    <w:rsid w:val="00EF6387"/>
    <w:rsid w:val="00EF77B8"/>
    <w:rsid w:val="00EF784C"/>
    <w:rsid w:val="00F00087"/>
    <w:rsid w:val="00F00556"/>
    <w:rsid w:val="00F00DC3"/>
    <w:rsid w:val="00F012C6"/>
    <w:rsid w:val="00F02799"/>
    <w:rsid w:val="00F02C64"/>
    <w:rsid w:val="00F04515"/>
    <w:rsid w:val="00F05A00"/>
    <w:rsid w:val="00F05F35"/>
    <w:rsid w:val="00F05F48"/>
    <w:rsid w:val="00F06570"/>
    <w:rsid w:val="00F06DCB"/>
    <w:rsid w:val="00F1048F"/>
    <w:rsid w:val="00F108F5"/>
    <w:rsid w:val="00F10B3A"/>
    <w:rsid w:val="00F11E21"/>
    <w:rsid w:val="00F12044"/>
    <w:rsid w:val="00F137A3"/>
    <w:rsid w:val="00F13CFD"/>
    <w:rsid w:val="00F13DC0"/>
    <w:rsid w:val="00F14AC2"/>
    <w:rsid w:val="00F14EFC"/>
    <w:rsid w:val="00F1504E"/>
    <w:rsid w:val="00F152BF"/>
    <w:rsid w:val="00F17E69"/>
    <w:rsid w:val="00F20121"/>
    <w:rsid w:val="00F2243A"/>
    <w:rsid w:val="00F231C0"/>
    <w:rsid w:val="00F23BEB"/>
    <w:rsid w:val="00F23C20"/>
    <w:rsid w:val="00F23C7F"/>
    <w:rsid w:val="00F24638"/>
    <w:rsid w:val="00F25285"/>
    <w:rsid w:val="00F25EF2"/>
    <w:rsid w:val="00F26993"/>
    <w:rsid w:val="00F26D8B"/>
    <w:rsid w:val="00F27C0F"/>
    <w:rsid w:val="00F27E42"/>
    <w:rsid w:val="00F300BF"/>
    <w:rsid w:val="00F31760"/>
    <w:rsid w:val="00F31F28"/>
    <w:rsid w:val="00F324C0"/>
    <w:rsid w:val="00F3324E"/>
    <w:rsid w:val="00F335FC"/>
    <w:rsid w:val="00F33E9E"/>
    <w:rsid w:val="00F3417E"/>
    <w:rsid w:val="00F36496"/>
    <w:rsid w:val="00F36A1C"/>
    <w:rsid w:val="00F36AD8"/>
    <w:rsid w:val="00F37520"/>
    <w:rsid w:val="00F37920"/>
    <w:rsid w:val="00F379E1"/>
    <w:rsid w:val="00F40063"/>
    <w:rsid w:val="00F40210"/>
    <w:rsid w:val="00F403B5"/>
    <w:rsid w:val="00F40DF3"/>
    <w:rsid w:val="00F413BD"/>
    <w:rsid w:val="00F416FE"/>
    <w:rsid w:val="00F419DB"/>
    <w:rsid w:val="00F422F0"/>
    <w:rsid w:val="00F43A50"/>
    <w:rsid w:val="00F45DF6"/>
    <w:rsid w:val="00F466D1"/>
    <w:rsid w:val="00F46BE4"/>
    <w:rsid w:val="00F46D25"/>
    <w:rsid w:val="00F50330"/>
    <w:rsid w:val="00F51984"/>
    <w:rsid w:val="00F521D0"/>
    <w:rsid w:val="00F54E08"/>
    <w:rsid w:val="00F54F36"/>
    <w:rsid w:val="00F5539E"/>
    <w:rsid w:val="00F556B4"/>
    <w:rsid w:val="00F55B0A"/>
    <w:rsid w:val="00F55B40"/>
    <w:rsid w:val="00F55D59"/>
    <w:rsid w:val="00F55DF6"/>
    <w:rsid w:val="00F55EDE"/>
    <w:rsid w:val="00F5623E"/>
    <w:rsid w:val="00F57171"/>
    <w:rsid w:val="00F57613"/>
    <w:rsid w:val="00F57710"/>
    <w:rsid w:val="00F57846"/>
    <w:rsid w:val="00F57E3F"/>
    <w:rsid w:val="00F6028A"/>
    <w:rsid w:val="00F61D3D"/>
    <w:rsid w:val="00F620DC"/>
    <w:rsid w:val="00F63759"/>
    <w:rsid w:val="00F64BD9"/>
    <w:rsid w:val="00F64CBE"/>
    <w:rsid w:val="00F6502C"/>
    <w:rsid w:val="00F66E54"/>
    <w:rsid w:val="00F6774E"/>
    <w:rsid w:val="00F67DB8"/>
    <w:rsid w:val="00F703DE"/>
    <w:rsid w:val="00F707D3"/>
    <w:rsid w:val="00F71841"/>
    <w:rsid w:val="00F726BD"/>
    <w:rsid w:val="00F72D09"/>
    <w:rsid w:val="00F73D89"/>
    <w:rsid w:val="00F745CD"/>
    <w:rsid w:val="00F74785"/>
    <w:rsid w:val="00F74F51"/>
    <w:rsid w:val="00F757FB"/>
    <w:rsid w:val="00F7663C"/>
    <w:rsid w:val="00F8044F"/>
    <w:rsid w:val="00F8050E"/>
    <w:rsid w:val="00F80D14"/>
    <w:rsid w:val="00F81A63"/>
    <w:rsid w:val="00F82457"/>
    <w:rsid w:val="00F82489"/>
    <w:rsid w:val="00F84176"/>
    <w:rsid w:val="00F84C00"/>
    <w:rsid w:val="00F84CD7"/>
    <w:rsid w:val="00F84E8A"/>
    <w:rsid w:val="00F850B0"/>
    <w:rsid w:val="00F85E35"/>
    <w:rsid w:val="00F866C4"/>
    <w:rsid w:val="00F86F73"/>
    <w:rsid w:val="00F87CD1"/>
    <w:rsid w:val="00F90756"/>
    <w:rsid w:val="00F91C77"/>
    <w:rsid w:val="00F92431"/>
    <w:rsid w:val="00F924FA"/>
    <w:rsid w:val="00F9308D"/>
    <w:rsid w:val="00F93884"/>
    <w:rsid w:val="00F94E72"/>
    <w:rsid w:val="00F952D6"/>
    <w:rsid w:val="00F95900"/>
    <w:rsid w:val="00F961F6"/>
    <w:rsid w:val="00F965B6"/>
    <w:rsid w:val="00F97DE2"/>
    <w:rsid w:val="00FA009A"/>
    <w:rsid w:val="00FA0382"/>
    <w:rsid w:val="00FA09AC"/>
    <w:rsid w:val="00FA14DA"/>
    <w:rsid w:val="00FA253C"/>
    <w:rsid w:val="00FA2C6C"/>
    <w:rsid w:val="00FA36A8"/>
    <w:rsid w:val="00FA4360"/>
    <w:rsid w:val="00FA44EB"/>
    <w:rsid w:val="00FA456A"/>
    <w:rsid w:val="00FA4813"/>
    <w:rsid w:val="00FA5202"/>
    <w:rsid w:val="00FA57C4"/>
    <w:rsid w:val="00FA6AA0"/>
    <w:rsid w:val="00FA6D5F"/>
    <w:rsid w:val="00FA7FA2"/>
    <w:rsid w:val="00FB017F"/>
    <w:rsid w:val="00FB04F5"/>
    <w:rsid w:val="00FB0F9A"/>
    <w:rsid w:val="00FB1636"/>
    <w:rsid w:val="00FB1B61"/>
    <w:rsid w:val="00FB2433"/>
    <w:rsid w:val="00FB3B0E"/>
    <w:rsid w:val="00FB464E"/>
    <w:rsid w:val="00FB4AF4"/>
    <w:rsid w:val="00FB7C1C"/>
    <w:rsid w:val="00FC0B7F"/>
    <w:rsid w:val="00FC0DF5"/>
    <w:rsid w:val="00FC152F"/>
    <w:rsid w:val="00FC1B4D"/>
    <w:rsid w:val="00FC1FCA"/>
    <w:rsid w:val="00FC3B11"/>
    <w:rsid w:val="00FC4713"/>
    <w:rsid w:val="00FC48A5"/>
    <w:rsid w:val="00FC4D2C"/>
    <w:rsid w:val="00FC4F41"/>
    <w:rsid w:val="00FC4F94"/>
    <w:rsid w:val="00FC5D0F"/>
    <w:rsid w:val="00FD06A4"/>
    <w:rsid w:val="00FD085B"/>
    <w:rsid w:val="00FD09A4"/>
    <w:rsid w:val="00FD23DD"/>
    <w:rsid w:val="00FD2DD5"/>
    <w:rsid w:val="00FD2DDC"/>
    <w:rsid w:val="00FD2F29"/>
    <w:rsid w:val="00FD3ADB"/>
    <w:rsid w:val="00FD3CBA"/>
    <w:rsid w:val="00FD5298"/>
    <w:rsid w:val="00FD594E"/>
    <w:rsid w:val="00FD661A"/>
    <w:rsid w:val="00FD673F"/>
    <w:rsid w:val="00FD7184"/>
    <w:rsid w:val="00FD78CB"/>
    <w:rsid w:val="00FE004E"/>
    <w:rsid w:val="00FE036B"/>
    <w:rsid w:val="00FE0CD3"/>
    <w:rsid w:val="00FE16E4"/>
    <w:rsid w:val="00FE2271"/>
    <w:rsid w:val="00FE2293"/>
    <w:rsid w:val="00FE2318"/>
    <w:rsid w:val="00FE2364"/>
    <w:rsid w:val="00FE3EF7"/>
    <w:rsid w:val="00FE415E"/>
    <w:rsid w:val="00FE425C"/>
    <w:rsid w:val="00FE442C"/>
    <w:rsid w:val="00FE4BA8"/>
    <w:rsid w:val="00FE5057"/>
    <w:rsid w:val="00FE5F31"/>
    <w:rsid w:val="00FE6180"/>
    <w:rsid w:val="00FE6514"/>
    <w:rsid w:val="00FE6D6E"/>
    <w:rsid w:val="00FE7A83"/>
    <w:rsid w:val="00FF0103"/>
    <w:rsid w:val="00FF36E5"/>
    <w:rsid w:val="00FF37D9"/>
    <w:rsid w:val="00FF415B"/>
    <w:rsid w:val="00FF558C"/>
    <w:rsid w:val="00FF7D2E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9"/>
    <o:shapelayout v:ext="edit">
      <o:idmap v:ext="edit" data="1"/>
    </o:shapelayout>
  </w:shapeDefaults>
  <w:decimalSymbol w:val="."/>
  <w:listSeparator w:val=","/>
  <w15:docId w15:val="{B30C4359-B909-45EE-8777-11D29C1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3407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AC3407"/>
    <w:pPr>
      <w:keepNext/>
      <w:ind w:left="-18" w:right="-108" w:firstLine="18"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AC3407"/>
    <w:pPr>
      <w:keepNext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AC3407"/>
    <w:pPr>
      <w:keepNext/>
      <w:jc w:val="thaiDistribute"/>
      <w:outlineLvl w:val="2"/>
    </w:pPr>
    <w:rPr>
      <w:rFonts w:ascii="Angsana New" w:hAnsi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AC3407"/>
    <w:pPr>
      <w:keepNext/>
      <w:jc w:val="center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AC3407"/>
    <w:pPr>
      <w:keepNext/>
      <w:jc w:val="thaiDistribute"/>
      <w:outlineLvl w:val="4"/>
    </w:pPr>
    <w:rPr>
      <w:rFonts w:ascii="Angsana New" w:hAnsi="Angsana New"/>
      <w:b/>
      <w:bCs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AC3407"/>
    <w:pPr>
      <w:keepNext/>
      <w:jc w:val="thaiDistribute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qFormat/>
    <w:rsid w:val="00AC3407"/>
    <w:pPr>
      <w:keepNext/>
      <w:jc w:val="thaiDistribute"/>
      <w:outlineLvl w:val="6"/>
    </w:pPr>
    <w:rPr>
      <w:rFonts w:ascii="Angsana New" w:hAnsi="Angsana New"/>
      <w:b/>
      <w:bCs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AC3407"/>
    <w:pPr>
      <w:keepNext/>
      <w:jc w:val="center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AC3407"/>
    <w:pPr>
      <w:keepNext/>
      <w:pBdr>
        <w:bottom w:val="single" w:sz="4" w:space="1" w:color="auto"/>
      </w:pBdr>
      <w:ind w:right="-126"/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C34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C3407"/>
  </w:style>
  <w:style w:type="paragraph" w:styleId="Header">
    <w:name w:val="header"/>
    <w:basedOn w:val="Normal"/>
    <w:link w:val="HeaderChar"/>
    <w:rsid w:val="00AC3407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rsid w:val="00AC3407"/>
    <w:pPr>
      <w:ind w:left="360" w:hanging="360"/>
    </w:pPr>
  </w:style>
  <w:style w:type="paragraph" w:styleId="BodyText">
    <w:name w:val="Body Text"/>
    <w:basedOn w:val="Normal"/>
    <w:rsid w:val="00AC3407"/>
    <w:pPr>
      <w:overflowPunct/>
      <w:autoSpaceDE/>
      <w:autoSpaceDN/>
      <w:adjustRightInd/>
      <w:jc w:val="thaiDistribute"/>
      <w:textAlignment w:val="auto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AC3407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Indent">
    <w:name w:val="Body Text Indent"/>
    <w:basedOn w:val="Normal"/>
    <w:rsid w:val="00AC3407"/>
    <w:pPr>
      <w:tabs>
        <w:tab w:val="left" w:pos="360"/>
        <w:tab w:val="left" w:pos="2880"/>
      </w:tabs>
      <w:spacing w:before="120" w:after="24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AC3407"/>
    <w:pPr>
      <w:tabs>
        <w:tab w:val="left" w:pos="900"/>
      </w:tabs>
      <w:spacing w:before="120" w:after="120"/>
      <w:ind w:left="360" w:right="58"/>
      <w:jc w:val="thaiDistribute"/>
    </w:pPr>
    <w:rPr>
      <w:rFonts w:ascii="Angsana New" w:hAnsi="Angsana New"/>
      <w:sz w:val="32"/>
      <w:szCs w:val="32"/>
    </w:rPr>
  </w:style>
  <w:style w:type="paragraph" w:customStyle="1" w:styleId="a">
    <w:name w:val="???????????"/>
    <w:basedOn w:val="Normal"/>
    <w:rsid w:val="008F469E"/>
    <w:pPr>
      <w:ind w:right="386"/>
    </w:pPr>
    <w:rPr>
      <w:rFonts w:cs="CordiaUPC"/>
      <w:sz w:val="28"/>
      <w:szCs w:val="28"/>
    </w:rPr>
  </w:style>
  <w:style w:type="paragraph" w:styleId="Caption">
    <w:name w:val="caption"/>
    <w:basedOn w:val="Normal"/>
    <w:next w:val="Normal"/>
    <w:qFormat/>
    <w:rsid w:val="00F64BD9"/>
    <w:pPr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7D15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093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B296A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E036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F50EC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5F50EC"/>
    <w:rPr>
      <w:rFonts w:asci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701C6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01C61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977EF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E0D59"/>
    <w:pPr>
      <w:ind w:left="720"/>
      <w:contextualSpacing/>
    </w:pPr>
    <w:rPr>
      <w:szCs w:val="30"/>
    </w:rPr>
  </w:style>
  <w:style w:type="paragraph" w:customStyle="1" w:styleId="yiv147913816msonormal">
    <w:name w:val="yiv147913816msonormal"/>
    <w:basedOn w:val="Normal"/>
    <w:rsid w:val="00273D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273D07"/>
  </w:style>
  <w:style w:type="paragraph" w:styleId="BodyTextIndent2">
    <w:name w:val="Body Text Indent 2"/>
    <w:basedOn w:val="Normal"/>
    <w:link w:val="BodyTextIndent2Char"/>
    <w:rsid w:val="00B26081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B26081"/>
    <w:rPr>
      <w:rFonts w:ascii="Times New Roman"/>
      <w:sz w:val="24"/>
      <w:szCs w:val="30"/>
    </w:rPr>
  </w:style>
  <w:style w:type="paragraph" w:customStyle="1" w:styleId="block">
    <w:name w:val="block"/>
    <w:aliases w:val="b"/>
    <w:basedOn w:val="BodyText"/>
    <w:rsid w:val="00C40442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21">
    <w:name w:val="2.1"/>
    <w:basedOn w:val="Normal"/>
    <w:rsid w:val="00C40442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paragraph" w:styleId="DocumentMap">
    <w:name w:val="Document Map"/>
    <w:basedOn w:val="Normal"/>
    <w:link w:val="DocumentMapChar"/>
    <w:rsid w:val="00ED089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D0891"/>
    <w:rPr>
      <w:rFonts w:ascii="Tahoma" w:hAnsi="Tahoma"/>
      <w:sz w:val="16"/>
    </w:rPr>
  </w:style>
  <w:style w:type="character" w:customStyle="1" w:styleId="HeaderChar">
    <w:name w:val="Header Char"/>
    <w:link w:val="Header"/>
    <w:rsid w:val="0057338C"/>
    <w:rPr>
      <w:rFonts w:ascii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691CCC"/>
    <w:rPr>
      <w:rFonts w:hAnsi="Times New Roman"/>
      <w:sz w:val="20"/>
      <w:szCs w:val="20"/>
    </w:rPr>
  </w:style>
  <w:style w:type="character" w:customStyle="1" w:styleId="FootnoteTextChar">
    <w:name w:val="Footnote Text Char"/>
    <w:link w:val="FootnoteText"/>
    <w:rsid w:val="00691CCC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rsid w:val="00F620D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620DC"/>
    <w:rPr>
      <w:rFonts w:asci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omsiri.ketthet\Desktop\CNT_FS%20corrections\2008%20Revised%20by%20SK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34233-24C0-4E1F-9C19-8793E43EDD3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143034</vt:lpwstr>
  </property>
  <property fmtid="{D5CDD505-2E9C-101B-9397-08002B2CF9AE}" pid="4" name="OptimizationTime">
    <vt:lpwstr>20190226_1840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2008 Revised by SKT.dot</Template>
  <TotalTime>0</TotalTime>
  <Pages>44</Pages>
  <Words>10760</Words>
  <Characters>61338</Characters>
  <Application>Microsoft Office Word</Application>
  <DocSecurity>0</DocSecurity>
  <Lines>511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 ซินเท็ค คอนสตรัคชั่น จำกัด (มหาชน)</vt:lpstr>
      <vt:lpstr>บริษัท สยาม ซินเท็ค คอนสตรัคชั่น จำกัด (มหาชน)</vt:lpstr>
    </vt:vector>
  </TitlesOfParts>
  <Company>e&amp;y</Company>
  <LinksUpToDate>false</LinksUpToDate>
  <CharactersWithSpaces>71955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 ซินเท็ค คอนสตรัคชั่น จำกัด (มหาชน)</dc:title>
  <dc:creator>YourNameHere</dc:creator>
  <cp:lastModifiedBy>Danita Sirabowornkit</cp:lastModifiedBy>
  <cp:revision>2</cp:revision>
  <cp:lastPrinted>2019-02-25T12:06:00Z</cp:lastPrinted>
  <dcterms:created xsi:type="dcterms:W3CDTF">2019-02-26T10:12:00Z</dcterms:created>
  <dcterms:modified xsi:type="dcterms:W3CDTF">2019-02-26T10:12:00Z</dcterms:modified>
</cp:coreProperties>
</file>