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29ABCE" w14:textId="77777777" w:rsidR="00071384" w:rsidRDefault="00071384" w:rsidP="00071384">
      <w:pPr>
        <w:pStyle w:val="Reference"/>
      </w:pPr>
      <w:r>
        <w:tab/>
      </w:r>
    </w:p>
    <w:p w14:paraId="4FB0E563" w14:textId="77777777" w:rsidR="00071384" w:rsidRDefault="00071384" w:rsidP="00071384">
      <w:pPr>
        <w:pStyle w:val="BodyText"/>
        <w:tabs>
          <w:tab w:val="left" w:pos="6720"/>
        </w:tabs>
      </w:pPr>
      <w:r>
        <w:tab/>
      </w:r>
    </w:p>
    <w:p w14:paraId="505CE201" w14:textId="77777777" w:rsidR="00071384" w:rsidRDefault="00071384" w:rsidP="00071384">
      <w:pPr>
        <w:pStyle w:val="BodyText"/>
      </w:pPr>
      <w:r w:rsidRPr="004A0DFE">
        <w:br w:type="textWrapping" w:clear="all"/>
      </w:r>
    </w:p>
    <w:p w14:paraId="1E2D92DF" w14:textId="7CA89480" w:rsidR="00071384" w:rsidRDefault="00071384" w:rsidP="00071384">
      <w:pPr>
        <w:spacing w:after="0" w:line="240" w:lineRule="auto"/>
        <w:rPr>
          <w:rFonts w:ascii="Browallia New" w:hAnsi="Browallia New" w:cs="Browallia New"/>
          <w:b/>
          <w:bCs/>
          <w:sz w:val="16"/>
          <w:szCs w:val="16"/>
          <w:lang w:bidi="th-TH"/>
        </w:rPr>
      </w:pPr>
    </w:p>
    <w:p w14:paraId="6A55F46C" w14:textId="7E8ED23C" w:rsidR="007B6681" w:rsidRDefault="007B6681" w:rsidP="00071384">
      <w:pPr>
        <w:spacing w:after="0" w:line="240" w:lineRule="auto"/>
        <w:rPr>
          <w:rFonts w:ascii="Browallia New" w:hAnsi="Browallia New" w:cs="Browallia New"/>
          <w:b/>
          <w:bCs/>
          <w:sz w:val="16"/>
          <w:szCs w:val="16"/>
          <w:lang w:bidi="th-TH"/>
        </w:rPr>
      </w:pPr>
    </w:p>
    <w:p w14:paraId="4824436E" w14:textId="77777777" w:rsidR="007B6681" w:rsidRPr="00112C09" w:rsidRDefault="007B6681" w:rsidP="00071384">
      <w:pPr>
        <w:spacing w:after="0" w:line="240" w:lineRule="auto"/>
        <w:rPr>
          <w:rFonts w:ascii="Browallia New" w:hAnsi="Browallia New" w:cs="Browallia New"/>
          <w:b/>
          <w:bCs/>
          <w:sz w:val="16"/>
          <w:szCs w:val="16"/>
          <w:lang w:bidi="th-TH"/>
        </w:rPr>
      </w:pPr>
    </w:p>
    <w:p w14:paraId="29C3404D" w14:textId="77777777" w:rsidR="00765E18" w:rsidRDefault="00AD3B26" w:rsidP="00765E18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FD65A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FD65A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34D83" w:rsidRPr="00FD65A0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765E1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</w:t>
      </w:r>
      <w:r w:rsidR="00765E18" w:rsidRPr="008C1E8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="00765E1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เอ็นพีพีจี (ประเทศไทย) จำกัด (มหาชน)</w:t>
      </w:r>
      <w:r w:rsidR="00765E18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                               </w:t>
      </w:r>
    </w:p>
    <w:p w14:paraId="4286A3A9" w14:textId="77777777" w:rsidR="00AD3B26" w:rsidRPr="00FD65A0" w:rsidRDefault="00765E18" w:rsidP="00765E18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         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(เดิมชื่อ </w:t>
      </w:r>
      <w:r>
        <w:rPr>
          <w:rFonts w:ascii="Browallia New" w:hAnsi="Browallia New" w:cs="Browallia New"/>
          <w:b/>
          <w:bCs/>
          <w:sz w:val="28"/>
          <w:szCs w:val="28"/>
          <w:lang w:bidi="th-TH"/>
        </w:rPr>
        <w:t>“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 นิปปอน</w:t>
      </w:r>
      <w:r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แพ็ค (ประเทศไทย) จำกัด (มหาชน)</w:t>
      </w:r>
      <w:r>
        <w:rPr>
          <w:rFonts w:ascii="Browallia New" w:hAnsi="Browallia New" w:cs="Browallia New"/>
          <w:b/>
          <w:bCs/>
          <w:sz w:val="28"/>
          <w:szCs w:val="28"/>
          <w:lang w:bidi="th-TH"/>
        </w:rPr>
        <w:t>”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)</w:t>
      </w:r>
    </w:p>
    <w:p w14:paraId="4241747E" w14:textId="77777777" w:rsidR="00AD3B26" w:rsidRPr="00AD3B26" w:rsidRDefault="00734D83" w:rsidP="003F16DE">
      <w:pPr>
        <w:tabs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641EE767" w14:textId="77777777" w:rsidR="003F16DE" w:rsidRPr="003F16DE" w:rsidRDefault="003F16DE" w:rsidP="0055455A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3F16DE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ความเห็น</w:t>
      </w:r>
    </w:p>
    <w:p w14:paraId="10A04E43" w14:textId="77777777" w:rsidR="003F16DE" w:rsidRPr="007B6681" w:rsidRDefault="003F16DE" w:rsidP="003F16DE">
      <w:pPr>
        <w:spacing w:after="0" w:line="240" w:lineRule="auto"/>
        <w:jc w:val="thaiDistribute"/>
        <w:rPr>
          <w:rFonts w:ascii="Browallia New" w:hAnsi="Browallia New" w:cs="Browallia New"/>
          <w:sz w:val="20"/>
        </w:rPr>
      </w:pPr>
    </w:p>
    <w:p w14:paraId="70E70CC5" w14:textId="3D8E32A9" w:rsidR="00280186" w:rsidRPr="00280186" w:rsidRDefault="0055455A" w:rsidP="00C73BD4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ข้าพเจ้าได้ตรวจสอบงบการเงินรวมของบริษัท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65E18" w:rsidRPr="00765E18">
        <w:rPr>
          <w:rFonts w:ascii="Browallia New" w:hAnsi="Browallia New" w:cs="Browallia New" w:hint="cs"/>
          <w:sz w:val="28"/>
          <w:szCs w:val="28"/>
          <w:cs/>
          <w:lang w:bidi="th-TH"/>
        </w:rPr>
        <w:t>เอ็นพีพีจี</w:t>
      </w:r>
      <w:r w:rsidR="00765E18" w:rsidRPr="00765E18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765E18" w:rsidRPr="00765E18">
        <w:rPr>
          <w:rFonts w:ascii="Browallia New" w:hAnsi="Browallia New" w:cs="Browallia New" w:hint="cs"/>
          <w:sz w:val="28"/>
          <w:szCs w:val="28"/>
          <w:cs/>
          <w:lang w:bidi="th-TH"/>
        </w:rPr>
        <w:t>ประเทศไทย</w:t>
      </w:r>
      <w:r w:rsidR="00765E18" w:rsidRPr="00765E18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="00765E18" w:rsidRPr="00765E18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765E18" w:rsidRPr="00765E18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765E18" w:rsidRPr="00765E18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765E18" w:rsidRPr="00765E18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65E18">
        <w:rPr>
          <w:rFonts w:ascii="Browallia New" w:hAnsi="Browallia New" w:cs="Browallia New"/>
          <w:sz w:val="28"/>
          <w:szCs w:val="28"/>
          <w:lang w:bidi="th-TH"/>
        </w:rPr>
        <w:t xml:space="preserve">      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>(“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  <w:r w:rsidRPr="0055455A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ซึ่งประกอบด้วยงบแสดงฐานะการเงินรวม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</w:t>
      </w:r>
      <w:r w:rsidR="00765E18">
        <w:rPr>
          <w:rFonts w:ascii="Browallia New" w:hAnsi="Browallia New" w:cs="Browallia New"/>
          <w:sz w:val="28"/>
          <w:szCs w:val="28"/>
          <w:lang w:bidi="th-TH"/>
        </w:rPr>
        <w:t>1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กำไรขาดทุนเบ็ดเสร็จอื่นรวม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งบแสดงการเปลี่ยนแปลงส่วนของผู้ถือหุ้นรวม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และงบกระแสเงินสดรวม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สำหรับปีสิ้นสุดวันเดียวกัน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</w:t>
      </w:r>
      <w:r w:rsidR="00071384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รวมถึงหมายเหตุสรุปนโยบายการบัญชีที่สำคัญ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และข้าพเจ้าได้ตรวจสอบงบการเงินเฉพาะของบริษัท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65E18" w:rsidRPr="00765E18">
        <w:rPr>
          <w:rFonts w:ascii="Browallia New" w:hAnsi="Browallia New" w:cs="Browallia New" w:hint="cs"/>
          <w:sz w:val="28"/>
          <w:szCs w:val="28"/>
          <w:cs/>
          <w:lang w:bidi="th-TH"/>
        </w:rPr>
        <w:t>เอ็นพีพีจี</w:t>
      </w:r>
      <w:r w:rsidR="00765E18" w:rsidRPr="00765E18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765E18" w:rsidRPr="00765E18">
        <w:rPr>
          <w:rFonts w:ascii="Browallia New" w:hAnsi="Browallia New" w:cs="Browallia New" w:hint="cs"/>
          <w:sz w:val="28"/>
          <w:szCs w:val="28"/>
          <w:cs/>
          <w:lang w:bidi="th-TH"/>
        </w:rPr>
        <w:t>ประเทศไทย</w:t>
      </w:r>
      <w:r w:rsidR="00765E18" w:rsidRPr="00765E18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="00765E18" w:rsidRPr="00765E18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765E18" w:rsidRPr="00765E18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765E18" w:rsidRPr="00765E18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765E18" w:rsidRPr="00765E18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(“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55455A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="00765E18">
        <w:rPr>
          <w:rFonts w:ascii="Browallia New" w:hAnsi="Browallia New" w:cs="Browallia New"/>
          <w:sz w:val="28"/>
          <w:szCs w:val="28"/>
          <w:lang w:bidi="th-TH"/>
        </w:rPr>
        <w:t xml:space="preserve">           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</w:t>
      </w:r>
      <w:r w:rsidR="00765E18">
        <w:rPr>
          <w:rFonts w:ascii="Browallia New" w:hAnsi="Browallia New" w:cs="Browallia New"/>
          <w:sz w:val="28"/>
          <w:szCs w:val="28"/>
          <w:lang w:bidi="th-TH"/>
        </w:rPr>
        <w:t>1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และงบกระแสเงินสดสำหรับปีสิ้นสุดวันเดียวกัน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</w:t>
      </w:r>
      <w:r w:rsidR="00071384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เฉพาะของบริษัท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รวมถึงหมายเหตุสรุปนโยบายการบัญชีที่สำคัญ</w:t>
      </w:r>
    </w:p>
    <w:p w14:paraId="6AE1D6C1" w14:textId="77777777" w:rsidR="00280186" w:rsidRPr="007B6681" w:rsidRDefault="00280186" w:rsidP="00280186">
      <w:pPr>
        <w:spacing w:after="0" w:line="240" w:lineRule="auto"/>
        <w:jc w:val="thaiDistribute"/>
        <w:rPr>
          <w:rFonts w:ascii="Browallia New" w:hAnsi="Browallia New" w:cs="Browallia New"/>
          <w:sz w:val="20"/>
          <w:lang w:bidi="th-TH"/>
        </w:rPr>
      </w:pPr>
    </w:p>
    <w:p w14:paraId="74F8873F" w14:textId="77777777" w:rsidR="00CD4D4E" w:rsidRPr="007C2D33" w:rsidRDefault="0055455A" w:rsidP="0028018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ข้าพเจ้าเห็นว่า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งบการเงินรวมและงบการเงินเฉพาะของบริษัทข้างต้นนี้แสดงฐานะการเงินรวมของกลุ่มบริษัท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</w:t>
      </w:r>
      <w:r w:rsidR="00765E18">
        <w:rPr>
          <w:rFonts w:ascii="Browallia New" w:hAnsi="Browallia New" w:cs="Browallia New"/>
          <w:sz w:val="28"/>
          <w:szCs w:val="28"/>
          <w:lang w:bidi="th-TH"/>
        </w:rPr>
        <w:t>1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ผลการดำเนินงานรวม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และกระแสเงินสดรวม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สำหรับปีสิ้นสุดวันเดียวกัน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และฐานะการเงินเฉพาะของบริษัท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</w:t>
      </w:r>
      <w:r w:rsidR="00765E18">
        <w:rPr>
          <w:rFonts w:ascii="Browallia New" w:hAnsi="Browallia New" w:cs="Browallia New"/>
          <w:sz w:val="28"/>
          <w:szCs w:val="28"/>
          <w:lang w:bidi="th-TH"/>
        </w:rPr>
        <w:t>1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ผลการดำเนินงาน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และกระแสเงินสดเฉพาะของบริษัท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น</w:t>
      </w:r>
      <w:r w:rsidR="00734D8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</w:p>
    <w:p w14:paraId="7D6973B2" w14:textId="77777777" w:rsidR="00CD4D4E" w:rsidRPr="00BE75B7" w:rsidRDefault="00CD4D4E" w:rsidP="00CD4D4E">
      <w:pPr>
        <w:jc w:val="thaiDistribute"/>
        <w:rPr>
          <w:rFonts w:ascii="Browallia New" w:hAnsi="Browallia New" w:cs="Browallia New"/>
        </w:rPr>
      </w:pPr>
    </w:p>
    <w:p w14:paraId="51885E96" w14:textId="77777777" w:rsidR="003F16DE" w:rsidRPr="003F16DE" w:rsidRDefault="003F16DE" w:rsidP="0055455A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3F16DE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77A1821F" w14:textId="77777777" w:rsidR="003F16DE" w:rsidRPr="007B6681" w:rsidRDefault="003F16DE" w:rsidP="003F16DE">
      <w:pPr>
        <w:spacing w:after="0" w:line="240" w:lineRule="auto"/>
        <w:jc w:val="thaiDistribute"/>
        <w:rPr>
          <w:rFonts w:ascii="Browallia New" w:hAnsi="Browallia New" w:cs="Browallia New"/>
          <w:sz w:val="20"/>
        </w:rPr>
      </w:pPr>
    </w:p>
    <w:p w14:paraId="0F26D5F2" w14:textId="2DAFF218" w:rsidR="00071384" w:rsidRDefault="00071384" w:rsidP="0007138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ข้าพเจ้าได้ปฏิบัติงานตรวจสอบตามมาตรฐานการสอบบัญชี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โดยได้ระบุความรับผิดชอบของข้าพเจ้าไว้ในรายงานของข้าพเจ้า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ในวรรคความรับผิดชอบของผู้สอบบัญชีในการตรวจสอบงบการเงิน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รวมและงบการเงินเฉพาะของบริษัท 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ทั้งนี้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ข้าพเจ้ามีความเป็นอิสระจากกลุ่มบริษัท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ตามข้อกำหนดจรรยาบรรณของผู้ประกอบวิชาชีพบัญชีที่กำหนดโดยสภาวิชาชีพบัญชี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ในส่วนที่เกี่ยวข้องกับการตรวจสอบงบการเงิน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รวมและงบการเงินเฉพาะของบริษัท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ๆ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ซึ่งเป็นไปตามข้อกำหนดเหล่านี้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วบรวมมานั้นเพียงพอและเหมาะสมเพื่อใช้เป็นเกณฑ์ในการแสดงความเห็นของข้าพเจ้า</w:t>
      </w:r>
    </w:p>
    <w:p w14:paraId="51E75B6F" w14:textId="7C660F59" w:rsidR="00583A64" w:rsidRDefault="00583A64" w:rsidP="0007138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267C9E8" w14:textId="12B9BDCC" w:rsidR="00583A64" w:rsidRDefault="00583A64" w:rsidP="0007138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AB2FFF7" w14:textId="4012A429" w:rsidR="00583A64" w:rsidRDefault="00583A64" w:rsidP="0007138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630956F" w14:textId="77777777" w:rsidR="00583A64" w:rsidRDefault="00583A64" w:rsidP="00071384">
      <w:pPr>
        <w:spacing w:after="0" w:line="240" w:lineRule="auto"/>
        <w:jc w:val="thaiDistribute"/>
        <w:rPr>
          <w:rFonts w:ascii="Browallia New" w:eastAsia="Calibri" w:hAnsi="Browallia New" w:cs="Browallia New" w:hint="cs"/>
          <w:sz w:val="28"/>
          <w:szCs w:val="28"/>
          <w:lang w:bidi="th-TH"/>
        </w:rPr>
      </w:pPr>
    </w:p>
    <w:p w14:paraId="65D8A937" w14:textId="77777777" w:rsidR="00CD4D4E" w:rsidRPr="00165155" w:rsidRDefault="00165155" w:rsidP="00CD4D4E">
      <w:pPr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165155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43E0A116" w14:textId="77777777" w:rsidR="00CD4D4E" w:rsidRDefault="00CD4D4E" w:rsidP="00165155">
      <w:pPr>
        <w:spacing w:after="0"/>
        <w:jc w:val="thaiDistribute"/>
        <w:rPr>
          <w:rFonts w:ascii="Browallia New" w:hAnsi="Browallia New" w:cs="Browallia New"/>
        </w:rPr>
      </w:pPr>
    </w:p>
    <w:p w14:paraId="1B90975F" w14:textId="77777777" w:rsidR="00165155" w:rsidRDefault="00514BCC" w:rsidP="00E3611D">
      <w:pPr>
        <w:spacing w:after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514BCC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เรื่องสำคัญในการตรวจสอบคือเรื่องต่างๆ</w:t>
      </w:r>
      <w:r w:rsidRPr="00514B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14BCC">
        <w:rPr>
          <w:rFonts w:ascii="Browallia New" w:hAnsi="Browallia New" w:cs="Browallia New" w:hint="cs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ของบริษัทสำหรับงวดปัจจุบัน</w:t>
      </w:r>
      <w:r w:rsidRPr="00514B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14BCC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ของบริษัทโดยรวมและในการแสดงความเห็นของข้าพเจ้า</w:t>
      </w:r>
      <w:r w:rsidRPr="00514B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14BCC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ทั้งนี้ข้าพเจ้าไม่ได้แสดงความเห็นแยกต่างหากสำหรับเรื่องเหล่านี้</w:t>
      </w:r>
    </w:p>
    <w:tbl>
      <w:tblPr>
        <w:tblStyle w:val="TableGrid"/>
        <w:tblW w:w="8658" w:type="dxa"/>
        <w:tblInd w:w="-113" w:type="dxa"/>
        <w:tblLook w:val="04A0" w:firstRow="1" w:lastRow="0" w:firstColumn="1" w:lastColumn="0" w:noHBand="0" w:noVBand="1"/>
      </w:tblPr>
      <w:tblGrid>
        <w:gridCol w:w="4608"/>
        <w:gridCol w:w="4050"/>
      </w:tblGrid>
      <w:tr w:rsidR="00AF5F80" w:rsidRPr="0069150D" w14:paraId="351C8FC9" w14:textId="77777777" w:rsidTr="00765E18">
        <w:trPr>
          <w:trHeight w:hRule="exact" w:val="360"/>
        </w:trPr>
        <w:tc>
          <w:tcPr>
            <w:tcW w:w="4608" w:type="dxa"/>
            <w:tcBorders>
              <w:top w:val="single" w:sz="4" w:space="0" w:color="auto"/>
            </w:tcBorders>
          </w:tcPr>
          <w:p w14:paraId="45371640" w14:textId="1EB2226A" w:rsidR="00AF5F80" w:rsidRPr="0069150D" w:rsidRDefault="00AF5F80" w:rsidP="0069150D">
            <w:pPr>
              <w:rPr>
                <w:rFonts w:ascii="Browallia New" w:hAnsi="Browallia New" w:cs="Browallia New"/>
                <w:b/>
                <w:bCs/>
                <w:sz w:val="27"/>
                <w:szCs w:val="27"/>
                <w:lang w:bidi="th-TH"/>
              </w:rPr>
            </w:pPr>
            <w:r w:rsidRPr="0069150D">
              <w:rPr>
                <w:rFonts w:ascii="Browallia New" w:hAnsi="Browallia New" w:cs="Browallia New" w:hint="cs"/>
                <w:b/>
                <w:bCs/>
                <w:sz w:val="27"/>
                <w:szCs w:val="27"/>
                <w:cs/>
                <w:lang w:bidi="th-TH"/>
              </w:rPr>
              <w:t>เรื่องสำคัญ</w:t>
            </w:r>
            <w:r w:rsidR="0069150D" w:rsidRPr="0069150D">
              <w:rPr>
                <w:rFonts w:ascii="Browallia New" w:hAnsi="Browallia New" w:cs="Browallia New" w:hint="cs"/>
                <w:b/>
                <w:bCs/>
                <w:sz w:val="27"/>
                <w:szCs w:val="27"/>
                <w:cs/>
                <w:lang w:bidi="th-TH"/>
              </w:rPr>
              <w:t>จาก</w:t>
            </w:r>
            <w:r w:rsidRPr="0069150D">
              <w:rPr>
                <w:rFonts w:ascii="Browallia New" w:hAnsi="Browallia New" w:cs="Browallia New" w:hint="cs"/>
                <w:b/>
                <w:bCs/>
                <w:sz w:val="27"/>
                <w:szCs w:val="27"/>
                <w:cs/>
                <w:lang w:bidi="th-TH"/>
              </w:rPr>
              <w:t>การตรวจสอบ</w:t>
            </w:r>
          </w:p>
        </w:tc>
        <w:tc>
          <w:tcPr>
            <w:tcW w:w="4050" w:type="dxa"/>
            <w:tcBorders>
              <w:top w:val="single" w:sz="4" w:space="0" w:color="auto"/>
            </w:tcBorders>
          </w:tcPr>
          <w:p w14:paraId="6D5D7348" w14:textId="46761A78" w:rsidR="00AF5F80" w:rsidRPr="0069150D" w:rsidRDefault="0069150D" w:rsidP="0069150D">
            <w:pPr>
              <w:rPr>
                <w:rFonts w:ascii="Browallia New" w:hAnsi="Browallia New" w:cs="Browallia New"/>
                <w:b/>
                <w:bCs/>
                <w:sz w:val="27"/>
                <w:szCs w:val="27"/>
                <w:lang w:bidi="th-TH"/>
              </w:rPr>
            </w:pPr>
            <w:r w:rsidRPr="0069150D">
              <w:rPr>
                <w:rFonts w:ascii="Browallia New" w:hAnsi="Browallia New" w:cs="Browallia New" w:hint="cs"/>
                <w:b/>
                <w:bCs/>
                <w:sz w:val="27"/>
                <w:szCs w:val="27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614D38" w:rsidRPr="0069150D" w14:paraId="604B2439" w14:textId="77777777" w:rsidTr="004C16C6">
        <w:trPr>
          <w:trHeight w:val="360"/>
        </w:trPr>
        <w:tc>
          <w:tcPr>
            <w:tcW w:w="4608" w:type="dxa"/>
          </w:tcPr>
          <w:p w14:paraId="7A64249F" w14:textId="77777777" w:rsidR="00614D38" w:rsidRPr="0069150D" w:rsidRDefault="00614D38" w:rsidP="004C16C6">
            <w:pPr>
              <w:spacing w:after="0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</w:p>
          <w:p w14:paraId="6EDDCE30" w14:textId="77777777" w:rsidR="00614D38" w:rsidRPr="0069150D" w:rsidRDefault="00614D38" w:rsidP="004C16C6">
            <w:pPr>
              <w:spacing w:after="0"/>
              <w:jc w:val="thaiDistribute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  <w:r w:rsidRPr="0069150D">
              <w:rPr>
                <w:rFonts w:ascii="Browallia New" w:hAnsi="Browallia New" w:cs="Browallia New" w:hint="cs"/>
                <w:b/>
                <w:bCs/>
                <w:sz w:val="27"/>
                <w:szCs w:val="27"/>
                <w:u w:val="single"/>
                <w:cs/>
                <w:lang w:bidi="th-TH"/>
              </w:rPr>
              <w:t>การบันทึกบัญชีในการรวมธุรกิจ</w:t>
            </w:r>
          </w:p>
          <w:p w14:paraId="4E3BECF7" w14:textId="77777777" w:rsidR="00614D38" w:rsidRPr="0069150D" w:rsidRDefault="00614D38" w:rsidP="004C16C6">
            <w:pPr>
              <w:spacing w:after="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6BFE9E5D" w14:textId="41814EEF" w:rsidR="00614D38" w:rsidRPr="0069150D" w:rsidRDefault="00614D38" w:rsidP="004C16C6">
            <w:pPr>
              <w:spacing w:after="0"/>
              <w:jc w:val="thaiDistribute"/>
              <w:rPr>
                <w:rFonts w:ascii="Browallia New" w:hAnsi="Browallia New" w:cs="Browallia New"/>
                <w:spacing w:val="-6"/>
                <w:sz w:val="27"/>
                <w:szCs w:val="27"/>
                <w:lang w:bidi="th-TH"/>
              </w:rPr>
            </w:pPr>
            <w:r w:rsidRPr="0069150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กลุ่มบริษัทได้ซื้อธุรกิจของร้านอาหาร</w:t>
            </w: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69150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ในระหว่างปีสิ้นสุด</w:t>
            </w:r>
            <w:r w:rsidRPr="0069150D">
              <w:rPr>
                <w:rFonts w:ascii="Browallia New" w:hAnsi="Browallia New" w:cs="Browallia New" w:hint="cs"/>
                <w:spacing w:val="-6"/>
                <w:sz w:val="27"/>
                <w:szCs w:val="27"/>
                <w:cs/>
                <w:lang w:bidi="th-TH"/>
              </w:rPr>
              <w:t>วันที่</w:t>
            </w:r>
            <w:r w:rsidRPr="0069150D">
              <w:rPr>
                <w:rFonts w:ascii="Browallia New" w:hAnsi="Browallia New" w:cs="Browallia New"/>
                <w:spacing w:val="-6"/>
                <w:sz w:val="27"/>
                <w:szCs w:val="27"/>
                <w:cs/>
                <w:lang w:bidi="th-TH"/>
              </w:rPr>
              <w:t xml:space="preserve"> </w:t>
            </w:r>
            <w:r w:rsidRPr="0069150D">
              <w:rPr>
                <w:rFonts w:ascii="Browallia New" w:hAnsi="Browallia New" w:cs="Browallia New"/>
                <w:spacing w:val="-6"/>
                <w:sz w:val="27"/>
                <w:szCs w:val="27"/>
                <w:lang w:bidi="th-TH"/>
              </w:rPr>
              <w:t>31</w:t>
            </w:r>
            <w:r w:rsidRPr="0069150D">
              <w:rPr>
                <w:rFonts w:ascii="Browallia New" w:hAnsi="Browallia New" w:cs="Browallia New"/>
                <w:spacing w:val="-6"/>
                <w:sz w:val="27"/>
                <w:szCs w:val="27"/>
                <w:cs/>
                <w:lang w:bidi="th-TH"/>
              </w:rPr>
              <w:t xml:space="preserve"> </w:t>
            </w:r>
            <w:r w:rsidRPr="0069150D">
              <w:rPr>
                <w:rFonts w:ascii="Browallia New" w:hAnsi="Browallia New" w:cs="Browallia New" w:hint="cs"/>
                <w:spacing w:val="-6"/>
                <w:sz w:val="27"/>
                <w:szCs w:val="27"/>
                <w:cs/>
                <w:lang w:bidi="th-TH"/>
              </w:rPr>
              <w:t>ธันวาคม</w:t>
            </w:r>
            <w:r w:rsidRPr="0069150D">
              <w:rPr>
                <w:rFonts w:ascii="Browallia New" w:hAnsi="Browallia New" w:cs="Browallia New"/>
                <w:spacing w:val="-6"/>
                <w:sz w:val="27"/>
                <w:szCs w:val="27"/>
                <w:cs/>
                <w:lang w:bidi="th-TH"/>
              </w:rPr>
              <w:t xml:space="preserve"> </w:t>
            </w:r>
            <w:r w:rsidRPr="0069150D">
              <w:rPr>
                <w:rFonts w:ascii="Browallia New" w:hAnsi="Browallia New" w:cs="Browallia New"/>
                <w:spacing w:val="-6"/>
                <w:sz w:val="27"/>
                <w:szCs w:val="27"/>
                <w:lang w:bidi="th-TH"/>
              </w:rPr>
              <w:t>25</w:t>
            </w:r>
            <w:r w:rsidR="003878DB" w:rsidRPr="0069150D">
              <w:rPr>
                <w:rFonts w:ascii="Browallia New" w:hAnsi="Browallia New" w:cs="Browallia New"/>
                <w:spacing w:val="-6"/>
                <w:sz w:val="27"/>
                <w:szCs w:val="27"/>
                <w:lang w:bidi="th-TH"/>
              </w:rPr>
              <w:t>61</w:t>
            </w:r>
            <w:r w:rsidRPr="0069150D">
              <w:rPr>
                <w:rFonts w:ascii="Browallia New" w:hAnsi="Browallia New" w:cs="Browallia New"/>
                <w:spacing w:val="-6"/>
                <w:sz w:val="27"/>
                <w:szCs w:val="27"/>
                <w:cs/>
                <w:lang w:bidi="th-TH"/>
              </w:rPr>
              <w:t xml:space="preserve"> </w:t>
            </w:r>
            <w:r w:rsidRPr="002C3002">
              <w:rPr>
                <w:rFonts w:ascii="Browallia New" w:hAnsi="Browallia New" w:cs="Browallia New" w:hint="cs"/>
                <w:spacing w:val="-6"/>
                <w:sz w:val="27"/>
                <w:szCs w:val="27"/>
                <w:cs/>
                <w:lang w:bidi="th-TH"/>
              </w:rPr>
              <w:t>จำนวน</w:t>
            </w:r>
            <w:r w:rsidRPr="002C3002">
              <w:rPr>
                <w:rFonts w:ascii="Browallia New" w:hAnsi="Browallia New" w:cs="Browallia New"/>
                <w:spacing w:val="-6"/>
                <w:sz w:val="27"/>
                <w:szCs w:val="27"/>
                <w:cs/>
                <w:lang w:bidi="th-TH"/>
              </w:rPr>
              <w:t xml:space="preserve"> </w:t>
            </w:r>
            <w:r w:rsidR="003878DB" w:rsidRPr="002C3002">
              <w:rPr>
                <w:rFonts w:ascii="Browallia New" w:hAnsi="Browallia New" w:cs="Browallia New"/>
                <w:spacing w:val="-6"/>
                <w:sz w:val="27"/>
                <w:szCs w:val="27"/>
                <w:lang w:bidi="th-TH"/>
              </w:rPr>
              <w:t>80</w:t>
            </w:r>
            <w:r w:rsidRPr="0069150D">
              <w:rPr>
                <w:rFonts w:ascii="Browallia New" w:hAnsi="Browallia New" w:cs="Browallia New"/>
                <w:spacing w:val="-6"/>
                <w:sz w:val="27"/>
                <w:szCs w:val="27"/>
                <w:cs/>
                <w:lang w:bidi="th-TH"/>
              </w:rPr>
              <w:t xml:space="preserve"> </w:t>
            </w:r>
            <w:r w:rsidRPr="0069150D">
              <w:rPr>
                <w:rFonts w:ascii="Browallia New" w:hAnsi="Browallia New" w:cs="Browallia New" w:hint="cs"/>
                <w:spacing w:val="-6"/>
                <w:sz w:val="27"/>
                <w:szCs w:val="27"/>
                <w:cs/>
                <w:lang w:bidi="th-TH"/>
              </w:rPr>
              <w:t>ล้านบาท</w:t>
            </w:r>
            <w:r w:rsidRPr="0069150D">
              <w:rPr>
                <w:rFonts w:ascii="Browallia New" w:hAnsi="Browallia New" w:cs="Browallia New"/>
                <w:spacing w:val="-6"/>
                <w:sz w:val="27"/>
                <w:szCs w:val="27"/>
                <w:cs/>
                <w:lang w:bidi="th-TH"/>
              </w:rPr>
              <w:t xml:space="preserve"> </w:t>
            </w:r>
          </w:p>
          <w:p w14:paraId="220E3F70" w14:textId="77777777" w:rsidR="00614D38" w:rsidRPr="0069150D" w:rsidRDefault="00614D38" w:rsidP="004C16C6">
            <w:pPr>
              <w:spacing w:after="0"/>
              <w:jc w:val="thaiDistribute"/>
              <w:rPr>
                <w:rFonts w:ascii="Browallia New" w:hAnsi="Browallia New" w:cs="Browallia New"/>
                <w:spacing w:val="-6"/>
                <w:sz w:val="27"/>
                <w:szCs w:val="27"/>
                <w:lang w:bidi="th-TH"/>
              </w:rPr>
            </w:pPr>
          </w:p>
          <w:p w14:paraId="17A463A9" w14:textId="71E6BBE5" w:rsidR="00614D38" w:rsidRPr="0069150D" w:rsidRDefault="00614D38" w:rsidP="004C16C6">
            <w:pPr>
              <w:spacing w:after="0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ในระหว่างปี ผู้บริหารประเมินมูลค่ายุติธรรมของสินทรัพย์สุทธิที่ได้มาจากการซื้อธุรกิจ ซึ่งรวมสินทรัพย์ไม่มีตัวตนจากการรวมธุรกิจ และเกิดค่าความนิยม การประเมินมูลค่าของสินทรัพย์ไม่มีตัวตนดังกล่าวเป็นส่วนหนึ่งของการจัดทำรายงานการปันส่วนราคาซื้อ (</w:t>
            </w:r>
            <w:r w:rsidRPr="0069150D">
              <w:rPr>
                <w:rFonts w:ascii="Browallia New" w:hAnsi="Browallia New" w:cs="Browallia New"/>
                <w:sz w:val="27"/>
                <w:szCs w:val="27"/>
                <w:lang w:bidi="th-TH"/>
              </w:rPr>
              <w:t>Purchase price allocation</w:t>
            </w: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) ที่จัดทำโดยผู้เชี่ยวชาญอิสระ </w:t>
            </w:r>
          </w:p>
          <w:p w14:paraId="1890182C" w14:textId="77777777" w:rsidR="00614D38" w:rsidRPr="0069150D" w:rsidRDefault="00614D38" w:rsidP="004C16C6">
            <w:pPr>
              <w:spacing w:after="0"/>
              <w:jc w:val="thaiDistribute"/>
              <w:rPr>
                <w:rFonts w:ascii="Browallia New" w:hAnsi="Browallia New" w:cs="Browallia New"/>
                <w:spacing w:val="-6"/>
                <w:sz w:val="27"/>
                <w:szCs w:val="27"/>
                <w:lang w:bidi="th-TH"/>
              </w:rPr>
            </w:pPr>
          </w:p>
          <w:p w14:paraId="6AFC184A" w14:textId="02D8A867" w:rsidR="00614D38" w:rsidRPr="0069150D" w:rsidRDefault="00614D38" w:rsidP="004C16C6">
            <w:pPr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 w:rsidRPr="0069150D">
              <w:rPr>
                <w:rFonts w:ascii="Browallia New" w:hAnsi="Browallia New" w:cs="Browallia New" w:hint="cs"/>
                <w:spacing w:val="-6"/>
                <w:sz w:val="27"/>
                <w:szCs w:val="27"/>
                <w:cs/>
                <w:lang w:bidi="th-TH"/>
              </w:rPr>
              <w:t>การประมาณ</w:t>
            </w:r>
            <w:r w:rsidRPr="0069150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มูลค่ายุติธรรมของสินทรัพย์ที่ระบุได้และหนี้สินที่ได้รับซึ่งรวมถึงสินทรัพย์ไม่มีตัวตนที่ระบุได้</w:t>
            </w: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69150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สำหรับธุรกิจใหม่ที่เพิ่งซื้อเข้ามาต้องใช้ดุลยพินิจที่สำคัญเกี่ยวกับการประมาณการกระแสเงินสดโดยผู้บริหารซึ่งมีความซับซ้อน</w:t>
            </w: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69150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การกำหนดมูลค่ายุติธรรมรวมถึงการพิจารณาอัตราคิดลดและความเสี่ยงที่ใช้ในการปรับปรุงต้นทุนของเงินทุนถัวเฉลี่ยถ่วงน้ำหนัก</w:t>
            </w: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</w:p>
          <w:p w14:paraId="4CC11F48" w14:textId="77777777" w:rsidR="0069150D" w:rsidRPr="0069150D" w:rsidRDefault="0069150D" w:rsidP="004C16C6">
            <w:pPr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</w:p>
          <w:p w14:paraId="4C5C0D6E" w14:textId="61BC6EC8" w:rsidR="00614D38" w:rsidRDefault="00614D38" w:rsidP="003878DB">
            <w:pPr>
              <w:spacing w:after="0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 w:rsidRPr="0069150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กลุ่มบริษัทได้เปิดเผยนโยบายการบัญชีที่เกี่ยวกับการรับรู้การรวมธุรกิจในหมายเหตุประกอบงบการเงินข้อ</w:t>
            </w: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69150D">
              <w:rPr>
                <w:rFonts w:ascii="Browallia New" w:hAnsi="Browallia New" w:cs="Browallia New"/>
                <w:sz w:val="27"/>
                <w:szCs w:val="27"/>
                <w:lang w:bidi="th-TH"/>
              </w:rPr>
              <w:t xml:space="preserve">3 </w:t>
            </w:r>
            <w:r w:rsidRPr="0069150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และการซื้อธุรกิจในหมายเหตุประกอบงบการเงินข้อ</w:t>
            </w: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69150D">
              <w:rPr>
                <w:rFonts w:ascii="Browallia New" w:hAnsi="Browallia New" w:cs="Browallia New"/>
                <w:sz w:val="27"/>
                <w:szCs w:val="27"/>
                <w:lang w:bidi="th-TH"/>
              </w:rPr>
              <w:t>1</w:t>
            </w:r>
            <w:r w:rsidR="00987C7D" w:rsidRPr="0069150D">
              <w:rPr>
                <w:rFonts w:ascii="Browallia New" w:hAnsi="Browallia New" w:cs="Browallia New"/>
                <w:sz w:val="27"/>
                <w:szCs w:val="27"/>
                <w:lang w:bidi="th-TH"/>
              </w:rPr>
              <w:t>2</w:t>
            </w:r>
          </w:p>
          <w:p w14:paraId="14F2D097" w14:textId="77777777" w:rsidR="0069150D" w:rsidRPr="0069150D" w:rsidRDefault="0069150D" w:rsidP="003878DB">
            <w:pPr>
              <w:spacing w:after="0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</w:p>
          <w:p w14:paraId="1002743A" w14:textId="77777777" w:rsidR="0069150D" w:rsidRDefault="0069150D" w:rsidP="004C16C6">
            <w:pPr>
              <w:jc w:val="thaiDistribute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</w:p>
          <w:p w14:paraId="0D9505EC" w14:textId="0648718F" w:rsidR="007B6681" w:rsidRDefault="007B6681" w:rsidP="004C16C6">
            <w:pPr>
              <w:jc w:val="thaiDistribute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</w:p>
          <w:p w14:paraId="6F1C5FF1" w14:textId="49319103" w:rsidR="007B6681" w:rsidRPr="0069150D" w:rsidRDefault="007B6681" w:rsidP="004C16C6">
            <w:pPr>
              <w:jc w:val="thaiDistribute"/>
              <w:rPr>
                <w:rFonts w:ascii="Browallia New" w:hAnsi="Browallia New" w:cs="Browallia New" w:hint="cs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4050" w:type="dxa"/>
          </w:tcPr>
          <w:p w14:paraId="2E99839C" w14:textId="77777777" w:rsidR="00614D38" w:rsidRPr="0069150D" w:rsidRDefault="00614D38" w:rsidP="004C16C6">
            <w:pPr>
              <w:spacing w:after="0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</w:p>
          <w:p w14:paraId="525AC72C" w14:textId="77777777" w:rsidR="00614D38" w:rsidRPr="0069150D" w:rsidRDefault="00614D38" w:rsidP="004C16C6">
            <w:pPr>
              <w:spacing w:after="240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</w:p>
          <w:p w14:paraId="7F97B21B" w14:textId="77777777" w:rsidR="00614D38" w:rsidRPr="0069150D" w:rsidRDefault="00614D38" w:rsidP="004C16C6">
            <w:pPr>
              <w:tabs>
                <w:tab w:val="left" w:pos="252"/>
              </w:tabs>
              <w:spacing w:after="0"/>
              <w:ind w:left="216" w:hanging="216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 w:rsidRPr="0069150D">
              <w:rPr>
                <w:rFonts w:ascii="Browallia New" w:hAnsi="Browallia New" w:cs="Browallia New"/>
                <w:sz w:val="27"/>
                <w:szCs w:val="27"/>
                <w:lang w:bidi="th-TH"/>
              </w:rPr>
              <w:t>-</w:t>
            </w:r>
            <w:r w:rsidRPr="0069150D">
              <w:rPr>
                <w:rFonts w:ascii="Browallia New" w:hAnsi="Browallia New" w:cs="Browallia New"/>
                <w:sz w:val="27"/>
                <w:szCs w:val="27"/>
                <w:lang w:bidi="th-TH"/>
              </w:rPr>
              <w:tab/>
            </w:r>
            <w:r w:rsidRPr="0069150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การประเมินความครบถ้วนในการปรับปรุงมูลค่ายุติธรรมโดยผู้บริหาร</w:t>
            </w: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69150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โดยตรวจสอบรายละเอียดสินทรัพย์และหนี้สิน</w:t>
            </w: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69150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ณ</w:t>
            </w: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69150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วันซื้อธุรกิจ</w:t>
            </w:r>
          </w:p>
          <w:p w14:paraId="7998AED1" w14:textId="77777777" w:rsidR="00614D38" w:rsidRPr="0069150D" w:rsidRDefault="00614D38" w:rsidP="004C16C6">
            <w:pPr>
              <w:tabs>
                <w:tab w:val="left" w:pos="252"/>
              </w:tabs>
              <w:ind w:left="216" w:hanging="216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69150D">
              <w:rPr>
                <w:rFonts w:ascii="Browallia New" w:hAnsi="Browallia New" w:cs="Browallia New"/>
                <w:sz w:val="27"/>
                <w:szCs w:val="27"/>
                <w:lang w:bidi="th-TH"/>
              </w:rPr>
              <w:t>-</w:t>
            </w:r>
            <w:r w:rsidRPr="0069150D">
              <w:rPr>
                <w:rFonts w:ascii="Browallia New" w:hAnsi="Browallia New" w:cs="Browallia New"/>
                <w:sz w:val="27"/>
                <w:szCs w:val="27"/>
                <w:lang w:bidi="th-TH"/>
              </w:rPr>
              <w:tab/>
            </w:r>
            <w:r w:rsidRPr="0069150D">
              <w:rPr>
                <w:rFonts w:ascii="Browallia New" w:hAnsi="Browallia New" w:cs="Browallia New" w:hint="cs"/>
                <w:spacing w:val="-4"/>
                <w:sz w:val="27"/>
                <w:szCs w:val="27"/>
                <w:cs/>
                <w:lang w:bidi="th-TH"/>
              </w:rPr>
              <w:t>สอบทานรายงานการปันส่วนราคาซื้อ</w:t>
            </w:r>
            <w:r w:rsidRPr="0069150D">
              <w:rPr>
                <w:rFonts w:ascii="Browallia New" w:hAnsi="Browallia New" w:cs="Browallia New"/>
                <w:spacing w:val="-4"/>
                <w:sz w:val="27"/>
                <w:szCs w:val="27"/>
                <w:cs/>
                <w:lang w:bidi="th-TH"/>
              </w:rPr>
              <w:t xml:space="preserve"> (</w:t>
            </w:r>
            <w:r w:rsidRPr="0069150D">
              <w:rPr>
                <w:rFonts w:ascii="Browallia New" w:hAnsi="Browallia New" w:cs="Browallia New"/>
                <w:spacing w:val="-4"/>
                <w:sz w:val="27"/>
                <w:szCs w:val="27"/>
                <w:lang w:bidi="th-TH"/>
              </w:rPr>
              <w:t>Purchase</w:t>
            </w:r>
            <w:r w:rsidRPr="0069150D">
              <w:rPr>
                <w:rFonts w:ascii="Browallia New" w:hAnsi="Browallia New" w:cs="Browallia New"/>
                <w:sz w:val="27"/>
                <w:szCs w:val="27"/>
                <w:lang w:bidi="th-TH"/>
              </w:rPr>
              <w:t xml:space="preserve"> price allocation) </w:t>
            </w:r>
            <w:r w:rsidRPr="0069150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ที่จัดทำโดยผู้เชี่ยวชาญ</w:t>
            </w:r>
          </w:p>
          <w:p w14:paraId="71776F40" w14:textId="77777777" w:rsidR="00614D38" w:rsidRPr="0069150D" w:rsidRDefault="00614D38" w:rsidP="004C16C6">
            <w:pPr>
              <w:tabs>
                <w:tab w:val="left" w:pos="252"/>
              </w:tabs>
              <w:ind w:left="216" w:hanging="216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 w:rsidRPr="0069150D">
              <w:rPr>
                <w:rFonts w:ascii="Browallia New" w:hAnsi="Browallia New" w:cs="Browallia New"/>
                <w:sz w:val="27"/>
                <w:szCs w:val="27"/>
                <w:lang w:bidi="th-TH"/>
              </w:rPr>
              <w:t>-</w:t>
            </w:r>
            <w:r w:rsidRPr="0069150D">
              <w:rPr>
                <w:rFonts w:ascii="Browallia New" w:hAnsi="Browallia New" w:cs="Browallia New"/>
                <w:sz w:val="27"/>
                <w:szCs w:val="27"/>
                <w:lang w:bidi="th-TH"/>
              </w:rPr>
              <w:tab/>
            </w:r>
            <w:r w:rsidRPr="0069150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ประเมินความรู้</w:t>
            </w: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69150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ความสามารถและความเป็นอิสระของผู้เชี่ยวชาญ</w:t>
            </w:r>
          </w:p>
          <w:p w14:paraId="0DF3D6AD" w14:textId="77777777" w:rsidR="00614D38" w:rsidRPr="0069150D" w:rsidRDefault="00614D38" w:rsidP="004C16C6">
            <w:pPr>
              <w:tabs>
                <w:tab w:val="left" w:pos="252"/>
              </w:tabs>
              <w:ind w:left="216" w:hanging="216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 w:rsidRPr="0069150D">
              <w:rPr>
                <w:rFonts w:ascii="Browallia New" w:hAnsi="Browallia New" w:cs="Browallia New"/>
                <w:sz w:val="27"/>
                <w:szCs w:val="27"/>
                <w:lang w:bidi="th-TH"/>
              </w:rPr>
              <w:t>-</w:t>
            </w:r>
            <w:r w:rsidRPr="0069150D">
              <w:rPr>
                <w:rFonts w:ascii="Browallia New" w:hAnsi="Browallia New" w:cs="Browallia New"/>
                <w:sz w:val="27"/>
                <w:szCs w:val="27"/>
                <w:lang w:bidi="th-TH"/>
              </w:rPr>
              <w:tab/>
            </w:r>
            <w:r w:rsidRPr="0069150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ทดสอบความสมเหตุสมผลของประมาณการกระแสเงินสดในอนาคตและอัตราคิดลดที่นำไปคำนวณมูลค่ายุติธรรมของของสินทรัพย์ไม่มีตัวตน</w:t>
            </w: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</w:p>
          <w:p w14:paraId="5660F2B0" w14:textId="06DF399D" w:rsidR="00614D38" w:rsidRPr="0069150D" w:rsidRDefault="00614D38" w:rsidP="0069150D">
            <w:pPr>
              <w:tabs>
                <w:tab w:val="left" w:pos="252"/>
              </w:tabs>
              <w:ind w:left="216" w:hanging="216"/>
              <w:jc w:val="thaiDistribute"/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</w:pPr>
            <w:r w:rsidRPr="0069150D">
              <w:rPr>
                <w:rFonts w:ascii="Browallia New" w:hAnsi="Browallia New" w:cs="Browallia New"/>
                <w:sz w:val="27"/>
                <w:szCs w:val="27"/>
                <w:lang w:bidi="th-TH"/>
              </w:rPr>
              <w:t>-</w:t>
            </w:r>
            <w:r w:rsidRPr="0069150D">
              <w:rPr>
                <w:rFonts w:ascii="Browallia New" w:hAnsi="Browallia New" w:cs="Browallia New"/>
                <w:sz w:val="27"/>
                <w:szCs w:val="27"/>
                <w:lang w:bidi="th-TH"/>
              </w:rPr>
              <w:tab/>
            </w:r>
            <w:r w:rsidRPr="0069150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พิจารณาความเพียงพอของการเปิดเผยข้อมูลของกลุ่มกิจการเกี่ยวกับนโยบายการบัญชีและจำนวนเงินเกี่ยวกับการซื้อธุรกิจ</w:t>
            </w:r>
          </w:p>
        </w:tc>
      </w:tr>
    </w:tbl>
    <w:p w14:paraId="1BC13012" w14:textId="5D5DD0EB" w:rsidR="00583A64" w:rsidRDefault="00583A64"/>
    <w:p w14:paraId="7324B1EB" w14:textId="61CA6973" w:rsidR="00583A64" w:rsidRDefault="00583A64"/>
    <w:p w14:paraId="2D3C3BF7" w14:textId="77777777" w:rsidR="00583A64" w:rsidRDefault="00583A64"/>
    <w:tbl>
      <w:tblPr>
        <w:tblStyle w:val="TableGrid"/>
        <w:tblW w:w="8658" w:type="dxa"/>
        <w:tblInd w:w="-113" w:type="dxa"/>
        <w:tblLook w:val="04A0" w:firstRow="1" w:lastRow="0" w:firstColumn="1" w:lastColumn="0" w:noHBand="0" w:noVBand="1"/>
      </w:tblPr>
      <w:tblGrid>
        <w:gridCol w:w="4608"/>
        <w:gridCol w:w="4050"/>
      </w:tblGrid>
      <w:tr w:rsidR="0069150D" w:rsidRPr="0069150D" w14:paraId="62232298" w14:textId="77777777" w:rsidTr="004C16C6">
        <w:trPr>
          <w:trHeight w:hRule="exact" w:val="360"/>
        </w:trPr>
        <w:tc>
          <w:tcPr>
            <w:tcW w:w="4608" w:type="dxa"/>
          </w:tcPr>
          <w:p w14:paraId="13848A56" w14:textId="59DDF1BE" w:rsidR="0069150D" w:rsidRPr="0069150D" w:rsidRDefault="0069150D" w:rsidP="0069150D">
            <w:pPr>
              <w:rPr>
                <w:rFonts w:ascii="Browallia New" w:hAnsi="Browallia New" w:cs="Browallia New"/>
                <w:b/>
                <w:bCs/>
                <w:sz w:val="27"/>
                <w:szCs w:val="27"/>
                <w:lang w:bidi="th-TH"/>
              </w:rPr>
            </w:pPr>
            <w:r w:rsidRPr="0069150D">
              <w:rPr>
                <w:rFonts w:ascii="Browallia New" w:hAnsi="Browallia New" w:cs="Browallia New" w:hint="cs"/>
                <w:b/>
                <w:bCs/>
                <w:sz w:val="27"/>
                <w:szCs w:val="27"/>
                <w:cs/>
                <w:lang w:bidi="th-TH"/>
              </w:rPr>
              <w:lastRenderedPageBreak/>
              <w:t>เรื่องสำคัญจากการตรวจสอบ</w:t>
            </w:r>
          </w:p>
        </w:tc>
        <w:tc>
          <w:tcPr>
            <w:tcW w:w="4050" w:type="dxa"/>
          </w:tcPr>
          <w:p w14:paraId="5EBBB532" w14:textId="56D93872" w:rsidR="0069150D" w:rsidRPr="0069150D" w:rsidRDefault="0069150D" w:rsidP="0069150D">
            <w:pPr>
              <w:rPr>
                <w:rFonts w:ascii="Browallia New" w:hAnsi="Browallia New" w:cs="Browallia New"/>
                <w:b/>
                <w:bCs/>
                <w:sz w:val="27"/>
                <w:szCs w:val="27"/>
                <w:lang w:bidi="th-TH"/>
              </w:rPr>
            </w:pPr>
            <w:r w:rsidRPr="0069150D">
              <w:rPr>
                <w:rFonts w:ascii="Browallia New" w:hAnsi="Browallia New" w:cs="Browallia New" w:hint="cs"/>
                <w:b/>
                <w:bCs/>
                <w:sz w:val="27"/>
                <w:szCs w:val="27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987C7D" w:rsidRPr="0069150D" w14:paraId="6467446D" w14:textId="77777777" w:rsidTr="004C16C6">
        <w:trPr>
          <w:trHeight w:val="360"/>
        </w:trPr>
        <w:tc>
          <w:tcPr>
            <w:tcW w:w="4608" w:type="dxa"/>
          </w:tcPr>
          <w:p w14:paraId="78F2FC7A" w14:textId="77777777" w:rsidR="00987C7D" w:rsidRPr="0069150D" w:rsidRDefault="00987C7D" w:rsidP="004C16C6">
            <w:pPr>
              <w:spacing w:after="0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</w:p>
          <w:p w14:paraId="1CCCDDAB" w14:textId="2605E859" w:rsidR="00987C7D" w:rsidRPr="0069150D" w:rsidRDefault="00987C7D" w:rsidP="004C16C6">
            <w:pPr>
              <w:spacing w:after="0"/>
              <w:jc w:val="thaiDistribute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  <w:lang w:bidi="th-TH"/>
              </w:rPr>
            </w:pPr>
            <w:r w:rsidRPr="0069150D">
              <w:rPr>
                <w:rFonts w:ascii="Browallia New" w:hAnsi="Browallia New" w:cs="Browallia New" w:hint="cs"/>
                <w:b/>
                <w:bCs/>
                <w:sz w:val="27"/>
                <w:szCs w:val="27"/>
                <w:u w:val="single"/>
                <w:cs/>
                <w:lang w:bidi="th-TH"/>
              </w:rPr>
              <w:t>ค่าความนิยม</w:t>
            </w:r>
            <w:r w:rsidRPr="0069150D"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  <w:lang w:bidi="th-TH"/>
              </w:rPr>
              <w:t xml:space="preserve"> </w:t>
            </w:r>
            <w:r w:rsidRPr="0069150D">
              <w:rPr>
                <w:rFonts w:ascii="Browallia New" w:hAnsi="Browallia New" w:cs="Browallia New" w:hint="cs"/>
                <w:b/>
                <w:bCs/>
                <w:sz w:val="27"/>
                <w:szCs w:val="27"/>
                <w:u w:val="single"/>
                <w:cs/>
                <w:lang w:bidi="th-TH"/>
              </w:rPr>
              <w:t xml:space="preserve">สินทรัพย์ไม่มีตัวตน </w:t>
            </w:r>
            <w:r w:rsidR="002624B0">
              <w:rPr>
                <w:rFonts w:ascii="Browallia New" w:hAnsi="Browallia New" w:cs="Browallia New" w:hint="cs"/>
                <w:b/>
                <w:bCs/>
                <w:sz w:val="27"/>
                <w:szCs w:val="27"/>
                <w:u w:val="single"/>
                <w:cs/>
                <w:lang w:bidi="th-TH"/>
              </w:rPr>
              <w:t xml:space="preserve">สิทธิการเช่าและอาคาร </w:t>
            </w:r>
            <w:r w:rsidRPr="0069150D">
              <w:rPr>
                <w:rFonts w:ascii="Browallia New" w:hAnsi="Browallia New" w:cs="Browallia New" w:hint="cs"/>
                <w:b/>
                <w:bCs/>
                <w:sz w:val="27"/>
                <w:szCs w:val="27"/>
                <w:u w:val="single"/>
                <w:cs/>
                <w:lang w:bidi="th-TH"/>
              </w:rPr>
              <w:t>และเงินลงทุนในบริษัทย่อย</w:t>
            </w:r>
          </w:p>
          <w:p w14:paraId="7A609AA5" w14:textId="77777777" w:rsidR="00987C7D" w:rsidRPr="0069150D" w:rsidRDefault="00987C7D" w:rsidP="004C16C6">
            <w:pPr>
              <w:spacing w:after="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6719AE9D" w14:textId="660F24B7" w:rsidR="00987C7D" w:rsidRPr="0069150D" w:rsidRDefault="00987C7D" w:rsidP="004C16C6">
            <w:pPr>
              <w:spacing w:after="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69150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ณ</w:t>
            </w: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69150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วันที่</w:t>
            </w: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69150D">
              <w:rPr>
                <w:rFonts w:ascii="Browallia New" w:hAnsi="Browallia New" w:cs="Browallia New"/>
                <w:sz w:val="27"/>
                <w:szCs w:val="27"/>
                <w:lang w:bidi="th-TH"/>
              </w:rPr>
              <w:t>31</w:t>
            </w: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69150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ธันวาคม</w:t>
            </w: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69150D">
              <w:rPr>
                <w:rFonts w:ascii="Browallia New" w:hAnsi="Browallia New" w:cs="Browallia New"/>
                <w:sz w:val="27"/>
                <w:szCs w:val="27"/>
                <w:lang w:bidi="th-TH"/>
              </w:rPr>
              <w:t>2561</w:t>
            </w: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69150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กลุ่มบริษัทมีค่าความนิยมจำนวน</w:t>
            </w: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="002C3002">
              <w:rPr>
                <w:rFonts w:ascii="Browallia New" w:hAnsi="Browallia New" w:cs="Browallia New"/>
                <w:sz w:val="27"/>
                <w:szCs w:val="27"/>
                <w:lang w:bidi="th-TH"/>
              </w:rPr>
              <w:t>59</w:t>
            </w:r>
            <w:r w:rsidRPr="0069150D">
              <w:rPr>
                <w:rFonts w:ascii="Browallia New" w:hAnsi="Browallia New" w:cs="Browallia New"/>
                <w:sz w:val="27"/>
                <w:szCs w:val="27"/>
                <w:lang w:bidi="th-TH"/>
              </w:rPr>
              <w:t xml:space="preserve"> </w:t>
            </w:r>
            <w:r w:rsidRPr="0069150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ล้านบาท</w:t>
            </w: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69150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สินทรัพย์ไม่มีตัวตนจำนวน </w:t>
            </w:r>
            <w:r w:rsidR="002C3002">
              <w:rPr>
                <w:rFonts w:ascii="Browallia New" w:hAnsi="Browallia New" w:cs="Browallia New"/>
                <w:sz w:val="27"/>
                <w:szCs w:val="27"/>
                <w:lang w:bidi="th-TH"/>
              </w:rPr>
              <w:t>1</w:t>
            </w:r>
            <w:r w:rsidR="003F1814">
              <w:rPr>
                <w:rFonts w:ascii="Browallia New" w:hAnsi="Browallia New" w:cs="Browallia New"/>
                <w:sz w:val="27"/>
                <w:szCs w:val="27"/>
                <w:lang w:bidi="th-TH"/>
              </w:rPr>
              <w:t>47</w:t>
            </w:r>
            <w:r w:rsidRPr="0069150D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 xml:space="preserve"> </w:t>
            </w:r>
            <w:r w:rsidRPr="0069150D">
              <w:rPr>
                <w:rFonts w:ascii="Browallia New" w:hAnsi="Browallia New" w:cs="Browallia New" w:hint="cs"/>
                <w:sz w:val="27"/>
                <w:szCs w:val="27"/>
                <w:cs/>
                <w:lang w:val="en-US" w:bidi="th-TH"/>
              </w:rPr>
              <w:t xml:space="preserve">ล้านบาท </w:t>
            </w:r>
            <w:r w:rsidR="002624B0">
              <w:rPr>
                <w:rFonts w:ascii="Browallia New" w:hAnsi="Browallia New" w:cs="Browallia New" w:hint="cs"/>
                <w:sz w:val="27"/>
                <w:szCs w:val="27"/>
                <w:cs/>
                <w:lang w:val="en-US" w:bidi="th-TH"/>
              </w:rPr>
              <w:t xml:space="preserve">สิทธิการเช่าและอาคารจำนวน </w:t>
            </w:r>
            <w:r w:rsidR="00EC320A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 xml:space="preserve">66 </w:t>
            </w:r>
            <w:r w:rsidR="002624B0">
              <w:rPr>
                <w:rFonts w:ascii="Browallia New" w:hAnsi="Browallia New" w:cs="Browallia New" w:hint="cs"/>
                <w:sz w:val="27"/>
                <w:szCs w:val="27"/>
                <w:cs/>
                <w:lang w:val="en-US" w:bidi="th-TH"/>
              </w:rPr>
              <w:t xml:space="preserve">ล้านบาท </w:t>
            </w:r>
            <w:r w:rsidRPr="0069150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และเงินลงทุนในบริษัทย่อยในงบการเงินเฉพาะของบริษัทจำนวน</w:t>
            </w: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="002C3002">
              <w:rPr>
                <w:rFonts w:ascii="Browallia New" w:hAnsi="Browallia New" w:cs="Browallia New"/>
                <w:sz w:val="27"/>
                <w:szCs w:val="27"/>
                <w:lang w:bidi="th-TH"/>
              </w:rPr>
              <w:t>246</w:t>
            </w:r>
            <w:r w:rsidRPr="0069150D">
              <w:rPr>
                <w:rFonts w:ascii="Browallia New" w:hAnsi="Browallia New" w:cs="Browallia New"/>
                <w:sz w:val="27"/>
                <w:szCs w:val="27"/>
                <w:lang w:bidi="th-TH"/>
              </w:rPr>
              <w:t xml:space="preserve"> </w:t>
            </w:r>
            <w:r w:rsidRPr="0069150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ล้านบาท</w:t>
            </w: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69150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ซึ่งเกิดจากการลงทุนในกลุ่มธุรกิจบรรจุภัณฑ์</w:t>
            </w:r>
            <w:r w:rsidRPr="0069150D">
              <w:rPr>
                <w:rFonts w:ascii="Browallia New" w:hAnsi="Browallia New" w:cs="Browallia New"/>
                <w:sz w:val="27"/>
                <w:szCs w:val="27"/>
                <w:lang w:bidi="th-TH"/>
              </w:rPr>
              <w:t xml:space="preserve"> </w:t>
            </w:r>
            <w:r w:rsidRPr="0069150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ธุรกิจอาหารแช่แข็ง</w:t>
            </w:r>
            <w:r w:rsidR="00EC320A">
              <w:rPr>
                <w:rFonts w:ascii="Browallia New" w:hAnsi="Browallia New" w:cs="Browallia New"/>
                <w:sz w:val="27"/>
                <w:szCs w:val="27"/>
                <w:lang w:bidi="th-TH"/>
              </w:rPr>
              <w:t xml:space="preserve"> </w:t>
            </w:r>
            <w:r w:rsidR="00EC320A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ธุรกิจร้านอาหาร </w:t>
            </w:r>
            <w:r w:rsidRPr="0069150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และธุรกิจให้เช่าพื้นที่</w:t>
            </w: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69150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ตามมาตรฐานการรายงานทางการเงิน</w:t>
            </w: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69150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กลุ่มบริษัทต้องมีการทดสอบการด้อยค่าสินทรัพย์ดังกล่าวทุกปี</w:t>
            </w: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69150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ซึ่งการทดสอบการด้อยค่านั้นต้องใช้ดุลยพินิจที่สำคัญและข้อสมมติฐานของผู้บริหารที่มีความซับซ้อน</w:t>
            </w: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69150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โดยเฉพาะข้อสมมติฐานสำหรับการประมาณการกระแสเงินสดของธุรกิจบรรจุภัณฑ์</w:t>
            </w: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69150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ธุรกิจอาหารแช่แข็ง</w:t>
            </w:r>
            <w:r w:rsidR="00EC320A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 ธุรกิจร้านอาหาร </w:t>
            </w:r>
            <w:r w:rsidRPr="0069150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และธุรกิจให้เช่าพื้นที่</w:t>
            </w: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69150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และการพิจารณาอัตราคิดลดในการกำหนดมูลค่ากระแสเงินสดซึ่งอาจมีผลกระทบจากการเปลี่ยนแปลงตามสภาวะทางเศรษฐกิจ</w:t>
            </w: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69150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สถานการณ์ตลาดปัจจุบันและความเสี่ยงที่เฉพาะเจาะจงของสินทรัพย์</w:t>
            </w:r>
          </w:p>
          <w:p w14:paraId="5F4CB4D8" w14:textId="77777777" w:rsidR="00987C7D" w:rsidRPr="0069150D" w:rsidRDefault="00987C7D" w:rsidP="004C16C6">
            <w:pPr>
              <w:spacing w:after="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1CC2AD52" w14:textId="3523400F" w:rsidR="00987C7D" w:rsidRPr="0069150D" w:rsidRDefault="00987C7D" w:rsidP="004C16C6">
            <w:pPr>
              <w:spacing w:after="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69150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กลุ่มบริษัทได้เปิดเผยเกี่ยวกับค่าความนิยม สินทรัพย์ไม่มีตัวตน </w:t>
            </w:r>
            <w:r w:rsidR="001A08FF">
              <w:rPr>
                <w:rFonts w:ascii="Browallia New" w:hAnsi="Browallia New" w:cs="Browallia New" w:hint="cs"/>
                <w:sz w:val="27"/>
                <w:szCs w:val="27"/>
                <w:cs/>
                <w:lang w:val="en-US" w:bidi="th-TH"/>
              </w:rPr>
              <w:t>สิทธิการเช่าและอาคาร</w:t>
            </w:r>
            <w:r w:rsidR="001A08FF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 xml:space="preserve"> </w:t>
            </w:r>
            <w:r w:rsidRPr="0069150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และเงินลงทุนในบริษัทย่อยในหมายเหตุประกอบงบการเงินข้อ</w:t>
            </w: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69150D">
              <w:rPr>
                <w:rFonts w:ascii="Browallia New" w:hAnsi="Browallia New" w:cs="Browallia New"/>
                <w:sz w:val="27"/>
                <w:szCs w:val="27"/>
                <w:lang w:bidi="th-TH"/>
              </w:rPr>
              <w:t>1</w:t>
            </w:r>
            <w:r w:rsidRPr="0069150D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1</w:t>
            </w:r>
            <w:r w:rsidRPr="0069150D">
              <w:rPr>
                <w:rFonts w:ascii="Browallia New" w:hAnsi="Browallia New" w:cs="Browallia New"/>
                <w:sz w:val="27"/>
                <w:szCs w:val="27"/>
                <w:lang w:bidi="th-TH"/>
              </w:rPr>
              <w:t>, 16</w:t>
            </w:r>
            <w:r w:rsidR="00EC320A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,</w:t>
            </w:r>
            <w:r w:rsidR="00EC320A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 </w:t>
            </w:r>
            <w:r w:rsidR="00EC320A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17</w:t>
            </w:r>
            <w:r w:rsidRPr="0069150D">
              <w:rPr>
                <w:rFonts w:ascii="Browallia New" w:hAnsi="Browallia New" w:cs="Browallia New"/>
                <w:sz w:val="27"/>
                <w:szCs w:val="27"/>
                <w:lang w:bidi="th-TH"/>
              </w:rPr>
              <w:t xml:space="preserve"> </w:t>
            </w:r>
            <w:r w:rsidRPr="0069150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และ</w:t>
            </w: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69150D">
              <w:rPr>
                <w:rFonts w:ascii="Browallia New" w:hAnsi="Browallia New" w:cs="Browallia New"/>
                <w:sz w:val="27"/>
                <w:szCs w:val="27"/>
                <w:lang w:bidi="th-TH"/>
              </w:rPr>
              <w:t>18</w:t>
            </w:r>
          </w:p>
          <w:p w14:paraId="737FD703" w14:textId="77777777" w:rsidR="00987C7D" w:rsidRPr="0069150D" w:rsidRDefault="00987C7D" w:rsidP="004C16C6">
            <w:pPr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4050" w:type="dxa"/>
          </w:tcPr>
          <w:p w14:paraId="0A687F16" w14:textId="77777777" w:rsidR="00987C7D" w:rsidRPr="0069150D" w:rsidRDefault="00987C7D" w:rsidP="004C16C6">
            <w:pPr>
              <w:spacing w:after="0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</w:p>
          <w:p w14:paraId="65E01F2B" w14:textId="77777777" w:rsidR="00987C7D" w:rsidRPr="0069150D" w:rsidRDefault="00987C7D" w:rsidP="004C16C6">
            <w:pPr>
              <w:spacing w:after="240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</w:p>
          <w:p w14:paraId="6218ACF4" w14:textId="77777777" w:rsidR="00987C7D" w:rsidRPr="0069150D" w:rsidRDefault="00987C7D" w:rsidP="004C16C6">
            <w:pPr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</w:p>
          <w:p w14:paraId="67B001E7" w14:textId="77777777" w:rsidR="00987C7D" w:rsidRPr="0069150D" w:rsidRDefault="00987C7D" w:rsidP="004C16C6">
            <w:pPr>
              <w:tabs>
                <w:tab w:val="left" w:pos="252"/>
              </w:tabs>
              <w:spacing w:after="0"/>
              <w:ind w:left="216" w:hanging="225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 w:rsidRPr="0069150D">
              <w:rPr>
                <w:rFonts w:ascii="Browallia New" w:hAnsi="Browallia New" w:cs="Browallia New"/>
                <w:sz w:val="27"/>
                <w:szCs w:val="27"/>
                <w:lang w:bidi="th-TH"/>
              </w:rPr>
              <w:t>-</w:t>
            </w:r>
            <w:r w:rsidRPr="0069150D">
              <w:rPr>
                <w:rFonts w:ascii="Browallia New" w:hAnsi="Browallia New" w:cs="Browallia New"/>
                <w:sz w:val="27"/>
                <w:szCs w:val="27"/>
                <w:lang w:bidi="th-TH"/>
              </w:rPr>
              <w:tab/>
            </w:r>
            <w:r w:rsidRPr="0069150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พิจารณาความสมเหตุสมผลของข้อสมมติฐานและวิธีการที่ผู้บริหารใช้ในการคำนวณประมาณการกระแสเงินสดในอนาคตที่คาดว่าจะได้รับ</w:t>
            </w:r>
          </w:p>
          <w:p w14:paraId="6645DF05" w14:textId="77777777" w:rsidR="00987C7D" w:rsidRPr="0069150D" w:rsidRDefault="00987C7D" w:rsidP="004C16C6">
            <w:pPr>
              <w:tabs>
                <w:tab w:val="left" w:pos="252"/>
              </w:tabs>
              <w:spacing w:after="0"/>
              <w:ind w:left="225" w:hanging="225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-</w:t>
            </w: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ab/>
            </w:r>
            <w:r w:rsidRPr="0069150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ประเมินความรู้</w:t>
            </w: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69150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ความสามารถและความเป็นอิสระของผู้เชี่ยวชาญ</w:t>
            </w:r>
          </w:p>
          <w:p w14:paraId="2189B66F" w14:textId="77777777" w:rsidR="00987C7D" w:rsidRPr="0069150D" w:rsidRDefault="00987C7D" w:rsidP="004C16C6">
            <w:pPr>
              <w:tabs>
                <w:tab w:val="left" w:pos="252"/>
              </w:tabs>
              <w:spacing w:after="0"/>
              <w:ind w:left="243" w:hanging="243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-</w:t>
            </w: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ab/>
            </w:r>
            <w:r w:rsidRPr="0069150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ประเมินอัตราคิดลดโดยอ้างอิงการเปรียบเทียบข้อมูลของบริษัทที่อยู่ในอุตสาหกรรม</w:t>
            </w: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69150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เพื่อให้มั่นใจว่าอัตราคิดลดที่ผู้บริหารใช้อยู่ในเกณฑ์ที่เหมาะสม</w:t>
            </w:r>
          </w:p>
          <w:p w14:paraId="3B287E37" w14:textId="77777777" w:rsidR="00987C7D" w:rsidRPr="0069150D" w:rsidRDefault="00987C7D" w:rsidP="004C16C6">
            <w:pPr>
              <w:tabs>
                <w:tab w:val="left" w:pos="252"/>
              </w:tabs>
              <w:spacing w:after="0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-</w:t>
            </w: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ab/>
            </w:r>
            <w:r w:rsidRPr="0069150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ทดสอบการคำนวณมูลค่าที่คาดว่าจะได้รับคืน</w:t>
            </w: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</w:p>
          <w:p w14:paraId="1B7EDF2C" w14:textId="77777777" w:rsidR="00987C7D" w:rsidRPr="0069150D" w:rsidRDefault="00987C7D" w:rsidP="004C16C6">
            <w:pPr>
              <w:tabs>
                <w:tab w:val="left" w:pos="252"/>
              </w:tabs>
              <w:spacing w:after="0"/>
              <w:ind w:left="252" w:hanging="252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-</w:t>
            </w: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ab/>
            </w:r>
            <w:r w:rsidRPr="0069150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สอบทานการวิเคราะห์การอ่อนไหวที่จัดทำโดยฝ่ายบริหารและพิจารณาผลกระทบต่อมูลค่าที่คาดว่าจะได้รับคืน</w:t>
            </w: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</w:p>
          <w:p w14:paraId="6D4450A1" w14:textId="4B1F7BE6" w:rsidR="00987C7D" w:rsidRPr="0069150D" w:rsidRDefault="00987C7D" w:rsidP="004C16C6">
            <w:pPr>
              <w:tabs>
                <w:tab w:val="left" w:pos="252"/>
              </w:tabs>
              <w:spacing w:after="0"/>
              <w:ind w:left="252" w:hanging="252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-</w:t>
            </w: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ab/>
            </w:r>
            <w:r w:rsidRPr="0069150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ประเมินความเพียงพอและความเหมาะสมของการเปิดเผยข้อมูลของกลุ่มบริษัทเกี่ยวกับ</w:t>
            </w:r>
            <w:r w:rsidRPr="0069150D">
              <w:rPr>
                <w:rFonts w:ascii="Browallia New" w:hAnsi="Browallia New" w:cs="Browallia New"/>
                <w:sz w:val="27"/>
                <w:szCs w:val="27"/>
                <w:lang w:bidi="th-TH"/>
              </w:rPr>
              <w:t xml:space="preserve">                   </w:t>
            </w:r>
            <w:r w:rsidRPr="0069150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ข้อสมมติฐาน</w:t>
            </w: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69150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และมูลค่าที่คาดว่าจะได้รับคืนของค่าความนิยม สินทรัพย์ไม่มีตัวตน </w:t>
            </w:r>
            <w:r w:rsidR="00EC320A">
              <w:rPr>
                <w:rFonts w:ascii="Browallia New" w:hAnsi="Browallia New" w:cs="Browallia New" w:hint="cs"/>
                <w:sz w:val="27"/>
                <w:szCs w:val="27"/>
                <w:cs/>
                <w:lang w:val="en-US" w:bidi="th-TH"/>
              </w:rPr>
              <w:t>สิทธิการเช่าและอาคาร</w:t>
            </w:r>
            <w:r w:rsidR="00EC320A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 xml:space="preserve"> </w:t>
            </w:r>
            <w:r w:rsidRPr="0069150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และเงินลงทุนในบริษัทย่อย</w:t>
            </w:r>
          </w:p>
          <w:p w14:paraId="70D632C9" w14:textId="77777777" w:rsidR="00987C7D" w:rsidRPr="0069150D" w:rsidRDefault="00987C7D" w:rsidP="004C16C6">
            <w:pPr>
              <w:tabs>
                <w:tab w:val="left" w:pos="252"/>
              </w:tabs>
              <w:spacing w:after="0"/>
              <w:jc w:val="thaiDistribute"/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</w:pPr>
          </w:p>
        </w:tc>
      </w:tr>
    </w:tbl>
    <w:p w14:paraId="52207256" w14:textId="77777777" w:rsidR="00987C7D" w:rsidRPr="00EE7540" w:rsidRDefault="00987C7D" w:rsidP="00165155">
      <w:pPr>
        <w:jc w:val="thaiDistribute"/>
        <w:rPr>
          <w:rFonts w:ascii="Browallia New" w:hAnsi="Browallia New" w:cs="Browallia New"/>
          <w:i/>
          <w:iCs/>
          <w:sz w:val="16"/>
          <w:szCs w:val="16"/>
          <w:lang w:bidi="th-TH"/>
        </w:rPr>
      </w:pPr>
    </w:p>
    <w:p w14:paraId="005630F7" w14:textId="77777777" w:rsidR="00165155" w:rsidRDefault="00165155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165155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ข้อมูลอื่น</w:t>
      </w:r>
    </w:p>
    <w:p w14:paraId="05A12437" w14:textId="77777777" w:rsidR="00165155" w:rsidRDefault="00165155" w:rsidP="00165155">
      <w:pPr>
        <w:spacing w:after="0"/>
        <w:jc w:val="thaiDistribute"/>
        <w:rPr>
          <w:rFonts w:ascii="Browallia New" w:hAnsi="Browallia New" w:cs="Browallia New"/>
          <w:i/>
          <w:iCs/>
          <w:sz w:val="20"/>
          <w:lang w:bidi="th-TH"/>
        </w:rPr>
      </w:pPr>
    </w:p>
    <w:p w14:paraId="11F6F31A" w14:textId="77777777" w:rsidR="00165155" w:rsidRPr="00165155" w:rsidRDefault="00EE7540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ผู้บริหารเป็นผู้รับผิดชอบต่อข้อมูลอื่น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แต่ไม่รวมถึงงบการเงินรวมและงบการเงินเฉพาะของบริษัทและรายงานของผู้สอบบัญชีที่อยู่ในรายงานนั้น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  <w:r w:rsidR="00165155" w:rsidRPr="0016515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49D8F93C" w14:textId="77777777" w:rsidR="00165155" w:rsidRPr="00F35970" w:rsidRDefault="00165155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23DE3CB7" w14:textId="1789D022" w:rsidR="00165155" w:rsidRPr="00165155" w:rsidRDefault="00165155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 w:rsidRPr="00165155">
        <w:rPr>
          <w:rFonts w:ascii="Browallia New" w:hAnsi="Browallia New" w:cs="Browallia New"/>
          <w:sz w:val="28"/>
          <w:szCs w:val="28"/>
          <w:cs/>
          <w:lang w:bidi="th-TH"/>
        </w:rPr>
        <w:t>ความเห็นของข้าพเจ้าต่องบการเงินรวมและงบการเงินเฉพาะ</w:t>
      </w:r>
      <w:r w:rsidR="00EC320A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165155">
        <w:rPr>
          <w:rFonts w:ascii="Browallia New" w:hAnsi="Browallia New" w:cs="Browallia New"/>
          <w:sz w:val="28"/>
          <w:szCs w:val="28"/>
          <w:cs/>
          <w:lang w:bidi="th-TH"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14:paraId="1FCC0668" w14:textId="77777777" w:rsidR="00165155" w:rsidRDefault="00165155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3E07B4A4" w14:textId="7AD54EBD" w:rsidR="0003736B" w:rsidRDefault="0003736B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643AAAF5" w14:textId="39BD7469" w:rsidR="00583A64" w:rsidRDefault="00583A64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3427C034" w14:textId="74055F7B" w:rsidR="00583A64" w:rsidRDefault="00583A64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0D2CF4A9" w14:textId="77777777" w:rsidR="00583A64" w:rsidRPr="00F35970" w:rsidRDefault="00583A64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48A9D71D" w14:textId="77777777" w:rsidR="00165155" w:rsidRPr="00165155" w:rsidRDefault="00EE7540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>ความรับผิดชอบของข้าพเจ้าที่เกี่ยวเนื่องกับการตรวจสอบงบการเงินรวมและงบการเงินเฉพาะของบริษัท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คือ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การอ่านข้อมูลอื่นตามที่ระบุข้างต้นเมื่อจัดทำแล้ว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และพิจารณาว่าข้อมูลอื่นมีความขัดแย้งที่มีสาระสำคัญกับ</w:t>
      </w:r>
      <w:r w:rsidR="00D708FE">
        <w:rPr>
          <w:rFonts w:ascii="Browallia New" w:hAnsi="Browallia New" w:cs="Browallia New"/>
          <w:sz w:val="28"/>
          <w:szCs w:val="28"/>
          <w:lang w:bidi="th-TH"/>
        </w:rPr>
        <w:t xml:space="preserve">   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งบการเงินรวมและงบการเงินเฉพาะของบริษัทหรือกับความรู้ที่ได้รับจากการตรวจสอบของข้าพเจ้า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65155" w:rsidRPr="0016515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36AE3DB7" w14:textId="77777777" w:rsidR="00165155" w:rsidRPr="00335378" w:rsidRDefault="00165155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55826893" w14:textId="77777777" w:rsidR="00165155" w:rsidRPr="00165155" w:rsidRDefault="00EE7540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เมื่อข้าพเจ้าได้อ่านรายงานประจำปี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06F2BA1B" w14:textId="77777777" w:rsidR="00165155" w:rsidRPr="00F35970" w:rsidRDefault="00165155" w:rsidP="00CD4D4E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8DA4419" w14:textId="77777777" w:rsidR="004C77BF" w:rsidRPr="004C77BF" w:rsidRDefault="00EE7540" w:rsidP="00AF743D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EE7540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ของบริษัท</w:t>
      </w:r>
    </w:p>
    <w:p w14:paraId="587345F4" w14:textId="77777777" w:rsidR="004C77BF" w:rsidRPr="004C77BF" w:rsidRDefault="004C77BF" w:rsidP="00765E18">
      <w:pPr>
        <w:spacing w:after="0" w:line="240" w:lineRule="auto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594F776F" w14:textId="77777777" w:rsidR="004C77BF" w:rsidRPr="004C77BF" w:rsidRDefault="00EE7540" w:rsidP="004C77B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รวมและงบการเงินเฉพาะของบริษัทเหล่านี้โดยถูกต้องตามที่ควรตามมาตรฐานการรายงานทางการเงิน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ของบริษัท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="004C77BF" w:rsidRPr="004C77B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58A5B656" w14:textId="77777777" w:rsidR="00280186" w:rsidRPr="004C77BF" w:rsidRDefault="00280186" w:rsidP="0033537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850F95A" w14:textId="77777777" w:rsidR="00330AA1" w:rsidRPr="004C77BF" w:rsidRDefault="00EE7540" w:rsidP="00AF743D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ในการจัดทำงบการเงินรวมและงบการเงินเฉพาะของบริษัท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ผู้บริหารรับผิดชอบในการประเมินความสามารถของกลุ่มบริษัทในการดำเนินงานต่อเนื่อง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การเปิดเผยเรื่องที่เกี่ยวกับการดำเนินงานต่อเนื่องในกรณีที่มีเรื่องดังกล่าว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หรือหยุดดำเนินงานหรือไม่สามารถดำเนินงานต่อเนื่องต่อไปได้</w:t>
      </w:r>
    </w:p>
    <w:p w14:paraId="057AD20F" w14:textId="77777777" w:rsidR="00330AA1" w:rsidRPr="00EE7540" w:rsidRDefault="00330AA1" w:rsidP="0033537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3D92D30" w14:textId="77777777" w:rsidR="00F35970" w:rsidRPr="00EE7540" w:rsidRDefault="00EE7540" w:rsidP="00FD65A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14:paraId="4DA77CED" w14:textId="77777777" w:rsidR="00F35970" w:rsidRPr="00A833B6" w:rsidRDefault="00F35970" w:rsidP="00FD65A0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2D707EEB" w14:textId="77777777" w:rsidR="004C77BF" w:rsidRPr="004C77BF" w:rsidRDefault="00EE7540" w:rsidP="00AF743D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EE7540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ความรับผิดชอบของผู้สอบบัญชีต่อการตรวจสอบงบการเงินรวมและงบการเงินเฉพาะของบริษัท</w:t>
      </w:r>
    </w:p>
    <w:p w14:paraId="4FC1C9A6" w14:textId="77777777" w:rsidR="004C77BF" w:rsidRPr="004C77BF" w:rsidRDefault="004C77BF" w:rsidP="0033537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861BBB2" w14:textId="77777777" w:rsidR="004C77BF" w:rsidRDefault="00EE7540" w:rsidP="004A31FE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งบการเงินเฉพาะของบริษัทโดยรวมปราศจากการแสดงข้อมูลที่ขัดต่อข้อเท็จจริงอันเป็นสาระสำคัญหรือไม่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และเสนอรายงานของผู้สอบบัญชีซึ่งรวมความเห็นของข้าพเจ้า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อยู่ด้วย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ของบริษัทเหล่านี้</w:t>
      </w:r>
    </w:p>
    <w:p w14:paraId="386A8610" w14:textId="7AE3FABF" w:rsidR="00FD65A0" w:rsidRDefault="00FD65A0" w:rsidP="004A31FE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7177710" w14:textId="7A3F5615" w:rsidR="00583A64" w:rsidRDefault="00583A64" w:rsidP="004A31FE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AD66973" w14:textId="3E984A80" w:rsidR="00583A64" w:rsidRDefault="00583A64" w:rsidP="004A31FE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36EF5BA" w14:textId="77777777" w:rsidR="00583A64" w:rsidRDefault="00583A64" w:rsidP="004A31FE">
      <w:pPr>
        <w:spacing w:after="0"/>
        <w:jc w:val="thaiDistribute"/>
        <w:rPr>
          <w:rFonts w:ascii="Browallia New" w:hAnsi="Browallia New" w:cs="Browallia New" w:hint="cs"/>
          <w:sz w:val="28"/>
          <w:szCs w:val="28"/>
          <w:lang w:bidi="th-TH"/>
        </w:rPr>
      </w:pPr>
    </w:p>
    <w:p w14:paraId="1A071970" w14:textId="3BBB8B5B" w:rsidR="005803E8" w:rsidRPr="007B6681" w:rsidRDefault="005803E8" w:rsidP="005803E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D679776" w14:textId="77777777" w:rsidR="005803E8" w:rsidRPr="00AC48F3" w:rsidRDefault="005803E8" w:rsidP="005803E8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ายใน</w:t>
      </w:r>
    </w:p>
    <w:p w14:paraId="2A2A3F11" w14:textId="77777777" w:rsidR="005803E8" w:rsidRPr="00AC48F3" w:rsidRDefault="005803E8" w:rsidP="005803E8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31C247AB" w14:textId="77777777" w:rsidR="005803E8" w:rsidRPr="00AC48F3" w:rsidRDefault="005803E8" w:rsidP="005803E8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14:paraId="05443275" w14:textId="77777777" w:rsidR="005803E8" w:rsidRDefault="005803E8" w:rsidP="005803E8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โดยให้ข้อสังเกต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ถึงการเปิดเผยข้อมูล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รวมและ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งบการเงินเฉพาะของบริษัท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 </w:t>
      </w:r>
    </w:p>
    <w:p w14:paraId="245062FC" w14:textId="77777777" w:rsidR="005803E8" w:rsidRPr="00AC48F3" w:rsidRDefault="005803E8" w:rsidP="005803E8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ประเมินการนำเสนอโครงสร้างและเนื้อหาของงบการเงินรวมและงบการเงินเฉพาะของบริษัทโดยรวม รวมถึงการเปิดเผยข้อมูลว่างบการเงินรวมและงบการเงินเฉพาะของบริษัท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หรือไม่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  </w:t>
      </w:r>
    </w:p>
    <w:p w14:paraId="3AF22507" w14:textId="77777777" w:rsidR="005803E8" w:rsidRPr="00AC48F3" w:rsidRDefault="005803E8" w:rsidP="005803E8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รวม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</w:p>
    <w:p w14:paraId="2B36C51D" w14:textId="77777777" w:rsidR="00EE7540" w:rsidRDefault="00EE7540" w:rsidP="00B806D6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6F34B210" w14:textId="77777777" w:rsidR="004C77BF" w:rsidRDefault="00EE7540" w:rsidP="00B806D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</w:t>
      </w:r>
      <w:r w:rsidR="009B62AF">
        <w:rPr>
          <w:rFonts w:ascii="Browallia New" w:hAnsi="Browallia New" w:cs="Browallia New" w:hint="cs"/>
          <w:sz w:val="28"/>
          <w:szCs w:val="28"/>
          <w:cs/>
          <w:lang w:bidi="th-TH"/>
        </w:rPr>
        <w:t>ในเรื่องต่างๆที่สำคัญ ซึ่งรวมถึง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9B62AF">
        <w:rPr>
          <w:rFonts w:ascii="Browallia New" w:hAnsi="Browallia New" w:cs="Browallia New" w:hint="cs"/>
          <w:sz w:val="28"/>
          <w:szCs w:val="28"/>
          <w:cs/>
          <w:lang w:bidi="th-TH"/>
        </w:rPr>
        <w:t>หาก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ข้าพเจ้าได้พบในระหว่างการตรวจสอบของข้าพเจ้า</w:t>
      </w:r>
    </w:p>
    <w:p w14:paraId="74ADA5DC" w14:textId="3D799FEB" w:rsidR="007B6681" w:rsidRDefault="007B6681" w:rsidP="00B806D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DF8C500" w14:textId="4BAA7E8B" w:rsidR="00583A64" w:rsidRDefault="00583A64" w:rsidP="00B806D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6C589EA" w14:textId="4348B3AB" w:rsidR="00583A64" w:rsidRDefault="00583A64" w:rsidP="00B806D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72182E8" w14:textId="3BA7EBAD" w:rsidR="00583A64" w:rsidRDefault="00583A64" w:rsidP="00B806D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4092D2E" w14:textId="5F1715AD" w:rsidR="00583A64" w:rsidRDefault="00583A64" w:rsidP="00B806D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3A77121" w14:textId="77777777" w:rsidR="00583A64" w:rsidRDefault="00583A64" w:rsidP="00B806D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bookmarkStart w:id="1" w:name="_GoBack"/>
      <w:bookmarkEnd w:id="1"/>
    </w:p>
    <w:p w14:paraId="3D964695" w14:textId="77777777" w:rsidR="00EE7540" w:rsidRPr="00EE7540" w:rsidRDefault="00EE7540" w:rsidP="00EE754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91E8D82" w14:textId="77777777" w:rsidR="00EE7540" w:rsidRPr="00EE7540" w:rsidRDefault="00EE7540" w:rsidP="00EE754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42783BA" w14:textId="77777777" w:rsidR="00EE7540" w:rsidRDefault="00EE7540" w:rsidP="00EE754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ข้าพเจ้าได้พิจารณาเรื่องต่างๆ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ที่มีนัยสำคัญมากที่สุดในการตรวจสอบงบการเงินรวมและงบการเงินเฉพาะของบริษัทในงวดปัจจุบันและกำหนดเป็นเรื่องสำคัญในการตรวจสอบ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หรือในสถานการณ์ที่ยากที่จะเกิดขึ้น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AF545B1" w14:textId="77777777" w:rsidR="004C77BF" w:rsidRDefault="004C77BF" w:rsidP="00330AA1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E7F904F" w14:textId="77777777" w:rsidR="004C77BF" w:rsidRDefault="004C77BF" w:rsidP="00765E18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5ED00E06" w14:textId="77777777" w:rsidR="00765E18" w:rsidRDefault="00765E18" w:rsidP="00765E18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6EB6E886" w14:textId="77777777" w:rsidR="004C77BF" w:rsidRPr="004C77BF" w:rsidRDefault="00EE7540" w:rsidP="004C77BF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EE754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นายธีรศักดิ์</w:t>
      </w:r>
      <w:r w:rsidRPr="00EE754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 </w:t>
      </w:r>
      <w:r w:rsidRPr="00EE754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ฉั่วศรีสกุล</w:t>
      </w:r>
    </w:p>
    <w:p w14:paraId="7A034F8B" w14:textId="77777777" w:rsidR="004C77BF" w:rsidRPr="004C77BF" w:rsidRDefault="004C77BF" w:rsidP="004C77B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6C0F72DE" w14:textId="77777777" w:rsidR="004C77BF" w:rsidRPr="004C77BF" w:rsidRDefault="004C77BF" w:rsidP="004C77B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4C77B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E7540">
        <w:rPr>
          <w:rFonts w:ascii="Browallia New" w:hAnsi="Browallia New" w:cs="Browallia New"/>
          <w:sz w:val="28"/>
          <w:szCs w:val="28"/>
          <w:lang w:bidi="th-TH"/>
        </w:rPr>
        <w:t>6</w:t>
      </w:r>
      <w:r w:rsidR="00AF5F80">
        <w:rPr>
          <w:rFonts w:ascii="Browallia New" w:hAnsi="Browallia New" w:cs="Browallia New"/>
          <w:sz w:val="28"/>
          <w:szCs w:val="28"/>
          <w:lang w:bidi="th-TH"/>
        </w:rPr>
        <w:t>6</w:t>
      </w:r>
      <w:r w:rsidR="00EE7540">
        <w:rPr>
          <w:rFonts w:ascii="Browallia New" w:hAnsi="Browallia New" w:cs="Browallia New"/>
          <w:sz w:val="28"/>
          <w:szCs w:val="28"/>
          <w:lang w:bidi="th-TH"/>
        </w:rPr>
        <w:t>24</w:t>
      </w:r>
    </w:p>
    <w:p w14:paraId="27B693BB" w14:textId="77777777" w:rsidR="004C77BF" w:rsidRDefault="004C77BF" w:rsidP="004C77B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224E21C3" w14:textId="77777777" w:rsidR="00C80DAE" w:rsidRPr="004C77BF" w:rsidRDefault="00C80DAE" w:rsidP="004C77BF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2A71EB7D" w14:textId="77777777" w:rsidR="004C77BF" w:rsidRDefault="004C77BF" w:rsidP="004C77BF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F63F658" w14:textId="4E6F96B2" w:rsidR="00EF5479" w:rsidRPr="004C77BF" w:rsidRDefault="002C3002" w:rsidP="004C77BF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2C3002">
        <w:rPr>
          <w:rFonts w:ascii="Browallia New" w:hAnsi="Browallia New" w:cs="Browallia New"/>
          <w:sz w:val="28"/>
          <w:szCs w:val="28"/>
        </w:rPr>
        <w:t xml:space="preserve">26 </w:t>
      </w:r>
      <w:r w:rsidRPr="002C3002">
        <w:rPr>
          <w:rFonts w:ascii="Browallia New" w:hAnsi="Browallia New" w:cs="Browallia New" w:hint="cs"/>
          <w:sz w:val="28"/>
          <w:szCs w:val="28"/>
          <w:cs/>
          <w:lang w:bidi="th-TH"/>
        </w:rPr>
        <w:t>กุมภาพันธ์</w:t>
      </w:r>
      <w:r w:rsidR="00765E18" w:rsidRPr="002C3002">
        <w:rPr>
          <w:rFonts w:ascii="Browallia New" w:hAnsi="Browallia New" w:cs="Browallia New"/>
          <w:sz w:val="28"/>
          <w:szCs w:val="28"/>
        </w:rPr>
        <w:t xml:space="preserve"> 2562</w:t>
      </w:r>
    </w:p>
    <w:sectPr w:rsidR="00EF5479" w:rsidRPr="004C77BF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1A01DE" w14:textId="77777777" w:rsidR="008743CD" w:rsidRDefault="008743CD">
      <w:r>
        <w:separator/>
      </w:r>
    </w:p>
  </w:endnote>
  <w:endnote w:type="continuationSeparator" w:id="0">
    <w:p w14:paraId="5132DB86" w14:textId="77777777" w:rsidR="008743CD" w:rsidRDefault="00874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F04F60" w14:textId="77777777" w:rsidR="008743CD" w:rsidRDefault="008743CD">
      <w:bookmarkStart w:id="0" w:name="_Hlk482348182"/>
      <w:bookmarkEnd w:id="0"/>
      <w:r>
        <w:separator/>
      </w:r>
    </w:p>
  </w:footnote>
  <w:footnote w:type="continuationSeparator" w:id="0">
    <w:p w14:paraId="335FBE54" w14:textId="77777777" w:rsidR="008743CD" w:rsidRDefault="008743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162837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58D911" w14:textId="28B07DAC" w:rsidR="00B63D0E" w:rsidRDefault="00B63D0E" w:rsidP="00D96128">
    <w:pPr>
      <w:pStyle w:val="Header"/>
      <w:jc w:val="right"/>
    </w:pPr>
  </w:p>
  <w:p w14:paraId="198C060B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9E1779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06F77F69" w14:textId="5D2D2FFF" w:rsidR="00D15EA5" w:rsidRPr="003376AC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40"/>
        <w:szCs w:val="40"/>
        <w:lang w:val="en-US" w:bidi="th-TH"/>
      </w:rPr>
    </w:pPr>
    <w:r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รายงาน</w:t>
    </w:r>
    <w:r w:rsidR="00734D83"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ของ</w:t>
    </w:r>
    <w:r w:rsidRPr="003376AC">
      <w:rPr>
        <w:rFonts w:ascii="Browallia New" w:hAnsi="Browallia New" w:cs="Browallia New"/>
        <w:bCs/>
        <w:color w:val="000000" w:themeColor="text1"/>
        <w:sz w:val="40"/>
        <w:szCs w:val="40"/>
        <w:cs/>
        <w:lang w:bidi="th-TH"/>
      </w:rPr>
      <w:t>ผู้สอบบัญชีรับอนุญาต</w:t>
    </w:r>
  </w:p>
  <w:p w14:paraId="38481C9E" w14:textId="5EE65194" w:rsidR="00D460E7" w:rsidRDefault="00D460E7" w:rsidP="00D15EA5">
    <w:pPr>
      <w:pStyle w:val="Header"/>
    </w:pPr>
    <w:bookmarkStart w:id="2" w:name="Footer3_tbl"/>
    <w:bookmarkEnd w:id="2"/>
  </w:p>
  <w:p w14:paraId="417EAE11" w14:textId="29971F22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DDB5E6E"/>
    <w:multiLevelType w:val="multilevel"/>
    <w:tmpl w:val="FAE6F968"/>
    <w:numStyleLink w:val="GTListBullet"/>
  </w:abstractNum>
  <w:abstractNum w:abstractNumId="16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71646C9D"/>
    <w:multiLevelType w:val="hybridMultilevel"/>
    <w:tmpl w:val="4E4ADE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11"/>
  </w:num>
  <w:num w:numId="8">
    <w:abstractNumId w:val="18"/>
  </w:num>
  <w:num w:numId="9">
    <w:abstractNumId w:val="5"/>
  </w:num>
  <w:num w:numId="10">
    <w:abstractNumId w:val="16"/>
  </w:num>
  <w:num w:numId="11">
    <w:abstractNumId w:val="14"/>
  </w:num>
  <w:num w:numId="12">
    <w:abstractNumId w:val="4"/>
  </w:num>
  <w:num w:numId="13">
    <w:abstractNumId w:val="9"/>
  </w:num>
  <w:num w:numId="14">
    <w:abstractNumId w:val="8"/>
  </w:num>
  <w:num w:numId="15">
    <w:abstractNumId w:val="9"/>
  </w:num>
  <w:num w:numId="16">
    <w:abstractNumId w:val="10"/>
  </w:num>
  <w:num w:numId="17">
    <w:abstractNumId w:val="12"/>
  </w:num>
  <w:num w:numId="18">
    <w:abstractNumId w:val="16"/>
  </w:num>
  <w:num w:numId="19">
    <w:abstractNumId w:val="14"/>
  </w:num>
  <w:num w:numId="20">
    <w:abstractNumId w:val="4"/>
  </w:num>
  <w:num w:numId="21">
    <w:abstractNumId w:val="9"/>
  </w:num>
  <w:num w:numId="22">
    <w:abstractNumId w:val="8"/>
  </w:num>
  <w:num w:numId="23">
    <w:abstractNumId w:val="8"/>
  </w:num>
  <w:num w:numId="24">
    <w:abstractNumId w:val="8"/>
  </w:num>
  <w:num w:numId="25">
    <w:abstractNumId w:val="9"/>
  </w:num>
  <w:num w:numId="26">
    <w:abstractNumId w:val="9"/>
  </w:num>
  <w:num w:numId="27">
    <w:abstractNumId w:val="9"/>
  </w:num>
  <w:num w:numId="28">
    <w:abstractNumId w:val="15"/>
  </w:num>
  <w:num w:numId="29">
    <w:abstractNumId w:val="15"/>
  </w:num>
  <w:num w:numId="30">
    <w:abstractNumId w:val="15"/>
  </w:num>
  <w:num w:numId="31">
    <w:abstractNumId w:val="13"/>
  </w:num>
  <w:num w:numId="32">
    <w:abstractNumId w:val="13"/>
  </w:num>
  <w:num w:numId="33">
    <w:abstractNumId w:val="13"/>
  </w:num>
  <w:num w:numId="3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3932"/>
    <w:rsid w:val="00004B8D"/>
    <w:rsid w:val="000162B0"/>
    <w:rsid w:val="0003023B"/>
    <w:rsid w:val="00031D17"/>
    <w:rsid w:val="0003736B"/>
    <w:rsid w:val="00044ACE"/>
    <w:rsid w:val="0004550E"/>
    <w:rsid w:val="0004571E"/>
    <w:rsid w:val="00052614"/>
    <w:rsid w:val="00054149"/>
    <w:rsid w:val="000671F6"/>
    <w:rsid w:val="00071384"/>
    <w:rsid w:val="000723F7"/>
    <w:rsid w:val="00074485"/>
    <w:rsid w:val="000828F1"/>
    <w:rsid w:val="00082F59"/>
    <w:rsid w:val="000905D1"/>
    <w:rsid w:val="00094333"/>
    <w:rsid w:val="00097FAB"/>
    <w:rsid w:val="000B65E3"/>
    <w:rsid w:val="000B7090"/>
    <w:rsid w:val="000C546C"/>
    <w:rsid w:val="000D67EB"/>
    <w:rsid w:val="000E52CE"/>
    <w:rsid w:val="000F1C7B"/>
    <w:rsid w:val="000F3AAB"/>
    <w:rsid w:val="000F6E25"/>
    <w:rsid w:val="001011DF"/>
    <w:rsid w:val="0011181D"/>
    <w:rsid w:val="00112B69"/>
    <w:rsid w:val="001316D3"/>
    <w:rsid w:val="00134B1D"/>
    <w:rsid w:val="001554CD"/>
    <w:rsid w:val="00155A91"/>
    <w:rsid w:val="001613E2"/>
    <w:rsid w:val="0016459D"/>
    <w:rsid w:val="00165155"/>
    <w:rsid w:val="00167017"/>
    <w:rsid w:val="0019210D"/>
    <w:rsid w:val="001A08FF"/>
    <w:rsid w:val="001A23C0"/>
    <w:rsid w:val="001A3BFB"/>
    <w:rsid w:val="001A3C20"/>
    <w:rsid w:val="001B198C"/>
    <w:rsid w:val="001B7388"/>
    <w:rsid w:val="001C7215"/>
    <w:rsid w:val="001D2302"/>
    <w:rsid w:val="001D5312"/>
    <w:rsid w:val="001D7BB3"/>
    <w:rsid w:val="001E12A6"/>
    <w:rsid w:val="001E2405"/>
    <w:rsid w:val="001E498F"/>
    <w:rsid w:val="00222E95"/>
    <w:rsid w:val="0022518C"/>
    <w:rsid w:val="00237A7E"/>
    <w:rsid w:val="00241F16"/>
    <w:rsid w:val="0024436B"/>
    <w:rsid w:val="00247969"/>
    <w:rsid w:val="0026182A"/>
    <w:rsid w:val="002624B0"/>
    <w:rsid w:val="00273923"/>
    <w:rsid w:val="00273A00"/>
    <w:rsid w:val="00277EBE"/>
    <w:rsid w:val="00280186"/>
    <w:rsid w:val="002838FB"/>
    <w:rsid w:val="00285249"/>
    <w:rsid w:val="002A2347"/>
    <w:rsid w:val="002A252E"/>
    <w:rsid w:val="002B5A4A"/>
    <w:rsid w:val="002C3002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5173"/>
    <w:rsid w:val="00321A76"/>
    <w:rsid w:val="003277A1"/>
    <w:rsid w:val="00330AA1"/>
    <w:rsid w:val="00335378"/>
    <w:rsid w:val="00335E5B"/>
    <w:rsid w:val="003376AC"/>
    <w:rsid w:val="00354F5D"/>
    <w:rsid w:val="00356978"/>
    <w:rsid w:val="00365ECE"/>
    <w:rsid w:val="00371B9D"/>
    <w:rsid w:val="003744DA"/>
    <w:rsid w:val="00384904"/>
    <w:rsid w:val="003878DB"/>
    <w:rsid w:val="003B4868"/>
    <w:rsid w:val="003B4CCD"/>
    <w:rsid w:val="003B4DED"/>
    <w:rsid w:val="003C12C5"/>
    <w:rsid w:val="003C27EF"/>
    <w:rsid w:val="003C32E9"/>
    <w:rsid w:val="003C3898"/>
    <w:rsid w:val="003C421A"/>
    <w:rsid w:val="003D2605"/>
    <w:rsid w:val="003D64D6"/>
    <w:rsid w:val="003E034A"/>
    <w:rsid w:val="003E3E21"/>
    <w:rsid w:val="003F16DE"/>
    <w:rsid w:val="003F1814"/>
    <w:rsid w:val="00403217"/>
    <w:rsid w:val="00416281"/>
    <w:rsid w:val="00422353"/>
    <w:rsid w:val="00426915"/>
    <w:rsid w:val="00433F63"/>
    <w:rsid w:val="00435788"/>
    <w:rsid w:val="004359E6"/>
    <w:rsid w:val="00443CE3"/>
    <w:rsid w:val="0044438E"/>
    <w:rsid w:val="00452E7B"/>
    <w:rsid w:val="004546FA"/>
    <w:rsid w:val="0046648C"/>
    <w:rsid w:val="00481FE7"/>
    <w:rsid w:val="0048532C"/>
    <w:rsid w:val="0049103F"/>
    <w:rsid w:val="004A0DFE"/>
    <w:rsid w:val="004A31FE"/>
    <w:rsid w:val="004A3C62"/>
    <w:rsid w:val="004A4365"/>
    <w:rsid w:val="004B7D08"/>
    <w:rsid w:val="004C0971"/>
    <w:rsid w:val="004C0C25"/>
    <w:rsid w:val="004C1C94"/>
    <w:rsid w:val="004C2111"/>
    <w:rsid w:val="004C732E"/>
    <w:rsid w:val="004C77BF"/>
    <w:rsid w:val="004D20AE"/>
    <w:rsid w:val="004D3578"/>
    <w:rsid w:val="004F1A16"/>
    <w:rsid w:val="004F207F"/>
    <w:rsid w:val="004F5D91"/>
    <w:rsid w:val="005070FA"/>
    <w:rsid w:val="0051272B"/>
    <w:rsid w:val="00514BCC"/>
    <w:rsid w:val="0052186A"/>
    <w:rsid w:val="00531DE8"/>
    <w:rsid w:val="005321DA"/>
    <w:rsid w:val="00547541"/>
    <w:rsid w:val="00551365"/>
    <w:rsid w:val="0055455A"/>
    <w:rsid w:val="005627FF"/>
    <w:rsid w:val="00577D61"/>
    <w:rsid w:val="005803E8"/>
    <w:rsid w:val="005822AC"/>
    <w:rsid w:val="00583A64"/>
    <w:rsid w:val="005B405A"/>
    <w:rsid w:val="005B6EAD"/>
    <w:rsid w:val="005C2CCB"/>
    <w:rsid w:val="005C6479"/>
    <w:rsid w:val="005C69FD"/>
    <w:rsid w:val="005D7025"/>
    <w:rsid w:val="005E2D67"/>
    <w:rsid w:val="005E4756"/>
    <w:rsid w:val="005E5578"/>
    <w:rsid w:val="005F4D62"/>
    <w:rsid w:val="00610ED7"/>
    <w:rsid w:val="00614D38"/>
    <w:rsid w:val="00620CE3"/>
    <w:rsid w:val="00621086"/>
    <w:rsid w:val="00626F05"/>
    <w:rsid w:val="006365A1"/>
    <w:rsid w:val="00636AA2"/>
    <w:rsid w:val="00643F58"/>
    <w:rsid w:val="00666764"/>
    <w:rsid w:val="0066694B"/>
    <w:rsid w:val="00667DB6"/>
    <w:rsid w:val="006771E8"/>
    <w:rsid w:val="00677C01"/>
    <w:rsid w:val="00683CC7"/>
    <w:rsid w:val="0069150D"/>
    <w:rsid w:val="00692CA5"/>
    <w:rsid w:val="006932D7"/>
    <w:rsid w:val="006B06A2"/>
    <w:rsid w:val="006C3D37"/>
    <w:rsid w:val="006C6376"/>
    <w:rsid w:val="006D11E6"/>
    <w:rsid w:val="006D6FF5"/>
    <w:rsid w:val="006F1B19"/>
    <w:rsid w:val="006F29ED"/>
    <w:rsid w:val="006F4F77"/>
    <w:rsid w:val="0070147C"/>
    <w:rsid w:val="00714FD6"/>
    <w:rsid w:val="007265F7"/>
    <w:rsid w:val="00731894"/>
    <w:rsid w:val="00734D83"/>
    <w:rsid w:val="00742B6E"/>
    <w:rsid w:val="00746796"/>
    <w:rsid w:val="00746D91"/>
    <w:rsid w:val="0075598A"/>
    <w:rsid w:val="00761813"/>
    <w:rsid w:val="00765E18"/>
    <w:rsid w:val="00771B85"/>
    <w:rsid w:val="00772310"/>
    <w:rsid w:val="00775DA6"/>
    <w:rsid w:val="0078170A"/>
    <w:rsid w:val="00782F0A"/>
    <w:rsid w:val="00785333"/>
    <w:rsid w:val="00790956"/>
    <w:rsid w:val="0079502D"/>
    <w:rsid w:val="007A0755"/>
    <w:rsid w:val="007A31D9"/>
    <w:rsid w:val="007A74F9"/>
    <w:rsid w:val="007B6681"/>
    <w:rsid w:val="007D41A1"/>
    <w:rsid w:val="007F75EA"/>
    <w:rsid w:val="008033D0"/>
    <w:rsid w:val="00803FB6"/>
    <w:rsid w:val="008059EF"/>
    <w:rsid w:val="008128F7"/>
    <w:rsid w:val="00812938"/>
    <w:rsid w:val="00827B71"/>
    <w:rsid w:val="00830DAC"/>
    <w:rsid w:val="0083134C"/>
    <w:rsid w:val="00832F51"/>
    <w:rsid w:val="00837488"/>
    <w:rsid w:val="00843100"/>
    <w:rsid w:val="00847054"/>
    <w:rsid w:val="00850F25"/>
    <w:rsid w:val="008534AA"/>
    <w:rsid w:val="00857D39"/>
    <w:rsid w:val="008719C2"/>
    <w:rsid w:val="008743CD"/>
    <w:rsid w:val="00884FF7"/>
    <w:rsid w:val="00894ACE"/>
    <w:rsid w:val="008B19D9"/>
    <w:rsid w:val="008B1FD3"/>
    <w:rsid w:val="008B204B"/>
    <w:rsid w:val="008C49AE"/>
    <w:rsid w:val="008C59F7"/>
    <w:rsid w:val="008D091F"/>
    <w:rsid w:val="008D6B91"/>
    <w:rsid w:val="008E7687"/>
    <w:rsid w:val="008F0E3C"/>
    <w:rsid w:val="008F11FA"/>
    <w:rsid w:val="008F33AE"/>
    <w:rsid w:val="008F4ACA"/>
    <w:rsid w:val="00902730"/>
    <w:rsid w:val="00912F98"/>
    <w:rsid w:val="00917FBB"/>
    <w:rsid w:val="009219CA"/>
    <w:rsid w:val="009223D3"/>
    <w:rsid w:val="00931D7A"/>
    <w:rsid w:val="009346E3"/>
    <w:rsid w:val="00935D8D"/>
    <w:rsid w:val="00942FE8"/>
    <w:rsid w:val="00957E70"/>
    <w:rsid w:val="00970DAB"/>
    <w:rsid w:val="0097321D"/>
    <w:rsid w:val="00987C7D"/>
    <w:rsid w:val="00992531"/>
    <w:rsid w:val="00995CD5"/>
    <w:rsid w:val="009A1787"/>
    <w:rsid w:val="009A4F5A"/>
    <w:rsid w:val="009B1F44"/>
    <w:rsid w:val="009B4573"/>
    <w:rsid w:val="009B62AF"/>
    <w:rsid w:val="009C002A"/>
    <w:rsid w:val="009E278C"/>
    <w:rsid w:val="009F6EDC"/>
    <w:rsid w:val="00A035CE"/>
    <w:rsid w:val="00A0537F"/>
    <w:rsid w:val="00A0602E"/>
    <w:rsid w:val="00A06C1F"/>
    <w:rsid w:val="00A07FFA"/>
    <w:rsid w:val="00A11FB4"/>
    <w:rsid w:val="00A1550B"/>
    <w:rsid w:val="00A20196"/>
    <w:rsid w:val="00A27E9A"/>
    <w:rsid w:val="00A35782"/>
    <w:rsid w:val="00A362F9"/>
    <w:rsid w:val="00A43EE6"/>
    <w:rsid w:val="00A60F49"/>
    <w:rsid w:val="00A61E15"/>
    <w:rsid w:val="00A66F91"/>
    <w:rsid w:val="00A70229"/>
    <w:rsid w:val="00A833B6"/>
    <w:rsid w:val="00A918D1"/>
    <w:rsid w:val="00A93A9A"/>
    <w:rsid w:val="00AA5C16"/>
    <w:rsid w:val="00AC31D4"/>
    <w:rsid w:val="00AC6098"/>
    <w:rsid w:val="00AD3B26"/>
    <w:rsid w:val="00AE0190"/>
    <w:rsid w:val="00AE0C30"/>
    <w:rsid w:val="00AE2BF6"/>
    <w:rsid w:val="00AE3370"/>
    <w:rsid w:val="00AE64CA"/>
    <w:rsid w:val="00AF5F80"/>
    <w:rsid w:val="00AF7092"/>
    <w:rsid w:val="00AF743D"/>
    <w:rsid w:val="00B0723D"/>
    <w:rsid w:val="00B1324D"/>
    <w:rsid w:val="00B157E2"/>
    <w:rsid w:val="00B24A45"/>
    <w:rsid w:val="00B25B92"/>
    <w:rsid w:val="00B26948"/>
    <w:rsid w:val="00B34D51"/>
    <w:rsid w:val="00B36A0E"/>
    <w:rsid w:val="00B36BA1"/>
    <w:rsid w:val="00B376AE"/>
    <w:rsid w:val="00B40D67"/>
    <w:rsid w:val="00B43C45"/>
    <w:rsid w:val="00B55EE8"/>
    <w:rsid w:val="00B56E6C"/>
    <w:rsid w:val="00B63D0E"/>
    <w:rsid w:val="00B806D6"/>
    <w:rsid w:val="00B83039"/>
    <w:rsid w:val="00BA5B00"/>
    <w:rsid w:val="00BB1A07"/>
    <w:rsid w:val="00BB6DAD"/>
    <w:rsid w:val="00BB7346"/>
    <w:rsid w:val="00BC1555"/>
    <w:rsid w:val="00BC53DA"/>
    <w:rsid w:val="00BC60A9"/>
    <w:rsid w:val="00BE0C8A"/>
    <w:rsid w:val="00BE334D"/>
    <w:rsid w:val="00BE4988"/>
    <w:rsid w:val="00BF1C24"/>
    <w:rsid w:val="00BF5E73"/>
    <w:rsid w:val="00C06939"/>
    <w:rsid w:val="00C15474"/>
    <w:rsid w:val="00C21E3B"/>
    <w:rsid w:val="00C35B1A"/>
    <w:rsid w:val="00C41C7D"/>
    <w:rsid w:val="00C63023"/>
    <w:rsid w:val="00C63743"/>
    <w:rsid w:val="00C73BD4"/>
    <w:rsid w:val="00C76C6C"/>
    <w:rsid w:val="00C80DAE"/>
    <w:rsid w:val="00C80EC5"/>
    <w:rsid w:val="00C86BB9"/>
    <w:rsid w:val="00C8772C"/>
    <w:rsid w:val="00CA43FD"/>
    <w:rsid w:val="00CB18EB"/>
    <w:rsid w:val="00CB441E"/>
    <w:rsid w:val="00CC72E9"/>
    <w:rsid w:val="00CD25C2"/>
    <w:rsid w:val="00CD4D4E"/>
    <w:rsid w:val="00CE24E5"/>
    <w:rsid w:val="00CE41DB"/>
    <w:rsid w:val="00CE4D96"/>
    <w:rsid w:val="00CF4FED"/>
    <w:rsid w:val="00CF6222"/>
    <w:rsid w:val="00D078C4"/>
    <w:rsid w:val="00D15EA5"/>
    <w:rsid w:val="00D2100B"/>
    <w:rsid w:val="00D24220"/>
    <w:rsid w:val="00D3089E"/>
    <w:rsid w:val="00D31D7A"/>
    <w:rsid w:val="00D33E60"/>
    <w:rsid w:val="00D430AD"/>
    <w:rsid w:val="00D460E7"/>
    <w:rsid w:val="00D56AB5"/>
    <w:rsid w:val="00D63ABC"/>
    <w:rsid w:val="00D675F1"/>
    <w:rsid w:val="00D708FE"/>
    <w:rsid w:val="00D73B96"/>
    <w:rsid w:val="00D80807"/>
    <w:rsid w:val="00D86917"/>
    <w:rsid w:val="00D92F9A"/>
    <w:rsid w:val="00D9427D"/>
    <w:rsid w:val="00D96128"/>
    <w:rsid w:val="00DA2D3D"/>
    <w:rsid w:val="00DA36EE"/>
    <w:rsid w:val="00DA452E"/>
    <w:rsid w:val="00DA5128"/>
    <w:rsid w:val="00DB308D"/>
    <w:rsid w:val="00DB5CC9"/>
    <w:rsid w:val="00DB5F40"/>
    <w:rsid w:val="00DD1E47"/>
    <w:rsid w:val="00DD61A9"/>
    <w:rsid w:val="00DD6EF1"/>
    <w:rsid w:val="00DD771D"/>
    <w:rsid w:val="00DE4958"/>
    <w:rsid w:val="00E04361"/>
    <w:rsid w:val="00E05623"/>
    <w:rsid w:val="00E064FD"/>
    <w:rsid w:val="00E1053A"/>
    <w:rsid w:val="00E26AF3"/>
    <w:rsid w:val="00E276E0"/>
    <w:rsid w:val="00E314EA"/>
    <w:rsid w:val="00E31C70"/>
    <w:rsid w:val="00E33FDA"/>
    <w:rsid w:val="00E3611D"/>
    <w:rsid w:val="00E406D5"/>
    <w:rsid w:val="00E40B90"/>
    <w:rsid w:val="00E56701"/>
    <w:rsid w:val="00E62754"/>
    <w:rsid w:val="00E64D2D"/>
    <w:rsid w:val="00E86B53"/>
    <w:rsid w:val="00E9110B"/>
    <w:rsid w:val="00EA2B6F"/>
    <w:rsid w:val="00EB3478"/>
    <w:rsid w:val="00EB4B39"/>
    <w:rsid w:val="00EB6FE3"/>
    <w:rsid w:val="00EC320A"/>
    <w:rsid w:val="00ED7871"/>
    <w:rsid w:val="00EE0F65"/>
    <w:rsid w:val="00EE7540"/>
    <w:rsid w:val="00EF4ABF"/>
    <w:rsid w:val="00EF5479"/>
    <w:rsid w:val="00F246A1"/>
    <w:rsid w:val="00F35970"/>
    <w:rsid w:val="00F37917"/>
    <w:rsid w:val="00F46B90"/>
    <w:rsid w:val="00F50922"/>
    <w:rsid w:val="00F5513E"/>
    <w:rsid w:val="00F63F3F"/>
    <w:rsid w:val="00F66FA5"/>
    <w:rsid w:val="00F71678"/>
    <w:rsid w:val="00F71A70"/>
    <w:rsid w:val="00F730E3"/>
    <w:rsid w:val="00F755E9"/>
    <w:rsid w:val="00F909CD"/>
    <w:rsid w:val="00F974D1"/>
    <w:rsid w:val="00FA16E0"/>
    <w:rsid w:val="00FA734C"/>
    <w:rsid w:val="00FC1304"/>
    <w:rsid w:val="00FC1447"/>
    <w:rsid w:val="00FC4397"/>
    <w:rsid w:val="00FD05AD"/>
    <w:rsid w:val="00FD0666"/>
    <w:rsid w:val="00FD65A0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3D4819C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qFormat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1B8B037CDB8F448889A2F1CF64BD8E" ma:contentTypeVersion="7" ma:contentTypeDescription="Create a new document." ma:contentTypeScope="" ma:versionID="ab68f1335a6efa5d8d8986c156d77293">
  <xsd:schema xmlns:xsd="http://www.w3.org/2001/XMLSchema" xmlns:xs="http://www.w3.org/2001/XMLSchema" xmlns:p="http://schemas.microsoft.com/office/2006/metadata/properties" xmlns:ns2="3e320619-03ee-41c8-a419-a8ca8b59d47c" xmlns:ns3="c0693cbe-a3a2-40f6-a08e-eae5d98faa54" targetNamespace="http://schemas.microsoft.com/office/2006/metadata/properties" ma:root="true" ma:fieldsID="1cfcef08119edc7e00ca772f737e18ee" ns2:_="" ns3:_="">
    <xsd:import namespace="3e320619-03ee-41c8-a419-a8ca8b59d47c"/>
    <xsd:import namespace="c0693cbe-a3a2-40f6-a08e-eae5d98faa5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EventHashCode" minOccurs="0"/>
                <xsd:element ref="ns3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320619-03ee-41c8-a419-a8ca8b59d4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93cbe-a3a2-40f6-a08e-eae5d98faa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6C9834-67F5-4E0A-B8BC-BDFD67DA0E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B4673E-59E2-45B2-B7FE-4DE1FF16DE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320619-03ee-41c8-a419-a8ca8b59d47c"/>
    <ds:schemaRef ds:uri="c0693cbe-a3a2-40f6-a08e-eae5d98faa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ED0C4D-092B-4AF3-B083-477F6EA297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A166911-A73C-43E4-95B9-6D8B81843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193</TotalTime>
  <Pages>6</Pages>
  <Words>1813</Words>
  <Characters>10335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Prewpan Neamnam</cp:lastModifiedBy>
  <cp:revision>53</cp:revision>
  <cp:lastPrinted>2019-02-24T11:09:00Z</cp:lastPrinted>
  <dcterms:created xsi:type="dcterms:W3CDTF">2017-12-18T03:40:00Z</dcterms:created>
  <dcterms:modified xsi:type="dcterms:W3CDTF">2019-02-26T14:42:00Z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0x010100EA1B8B037CDB8F448889A2F1CF64BD8E</vt:lpwstr>
  </property>
</Properties>
</file>