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F15A8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15A82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F15A8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15A8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002A6D" w:rsidRPr="00FD41F7" w:rsidRDefault="00002A6D" w:rsidP="00002A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15A8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15A82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Pr="00F15A82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6632B">
        <w:rPr>
          <w:rFonts w:asciiTheme="majorBidi" w:hAnsiTheme="majorBidi"/>
          <w:b/>
          <w:bCs/>
          <w:sz w:val="32"/>
          <w:szCs w:val="32"/>
          <w:cs/>
        </w:rPr>
        <w:t>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</w:t>
      </w:r>
      <w:r>
        <w:rPr>
          <w:rFonts w:ascii="Angsana New" w:hAnsi="Angsana New"/>
          <w:cs/>
        </w:rPr>
        <w:t>.</w:t>
      </w:r>
      <w:r>
        <w:rPr>
          <w:rFonts w:ascii="Angsana New" w:hAnsi="Angsana New"/>
        </w:rPr>
        <w:t>1</w:t>
      </w:r>
      <w:r w:rsidR="009A1562">
        <w:rPr>
          <w:rFonts w:ascii="Angsana New" w:hAnsi="Angsana New"/>
          <w:cs/>
        </w:rPr>
        <w:t xml:space="preserve"> </w:t>
      </w:r>
      <w:r w:rsidR="00D53507">
        <w:rPr>
          <w:rFonts w:ascii="Angsana New" w:hAnsi="Angsana New"/>
        </w:rPr>
        <w:tab/>
      </w:r>
      <w:r w:rsidRPr="00F15A82">
        <w:rPr>
          <w:rFonts w:ascii="Angsana New" w:hAnsi="Angsana New"/>
          <w:cs/>
        </w:rPr>
        <w:t>สถานะของบริษัท</w:t>
      </w:r>
      <w:bookmarkStart w:id="0" w:name="_GoBack"/>
      <w:bookmarkEnd w:id="0"/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/>
          <w:sz w:val="32"/>
          <w:szCs w:val="32"/>
          <w:cs/>
        </w:rPr>
        <w:t>(</w:t>
      </w:r>
      <w:r w:rsidRPr="00F15A8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/>
          <w:sz w:val="32"/>
          <w:szCs w:val="32"/>
          <w:cs/>
        </w:rPr>
        <w:t xml:space="preserve">) </w:t>
      </w:r>
      <w:r w:rsidRPr="00567B96">
        <w:rPr>
          <w:rFonts w:asciiTheme="majorBidi" w:hAnsiTheme="majorBidi"/>
          <w:sz w:val="32"/>
          <w:szCs w:val="32"/>
          <w:cs/>
        </w:rPr>
        <w:t>(</w:t>
      </w:r>
      <w:r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/>
          <w:sz w:val="32"/>
          <w:szCs w:val="32"/>
          <w:cs/>
        </w:rPr>
        <w:t xml:space="preserve">) </w:t>
      </w:r>
      <w:r w:rsidRPr="00F15A82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 w:rsidRPr="00F15A82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F15A82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F15A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F15A8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/>
          <w:sz w:val="32"/>
          <w:szCs w:val="32"/>
          <w:cs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F15A82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F15A82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</w:t>
      </w:r>
      <w:r w:rsidRPr="00C97507">
        <w:rPr>
          <w:rFonts w:ascii="Angsana New" w:hAnsi="Angsana New"/>
          <w:cs/>
        </w:rPr>
        <w:t>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 w:rsidRPr="003064B9">
        <w:rPr>
          <w:rFonts w:ascii="Angsana New" w:hAnsi="Angsana New"/>
        </w:rPr>
        <w:tab/>
      </w:r>
      <w:r w:rsidRPr="00F15A82">
        <w:rPr>
          <w:rFonts w:ascii="Angsana New" w:hAnsi="Angsana New"/>
          <w:cs/>
        </w:rPr>
        <w:t>ลักษณะธุรกิจ</w:t>
      </w:r>
    </w:p>
    <w:p w:rsidR="002108ED" w:rsidRPr="00F15A82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F15A82">
        <w:rPr>
          <w:rFonts w:asciiTheme="majorBidi" w:hAnsiTheme="majorBidi" w:cstheme="majorBidi"/>
          <w:sz w:val="32"/>
          <w:szCs w:val="32"/>
          <w:cs/>
        </w:rPr>
        <w:br/>
      </w:r>
      <w:r w:rsidRPr="00F15A82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F15A82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F15A82">
        <w:rPr>
          <w:rFonts w:asciiTheme="majorBidi" w:hAnsiTheme="majorBidi" w:cstheme="majorBidi"/>
          <w:sz w:val="32"/>
          <w:szCs w:val="32"/>
          <w:cs/>
        </w:rPr>
        <w:t>ตนเลส อลูมิเนียม และธุรกิจ</w:t>
      </w:r>
      <w:r w:rsidR="009A0544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F15A82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6632B"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/>
          <w:sz w:val="32"/>
          <w:szCs w:val="32"/>
          <w:cs/>
        </w:rPr>
        <w:t>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/>
          <w:sz w:val="32"/>
          <w:szCs w:val="32"/>
          <w:cs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F15A82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F15A82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F15A8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F15A8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F15A8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F15A82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:rsidR="00002A6D" w:rsidRDefault="00002A6D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353A96">
        <w:rPr>
          <w:rFonts w:ascii="Angsana New" w:hAnsi="Angsana New"/>
          <w:spacing w:val="-4"/>
          <w:sz w:val="32"/>
          <w:szCs w:val="32"/>
        </w:rPr>
        <w:t>2547</w:t>
      </w:r>
      <w:r w:rsidRPr="00F15A82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Pr="00F15A82">
        <w:rPr>
          <w:rFonts w:ascii="Angsana New" w:hAnsi="Angsana New"/>
          <w:spacing w:val="-4"/>
          <w:sz w:val="32"/>
          <w:szCs w:val="32"/>
          <w:cs/>
        </w:rPr>
        <w:br/>
      </w:r>
      <w:r w:rsidRPr="00F15A82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D55905">
        <w:rPr>
          <w:rFonts w:ascii="Angsana New" w:hAnsi="Angsana New"/>
          <w:sz w:val="32"/>
          <w:szCs w:val="32"/>
        </w:rPr>
        <w:t>2543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F15A82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/>
          <w:sz w:val="32"/>
          <w:szCs w:val="32"/>
          <w:cs/>
        </w:rPr>
        <w:t>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/>
          <w:sz w:val="32"/>
          <w:szCs w:val="32"/>
          <w:cs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F15A8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F15A82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F15A82" w:rsidRDefault="000B3182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F15A82">
        <w:rPr>
          <w:rFonts w:ascii="Angsana New" w:hAnsi="Angsana New" w:hint="cs"/>
          <w:sz w:val="32"/>
          <w:szCs w:val="32"/>
          <w:cs/>
        </w:rPr>
        <w:t xml:space="preserve">ก) </w:t>
      </w:r>
      <w:r w:rsidRPr="00F15A82">
        <w:rPr>
          <w:rFonts w:ascii="Angsana New" w:hAnsi="Angsana New"/>
          <w:sz w:val="32"/>
          <w:szCs w:val="32"/>
          <w:cs/>
        </w:rPr>
        <w:tab/>
      </w:r>
      <w:r w:rsidR="00B45AFA" w:rsidRPr="00F15A82">
        <w:rPr>
          <w:rFonts w:ascii="Angsana New" w:hAnsi="Angsana New"/>
          <w:sz w:val="32"/>
          <w:szCs w:val="32"/>
          <w:cs/>
        </w:rPr>
        <w:t>ง</w:t>
      </w:r>
      <w:r w:rsidR="00A0041D" w:rsidRPr="00F15A82">
        <w:rPr>
          <w:rFonts w:ascii="Angsana New" w:hAnsi="Angsana New" w:hint="cs"/>
          <w:sz w:val="32"/>
          <w:szCs w:val="32"/>
          <w:cs/>
        </w:rPr>
        <w:t>บ</w:t>
      </w:r>
      <w:r w:rsidR="00B45AFA" w:rsidRPr="00F15A82">
        <w:rPr>
          <w:rFonts w:ascii="Angsana New" w:hAnsi="Angsana New"/>
          <w:sz w:val="32"/>
          <w:szCs w:val="32"/>
          <w:cs/>
        </w:rPr>
        <w:t>การเงินรวมของบริษัท ประกอบด้วย</w:t>
      </w:r>
      <w:r w:rsidR="00B60D12">
        <w:rPr>
          <w:rFonts w:ascii="Angsana New" w:hAnsi="Angsana New" w:hint="cs"/>
          <w:sz w:val="32"/>
          <w:szCs w:val="32"/>
          <w:cs/>
        </w:rPr>
        <w:t xml:space="preserve"> </w:t>
      </w:r>
      <w:r w:rsidR="00B45AFA" w:rsidRPr="00F15A82">
        <w:rPr>
          <w:rFonts w:ascii="Angsana New" w:hAnsi="Angsana New"/>
          <w:sz w:val="32"/>
          <w:szCs w:val="32"/>
          <w:cs/>
        </w:rPr>
        <w:t>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  <w:cs/>
        </w:rPr>
        <w:t xml:space="preserve"> </w:t>
      </w:r>
      <w:r w:rsidR="00B45AFA" w:rsidRPr="00F15A8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  <w:cs/>
        </w:rPr>
        <w:t xml:space="preserve"> </w:t>
      </w:r>
      <w:r w:rsidR="00B45AFA" w:rsidRPr="00F15A8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864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18"/>
        <w:gridCol w:w="134"/>
        <w:gridCol w:w="907"/>
        <w:gridCol w:w="134"/>
        <w:gridCol w:w="903"/>
        <w:gridCol w:w="76"/>
        <w:gridCol w:w="907"/>
      </w:tblGrid>
      <w:tr w:rsidR="005C3729" w:rsidRPr="00520073" w:rsidTr="00351299">
        <w:tc>
          <w:tcPr>
            <w:tcW w:w="2551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F15A82" w:rsidRDefault="00726076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1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351299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36AC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="005C3729"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937BD1">
            <w:pPr>
              <w:tabs>
                <w:tab w:val="clear" w:pos="907"/>
              </w:tabs>
              <w:spacing w:line="24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C3729" w:rsidRPr="00BA595A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2560</w:t>
            </w:r>
          </w:p>
        </w:tc>
      </w:tr>
      <w:tr w:rsidR="005C3729" w:rsidRPr="00520073" w:rsidTr="00351299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F15A82" w:rsidRDefault="005C3729" w:rsidP="00937BD1">
            <w:pPr>
              <w:spacing w:line="24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15A8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F15A8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937BD1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:rsidR="005C3729" w:rsidRPr="00520073" w:rsidRDefault="005C3729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937BD1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F15A82" w:rsidRDefault="005C3729" w:rsidP="00937BD1">
            <w:pPr>
              <w:tabs>
                <w:tab w:val="clear" w:pos="907"/>
              </w:tabs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937BD1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:rsidR="005C3729" w:rsidRPr="00520073" w:rsidRDefault="00E04EB7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6" w:type="dxa"/>
          </w:tcPr>
          <w:p w:rsidR="005C3729" w:rsidRPr="00520073" w:rsidRDefault="005C3729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86CAA" w:rsidRPr="00520073" w:rsidTr="00351299">
        <w:tc>
          <w:tcPr>
            <w:tcW w:w="2551" w:type="dxa"/>
          </w:tcPr>
          <w:p w:rsidR="00886CAA" w:rsidRPr="00F15A82" w:rsidRDefault="00886CAA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937BD1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vAlign w:val="center"/>
          </w:tcPr>
          <w:p w:rsidR="00886CAA" w:rsidRPr="00F15A82" w:rsidRDefault="00886CAA" w:rsidP="00937BD1">
            <w:pPr>
              <w:tabs>
                <w:tab w:val="clear" w:pos="2580"/>
                <w:tab w:val="clear" w:pos="2807"/>
              </w:tabs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937BD1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86CAA" w:rsidRPr="00F15A82" w:rsidRDefault="00886CAA" w:rsidP="00937BD1">
            <w:pPr>
              <w:tabs>
                <w:tab w:val="clear" w:pos="907"/>
              </w:tabs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937BD1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:rsidR="00886CAA" w:rsidRDefault="00886CAA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886CAA" w:rsidRPr="00520073" w:rsidRDefault="00886CAA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Pr="00520073" w:rsidRDefault="00886CAA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729" w:rsidRPr="00520073" w:rsidTr="00351299">
        <w:tc>
          <w:tcPr>
            <w:tcW w:w="2551" w:type="dxa"/>
          </w:tcPr>
          <w:p w:rsidR="005C3729" w:rsidRPr="00F15A82" w:rsidRDefault="005C3729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937BD1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vAlign w:val="center"/>
          </w:tcPr>
          <w:p w:rsidR="005C3729" w:rsidRPr="00F15A82" w:rsidRDefault="005C3729" w:rsidP="00937BD1">
            <w:pPr>
              <w:tabs>
                <w:tab w:val="clear" w:pos="2580"/>
                <w:tab w:val="clear" w:pos="2807"/>
              </w:tabs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15A8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937BD1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F15A82" w:rsidRDefault="005C3729" w:rsidP="00937BD1">
            <w:pPr>
              <w:tabs>
                <w:tab w:val="clear" w:pos="907"/>
              </w:tabs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5A8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937BD1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:rsidR="005C3729" w:rsidRPr="00520073" w:rsidRDefault="00E04EB7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76" w:type="dxa"/>
          </w:tcPr>
          <w:p w:rsidR="005C3729" w:rsidRPr="00520073" w:rsidRDefault="005C3729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9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:rsidR="000B3182" w:rsidRDefault="000B3182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ข)</w:t>
      </w:r>
      <w:r w:rsidRPr="00F15A82">
        <w:rPr>
          <w:rFonts w:ascii="Angsana New" w:hAnsi="Angsana New"/>
          <w:sz w:val="32"/>
          <w:szCs w:val="32"/>
          <w:cs/>
        </w:rPr>
        <w:tab/>
        <w:t>ในการจัดทำงบการเงินรวมถือหลักเกณฑ์การรวมเฉพาะบริษัทย่อย</w:t>
      </w:r>
      <w:r w:rsidR="00FB5076"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  <w:cs/>
        </w:rPr>
        <w:t xml:space="preserve"> </w:t>
      </w:r>
      <w:r w:rsidR="00FB5076" w:rsidRPr="00F15A82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F15A82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  <w:cs/>
        </w:rPr>
        <w:t xml:space="preserve"> </w:t>
      </w:r>
    </w:p>
    <w:p w:rsidR="00C96536" w:rsidRDefault="00C96536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  <w:sectPr w:rsidR="00C96536" w:rsidSect="00937BD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701" w:left="1814" w:header="1134" w:footer="720" w:gutter="0"/>
          <w:pgNumType w:fmt="numberInDash" w:start="15"/>
          <w:cols w:space="720"/>
          <w:titlePg/>
          <w:docGrid w:linePitch="245"/>
        </w:sectPr>
      </w:pPr>
    </w:p>
    <w:p w:rsidR="000B3182" w:rsidRPr="00C97507" w:rsidRDefault="000B3182" w:rsidP="003242FD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lastRenderedPageBreak/>
        <w:tab/>
      </w:r>
      <w:r w:rsidRPr="00F15A82">
        <w:rPr>
          <w:rFonts w:ascii="Angsana New" w:hAnsi="Angsana New"/>
          <w:sz w:val="32"/>
          <w:szCs w:val="32"/>
          <w:cs/>
        </w:rPr>
        <w:t>ค)</w:t>
      </w:r>
      <w:r w:rsidRPr="00F15A82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9E5E2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F15A82" w:rsidRDefault="000B3182" w:rsidP="003242FD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ง)</w:t>
      </w:r>
      <w:r w:rsidRPr="00F15A82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0B6FC7" w:rsidRPr="00F15A82">
        <w:rPr>
          <w:rFonts w:ascii="Angsana New" w:hAnsi="Angsana New"/>
          <w:sz w:val="32"/>
          <w:szCs w:val="32"/>
          <w:cs/>
        </w:rPr>
        <w:br/>
      </w:r>
      <w:r w:rsidRPr="00F15A82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9E5E24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15A82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F15A82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F15A82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E04EB7" w:rsidRPr="009C5FEB" w:rsidRDefault="00E04EB7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/>
          <w:sz w:val="32"/>
          <w:szCs w:val="32"/>
          <w:cs/>
        </w:rPr>
        <w:t>.</w:t>
      </w:r>
      <w:r w:rsidRPr="009C5FEB">
        <w:rPr>
          <w:rFonts w:asciiTheme="majorBidi" w:hAnsiTheme="majorBidi" w:cstheme="majorBidi"/>
          <w:sz w:val="32"/>
          <w:szCs w:val="32"/>
        </w:rPr>
        <w:t xml:space="preserve">3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="006C1C9C" w:rsidRPr="00F15A8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:rsidR="00002A6D" w:rsidRDefault="00002A6D" w:rsidP="00465348">
      <w:pPr>
        <w:pStyle w:val="BodyText3"/>
        <w:tabs>
          <w:tab w:val="clear" w:pos="454"/>
          <w:tab w:val="clear" w:pos="680"/>
          <w:tab w:val="clear" w:pos="907"/>
          <w:tab w:val="left" w:pos="4253"/>
        </w:tabs>
        <w:spacing w:line="380" w:lineRule="exact"/>
        <w:ind w:left="851" w:firstLine="567"/>
        <w:jc w:val="thaiDistribute"/>
        <w:rPr>
          <w:rFonts w:ascii="Angsana New" w:hAnsi="Angsana New"/>
        </w:rPr>
      </w:pPr>
      <w:r w:rsidRPr="00A15268">
        <w:rPr>
          <w:rFonts w:ascii="Angsana New" w:hAnsi="Angsana New"/>
          <w:cs/>
        </w:rPr>
        <w:t>สภาวิชาชีพบัญชีได้ออกมาตรฐานการบัญชี มาตรฐานการรายงานทางการเงิน การตีความมาตรฐานการบัญชีและมาตรฐานการรายงานทางการเงิน</w:t>
      </w:r>
      <w:r w:rsidRPr="00A15268">
        <w:rPr>
          <w:rFonts w:ascii="Angsana New" w:hAnsi="Angsana New" w:hint="cs"/>
          <w:cs/>
        </w:rPr>
        <w:t>ฉบับปรับปรุงใหม่</w:t>
      </w:r>
      <w:r w:rsidRPr="00A15268">
        <w:rPr>
          <w:rFonts w:ascii="Angsana New" w:hAnsi="Angsana New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Pr="00CF55B6">
        <w:rPr>
          <w:rFonts w:ascii="Angsana New" w:hAnsi="Angsana New"/>
        </w:rPr>
        <w:t xml:space="preserve">1 </w:t>
      </w:r>
      <w:r w:rsidRPr="00F15A82">
        <w:rPr>
          <w:rFonts w:ascii="Angsana New" w:hAnsi="Angsana New"/>
          <w:cs/>
        </w:rPr>
        <w:t xml:space="preserve">มกราคม </w:t>
      </w:r>
      <w:r>
        <w:rPr>
          <w:rFonts w:ascii="Angsana New" w:hAnsi="Angsana New"/>
        </w:rPr>
        <w:t>2561</w:t>
      </w:r>
      <w:r w:rsidRPr="00F15A82">
        <w:rPr>
          <w:rFonts w:ascii="Angsana New" w:hAnsi="Angsana New"/>
          <w:cs/>
        </w:rPr>
        <w:t xml:space="preserve"> ดังต่อไปนี้</w:t>
      </w:r>
    </w:p>
    <w:tbl>
      <w:tblPr>
        <w:tblW w:w="8080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4111"/>
        <w:gridCol w:w="3969"/>
      </w:tblGrid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8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สัญญาก่อสร้าง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16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ที่ดิน อาคารและอุปกรณ์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18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19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การบัญชีสำหรับเงินอุดหนุนจากรัฐบาลและ</w:t>
            </w:r>
            <w:r w:rsidRPr="00F15A82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</w:rPr>
              <w:t>การ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เปิดเผยข้อมูลเกี่ยวกับความช่วยเหลือจากรัฐบาล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23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ต้นทุนการกู้ยืม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24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26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28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และการร่วมค้า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29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33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กำไรต่อหุ้น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34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36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38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40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 xml:space="preserve">41 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B03D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การสำรวจและประเมินค่าแหล่งทรัพยากรแร่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การร่วมการงาน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02A6D" w:rsidRPr="00B03DC3" w:rsidTr="0065095E">
        <w:tc>
          <w:tcPr>
            <w:tcW w:w="4111" w:type="dxa"/>
          </w:tcPr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002A6D" w:rsidRPr="00B03DC3" w:rsidRDefault="00002A6D" w:rsidP="009F269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002A6D" w:rsidRPr="00F15A82" w:rsidRDefault="00002A6D" w:rsidP="009F2693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การวัดมูลค่ายุติธรรม</w:t>
            </w:r>
          </w:p>
        </w:tc>
      </w:tr>
    </w:tbl>
    <w:p w:rsidR="006A114D" w:rsidRDefault="006A114D"/>
    <w:tbl>
      <w:tblPr>
        <w:tblW w:w="8080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131"/>
        <w:gridCol w:w="4547"/>
        <w:gridCol w:w="3402"/>
      </w:tblGrid>
      <w:tr w:rsidR="00002A6D" w:rsidRPr="00B03DC3" w:rsidTr="006A114D">
        <w:tc>
          <w:tcPr>
            <w:tcW w:w="4678" w:type="dxa"/>
            <w:gridSpan w:val="2"/>
          </w:tcPr>
          <w:p w:rsidR="00002A6D" w:rsidRPr="00B03DC3" w:rsidRDefault="00002A6D" w:rsidP="009F269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lastRenderedPageBreak/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0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465348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ความช่วยเหลือจากรัฐบาล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002A6D" w:rsidRPr="00B03DC3" w:rsidTr="006A114D">
        <w:tc>
          <w:tcPr>
            <w:tcW w:w="4678" w:type="dxa"/>
            <w:gridSpan w:val="2"/>
          </w:tcPr>
          <w:p w:rsidR="00002A6D" w:rsidRPr="00B03DC3" w:rsidRDefault="00002A6D" w:rsidP="0065095E">
            <w:pPr>
              <w:spacing w:line="36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สัญญาเช่าดำเนินงาน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สิ่งจูงใจที่ให้แก่ผู้เช่า</w:t>
            </w:r>
          </w:p>
        </w:tc>
      </w:tr>
      <w:tr w:rsidR="00002A6D" w:rsidRPr="00B03DC3" w:rsidTr="006A114D">
        <w:tc>
          <w:tcPr>
            <w:tcW w:w="4678" w:type="dxa"/>
            <w:gridSpan w:val="2"/>
          </w:tcPr>
          <w:p w:rsidR="00002A6D" w:rsidRPr="00B03DC3" w:rsidRDefault="00002A6D" w:rsidP="0065095E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002A6D" w:rsidRPr="00B03DC3" w:rsidTr="006A114D">
        <w:tc>
          <w:tcPr>
            <w:tcW w:w="4678" w:type="dxa"/>
            <w:gridSpan w:val="2"/>
          </w:tcPr>
          <w:p w:rsidR="00002A6D" w:rsidRPr="00B03DC3" w:rsidRDefault="00002A6D" w:rsidP="0065095E">
            <w:pPr>
              <w:spacing w:line="36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27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002A6D" w:rsidRPr="00B03DC3" w:rsidTr="006A114D">
        <w:tc>
          <w:tcPr>
            <w:tcW w:w="4678" w:type="dxa"/>
            <w:gridSpan w:val="2"/>
          </w:tcPr>
          <w:p w:rsidR="00002A6D" w:rsidRPr="00B03DC3" w:rsidRDefault="00002A6D" w:rsidP="0065095E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002A6D" w:rsidRPr="00B03DC3" w:rsidTr="006A114D">
        <w:tc>
          <w:tcPr>
            <w:tcW w:w="4678" w:type="dxa"/>
            <w:gridSpan w:val="2"/>
          </w:tcPr>
          <w:p w:rsidR="00002A6D" w:rsidRPr="00B03DC3" w:rsidRDefault="00002A6D" w:rsidP="0065095E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31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รายได้</w:t>
            </w:r>
            <w:r w:rsidRPr="0046534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002A6D" w:rsidRPr="00B03DC3" w:rsidTr="006A114D">
        <w:tc>
          <w:tcPr>
            <w:tcW w:w="4678" w:type="dxa"/>
            <w:gridSpan w:val="2"/>
          </w:tcPr>
          <w:p w:rsidR="00002A6D" w:rsidRPr="00B03DC3" w:rsidRDefault="00002A6D" w:rsidP="0065095E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32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สินทรัพย์ไม่มีตัวตน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  <w:tr w:rsidR="00002A6D" w:rsidRPr="00465348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:rsidR="00002A6D" w:rsidRPr="00B03DC3" w:rsidRDefault="00002A6D" w:rsidP="0065095E">
            <w:pPr>
              <w:spacing w:line="360" w:lineRule="exact"/>
              <w:ind w:left="-108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002A6D" w:rsidRPr="00465348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002A6D" w:rsidRPr="00465348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5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002A6D" w:rsidRPr="00465348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7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29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)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เรื่องการรายงานทางการเงินในสภาพเศรษฐกิจที่เงินเฟ้อรุนแรง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tabs>
                <w:tab w:val="left" w:pos="5280"/>
              </w:tabs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ข้อตกลงสัมปทานบริการ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13</w:t>
            </w:r>
            <w:r w:rsidRPr="00A15268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  <w:r w:rsidRPr="00A15268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4</w:t>
            </w:r>
            <w:r w:rsidRPr="00A15268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19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46534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)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5</w:t>
            </w:r>
            <w:r w:rsidRPr="00A15268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8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002A6D" w:rsidRPr="00B03DC3" w:rsidTr="006A114D">
        <w:trPr>
          <w:gridBefore w:val="1"/>
          <w:wBefore w:w="131" w:type="dxa"/>
        </w:trPr>
        <w:tc>
          <w:tcPr>
            <w:tcW w:w="4547" w:type="dxa"/>
          </w:tcPr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:rsidR="00002A6D" w:rsidRPr="00B03DC3" w:rsidRDefault="00002A6D" w:rsidP="0065095E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2560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002A6D" w:rsidRPr="00F15A82" w:rsidRDefault="00002A6D" w:rsidP="0065095E">
            <w:pPr>
              <w:tabs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เงินที่นำส่งรัฐ</w:t>
            </w:r>
          </w:p>
        </w:tc>
      </w:tr>
    </w:tbl>
    <w:p w:rsidR="00002A6D" w:rsidRDefault="00002A6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380" w:lineRule="exact"/>
        <w:jc w:val="both"/>
        <w:rPr>
          <w:rFonts w:ascii="Angsana New" w:eastAsia="MS Mincho" w:hAnsi="Angsana New"/>
          <w:sz w:val="32"/>
          <w:szCs w:val="32"/>
        </w:rPr>
      </w:pPr>
      <w:r w:rsidRPr="00CF55B6">
        <w:rPr>
          <w:rFonts w:ascii="Angsana New" w:eastAsia="MS Mincho" w:hAnsi="Angsana New"/>
          <w:sz w:val="32"/>
          <w:szCs w:val="32"/>
        </w:rPr>
        <w:tab/>
      </w:r>
    </w:p>
    <w:p w:rsidR="00C820B7" w:rsidRDefault="00002A6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380" w:lineRule="exact"/>
        <w:ind w:left="851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ฝ่ายบริหารของบริษัทและบริษัทย่อยได้ประเมินแล้วเห็นว่ามาตรฐานการบัญชี</w:t>
      </w:r>
      <w:r w:rsidR="006C1C9C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 การตีความมาตรฐานการบัญชีและการตีความมาตรฐานการรายงานทางการเงินที่ปรับปรุงใหม่ข้</w:t>
      </w:r>
      <w:r w:rsidRPr="00F15A82">
        <w:rPr>
          <w:rFonts w:ascii="Angsana New" w:hAnsi="Angsana New"/>
          <w:sz w:val="32"/>
          <w:szCs w:val="32"/>
          <w:cs/>
        </w:rPr>
        <w:t xml:space="preserve">างต้นไม่มีผลกระทบอย่างเป็นสาระสำคัญต่องบการเงินสำหรับปีปัจจุบัน </w:t>
      </w:r>
      <w:r w:rsidRPr="00CF55B6">
        <w:rPr>
          <w:rFonts w:ascii="Angsana New" w:hAnsi="Angsana New"/>
          <w:sz w:val="32"/>
          <w:szCs w:val="32"/>
          <w:cs/>
        </w:rPr>
        <w:t xml:space="preserve"> </w:t>
      </w:r>
      <w:r w:rsidRPr="00A15268">
        <w:rPr>
          <w:rFonts w:ascii="Angsana New" w:eastAsia="MS Mincho" w:hAnsi="Angsana New"/>
          <w:sz w:val="32"/>
          <w:szCs w:val="32"/>
          <w:cs/>
        </w:rPr>
        <w:t xml:space="preserve">  </w:t>
      </w:r>
    </w:p>
    <w:p w:rsidR="006C1C9C" w:rsidRDefault="006C1C9C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E5696" w:rsidRPr="00F15A82" w:rsidRDefault="00AE5696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04EB7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10048E" w:rsidRPr="00FD41F7" w:rsidRDefault="0010048E" w:rsidP="006E3749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>3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Pr="00FD41F7">
        <w:rPr>
          <w:rFonts w:ascii="Angsana New" w:hAnsi="Angsana New"/>
          <w:sz w:val="32"/>
          <w:szCs w:val="32"/>
        </w:rPr>
        <w:t>1</w:t>
      </w:r>
      <w:r w:rsidR="00006D2C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:rsidR="003D5F6F" w:rsidRPr="0091347D" w:rsidRDefault="003D5F6F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1347D">
        <w:rPr>
          <w:rFonts w:ascii="Angsana New" w:hAnsi="Angsana New"/>
          <w:spacing w:val="-4"/>
          <w:sz w:val="32"/>
          <w:szCs w:val="32"/>
          <w:cs/>
        </w:rPr>
        <w:t>รายได้จากการขาย รับรู้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รายได้จากการให้บริการรับรู้เมื่อมีการให้บริการแก่ลูกค้าแล้ว</w:t>
      </w:r>
    </w:p>
    <w:p w:rsidR="003D5F6F" w:rsidRPr="003D5F6F" w:rsidRDefault="003D5F6F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D5F6F">
        <w:rPr>
          <w:rFonts w:ascii="Angsana New" w:hAnsi="Angsana New"/>
          <w:sz w:val="32"/>
          <w:szCs w:val="32"/>
          <w:cs/>
        </w:rPr>
        <w:t>รายได้จากการให้บริการรับรู้เมื่อให้บริการเสร็จแล้ว</w:t>
      </w:r>
    </w:p>
    <w:p w:rsidR="003D5F6F" w:rsidRPr="003D5F6F" w:rsidRDefault="003D5F6F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D5F6F">
        <w:rPr>
          <w:rFonts w:ascii="Angsana New" w:hAnsi="Angsana New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:rsidR="00A3488B" w:rsidRDefault="003D5F6F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D5F6F">
        <w:rPr>
          <w:rFonts w:ascii="Angsana New" w:hAnsi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:rsidR="003D5F6F" w:rsidRPr="00A3488B" w:rsidRDefault="003D5F6F" w:rsidP="006E374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5" w:firstLine="567"/>
        <w:jc w:val="thaiDistribute"/>
        <w:rPr>
          <w:rFonts w:ascii="Angsana New" w:hAnsi="Angsana New"/>
          <w:sz w:val="32"/>
          <w:szCs w:val="32"/>
        </w:rPr>
      </w:pPr>
    </w:p>
    <w:p w:rsidR="00006D2C" w:rsidRDefault="0010048E" w:rsidP="006E3749">
      <w:pPr>
        <w:pStyle w:val="BodyText"/>
        <w:tabs>
          <w:tab w:val="clear" w:pos="227"/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>3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Pr="001F5779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:rsidR="0010048E" w:rsidRDefault="0010048E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ประกอบด้วย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เงินสดในมือ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และเงินฝากสถาบันการเงินซึ่งมีอายุครบกำหนดไม่เกิน</w:t>
      </w:r>
      <w:r w:rsidRPr="00FD41F7">
        <w:rPr>
          <w:rFonts w:ascii="Angsana New" w:hAnsi="Angsana New"/>
          <w:sz w:val="32"/>
          <w:szCs w:val="32"/>
        </w:rPr>
        <w:t xml:space="preserve"> 3 </w:t>
      </w:r>
      <w:r w:rsidRPr="00F15A82">
        <w:rPr>
          <w:rFonts w:ascii="Angsana New" w:hAnsi="Angsana New"/>
          <w:sz w:val="32"/>
          <w:szCs w:val="32"/>
          <w:cs/>
        </w:rPr>
        <w:t>เดือน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โดยไม่รวมรายการเงินฝากธนาคารที่มีการค้ำประกัน</w:t>
      </w:r>
    </w:p>
    <w:p w:rsidR="0010048E" w:rsidRPr="00F15A82" w:rsidRDefault="0010048E" w:rsidP="006E3749">
      <w:pPr>
        <w:pStyle w:val="BodyText"/>
        <w:tabs>
          <w:tab w:val="clear" w:pos="227"/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sz w:val="32"/>
          <w:szCs w:val="32"/>
        </w:rPr>
        <w:lastRenderedPageBreak/>
        <w:tab/>
        <w:t>3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Pr="00FD41F7">
        <w:rPr>
          <w:rFonts w:ascii="Angsana New" w:hAnsi="Angsana New"/>
          <w:sz w:val="32"/>
          <w:szCs w:val="32"/>
        </w:rPr>
        <w:t>3</w:t>
      </w:r>
      <w:r w:rsidRPr="00FD41F7">
        <w:rPr>
          <w:rFonts w:ascii="Angsana New" w:hAnsi="Angsana New"/>
          <w:sz w:val="32"/>
          <w:szCs w:val="32"/>
        </w:rPr>
        <w:tab/>
      </w:r>
      <w:r w:rsidR="00380079" w:rsidRPr="00F15A82">
        <w:rPr>
          <w:rFonts w:ascii="Angsana New" w:hAnsi="Angsana New" w:hint="cs"/>
          <w:sz w:val="32"/>
          <w:szCs w:val="32"/>
          <w:cs/>
        </w:rPr>
        <w:t>ลูกหนี้การค้า</w:t>
      </w:r>
    </w:p>
    <w:p w:rsidR="00380079" w:rsidRDefault="00380079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ลูกหนี้การค้า แสดงด้วยมูลค่าสุทธิที่จะได้รับชำระ</w:t>
      </w:r>
    </w:p>
    <w:p w:rsidR="00622BFA" w:rsidRDefault="00622BFA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80079" w:rsidRDefault="00006D2C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</w:rPr>
        <w:tab/>
      </w:r>
      <w:r w:rsidR="00380079" w:rsidRPr="00F15A82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</w:p>
    <w:p w:rsidR="0010048E" w:rsidRPr="00006D2C" w:rsidRDefault="00380079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ค่าเผื่อหนี้สงสัยจะสูญประเมินโดยการวิเคราะห์ประวัติการชำระหนี้ ติดตามสถานการณ์ปัจจุบันของลูกหนี้ และการคาดการณ์เกี่ยวกับการชำระหนี้ในอนาคตของลูกหนี้ ลูกหนี้จะถูกตัดจำหน่ายจากบัญชีเมื่อทราบว่าเป็นหนี้สูญ</w:t>
      </w:r>
    </w:p>
    <w:p w:rsidR="0010048E" w:rsidRDefault="0010048E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380079" w:rsidRPr="00006D2C" w:rsidRDefault="00380079" w:rsidP="006E3749">
      <w:pPr>
        <w:pStyle w:val="BodyText"/>
        <w:tabs>
          <w:tab w:val="clear" w:pos="227"/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  <w:t>3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Pr="00A15268">
        <w:rPr>
          <w:rFonts w:ascii="Angsana New" w:hAnsi="Angsana New" w:hint="cs"/>
          <w:sz w:val="32"/>
          <w:szCs w:val="32"/>
        </w:rPr>
        <w:t>4</w:t>
      </w:r>
      <w:r w:rsidRPr="00FD41F7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สินค้าคงเหลือ</w:t>
      </w:r>
    </w:p>
    <w:p w:rsidR="00380079" w:rsidRPr="00006D2C" w:rsidRDefault="00380079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:rsidR="00380079" w:rsidRPr="00006D2C" w:rsidRDefault="00380079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ต้นทุนสินค้า</w:t>
      </w:r>
      <w:r w:rsidR="0052322F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ประกอบด้วย</w:t>
      </w:r>
      <w:r w:rsidR="0052322F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ต้นทุน</w:t>
      </w:r>
      <w:r w:rsidR="0052322F">
        <w:rPr>
          <w:rFonts w:ascii="Angsana New" w:hAnsi="Angsana New" w:hint="cs"/>
          <w:sz w:val="32"/>
          <w:szCs w:val="32"/>
          <w:cs/>
        </w:rPr>
        <w:t>ทั้งหมดในการ</w:t>
      </w:r>
      <w:r w:rsidRPr="00F15A82">
        <w:rPr>
          <w:rFonts w:ascii="Angsana New" w:hAnsi="Angsana New"/>
          <w:sz w:val="32"/>
          <w:szCs w:val="32"/>
          <w:cs/>
        </w:rPr>
        <w:t>ซื้อ ต้นทุน</w:t>
      </w:r>
      <w:r w:rsidR="0052322F">
        <w:rPr>
          <w:rFonts w:ascii="Angsana New" w:hAnsi="Angsana New" w:hint="cs"/>
          <w:sz w:val="32"/>
          <w:szCs w:val="32"/>
          <w:cs/>
        </w:rPr>
        <w:t>แปลงสภาพและ</w:t>
      </w:r>
      <w:r w:rsidRPr="00F15A82">
        <w:rPr>
          <w:rFonts w:ascii="Angsana New" w:hAnsi="Angsana New"/>
          <w:sz w:val="32"/>
          <w:szCs w:val="32"/>
          <w:cs/>
        </w:rPr>
        <w:t>ต้นทุนอื่น</w:t>
      </w:r>
      <w:r w:rsidR="0052322F">
        <w:rPr>
          <w:rFonts w:ascii="Angsana New" w:hAnsi="Angsana New" w:hint="cs"/>
          <w:sz w:val="32"/>
          <w:szCs w:val="32"/>
          <w:cs/>
        </w:rPr>
        <w:t>ๆที่เกิดขึ้น</w:t>
      </w:r>
      <w:r w:rsidRPr="00F15A82">
        <w:rPr>
          <w:rFonts w:ascii="Angsana New" w:hAnsi="Angsana New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380079" w:rsidRDefault="00380079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:rsidR="0052322F" w:rsidRPr="00006D2C" w:rsidRDefault="0052322F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F60710" w:rsidRPr="0052322F" w:rsidRDefault="0052322F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F60710" w:rsidRPr="00F15A82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</w:t>
      </w:r>
      <w:r w:rsidR="00F60710" w:rsidRPr="00110545">
        <w:rPr>
          <w:rFonts w:ascii="Angsana New" w:hAnsi="Angsana New"/>
          <w:sz w:val="32"/>
          <w:szCs w:val="32"/>
          <w:cs/>
        </w:rPr>
        <w:t xml:space="preserve"> </w:t>
      </w:r>
    </w:p>
    <w:p w:rsidR="00F60710" w:rsidRDefault="00F60710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10545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110545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110545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110545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:rsidR="00540D52" w:rsidRDefault="00540D52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540D52" w:rsidRPr="003526F3" w:rsidRDefault="00540D52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3526F3"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3526F3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:rsidR="00540D52" w:rsidRPr="003526F3" w:rsidRDefault="00540D52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80" w:lineRule="exact"/>
        <w:ind w:left="68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th-TH"/>
        </w:rPr>
      </w:pPr>
      <w:r w:rsidRPr="003526F3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Pr="003526F3">
        <w:rPr>
          <w:rFonts w:ascii="Angsana New" w:hAnsi="Angsana New"/>
          <w:color w:val="000000"/>
          <w:sz w:val="32"/>
          <w:szCs w:val="32"/>
          <w:cs/>
        </w:rPr>
        <w:t>บริษัทย่อย หมายถึง</w:t>
      </w:r>
      <w:r w:rsidRPr="003526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526F3">
        <w:rPr>
          <w:rFonts w:ascii="Angsana New" w:hAnsi="Angsana New"/>
          <w:color w:val="000000"/>
          <w:sz w:val="32"/>
          <w:szCs w:val="32"/>
          <w:cs/>
        </w:rPr>
        <w:t>กิจการที่บริษัทมีอำนาจในการควบคุมนโยบายการเงินและ</w:t>
      </w:r>
      <w:r w:rsidRPr="003526F3">
        <w:rPr>
          <w:rFonts w:ascii="Angsana New" w:hAnsi="Angsana New"/>
          <w:color w:val="000000"/>
          <w:sz w:val="32"/>
          <w:szCs w:val="32"/>
          <w:cs/>
        </w:rPr>
        <w:br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3526F3">
        <w:rPr>
          <w:rFonts w:ascii="Angsana New" w:hAnsi="Angsana New"/>
          <w:color w:val="000000"/>
          <w:sz w:val="32"/>
          <w:szCs w:val="32"/>
          <w:cs/>
        </w:rPr>
        <w:t>การดำเนินงาน ซึ่งโดยทั่วไปแล้วบริษัทจะถือหุ้นที่มีสิทธิออกเสียงมากกว่ากึ่งหนึ่ง บริษัทได้รวม</w:t>
      </w:r>
      <w:r w:rsidRPr="003526F3">
        <w:rPr>
          <w:rFonts w:ascii="Angsana New" w:hAnsi="Angsana New"/>
          <w:color w:val="000000"/>
          <w:sz w:val="32"/>
          <w:szCs w:val="32"/>
          <w:cs/>
        </w:rPr>
        <w:br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3526F3">
        <w:rPr>
          <w:rFonts w:ascii="Angsana New" w:hAnsi="Angsana New"/>
          <w:color w:val="000000"/>
          <w:sz w:val="32"/>
          <w:szCs w:val="32"/>
          <w:cs/>
        </w:rPr>
        <w:t>งบการเงินของบริษัทย่อยไว้ในงบการเงินรวมตั้งแต่วันที่บริษัทควบคุมบริษัทย่อยจนกระทั่งอำนาจ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3526F3">
        <w:rPr>
          <w:rFonts w:ascii="Angsana New" w:hAnsi="Angsana New"/>
          <w:color w:val="000000"/>
          <w:sz w:val="32"/>
          <w:szCs w:val="32"/>
          <w:cs/>
        </w:rPr>
        <w:t>ควบคุม</w:t>
      </w:r>
      <w:r w:rsidRPr="003526F3">
        <w:rPr>
          <w:rFonts w:ascii="Angsana New" w:hAnsi="Angsana New"/>
          <w:color w:val="000000"/>
          <w:spacing w:val="-4"/>
          <w:sz w:val="32"/>
          <w:szCs w:val="32"/>
          <w:cs/>
        </w:rPr>
        <w:t>หมดไป</w:t>
      </w:r>
    </w:p>
    <w:p w:rsidR="00540D52" w:rsidRDefault="00540D52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80" w:lineRule="exact"/>
        <w:ind w:left="680" w:firstLine="680"/>
        <w:jc w:val="thaiDistribute"/>
        <w:rPr>
          <w:rFonts w:ascii="Angsana New" w:hAnsi="Angsana New"/>
          <w:color w:val="000000"/>
          <w:sz w:val="32"/>
          <w:szCs w:val="32"/>
        </w:rPr>
      </w:pPr>
      <w:r w:rsidRPr="003526F3">
        <w:rPr>
          <w:rFonts w:ascii="Angsana New" w:hAnsi="Angsana New"/>
          <w:color w:val="000000"/>
          <w:spacing w:val="4"/>
          <w:sz w:val="32"/>
          <w:szCs w:val="32"/>
        </w:rPr>
        <w:tab/>
      </w:r>
      <w:r w:rsidRPr="003526F3">
        <w:rPr>
          <w:rFonts w:ascii="Angsana New" w:hAnsi="Angsana New"/>
          <w:color w:val="000000"/>
          <w:spacing w:val="4"/>
          <w:sz w:val="32"/>
          <w:szCs w:val="32"/>
          <w:cs/>
        </w:rPr>
        <w:t>เงินลงทุนในบริษัทย่อยในงบการเงินเฉพาะ</w:t>
      </w:r>
      <w:r w:rsidRPr="003526F3">
        <w:rPr>
          <w:rFonts w:ascii="Angsana New" w:hAnsi="Angsana New" w:hint="cs"/>
          <w:color w:val="000000"/>
          <w:spacing w:val="4"/>
          <w:sz w:val="32"/>
          <w:szCs w:val="32"/>
          <w:cs/>
        </w:rPr>
        <w:t>กิจการ</w:t>
      </w:r>
      <w:r w:rsidRPr="003526F3">
        <w:rPr>
          <w:rFonts w:ascii="Angsana New" w:hAnsi="Angsana New"/>
          <w:color w:val="000000"/>
          <w:spacing w:val="4"/>
          <w:sz w:val="32"/>
          <w:szCs w:val="32"/>
          <w:cs/>
        </w:rPr>
        <w:t>บันทึกโดยวิธีราคาทุนสุทธิจากการด้อย</w:t>
      </w:r>
      <w:r w:rsidR="000E41ED">
        <w:rPr>
          <w:rFonts w:ascii="Angsana New" w:hAnsi="Angsana New"/>
          <w:color w:val="000000"/>
          <w:spacing w:val="4"/>
          <w:sz w:val="32"/>
          <w:szCs w:val="32"/>
          <w:cs/>
        </w:rPr>
        <w:tab/>
      </w:r>
      <w:r w:rsidRPr="003526F3">
        <w:rPr>
          <w:rFonts w:ascii="Angsana New" w:hAnsi="Angsana New"/>
          <w:color w:val="000000"/>
          <w:sz w:val="32"/>
          <w:szCs w:val="32"/>
          <w:cs/>
        </w:rPr>
        <w:t>ค่าเงินลงทุน</w:t>
      </w:r>
      <w:r w:rsidR="00622BFA">
        <w:rPr>
          <w:rFonts w:ascii="Angsana New" w:hAnsi="Angsana New" w:hint="cs"/>
          <w:color w:val="000000"/>
          <w:sz w:val="32"/>
          <w:szCs w:val="32"/>
          <w:cs/>
        </w:rPr>
        <w:t xml:space="preserve"> (ถ้ามี)</w:t>
      </w:r>
    </w:p>
    <w:p w:rsidR="006E3749" w:rsidRDefault="006E3749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80" w:lineRule="exact"/>
        <w:ind w:left="680" w:firstLine="68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6E3749" w:rsidRPr="003526F3" w:rsidRDefault="006E3749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80" w:lineRule="exact"/>
        <w:ind w:left="680" w:firstLine="68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6E3749" w:rsidRPr="00A33BE1" w:rsidRDefault="006E3749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>3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 xml:space="preserve">6 </w:t>
      </w:r>
      <w:r w:rsidRPr="00F15A82">
        <w:rPr>
          <w:rFonts w:asciiTheme="majorBidi" w:hAnsiTheme="majorBidi"/>
          <w:sz w:val="32"/>
          <w:szCs w:val="32"/>
        </w:rPr>
        <w:tab/>
      </w:r>
      <w:r w:rsidRPr="00F15A82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</w:t>
      </w:r>
    </w:p>
    <w:p w:rsidR="006E3749" w:rsidRPr="0023024C" w:rsidRDefault="006E3749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บริษัทเลือกใช้วิธีราคาทุนสำหรับการบันทึกบัญชีอสังหาริมทรัพย์เพื่อการลงทุน และได้แสดงแยกต่างหากจากที่ดิน อาคารและอุปกรณ์ </w:t>
      </w:r>
    </w:p>
    <w:p w:rsidR="00A33BE1" w:rsidRPr="00DF5053" w:rsidRDefault="00A33BE1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อสังหาริมทรัพย์เพื่อการลงทุนที่เป็นส่วนปรับปรุงที่ดิน อาคารและส่วนปรับปรุงอาคารแสดงด้วยราคาทุนหักค่าเสื่อมราคาสะสมและขาดทุนจากการด้อยค่า (ถ้ามี)</w:t>
      </w:r>
    </w:p>
    <w:p w:rsidR="00A33BE1" w:rsidRPr="0023024C" w:rsidRDefault="00A33BE1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3024C">
        <w:rPr>
          <w:rFonts w:ascii="Angsana New" w:hAnsi="Angsana New"/>
          <w:sz w:val="32"/>
          <w:szCs w:val="32"/>
          <w:cs/>
        </w:rPr>
        <w:t>ค่าเสื่อมราคา</w:t>
      </w:r>
      <w:r w:rsidR="00B60D12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Pr="0023024C">
        <w:rPr>
          <w:rFonts w:ascii="Angsana New" w:hAnsi="Angsana New"/>
          <w:sz w:val="32"/>
          <w:szCs w:val="32"/>
          <w:cs/>
        </w:rPr>
        <w:t>คำนวณ</w:t>
      </w:r>
      <w:r w:rsidR="00DF5053">
        <w:rPr>
          <w:rFonts w:ascii="Angsana New" w:hAnsi="Angsana New" w:hint="cs"/>
          <w:sz w:val="32"/>
          <w:szCs w:val="32"/>
          <w:cs/>
        </w:rPr>
        <w:t>จากราคาทุน</w:t>
      </w:r>
      <w:r w:rsidRPr="0023024C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โดยวิธีเส้นตรงตามอายุการให้ประโยชน์ของสินทรัพย์ ดังนี้</w:t>
      </w:r>
    </w:p>
    <w:tbl>
      <w:tblPr>
        <w:tblW w:w="7938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5528"/>
        <w:gridCol w:w="2410"/>
      </w:tblGrid>
      <w:tr w:rsidR="00A33BE1" w:rsidRPr="00A33BE1" w:rsidTr="0023024C">
        <w:tc>
          <w:tcPr>
            <w:tcW w:w="5528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A33BE1" w:rsidRPr="00F15A82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  <w:r w:rsidRPr="00A3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526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ปี)</w:t>
            </w:r>
          </w:p>
        </w:tc>
      </w:tr>
      <w:tr w:rsidR="00A33BE1" w:rsidRPr="00A33BE1" w:rsidTr="0023024C">
        <w:tc>
          <w:tcPr>
            <w:tcW w:w="5528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สิทธิการเช่าที่ดิน</w:t>
            </w:r>
          </w:p>
        </w:tc>
        <w:tc>
          <w:tcPr>
            <w:tcW w:w="2410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A33BE1" w:rsidRPr="00A33BE1" w:rsidTr="0023024C">
        <w:tc>
          <w:tcPr>
            <w:tcW w:w="5528" w:type="dxa"/>
          </w:tcPr>
          <w:p w:rsidR="00A33BE1" w:rsidRPr="00F15A82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" w:firstLine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410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F343B"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10 </w:t>
            </w:r>
          </w:p>
        </w:tc>
      </w:tr>
      <w:tr w:rsidR="00A33BE1" w:rsidRPr="00A33BE1" w:rsidTr="0023024C">
        <w:tc>
          <w:tcPr>
            <w:tcW w:w="5528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A33BE1" w:rsidRPr="00A33BE1" w:rsidTr="0023024C">
        <w:tc>
          <w:tcPr>
            <w:tcW w:w="5528" w:type="dxa"/>
          </w:tcPr>
          <w:p w:rsidR="00A33BE1" w:rsidRPr="00F15A82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410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F343B"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10 </w:t>
            </w:r>
          </w:p>
        </w:tc>
      </w:tr>
      <w:tr w:rsidR="00A33BE1" w:rsidRPr="00A33BE1" w:rsidTr="0023024C">
        <w:tc>
          <w:tcPr>
            <w:tcW w:w="5528" w:type="dxa"/>
          </w:tcPr>
          <w:p w:rsidR="00A33BE1" w:rsidRPr="00F15A82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10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33BE1" w:rsidRPr="00A33BE1" w:rsidTr="0023024C">
        <w:tc>
          <w:tcPr>
            <w:tcW w:w="5528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410" w:type="dxa"/>
          </w:tcPr>
          <w:p w:rsidR="00A33BE1" w:rsidRPr="00A33BE1" w:rsidRDefault="00A33BE1" w:rsidP="006E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F343B"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10 </w:t>
            </w:r>
          </w:p>
        </w:tc>
      </w:tr>
    </w:tbl>
    <w:p w:rsidR="00A33BE1" w:rsidRPr="00A33BE1" w:rsidRDefault="00A33BE1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23024C" w:rsidRDefault="00AA4BC5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A4BC5">
        <w:rPr>
          <w:rFonts w:ascii="Angsana New" w:hAnsi="Angsana New"/>
          <w:sz w:val="32"/>
          <w:szCs w:val="32"/>
          <w:cs/>
        </w:rPr>
        <w:t>บริษัทไม่คิดค่าเสื่อมราคา สำหรับสินทรัพย์ที่อยู่ระหว่างก่อสร้าง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04FDA">
        <w:rPr>
          <w:rFonts w:ascii="Angsana New" w:hAnsi="Angsana New"/>
          <w:sz w:val="32"/>
          <w:szCs w:val="32"/>
        </w:rPr>
        <w:tab/>
      </w:r>
      <w:r w:rsidR="00DF5053">
        <w:rPr>
          <w:rFonts w:ascii="Angsana New" w:hAnsi="Angsana New"/>
          <w:sz w:val="32"/>
          <w:szCs w:val="32"/>
          <w:cs/>
        </w:rPr>
        <w:tab/>
      </w:r>
      <w:r w:rsidR="00004FDA">
        <w:rPr>
          <w:rFonts w:ascii="Angsana New" w:hAnsi="Angsana New"/>
          <w:sz w:val="32"/>
          <w:szCs w:val="32"/>
        </w:rPr>
        <w:tab/>
      </w:r>
      <w:r w:rsidRPr="00AA4BC5">
        <w:rPr>
          <w:rFonts w:ascii="Angsana New" w:hAnsi="Angsana New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:rsidR="00AA4BC5" w:rsidRPr="00A33BE1" w:rsidRDefault="00AA4BC5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33BE1" w:rsidRPr="00A33BE1" w:rsidRDefault="00A33BE1" w:rsidP="001F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5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3</w:t>
      </w:r>
      <w:r>
        <w:rPr>
          <w:rFonts w:asciiTheme="majorBidi" w:hAnsiTheme="majorBidi"/>
          <w:sz w:val="32"/>
          <w:szCs w:val="32"/>
          <w:cs/>
        </w:rPr>
        <w:t>.</w:t>
      </w:r>
      <w:r w:rsidR="00F6718F">
        <w:rPr>
          <w:rFonts w:asciiTheme="majorBidi" w:hAnsiTheme="majorBidi"/>
          <w:sz w:val="32"/>
          <w:szCs w:val="32"/>
        </w:rPr>
        <w:t>7</w:t>
      </w:r>
      <w:r>
        <w:rPr>
          <w:rFonts w:asciiTheme="majorBidi" w:hAnsiTheme="majorBidi"/>
          <w:sz w:val="32"/>
          <w:szCs w:val="32"/>
        </w:rPr>
        <w:t xml:space="preserve"> </w:t>
      </w:r>
      <w:r w:rsidR="00F6718F">
        <w:rPr>
          <w:rFonts w:asciiTheme="majorBidi" w:hAnsiTheme="majorBidi"/>
          <w:sz w:val="32"/>
          <w:szCs w:val="32"/>
        </w:rPr>
        <w:tab/>
      </w:r>
      <w:r w:rsidR="00F6718F" w:rsidRPr="00F6718F">
        <w:rPr>
          <w:rFonts w:asciiTheme="majorBidi" w:hAnsi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:rsidR="00F6718F" w:rsidRPr="00F6718F" w:rsidRDefault="00F6718F" w:rsidP="001F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5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F6718F">
        <w:rPr>
          <w:rFonts w:asciiTheme="majorBidi" w:hAnsiTheme="majorBidi"/>
          <w:sz w:val="32"/>
          <w:szCs w:val="32"/>
          <w:cs/>
        </w:rPr>
        <w:t>ที่ดินแสดงมูลค่าตามราคาทุนอาคารและอุปกรณ์แสดงตามราคาทุนหักด้วยค่าเสื่อมราคา</w:t>
      </w:r>
      <w:r>
        <w:rPr>
          <w:rFonts w:asciiTheme="majorBidi" w:hAnsiTheme="majorBidi"/>
          <w:sz w:val="32"/>
          <w:szCs w:val="32"/>
        </w:rPr>
        <w:tab/>
      </w:r>
      <w:r w:rsidRPr="00F6718F">
        <w:rPr>
          <w:rFonts w:asciiTheme="majorBidi" w:hAnsiTheme="majorBidi"/>
          <w:sz w:val="32"/>
          <w:szCs w:val="32"/>
          <w:cs/>
        </w:rPr>
        <w:t>สะสม และค่าเผื่อการด้อยค่า (ถ้ามี)</w:t>
      </w:r>
    </w:p>
    <w:p w:rsidR="00A33BE1" w:rsidRPr="00F6718F" w:rsidRDefault="00F6718F" w:rsidP="001F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5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F6718F">
        <w:rPr>
          <w:rFonts w:asciiTheme="majorBidi" w:hAnsi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>
        <w:rPr>
          <w:rFonts w:asciiTheme="majorBidi" w:hAnsiTheme="majorBidi"/>
          <w:sz w:val="32"/>
          <w:szCs w:val="32"/>
        </w:rPr>
        <w:t xml:space="preserve"> </w:t>
      </w:r>
      <w:r w:rsidRPr="00F6718F">
        <w:rPr>
          <w:rFonts w:asciiTheme="majorBidi" w:hAnsiTheme="majorBidi"/>
          <w:sz w:val="32"/>
          <w:szCs w:val="32"/>
          <w:cs/>
        </w:rPr>
        <w:t>ที่เกี่ยวกับการจัดหา</w:t>
      </w:r>
      <w:r>
        <w:rPr>
          <w:rFonts w:asciiTheme="majorBidi" w:hAnsiTheme="majorBidi"/>
          <w:sz w:val="32"/>
          <w:szCs w:val="32"/>
        </w:rPr>
        <w:tab/>
      </w:r>
      <w:r w:rsidRPr="00F6718F">
        <w:rPr>
          <w:rFonts w:asciiTheme="majorBidi" w:hAnsiTheme="majorBidi"/>
          <w:sz w:val="32"/>
          <w:szCs w:val="32"/>
          <w:cs/>
        </w:rPr>
        <w:t>สินทรัพย์เพื่อให้สินทรัพย์อยู่ในสภาพพร้อมที่จะใช้ได้ตามวัตถุประสงค์ รวมทั้งต้นทุนในการรื้อ</w:t>
      </w:r>
      <w:r>
        <w:rPr>
          <w:rFonts w:asciiTheme="majorBidi" w:hAnsiTheme="majorBidi"/>
          <w:sz w:val="32"/>
          <w:szCs w:val="32"/>
        </w:rPr>
        <w:tab/>
      </w:r>
      <w:r w:rsidRPr="00F6718F">
        <w:rPr>
          <w:rFonts w:asciiTheme="majorBidi" w:hAnsiTheme="majorBidi"/>
          <w:sz w:val="32"/>
          <w:szCs w:val="32"/>
          <w:cs/>
        </w:rPr>
        <w:t>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F6718F" w:rsidRPr="00F6718F" w:rsidRDefault="00F6718F" w:rsidP="001F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5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F6718F">
        <w:rPr>
          <w:rFonts w:asciiTheme="majorBidi" w:hAnsiTheme="majorBidi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ซึ่งทำให้ราคา</w:t>
      </w:r>
      <w:r>
        <w:rPr>
          <w:rFonts w:asciiTheme="majorBidi" w:hAnsiTheme="majorBidi"/>
          <w:sz w:val="32"/>
          <w:szCs w:val="32"/>
        </w:rPr>
        <w:tab/>
      </w:r>
      <w:r w:rsidRPr="00F6718F">
        <w:rPr>
          <w:rFonts w:asciiTheme="majorBidi" w:hAnsiTheme="majorBidi"/>
          <w:sz w:val="32"/>
          <w:szCs w:val="32"/>
          <w:cs/>
        </w:rPr>
        <w:t xml:space="preserve">เปลี่ยนแทนในปัจจุบันของสินทรัพย์เพิ่มขึ้นอย่างเป็นสาระสำคัญจะรวมเป็นราคาทุนของสินทรัพย์ </w:t>
      </w:r>
      <w:r>
        <w:rPr>
          <w:rFonts w:asciiTheme="majorBidi" w:hAnsiTheme="majorBidi"/>
          <w:sz w:val="32"/>
          <w:szCs w:val="32"/>
        </w:rPr>
        <w:tab/>
      </w:r>
      <w:r w:rsidRPr="00F6718F">
        <w:rPr>
          <w:rFonts w:asciiTheme="majorBidi" w:hAnsiTheme="majorBidi"/>
          <w:sz w:val="32"/>
          <w:szCs w:val="32"/>
          <w:cs/>
        </w:rPr>
        <w:t>สำหรับค่าซ่อมแซม และบำรุงรักษารับรู้เป็นค่าใช้จ่ายในรอบระยะเวลาบัญชีที่เกิดขึ้น</w:t>
      </w:r>
    </w:p>
    <w:p w:rsidR="00A33BE1" w:rsidRDefault="00F6718F" w:rsidP="001F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5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F6718F">
        <w:rPr>
          <w:rFonts w:asciiTheme="majorBidi" w:hAnsiTheme="majorBidi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</w:t>
      </w:r>
      <w:r w:rsidR="00D90BDD">
        <w:rPr>
          <w:rFonts w:asciiTheme="majorBidi" w:hAnsiTheme="majorBidi" w:hint="cs"/>
          <w:sz w:val="32"/>
          <w:szCs w:val="32"/>
          <w:cs/>
        </w:rPr>
        <w:t xml:space="preserve"> </w:t>
      </w:r>
      <w:r w:rsidRPr="00F6718F">
        <w:rPr>
          <w:rFonts w:asciiTheme="majorBidi" w:hAnsiTheme="majorBidi"/>
          <w:sz w:val="32"/>
          <w:szCs w:val="32"/>
          <w:cs/>
        </w:rPr>
        <w:t>โดย</w:t>
      </w:r>
      <w:r>
        <w:rPr>
          <w:rFonts w:asciiTheme="majorBidi" w:hAnsiTheme="majorBidi"/>
          <w:sz w:val="32"/>
          <w:szCs w:val="32"/>
        </w:rPr>
        <w:tab/>
      </w:r>
      <w:r w:rsidRPr="00F6718F">
        <w:rPr>
          <w:rFonts w:asciiTheme="majorBidi" w:hAnsiTheme="majorBidi"/>
          <w:sz w:val="32"/>
          <w:szCs w:val="32"/>
          <w:cs/>
        </w:rPr>
        <w:t>วิธีเส้นตรง</w:t>
      </w:r>
      <w:r w:rsidR="00D90BDD">
        <w:rPr>
          <w:rFonts w:asciiTheme="majorBidi" w:hAnsiTheme="majorBidi" w:hint="cs"/>
          <w:sz w:val="32"/>
          <w:szCs w:val="32"/>
          <w:cs/>
        </w:rPr>
        <w:t>ตาม</w:t>
      </w:r>
      <w:r w:rsidRPr="00F6718F">
        <w:rPr>
          <w:rFonts w:asciiTheme="majorBidi" w:hAnsiTheme="majorBidi"/>
          <w:sz w:val="32"/>
          <w:szCs w:val="32"/>
          <w:cs/>
        </w:rPr>
        <w:t>อายุการให้ประโยชน์</w:t>
      </w:r>
      <w:r w:rsidR="00C74A24">
        <w:rPr>
          <w:rFonts w:asciiTheme="majorBidi" w:hAnsiTheme="majorBidi" w:hint="cs"/>
          <w:sz w:val="32"/>
          <w:szCs w:val="32"/>
          <w:cs/>
        </w:rPr>
        <w:t>ของสินทรัพย์</w:t>
      </w:r>
      <w:r w:rsidRPr="00F6718F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7938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5812"/>
        <w:gridCol w:w="2126"/>
      </w:tblGrid>
      <w:tr w:rsidR="00A33BE1" w:rsidRPr="00A33BE1" w:rsidTr="006B0268">
        <w:tc>
          <w:tcPr>
            <w:tcW w:w="5812" w:type="dxa"/>
          </w:tcPr>
          <w:p w:rsidR="00A33BE1" w:rsidRPr="00A33BE1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A33BE1" w:rsidRPr="00F15A82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  <w:r w:rsidRPr="00A3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526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ปี)</w:t>
            </w:r>
          </w:p>
        </w:tc>
      </w:tr>
      <w:tr w:rsidR="00F6067A" w:rsidRPr="00A33BE1" w:rsidTr="00F6067A">
        <w:tc>
          <w:tcPr>
            <w:tcW w:w="5812" w:type="dxa"/>
          </w:tcPr>
          <w:p w:rsidR="00F6067A" w:rsidRPr="00A33BE1" w:rsidRDefault="00F6067A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firstLine="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126" w:type="dxa"/>
          </w:tcPr>
          <w:p w:rsidR="00F6067A" w:rsidRPr="00F15A82" w:rsidRDefault="00F6067A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A33BE1" w:rsidRPr="00A33BE1" w:rsidTr="006B0268">
        <w:tc>
          <w:tcPr>
            <w:tcW w:w="5812" w:type="dxa"/>
          </w:tcPr>
          <w:p w:rsidR="00A33BE1" w:rsidRPr="00F15A82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firstLine="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อาคารและ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126" w:type="dxa"/>
          </w:tcPr>
          <w:p w:rsidR="00A33BE1" w:rsidRPr="00A33BE1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20 </w:t>
            </w:r>
          </w:p>
        </w:tc>
      </w:tr>
      <w:tr w:rsidR="00A33BE1" w:rsidRPr="00A33BE1" w:rsidTr="006B0268">
        <w:tc>
          <w:tcPr>
            <w:tcW w:w="5812" w:type="dxa"/>
          </w:tcPr>
          <w:p w:rsidR="00A33BE1" w:rsidRPr="00F15A82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firstLine="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</w:tcPr>
          <w:p w:rsidR="00A33BE1" w:rsidRPr="00A33BE1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6"/>
                <w:tab w:val="left" w:pos="130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6067A">
              <w:rPr>
                <w:rFonts w:ascii="Angsana New" w:hAnsi="Angsana New"/>
                <w:sz w:val="32"/>
                <w:szCs w:val="32"/>
              </w:rPr>
              <w:t>- 15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33BE1" w:rsidRPr="00A33BE1" w:rsidTr="006B0268">
        <w:tc>
          <w:tcPr>
            <w:tcW w:w="5812" w:type="dxa"/>
          </w:tcPr>
          <w:p w:rsidR="00A33BE1" w:rsidRPr="00A33BE1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firstLine="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126" w:type="dxa"/>
          </w:tcPr>
          <w:p w:rsidR="00A33BE1" w:rsidRPr="00F15A82" w:rsidRDefault="00F6067A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left" w:pos="738"/>
                <w:tab w:val="center" w:pos="880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A33BE1" w:rsidRPr="00A33BE1"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A33BE1" w:rsidRPr="00F15A8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33BE1" w:rsidRPr="00A15268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A33BE1" w:rsidRPr="00A33BE1" w:rsidTr="006B0268">
        <w:tc>
          <w:tcPr>
            <w:tcW w:w="5812" w:type="dxa"/>
          </w:tcPr>
          <w:p w:rsidR="00A33BE1" w:rsidRPr="00A33BE1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firstLine="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26" w:type="dxa"/>
          </w:tcPr>
          <w:p w:rsidR="00A33BE1" w:rsidRPr="00A33BE1" w:rsidRDefault="00A33BE1" w:rsidP="001F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</w:tr>
    </w:tbl>
    <w:p w:rsidR="002C459D" w:rsidRPr="002C459D" w:rsidRDefault="002C459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2C459D">
        <w:rPr>
          <w:rFonts w:asciiTheme="majorBidi" w:hAnsiTheme="majorBidi"/>
          <w:sz w:val="32"/>
          <w:szCs w:val="32"/>
          <w:cs/>
        </w:rPr>
        <w:lastRenderedPageBreak/>
        <w:t>บริษัทและบริษัทย่อยไม่คิดค่าเสื่อมราคา สำหรับที่ดินและสินทรัพย์ที่อยู่ระหว่างก่อสร้าง</w:t>
      </w:r>
    </w:p>
    <w:p w:rsidR="002C459D" w:rsidRPr="002C459D" w:rsidRDefault="002C459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2C459D">
        <w:rPr>
          <w:rFonts w:asciiTheme="majorBidi" w:hAnsi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:rsidR="002C459D" w:rsidRDefault="002C459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2C459D">
        <w:rPr>
          <w:rFonts w:asciiTheme="majorBidi" w:hAnsi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</w:t>
      </w:r>
      <w:r>
        <w:rPr>
          <w:rFonts w:asciiTheme="majorBidi" w:hAnsiTheme="majorBidi"/>
          <w:sz w:val="32"/>
          <w:szCs w:val="32"/>
        </w:rPr>
        <w:tab/>
      </w:r>
      <w:r w:rsidRPr="002C459D">
        <w:rPr>
          <w:rFonts w:asciiTheme="majorBidi" w:hAnsiTheme="majorBidi"/>
          <w:sz w:val="32"/>
          <w:szCs w:val="32"/>
          <w:cs/>
        </w:rPr>
        <w:t>แยกต่างหากจากกันเมื่อส่วนประกอบแต่ละส่วนนั้นมีต้นทุนที่มีนัยสำคัญเมื่อเทียบกับต้นทุนทั้งหมด</w:t>
      </w:r>
      <w:r>
        <w:rPr>
          <w:rFonts w:asciiTheme="majorBidi" w:hAnsiTheme="majorBidi"/>
          <w:sz w:val="32"/>
          <w:szCs w:val="32"/>
        </w:rPr>
        <w:tab/>
      </w:r>
      <w:r w:rsidRPr="002C459D">
        <w:rPr>
          <w:rFonts w:asciiTheme="majorBidi" w:hAnsiTheme="majorBidi"/>
          <w:sz w:val="32"/>
          <w:szCs w:val="32"/>
          <w:cs/>
        </w:rPr>
        <w:t>ของสินทรัพย์นั้น</w:t>
      </w:r>
    </w:p>
    <w:p w:rsidR="002C459D" w:rsidRPr="002C459D" w:rsidRDefault="002C459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2C459D">
        <w:rPr>
          <w:rFonts w:asciiTheme="majorBidi" w:hAnsi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6B0268" w:rsidRDefault="002C459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2C459D">
        <w:rPr>
          <w:rFonts w:asciiTheme="majorBidi" w:hAnsiTheme="majorBidi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="004D1EF2">
        <w:rPr>
          <w:rFonts w:asciiTheme="majorBidi" w:hAnsiTheme="majorBidi"/>
          <w:sz w:val="32"/>
          <w:szCs w:val="32"/>
        </w:rPr>
        <w:tab/>
      </w:r>
      <w:r w:rsidRPr="002C459D">
        <w:rPr>
          <w:rFonts w:asciiTheme="majorBidi" w:hAnsiTheme="majorBidi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:rsid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</w:p>
    <w:p w:rsidR="00834A05" w:rsidRPr="00E8752A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E8752A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8</w:t>
      </w:r>
      <w:r w:rsidRPr="00E8752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E8752A">
        <w:rPr>
          <w:rFonts w:asciiTheme="majorBidi" w:hAnsiTheme="majorBidi"/>
          <w:sz w:val="32"/>
          <w:szCs w:val="32"/>
          <w:cs/>
        </w:rPr>
        <w:t>ต้นทุนการกู้ยืม</w:t>
      </w:r>
    </w:p>
    <w:p w:rsid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E8752A">
        <w:rPr>
          <w:rFonts w:asciiTheme="majorBidi" w:hAnsi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>
        <w:rPr>
          <w:rFonts w:asciiTheme="majorBidi" w:hAnsiTheme="majorBidi"/>
          <w:sz w:val="32"/>
          <w:szCs w:val="32"/>
        </w:rPr>
        <w:tab/>
      </w:r>
      <w:r w:rsidRPr="00E8752A">
        <w:rPr>
          <w:rFonts w:asciiTheme="majorBidi" w:hAnsiTheme="majorBidi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>
        <w:rPr>
          <w:rFonts w:asciiTheme="majorBidi" w:hAnsiTheme="majorBidi"/>
          <w:sz w:val="32"/>
          <w:szCs w:val="32"/>
        </w:rPr>
        <w:tab/>
      </w:r>
      <w:r w:rsidRPr="00E8752A">
        <w:rPr>
          <w:rFonts w:asciiTheme="majorBidi" w:hAnsiTheme="majorBidi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>
        <w:rPr>
          <w:rFonts w:asciiTheme="majorBidi" w:hAnsiTheme="majorBidi"/>
          <w:sz w:val="32"/>
          <w:szCs w:val="32"/>
        </w:rPr>
        <w:tab/>
      </w:r>
      <w:r w:rsidRPr="00E8752A">
        <w:rPr>
          <w:rFonts w:asciiTheme="majorBidi" w:hAnsiTheme="majorBidi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:rsid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834A05" w:rsidRP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834A05">
        <w:rPr>
          <w:rFonts w:asciiTheme="majorBidi" w:hAnsiTheme="majorBidi" w:cstheme="majorBidi"/>
          <w:sz w:val="32"/>
          <w:szCs w:val="32"/>
        </w:rPr>
        <w:t>3.9</w:t>
      </w:r>
      <w:r w:rsidRPr="00834A05">
        <w:rPr>
          <w:rFonts w:asciiTheme="majorBidi" w:hAnsiTheme="majorBidi" w:cstheme="majorBidi"/>
          <w:sz w:val="32"/>
          <w:szCs w:val="32"/>
        </w:rPr>
        <w:tab/>
      </w:r>
      <w:r w:rsidRPr="00834A05">
        <w:rPr>
          <w:rFonts w:asciiTheme="majorBidi" w:hAnsiTheme="majorBidi" w:cstheme="majorBidi"/>
          <w:sz w:val="32"/>
          <w:szCs w:val="32"/>
        </w:rPr>
        <w:tab/>
      </w:r>
      <w:r w:rsidRPr="00834A05">
        <w:rPr>
          <w:rFonts w:asciiTheme="majorBidi" w:hAnsiTheme="majorBidi" w:cstheme="majorBidi"/>
          <w:sz w:val="32"/>
          <w:szCs w:val="32"/>
          <w:cs/>
        </w:rPr>
        <w:t>สิทธิการเช่า</w:t>
      </w:r>
    </w:p>
    <w:p w:rsidR="00834A05" w:rsidRP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750A38">
        <w:rPr>
          <w:rFonts w:ascii="Angsana New" w:hAnsi="Angsana New"/>
          <w:sz w:val="32"/>
          <w:szCs w:val="32"/>
        </w:rPr>
        <w:tab/>
      </w:r>
      <w:r w:rsidRPr="00834A05">
        <w:rPr>
          <w:rFonts w:asciiTheme="majorBidi" w:hAnsiTheme="majorBidi"/>
          <w:sz w:val="32"/>
          <w:szCs w:val="32"/>
          <w:cs/>
        </w:rPr>
        <w:t>สิทธิการเช่า สิทธิการใช้อาคารและส่วนปรับปรุงบนที่ดินเช่าแสดงในราคาทุนหลังหักค่าตัดจำหน่ายสะสม ค่าตัดจำหน่ายคำนวณโดยวิธีเส้นตรงตามอายุของสัญญาเช่า ดังนี้</w:t>
      </w:r>
    </w:p>
    <w:p w:rsidR="00834A05" w:rsidRP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834A05">
        <w:rPr>
          <w:rFonts w:asciiTheme="majorBidi" w:hAnsiTheme="majorBidi"/>
          <w:sz w:val="32"/>
          <w:szCs w:val="32"/>
        </w:rPr>
        <w:tab/>
      </w:r>
      <w:r w:rsidRPr="00834A05">
        <w:rPr>
          <w:rFonts w:asciiTheme="majorBidi" w:hAnsiTheme="majorBidi"/>
          <w:sz w:val="32"/>
          <w:szCs w:val="32"/>
          <w:cs/>
        </w:rPr>
        <w:t>สิทธิการเช่าที่ดิน ตัดจ่ายโดยวิธีเส้นตรงตามอายุสัญญาเช่า</w:t>
      </w:r>
    </w:p>
    <w:p w:rsid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834A05">
        <w:rPr>
          <w:rFonts w:asciiTheme="majorBidi" w:hAnsiTheme="majorBidi"/>
          <w:sz w:val="32"/>
          <w:szCs w:val="32"/>
          <w:cs/>
        </w:rPr>
        <w:t xml:space="preserve">สิทธิการใช้อาคารบนสิทธิการเช่า ตัดจ่ายตามอายุสัญญาเช่าเป็นเวลา </w:t>
      </w:r>
      <w:r w:rsidRPr="00834A05">
        <w:rPr>
          <w:rFonts w:asciiTheme="majorBidi" w:hAnsiTheme="majorBidi"/>
          <w:sz w:val="32"/>
          <w:szCs w:val="32"/>
        </w:rPr>
        <w:t>15</w:t>
      </w:r>
      <w:r w:rsidRPr="00834A05">
        <w:rPr>
          <w:rFonts w:asciiTheme="majorBidi" w:hAnsiTheme="majorBidi"/>
          <w:sz w:val="32"/>
          <w:szCs w:val="32"/>
          <w:cs/>
        </w:rPr>
        <w:t xml:space="preserve"> ปี </w:t>
      </w:r>
    </w:p>
    <w:p w:rsidR="00834A05" w:rsidRDefault="00834A0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834A05">
        <w:rPr>
          <w:rFonts w:asciiTheme="majorBidi" w:hAnsiTheme="majorBidi"/>
          <w:sz w:val="32"/>
          <w:szCs w:val="32"/>
          <w:cs/>
        </w:rPr>
        <w:t xml:space="preserve">สิทธิการใช้ส่วนปรับปรุงอาคารบนสิทธิการเช่า ตัดจ่ายตามอายุการใช้งานเป็นเวลา </w:t>
      </w:r>
      <w:r w:rsidRPr="00834A05">
        <w:rPr>
          <w:rFonts w:asciiTheme="majorBidi" w:hAnsiTheme="majorBidi"/>
          <w:sz w:val="32"/>
          <w:szCs w:val="32"/>
        </w:rPr>
        <w:t>20</w:t>
      </w:r>
      <w:r w:rsidRPr="00834A05">
        <w:rPr>
          <w:rFonts w:asciiTheme="majorBidi" w:hAnsiTheme="majorBidi"/>
          <w:sz w:val="32"/>
          <w:szCs w:val="32"/>
          <w:cs/>
        </w:rPr>
        <w:t xml:space="preserve"> ปี</w:t>
      </w:r>
    </w:p>
    <w:p w:rsidR="00180246" w:rsidRDefault="00180246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/>
          <w:sz w:val="32"/>
          <w:szCs w:val="32"/>
        </w:rPr>
      </w:pPr>
    </w:p>
    <w:p w:rsidR="00DC6C25" w:rsidRPr="00DC6C25" w:rsidRDefault="00DC6C2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DC6C25">
        <w:rPr>
          <w:rFonts w:asciiTheme="majorBidi" w:hAnsiTheme="majorBidi" w:cstheme="majorBidi"/>
          <w:sz w:val="32"/>
          <w:szCs w:val="32"/>
        </w:rPr>
        <w:t>3.10</w:t>
      </w:r>
      <w:r w:rsidRPr="00DC6C25">
        <w:rPr>
          <w:rFonts w:asciiTheme="majorBidi" w:hAnsiTheme="majorBidi" w:cstheme="majorBidi"/>
          <w:sz w:val="32"/>
          <w:szCs w:val="32"/>
        </w:rPr>
        <w:tab/>
      </w:r>
      <w:r w:rsidRPr="00DC6C25">
        <w:rPr>
          <w:rFonts w:asciiTheme="majorBidi" w:hAnsiTheme="majorBidi" w:cstheme="majorBidi"/>
          <w:sz w:val="32"/>
          <w:szCs w:val="32"/>
        </w:rPr>
        <w:tab/>
      </w:r>
      <w:r w:rsidRPr="00DC6C25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:rsidR="00DC6C25" w:rsidRPr="00E8752A" w:rsidRDefault="00DC6C2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1418"/>
          <w:tab w:val="left" w:pos="1985"/>
        </w:tabs>
        <w:spacing w:line="36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E8752A">
        <w:rPr>
          <w:rFonts w:ascii="Angsana New" w:hAnsi="Angsana New"/>
          <w:spacing w:val="-2"/>
          <w:sz w:val="32"/>
          <w:szCs w:val="32"/>
        </w:rPr>
        <w:tab/>
      </w:r>
      <w:r w:rsidR="00BE6AEA">
        <w:rPr>
          <w:rFonts w:ascii="Angsana New" w:hAnsi="Angsana New"/>
          <w:spacing w:val="-2"/>
          <w:sz w:val="32"/>
          <w:szCs w:val="32"/>
        </w:rPr>
        <w:tab/>
      </w:r>
      <w:r w:rsidRPr="00E8752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สินทรัพย์ไม่มีตัวตนที่มีอายุการใช้งานจำกัด ซึ่งได้แก่ โปรแกรมสำเร็จรูปคอมพิวเตอร์ แสดง</w:t>
      </w:r>
      <w:r w:rsidR="00BE6AEA">
        <w:rPr>
          <w:rFonts w:ascii="Angsana New" w:hAnsi="Angsana New"/>
          <w:sz w:val="32"/>
          <w:szCs w:val="32"/>
        </w:rPr>
        <w:tab/>
      </w:r>
      <w:r w:rsidRPr="00E8752A">
        <w:rPr>
          <w:rFonts w:ascii="Angsana New" w:hAnsi="Angsana New"/>
          <w:sz w:val="32"/>
          <w:szCs w:val="32"/>
          <w:cs/>
        </w:rPr>
        <w:t xml:space="preserve">ในราคาทุนหลังหักค่าตัดจำหน่ายสะสมและค่าเผื่อการด้อยค่า (ถ้ามี) </w:t>
      </w:r>
      <w:r w:rsidRPr="00E8752A">
        <w:rPr>
          <w:rFonts w:ascii="Angsana New" w:hAnsi="Angsana New"/>
          <w:sz w:val="32"/>
          <w:szCs w:val="32"/>
          <w:cs/>
        </w:rPr>
        <w:tab/>
      </w:r>
      <w:r w:rsidRPr="00E8752A">
        <w:rPr>
          <w:rFonts w:ascii="Angsana New" w:hAnsi="Angsana New"/>
          <w:sz w:val="32"/>
          <w:szCs w:val="32"/>
          <w:cs/>
        </w:rPr>
        <w:tab/>
      </w:r>
    </w:p>
    <w:p w:rsidR="00DC6C25" w:rsidRDefault="00DC6C25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737" w:firstLine="539"/>
        <w:jc w:val="thaiDistribute"/>
        <w:rPr>
          <w:rFonts w:ascii="Angsana New" w:hAnsi="Angsana New"/>
          <w:sz w:val="32"/>
          <w:szCs w:val="32"/>
        </w:rPr>
      </w:pPr>
      <w:r w:rsidRPr="00E8752A">
        <w:rPr>
          <w:rFonts w:ascii="Angsana New" w:hAnsi="Angsana New"/>
          <w:spacing w:val="-2"/>
          <w:sz w:val="32"/>
          <w:szCs w:val="32"/>
        </w:rPr>
        <w:tab/>
      </w:r>
      <w:r w:rsidRPr="00E8752A">
        <w:rPr>
          <w:rFonts w:ascii="Angsana New" w:hAnsi="Angsana New"/>
          <w:sz w:val="32"/>
          <w:szCs w:val="32"/>
          <w:cs/>
        </w:rPr>
        <w:t>ค่าตัดจำหน่า</w:t>
      </w:r>
      <w:r w:rsidR="002E6B81">
        <w:rPr>
          <w:rFonts w:ascii="Angsana New" w:hAnsi="Angsana New" w:hint="cs"/>
          <w:sz w:val="32"/>
          <w:szCs w:val="32"/>
          <w:cs/>
        </w:rPr>
        <w:t>ย</w:t>
      </w:r>
      <w:r w:rsidRPr="00E8752A">
        <w:rPr>
          <w:rFonts w:ascii="Angsana New" w:hAnsi="Angsana New"/>
          <w:sz w:val="32"/>
          <w:szCs w:val="32"/>
          <w:cs/>
        </w:rPr>
        <w:t>คำนวณ</w:t>
      </w:r>
      <w:r w:rsidR="00F73DBE">
        <w:rPr>
          <w:rFonts w:ascii="Angsana New" w:hAnsi="Angsana New" w:hint="cs"/>
          <w:sz w:val="32"/>
          <w:szCs w:val="32"/>
          <w:cs/>
        </w:rPr>
        <w:t xml:space="preserve">จากราคาทุน </w:t>
      </w:r>
      <w:r w:rsidRPr="00E8752A">
        <w:rPr>
          <w:rFonts w:ascii="Angsana New" w:hAnsi="Angsana New"/>
          <w:sz w:val="32"/>
          <w:szCs w:val="32"/>
          <w:cs/>
        </w:rPr>
        <w:t xml:space="preserve">โดยวิธีเส้นตรงตามเกณฑ์อายุการให้ประโยชน์โดยประมาณของโปรแกรมสำเร็จรูปคอมพิวเตอร์เป็นเวลา </w:t>
      </w:r>
      <w:r>
        <w:rPr>
          <w:rFonts w:ascii="Angsana New" w:hAnsi="Angsana New"/>
          <w:sz w:val="32"/>
          <w:szCs w:val="32"/>
        </w:rPr>
        <w:t>5-</w:t>
      </w:r>
      <w:r w:rsidRPr="00E8752A">
        <w:rPr>
          <w:rFonts w:ascii="Angsana New" w:hAnsi="Angsana New"/>
          <w:sz w:val="32"/>
          <w:szCs w:val="32"/>
        </w:rPr>
        <w:t>10</w:t>
      </w:r>
      <w:r w:rsidRPr="00E8752A">
        <w:rPr>
          <w:rFonts w:ascii="Angsana New" w:hAnsi="Angsana New"/>
          <w:sz w:val="32"/>
          <w:szCs w:val="32"/>
          <w:cs/>
        </w:rPr>
        <w:t xml:space="preserve"> ปี (นับแต่วันที่สามารถใช้งานได้)</w:t>
      </w:r>
    </w:p>
    <w:p w:rsidR="002E6B81" w:rsidRDefault="002E6B81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737" w:firstLine="539"/>
        <w:jc w:val="thaiDistribute"/>
        <w:rPr>
          <w:rFonts w:ascii="Angsana New" w:hAnsi="Angsana New"/>
          <w:sz w:val="32"/>
          <w:szCs w:val="32"/>
        </w:rPr>
      </w:pPr>
    </w:p>
    <w:p w:rsidR="00DF4DA8" w:rsidRPr="00DF4DA8" w:rsidRDefault="00DF4DA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993"/>
        </w:tabs>
        <w:spacing w:line="360" w:lineRule="exact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DF4DA8">
        <w:rPr>
          <w:rFonts w:asciiTheme="majorBidi" w:hAnsiTheme="majorBidi" w:cstheme="majorBidi"/>
          <w:sz w:val="32"/>
          <w:szCs w:val="32"/>
        </w:rPr>
        <w:t>3</w:t>
      </w:r>
      <w:r w:rsidRPr="0041749E">
        <w:rPr>
          <w:rFonts w:asciiTheme="majorBidi" w:hAnsiTheme="majorBidi"/>
          <w:sz w:val="32"/>
          <w:szCs w:val="32"/>
          <w:cs/>
        </w:rPr>
        <w:t>.</w:t>
      </w:r>
      <w:r w:rsidR="00024C7D">
        <w:rPr>
          <w:rFonts w:asciiTheme="majorBidi" w:hAnsiTheme="majorBidi" w:cstheme="majorBidi"/>
          <w:sz w:val="32"/>
          <w:szCs w:val="32"/>
        </w:rPr>
        <w:t>11</w:t>
      </w:r>
      <w:r w:rsidRPr="0041749E">
        <w:rPr>
          <w:rFonts w:asciiTheme="majorBidi" w:hAnsiTheme="majorBidi" w:cstheme="majorBidi"/>
          <w:sz w:val="32"/>
          <w:szCs w:val="32"/>
        </w:rPr>
        <w:t xml:space="preserve"> </w:t>
      </w:r>
      <w:r w:rsidR="00EE795B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การด้อยค่า</w:t>
      </w:r>
      <w:r w:rsidRPr="00F15A82">
        <w:rPr>
          <w:rFonts w:ascii="Angsana New" w:hAnsi="Angsana New" w:hint="cs"/>
          <w:sz w:val="32"/>
          <w:szCs w:val="32"/>
          <w:cs/>
        </w:rPr>
        <w:t>ของสินทรัพย์</w:t>
      </w:r>
    </w:p>
    <w:p w:rsidR="00C562E4" w:rsidRDefault="00C562E4" w:rsidP="006E3749">
      <w:pPr>
        <w:tabs>
          <w:tab w:val="clear" w:pos="680"/>
          <w:tab w:val="clear" w:pos="907"/>
          <w:tab w:val="left" w:pos="851"/>
          <w:tab w:val="left" w:pos="993"/>
          <w:tab w:val="left" w:pos="1418"/>
        </w:tabs>
        <w:spacing w:line="360" w:lineRule="exact"/>
        <w:ind w:left="8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6D28DD">
        <w:rPr>
          <w:rFonts w:ascii="Angsana New" w:hAnsi="Angsana New"/>
          <w:sz w:val="32"/>
          <w:szCs w:val="32"/>
          <w:cs/>
        </w:rPr>
        <w:t>ณ วันที่ในงบแสดงฐานะการเงิน บริษัท</w:t>
      </w:r>
      <w:r w:rsidRPr="006D28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D28DD">
        <w:rPr>
          <w:rFonts w:ascii="Angsana New" w:hAnsi="Angsana New"/>
          <w:sz w:val="32"/>
          <w:szCs w:val="32"/>
          <w:cs/>
        </w:rPr>
        <w:t>จะประเมินว่ามีข้อบ่งชี้ของสินทรัพย</w:t>
      </w:r>
      <w:r w:rsidR="00180246">
        <w:rPr>
          <w:rFonts w:ascii="Angsana New" w:hAnsi="Angsana New" w:hint="cs"/>
          <w:sz w:val="32"/>
          <w:szCs w:val="32"/>
          <w:cs/>
        </w:rPr>
        <w:t>์</w:t>
      </w:r>
      <w:r w:rsidRPr="006D28DD">
        <w:rPr>
          <w:rFonts w:ascii="Angsana New" w:hAnsi="Angsana New"/>
          <w:sz w:val="32"/>
          <w:szCs w:val="32"/>
          <w:cs/>
        </w:rPr>
        <w:t>ว่ามีการด้อยค่าหรือไม่ หากสินทรัพย์นั้นมีข้อบ่งชี้ของการด้อยค่า บริษัท</w:t>
      </w:r>
      <w:r w:rsidRPr="006D28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D28DD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</w:t>
      </w:r>
      <w:r w:rsidRPr="006D28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D28DD">
        <w:rPr>
          <w:rFonts w:ascii="Angsana New" w:hAnsi="Angsana New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:rsidR="00024C7D" w:rsidRPr="00C52A07" w:rsidRDefault="00024C7D" w:rsidP="006E3749">
      <w:pPr>
        <w:pStyle w:val="BodyText3"/>
        <w:tabs>
          <w:tab w:val="clear" w:pos="227"/>
          <w:tab w:val="clear" w:pos="907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-2"/>
          <w:cs/>
        </w:rPr>
      </w:pPr>
      <w:r>
        <w:rPr>
          <w:rFonts w:ascii="Angsana New" w:hAnsi="Angsana New"/>
        </w:rPr>
        <w:lastRenderedPageBreak/>
        <w:tab/>
      </w:r>
      <w:r w:rsidRPr="002B1424">
        <w:rPr>
          <w:rFonts w:ascii="Angsana New" w:hAnsi="Angsana New"/>
        </w:rPr>
        <w:t>3.1</w:t>
      </w:r>
      <w:r>
        <w:rPr>
          <w:rFonts w:ascii="Angsana New" w:hAnsi="Angsana New"/>
        </w:rPr>
        <w:t xml:space="preserve">2 </w:t>
      </w:r>
      <w:r>
        <w:rPr>
          <w:rFonts w:ascii="Angsana New" w:hAnsi="Angsana New"/>
        </w:rPr>
        <w:tab/>
      </w:r>
      <w:r w:rsidRPr="00C52A07">
        <w:rPr>
          <w:rFonts w:ascii="Angsana New" w:hAnsi="Angsana New"/>
          <w:spacing w:val="-2"/>
          <w:cs/>
        </w:rPr>
        <w:t>สัญญาเช่า</w:t>
      </w:r>
    </w:p>
    <w:p w:rsidR="00024C7D" w:rsidRPr="00C52A07" w:rsidRDefault="00024C7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lang w:val="th-TH"/>
        </w:rPr>
      </w:pPr>
      <w:r w:rsidRPr="00C52A07">
        <w:rPr>
          <w:rFonts w:ascii="Angsana New" w:hAnsi="Angsana New"/>
          <w:sz w:val="32"/>
          <w:szCs w:val="32"/>
        </w:rPr>
        <w:tab/>
      </w:r>
      <w:r w:rsidRPr="00C52A07">
        <w:rPr>
          <w:rFonts w:ascii="Angsana New" w:hAnsi="Angsana New"/>
          <w:sz w:val="32"/>
          <w:szCs w:val="32"/>
        </w:rPr>
        <w:tab/>
      </w:r>
      <w:r w:rsidR="00BE6AEA">
        <w:rPr>
          <w:rFonts w:ascii="Angsana New" w:hAnsi="Angsana New"/>
          <w:sz w:val="32"/>
          <w:szCs w:val="32"/>
        </w:rPr>
        <w:tab/>
      </w:r>
      <w:r w:rsidRPr="00C52A07">
        <w:rPr>
          <w:rFonts w:ascii="Angsana New" w:hAnsi="Angsana New"/>
          <w:sz w:val="32"/>
          <w:szCs w:val="32"/>
          <w:cs/>
        </w:rPr>
        <w:t>สัญญาเช่าการเงิน</w:t>
      </w:r>
    </w:p>
    <w:p w:rsidR="00024C7D" w:rsidRDefault="00024C7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380" w:lineRule="exact"/>
        <w:ind w:left="851" w:right="-23" w:firstLine="567"/>
        <w:jc w:val="thaiDistribute"/>
        <w:rPr>
          <w:rFonts w:ascii="Angsana New" w:hAnsi="Angsana New"/>
          <w:sz w:val="32"/>
          <w:szCs w:val="32"/>
        </w:rPr>
      </w:pPr>
      <w:r w:rsidRPr="00C52A07">
        <w:rPr>
          <w:rFonts w:ascii="Angsana New" w:hAnsi="Angsana New"/>
          <w:sz w:val="32"/>
          <w:szCs w:val="32"/>
          <w:cs/>
        </w:rPr>
        <w:t>สัญญาเช่าซึ่งบริษัทและบริษัทย่อย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ยกเว้นกรรมสิทธิ์ทางกฎหมายถือเป็นสัญญาเช่าทางการเงิน บริษัท</w:t>
      </w:r>
      <w:r w:rsidRPr="00C52A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52A07">
        <w:rPr>
          <w:rFonts w:ascii="Angsana New" w:hAnsi="Angsana New"/>
          <w:sz w:val="32"/>
          <w:szCs w:val="32"/>
          <w:cs/>
        </w:rPr>
        <w:t>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หักด้วยส่วนที่เป็นดอกเบี้ย(ถ้ามี) ดอกเบี้ยหรือค่าใช้จ่ายทางการเงิน รับรู้</w:t>
      </w:r>
      <w:r w:rsidR="00180246">
        <w:rPr>
          <w:rFonts w:ascii="Angsana New" w:hAnsi="Angsana New" w:hint="cs"/>
          <w:sz w:val="32"/>
          <w:szCs w:val="32"/>
          <w:cs/>
        </w:rPr>
        <w:t>เป็น</w:t>
      </w:r>
      <w:r w:rsidRPr="00C52A07">
        <w:rPr>
          <w:rFonts w:ascii="Angsana New" w:hAnsi="Angsana New"/>
          <w:sz w:val="32"/>
          <w:szCs w:val="32"/>
          <w:cs/>
        </w:rPr>
        <w:t>ค่าใช้จ่ายในงบกำไรขาดทุน</w:t>
      </w:r>
      <w:r w:rsidRPr="00C52A07">
        <w:rPr>
          <w:rFonts w:ascii="Angsana New" w:hAnsi="Angsana New" w:hint="cs"/>
          <w:sz w:val="32"/>
          <w:szCs w:val="32"/>
          <w:cs/>
        </w:rPr>
        <w:t>เบ็ดเสร็จ</w:t>
      </w:r>
      <w:r w:rsidRPr="00C52A07">
        <w:rPr>
          <w:rFonts w:ascii="Angsana New" w:hAnsi="Angsana New"/>
          <w:sz w:val="32"/>
          <w:szCs w:val="32"/>
          <w:cs/>
        </w:rPr>
        <w:t>ตามส่วนของยอดเงินต้นคงเหลือ</w:t>
      </w:r>
    </w:p>
    <w:p w:rsidR="00024C7D" w:rsidRDefault="00024C7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24C7D" w:rsidRPr="00C52A07" w:rsidRDefault="00024C7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C52A07">
        <w:rPr>
          <w:rFonts w:ascii="Angsana New" w:hAnsi="Angsana New"/>
          <w:sz w:val="32"/>
          <w:szCs w:val="32"/>
        </w:rPr>
        <w:tab/>
      </w:r>
      <w:r w:rsidRPr="00C52A07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C52A07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C52A07">
        <w:rPr>
          <w:rFonts w:ascii="Angsana New" w:hAnsi="Angsana New" w:hint="cs"/>
          <w:spacing w:val="-2"/>
          <w:sz w:val="32"/>
          <w:szCs w:val="32"/>
          <w:cs/>
        </w:rPr>
        <w:t>เช่า</w:t>
      </w:r>
      <w:r w:rsidRPr="00C52A07">
        <w:rPr>
          <w:rFonts w:ascii="Angsana New" w:hAnsi="Angsana New"/>
          <w:spacing w:val="-2"/>
          <w:sz w:val="32"/>
          <w:szCs w:val="32"/>
          <w:cs/>
        </w:rPr>
        <w:t>ดำเนินงาน</w:t>
      </w:r>
    </w:p>
    <w:p w:rsidR="00024C7D" w:rsidRPr="00C52A07" w:rsidRDefault="00024C7D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C52A07">
        <w:rPr>
          <w:rFonts w:ascii="Angsana New" w:hAnsi="Angsana New"/>
          <w:sz w:val="32"/>
          <w:szCs w:val="32"/>
          <w:cs/>
        </w:rPr>
        <w:t>สัญญาเช่าซึ่งความเสี่ยง และประโยชน์ส่วนใหญ่จากการเป็นเจ้าของทรัพย์สินยังคงอยู่กับ</w:t>
      </w:r>
      <w:r w:rsidR="009569D5">
        <w:rPr>
          <w:rFonts w:ascii="Angsana New" w:hAnsi="Angsana New"/>
          <w:sz w:val="32"/>
          <w:szCs w:val="32"/>
          <w:cs/>
        </w:rPr>
        <w:br/>
      </w:r>
      <w:r w:rsidRPr="00C52A07">
        <w:rPr>
          <w:rFonts w:ascii="Angsana New" w:hAnsi="Angsana New"/>
          <w:sz w:val="32"/>
          <w:szCs w:val="32"/>
          <w:cs/>
        </w:rPr>
        <w:t>ผู้ให้เช่าบันทึกเป็นสัญญาเช่าดำเนินงาน ค่าเช่าที่เกิดขึ้นจากสัญญาเช่าดังกล่าวรับรู้เป็นค่าใช้จ่ายใน</w:t>
      </w:r>
      <w:r w:rsidRPr="00C52A07">
        <w:rPr>
          <w:rFonts w:ascii="Angsana New" w:hAnsi="Angsana New"/>
          <w:sz w:val="32"/>
          <w:szCs w:val="32"/>
          <w:cs/>
        </w:rPr>
        <w:br/>
        <w:t>งบกำไรขาดทุน</w:t>
      </w:r>
      <w:r w:rsidRPr="00C52A07">
        <w:rPr>
          <w:rFonts w:ascii="Angsana New" w:hAnsi="Angsana New" w:hint="cs"/>
          <w:sz w:val="32"/>
          <w:szCs w:val="32"/>
          <w:cs/>
        </w:rPr>
        <w:t>เบ็ดเสร็จ</w:t>
      </w:r>
      <w:r w:rsidRPr="00C52A07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:rsidR="00A33BE1" w:rsidRDefault="00A33BE1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C562E4" w:rsidRPr="00062315" w:rsidRDefault="00BA4192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4"/>
          <w:sz w:val="32"/>
          <w:szCs w:val="32"/>
          <w:lang w:val="th-TH"/>
        </w:rPr>
      </w:pPr>
      <w:r w:rsidRPr="00A15268">
        <w:rPr>
          <w:rFonts w:ascii="Angsana New" w:hAnsi="Angsana New" w:hint="cs"/>
          <w:sz w:val="32"/>
          <w:szCs w:val="32"/>
        </w:rPr>
        <w:tab/>
      </w:r>
      <w:r w:rsidR="00C562E4" w:rsidRPr="00062315">
        <w:rPr>
          <w:rFonts w:ascii="Angsana New" w:hAnsi="Angsana New"/>
          <w:spacing w:val="4"/>
          <w:sz w:val="32"/>
          <w:szCs w:val="32"/>
          <w:lang w:val="th-TH"/>
        </w:rPr>
        <w:t>3</w:t>
      </w:r>
      <w:r w:rsidR="00C562E4" w:rsidRPr="00062315">
        <w:rPr>
          <w:rFonts w:ascii="Angsana New" w:hAnsi="Angsana New"/>
          <w:spacing w:val="4"/>
          <w:sz w:val="32"/>
          <w:szCs w:val="32"/>
        </w:rPr>
        <w:t>.13</w:t>
      </w:r>
      <w:r w:rsidR="00C562E4" w:rsidRPr="00062315">
        <w:rPr>
          <w:rFonts w:ascii="Angsana New" w:hAnsi="Angsana New"/>
          <w:spacing w:val="4"/>
          <w:sz w:val="32"/>
          <w:szCs w:val="32"/>
        </w:rPr>
        <w:tab/>
      </w:r>
      <w:r w:rsidR="00C562E4" w:rsidRPr="00062315">
        <w:rPr>
          <w:rFonts w:ascii="Angsana New" w:hAnsi="Angsana New"/>
          <w:spacing w:val="4"/>
          <w:sz w:val="32"/>
          <w:szCs w:val="32"/>
          <w:cs/>
        </w:rPr>
        <w:t>เครื่องมือทางการเงิน</w:t>
      </w:r>
    </w:p>
    <w:p w:rsidR="00C562E4" w:rsidRDefault="00C562E4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  <w:cs/>
        </w:rPr>
        <w:t>บริษัท</w:t>
      </w:r>
      <w:r w:rsidRPr="0006231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62315">
        <w:rPr>
          <w:rFonts w:ascii="Angsana New" w:hAnsi="Angsana New"/>
          <w:sz w:val="32"/>
          <w:szCs w:val="32"/>
          <w:cs/>
        </w:rPr>
        <w:t>ไม่มีนโยบายที่จะประกอบธุรกรรมตราสารทางการเงินนอกงบ</w:t>
      </w:r>
      <w:r w:rsidRPr="00062315">
        <w:rPr>
          <w:rFonts w:ascii="Angsana New" w:hAnsi="Angsana New" w:hint="cs"/>
          <w:sz w:val="32"/>
          <w:szCs w:val="32"/>
          <w:cs/>
        </w:rPr>
        <w:t>การเงิน</w:t>
      </w:r>
      <w:r w:rsidRPr="00062315">
        <w:rPr>
          <w:rFonts w:ascii="Angsana New" w:hAnsi="Angsana New"/>
          <w:sz w:val="32"/>
          <w:szCs w:val="32"/>
          <w:cs/>
        </w:rPr>
        <w:t>ที่เป็นตราสารอนุพันธ์เพื่อการเก็งกำไรหรือเพื่อการค้า</w:t>
      </w:r>
    </w:p>
    <w:p w:rsidR="00C562E4" w:rsidRDefault="00C562E4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6AEA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เครื่องมือทางการเงินที่แสดงในงบ</w:t>
      </w:r>
      <w:r w:rsidRPr="00062315">
        <w:rPr>
          <w:rFonts w:ascii="Angsana New" w:hAnsi="Angsana New" w:hint="cs"/>
          <w:sz w:val="32"/>
          <w:szCs w:val="32"/>
          <w:cs/>
        </w:rPr>
        <w:t>การเงิน</w:t>
      </w:r>
      <w:r w:rsidRPr="00062315">
        <w:rPr>
          <w:rFonts w:ascii="Angsana New" w:hAnsi="Angsana New"/>
          <w:sz w:val="32"/>
          <w:szCs w:val="32"/>
          <w:cs/>
        </w:rPr>
        <w:t>ประกอบด้วยเงินฝากสถาบันการเงิน ลูกหนี้การค้า</w:t>
      </w:r>
      <w:r w:rsidRPr="00062315">
        <w:rPr>
          <w:rFonts w:ascii="Angsana New" w:hAnsi="Angsana New" w:hint="cs"/>
          <w:sz w:val="32"/>
          <w:szCs w:val="32"/>
          <w:cs/>
        </w:rPr>
        <w:t xml:space="preserve"> </w:t>
      </w:r>
      <w:r w:rsidRPr="009572B1">
        <w:rPr>
          <w:rFonts w:ascii="Angsana New" w:hAnsi="Angsana New" w:hint="cs"/>
          <w:spacing w:val="-4"/>
          <w:sz w:val="32"/>
          <w:szCs w:val="32"/>
          <w:cs/>
        </w:rPr>
        <w:t>เงินให้กู้ยืม</w:t>
      </w:r>
      <w:r w:rsidRPr="009572B1">
        <w:rPr>
          <w:rFonts w:ascii="Angsana New" w:hAnsi="Angsana New"/>
          <w:spacing w:val="-4"/>
          <w:sz w:val="32"/>
          <w:szCs w:val="32"/>
          <w:cs/>
        </w:rPr>
        <w:t xml:space="preserve"> เจ้าหนี้การค้า เงินเบิกเกินบัญชี เงินกู้ยืม</w:t>
      </w:r>
      <w:r w:rsidRPr="009572B1">
        <w:rPr>
          <w:rFonts w:ascii="Angsana New" w:hAnsi="Angsana New" w:hint="cs"/>
          <w:spacing w:val="-4"/>
          <w:sz w:val="32"/>
          <w:szCs w:val="32"/>
          <w:cs/>
        </w:rPr>
        <w:t>ระยะสั้น</w:t>
      </w:r>
      <w:r w:rsidRPr="009572B1">
        <w:rPr>
          <w:rFonts w:ascii="Angsana New" w:hAnsi="Angsana New"/>
          <w:spacing w:val="-4"/>
          <w:sz w:val="32"/>
          <w:szCs w:val="32"/>
          <w:cs/>
        </w:rPr>
        <w:t>จากสถาบันการเงิน</w:t>
      </w:r>
      <w:r w:rsidR="006970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572B1">
        <w:rPr>
          <w:rFonts w:ascii="Angsana New" w:hAnsi="Angsana New"/>
          <w:spacing w:val="-4"/>
          <w:sz w:val="32"/>
          <w:szCs w:val="32"/>
          <w:cs/>
        </w:rPr>
        <w:t>เงินกู้ยืมระยะยาว</w:t>
      </w:r>
      <w:r w:rsidRPr="00062315">
        <w:rPr>
          <w:rFonts w:ascii="Angsana New" w:hAnsi="Angsana New"/>
          <w:sz w:val="32"/>
          <w:szCs w:val="32"/>
          <w:cs/>
        </w:rPr>
        <w:t xml:space="preserve"> </w:t>
      </w:r>
      <w:r w:rsidR="00697097">
        <w:rPr>
          <w:rFonts w:ascii="Angsana New" w:hAnsi="Angsana New" w:hint="cs"/>
          <w:sz w:val="32"/>
          <w:szCs w:val="32"/>
          <w:cs/>
        </w:rPr>
        <w:t xml:space="preserve">    </w:t>
      </w:r>
      <w:r w:rsidRPr="00062315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155926">
        <w:rPr>
          <w:rFonts w:ascii="Angsana New" w:hAnsi="Angsana New" w:hint="cs"/>
          <w:sz w:val="32"/>
          <w:szCs w:val="32"/>
          <w:cs/>
        </w:rPr>
        <w:t xml:space="preserve"> </w:t>
      </w:r>
      <w:r w:rsidRPr="00062315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="00155926">
        <w:rPr>
          <w:rFonts w:ascii="Angsana New" w:hAnsi="Angsana New" w:hint="cs"/>
          <w:sz w:val="32"/>
          <w:szCs w:val="32"/>
          <w:cs/>
        </w:rPr>
        <w:t>และ</w:t>
      </w:r>
      <w:r w:rsidRPr="00062315">
        <w:rPr>
          <w:rFonts w:ascii="Angsana New" w:hAnsi="Angsana New" w:hint="cs"/>
          <w:sz w:val="32"/>
          <w:szCs w:val="32"/>
          <w:cs/>
        </w:rPr>
        <w:t>หนี้สิน</w:t>
      </w:r>
      <w:r w:rsidR="00155926">
        <w:rPr>
          <w:rFonts w:ascii="Angsana New" w:hAnsi="Angsana New" w:hint="cs"/>
          <w:sz w:val="32"/>
          <w:szCs w:val="32"/>
          <w:cs/>
        </w:rPr>
        <w:t>ภายใต้</w:t>
      </w:r>
      <w:r w:rsidRPr="00062315">
        <w:rPr>
          <w:rFonts w:ascii="Angsana New" w:hAnsi="Angsana New" w:hint="cs"/>
          <w:sz w:val="32"/>
          <w:szCs w:val="32"/>
          <w:cs/>
        </w:rPr>
        <w:t>สัญญาเช่าการเงิน</w:t>
      </w:r>
      <w:r w:rsidRPr="00062315">
        <w:rPr>
          <w:rFonts w:ascii="Angsana New" w:hAnsi="Angsana New"/>
          <w:sz w:val="32"/>
          <w:szCs w:val="32"/>
          <w:cs/>
        </w:rPr>
        <w:t xml:space="preserve">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C562E4" w:rsidRPr="00062315" w:rsidRDefault="00C562E4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50FBC" w:rsidRPr="00FE1D5B" w:rsidRDefault="00150FBC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4"/>
          <w:sz w:val="32"/>
          <w:szCs w:val="32"/>
          <w:lang w:val="th-TH"/>
        </w:rPr>
      </w:pPr>
      <w:r>
        <w:rPr>
          <w:rFonts w:ascii="Angsana New" w:hAnsi="Angsana New"/>
          <w:spacing w:val="4"/>
          <w:sz w:val="32"/>
          <w:szCs w:val="32"/>
          <w:cs/>
          <w:lang w:val="th-TH"/>
        </w:rPr>
        <w:tab/>
      </w:r>
      <w:r w:rsidRPr="00FE1D5B">
        <w:rPr>
          <w:rFonts w:ascii="Angsana New" w:hAnsi="Angsana New"/>
          <w:spacing w:val="4"/>
          <w:sz w:val="32"/>
          <w:szCs w:val="32"/>
          <w:lang w:val="th-TH"/>
        </w:rPr>
        <w:t xml:space="preserve">3.14  </w:t>
      </w:r>
      <w:r>
        <w:rPr>
          <w:rFonts w:ascii="Angsana New" w:hAnsi="Angsana New"/>
          <w:spacing w:val="4"/>
          <w:sz w:val="32"/>
          <w:szCs w:val="32"/>
          <w:cs/>
          <w:lang w:val="th-TH"/>
        </w:rPr>
        <w:tab/>
      </w:r>
      <w:r w:rsidRPr="00FE1D5B">
        <w:rPr>
          <w:rFonts w:ascii="Angsana New" w:hAnsi="Angsana New"/>
          <w:spacing w:val="4"/>
          <w:sz w:val="32"/>
          <w:szCs w:val="32"/>
          <w:cs/>
          <w:lang w:val="th-TH"/>
        </w:rPr>
        <w:t>รายการบัญชีที่เป็นเงินตราต่างประเทศ</w:t>
      </w:r>
    </w:p>
    <w:p w:rsidR="00150FBC" w:rsidRPr="0041749E" w:rsidRDefault="00150FBC" w:rsidP="006E3749">
      <w:pPr>
        <w:tabs>
          <w:tab w:val="clear" w:pos="907"/>
          <w:tab w:val="left" w:pos="993"/>
          <w:tab w:val="left" w:pos="1418"/>
        </w:tabs>
        <w:spacing w:line="38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96A43">
        <w:rPr>
          <w:rFonts w:ascii="Angsana New" w:hAnsi="Angsana New"/>
          <w:sz w:val="32"/>
          <w:szCs w:val="32"/>
        </w:rPr>
        <w:tab/>
      </w:r>
      <w:r w:rsidRPr="0041749E">
        <w:rPr>
          <w:rFonts w:ascii="Angsana New" w:hAnsi="Angsana New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150FBC" w:rsidRPr="0041749E" w:rsidRDefault="00150FBC" w:rsidP="006E3749">
      <w:pPr>
        <w:tabs>
          <w:tab w:val="clear" w:pos="907"/>
          <w:tab w:val="left" w:pos="993"/>
          <w:tab w:val="left" w:pos="1418"/>
        </w:tabs>
        <w:spacing w:line="380" w:lineRule="exact"/>
        <w:ind w:left="851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96A43">
        <w:rPr>
          <w:rFonts w:ascii="Angsana New" w:hAnsi="Angsana New"/>
          <w:sz w:val="32"/>
          <w:szCs w:val="32"/>
        </w:rPr>
        <w:tab/>
      </w:r>
      <w:r w:rsidR="00483BB3">
        <w:rPr>
          <w:rFonts w:ascii="Angsana New" w:hAnsi="Angsana New"/>
          <w:sz w:val="32"/>
          <w:szCs w:val="32"/>
          <w:cs/>
        </w:rPr>
        <w:tab/>
      </w:r>
      <w:r w:rsidRPr="0041749E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วันที่ในงบแสดงฐาน</w:t>
      </w:r>
      <w:r w:rsidR="00483BB3">
        <w:rPr>
          <w:rFonts w:ascii="Angsana New" w:hAnsi="Angsana New" w:hint="cs"/>
          <w:sz w:val="32"/>
          <w:szCs w:val="32"/>
          <w:cs/>
        </w:rPr>
        <w:t>ะ</w:t>
      </w:r>
      <w:r w:rsidRPr="0041749E">
        <w:rPr>
          <w:rFonts w:ascii="Angsana New" w:hAnsi="Angsana New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:rsidR="00150FBC" w:rsidRPr="0041749E" w:rsidRDefault="00150FBC" w:rsidP="006E3749">
      <w:pPr>
        <w:tabs>
          <w:tab w:val="clear" w:pos="907"/>
          <w:tab w:val="left" w:pos="993"/>
          <w:tab w:val="left" w:pos="1418"/>
        </w:tabs>
        <w:spacing w:line="38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83BB3">
        <w:rPr>
          <w:rFonts w:ascii="Angsana New" w:hAnsi="Angsana New"/>
          <w:sz w:val="32"/>
          <w:szCs w:val="32"/>
          <w:cs/>
        </w:rPr>
        <w:tab/>
      </w:r>
      <w:r w:rsidRPr="0041749E">
        <w:rPr>
          <w:rFonts w:ascii="Angsana New" w:hAnsi="Angsana New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:rsidR="006E3749" w:rsidRDefault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915E2" w:rsidRDefault="00794E16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4"/>
          <w:sz w:val="32"/>
          <w:szCs w:val="32"/>
          <w:lang w:val="th-TH"/>
        </w:rPr>
      </w:pPr>
      <w:r>
        <w:rPr>
          <w:rFonts w:ascii="Angsana New" w:hAnsi="Angsana New"/>
          <w:spacing w:val="4"/>
          <w:sz w:val="32"/>
          <w:szCs w:val="32"/>
          <w:cs/>
          <w:lang w:val="th-TH"/>
        </w:rPr>
        <w:lastRenderedPageBreak/>
        <w:tab/>
      </w:r>
      <w:r w:rsidRPr="00FE1D5B">
        <w:rPr>
          <w:rFonts w:ascii="Angsana New" w:hAnsi="Angsana New"/>
          <w:spacing w:val="4"/>
          <w:sz w:val="32"/>
          <w:szCs w:val="32"/>
          <w:lang w:val="th-TH"/>
        </w:rPr>
        <w:t xml:space="preserve">3.15  </w:t>
      </w:r>
      <w:r>
        <w:rPr>
          <w:rFonts w:ascii="Angsana New" w:hAnsi="Angsana New"/>
          <w:spacing w:val="4"/>
          <w:sz w:val="32"/>
          <w:szCs w:val="32"/>
          <w:cs/>
          <w:lang w:val="th-TH"/>
        </w:rPr>
        <w:tab/>
      </w:r>
      <w:r w:rsidRPr="00FE1D5B">
        <w:rPr>
          <w:rFonts w:ascii="Angsana New" w:hAnsi="Angsana New"/>
          <w:spacing w:val="4"/>
          <w:sz w:val="32"/>
          <w:szCs w:val="32"/>
          <w:cs/>
          <w:lang w:val="th-TH"/>
        </w:rPr>
        <w:t>เครื่องมือทางการเงินที่เป็นตราสารอนุพันธ์</w:t>
      </w:r>
    </w:p>
    <w:p w:rsidR="00180246" w:rsidRPr="004A47A8" w:rsidRDefault="005915E2" w:rsidP="006E3749">
      <w:pPr>
        <w:tabs>
          <w:tab w:val="clear" w:pos="907"/>
          <w:tab w:val="left" w:pos="851"/>
          <w:tab w:val="left" w:pos="1418"/>
        </w:tabs>
        <w:spacing w:line="38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94E16" w:rsidRPr="0041749E">
        <w:rPr>
          <w:rFonts w:ascii="Angsana New" w:hAnsi="Angsana New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</w:t>
      </w:r>
      <w:r>
        <w:rPr>
          <w:rFonts w:ascii="Angsana New" w:hAnsi="Angsana New" w:hint="cs"/>
          <w:sz w:val="32"/>
          <w:szCs w:val="32"/>
          <w:cs/>
        </w:rPr>
        <w:t>ร</w:t>
      </w:r>
      <w:r w:rsidR="00794E16" w:rsidRPr="0041749E">
        <w:rPr>
          <w:rFonts w:ascii="Angsana New" w:hAnsi="Angsana New"/>
          <w:sz w:val="32"/>
          <w:szCs w:val="32"/>
          <w:cs/>
        </w:rPr>
        <w:t>อนุพันธ์ไม่ได้มีไว้เพื่อการค้า อย่างไรก็ตาม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:rsidR="00794E16" w:rsidRPr="004A47A8" w:rsidRDefault="00180246" w:rsidP="006E3749">
      <w:pPr>
        <w:tabs>
          <w:tab w:val="clear" w:pos="907"/>
          <w:tab w:val="left" w:pos="993"/>
          <w:tab w:val="left" w:pos="1418"/>
        </w:tabs>
        <w:spacing w:line="38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94E16" w:rsidRPr="0041749E">
        <w:rPr>
          <w:rFonts w:ascii="Angsana New" w:hAnsi="Angsana New"/>
          <w:sz w:val="32"/>
          <w:szCs w:val="32"/>
          <w:cs/>
        </w:rPr>
        <w:t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กำไรหรือขาดทุนจากการวัดมูลค่ายุติธรรมจะรับรู้</w:t>
      </w:r>
      <w:r w:rsidR="00794E16">
        <w:rPr>
          <w:rFonts w:ascii="Angsana New" w:hAnsi="Angsana New" w:hint="cs"/>
          <w:sz w:val="32"/>
          <w:szCs w:val="32"/>
          <w:cs/>
        </w:rPr>
        <w:t>เ</w:t>
      </w:r>
      <w:r w:rsidR="00794E16" w:rsidRPr="0041749E">
        <w:rPr>
          <w:rFonts w:ascii="Angsana New" w:hAnsi="Angsana New"/>
          <w:sz w:val="32"/>
          <w:szCs w:val="32"/>
          <w:cs/>
        </w:rPr>
        <w:t xml:space="preserve">ป็นรายการกำไรหรือขาดทุนในงบกำไรขาดทุนเบ็ดเสร็จ  </w:t>
      </w:r>
    </w:p>
    <w:p w:rsidR="00794E16" w:rsidRDefault="00794E16" w:rsidP="006E3749">
      <w:pPr>
        <w:spacing w:line="380" w:lineRule="exact"/>
        <w:ind w:left="902" w:firstLine="799"/>
        <w:jc w:val="thaiDistribute"/>
        <w:rPr>
          <w:rFonts w:asciiTheme="majorBidi" w:hAnsiTheme="majorBidi" w:cstheme="majorBidi"/>
          <w:sz w:val="32"/>
          <w:szCs w:val="32"/>
        </w:rPr>
      </w:pPr>
    </w:p>
    <w:p w:rsidR="00BA4192" w:rsidRPr="00A6453C" w:rsidRDefault="00BA4192" w:rsidP="006E3749">
      <w:pPr>
        <w:tabs>
          <w:tab w:val="clear" w:pos="907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A15268">
        <w:rPr>
          <w:rFonts w:ascii="Angsana New" w:hAnsi="Angsana New" w:hint="cs"/>
          <w:spacing w:val="4"/>
          <w:sz w:val="32"/>
          <w:szCs w:val="32"/>
        </w:rPr>
        <w:t>3</w:t>
      </w:r>
      <w:r w:rsidRPr="00A15268">
        <w:rPr>
          <w:rFonts w:ascii="Angsana New" w:hAnsi="Angsana New" w:hint="cs"/>
          <w:spacing w:val="4"/>
          <w:sz w:val="32"/>
          <w:szCs w:val="32"/>
          <w:cs/>
        </w:rPr>
        <w:t>.</w:t>
      </w:r>
      <w:r w:rsidRPr="00A15268">
        <w:rPr>
          <w:rFonts w:ascii="Angsana New" w:hAnsi="Angsana New" w:hint="cs"/>
          <w:spacing w:val="4"/>
          <w:sz w:val="32"/>
          <w:szCs w:val="32"/>
        </w:rPr>
        <w:t>1</w:t>
      </w:r>
      <w:r w:rsidR="005915E2">
        <w:rPr>
          <w:rFonts w:ascii="Angsana New" w:hAnsi="Angsana New"/>
          <w:spacing w:val="4"/>
          <w:sz w:val="32"/>
          <w:szCs w:val="32"/>
        </w:rPr>
        <w:t>6</w:t>
      </w:r>
      <w:r w:rsidR="00A95CC4">
        <w:rPr>
          <w:rFonts w:ascii="Angsana New" w:hAnsi="Angsana New"/>
          <w:spacing w:val="4"/>
          <w:sz w:val="32"/>
          <w:szCs w:val="32"/>
        </w:rPr>
        <w:tab/>
      </w:r>
      <w:r w:rsidRPr="00A15268">
        <w:rPr>
          <w:rFonts w:ascii="Angsana New" w:hAnsi="Angsana New"/>
          <w:spacing w:val="4"/>
          <w:sz w:val="32"/>
          <w:szCs w:val="32"/>
        </w:rPr>
        <w:tab/>
      </w:r>
      <w:r w:rsidR="0095114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4"/>
          <w:sz w:val="32"/>
          <w:szCs w:val="32"/>
          <w:cs/>
        </w:rPr>
        <w:t>ผลประโยชน์พนักงาน</w:t>
      </w:r>
    </w:p>
    <w:p w:rsidR="00BA4192" w:rsidRPr="00A6453C" w:rsidRDefault="005915E2" w:rsidP="006E3749">
      <w:pPr>
        <w:tabs>
          <w:tab w:val="clear" w:pos="907"/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  <w:cs/>
        </w:rPr>
        <w:tab/>
      </w:r>
      <w:r w:rsidR="00BA4192" w:rsidRPr="00F15A82">
        <w:rPr>
          <w:rFonts w:ascii="Angsana New" w:hAnsi="Angsana New"/>
          <w:spacing w:val="4"/>
          <w:sz w:val="32"/>
          <w:szCs w:val="32"/>
          <w:cs/>
        </w:rPr>
        <w:t>ผลประโยชน์ระยะสั้น</w:t>
      </w:r>
    </w:p>
    <w:p w:rsidR="00BA4192" w:rsidRDefault="00BA4192" w:rsidP="006E3749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บริษัท</w:t>
      </w:r>
      <w:r w:rsidRPr="00F15A8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15A82">
        <w:rPr>
          <w:rFonts w:ascii="Angsana New" w:hAnsi="Angsana New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:rsidR="00BA4192" w:rsidRDefault="00BA4192" w:rsidP="006E37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335"/>
        <w:jc w:val="both"/>
        <w:rPr>
          <w:rFonts w:ascii="Angsana New" w:hAnsi="Angsana New"/>
          <w:sz w:val="32"/>
          <w:szCs w:val="32"/>
        </w:rPr>
      </w:pPr>
    </w:p>
    <w:p w:rsidR="00BA4192" w:rsidRPr="00A6453C" w:rsidRDefault="00951145" w:rsidP="006E3749">
      <w:pPr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A4192" w:rsidRPr="00F15A82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BA4192" w:rsidRDefault="00BA4192" w:rsidP="006E3749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บริษัท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15A82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FA6D32" w:rsidRPr="00331157" w:rsidRDefault="00FA6D32" w:rsidP="006E3749">
      <w:pPr>
        <w:spacing w:line="380" w:lineRule="exact"/>
        <w:ind w:left="902" w:hanging="335"/>
        <w:jc w:val="thaiDistribute"/>
        <w:rPr>
          <w:rFonts w:ascii="Angsana New" w:hAnsi="Angsana New"/>
          <w:sz w:val="32"/>
          <w:szCs w:val="32"/>
        </w:rPr>
      </w:pPr>
    </w:p>
    <w:p w:rsidR="00923C78" w:rsidRPr="00923C78" w:rsidRDefault="00923C78" w:rsidP="00923C78">
      <w:pPr>
        <w:tabs>
          <w:tab w:val="clear" w:pos="907"/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923C78">
        <w:rPr>
          <w:rFonts w:ascii="Angsana New" w:hAnsi="Angsana New"/>
          <w:spacing w:val="4"/>
          <w:sz w:val="32"/>
          <w:szCs w:val="32"/>
        </w:rPr>
        <w:tab/>
      </w:r>
      <w:r w:rsidRPr="00923C78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:rsidR="00923C78" w:rsidRPr="00923C78" w:rsidRDefault="00923C78" w:rsidP="00923C78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23C78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923C78" w:rsidRPr="00923C78" w:rsidRDefault="00923C78" w:rsidP="00923C78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23C78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23C78">
        <w:rPr>
          <w:rFonts w:ascii="Angsana New" w:hAnsi="Angsana New"/>
          <w:sz w:val="32"/>
          <w:szCs w:val="32"/>
        </w:rPr>
        <w:t>Projected Unit Credit Method)</w:t>
      </w:r>
      <w:r w:rsidRPr="00923C7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923C78" w:rsidRPr="00923C78" w:rsidRDefault="00923C78" w:rsidP="00923C78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23C7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23C78">
        <w:rPr>
          <w:rFonts w:ascii="Angsana New" w:hAnsi="Angsana New"/>
          <w:sz w:val="32"/>
          <w:szCs w:val="32"/>
        </w:rPr>
        <w:t xml:space="preserve">Actuarial gains and losses) </w:t>
      </w:r>
      <w:r w:rsidRPr="00923C78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923C78">
        <w:rPr>
          <w:rFonts w:ascii="Angsana New" w:hAnsi="Angsana New" w:hint="cs"/>
          <w:sz w:val="32"/>
          <w:szCs w:val="32"/>
          <w:cs/>
        </w:rPr>
        <w:t>เบ็ดเสร็จอื่น โดยถือเป็นส่วนหนึ่งของกำไรสะสม</w:t>
      </w:r>
    </w:p>
    <w:p w:rsidR="006E3749" w:rsidRDefault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54FE8" w:rsidRPr="00654FE8" w:rsidRDefault="00654FE8" w:rsidP="006E3749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654FE8">
        <w:rPr>
          <w:rFonts w:ascii="Angsana New" w:hAnsi="Angsana New"/>
          <w:sz w:val="32"/>
          <w:szCs w:val="32"/>
        </w:rPr>
        <w:lastRenderedPageBreak/>
        <w:t>3.1</w:t>
      </w:r>
      <w:r w:rsidRPr="00654FE8">
        <w:rPr>
          <w:rFonts w:ascii="Angsana New" w:hAnsi="Angsana New" w:hint="cs"/>
          <w:sz w:val="32"/>
          <w:szCs w:val="32"/>
          <w:cs/>
        </w:rPr>
        <w:t>7</w:t>
      </w:r>
      <w:r w:rsidRPr="00654FE8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54FE8">
        <w:rPr>
          <w:rFonts w:ascii="Angsana New" w:hAnsi="Angsana New"/>
          <w:sz w:val="32"/>
          <w:szCs w:val="32"/>
          <w:cs/>
        </w:rPr>
        <w:t>การใช้ประมาณการทางการบัญชี</w:t>
      </w:r>
    </w:p>
    <w:p w:rsidR="00654FE8" w:rsidRPr="00062315" w:rsidRDefault="00654FE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ในการจัดทำงบการเงินให้เป็นไปตาม</w:t>
      </w:r>
      <w:r w:rsidRPr="0006231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062315">
        <w:rPr>
          <w:rFonts w:ascii="Angsana New" w:hAnsi="Angsana New"/>
          <w:sz w:val="32"/>
          <w:szCs w:val="32"/>
          <w:cs/>
        </w:rPr>
        <w:t xml:space="preserve"> ฝ่ายบริหารต้องใช้การ</w:t>
      </w:r>
      <w:r w:rsidRPr="00062315">
        <w:rPr>
          <w:rFonts w:ascii="Angsana New" w:hAnsi="Angsana New"/>
          <w:sz w:val="32"/>
          <w:szCs w:val="32"/>
        </w:rPr>
        <w:br/>
      </w: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 xml:space="preserve">ประมาณและตั้งข้อสมมติฐานหลายประการ ซึ่งมีผลกระทบต่อจำนวนเงินที่เกี่ยวกับรายได้ ค่าใช้จ่าย </w:t>
      </w:r>
      <w:r w:rsidRPr="00062315">
        <w:rPr>
          <w:rFonts w:ascii="Angsana New" w:hAnsi="Angsana New" w:hint="cs"/>
          <w:sz w:val="32"/>
          <w:szCs w:val="32"/>
          <w:cs/>
        </w:rPr>
        <w:tab/>
      </w:r>
      <w:r w:rsidRPr="00062315">
        <w:rPr>
          <w:rFonts w:ascii="Angsana New" w:hAnsi="Angsana New"/>
          <w:sz w:val="32"/>
          <w:szCs w:val="32"/>
          <w:cs/>
        </w:rPr>
        <w:t>สินทรัพย์และหนี้สิน และการเปิดเผยข้อมูลเกี่ยวกับสินทรัพย์และหนี้ที่อาจจะเกิดขึ้น ซึ่งผลที่เกิดขึ้น</w:t>
      </w:r>
      <w:r w:rsidRPr="00062315">
        <w:rPr>
          <w:rFonts w:ascii="Angsana New" w:hAnsi="Angsana New" w:hint="cs"/>
          <w:sz w:val="32"/>
          <w:szCs w:val="32"/>
          <w:cs/>
        </w:rPr>
        <w:tab/>
      </w:r>
      <w:r w:rsidRPr="00062315">
        <w:rPr>
          <w:rFonts w:ascii="Angsana New" w:hAnsi="Angsana New"/>
          <w:sz w:val="32"/>
          <w:szCs w:val="32"/>
          <w:cs/>
        </w:rPr>
        <w:t>จริงอาจแตกต่างไปจากจำนวนที่ประมาณไว้</w:t>
      </w:r>
    </w:p>
    <w:p w:rsidR="00654FE8" w:rsidRPr="00062315" w:rsidRDefault="00654FE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lang w:val="th-TH"/>
        </w:rPr>
      </w:pPr>
    </w:p>
    <w:p w:rsidR="00654FE8" w:rsidRPr="00062315" w:rsidRDefault="00654FE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062315">
        <w:rPr>
          <w:rFonts w:ascii="Angsana New" w:hAnsi="Angsana New"/>
          <w:spacing w:val="-2"/>
          <w:sz w:val="32"/>
          <w:szCs w:val="32"/>
        </w:rPr>
        <w:tab/>
        <w:t>3.1</w:t>
      </w:r>
      <w:r>
        <w:rPr>
          <w:rFonts w:ascii="Angsana New" w:hAnsi="Angsana New" w:hint="cs"/>
          <w:spacing w:val="-2"/>
          <w:sz w:val="32"/>
          <w:szCs w:val="32"/>
          <w:cs/>
        </w:rPr>
        <w:t>8</w:t>
      </w:r>
      <w:r w:rsidRPr="00062315">
        <w:rPr>
          <w:rFonts w:ascii="Angsana New" w:hAnsi="Angsana New"/>
          <w:spacing w:val="-2"/>
          <w:sz w:val="32"/>
          <w:szCs w:val="32"/>
        </w:rPr>
        <w:tab/>
      </w:r>
      <w:r w:rsidRPr="00062315">
        <w:rPr>
          <w:rFonts w:ascii="Angsana New" w:hAnsi="Angsana New"/>
          <w:spacing w:val="-2"/>
          <w:sz w:val="32"/>
          <w:szCs w:val="32"/>
          <w:cs/>
        </w:rPr>
        <w:t>ประมาณการหนี้สิน</w:t>
      </w:r>
    </w:p>
    <w:p w:rsidR="00654FE8" w:rsidRPr="00943EE5" w:rsidRDefault="00654FE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062315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943EE5">
        <w:rPr>
          <w:rFonts w:ascii="Angsana New" w:hAnsi="Angsana New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943EE5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Pr="00943EE5">
        <w:rPr>
          <w:rFonts w:ascii="Angsana New" w:hAnsi="Angsana New"/>
          <w:spacing w:val="-2"/>
          <w:sz w:val="32"/>
          <w:szCs w:val="32"/>
          <w:cs/>
        </w:rPr>
        <w:t>ผลกระทบดังกล่าวเป็นนัยสำคัญ</w:t>
      </w:r>
    </w:p>
    <w:p w:rsidR="00654FE8" w:rsidRDefault="00654FE8" w:rsidP="006E3749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BA4192" w:rsidRPr="00BE0F0C" w:rsidRDefault="00BA4192" w:rsidP="006E3749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/>
          <w:sz w:val="32"/>
          <w:szCs w:val="32"/>
        </w:rPr>
        <w:t>3</w:t>
      </w:r>
      <w:r w:rsidRPr="00A15268">
        <w:rPr>
          <w:rFonts w:ascii="Angsana New" w:hAnsi="Angsana New"/>
          <w:sz w:val="32"/>
          <w:szCs w:val="32"/>
          <w:cs/>
        </w:rPr>
        <w:t>.</w:t>
      </w:r>
      <w:r w:rsidRPr="00A15268">
        <w:rPr>
          <w:rFonts w:ascii="Angsana New" w:hAnsi="Angsana New"/>
          <w:sz w:val="32"/>
          <w:szCs w:val="32"/>
        </w:rPr>
        <w:t>1</w:t>
      </w:r>
      <w:r w:rsidR="00654FE8">
        <w:rPr>
          <w:rFonts w:ascii="Angsana New" w:hAnsi="Angsana New"/>
          <w:sz w:val="32"/>
          <w:szCs w:val="32"/>
        </w:rPr>
        <w:t>9</w:t>
      </w:r>
      <w:r w:rsidRPr="00BE0F0C">
        <w:rPr>
          <w:rFonts w:ascii="Angsana New" w:hAnsi="Angsana New"/>
          <w:sz w:val="32"/>
          <w:szCs w:val="32"/>
        </w:rPr>
        <w:tab/>
      </w:r>
      <w:r w:rsidR="00604441"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ส่วนเกินมูลค่าหุ้น</w:t>
      </w:r>
    </w:p>
    <w:p w:rsidR="00BA4192" w:rsidRPr="00140CDB" w:rsidRDefault="00BA4192" w:rsidP="006E3749">
      <w:pPr>
        <w:tabs>
          <w:tab w:val="clear" w:pos="907"/>
          <w:tab w:val="clear" w:pos="2580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="00480BDD">
        <w:rPr>
          <w:rFonts w:ascii="Angsana New" w:hAnsi="Angsana New"/>
          <w:sz w:val="32"/>
          <w:szCs w:val="32"/>
        </w:rPr>
        <w:t>2535</w:t>
      </w:r>
      <w:r w:rsidRPr="00F15A82">
        <w:rPr>
          <w:rFonts w:ascii="Angsana New" w:hAnsi="Angsana New"/>
          <w:sz w:val="32"/>
          <w:szCs w:val="32"/>
          <w:cs/>
        </w:rPr>
        <w:t xml:space="preserve"> มาตรา </w:t>
      </w:r>
      <w:r w:rsidR="00480BDD">
        <w:rPr>
          <w:rFonts w:ascii="Angsana New" w:hAnsi="Angsana New"/>
          <w:sz w:val="32"/>
          <w:szCs w:val="32"/>
        </w:rPr>
        <w:t>51</w:t>
      </w:r>
      <w:r w:rsidRPr="00F15A82">
        <w:rPr>
          <w:rFonts w:ascii="Angsana New" w:hAnsi="Angsana New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40CDB">
        <w:rPr>
          <w:rFonts w:ascii="Angsana New" w:hAnsi="Angsana New"/>
          <w:sz w:val="32"/>
          <w:szCs w:val="32"/>
          <w:cs/>
        </w:rPr>
        <w:t>“</w:t>
      </w:r>
      <w:r w:rsidRPr="00F15A82">
        <w:rPr>
          <w:rFonts w:ascii="Angsana New" w:hAnsi="Angsana New"/>
          <w:sz w:val="32"/>
          <w:szCs w:val="32"/>
          <w:cs/>
        </w:rPr>
        <w:t>ส่วนเกินมูลค่าหุ้นสามัญ</w:t>
      </w:r>
      <w:r w:rsidRPr="00140CDB">
        <w:rPr>
          <w:rFonts w:ascii="Angsana New" w:hAnsi="Angsana New"/>
          <w:sz w:val="32"/>
          <w:szCs w:val="32"/>
          <w:cs/>
        </w:rPr>
        <w:t>”</w:t>
      </w:r>
      <w:r w:rsidRPr="00A15268">
        <w:rPr>
          <w:rFonts w:ascii="Angsana New" w:hAnsi="Angsana New"/>
          <w:sz w:val="32"/>
          <w:szCs w:val="32"/>
          <w:cs/>
        </w:rPr>
        <w:t xml:space="preserve">) </w:t>
      </w:r>
      <w:r w:rsidRPr="00F15A82">
        <w:rPr>
          <w:rFonts w:ascii="Angsana New" w:hAnsi="Angsana New"/>
          <w:sz w:val="32"/>
          <w:szCs w:val="32"/>
          <w:cs/>
        </w:rPr>
        <w:t>ส่วนเกินมูลค่าหุ้นสามัญนี้จะนำไปจ่ายเป็นเงินปันผลไม่ได้</w:t>
      </w:r>
    </w:p>
    <w:p w:rsidR="00BA4192" w:rsidRDefault="00BA4192" w:rsidP="006E3749">
      <w:pPr>
        <w:spacing w:line="38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:rsidR="00BA4192" w:rsidRPr="00DF340F" w:rsidRDefault="00BA4192" w:rsidP="006E3749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 w:hint="cs"/>
          <w:sz w:val="32"/>
          <w:szCs w:val="32"/>
        </w:rPr>
        <w:t>3</w:t>
      </w:r>
      <w:r w:rsidRPr="00A15268">
        <w:rPr>
          <w:rFonts w:ascii="Angsana New" w:hAnsi="Angsana New" w:hint="cs"/>
          <w:sz w:val="32"/>
          <w:szCs w:val="32"/>
          <w:cs/>
        </w:rPr>
        <w:t>.</w:t>
      </w:r>
      <w:r w:rsidR="00654FE8">
        <w:rPr>
          <w:rFonts w:ascii="Angsana New" w:hAnsi="Angsana New"/>
          <w:sz w:val="32"/>
          <w:szCs w:val="32"/>
        </w:rPr>
        <w:t>20</w:t>
      </w:r>
      <w:r w:rsidRPr="00A15268">
        <w:rPr>
          <w:rFonts w:ascii="Angsana New" w:hAnsi="Angsana New"/>
          <w:sz w:val="32"/>
          <w:szCs w:val="32"/>
        </w:rPr>
        <w:tab/>
      </w:r>
      <w:r w:rsidR="00604441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BA4192" w:rsidRPr="00904AD2" w:rsidRDefault="00BA4192" w:rsidP="006E3749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pacing w:val="-2"/>
          <w:sz w:val="32"/>
          <w:szCs w:val="32"/>
          <w:cs/>
        </w:rPr>
        <w:t>บุคคลหรือกิจการที่เกี่ยวข้องกันหมายถึง</w:t>
      </w:r>
      <w:r w:rsidRPr="00904A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บุคคลหรือกิจการที่มีอำนาจควบคุมบริษัท</w:t>
      </w:r>
      <w:r w:rsidRPr="00904A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ถูกควบคุม</w:t>
      </w:r>
      <w:r w:rsidRPr="00F15A82">
        <w:rPr>
          <w:rFonts w:ascii="Angsana New" w:hAnsi="Angsana New"/>
          <w:sz w:val="32"/>
          <w:szCs w:val="32"/>
          <w:cs/>
        </w:rPr>
        <w:t>โดยบริษัทไม่ว่าจะเป็นทางตรงหรือทางอ้อม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บริษัทย่อย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ผู้บริหารสำคัญ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904AD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:rsidR="00604441" w:rsidRDefault="00BA4192" w:rsidP="006E3749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15A82">
        <w:rPr>
          <w:rFonts w:ascii="Angsana New" w:hAnsi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60444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:rsidR="006E3749" w:rsidRPr="00654FE8" w:rsidRDefault="006E3749" w:rsidP="006E3749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A4192" w:rsidRPr="00604441" w:rsidRDefault="00BA4192" w:rsidP="006E3749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604441">
        <w:rPr>
          <w:rFonts w:ascii="Angsana New" w:hAnsi="Angsana New"/>
          <w:sz w:val="32"/>
          <w:szCs w:val="32"/>
        </w:rPr>
        <w:t>3</w:t>
      </w:r>
      <w:r w:rsidRPr="00604441">
        <w:rPr>
          <w:rFonts w:ascii="Angsana New" w:hAnsi="Angsana New"/>
          <w:sz w:val="32"/>
          <w:szCs w:val="32"/>
          <w:cs/>
        </w:rPr>
        <w:t>.</w:t>
      </w:r>
      <w:r w:rsidR="00654FE8">
        <w:rPr>
          <w:rFonts w:ascii="Angsana New" w:hAnsi="Angsana New"/>
          <w:sz w:val="32"/>
          <w:szCs w:val="32"/>
        </w:rPr>
        <w:t>21</w:t>
      </w:r>
      <w:r w:rsidR="00654FE8">
        <w:rPr>
          <w:rFonts w:ascii="Angsana New" w:hAnsi="Angsana New"/>
          <w:sz w:val="32"/>
          <w:szCs w:val="32"/>
        </w:rPr>
        <w:tab/>
      </w:r>
      <w:r w:rsidR="00604441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ภาษีเงินได้</w:t>
      </w:r>
    </w:p>
    <w:p w:rsidR="00BA4192" w:rsidRDefault="00BA4192" w:rsidP="006E3749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:rsidR="00BA4192" w:rsidRDefault="00BA4192" w:rsidP="006E3749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:rsidR="006E3749" w:rsidRDefault="006E3749" w:rsidP="006E3749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:rsidR="006E3749" w:rsidRDefault="006E3749" w:rsidP="006E3749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:rsidR="00BA4192" w:rsidRPr="00072B2D" w:rsidRDefault="00BA4192" w:rsidP="00FB59A7">
      <w:pPr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F15A82">
        <w:rPr>
          <w:rFonts w:ascii="Angsana New" w:hAnsi="Angsana New"/>
          <w:spacing w:val="4"/>
          <w:sz w:val="32"/>
          <w:szCs w:val="32"/>
          <w:cs/>
        </w:rPr>
        <w:lastRenderedPageBreak/>
        <w:t>ภาษีเงินได้ปัจจุบัน</w:t>
      </w:r>
    </w:p>
    <w:p w:rsidR="00BA4192" w:rsidRPr="00604441" w:rsidRDefault="00BA4192" w:rsidP="00FB59A7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15A82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15A82">
        <w:rPr>
          <w:rFonts w:ascii="Angsana New" w:hAnsi="Angsana New"/>
          <w:spacing w:val="-2"/>
          <w:sz w:val="32"/>
          <w:szCs w:val="32"/>
          <w:cs/>
        </w:rPr>
        <w:t>บันทึกภาษีเงินได้</w:t>
      </w:r>
      <w:r w:rsidRPr="00904AD2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F15A82">
        <w:rPr>
          <w:rFonts w:ascii="Angsana New" w:hAnsi="Angsana New"/>
          <w:spacing w:val="-2"/>
          <w:sz w:val="32"/>
          <w:szCs w:val="32"/>
          <w:cs/>
        </w:rPr>
        <w:t>ถ้ามี</w:t>
      </w:r>
      <w:r w:rsidRPr="00904AD2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ตามจำนวนที่จะต้องจ่าย</w:t>
      </w:r>
      <w:r w:rsidRPr="00904A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604441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ของกำไรก่อนภาษีเงินได้</w:t>
      </w:r>
      <w:r w:rsidRPr="0060444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:rsidR="00BA4192" w:rsidRDefault="00BA4192" w:rsidP="00FB59A7">
      <w:pPr>
        <w:spacing w:line="24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:rsidR="00BA4192" w:rsidRPr="00072B2D" w:rsidRDefault="00604441" w:rsidP="00FB59A7">
      <w:pPr>
        <w:tabs>
          <w:tab w:val="clear" w:pos="907"/>
          <w:tab w:val="left" w:pos="851"/>
        </w:tabs>
        <w:spacing w:line="360" w:lineRule="exact"/>
        <w:jc w:val="thaiDistribute"/>
        <w:rPr>
          <w:rFonts w:ascii="Angsana New" w:hAnsi="Angsana New"/>
          <w:spacing w:val="4"/>
          <w:sz w:val="32"/>
          <w:szCs w:val="32"/>
        </w:rPr>
      </w:pPr>
      <w:r w:rsidRPr="00F15A82">
        <w:rPr>
          <w:rFonts w:ascii="Angsana New" w:hAnsi="Angsana New"/>
          <w:spacing w:val="4"/>
          <w:sz w:val="32"/>
          <w:szCs w:val="32"/>
        </w:rPr>
        <w:tab/>
      </w:r>
      <w:r w:rsidRPr="00F15A82">
        <w:rPr>
          <w:rFonts w:ascii="Angsana New" w:hAnsi="Angsana New"/>
          <w:spacing w:val="4"/>
          <w:sz w:val="32"/>
          <w:szCs w:val="32"/>
        </w:rPr>
        <w:tab/>
      </w:r>
      <w:r w:rsidRPr="00F15A82">
        <w:rPr>
          <w:rFonts w:ascii="Angsana New" w:hAnsi="Angsana New"/>
          <w:spacing w:val="4"/>
          <w:sz w:val="32"/>
          <w:szCs w:val="32"/>
        </w:rPr>
        <w:tab/>
      </w:r>
      <w:r w:rsidRPr="00F15A82">
        <w:rPr>
          <w:rFonts w:ascii="Angsana New" w:hAnsi="Angsana New"/>
          <w:spacing w:val="4"/>
          <w:sz w:val="32"/>
          <w:szCs w:val="32"/>
        </w:rPr>
        <w:tab/>
      </w:r>
      <w:r w:rsidR="00BA4192" w:rsidRPr="00F15A82">
        <w:rPr>
          <w:rFonts w:ascii="Angsana New" w:hAnsi="Angsana New"/>
          <w:spacing w:val="4"/>
          <w:sz w:val="32"/>
          <w:szCs w:val="32"/>
          <w:cs/>
        </w:rPr>
        <w:t>ภาษีเงินได้รอการตัดบัญชี</w:t>
      </w:r>
    </w:p>
    <w:p w:rsidR="00BA4192" w:rsidRPr="00604441" w:rsidRDefault="00BA4192" w:rsidP="00FB59A7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15A82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BA4192" w:rsidRDefault="00BA4192" w:rsidP="00FB59A7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15A82">
        <w:rPr>
          <w:rFonts w:ascii="Angsana New" w:hAnsi="Angsana New"/>
          <w:spacing w:val="-2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:rsidR="00BA4192" w:rsidRPr="00604441" w:rsidRDefault="00BA4192" w:rsidP="00FB59A7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:rsidR="00BA4192" w:rsidRPr="00604441" w:rsidRDefault="00BA4192" w:rsidP="00FB59A7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15A82">
        <w:rPr>
          <w:rFonts w:ascii="Angsana New" w:hAnsi="Angsana New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BA4192" w:rsidRPr="00604441" w:rsidRDefault="00BA4192" w:rsidP="00FB59A7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15A82">
        <w:rPr>
          <w:rFonts w:ascii="Angsana New" w:hAnsi="Angsana New" w:hint="cs"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:rsidR="00654FE8" w:rsidRPr="00165665" w:rsidRDefault="00654FE8" w:rsidP="00FB59A7">
      <w:pPr>
        <w:tabs>
          <w:tab w:val="clear" w:pos="907"/>
          <w:tab w:val="clear" w:pos="1871"/>
          <w:tab w:val="left" w:pos="1701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A4192" w:rsidRPr="00072B2D" w:rsidRDefault="00BA4192" w:rsidP="00FB59A7">
      <w:pPr>
        <w:tabs>
          <w:tab w:val="clear" w:pos="907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/>
          <w:sz w:val="32"/>
          <w:szCs w:val="32"/>
        </w:rPr>
        <w:t>3</w:t>
      </w:r>
      <w:r w:rsidRPr="00A15268">
        <w:rPr>
          <w:rFonts w:ascii="Angsana New" w:hAnsi="Angsana New"/>
          <w:sz w:val="32"/>
          <w:szCs w:val="32"/>
          <w:cs/>
        </w:rPr>
        <w:t>.</w:t>
      </w:r>
      <w:r w:rsidR="00654FE8">
        <w:rPr>
          <w:rFonts w:ascii="Angsana New" w:hAnsi="Angsana New"/>
          <w:sz w:val="32"/>
          <w:szCs w:val="32"/>
        </w:rPr>
        <w:t>22</w:t>
      </w:r>
      <w:r w:rsidRPr="00072B2D">
        <w:rPr>
          <w:rFonts w:ascii="Angsana New" w:hAnsi="Angsana New"/>
          <w:sz w:val="32"/>
          <w:szCs w:val="32"/>
        </w:rPr>
        <w:tab/>
      </w:r>
      <w:r w:rsidR="00B05D8B" w:rsidRPr="00F15A82">
        <w:rPr>
          <w:rFonts w:ascii="Angsana New" w:hAnsi="Angsana New"/>
          <w:sz w:val="32"/>
          <w:szCs w:val="32"/>
        </w:rPr>
        <w:tab/>
      </w:r>
      <w:r w:rsidR="00654FE8" w:rsidRPr="00654FE8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</w:p>
    <w:p w:rsidR="00BA4192" w:rsidRDefault="00654FE8" w:rsidP="00FB59A7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654FE8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</w:t>
      </w:r>
      <w:r w:rsidR="00BA4192" w:rsidRPr="00F15A82">
        <w:rPr>
          <w:rFonts w:ascii="Angsana New" w:hAnsi="Angsana New"/>
          <w:spacing w:val="-2"/>
          <w:sz w:val="32"/>
          <w:szCs w:val="32"/>
          <w:cs/>
        </w:rPr>
        <w:t>คำนวณโดยการหารกำไรสำหรับปีด้วยจำนวนถัวเฉลี่ยถ่วงน้ำหนักของหุ้นสามัญที่ออกและได้รับชำระแล้วระหว่างปี</w:t>
      </w:r>
    </w:p>
    <w:p w:rsidR="00FB59A7" w:rsidRDefault="00FB59A7" w:rsidP="00FB59A7">
      <w:pPr>
        <w:tabs>
          <w:tab w:val="clear" w:pos="907"/>
          <w:tab w:val="clear" w:pos="1871"/>
          <w:tab w:val="left" w:pos="1701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FB59A7" w:rsidRPr="00062315" w:rsidRDefault="00FB59A7" w:rsidP="00FB5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062315">
        <w:rPr>
          <w:rFonts w:ascii="Angsana New" w:hAnsi="Angsana New"/>
          <w:spacing w:val="-2"/>
          <w:sz w:val="32"/>
          <w:szCs w:val="32"/>
        </w:rPr>
        <w:t>3.2</w:t>
      </w:r>
      <w:r>
        <w:rPr>
          <w:rFonts w:ascii="Angsana New" w:hAnsi="Angsana New" w:hint="cs"/>
          <w:spacing w:val="-2"/>
          <w:sz w:val="32"/>
          <w:szCs w:val="32"/>
          <w:cs/>
        </w:rPr>
        <w:t>3</w:t>
      </w:r>
      <w:r w:rsidRPr="00062315">
        <w:rPr>
          <w:rFonts w:ascii="Angsana New" w:hAnsi="Angsana New"/>
          <w:spacing w:val="-2"/>
          <w:sz w:val="32"/>
          <w:szCs w:val="32"/>
        </w:rPr>
        <w:tab/>
      </w:r>
      <w:r w:rsidRPr="00062315">
        <w:rPr>
          <w:rFonts w:ascii="Angsana New" w:hAnsi="Angsana New"/>
          <w:spacing w:val="-2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FB59A7" w:rsidRPr="00062315" w:rsidRDefault="00FB59A7" w:rsidP="00FB5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lastRenderedPageBreak/>
        <w:tab/>
      </w:r>
      <w:r w:rsidRPr="00062315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:rsidR="00654FE8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A10E85" w:rsidRDefault="00A10E85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A10E85" w:rsidRPr="00A10E85" w:rsidRDefault="00A10E85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10E85">
        <w:rPr>
          <w:rFonts w:ascii="Angsana New" w:hAnsi="Angsana New" w:hint="cs"/>
          <w:sz w:val="32"/>
          <w:szCs w:val="32"/>
          <w:cs/>
        </w:rPr>
        <w:t>ค่</w:t>
      </w:r>
      <w:r w:rsidRPr="00A10E85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A10E85">
        <w:rPr>
          <w:rFonts w:ascii="Angsana New" w:hAnsi="Angsana New"/>
          <w:sz w:val="32"/>
          <w:szCs w:val="32"/>
        </w:rPr>
        <w:t xml:space="preserve"> </w:t>
      </w:r>
    </w:p>
    <w:p w:rsidR="00A10E85" w:rsidRPr="00A10E85" w:rsidRDefault="00A10E85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A10E85">
        <w:rPr>
          <w:rFonts w:ascii="Angsana New" w:hAnsi="Angsana New"/>
          <w:sz w:val="32"/>
          <w:szCs w:val="32"/>
        </w:rPr>
        <w:tab/>
      </w:r>
      <w:r w:rsidRPr="00A10E85">
        <w:rPr>
          <w:rFonts w:ascii="Angsana New" w:hAnsi="Angsana New"/>
          <w:sz w:val="32"/>
          <w:szCs w:val="32"/>
        </w:rPr>
        <w:tab/>
      </w:r>
      <w:r w:rsidRPr="00A10E85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E85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E85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E85">
        <w:rPr>
          <w:rFonts w:ascii="Angsana New" w:hAnsi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E85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E85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E85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:rsidR="00654FE8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  <w:r w:rsidR="00923C78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923C78">
        <w:rPr>
          <w:rFonts w:ascii="Angsana New" w:hAnsi="Angsana New" w:hint="cs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062315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lastRenderedPageBreak/>
        <w:tab/>
      </w: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923C78">
        <w:rPr>
          <w:rFonts w:ascii="Angsana New" w:hAnsi="Angsana New" w:hint="cs"/>
          <w:sz w:val="32"/>
          <w:szCs w:val="32"/>
          <w:cs/>
        </w:rPr>
        <w:t xml:space="preserve">และสินทรัพย์ไม่มีตัวตน </w:t>
      </w:r>
      <w:r w:rsidRPr="00062315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54FE8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062315">
        <w:rPr>
          <w:rFonts w:ascii="Angsana New" w:hAnsi="Angsana New"/>
          <w:sz w:val="32"/>
          <w:szCs w:val="32"/>
        </w:rPr>
        <w:t xml:space="preserve">  </w:t>
      </w:r>
    </w:p>
    <w:p w:rsidR="00654FE8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  <w:cs/>
        </w:rPr>
        <w:t>บริษัท</w:t>
      </w:r>
      <w:r w:rsidR="00A806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62315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21B31" w:rsidRPr="00062315" w:rsidRDefault="00921B31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21B31" w:rsidRDefault="00921B31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442DE0" w:rsidRPr="00A6632B" w:rsidRDefault="00464E9D" w:rsidP="00DC7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A6632B">
        <w:rPr>
          <w:rFonts w:asciiTheme="majorBidi" w:hAnsiTheme="majorBidi"/>
          <w:b/>
          <w:bCs/>
          <w:sz w:val="32"/>
          <w:szCs w:val="32"/>
          <w:cs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:rsidR="00F23566" w:rsidRDefault="00F23566" w:rsidP="00DC7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="002D4D15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F15A82">
        <w:rPr>
          <w:rFonts w:asciiTheme="majorBidi" w:hAnsiTheme="majorBidi"/>
          <w:sz w:val="32"/>
          <w:szCs w:val="32"/>
          <w:cs/>
        </w:rPr>
        <w:t>ควบคุม</w:t>
      </w:r>
      <w:r w:rsidR="002D4D15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F15A82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F23566" w:rsidRDefault="00F23566" w:rsidP="00DC7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="002D4D15">
        <w:rPr>
          <w:rFonts w:asciiTheme="majorBidi" w:hAnsi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2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8"/>
        <w:gridCol w:w="134"/>
        <w:gridCol w:w="3126"/>
        <w:gridCol w:w="134"/>
        <w:gridCol w:w="1644"/>
      </w:tblGrid>
      <w:tr w:rsidR="00CF1772" w:rsidRPr="00CF1772" w:rsidTr="00DB44AE">
        <w:tc>
          <w:tcPr>
            <w:tcW w:w="3288" w:type="dxa"/>
            <w:tcBorders>
              <w:bottom w:val="single" w:sz="6" w:space="0" w:color="auto"/>
            </w:tcBorders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772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FB0BC8">
              <w:rPr>
                <w:rFonts w:ascii="Angsana New" w:hAnsi="Angsana New" w:hint="cs"/>
                <w:sz w:val="28"/>
                <w:szCs w:val="28"/>
                <w:cs/>
              </w:rPr>
              <w:t>บุคคลหรือ</w:t>
            </w:r>
            <w:r w:rsidRPr="00CF1772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FB0BC8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4" w:type="dxa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tcBorders>
              <w:bottom w:val="single" w:sz="6" w:space="0" w:color="auto"/>
            </w:tcBorders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CF1772" w:rsidRPr="00CF1772" w:rsidRDefault="00CF1772" w:rsidP="00FB0BC8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:rsidR="00CF1772" w:rsidRPr="00CF1772" w:rsidRDefault="00FB0BC8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772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  <w:r w:rsidR="00CF1772" w:rsidRPr="00CF1772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CF1772" w:rsidRPr="00CF1772" w:rsidTr="00DB44AE">
        <w:tc>
          <w:tcPr>
            <w:tcW w:w="3288" w:type="dxa"/>
            <w:tcBorders>
              <w:top w:val="single" w:sz="6" w:space="0" w:color="auto"/>
            </w:tcBorders>
            <w:vAlign w:val="center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0AA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tcBorders>
              <w:top w:val="single" w:sz="6" w:space="0" w:color="auto"/>
            </w:tcBorders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CF1772" w:rsidRPr="00CF1772" w:rsidTr="00FD0AAB">
        <w:tc>
          <w:tcPr>
            <w:tcW w:w="3288" w:type="dxa"/>
            <w:vAlign w:val="bottom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772" w:rsidRPr="00CF1772" w:rsidTr="00FD0AAB">
        <w:tc>
          <w:tcPr>
            <w:tcW w:w="3288" w:type="dxa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0AA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FD0AA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โซลาร์ พีพีเอ็ม</w:t>
            </w:r>
            <w:r w:rsidRPr="00FD0AA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เป็นตัวแทนจำหน่ายและให้บริการ </w:t>
            </w: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CF1772" w:rsidRPr="00CF1772" w:rsidTr="00FD0AAB">
        <w:tc>
          <w:tcPr>
            <w:tcW w:w="3288" w:type="dxa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ออกแบบจัดหา และติดตั้งอุปกรณ์</w:t>
            </w: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772" w:rsidRPr="00CF1772" w:rsidTr="00FD0AAB">
        <w:tc>
          <w:tcPr>
            <w:tcW w:w="3288" w:type="dxa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 xml:space="preserve">ผลิตกระแสไฟฟ้าโดยใช้พลังงาน </w:t>
            </w: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772" w:rsidRPr="00CF1772" w:rsidTr="00FD0AAB">
        <w:tc>
          <w:tcPr>
            <w:tcW w:w="3288" w:type="dxa"/>
            <w:vAlign w:val="bottom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ทางเลือก และประกอบแผงโซลาร์</w:t>
            </w: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772" w:rsidRPr="00CF1772" w:rsidTr="00FD0AAB">
        <w:tc>
          <w:tcPr>
            <w:tcW w:w="3288" w:type="dxa"/>
            <w:vAlign w:val="bottom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เซลล์เพื่อการส่งออก</w:t>
            </w: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772" w:rsidRPr="00CF1772" w:rsidTr="00FD0AAB">
        <w:tc>
          <w:tcPr>
            <w:tcW w:w="3288" w:type="dxa"/>
            <w:vAlign w:val="bottom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772" w:rsidRPr="00CF1772" w:rsidTr="00FD0AAB">
        <w:tc>
          <w:tcPr>
            <w:tcW w:w="3288" w:type="dxa"/>
            <w:vAlign w:val="bottom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D0AA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พรพรหม</w:t>
            </w:r>
            <w:r w:rsidRPr="00FD0AA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D0AA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bottom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นำเข้าและจัดจำหน่ายอะไหล่สำหรับ</w:t>
            </w:r>
          </w:p>
        </w:tc>
        <w:tc>
          <w:tcPr>
            <w:tcW w:w="134" w:type="dxa"/>
            <w:vAlign w:val="bottom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CF1772" w:rsidRPr="00FD0AAB" w:rsidRDefault="00CF1772" w:rsidP="00FB0BC8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0AA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CF1772" w:rsidRPr="00CF1772" w:rsidTr="00FD0AAB">
        <w:tc>
          <w:tcPr>
            <w:tcW w:w="3288" w:type="dxa"/>
            <w:vAlign w:val="center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เครื่องปรับอากาศ</w:t>
            </w: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0AA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เป็นเครือญาติกัน</w:t>
            </w:r>
          </w:p>
        </w:tc>
      </w:tr>
      <w:tr w:rsidR="00CF1772" w:rsidRPr="00CF1772" w:rsidTr="00FD0AAB">
        <w:tc>
          <w:tcPr>
            <w:tcW w:w="3288" w:type="dxa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left" w:pos="600"/>
              </w:tabs>
              <w:spacing w:line="340" w:lineRule="exact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772" w:rsidRPr="00CF1772" w:rsidTr="00FD0AAB">
        <w:tc>
          <w:tcPr>
            <w:tcW w:w="3288" w:type="dxa"/>
            <w:vAlign w:val="center"/>
          </w:tcPr>
          <w:p w:rsidR="00CF1772" w:rsidRPr="00FD0AAB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0AA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นางเตือนใจ พรพิไลลักษณ์</w:t>
            </w: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-</w:t>
            </w:r>
          </w:p>
        </w:tc>
        <w:tc>
          <w:tcPr>
            <w:tcW w:w="134" w:type="dxa"/>
            <w:vAlign w:val="center"/>
          </w:tcPr>
          <w:p w:rsidR="00CF1772" w:rsidRPr="00CF1772" w:rsidRDefault="00CF1772" w:rsidP="00FB0BC8">
            <w:pPr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CF1772" w:rsidRPr="00CF1772" w:rsidRDefault="00CF1772" w:rsidP="00FB0BC8">
            <w:pPr>
              <w:tabs>
                <w:tab w:val="clear" w:pos="454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772">
              <w:rPr>
                <w:rFonts w:ascii="Angsana New" w:hAnsi="Angsana New" w:hint="cs"/>
                <w:sz w:val="28"/>
                <w:szCs w:val="28"/>
                <w:cs/>
              </w:rPr>
              <w:t>มารดากรรมการ</w:t>
            </w:r>
          </w:p>
        </w:tc>
      </w:tr>
    </w:tbl>
    <w:p w:rsidR="00595388" w:rsidRDefault="00595388" w:rsidP="00595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FB0BC8" w:rsidRDefault="00FB0BC8" w:rsidP="00595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F23566" w:rsidRDefault="00874A7D" w:rsidP="00B62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874A7D" w:rsidRPr="0093305F" w:rsidTr="008D2777">
        <w:tc>
          <w:tcPr>
            <w:tcW w:w="4309" w:type="dxa"/>
            <w:tcBorders>
              <w:bottom w:val="single" w:sz="6" w:space="0" w:color="auto"/>
            </w:tcBorders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:rsidR="00874A7D" w:rsidRPr="0093305F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74A7D" w:rsidRPr="0093305F" w:rsidTr="008D2777">
        <w:tc>
          <w:tcPr>
            <w:tcW w:w="4309" w:type="dxa"/>
            <w:tcBorders>
              <w:top w:val="single" w:sz="6" w:space="0" w:color="auto"/>
            </w:tcBorders>
          </w:tcPr>
          <w:p w:rsidR="00874A7D" w:rsidRPr="00F15A82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:rsidR="00874A7D" w:rsidRPr="0093305F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74A7D" w:rsidRPr="0093305F" w:rsidTr="00A4583A">
        <w:tc>
          <w:tcPr>
            <w:tcW w:w="4309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ซื้อทรัพย์สินและค่าเช่าอาคาร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874A7D" w:rsidRPr="00F15A82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874A7D" w:rsidRPr="0093305F" w:rsidTr="00A4583A">
        <w:tc>
          <w:tcPr>
            <w:tcW w:w="4309" w:type="dxa"/>
          </w:tcPr>
          <w:p w:rsidR="00874A7D" w:rsidRPr="00F15A82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874A7D" w:rsidRPr="00F15A82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</w:t>
            </w:r>
            <w:r w:rsidR="00FB0BC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</w:tr>
      <w:tr w:rsidR="00874A7D" w:rsidRPr="0093305F" w:rsidTr="00A4583A">
        <w:tc>
          <w:tcPr>
            <w:tcW w:w="4309" w:type="dxa"/>
          </w:tcPr>
          <w:p w:rsidR="00874A7D" w:rsidRPr="00F15A82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874A7D" w:rsidRPr="00F15A82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874A7D" w:rsidRPr="0093305F" w:rsidTr="00A4583A">
        <w:tc>
          <w:tcPr>
            <w:tcW w:w="4309" w:type="dxa"/>
          </w:tcPr>
          <w:p w:rsidR="00874A7D" w:rsidRPr="00F15A82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874A7D" w:rsidRPr="00F15A82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</w:t>
            </w:r>
            <w:r w:rsidR="00FB0BC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="00FB0BC8" w:rsidRPr="00F15A82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</w:tr>
      <w:tr w:rsidR="00874A7D" w:rsidRPr="0093305F" w:rsidTr="00A4583A">
        <w:tc>
          <w:tcPr>
            <w:tcW w:w="4309" w:type="dxa"/>
          </w:tcPr>
          <w:p w:rsidR="00874A7D" w:rsidRPr="00F15A82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874A7D" w:rsidRPr="00F15A82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</w:t>
            </w:r>
            <w:r w:rsidR="00FB0BC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="00FB0BC8" w:rsidRPr="00F15A82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</w:tr>
      <w:tr w:rsidR="00874A7D" w:rsidRPr="0093305F" w:rsidTr="00A4583A">
        <w:tc>
          <w:tcPr>
            <w:tcW w:w="4309" w:type="dxa"/>
          </w:tcPr>
          <w:p w:rsidR="00874A7D" w:rsidRPr="00F15A82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:rsidR="00874A7D" w:rsidRPr="0093305F" w:rsidRDefault="00874A7D" w:rsidP="0038469F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874A7D" w:rsidRPr="00F15A82" w:rsidRDefault="00874A7D" w:rsidP="0038469F">
            <w:pPr>
              <w:tabs>
                <w:tab w:val="clear" w:pos="3742"/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:rsidR="00874A7D" w:rsidRDefault="00874A7D" w:rsidP="00B0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7C0BF1" w:rsidRDefault="007C0BF1" w:rsidP="0047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5268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</w:t>
      </w:r>
      <w:r w:rsidR="00E81762" w:rsidRPr="00A15268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E81762" w:rsidRPr="00A15268">
        <w:rPr>
          <w:rFonts w:asciiTheme="majorBidi" w:hAnsiTheme="majorBidi"/>
          <w:sz w:val="32"/>
          <w:szCs w:val="32"/>
          <w:cs/>
        </w:rPr>
        <w:t xml:space="preserve"> </w:t>
      </w:r>
      <w:r w:rsidR="00E81762">
        <w:rPr>
          <w:rFonts w:asciiTheme="majorBidi" w:hAnsiTheme="majorBidi"/>
          <w:sz w:val="32"/>
          <w:szCs w:val="32"/>
        </w:rPr>
        <w:t>31</w:t>
      </w:r>
      <w:r w:rsidR="00E81762" w:rsidRPr="00F15A8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E81762">
        <w:rPr>
          <w:rFonts w:asciiTheme="majorBidi" w:hAnsiTheme="majorBidi"/>
          <w:sz w:val="32"/>
          <w:szCs w:val="32"/>
        </w:rPr>
        <w:t xml:space="preserve">2561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1398E" w:rsidRPr="00A6632B">
        <w:rPr>
          <w:rFonts w:asciiTheme="majorBidi" w:hAnsiTheme="majorBidi" w:cstheme="majorBidi"/>
          <w:sz w:val="32"/>
          <w:szCs w:val="32"/>
        </w:rPr>
        <w:t>2560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4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247"/>
        <w:gridCol w:w="134"/>
        <w:gridCol w:w="1247"/>
        <w:gridCol w:w="140"/>
        <w:gridCol w:w="1247"/>
        <w:gridCol w:w="134"/>
        <w:gridCol w:w="1247"/>
      </w:tblGrid>
      <w:tr w:rsidR="00AC7BBD" w:rsidRPr="00AC7BBD" w:rsidTr="009035CB">
        <w:tc>
          <w:tcPr>
            <w:tcW w:w="2948" w:type="dxa"/>
          </w:tcPr>
          <w:p w:rsidR="00AC7BBD" w:rsidRPr="00AC7BBD" w:rsidRDefault="00AC7BBD" w:rsidP="0038469F">
            <w:pPr>
              <w:tabs>
                <w:tab w:val="left" w:pos="540"/>
              </w:tabs>
              <w:spacing w:line="34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6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:rsidR="00AC7BBD" w:rsidRPr="00AC7BBD" w:rsidRDefault="00E825C7" w:rsidP="0038469F">
            <w:pPr>
              <w:spacing w:line="34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พัน</w:t>
            </w:r>
            <w:r w:rsidR="00AC7BBD" w:rsidRPr="00F15A8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C7BBD" w:rsidRPr="00AC7BBD" w:rsidTr="009035CB">
        <w:tc>
          <w:tcPr>
            <w:tcW w:w="2948" w:type="dxa"/>
          </w:tcPr>
          <w:p w:rsidR="00AC7BBD" w:rsidRPr="00AC7BBD" w:rsidRDefault="00AC7BBD" w:rsidP="0038469F">
            <w:pPr>
              <w:tabs>
                <w:tab w:val="left" w:pos="540"/>
              </w:tabs>
              <w:spacing w:line="34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C7BBD" w:rsidRPr="00F15A82" w:rsidRDefault="00AC7BBD" w:rsidP="0038469F">
            <w:pPr>
              <w:spacing w:line="34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7BBD" w:rsidRPr="00AC7BBD" w:rsidTr="009035CB">
        <w:tc>
          <w:tcPr>
            <w:tcW w:w="2948" w:type="dxa"/>
          </w:tcPr>
          <w:p w:rsidR="00AC7BBD" w:rsidRPr="00F15A82" w:rsidRDefault="00AC7BBD" w:rsidP="0038469F">
            <w:pPr>
              <w:tabs>
                <w:tab w:val="left" w:pos="540"/>
              </w:tabs>
              <w:spacing w:line="34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eastAsia="MS Mincho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C7BBD" w:rsidRPr="00F15A82" w:rsidRDefault="00AC7BBD" w:rsidP="0038469F">
            <w:pPr>
              <w:spacing w:line="34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eastAsia="MS Mincho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eastAsia="MS Mincho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C7BBD" w:rsidRPr="00F15A82" w:rsidRDefault="00AC7BBD" w:rsidP="0038469F">
            <w:pPr>
              <w:spacing w:line="34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eastAsia="MS Mincho" w:hAnsiTheme="majorBidi" w:cstheme="majorBidi"/>
                <w:sz w:val="26"/>
                <w:szCs w:val="26"/>
              </w:rPr>
              <w:t>2560</w:t>
            </w:r>
          </w:p>
        </w:tc>
      </w:tr>
      <w:tr w:rsidR="00AC7BBD" w:rsidRPr="00AC7BBD" w:rsidTr="009035CB">
        <w:tc>
          <w:tcPr>
            <w:tcW w:w="2948" w:type="dxa"/>
          </w:tcPr>
          <w:p w:rsidR="00AC7BBD" w:rsidRPr="00F15A82" w:rsidRDefault="00AC7BB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C7BBD" w:rsidRPr="00F15A82" w:rsidRDefault="00AC7BBD" w:rsidP="0038469F">
            <w:pPr>
              <w:spacing w:line="340" w:lineRule="exact"/>
              <w:ind w:left="-108" w:right="170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AC7BBD" w:rsidRPr="00AC7BBD" w:rsidRDefault="00AC7BBD" w:rsidP="0038469F">
            <w:pPr>
              <w:spacing w:line="34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AC7BBD" w:rsidRPr="00AC7BBD" w:rsidRDefault="00AC7BBD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C7BBD" w:rsidRPr="00F15A82" w:rsidRDefault="00AC7BBD" w:rsidP="0038469F">
            <w:pPr>
              <w:spacing w:line="340" w:lineRule="exact"/>
              <w:ind w:firstLine="51"/>
              <w:contextualSpacing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AC7BBD" w:rsidRPr="00AC7BBD" w:rsidRDefault="00AC7BBD" w:rsidP="0038469F">
            <w:pPr>
              <w:spacing w:line="34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7EBC" w:rsidRPr="00AC7BBD" w:rsidTr="009035CB">
        <w:tc>
          <w:tcPr>
            <w:tcW w:w="2948" w:type="dxa"/>
          </w:tcPr>
          <w:p w:rsidR="00587EBC" w:rsidRPr="00161F76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รายได้จากการขายสินค้า </w:t>
            </w:r>
            <w:r w:rsidR="00161F7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spacing w:line="340" w:lineRule="exact"/>
              <w:ind w:left="-108" w:right="170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587EBC" w:rsidRPr="00AC7BBD" w:rsidRDefault="00587EBC" w:rsidP="0038469F">
            <w:pPr>
              <w:spacing w:line="34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23,455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35,217</w:t>
            </w:r>
          </w:p>
        </w:tc>
      </w:tr>
      <w:tr w:rsidR="00587EBC" w:rsidRPr="00AC7BBD" w:rsidTr="009035CB">
        <w:tc>
          <w:tcPr>
            <w:tcW w:w="2948" w:type="dxa"/>
          </w:tcPr>
          <w:p w:rsidR="00587EBC" w:rsidRPr="00F15A82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spacing w:line="340" w:lineRule="exact"/>
              <w:ind w:left="-108" w:right="170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587EBC" w:rsidRPr="00AC7BBD" w:rsidRDefault="00587EBC" w:rsidP="0038469F">
            <w:pPr>
              <w:spacing w:line="34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587EBC" w:rsidRPr="00AC7BBD" w:rsidTr="009035CB">
        <w:tc>
          <w:tcPr>
            <w:tcW w:w="2948" w:type="dxa"/>
          </w:tcPr>
          <w:p w:rsidR="00587EBC" w:rsidRPr="00F15A82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spacing w:line="34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587EBC" w:rsidRPr="00AC7BBD" w:rsidRDefault="00587EBC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2,57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87EBC" w:rsidRPr="00AC7BBD" w:rsidTr="009035CB">
        <w:tc>
          <w:tcPr>
            <w:tcW w:w="2948" w:type="dxa"/>
          </w:tcPr>
          <w:p w:rsidR="00587EBC" w:rsidRPr="00F15A82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spacing w:line="34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587EBC" w:rsidRPr="00AC7BBD" w:rsidRDefault="00587EBC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2,227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1,752</w:t>
            </w:r>
          </w:p>
        </w:tc>
      </w:tr>
      <w:tr w:rsidR="00587EBC" w:rsidRPr="00AC7BBD" w:rsidTr="009035CB">
        <w:tc>
          <w:tcPr>
            <w:tcW w:w="2948" w:type="dxa"/>
          </w:tcPr>
          <w:p w:rsidR="00587EBC" w:rsidRPr="00F15A82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spacing w:line="34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587EBC" w:rsidRPr="00AC7BBD" w:rsidRDefault="00587EBC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</w:tr>
      <w:tr w:rsidR="00587EBC" w:rsidRPr="00AC7BBD" w:rsidTr="009035CB">
        <w:tc>
          <w:tcPr>
            <w:tcW w:w="2948" w:type="dxa"/>
          </w:tcPr>
          <w:p w:rsidR="00587EBC" w:rsidRPr="00F15A82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spacing w:line="34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587EBC" w:rsidRPr="00AC7BBD" w:rsidRDefault="00587EBC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587EBC" w:rsidRPr="00AC7BBD" w:rsidTr="009035CB">
        <w:tc>
          <w:tcPr>
            <w:tcW w:w="2948" w:type="dxa"/>
          </w:tcPr>
          <w:p w:rsidR="00587EBC" w:rsidRPr="00F15A82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spacing w:line="34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587EBC" w:rsidRPr="00AC7BBD" w:rsidRDefault="00587EBC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:rsidR="00587EBC" w:rsidRPr="00F15A82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587EBC" w:rsidRPr="00AC7BBD" w:rsidRDefault="00587EBC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spacing w:line="34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2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spacing w:line="34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B0745D" w:rsidRPr="00AC7BBD" w:rsidRDefault="00595388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-567" w:right="24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1,05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17,860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Pr="00AC7BBD">
              <w:rPr>
                <w:rFonts w:asciiTheme="majorBidi" w:hAnsiTheme="majorBidi" w:cstheme="majorBidi"/>
                <w:sz w:val="26"/>
                <w:szCs w:val="26"/>
              </w:rPr>
              <w:t>,527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10,04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9,844</w:t>
            </w: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  <w:righ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B0745D" w:rsidRPr="00AC7BBD" w:rsidTr="00DF4191">
        <w:tc>
          <w:tcPr>
            <w:tcW w:w="2948" w:type="dxa"/>
          </w:tcPr>
          <w:p w:rsidR="00B0745D" w:rsidRPr="00F15A82" w:rsidRDefault="00B0745D" w:rsidP="0038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C7BBD">
              <w:rPr>
                <w:rFonts w:asciiTheme="majorBidi" w:hAnsiTheme="majorBidi" w:cstheme="majorBidi"/>
                <w:b/>
                <w:sz w:val="26"/>
                <w:szCs w:val="26"/>
              </w:rPr>
              <w:tab/>
            </w:r>
            <w:r w:rsidRPr="00F15A82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18,429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15,068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10,284</w:t>
            </w:r>
          </w:p>
        </w:tc>
        <w:tc>
          <w:tcPr>
            <w:tcW w:w="134" w:type="dxa"/>
            <w:vAlign w:val="bottom"/>
          </w:tcPr>
          <w:p w:rsidR="00B0745D" w:rsidRPr="00F15A82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0745D" w:rsidRPr="00AC7BBD" w:rsidRDefault="00B0745D" w:rsidP="0038469F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7BBD">
              <w:rPr>
                <w:rFonts w:asciiTheme="majorBidi" w:hAnsiTheme="majorBidi" w:cstheme="majorBidi"/>
                <w:sz w:val="26"/>
                <w:szCs w:val="26"/>
              </w:rPr>
              <w:t>10,304</w:t>
            </w:r>
          </w:p>
        </w:tc>
      </w:tr>
    </w:tbl>
    <w:p w:rsidR="0038469F" w:rsidRDefault="0038469F" w:rsidP="00E22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firstLine="567"/>
        <w:rPr>
          <w:rFonts w:asciiTheme="majorBidi" w:hAnsiTheme="majorBidi"/>
          <w:sz w:val="32"/>
          <w:szCs w:val="32"/>
        </w:rPr>
      </w:pPr>
    </w:p>
    <w:p w:rsidR="0038469F" w:rsidRDefault="0038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:rsidR="008E737B" w:rsidRPr="00CD6184" w:rsidRDefault="008E737B" w:rsidP="00D57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rPr>
          <w:rFonts w:asciiTheme="majorBidi" w:hAnsiTheme="majorBidi" w:cstheme="majorBidi"/>
          <w:b/>
          <w:bCs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ยอดคงเหลือกับบุคคลและกิจการที่เกี่ยวข้องกัน ณ วันที่</w:t>
      </w:r>
      <w:r w:rsidRPr="003064B9">
        <w:rPr>
          <w:rFonts w:asciiTheme="majorBidi" w:hAnsiTheme="majorBidi"/>
          <w:sz w:val="32"/>
          <w:szCs w:val="32"/>
          <w:cs/>
        </w:rPr>
        <w:t xml:space="preserve"> </w:t>
      </w:r>
      <w:r w:rsidR="005F63C9"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="005F63C9" w:rsidRPr="00F15A8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F63C9" w:rsidRPr="00CD6184">
        <w:rPr>
          <w:rFonts w:asciiTheme="majorBidi" w:hAnsiTheme="majorBidi"/>
          <w:sz w:val="32"/>
          <w:szCs w:val="32"/>
          <w:cs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81398E" w:rsidRPr="00CD6184">
        <w:rPr>
          <w:rFonts w:asciiTheme="majorBidi" w:hAnsiTheme="majorBidi" w:cstheme="majorBidi"/>
          <w:sz w:val="32"/>
          <w:szCs w:val="32"/>
        </w:rPr>
        <w:t>1</w:t>
      </w:r>
      <w:r w:rsidRPr="00CD6184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และ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60</w:t>
      </w:r>
      <w:r w:rsidR="00C61095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6"/>
        <w:gridCol w:w="1191"/>
        <w:gridCol w:w="142"/>
        <w:gridCol w:w="1219"/>
        <w:gridCol w:w="142"/>
        <w:gridCol w:w="1278"/>
        <w:gridCol w:w="143"/>
        <w:gridCol w:w="1274"/>
      </w:tblGrid>
      <w:tr w:rsidR="00377F02" w:rsidRPr="00C80236" w:rsidTr="00D57D91">
        <w:trPr>
          <w:trHeight w:val="62"/>
        </w:trPr>
        <w:tc>
          <w:tcPr>
            <w:tcW w:w="2977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  <w:vAlign w:val="bottom"/>
          </w:tcPr>
          <w:p w:rsidR="00377F02" w:rsidRPr="00C80236" w:rsidRDefault="00F53E37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="00377F02"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377F02" w:rsidRPr="00C80236" w:rsidTr="00D57D91">
        <w:trPr>
          <w:trHeight w:val="62"/>
        </w:trPr>
        <w:tc>
          <w:tcPr>
            <w:tcW w:w="2977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7F02" w:rsidRPr="00C80236" w:rsidTr="00D57D91">
        <w:trPr>
          <w:trHeight w:val="62"/>
        </w:trPr>
        <w:tc>
          <w:tcPr>
            <w:tcW w:w="2977" w:type="dxa"/>
          </w:tcPr>
          <w:p w:rsidR="00377F02" w:rsidRPr="00F15A82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C80236" w:rsidRDefault="005F63C9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F15A82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</w:tcPr>
          <w:p w:rsidR="00377F02" w:rsidRPr="00C80236" w:rsidRDefault="005F63C9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377F02" w:rsidRPr="00C80236" w:rsidRDefault="005F63C9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3" w:type="dxa"/>
          </w:tcPr>
          <w:p w:rsidR="00377F02" w:rsidRPr="00F15A82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377F02" w:rsidRPr="00C80236" w:rsidRDefault="005F63C9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377F02" w:rsidRPr="00C80236" w:rsidTr="00D57D91">
        <w:trPr>
          <w:trHeight w:val="62"/>
        </w:trPr>
        <w:tc>
          <w:tcPr>
            <w:tcW w:w="2977" w:type="dxa"/>
          </w:tcPr>
          <w:p w:rsidR="00377F02" w:rsidRPr="00F15A82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="007E6F69" w:rsidRPr="00F15A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18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77F02" w:rsidRPr="00C80236" w:rsidTr="00D57D91">
        <w:trPr>
          <w:trHeight w:val="62"/>
        </w:trPr>
        <w:tc>
          <w:tcPr>
            <w:tcW w:w="2977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shd w:val="clear" w:color="auto" w:fill="auto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377F02" w:rsidRPr="00C80236" w:rsidRDefault="00377F0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53AE4" w:rsidRPr="00C80236" w:rsidTr="00D57D91">
        <w:trPr>
          <w:trHeight w:val="62"/>
        </w:trPr>
        <w:tc>
          <w:tcPr>
            <w:tcW w:w="2977" w:type="dxa"/>
          </w:tcPr>
          <w:p w:rsidR="00D53AE4" w:rsidRPr="00F15A82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F15A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shd w:val="clear" w:color="auto" w:fill="auto"/>
          </w:tcPr>
          <w:p w:rsidR="00D53AE4" w:rsidRPr="00BE3F94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23,025</w:t>
            </w:r>
          </w:p>
        </w:tc>
        <w:tc>
          <w:tcPr>
            <w:tcW w:w="143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28,356</w:t>
            </w:r>
          </w:p>
        </w:tc>
      </w:tr>
      <w:tr w:rsidR="00D53AE4" w:rsidRPr="00C80236" w:rsidTr="00D57D91">
        <w:trPr>
          <w:trHeight w:val="62"/>
        </w:trPr>
        <w:tc>
          <w:tcPr>
            <w:tcW w:w="2977" w:type="dxa"/>
          </w:tcPr>
          <w:p w:rsidR="00D53AE4" w:rsidRPr="00F15A82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D53AE4" w:rsidRPr="00BE3F94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2,78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3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1,249</w:t>
            </w:r>
          </w:p>
        </w:tc>
      </w:tr>
      <w:tr w:rsidR="00D53AE4" w:rsidRPr="00C80236" w:rsidTr="00D57D91">
        <w:trPr>
          <w:trHeight w:val="62"/>
        </w:trPr>
        <w:tc>
          <w:tcPr>
            <w:tcW w:w="2977" w:type="dxa"/>
          </w:tcPr>
          <w:p w:rsidR="00D53AE4" w:rsidRPr="00F15A82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53AE4" w:rsidRPr="00BE3F94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25,806</w:t>
            </w:r>
          </w:p>
        </w:tc>
        <w:tc>
          <w:tcPr>
            <w:tcW w:w="143" w:type="dxa"/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D53AE4" w:rsidRPr="00C80236" w:rsidRDefault="00D53AE4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29,605</w:t>
            </w:r>
          </w:p>
        </w:tc>
      </w:tr>
      <w:tr w:rsidR="0099626B" w:rsidRPr="00C80236" w:rsidTr="00D57D91">
        <w:trPr>
          <w:trHeight w:val="62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91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18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9626B" w:rsidRPr="00C80236" w:rsidTr="00D57D91">
        <w:trPr>
          <w:trHeight w:val="62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9626B" w:rsidRPr="00C80236" w:rsidTr="00D57D91">
        <w:trPr>
          <w:trHeight w:val="62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99626B" w:rsidRPr="00C80236" w:rsidTr="00D57D91">
        <w:trPr>
          <w:trHeight w:val="62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32,000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99626B" w:rsidRPr="00C80236" w:rsidTr="00D57D91">
        <w:trPr>
          <w:trHeight w:val="62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32,000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3,000</w:t>
            </w:r>
          </w:p>
        </w:tc>
      </w:tr>
      <w:tr w:rsidR="0099626B" w:rsidRPr="00C80236" w:rsidTr="00D57D91"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91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626B" w:rsidRPr="00C80236" w:rsidTr="00D57D91"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626B" w:rsidRPr="00C80236" w:rsidTr="00D57D91"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69,250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62,250</w:t>
            </w:r>
          </w:p>
        </w:tc>
      </w:tr>
      <w:tr w:rsidR="0099626B" w:rsidRPr="00C80236" w:rsidTr="00D57D91"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23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21,000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23,000</w:t>
            </w:r>
          </w:p>
        </w:tc>
      </w:tr>
      <w:tr w:rsidR="0099626B" w:rsidRPr="00C80236" w:rsidTr="00D57D91"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90,250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85,250</w:t>
            </w:r>
          </w:p>
        </w:tc>
      </w:tr>
      <w:tr w:rsidR="0099626B" w:rsidRPr="00C80236" w:rsidTr="00D57D91">
        <w:trPr>
          <w:trHeight w:val="62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9626B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15A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9626B" w:rsidRPr="00C80236" w:rsidTr="00D57D91">
        <w:trPr>
          <w:trHeight w:val="57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12,000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</w:tr>
      <w:tr w:rsidR="0099626B" w:rsidRPr="00C80236" w:rsidTr="00D57D91">
        <w:trPr>
          <w:trHeight w:val="57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17,000</w:t>
            </w:r>
          </w:p>
        </w:tc>
      </w:tr>
      <w:tr w:rsidR="0099626B" w:rsidRPr="00C80236" w:rsidTr="00D57D91">
        <w:trPr>
          <w:trHeight w:val="57"/>
        </w:trPr>
        <w:tc>
          <w:tcPr>
            <w:tcW w:w="2977" w:type="dxa"/>
          </w:tcPr>
          <w:p w:rsidR="0099626B" w:rsidRPr="00F15A82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9626B" w:rsidRPr="00C80236" w:rsidRDefault="0099626B" w:rsidP="009E778D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9626B" w:rsidRPr="00BE3F94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143" w:type="dxa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9626B" w:rsidRPr="00C80236" w:rsidRDefault="0099626B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29,000</w:t>
            </w:r>
          </w:p>
        </w:tc>
      </w:tr>
      <w:tr w:rsidR="004B7252" w:rsidRPr="00C80236" w:rsidTr="00D57D91">
        <w:trPr>
          <w:trHeight w:val="57"/>
        </w:trPr>
        <w:tc>
          <w:tcPr>
            <w:tcW w:w="2977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B7252" w:rsidRPr="00BE3F94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72,250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B725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56,250</w:t>
            </w:r>
          </w:p>
        </w:tc>
      </w:tr>
      <w:tr w:rsidR="004B7252" w:rsidRPr="00C80236" w:rsidTr="00D57D91">
        <w:tc>
          <w:tcPr>
            <w:tcW w:w="2977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F15A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91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B7252" w:rsidRPr="00F15A82" w:rsidRDefault="004B7252" w:rsidP="009E778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BE3F94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252" w:rsidRPr="00C80236" w:rsidTr="00D57D91">
        <w:tc>
          <w:tcPr>
            <w:tcW w:w="2977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BE3F94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252" w:rsidRPr="00C80236" w:rsidTr="00D57D91">
        <w:tc>
          <w:tcPr>
            <w:tcW w:w="2977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191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4B7252" w:rsidRPr="006B56A3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4B7252" w:rsidRPr="00C80236" w:rsidTr="00D57D91">
        <w:tc>
          <w:tcPr>
            <w:tcW w:w="2977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BE3F94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252" w:rsidRPr="00C80236" w:rsidTr="00D57D91">
        <w:tc>
          <w:tcPr>
            <w:tcW w:w="2977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191" w:type="dxa"/>
            <w:shd w:val="clear" w:color="auto" w:fill="auto"/>
          </w:tcPr>
          <w:p w:rsidR="004B7252" w:rsidRPr="008476FC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6F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BE3F94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4B7252" w:rsidRPr="00C80236" w:rsidTr="00D57D91">
        <w:tc>
          <w:tcPr>
            <w:tcW w:w="2977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Vina Solar Technology Co</w:t>
            </w:r>
            <w:r w:rsidRPr="00C8023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8023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C80236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:rsidR="004B7252" w:rsidRPr="00DE439E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4B7252" w:rsidRPr="00C80236" w:rsidTr="00D57D91">
        <w:tc>
          <w:tcPr>
            <w:tcW w:w="2977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B7252" w:rsidRPr="00BE3F94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4B7252" w:rsidRPr="008476FC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76371F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คุณกนกกร แทนไกรศร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B7252" w:rsidRPr="00F7385E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385E">
              <w:rPr>
                <w:rFonts w:asciiTheme="majorBidi" w:hAnsiTheme="majorBidi" w:cstheme="majorBidi"/>
                <w:sz w:val="24"/>
                <w:szCs w:val="24"/>
              </w:rPr>
              <w:t>789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1,306</w:t>
            </w:r>
          </w:p>
        </w:tc>
        <w:tc>
          <w:tcPr>
            <w:tcW w:w="142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B7252" w:rsidRPr="00BE3F94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3F9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91" w:type="dxa"/>
            <w:tcBorders>
              <w:top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tcBorders>
              <w:top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91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91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9,950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คุณกานต์ พรพิไลลักษณ์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7,746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4B7252" w:rsidRPr="00C80236" w:rsidTr="00EA5B9C">
        <w:tc>
          <w:tcPr>
            <w:tcW w:w="2976" w:type="dxa"/>
          </w:tcPr>
          <w:p w:rsidR="004B7252" w:rsidRPr="00F15A82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4B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17,696</w:t>
            </w:r>
          </w:p>
        </w:tc>
        <w:tc>
          <w:tcPr>
            <w:tcW w:w="142" w:type="dxa"/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4B7252" w:rsidRPr="00C80236" w:rsidRDefault="004B7252" w:rsidP="009E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</w:tbl>
    <w:p w:rsidR="006B5631" w:rsidRDefault="0006012D" w:rsidP="00D75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30730F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50533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86EBD" w:rsidRPr="003064B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6EBD" w:rsidRPr="003064B9">
        <w:rPr>
          <w:rFonts w:asciiTheme="majorBidi" w:hAnsiTheme="majorBidi"/>
          <w:sz w:val="32"/>
          <w:szCs w:val="32"/>
          <w:cs/>
        </w:rPr>
        <w:t xml:space="preserve"> </w:t>
      </w:r>
      <w:r w:rsidR="00350533"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="00350533" w:rsidRPr="00F15A8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50533" w:rsidRPr="00CD6184">
        <w:rPr>
          <w:rFonts w:asciiTheme="majorBidi" w:hAnsiTheme="majorBidi"/>
          <w:sz w:val="32"/>
          <w:szCs w:val="32"/>
          <w:cs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2561 </w:t>
      </w:r>
      <w:r w:rsidR="00B86EBD" w:rsidRPr="00F15A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2560 </w:t>
      </w:r>
      <w:r w:rsidR="0030730F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เงินให้กู้ยืมและ</w:t>
      </w:r>
      <w:r w:rsidR="0030730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="00B86EBD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09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96024C" w:rsidRPr="00B55AA1" w:rsidTr="00F050B9">
        <w:tc>
          <w:tcPr>
            <w:tcW w:w="2891" w:type="dxa"/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:rsidR="0096024C" w:rsidRPr="00F15A82" w:rsidRDefault="00D53AE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6024C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</w:t>
            </w:r>
            <w:r w:rsidR="00FE0954" w:rsidRPr="003064B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</w:t>
            </w:r>
            <w:r w:rsidR="00FE0954" w:rsidRPr="003064B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  <w:tr w:rsidR="0096024C" w:rsidRPr="00B55AA1" w:rsidTr="00F050B9">
        <w:tc>
          <w:tcPr>
            <w:tcW w:w="2891" w:type="dxa"/>
          </w:tcPr>
          <w:p w:rsidR="0096024C" w:rsidRPr="00F15A82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96024C" w:rsidRPr="00F15A82" w:rsidRDefault="0096024C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6024C" w:rsidRPr="00B55AA1" w:rsidRDefault="0096024C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0E7" w:rsidRPr="00B55AA1" w:rsidTr="00F050B9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88,250</w:t>
            </w:r>
          </w:p>
        </w:tc>
        <w:tc>
          <w:tcPr>
            <w:tcW w:w="134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55AA1">
              <w:rPr>
                <w:rFonts w:ascii="Angsana New" w:hAnsi="Angsana New"/>
                <w:bCs/>
                <w:sz w:val="26"/>
                <w:szCs w:val="26"/>
              </w:rPr>
              <w:t>74,250</w:t>
            </w:r>
          </w:p>
        </w:tc>
      </w:tr>
      <w:tr w:rsidR="00A700E7" w:rsidRPr="00B55AA1" w:rsidTr="00F050B9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42,000</w:t>
            </w:r>
          </w:p>
        </w:tc>
        <w:tc>
          <w:tcPr>
            <w:tcW w:w="134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700E7" w:rsidRPr="00350533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50533">
              <w:rPr>
                <w:rFonts w:ascii="Angsana New" w:hAnsi="Angsana New"/>
                <w:bCs/>
                <w:sz w:val="26"/>
                <w:szCs w:val="26"/>
              </w:rPr>
              <w:t>83,000</w:t>
            </w:r>
          </w:p>
        </w:tc>
      </w:tr>
      <w:tr w:rsidR="00A700E7" w:rsidRPr="00B55AA1" w:rsidTr="00F050B9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A700E7" w:rsidRPr="004967A0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>(</w:t>
            </w:r>
            <w:r w:rsidRPr="004967A0">
              <w:rPr>
                <w:rFonts w:ascii="Angsana New" w:hAnsi="Angsana New"/>
                <w:bCs/>
                <w:sz w:val="26"/>
                <w:szCs w:val="26"/>
              </w:rPr>
              <w:t>8,000</w:t>
            </w: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:rsidR="00A700E7" w:rsidRPr="004967A0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A700E7" w:rsidRPr="004967A0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(</w:t>
            </w:r>
            <w:r w:rsidRPr="004967A0">
              <w:rPr>
                <w:rFonts w:ascii="Angsana New" w:hAnsi="Angsana New"/>
                <w:bCs/>
                <w:sz w:val="26"/>
                <w:szCs w:val="26"/>
              </w:rPr>
              <w:t>69,000</w:t>
            </w: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>)</w:t>
            </w:r>
          </w:p>
        </w:tc>
      </w:tr>
      <w:tr w:rsidR="00A700E7" w:rsidRPr="00B55AA1" w:rsidTr="00F050B9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122,250</w:t>
            </w:r>
          </w:p>
        </w:tc>
        <w:tc>
          <w:tcPr>
            <w:tcW w:w="134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350533">
              <w:rPr>
                <w:rFonts w:ascii="Angsana New" w:hAnsi="Angsana New"/>
                <w:bCs/>
                <w:sz w:val="26"/>
                <w:szCs w:val="26"/>
              </w:rPr>
              <w:t>88,250</w:t>
            </w:r>
          </w:p>
        </w:tc>
      </w:tr>
      <w:tr w:rsidR="0016047F" w:rsidRPr="00B55AA1" w:rsidTr="00F050B9">
        <w:tc>
          <w:tcPr>
            <w:tcW w:w="2891" w:type="dxa"/>
          </w:tcPr>
          <w:p w:rsidR="0016047F" w:rsidRPr="00F15A82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double" w:sz="6" w:space="0" w:color="auto"/>
            </w:tcBorders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16047F" w:rsidRPr="00F15A82" w:rsidRDefault="0016047F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6" w:space="0" w:color="auto"/>
            </w:tcBorders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047F" w:rsidRPr="00B55AA1" w:rsidTr="00F050B9">
        <w:tc>
          <w:tcPr>
            <w:tcW w:w="2891" w:type="dxa"/>
          </w:tcPr>
          <w:p w:rsidR="0016047F" w:rsidRPr="00F15A82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16047F" w:rsidRPr="00F15A82" w:rsidRDefault="0016047F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16047F" w:rsidRPr="00B55AA1" w:rsidRDefault="0016047F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00E7" w:rsidRPr="00B55AA1" w:rsidTr="00F050B9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17,696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32,696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A700E7" w:rsidRPr="00B55AA1" w:rsidTr="00C575CC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20,400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19,150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A700E7" w:rsidRPr="00B55AA1" w:rsidTr="00F050B9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Cs/>
                <w:sz w:val="26"/>
                <w:szCs w:val="26"/>
              </w:rPr>
              <w:t>33,596</w:t>
            </w: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:rsidR="00A700E7" w:rsidRPr="00C56349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Cs/>
                <w:sz w:val="26"/>
                <w:szCs w:val="26"/>
              </w:rPr>
              <w:t>34,150</w:t>
            </w:r>
            <w:r w:rsidRPr="004967A0">
              <w:rPr>
                <w:rFonts w:ascii="Angsana New" w:hAnsi="Angsan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A700E7" w:rsidRPr="00B55AA1" w:rsidTr="00F050B9">
        <w:tc>
          <w:tcPr>
            <w:tcW w:w="2891" w:type="dxa"/>
          </w:tcPr>
          <w:p w:rsidR="00A700E7" w:rsidRPr="00F15A82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4,500</w:t>
            </w:r>
          </w:p>
        </w:tc>
        <w:tc>
          <w:tcPr>
            <w:tcW w:w="141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17,696</w:t>
            </w:r>
          </w:p>
        </w:tc>
        <w:tc>
          <w:tcPr>
            <w:tcW w:w="139" w:type="dxa"/>
          </w:tcPr>
          <w:p w:rsidR="00A700E7" w:rsidRPr="00F15A82" w:rsidRDefault="00A700E7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A700E7" w:rsidRPr="00B55AA1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700E7" w:rsidRPr="00C80236" w:rsidRDefault="00A700E7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20" w:right="22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023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</w:tbl>
    <w:p w:rsidR="0038469F" w:rsidRDefault="0038469F" w:rsidP="00815CF1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815CF1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A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96024C" w:rsidRPr="00674D84" w:rsidRDefault="0096024C" w:rsidP="0081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1 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74D84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โดยมีค่าเช่าในอัตราเดือนละ </w:t>
      </w:r>
      <w:r w:rsidRPr="00674D84">
        <w:rPr>
          <w:rFonts w:asciiTheme="majorBidi" w:hAnsiTheme="majorBidi" w:cstheme="majorBidi"/>
          <w:sz w:val="32"/>
          <w:szCs w:val="32"/>
        </w:rPr>
        <w:t>87,900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762712" w:rsidRDefault="00762712" w:rsidP="00815CF1">
      <w:pPr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:rsidR="000358BC" w:rsidRDefault="00A37A35" w:rsidP="00815CF1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Default="00A37A35" w:rsidP="00815CF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09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D31A4E" w:rsidRPr="00B55AA1" w:rsidTr="002F17EB">
        <w:tc>
          <w:tcPr>
            <w:tcW w:w="2891" w:type="dxa"/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:rsidR="00D31A4E" w:rsidRPr="00F15A8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31A4E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31A4E" w:rsidRPr="00B55AA1" w:rsidTr="002F17EB">
        <w:tc>
          <w:tcPr>
            <w:tcW w:w="2891" w:type="dxa"/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1A4E" w:rsidRPr="00B55AA1" w:rsidTr="002F17EB">
        <w:tc>
          <w:tcPr>
            <w:tcW w:w="2891" w:type="dxa"/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9" w:type="dxa"/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</w:t>
            </w:r>
            <w:r w:rsidRPr="003064B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</w:t>
            </w:r>
            <w:r w:rsidRPr="003064B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  <w:tr w:rsidR="00D31A4E" w:rsidRPr="00B55AA1" w:rsidTr="002F17EB">
        <w:tc>
          <w:tcPr>
            <w:tcW w:w="2891" w:type="dxa"/>
          </w:tcPr>
          <w:p w:rsidR="00D31A4E" w:rsidRPr="00F15A82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31A4E" w:rsidRPr="00B01B9E" w:rsidRDefault="00B01B9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41</w:t>
            </w:r>
            <w:r w:rsidR="005247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:rsidR="00D31A4E" w:rsidRPr="00B34281" w:rsidRDefault="00B01B9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39" w:type="dxa"/>
          </w:tcPr>
          <w:p w:rsidR="00D31A4E" w:rsidRPr="00F15A82" w:rsidRDefault="00D31A4E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:rsidR="00D31A4E" w:rsidRPr="00C575CC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134" w:type="dxa"/>
          </w:tcPr>
          <w:p w:rsidR="00D31A4E" w:rsidRPr="00B3428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D31A4E" w:rsidRPr="00B3428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52479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31A4E" w:rsidRPr="00B55AA1" w:rsidTr="002F17EB">
        <w:tc>
          <w:tcPr>
            <w:tcW w:w="2891" w:type="dxa"/>
          </w:tcPr>
          <w:p w:rsidR="00D31A4E" w:rsidRPr="00B3428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</w:tcPr>
          <w:p w:rsidR="00D31A4E" w:rsidRPr="00B01B9E" w:rsidRDefault="00B01B9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15,16</w:t>
            </w:r>
            <w:r w:rsidR="0052479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D31A4E" w:rsidRPr="00B34281" w:rsidRDefault="00B01B9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16,96</w:t>
            </w:r>
            <w:r w:rsidR="0052479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:rsidR="00D31A4E" w:rsidRPr="00F15A82" w:rsidRDefault="00D31A4E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D31A4E" w:rsidRPr="00C575CC" w:rsidRDefault="00B01B9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074BBC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7E475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:rsidR="00D31A4E" w:rsidRPr="00823F5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D31A4E" w:rsidRPr="00823F5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10,676</w:t>
            </w:r>
          </w:p>
        </w:tc>
      </w:tr>
      <w:tr w:rsidR="00D31A4E" w:rsidRPr="00B55AA1" w:rsidTr="00B01B9E">
        <w:tc>
          <w:tcPr>
            <w:tcW w:w="2891" w:type="dxa"/>
          </w:tcPr>
          <w:p w:rsidR="00D31A4E" w:rsidRPr="003A2D1E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</w:tcPr>
          <w:p w:rsidR="00D31A4E" w:rsidRPr="00B01B9E" w:rsidRDefault="00B01B9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16,03</w:t>
            </w:r>
            <w:r w:rsidR="005247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:rsidR="00D31A4E" w:rsidRPr="00B55AA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D31A4E" w:rsidRPr="00B34281" w:rsidRDefault="00B01B9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31,391</w:t>
            </w:r>
          </w:p>
        </w:tc>
        <w:tc>
          <w:tcPr>
            <w:tcW w:w="139" w:type="dxa"/>
          </w:tcPr>
          <w:p w:rsidR="00D31A4E" w:rsidRPr="00F15A82" w:rsidRDefault="00D31A4E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D31A4E" w:rsidRPr="00C575CC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3,62</w:t>
            </w:r>
            <w:r w:rsidR="0052479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:rsidR="00D31A4E" w:rsidRPr="00823F5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D31A4E" w:rsidRPr="00823F51" w:rsidRDefault="00D31A4E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21,22</w:t>
            </w:r>
            <w:r w:rsidR="0052479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24794" w:rsidRPr="00B55AA1" w:rsidTr="00B01B9E">
        <w:tc>
          <w:tcPr>
            <w:tcW w:w="2891" w:type="dxa"/>
          </w:tcPr>
          <w:p w:rsidR="00524794" w:rsidRPr="00F15A8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เงินฝากธนาคารต่างประเทศ</w:t>
            </w:r>
          </w:p>
        </w:tc>
        <w:tc>
          <w:tcPr>
            <w:tcW w:w="1276" w:type="dxa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1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762712">
              <w:rPr>
                <w:rFonts w:ascii="Angsana New" w:hAnsi="Angsan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62712">
              <w:rPr>
                <w:rFonts w:asciiTheme="majorBidi" w:hAnsiTheme="majorBidi" w:cstheme="majorBidi"/>
                <w:bCs/>
                <w:sz w:val="26"/>
                <w:szCs w:val="26"/>
              </w:rPr>
              <w:t>13,</w:t>
            </w:r>
            <w:r w:rsidR="00074BBC" w:rsidRPr="00762712">
              <w:rPr>
                <w:rFonts w:asciiTheme="majorBidi" w:hAnsiTheme="majorBidi" w:cstheme="majorBidi"/>
                <w:bCs/>
                <w:sz w:val="26"/>
                <w:szCs w:val="26"/>
              </w:rPr>
              <w:t>073</w:t>
            </w:r>
          </w:p>
        </w:tc>
        <w:tc>
          <w:tcPr>
            <w:tcW w:w="139" w:type="dxa"/>
          </w:tcPr>
          <w:p w:rsidR="00524794" w:rsidRPr="00762712" w:rsidRDefault="00524794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1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762712">
              <w:rPr>
                <w:rFonts w:ascii="Angsana New" w:hAnsi="Angsan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1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762712">
              <w:rPr>
                <w:rFonts w:ascii="Angsana New" w:hAnsi="Angsana New"/>
                <w:b/>
                <w:sz w:val="26"/>
                <w:szCs w:val="26"/>
                <w:cs/>
              </w:rPr>
              <w:t>-</w:t>
            </w:r>
          </w:p>
        </w:tc>
      </w:tr>
      <w:tr w:rsidR="00524794" w:rsidRPr="00B55AA1" w:rsidTr="00B01B9E">
        <w:tc>
          <w:tcPr>
            <w:tcW w:w="2891" w:type="dxa"/>
          </w:tcPr>
          <w:p w:rsidR="00524794" w:rsidRPr="00F15A8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  <w:tc>
          <w:tcPr>
            <w:tcW w:w="141" w:type="dxa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1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762712">
              <w:rPr>
                <w:rFonts w:ascii="Angsana New" w:hAnsi="Angsan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</w:tcPr>
          <w:p w:rsidR="00524794" w:rsidRPr="00762712" w:rsidRDefault="00524794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  <w:tc>
          <w:tcPr>
            <w:tcW w:w="134" w:type="dxa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524794" w:rsidRPr="0076271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1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762712">
              <w:rPr>
                <w:rFonts w:ascii="Angsana New" w:hAnsi="Angsana New"/>
                <w:b/>
                <w:sz w:val="26"/>
                <w:szCs w:val="26"/>
                <w:cs/>
              </w:rPr>
              <w:t>-</w:t>
            </w:r>
          </w:p>
        </w:tc>
      </w:tr>
      <w:tr w:rsidR="00524794" w:rsidRPr="00B55AA1" w:rsidTr="00B01B9E">
        <w:tc>
          <w:tcPr>
            <w:tcW w:w="2891" w:type="dxa"/>
          </w:tcPr>
          <w:p w:rsidR="00524794" w:rsidRPr="00F15A82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064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F15A8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24794" w:rsidRPr="00B01B9E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01B9E">
              <w:rPr>
                <w:rFonts w:ascii="Angsana New" w:hAnsi="Angsana New"/>
                <w:bCs/>
                <w:sz w:val="26"/>
                <w:szCs w:val="26"/>
              </w:rPr>
              <w:t>37,826</w:t>
            </w:r>
          </w:p>
        </w:tc>
        <w:tc>
          <w:tcPr>
            <w:tcW w:w="141" w:type="dxa"/>
          </w:tcPr>
          <w:p w:rsidR="00524794" w:rsidRPr="00B55AA1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524794" w:rsidRPr="00B34281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61,827</w:t>
            </w:r>
          </w:p>
        </w:tc>
        <w:tc>
          <w:tcPr>
            <w:tcW w:w="139" w:type="dxa"/>
          </w:tcPr>
          <w:p w:rsidR="00524794" w:rsidRPr="00F15A82" w:rsidRDefault="00524794" w:rsidP="00815CF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24794" w:rsidRPr="003C3BCB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17,604</w:t>
            </w:r>
          </w:p>
        </w:tc>
        <w:tc>
          <w:tcPr>
            <w:tcW w:w="134" w:type="dxa"/>
          </w:tcPr>
          <w:p w:rsidR="00524794" w:rsidRPr="00823F51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24794" w:rsidRPr="00823F51" w:rsidRDefault="00524794" w:rsidP="0081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F51">
              <w:rPr>
                <w:rFonts w:asciiTheme="majorBidi" w:hAnsiTheme="majorBidi" w:cstheme="majorBidi"/>
                <w:sz w:val="26"/>
                <w:szCs w:val="26"/>
              </w:rPr>
              <w:t>32,2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:rsidR="00D752E3" w:rsidRDefault="00D752E3" w:rsidP="00762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752E3" w:rsidRDefault="00D75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43E5F" w:rsidRPr="00762712" w:rsidRDefault="00B43E5F" w:rsidP="00762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5F32B2">
        <w:rPr>
          <w:rFonts w:ascii="Angsana New" w:hAnsi="Angsana New"/>
          <w:b/>
          <w:bCs/>
          <w:sz w:val="32"/>
          <w:szCs w:val="32"/>
          <w:cs/>
        </w:rPr>
        <w:t>.</w:t>
      </w:r>
      <w:r w:rsidR="00762712">
        <w:rPr>
          <w:rFonts w:ascii="Angsana New" w:hAnsi="Angsana New"/>
          <w:b/>
          <w:bCs/>
          <w:sz w:val="32"/>
          <w:szCs w:val="32"/>
          <w:cs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B43E5F" w:rsidRPr="005F32B2" w:rsidRDefault="00BE4DC8" w:rsidP="00BE4DC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15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50"/>
        <w:gridCol w:w="6"/>
        <w:gridCol w:w="160"/>
        <w:gridCol w:w="1286"/>
        <w:gridCol w:w="136"/>
        <w:gridCol w:w="1275"/>
        <w:gridCol w:w="138"/>
        <w:gridCol w:w="1277"/>
        <w:gridCol w:w="9"/>
      </w:tblGrid>
      <w:tr w:rsidR="00B43E5F" w:rsidRPr="005F32B2" w:rsidTr="008431E8">
        <w:trPr>
          <w:gridAfter w:val="1"/>
          <w:wAfter w:w="9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5F32B2" w:rsidRDefault="00B43E5F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5F32B2" w:rsidRDefault="00921C38" w:rsidP="006313B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B43E5F" w:rsidRPr="00F15A8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43E5F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B43E5F" w:rsidRPr="005F32B2" w:rsidRDefault="00B43E5F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E5F" w:rsidRPr="005F32B2" w:rsidRDefault="00B43E5F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6313B8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12D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06012D" w:rsidRPr="005F32B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5F32B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6" w:type="dxa"/>
            <w:gridSpan w:val="2"/>
          </w:tcPr>
          <w:p w:rsidR="0006012D" w:rsidRPr="005F32B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06012D" w:rsidRPr="005F32B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06012D" w:rsidRPr="00F15A8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5F32B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8" w:type="dxa"/>
          </w:tcPr>
          <w:p w:rsidR="0006012D" w:rsidRPr="005F32B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06012D" w:rsidRPr="005F32B2" w:rsidRDefault="0006012D" w:rsidP="006313B8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B43E5F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B43E5F" w:rsidRPr="00F15A82" w:rsidRDefault="00B43E5F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43E5F" w:rsidRPr="005F32B2" w:rsidRDefault="00B43E5F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43E5F" w:rsidRPr="005F32B2" w:rsidRDefault="00B43E5F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43E5F" w:rsidRPr="00F15A82" w:rsidRDefault="00B43E5F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B43E5F" w:rsidRPr="005F32B2" w:rsidRDefault="00B43E5F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B43E5F" w:rsidRPr="005F32B2" w:rsidRDefault="00B43E5F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43E5F" w:rsidRPr="005F32B2" w:rsidRDefault="00B43E5F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43E5F" w:rsidRPr="005F32B2" w:rsidRDefault="00B43E5F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142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210,5</w:t>
            </w:r>
            <w:r w:rsidR="00921C38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F15A8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174,17</w:t>
            </w:r>
            <w:r w:rsidR="00DD3BA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0DAA" w:rsidRPr="00A15268" w:rsidRDefault="00960CB0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200,45</w:t>
            </w:r>
            <w:r w:rsidR="00921C3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5F32B2" w:rsidRDefault="007907A6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158,737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F15A8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142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5F32B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F15A8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284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76,426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F15A8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51,45</w:t>
            </w:r>
            <w:r w:rsidR="00FD4D8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960CB0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72,606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F15A8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55,</w:t>
            </w:r>
            <w:r w:rsidR="007907A6">
              <w:rPr>
                <w:rFonts w:ascii="Angsana New" w:hAnsi="Angsana New"/>
                <w:sz w:val="24"/>
                <w:szCs w:val="24"/>
              </w:rPr>
              <w:t>565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284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DD3BAE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F15A8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4,384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960CB0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5,104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F15A8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1,263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F15A8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11,095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F15A8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</w:t>
            </w:r>
            <w:r w:rsidR="00921C3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00DAA" w:rsidRPr="005F32B2" w:rsidRDefault="00960CB0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2,23</w:t>
            </w:r>
            <w:r w:rsidR="00DB258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F15A8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1,97</w:t>
            </w:r>
            <w:r w:rsidR="00921C38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F15A8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284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F32B2">
              <w:rPr>
                <w:rFonts w:ascii="Angsana New" w:hAnsi="Angsana New"/>
                <w:sz w:val="24"/>
                <w:szCs w:val="24"/>
              </w:rPr>
              <w:t>12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11,88</w:t>
            </w:r>
            <w:r w:rsidR="00921C3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D00DAA" w:rsidRPr="00F15A8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10,822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D00DAA" w:rsidRPr="005F32B2" w:rsidRDefault="00960CB0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11,12</w:t>
            </w:r>
            <w:r w:rsidR="00921C3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D00DAA" w:rsidRPr="00F15A8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07F0">
              <w:rPr>
                <w:rFonts w:ascii="Angsana New" w:hAnsi="Angsana New"/>
                <w:sz w:val="24"/>
                <w:szCs w:val="24"/>
              </w:rPr>
              <w:t>10,20</w:t>
            </w:r>
            <w:r w:rsidR="00921C38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6313B8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310,13</w:t>
            </w:r>
            <w:r w:rsidR="00DD3BA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242,80</w:t>
            </w:r>
            <w:r w:rsidR="00921C3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00DAA" w:rsidRPr="005F32B2" w:rsidRDefault="00960CB0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291,523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D00DAA" w:rsidRPr="005F32B2" w:rsidRDefault="00D00DAA" w:rsidP="006313B8">
            <w:pPr>
              <w:spacing w:line="34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227,74</w:t>
            </w:r>
            <w:r w:rsidR="00921C38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D00DAA" w:rsidRPr="005F32B2" w:rsidRDefault="00E111B4" w:rsidP="006313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16,</w:t>
            </w:r>
            <w:r w:rsidR="00DD3BAE">
              <w:rPr>
                <w:rFonts w:ascii="Angsana New" w:hAnsi="Angsana New"/>
                <w:sz w:val="24"/>
                <w:szCs w:val="24"/>
              </w:rPr>
              <w:t>582</w:t>
            </w:r>
            <w:r w:rsidR="00921C3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D00DAA" w:rsidRPr="00F15A82" w:rsidRDefault="00E111B4" w:rsidP="006313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10,665</w:t>
            </w:r>
            <w:r w:rsidR="00921C3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00DAA" w:rsidRPr="005F32B2" w:rsidRDefault="00960CB0" w:rsidP="006313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10,926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D00DAA" w:rsidRPr="00F15A82" w:rsidRDefault="00D00DAA" w:rsidP="006313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10,04</w:t>
            </w:r>
            <w:r w:rsidR="007907A6">
              <w:rPr>
                <w:rFonts w:ascii="Angsana New" w:hAnsi="Angsana New"/>
                <w:sz w:val="24"/>
                <w:szCs w:val="24"/>
              </w:rPr>
              <w:t>3</w:t>
            </w:r>
            <w:r w:rsidRPr="005861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8" w:type="dxa"/>
          </w:tcPr>
          <w:p w:rsidR="00D00DAA" w:rsidRPr="005F32B2" w:rsidRDefault="00D00DAA" w:rsidP="006313B8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293,5</w:t>
            </w:r>
            <w:r w:rsidR="00DD3BAE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66" w:type="dxa"/>
            <w:gridSpan w:val="2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232,14</w:t>
            </w:r>
            <w:r w:rsidR="00FD4D8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960CB0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280,597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00DAA" w:rsidRPr="005F32B2" w:rsidRDefault="00D00DAA" w:rsidP="006313B8">
            <w:pPr>
              <w:spacing w:line="34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217,70</w:t>
            </w:r>
            <w:r w:rsidR="007907A6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F15A82" w:rsidRDefault="00D00DAA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6" w:type="dxa"/>
            <w:gridSpan w:val="2"/>
          </w:tcPr>
          <w:p w:rsidR="00D00DAA" w:rsidRPr="005F32B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D00DAA" w:rsidRPr="005F32B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00DAA" w:rsidRPr="005F32B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D00DAA" w:rsidRPr="005F32B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AA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D00DAA" w:rsidRPr="00F15A82" w:rsidRDefault="00D00DAA" w:rsidP="00C66F8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142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D00DAA" w:rsidRPr="00F15A8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1,878</w:t>
            </w:r>
          </w:p>
        </w:tc>
        <w:tc>
          <w:tcPr>
            <w:tcW w:w="160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D00DAA" w:rsidRPr="00F15A82" w:rsidRDefault="00E111B4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1,48</w:t>
            </w:r>
            <w:r w:rsidR="00921C3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:rsidR="00D00DAA" w:rsidRPr="005F32B2" w:rsidRDefault="00D00DAA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0DAA" w:rsidRPr="00F15A82" w:rsidRDefault="00960CB0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138" w:type="dxa"/>
          </w:tcPr>
          <w:p w:rsidR="00D00DAA" w:rsidRPr="005F32B2" w:rsidRDefault="00D00DAA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D00DAA" w:rsidRPr="00F15A82" w:rsidRDefault="00D00DAA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1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00</w:t>
            </w:r>
            <w:r w:rsidR="00921C38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F15A82" w:rsidRDefault="00921C38" w:rsidP="00C66F8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142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921C38" w:rsidRPr="00F15A82" w:rsidRDefault="00921C38" w:rsidP="006313B8">
            <w:pPr>
              <w:tabs>
                <w:tab w:val="clear" w:pos="680"/>
                <w:tab w:val="clear" w:pos="907"/>
              </w:tabs>
              <w:spacing w:line="34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921C38" w:rsidRPr="00F15A82" w:rsidRDefault="00921C38" w:rsidP="006313B8">
            <w:pPr>
              <w:tabs>
                <w:tab w:val="clear" w:pos="680"/>
                <w:tab w:val="clear" w:pos="907"/>
              </w:tabs>
              <w:spacing w:line="34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C38" w:rsidRPr="005F32B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2</w:t>
            </w:r>
            <w:r w:rsidRPr="003064B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F15A82" w:rsidRDefault="00921C38" w:rsidP="00C66F8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142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9,358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921C38" w:rsidRPr="005F32B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11,038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C38" w:rsidRPr="00100244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8,546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10</w:t>
            </w:r>
            <w:r w:rsidRPr="00F046EE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113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F15A82" w:rsidRDefault="00921C38" w:rsidP="00C66F8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142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>เงินชดเชยประกันภัยค้างรับ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921C38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921C38" w:rsidRPr="00F15A82" w:rsidRDefault="00921C38" w:rsidP="006313B8">
            <w:pPr>
              <w:tabs>
                <w:tab w:val="clear" w:pos="680"/>
                <w:tab w:val="clear" w:pos="907"/>
              </w:tabs>
              <w:spacing w:line="34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C38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921C38" w:rsidRPr="00F15A82" w:rsidRDefault="00921C38" w:rsidP="006313B8">
            <w:pPr>
              <w:tabs>
                <w:tab w:val="clear" w:pos="680"/>
                <w:tab w:val="clear" w:pos="907"/>
              </w:tabs>
              <w:spacing w:line="34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F15A82" w:rsidRDefault="00921C38" w:rsidP="00C66F8A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142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2,221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1,419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21C38" w:rsidRPr="005F32B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5F32B2" w:rsidRDefault="00921C38" w:rsidP="006313B8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921C38" w:rsidRPr="002E351B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22,497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921C38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13,944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</w:t>
            </w:r>
            <w:r w:rsidR="00DB2584"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11,230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5F32B2" w:rsidRDefault="00921C38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921C38" w:rsidRPr="002E351B" w:rsidRDefault="00921C38" w:rsidP="006313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480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921C38" w:rsidRDefault="00921C38" w:rsidP="006313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250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21C38" w:rsidRPr="00F15A82" w:rsidRDefault="00921C38" w:rsidP="006313B8">
            <w:pPr>
              <w:tabs>
                <w:tab w:val="clear" w:pos="680"/>
                <w:tab w:val="clear" w:pos="907"/>
              </w:tabs>
              <w:spacing w:line="34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921C38" w:rsidRPr="00F15A82" w:rsidRDefault="00921C38" w:rsidP="006313B8">
            <w:pPr>
              <w:tabs>
                <w:tab w:val="clear" w:pos="680"/>
                <w:tab w:val="clear" w:pos="907"/>
              </w:tabs>
              <w:spacing w:line="34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F15A82" w:rsidRDefault="00921C38" w:rsidP="006313B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22,017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13,69</w:t>
            </w:r>
            <w:r w:rsidR="00FD4D8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921C38" w:rsidRPr="005F32B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</w:t>
            </w:r>
            <w:r w:rsidR="00DB2584"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21C38" w:rsidRPr="005F32B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11,230</w:t>
            </w:r>
          </w:p>
        </w:tc>
      </w:tr>
      <w:tr w:rsidR="00921C38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78" w:type="dxa"/>
          </w:tcPr>
          <w:p w:rsidR="00921C38" w:rsidRPr="005F32B2" w:rsidRDefault="00921C38" w:rsidP="006313B8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315,566</w:t>
            </w:r>
          </w:p>
        </w:tc>
        <w:tc>
          <w:tcPr>
            <w:tcW w:w="160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:rsidR="00921C38" w:rsidRPr="00F15A8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245,838</w:t>
            </w:r>
          </w:p>
        </w:tc>
        <w:tc>
          <w:tcPr>
            <w:tcW w:w="136" w:type="dxa"/>
          </w:tcPr>
          <w:p w:rsidR="00921C38" w:rsidRPr="005F32B2" w:rsidRDefault="00921C38" w:rsidP="006313B8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21C38" w:rsidRPr="005F32B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299,357</w:t>
            </w:r>
          </w:p>
        </w:tc>
        <w:tc>
          <w:tcPr>
            <w:tcW w:w="138" w:type="dxa"/>
          </w:tcPr>
          <w:p w:rsidR="00921C38" w:rsidRPr="005F32B2" w:rsidRDefault="00921C38" w:rsidP="006313B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921C38" w:rsidRPr="005F32B2" w:rsidRDefault="00921C38" w:rsidP="006313B8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61F8">
              <w:rPr>
                <w:rFonts w:ascii="Angsana New" w:hAnsi="Angsana New"/>
                <w:sz w:val="24"/>
                <w:szCs w:val="24"/>
              </w:rPr>
              <w:t>228,930</w:t>
            </w:r>
          </w:p>
        </w:tc>
      </w:tr>
    </w:tbl>
    <w:p w:rsidR="0058245C" w:rsidRDefault="0058245C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19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015772" w:rsidRPr="005F32B2" w:rsidTr="008431E8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5772" w:rsidRPr="005F32B2" w:rsidRDefault="00334489" w:rsidP="00F74F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015772" w:rsidRPr="00F15A8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F74F3B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012D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5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8" w:type="dxa"/>
          </w:tcPr>
          <w:p w:rsidR="0006012D" w:rsidRPr="00F15A8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06012D" w:rsidRPr="005F32B2" w:rsidRDefault="0006012D" w:rsidP="00F74F3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442E02" w:rsidRPr="00F15A8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15772" w:rsidRPr="00015772" w:rsidRDefault="007F4C7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</w:t>
            </w:r>
            <w:r w:rsidR="00334489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015772" w:rsidRPr="00015772" w:rsidRDefault="007F4C7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</w:t>
            </w:r>
            <w:r w:rsidR="00D9043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015772" w:rsidRPr="00015772" w:rsidRDefault="00F74F3B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10,25</w:t>
            </w:r>
            <w:r w:rsidR="0064692B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00DAA" w:rsidRPr="00F15A82">
              <w:rPr>
                <w:rFonts w:ascii="Angsana New" w:hAnsi="Angsana New" w:hint="cs"/>
                <w:sz w:val="24"/>
                <w:szCs w:val="24"/>
                <w:cs/>
              </w:rPr>
              <w:t>ค่าเผื่อ</w:t>
            </w: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>เพิ่มขึ้นในระหว่าง</w:t>
            </w:r>
            <w:r w:rsidR="00442E02" w:rsidRPr="00F15A8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50" w:type="dxa"/>
          </w:tcPr>
          <w:p w:rsidR="00015772" w:rsidRPr="00015772" w:rsidRDefault="007F4C7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</w:t>
            </w:r>
            <w:r w:rsidR="00334489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015772" w:rsidRPr="00015772" w:rsidRDefault="007F4C7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</w:t>
            </w:r>
            <w:r w:rsidR="0033448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5772" w:rsidRPr="00015772" w:rsidRDefault="00DA7969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3,25</w:t>
            </w:r>
            <w:r w:rsidR="0033448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</w:rPr>
              <w:t>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762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D00DAA" w:rsidRPr="00F15A82">
              <w:rPr>
                <w:rFonts w:ascii="Angsana New" w:hAnsi="Angsana New" w:hint="cs"/>
                <w:sz w:val="24"/>
                <w:szCs w:val="24"/>
                <w:cs/>
              </w:rPr>
              <w:t>ค่าเผื่อ</w:t>
            </w: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>โอนกลับในระหว่า</w:t>
            </w:r>
            <w:r w:rsidR="00442E02" w:rsidRPr="00F15A82">
              <w:rPr>
                <w:rFonts w:ascii="Angsana New" w:hAnsi="Angsana New" w:hint="cs"/>
                <w:sz w:val="24"/>
                <w:szCs w:val="24"/>
                <w:cs/>
              </w:rPr>
              <w:t>งปี</w:t>
            </w:r>
          </w:p>
        </w:tc>
        <w:tc>
          <w:tcPr>
            <w:tcW w:w="1250" w:type="dxa"/>
          </w:tcPr>
          <w:p w:rsidR="00015772" w:rsidRPr="00015772" w:rsidRDefault="007F4C7C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1,21</w:t>
            </w:r>
            <w:r w:rsidR="00334489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015772" w:rsidRPr="00015772" w:rsidRDefault="007F4C7C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2,800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5772" w:rsidRPr="00015772" w:rsidRDefault="00DA7969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1,187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064B9">
              <w:rPr>
                <w:rFonts w:ascii="Angsana New" w:hAnsi="Angsana New"/>
                <w:sz w:val="24"/>
                <w:szCs w:val="24"/>
              </w:rPr>
              <w:t>2</w:t>
            </w:r>
            <w:r w:rsidRPr="00015772">
              <w:rPr>
                <w:rFonts w:ascii="Angsana New" w:hAnsi="Angsana New"/>
                <w:sz w:val="24"/>
                <w:szCs w:val="24"/>
              </w:rPr>
              <w:t>,</w:t>
            </w:r>
            <w:r w:rsidRPr="003064B9">
              <w:rPr>
                <w:rFonts w:ascii="Angsana New" w:hAnsi="Angsana New"/>
                <w:sz w:val="24"/>
                <w:szCs w:val="24"/>
              </w:rPr>
              <w:t>80</w:t>
            </w:r>
            <w:r w:rsidR="00DA7969">
              <w:rPr>
                <w:rFonts w:ascii="Angsana New" w:hAnsi="Angsana New"/>
                <w:sz w:val="24"/>
                <w:szCs w:val="24"/>
              </w:rPr>
              <w:t>0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F15A82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ตัดหนี้สูญระหว่าง</w:t>
            </w:r>
            <w:r w:rsidR="00442E02" w:rsidRPr="00F15A8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15772" w:rsidRPr="00015772" w:rsidRDefault="007F4C7C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1,18</w:t>
            </w:r>
            <w:r w:rsidR="00DD3BAE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15772" w:rsidRPr="00015772" w:rsidRDefault="007F4C7C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172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15772" w:rsidRPr="00015772" w:rsidRDefault="00DA7969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1,18</w:t>
            </w:r>
            <w:r w:rsidR="0064692B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4B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064B9">
              <w:rPr>
                <w:rFonts w:ascii="Angsana New" w:hAnsi="Angsana New"/>
                <w:sz w:val="24"/>
                <w:szCs w:val="24"/>
              </w:rPr>
              <w:t>17</w:t>
            </w:r>
            <w:r w:rsidR="00DA7969">
              <w:rPr>
                <w:rFonts w:ascii="Angsana New" w:hAnsi="Angsana New"/>
                <w:sz w:val="24"/>
                <w:szCs w:val="24"/>
              </w:rPr>
              <w:t>2</w:t>
            </w:r>
            <w:r w:rsidRPr="003064B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15772" w:rsidRPr="005F32B2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778" w:type="dxa"/>
          </w:tcPr>
          <w:p w:rsidR="00015772" w:rsidRPr="0001577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  <w:r w:rsidR="004D154C">
              <w:rPr>
                <w:rFonts w:ascii="Angsana New" w:hAnsi="Angsana New" w:hint="cs"/>
                <w:sz w:val="24"/>
                <w:szCs w:val="24"/>
                <w:cs/>
              </w:rPr>
              <w:t>สิ้น</w:t>
            </w:r>
            <w:r w:rsidR="00442E02" w:rsidRPr="00F15A8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7F4C7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17,062</w:t>
            </w:r>
          </w:p>
        </w:tc>
        <w:tc>
          <w:tcPr>
            <w:tcW w:w="165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7F4C7C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</w:t>
            </w:r>
            <w:r w:rsidR="0033448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:rsidR="00015772" w:rsidRPr="005F32B2" w:rsidRDefault="00015772" w:rsidP="00F74F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DA7969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10,92</w:t>
            </w:r>
            <w:r w:rsidR="0033448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015772" w:rsidRPr="00015772" w:rsidRDefault="00015772" w:rsidP="00F74F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</w:tr>
    </w:tbl>
    <w:p w:rsidR="0061425F" w:rsidRDefault="0061425F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6313B8" w:rsidRDefault="006313B8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6313B8" w:rsidRDefault="006313B8" w:rsidP="00DD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1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9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Pr="00CE54B2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Pr="00CE54B2">
        <w:rPr>
          <w:rFonts w:asciiTheme="majorBidi" w:hAnsiTheme="majorBidi"/>
          <w:b/>
          <w:bCs/>
          <w:color w:val="000000"/>
          <w:sz w:val="32"/>
          <w:szCs w:val="32"/>
          <w:cs/>
        </w:rPr>
        <w:t xml:space="preserve"> </w:t>
      </w:r>
    </w:p>
    <w:p w:rsidR="005A40FD" w:rsidRPr="00F15A82" w:rsidRDefault="005A40FD" w:rsidP="00A957FC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79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43113C" w:rsidTr="008431E8">
        <w:tc>
          <w:tcPr>
            <w:tcW w:w="2891" w:type="dxa"/>
          </w:tcPr>
          <w:p w:rsidR="005A40FD" w:rsidRPr="0043113C" w:rsidRDefault="005A40FD" w:rsidP="00587D13">
            <w:pPr>
              <w:tabs>
                <w:tab w:val="left" w:pos="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F15A82" w:rsidRDefault="00E303AA" w:rsidP="00587D13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</w:t>
            </w:r>
            <w:r w:rsidR="005A40FD" w:rsidRPr="00F15A8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40FD" w:rsidRPr="0043113C" w:rsidTr="00A957FC">
        <w:trPr>
          <w:trHeight w:val="55"/>
        </w:trPr>
        <w:tc>
          <w:tcPr>
            <w:tcW w:w="2891" w:type="dxa"/>
          </w:tcPr>
          <w:p w:rsidR="005A40FD" w:rsidRPr="0043113C" w:rsidRDefault="005A40FD" w:rsidP="00587D13">
            <w:pPr>
              <w:tabs>
                <w:tab w:val="left" w:pos="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587D13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43113C" w:rsidRDefault="005A40FD" w:rsidP="00587D13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43113C" w:rsidRDefault="005A40FD" w:rsidP="00587D13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40FD" w:rsidRPr="0043113C" w:rsidTr="008431E8">
        <w:tc>
          <w:tcPr>
            <w:tcW w:w="2891" w:type="dxa"/>
          </w:tcPr>
          <w:p w:rsidR="005A40FD" w:rsidRPr="0043113C" w:rsidRDefault="005A40FD" w:rsidP="00587D13">
            <w:pPr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40FD" w:rsidRPr="00F15A82" w:rsidRDefault="005A40F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5A40FD" w:rsidRPr="003363BE" w:rsidRDefault="005A40F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</w:tcPr>
          <w:p w:rsidR="005A40FD" w:rsidRPr="003363BE" w:rsidRDefault="005A40FD" w:rsidP="00587D13">
            <w:pPr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40FD" w:rsidRPr="00F15A82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63B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A40FD" w:rsidRPr="003363BE" w:rsidRDefault="005A40F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40FD" w:rsidRPr="003363BE" w:rsidRDefault="005A40F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63B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A40FD" w:rsidRPr="0043113C" w:rsidTr="008431E8">
        <w:tc>
          <w:tcPr>
            <w:tcW w:w="2891" w:type="dxa"/>
          </w:tcPr>
          <w:p w:rsidR="005A40FD" w:rsidRPr="00F15A82" w:rsidRDefault="005A40FD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7F4C7C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638</w:t>
            </w:r>
            <w:r w:rsidR="00E303AA">
              <w:rPr>
                <w:rFonts w:ascii="Angsana New" w:hAnsi="Angsana New"/>
                <w:sz w:val="26"/>
                <w:szCs w:val="26"/>
              </w:rPr>
              <w:t>,040</w:t>
            </w:r>
          </w:p>
        </w:tc>
        <w:tc>
          <w:tcPr>
            <w:tcW w:w="143" w:type="dxa"/>
          </w:tcPr>
          <w:p w:rsidR="005A40FD" w:rsidRPr="0043113C" w:rsidRDefault="005A40FD" w:rsidP="00587D13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7F4C7C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526,33</w:t>
            </w:r>
            <w:r w:rsidR="00E829D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5" w:type="dxa"/>
          </w:tcPr>
          <w:p w:rsidR="005A40FD" w:rsidRPr="00F15A82" w:rsidRDefault="005A40FD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DA7969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631,71</w:t>
            </w:r>
            <w:r w:rsidR="00E303A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:rsidR="005A40FD" w:rsidRPr="0043113C" w:rsidRDefault="005A40FD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5A40FD" w:rsidRPr="0043113C" w:rsidRDefault="005A40FD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515,15</w:t>
            </w:r>
            <w:r w:rsidR="00E924E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A40FD" w:rsidRPr="0043113C" w:rsidTr="008431E8">
        <w:tc>
          <w:tcPr>
            <w:tcW w:w="2891" w:type="dxa"/>
          </w:tcPr>
          <w:p w:rsidR="005A40FD" w:rsidRPr="0043113C" w:rsidRDefault="005A40FD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5A40FD" w:rsidRPr="0043113C" w:rsidRDefault="007F4C7C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  <w:r w:rsidR="00E303AA">
              <w:rPr>
                <w:rFonts w:ascii="Angsana New" w:hAnsi="Angsana New"/>
                <w:sz w:val="26"/>
                <w:szCs w:val="26"/>
              </w:rPr>
              <w:t>,434</w:t>
            </w:r>
          </w:p>
        </w:tc>
        <w:tc>
          <w:tcPr>
            <w:tcW w:w="143" w:type="dxa"/>
          </w:tcPr>
          <w:p w:rsidR="005A40FD" w:rsidRPr="0043113C" w:rsidRDefault="005A40FD" w:rsidP="00587D13">
            <w:pPr>
              <w:tabs>
                <w:tab w:val="left" w:pos="328"/>
                <w:tab w:val="left" w:pos="516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7F4C7C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52,34</w:t>
            </w:r>
            <w:r w:rsidR="00E303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5" w:type="dxa"/>
          </w:tcPr>
          <w:p w:rsidR="005A40FD" w:rsidRPr="00F15A82" w:rsidRDefault="005A40FD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DA7969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47,07</w:t>
            </w:r>
            <w:r w:rsidR="00E303A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:rsidR="005A40FD" w:rsidRPr="0043113C" w:rsidRDefault="005A40FD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A40FD" w:rsidRPr="0043113C" w:rsidRDefault="005A40FD" w:rsidP="00587D13">
            <w:pPr>
              <w:spacing w:line="340" w:lineRule="exact"/>
              <w:ind w:right="57" w:hanging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 xml:space="preserve">     51,62</w:t>
            </w:r>
            <w:r w:rsidR="00E829D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303AA" w:rsidRPr="0043113C" w:rsidTr="008431E8">
        <w:tc>
          <w:tcPr>
            <w:tcW w:w="2891" w:type="dxa"/>
          </w:tcPr>
          <w:p w:rsidR="00E303AA" w:rsidRPr="00F15A82" w:rsidRDefault="00E303AA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19,645</w:t>
            </w:r>
          </w:p>
        </w:tc>
        <w:tc>
          <w:tcPr>
            <w:tcW w:w="143" w:type="dxa"/>
          </w:tcPr>
          <w:p w:rsidR="00E303AA" w:rsidRPr="0043113C" w:rsidRDefault="00E303AA" w:rsidP="00587D13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14,656</w:t>
            </w:r>
          </w:p>
        </w:tc>
        <w:tc>
          <w:tcPr>
            <w:tcW w:w="145" w:type="dxa"/>
          </w:tcPr>
          <w:p w:rsidR="00E303AA" w:rsidRPr="00F15A82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42" w:type="dxa"/>
          </w:tcPr>
          <w:p w:rsidR="00E303AA" w:rsidRPr="006313B8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</w:tr>
      <w:tr w:rsidR="00E303AA" w:rsidRPr="0043113C" w:rsidTr="008431E8">
        <w:tc>
          <w:tcPr>
            <w:tcW w:w="2891" w:type="dxa"/>
          </w:tcPr>
          <w:p w:rsidR="00E303AA" w:rsidRPr="00F15A82" w:rsidRDefault="00E303AA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8,122</w:t>
            </w:r>
          </w:p>
        </w:tc>
        <w:tc>
          <w:tcPr>
            <w:tcW w:w="143" w:type="dxa"/>
          </w:tcPr>
          <w:p w:rsidR="00E303AA" w:rsidRPr="0043113C" w:rsidRDefault="00E303AA" w:rsidP="00587D13">
            <w:pPr>
              <w:tabs>
                <w:tab w:val="left" w:pos="328"/>
                <w:tab w:val="left" w:pos="516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5,938</w:t>
            </w:r>
          </w:p>
        </w:tc>
        <w:tc>
          <w:tcPr>
            <w:tcW w:w="145" w:type="dxa"/>
          </w:tcPr>
          <w:p w:rsidR="00E303AA" w:rsidRPr="00F15A82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42" w:type="dxa"/>
          </w:tcPr>
          <w:p w:rsidR="00E303AA" w:rsidRPr="006313B8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</w:tr>
      <w:tr w:rsidR="00E303AA" w:rsidRPr="0043113C" w:rsidTr="00292698">
        <w:tc>
          <w:tcPr>
            <w:tcW w:w="2891" w:type="dxa"/>
          </w:tcPr>
          <w:p w:rsidR="00E303AA" w:rsidRPr="00F15A82" w:rsidRDefault="00E303AA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35,658</w:t>
            </w:r>
          </w:p>
        </w:tc>
        <w:tc>
          <w:tcPr>
            <w:tcW w:w="143" w:type="dxa"/>
          </w:tcPr>
          <w:p w:rsidR="00E303AA" w:rsidRPr="0043113C" w:rsidRDefault="00E303AA" w:rsidP="00587D13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39,95</w:t>
            </w:r>
            <w:r w:rsidR="00E924E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5" w:type="dxa"/>
          </w:tcPr>
          <w:p w:rsidR="00E303AA" w:rsidRPr="00F15A82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42" w:type="dxa"/>
          </w:tcPr>
          <w:p w:rsidR="00E303AA" w:rsidRPr="006313B8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</w:tr>
      <w:tr w:rsidR="00E303AA" w:rsidRPr="0043113C" w:rsidTr="008431E8">
        <w:tc>
          <w:tcPr>
            <w:tcW w:w="2891" w:type="dxa"/>
          </w:tcPr>
          <w:p w:rsidR="00E303AA" w:rsidRPr="00F15A82" w:rsidRDefault="00E303AA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งานรับจ้างติดตั้งหลังคาโซลาร์เซลล์</w:t>
            </w:r>
          </w:p>
        </w:tc>
        <w:tc>
          <w:tcPr>
            <w:tcW w:w="1275" w:type="dxa"/>
            <w:shd w:val="clear" w:color="auto" w:fill="auto"/>
          </w:tcPr>
          <w:p w:rsidR="00E303AA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3" w:type="dxa"/>
          </w:tcPr>
          <w:p w:rsidR="00E303AA" w:rsidRPr="0043113C" w:rsidRDefault="00E303AA" w:rsidP="00587D13">
            <w:pPr>
              <w:tabs>
                <w:tab w:val="left" w:pos="328"/>
                <w:tab w:val="left" w:pos="516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45" w:type="dxa"/>
          </w:tcPr>
          <w:p w:rsidR="00E303AA" w:rsidRPr="006313B8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42" w:type="dxa"/>
          </w:tcPr>
          <w:p w:rsidR="00E303AA" w:rsidRPr="006313B8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</w:tr>
      <w:tr w:rsidR="00E303AA" w:rsidRPr="0043113C" w:rsidTr="008431E8">
        <w:tc>
          <w:tcPr>
            <w:tcW w:w="2891" w:type="dxa"/>
          </w:tcPr>
          <w:p w:rsidR="00E303AA" w:rsidRPr="00F15A82" w:rsidRDefault="00E303AA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143" w:type="dxa"/>
          </w:tcPr>
          <w:p w:rsidR="00E303AA" w:rsidRPr="0043113C" w:rsidRDefault="00E303AA" w:rsidP="00587D13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1,815</w:t>
            </w:r>
          </w:p>
        </w:tc>
        <w:tc>
          <w:tcPr>
            <w:tcW w:w="145" w:type="dxa"/>
          </w:tcPr>
          <w:p w:rsidR="00E303AA" w:rsidRPr="00F15A82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42" w:type="dxa"/>
          </w:tcPr>
          <w:p w:rsidR="00E303AA" w:rsidRPr="006313B8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303AA" w:rsidRPr="006313B8" w:rsidRDefault="00E303AA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6313B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</w:tr>
      <w:tr w:rsidR="00E303AA" w:rsidRPr="0043113C" w:rsidTr="008431E8">
        <w:tc>
          <w:tcPr>
            <w:tcW w:w="2891" w:type="dxa"/>
          </w:tcPr>
          <w:p w:rsidR="00E303AA" w:rsidRPr="0043113C" w:rsidRDefault="00E303AA" w:rsidP="00587D13">
            <w:pPr>
              <w:spacing w:line="34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752,711</w:t>
            </w:r>
          </w:p>
        </w:tc>
        <w:tc>
          <w:tcPr>
            <w:tcW w:w="143" w:type="dxa"/>
          </w:tcPr>
          <w:p w:rsidR="00E303AA" w:rsidRPr="0043113C" w:rsidRDefault="00E303AA" w:rsidP="00587D13">
            <w:pPr>
              <w:tabs>
                <w:tab w:val="left" w:pos="328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303AA" w:rsidRPr="0043113C" w:rsidRDefault="00E303AA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641,05</w:t>
            </w:r>
            <w:r w:rsidR="00E829D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5" w:type="dxa"/>
          </w:tcPr>
          <w:p w:rsidR="00E303AA" w:rsidRPr="00F15A82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303AA" w:rsidRPr="0043113C" w:rsidRDefault="00E303AA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678,794</w:t>
            </w:r>
          </w:p>
        </w:tc>
        <w:tc>
          <w:tcPr>
            <w:tcW w:w="142" w:type="dxa"/>
          </w:tcPr>
          <w:p w:rsidR="00E303AA" w:rsidRPr="0043113C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303AA" w:rsidRPr="0043113C" w:rsidRDefault="00E303AA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566,7</w:t>
            </w:r>
            <w:r w:rsidR="00E829D1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E303AA" w:rsidRPr="0043113C" w:rsidTr="008431E8">
        <w:tc>
          <w:tcPr>
            <w:tcW w:w="2891" w:type="dxa"/>
          </w:tcPr>
          <w:p w:rsidR="00E303AA" w:rsidRPr="00F15A82" w:rsidRDefault="00E303AA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303AA" w:rsidRPr="0043113C" w:rsidRDefault="00E303AA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13,903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" w:type="dxa"/>
          </w:tcPr>
          <w:p w:rsidR="00E303AA" w:rsidRPr="00F15A82" w:rsidRDefault="00E303AA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303AA" w:rsidRPr="0043113C" w:rsidRDefault="00E303AA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11,19</w:t>
            </w:r>
            <w:r w:rsidR="00E924EE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" w:type="dxa"/>
          </w:tcPr>
          <w:p w:rsidR="00E303AA" w:rsidRPr="00F15A82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303AA" w:rsidRPr="00F15A82" w:rsidRDefault="00E303AA" w:rsidP="00587D1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8,090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E303AA" w:rsidRPr="0043113C" w:rsidRDefault="00E303AA" w:rsidP="00587D1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303AA" w:rsidRPr="00F15A82" w:rsidRDefault="00E303AA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113C">
              <w:rPr>
                <w:rFonts w:ascii="Angsana New" w:hAnsi="Angsana New"/>
                <w:sz w:val="26"/>
                <w:szCs w:val="26"/>
              </w:rPr>
              <w:t>6,</w:t>
            </w:r>
            <w:r w:rsidRPr="003064B9">
              <w:rPr>
                <w:rFonts w:ascii="Angsana New" w:hAnsi="Angsana New" w:hint="cs"/>
                <w:sz w:val="26"/>
                <w:szCs w:val="26"/>
              </w:rPr>
              <w:t>13</w:t>
            </w:r>
            <w:r w:rsidR="00E829D1">
              <w:rPr>
                <w:rFonts w:ascii="Angsana New" w:hAnsi="Angsana New"/>
                <w:sz w:val="26"/>
                <w:szCs w:val="26"/>
              </w:rPr>
              <w:t>5</w:t>
            </w:r>
            <w:r w:rsidRPr="003064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303AA" w:rsidRPr="0043113C" w:rsidTr="008431E8">
        <w:tc>
          <w:tcPr>
            <w:tcW w:w="2891" w:type="dxa"/>
          </w:tcPr>
          <w:p w:rsidR="00E303AA" w:rsidRPr="0043113C" w:rsidRDefault="00E303AA" w:rsidP="00587D1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738,808</w:t>
            </w:r>
          </w:p>
        </w:tc>
        <w:tc>
          <w:tcPr>
            <w:tcW w:w="143" w:type="dxa"/>
          </w:tcPr>
          <w:p w:rsidR="00E303AA" w:rsidRPr="0043113C" w:rsidRDefault="00E303AA" w:rsidP="00587D1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303AA" w:rsidRPr="0043113C" w:rsidRDefault="00E303AA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629,85</w:t>
            </w:r>
            <w:r w:rsidR="00E829D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5" w:type="dxa"/>
          </w:tcPr>
          <w:p w:rsidR="00E303AA" w:rsidRPr="00F15A82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303AA" w:rsidRPr="0043113C" w:rsidRDefault="00E303AA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670,704</w:t>
            </w:r>
          </w:p>
        </w:tc>
        <w:tc>
          <w:tcPr>
            <w:tcW w:w="142" w:type="dxa"/>
          </w:tcPr>
          <w:p w:rsidR="00E303AA" w:rsidRPr="0043113C" w:rsidRDefault="00E303AA" w:rsidP="00587D13">
            <w:pPr>
              <w:tabs>
                <w:tab w:val="clear" w:pos="907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303AA" w:rsidRPr="0043113C" w:rsidRDefault="00E303AA" w:rsidP="00587D1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/>
                <w:sz w:val="26"/>
                <w:szCs w:val="26"/>
              </w:rPr>
              <w:t>560,645</w:t>
            </w:r>
          </w:p>
        </w:tc>
      </w:tr>
    </w:tbl>
    <w:p w:rsidR="005A40FD" w:rsidRDefault="005A40FD" w:rsidP="00587D13">
      <w:pPr>
        <w:tabs>
          <w:tab w:val="clear" w:pos="227"/>
          <w:tab w:val="clear" w:pos="454"/>
          <w:tab w:val="clear" w:pos="680"/>
          <w:tab w:val="left" w:pos="567"/>
        </w:tabs>
        <w:spacing w:line="26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957FC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22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1250"/>
        <w:gridCol w:w="165"/>
        <w:gridCol w:w="1291"/>
        <w:gridCol w:w="138"/>
        <w:gridCol w:w="1275"/>
        <w:gridCol w:w="134"/>
        <w:gridCol w:w="1277"/>
      </w:tblGrid>
      <w:tr w:rsidR="004052CA" w:rsidRPr="004052CA" w:rsidTr="008431E8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4052CA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4052CA" w:rsidRDefault="00E303AA" w:rsidP="00587D1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052CA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4052CA" w:rsidRPr="004052CA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4052CA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012D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06012D" w:rsidRPr="004052CA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6012D" w:rsidRPr="004052CA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5" w:type="dxa"/>
          </w:tcPr>
          <w:p w:rsidR="0006012D" w:rsidRPr="004052CA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06012D" w:rsidRPr="004052CA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8" w:type="dxa"/>
          </w:tcPr>
          <w:p w:rsidR="0006012D" w:rsidRPr="00F15A82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6012D" w:rsidRPr="004052CA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06012D" w:rsidRPr="004052CA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06012D" w:rsidRPr="004052CA" w:rsidRDefault="0006012D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052CA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4052CA" w:rsidRPr="004052CA" w:rsidRDefault="004052CA" w:rsidP="00587D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ยอดยกมาต้น</w:t>
            </w:r>
            <w:r w:rsidR="008F6AFA" w:rsidRPr="00F15A8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4052CA" w:rsidRPr="004052CA" w:rsidRDefault="00E303A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F64BA">
              <w:rPr>
                <w:rFonts w:ascii="Angsana New" w:hAnsi="Angsana New"/>
                <w:sz w:val="26"/>
                <w:szCs w:val="26"/>
              </w:rPr>
              <w:t>1,19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5" w:type="dxa"/>
          </w:tcPr>
          <w:p w:rsidR="004052CA" w:rsidRPr="004052CA" w:rsidRDefault="004052C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4052CA" w:rsidRPr="004052CA" w:rsidRDefault="00E303A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7,844</w:t>
            </w:r>
          </w:p>
        </w:tc>
        <w:tc>
          <w:tcPr>
            <w:tcW w:w="138" w:type="dxa"/>
          </w:tcPr>
          <w:p w:rsidR="004052CA" w:rsidRPr="004052CA" w:rsidRDefault="004052C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052CA" w:rsidRPr="004052CA" w:rsidRDefault="00F74F3B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</w:t>
            </w:r>
            <w:r w:rsidR="00DA796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:rsidR="004052CA" w:rsidRPr="004052CA" w:rsidRDefault="004052C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4052CA" w:rsidRPr="004052CA" w:rsidRDefault="004052C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6,45</w:t>
            </w:r>
            <w:r w:rsidR="00E829D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A7969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DA7969" w:rsidRPr="00F15A82" w:rsidRDefault="00DA7969" w:rsidP="00587D1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ค่าเผื่อเพิ่มในระหว่าง</w:t>
            </w:r>
            <w:r w:rsidR="008F6AFA" w:rsidRPr="00F15A8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</w:tcPr>
          <w:p w:rsidR="00DA7969" w:rsidRDefault="003F64B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5,413</w:t>
            </w:r>
          </w:p>
        </w:tc>
        <w:tc>
          <w:tcPr>
            <w:tcW w:w="165" w:type="dxa"/>
          </w:tcPr>
          <w:p w:rsidR="00DA7969" w:rsidRPr="004052CA" w:rsidRDefault="00DA7969" w:rsidP="00587D1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DA7969" w:rsidRDefault="00E303A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138" w:type="dxa"/>
          </w:tcPr>
          <w:p w:rsidR="00DA7969" w:rsidRPr="004052CA" w:rsidRDefault="00DA7969" w:rsidP="00587D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A7969" w:rsidRPr="0043113C" w:rsidRDefault="00DA7969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1,95</w:t>
            </w:r>
            <w:r w:rsidR="00E303AA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:rsidR="00DA7969" w:rsidRPr="004052CA" w:rsidRDefault="00DA7969" w:rsidP="00587D1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:rsidR="00DA7969" w:rsidRPr="001A7578" w:rsidRDefault="00DA7969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1A757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</w:tr>
      <w:tr w:rsidR="00DA7969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DA7969" w:rsidRPr="004052CA" w:rsidRDefault="00DA7969" w:rsidP="00587D1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</w:t>
            </w:r>
            <w:r w:rsidR="008F6AFA" w:rsidRPr="00F15A8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DA7969" w:rsidRPr="004052CA" w:rsidRDefault="003F64BA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2,705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5" w:type="dxa"/>
          </w:tcPr>
          <w:p w:rsidR="00DA7969" w:rsidRPr="004052CA" w:rsidRDefault="00DA7969" w:rsidP="00587D1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DA7969" w:rsidRPr="004052CA" w:rsidRDefault="003F64BA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</w:tcPr>
          <w:p w:rsidR="00DA7969" w:rsidRPr="004052CA" w:rsidRDefault="00DA7969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A7969" w:rsidRPr="001A7578" w:rsidRDefault="00DA7969" w:rsidP="0058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40" w:lineRule="exact"/>
              <w:ind w:left="-108" w:right="228" w:hanging="373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1A757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34" w:type="dxa"/>
          </w:tcPr>
          <w:p w:rsidR="00DA7969" w:rsidRPr="004052CA" w:rsidRDefault="00DA7969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DA7969" w:rsidRPr="004052CA" w:rsidRDefault="00DA7969" w:rsidP="00587D1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052CA">
              <w:rPr>
                <w:rFonts w:ascii="Angsana New" w:hAnsi="Angsana New"/>
                <w:sz w:val="26"/>
                <w:szCs w:val="26"/>
              </w:rPr>
              <w:t>319</w:t>
            </w:r>
            <w:r w:rsidR="00E303A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A7969" w:rsidRPr="004052CA" w:rsidTr="00843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2" w:type="dxa"/>
          </w:tcPr>
          <w:p w:rsidR="00DA7969" w:rsidRPr="004052CA" w:rsidRDefault="00DA7969" w:rsidP="00587D13">
            <w:pPr>
              <w:spacing w:line="340" w:lineRule="exact"/>
              <w:ind w:firstLine="24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3A40D9">
              <w:rPr>
                <w:rFonts w:ascii="Angsana New" w:hAnsi="Angsana New" w:hint="cs"/>
                <w:sz w:val="26"/>
                <w:szCs w:val="26"/>
                <w:cs/>
              </w:rPr>
              <w:t>สิ้น</w:t>
            </w:r>
            <w:r w:rsidR="008F6AFA" w:rsidRPr="00F15A8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DA7969" w:rsidRPr="004052CA" w:rsidRDefault="003F64B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</w:t>
            </w:r>
            <w:r w:rsidR="00E303A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5" w:type="dxa"/>
          </w:tcPr>
          <w:p w:rsidR="00DA7969" w:rsidRPr="004052CA" w:rsidRDefault="00DA7969" w:rsidP="00587D1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DA7969" w:rsidRPr="004052CA" w:rsidRDefault="003F64B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</w:t>
            </w:r>
            <w:r w:rsidR="00E924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:rsidR="00DA7969" w:rsidRPr="004052CA" w:rsidRDefault="00DA7969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A7969" w:rsidRPr="004052CA" w:rsidRDefault="00DA7969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</w:t>
            </w:r>
            <w:r w:rsidR="00E303A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4" w:type="dxa"/>
          </w:tcPr>
          <w:p w:rsidR="00DA7969" w:rsidRPr="004052CA" w:rsidRDefault="00DA7969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DA7969" w:rsidRPr="004052CA" w:rsidRDefault="00DA7969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t>6,13</w:t>
            </w:r>
            <w:r w:rsidR="00E829D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:rsidR="0058245C" w:rsidRDefault="0058245C" w:rsidP="00A9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Pr="00C12402" w:rsidRDefault="005A40FD" w:rsidP="0058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C12402">
        <w:rPr>
          <w:rFonts w:asciiTheme="majorBidi" w:hAnsiTheme="majorBidi"/>
          <w:b/>
          <w:bCs/>
          <w:color w:val="000000"/>
          <w:sz w:val="32"/>
          <w:szCs w:val="32"/>
          <w:cs/>
        </w:rPr>
        <w:t xml:space="preserve">. </w:t>
      </w:r>
      <w:r w:rsidRPr="003064B9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587D13" w:rsidRDefault="005A40FD" w:rsidP="00587D13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/>
          <w:spacing w:val="-4"/>
          <w:sz w:val="32"/>
          <w:szCs w:val="32"/>
          <w:lang w:val="en-GB"/>
        </w:rPr>
      </w:pP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9F2693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9F2693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="009F2693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2561 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2560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บริษัทมีเงินฝากประจำกับธนาคารในประเทศหลายแห่งจำนวน</w:t>
      </w:r>
      <w:r w:rsidR="00E921C8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>เงิน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7</w:t>
      </w:r>
      <w:r w:rsidR="00CA7797">
        <w:rPr>
          <w:rFonts w:asciiTheme="majorBidi" w:hAnsiTheme="majorBidi" w:cstheme="majorBidi"/>
          <w:spacing w:val="-4"/>
          <w:sz w:val="32"/>
          <w:szCs w:val="32"/>
          <w:lang w:val="en-GB"/>
        </w:rPr>
        <w:t>7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อัตราดอกเบี้ยร้อยละ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0</w:t>
      </w:r>
      <w:r w:rsidRPr="00C12402">
        <w:rPr>
          <w:rFonts w:asciiTheme="majorBidi" w:hAnsiTheme="majorBidi"/>
          <w:spacing w:val="-4"/>
          <w:sz w:val="32"/>
          <w:szCs w:val="32"/>
          <w:cs/>
          <w:lang w:val="en-GB"/>
        </w:rPr>
        <w:t>.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65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16643">
        <w:rPr>
          <w:rFonts w:asciiTheme="majorBidi" w:hAnsiTheme="majorBidi" w:cstheme="majorBidi"/>
          <w:spacing w:val="-4"/>
          <w:sz w:val="32"/>
          <w:szCs w:val="32"/>
        </w:rPr>
        <w:t xml:space="preserve">-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Pr="00C12402">
        <w:rPr>
          <w:rFonts w:asciiTheme="majorBidi" w:hAnsiTheme="majorBidi"/>
          <w:spacing w:val="-4"/>
          <w:sz w:val="32"/>
          <w:szCs w:val="32"/>
          <w:cs/>
          <w:lang w:val="en-GB"/>
        </w:rPr>
        <w:t>.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05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</w:t>
      </w:r>
      <w:r w:rsidR="00B166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และจำนวนเงิน </w:t>
      </w:r>
      <w:r w:rsidR="00B16643">
        <w:rPr>
          <w:rFonts w:asciiTheme="majorBidi" w:hAnsiTheme="majorBidi" w:cstheme="majorBidi"/>
          <w:spacing w:val="-4"/>
          <w:sz w:val="32"/>
          <w:szCs w:val="32"/>
        </w:rPr>
        <w:t xml:space="preserve">72 </w:t>
      </w:r>
      <w:r w:rsidR="00B166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="00B16643">
        <w:rPr>
          <w:rFonts w:asciiTheme="majorBidi" w:hAnsiTheme="majorBidi" w:cstheme="majorBidi"/>
          <w:spacing w:val="-4"/>
          <w:sz w:val="32"/>
          <w:szCs w:val="32"/>
        </w:rPr>
        <w:t xml:space="preserve">0.65 - 1.00 </w:t>
      </w:r>
      <w:r w:rsidR="00B166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ตามลำดับ 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>ซึ่งใช้เป็นหลักประกันวงเงินสินเชื่อ</w:t>
      </w:r>
      <w:r w:rsidR="00C22DFF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>กับ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ธนาคารในประเทศดังกล่าว (ดูหมายเหตุ </w:t>
      </w:r>
      <w:r w:rsidR="0018402C">
        <w:rPr>
          <w:rFonts w:asciiTheme="majorBidi" w:hAnsiTheme="majorBidi" w:cstheme="majorBidi"/>
          <w:spacing w:val="-4"/>
          <w:sz w:val="32"/>
          <w:szCs w:val="32"/>
          <w:lang w:val="en-GB"/>
        </w:rPr>
        <w:t>15</w:t>
      </w:r>
      <w:r w:rsidRPr="00C12402">
        <w:rPr>
          <w:rFonts w:asciiTheme="majorBidi" w:hAnsiTheme="majorBidi"/>
          <w:spacing w:val="-4"/>
          <w:sz w:val="32"/>
          <w:szCs w:val="32"/>
          <w:cs/>
          <w:lang w:val="en-GB"/>
        </w:rPr>
        <w:t>)</w:t>
      </w:r>
    </w:p>
    <w:p w:rsidR="00A957FC" w:rsidRDefault="00F63DC5" w:rsidP="00587D13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</w:p>
    <w:p w:rsidR="00D82471" w:rsidRPr="0058245C" w:rsidRDefault="00D82471" w:rsidP="00582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Pr="00005122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8B39A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F63DC5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48" w:type="dxa"/>
        <w:tblInd w:w="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9"/>
        <w:gridCol w:w="76"/>
        <w:gridCol w:w="793"/>
        <w:gridCol w:w="76"/>
        <w:gridCol w:w="812"/>
        <w:gridCol w:w="76"/>
        <w:gridCol w:w="794"/>
        <w:gridCol w:w="76"/>
        <w:gridCol w:w="797"/>
        <w:gridCol w:w="76"/>
        <w:gridCol w:w="794"/>
        <w:gridCol w:w="76"/>
        <w:gridCol w:w="797"/>
        <w:gridCol w:w="76"/>
        <w:gridCol w:w="737"/>
        <w:gridCol w:w="76"/>
        <w:gridCol w:w="737"/>
      </w:tblGrid>
      <w:tr w:rsidR="0039208A" w:rsidRPr="0039208A" w:rsidTr="00CE3A67">
        <w:trPr>
          <w:cantSplit/>
        </w:trPr>
        <w:tc>
          <w:tcPr>
            <w:tcW w:w="2379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" w:name="_Hlk513644543"/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81" w:type="dxa"/>
            <w:gridSpan w:val="3"/>
          </w:tcPr>
          <w:p w:rsidR="006E709B" w:rsidRPr="00F15A82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:rsidR="006E709B" w:rsidRPr="00F15A82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93" w:type="dxa"/>
            <w:gridSpan w:val="7"/>
            <w:tcBorders>
              <w:bottom w:val="single" w:sz="6" w:space="0" w:color="auto"/>
            </w:tcBorders>
          </w:tcPr>
          <w:p w:rsidR="006E709B" w:rsidRPr="00F15A82" w:rsidRDefault="00E303A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</w:t>
            </w:r>
            <w:r w:rsidR="006E709B" w:rsidRPr="00F15A82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39208A" w:rsidRPr="0039208A" w:rsidTr="008D2777">
        <w:trPr>
          <w:cantSplit/>
        </w:trPr>
        <w:tc>
          <w:tcPr>
            <w:tcW w:w="2379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81" w:type="dxa"/>
            <w:gridSpan w:val="3"/>
            <w:tcBorders>
              <w:bottom w:val="single" w:sz="6" w:space="0" w:color="auto"/>
            </w:tcBorders>
          </w:tcPr>
          <w:p w:rsidR="006E709B" w:rsidRPr="00F15A82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15A82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:rsidR="006E709B" w:rsidRPr="00F15A82" w:rsidRDefault="003E16B1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15A82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="0039208A" w:rsidRPr="00F15A82">
              <w:rPr>
                <w:rFonts w:asciiTheme="majorBidi" w:hAnsi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F15A82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15A82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F15A82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15A82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F15A8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CE3A67" w:rsidRPr="0039208A" w:rsidTr="008D2777">
        <w:trPr>
          <w:cantSplit/>
        </w:trPr>
        <w:tc>
          <w:tcPr>
            <w:tcW w:w="2379" w:type="dxa"/>
            <w:tcBorders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15A82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</w:tr>
      <w:tr w:rsidR="00CE3A67" w:rsidRPr="0039208A" w:rsidTr="008D2777">
        <w:trPr>
          <w:cantSplit/>
        </w:trPr>
        <w:tc>
          <w:tcPr>
            <w:tcW w:w="2379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15A82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15A82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3A67" w:rsidRPr="0039208A" w:rsidTr="00CE3A67">
        <w:trPr>
          <w:cantSplit/>
        </w:trPr>
        <w:tc>
          <w:tcPr>
            <w:tcW w:w="2379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3A67" w:rsidRPr="0039208A" w:rsidTr="00CE3A67">
        <w:trPr>
          <w:cantSplit/>
        </w:trPr>
        <w:tc>
          <w:tcPr>
            <w:tcW w:w="2379" w:type="dxa"/>
            <w:vAlign w:val="center"/>
          </w:tcPr>
          <w:p w:rsidR="00CE3A67" w:rsidRPr="00F62C30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F15A8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30,000</w:t>
            </w:r>
          </w:p>
        </w:tc>
        <w:tc>
          <w:tcPr>
            <w:tcW w:w="76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6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29,700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CE3A67" w:rsidRPr="0039208A" w:rsidTr="00CE3A67">
        <w:trPr>
          <w:cantSplit/>
        </w:trPr>
        <w:tc>
          <w:tcPr>
            <w:tcW w:w="2379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15A8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CE3A67" w:rsidRPr="0039208A" w:rsidTr="00CE3A67">
        <w:trPr>
          <w:cantSplit/>
        </w:trPr>
        <w:tc>
          <w:tcPr>
            <w:tcW w:w="2379" w:type="dxa"/>
            <w:vAlign w:val="center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F15A8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CE3A67" w:rsidRPr="00F15A82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doub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65,676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CE3A67" w:rsidRPr="0039208A" w:rsidRDefault="00CE3A67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76" w:type="dxa"/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CE3A67" w:rsidRPr="0039208A" w:rsidRDefault="00CE3A67" w:rsidP="00CE3A6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208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</w:tbl>
    <w:bookmarkEnd w:id="1"/>
    <w:p w:rsidR="000425B8" w:rsidRDefault="000425B8" w:rsidP="0058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 w:hint="cs"/>
          <w:sz w:val="32"/>
          <w:szCs w:val="32"/>
          <w:cs/>
        </w:rPr>
        <w:t>ตามรายงาน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 xml:space="preserve">การประชุมคณะกรรมการ ครั้งที่ </w:t>
      </w:r>
      <w:r w:rsidR="00932743">
        <w:rPr>
          <w:rFonts w:asciiTheme="majorBidi" w:hAnsiTheme="majorBidi" w:cstheme="majorBidi"/>
          <w:sz w:val="32"/>
          <w:szCs w:val="32"/>
        </w:rPr>
        <w:t>1</w:t>
      </w:r>
      <w:r w:rsidR="00932743">
        <w:rPr>
          <w:rFonts w:asciiTheme="majorBidi" w:hAnsiTheme="majorBidi"/>
          <w:sz w:val="32"/>
          <w:szCs w:val="32"/>
          <w:cs/>
        </w:rPr>
        <w:t>/</w:t>
      </w:r>
      <w:r w:rsidR="00932743">
        <w:rPr>
          <w:rFonts w:asciiTheme="majorBidi" w:hAnsiTheme="majorBidi" w:cstheme="majorBidi"/>
          <w:sz w:val="32"/>
          <w:szCs w:val="32"/>
        </w:rPr>
        <w:t xml:space="preserve">2561 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>เม</w:t>
      </w:r>
      <w:r w:rsidR="009F3A73" w:rsidRPr="00F15A82">
        <w:rPr>
          <w:rFonts w:asciiTheme="majorBidi" w:hAnsiTheme="majorBidi" w:cstheme="majorBidi" w:hint="cs"/>
          <w:sz w:val="32"/>
          <w:szCs w:val="32"/>
          <w:cs/>
        </w:rPr>
        <w:t>ื่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 xml:space="preserve">อวันที่ </w:t>
      </w:r>
      <w:r w:rsidR="00932743">
        <w:rPr>
          <w:rFonts w:asciiTheme="majorBidi" w:hAnsiTheme="majorBidi" w:cstheme="majorBidi"/>
          <w:sz w:val="32"/>
          <w:szCs w:val="32"/>
        </w:rPr>
        <w:t xml:space="preserve">28 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932743">
        <w:rPr>
          <w:rFonts w:asciiTheme="majorBidi" w:hAnsiTheme="majorBidi" w:cstheme="majorBidi"/>
          <w:sz w:val="32"/>
          <w:szCs w:val="32"/>
        </w:rPr>
        <w:t xml:space="preserve"> 2561 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>ได้พิจารณาอนุมัติให้เพิ่มทุนในบริษัท พรีเมี่ยม เฟล็กซิเบิ้ล แพคเกจจิ้ง จำกัด</w:t>
      </w:r>
      <w:r w:rsidR="003C41F7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932743">
        <w:rPr>
          <w:rFonts w:asciiTheme="majorBidi" w:hAnsiTheme="majorBidi" w:cstheme="majorBidi"/>
          <w:sz w:val="32"/>
          <w:szCs w:val="32"/>
        </w:rPr>
        <w:t>30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ทำให้สัดส่วนความเป็นเจ้าของบริษัท</w:t>
      </w:r>
      <w:r w:rsidR="003F2650" w:rsidRPr="00F15A82">
        <w:rPr>
          <w:rFonts w:asciiTheme="majorBidi" w:hAnsiTheme="majorBidi" w:cstheme="majorBidi" w:hint="cs"/>
          <w:sz w:val="32"/>
          <w:szCs w:val="32"/>
          <w:cs/>
        </w:rPr>
        <w:t xml:space="preserve">เปลี่ยนจากร้อยละ </w:t>
      </w:r>
      <w:r w:rsidR="003F2650">
        <w:rPr>
          <w:rFonts w:asciiTheme="majorBidi" w:hAnsiTheme="majorBidi" w:cstheme="majorBidi"/>
          <w:sz w:val="32"/>
          <w:szCs w:val="32"/>
        </w:rPr>
        <w:t>99</w:t>
      </w:r>
      <w:r w:rsidR="003F2650">
        <w:rPr>
          <w:rFonts w:asciiTheme="majorBidi" w:hAnsiTheme="majorBidi"/>
          <w:sz w:val="32"/>
          <w:szCs w:val="32"/>
          <w:cs/>
        </w:rPr>
        <w:t>.</w:t>
      </w:r>
      <w:r w:rsidR="003F2650">
        <w:rPr>
          <w:rFonts w:asciiTheme="majorBidi" w:hAnsiTheme="majorBidi" w:cstheme="majorBidi"/>
          <w:sz w:val="32"/>
          <w:szCs w:val="32"/>
        </w:rPr>
        <w:t xml:space="preserve">00 </w:t>
      </w:r>
      <w:r w:rsidR="00932743" w:rsidRPr="00F15A82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932743">
        <w:rPr>
          <w:rFonts w:asciiTheme="majorBidi" w:hAnsiTheme="majorBidi" w:cstheme="majorBidi"/>
          <w:sz w:val="32"/>
          <w:szCs w:val="32"/>
        </w:rPr>
        <w:t>99</w:t>
      </w:r>
      <w:r w:rsidR="00932743">
        <w:rPr>
          <w:rFonts w:asciiTheme="majorBidi" w:hAnsiTheme="majorBidi"/>
          <w:sz w:val="32"/>
          <w:szCs w:val="32"/>
          <w:cs/>
        </w:rPr>
        <w:t>.</w:t>
      </w:r>
      <w:r w:rsidR="00932743">
        <w:rPr>
          <w:rFonts w:asciiTheme="majorBidi" w:hAnsiTheme="majorBidi" w:cstheme="majorBidi"/>
          <w:sz w:val="32"/>
          <w:szCs w:val="32"/>
        </w:rPr>
        <w:t>50</w:t>
      </w:r>
      <w:r w:rsidR="009F3A73" w:rsidRPr="00F15A82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ซึ่งมีผลต่างจากการซื้อหุ้นสามัญเพิ่มทุนในบริษัทย่อยจากส่วนได้เสียที่ไม่มีอำนาจควบคุม </w:t>
      </w:r>
      <w:r w:rsidR="006303A5" w:rsidRPr="00F15A82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9F3A73" w:rsidRPr="00F15A82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F3A73">
        <w:rPr>
          <w:rFonts w:asciiTheme="majorBidi" w:hAnsiTheme="majorBidi" w:cstheme="majorBidi"/>
          <w:sz w:val="32"/>
          <w:szCs w:val="32"/>
        </w:rPr>
        <w:t xml:space="preserve"> 0</w:t>
      </w:r>
      <w:r w:rsidR="009F3A73">
        <w:rPr>
          <w:rFonts w:asciiTheme="majorBidi" w:hAnsiTheme="majorBidi"/>
          <w:sz w:val="32"/>
          <w:szCs w:val="32"/>
          <w:cs/>
        </w:rPr>
        <w:t>.</w:t>
      </w:r>
      <w:r w:rsidR="009F3A73">
        <w:rPr>
          <w:rFonts w:asciiTheme="majorBidi" w:hAnsiTheme="majorBidi" w:cstheme="majorBidi"/>
          <w:sz w:val="32"/>
          <w:szCs w:val="32"/>
        </w:rPr>
        <w:t xml:space="preserve">13 </w:t>
      </w:r>
      <w:r w:rsidR="009F3A73" w:rsidRPr="00F15A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9E7D5C" w:rsidRPr="008A33C8" w:rsidRDefault="00A1233E" w:rsidP="00A1233E">
      <w:pPr>
        <w:tabs>
          <w:tab w:val="clear" w:pos="907"/>
          <w:tab w:val="left" w:pos="851"/>
          <w:tab w:val="left" w:pos="144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E7D5C" w:rsidRPr="008A33C8">
        <w:rPr>
          <w:rFonts w:ascii="Angsana New" w:hAnsi="Angsana New" w:hint="cs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:rsidR="009E7D5C" w:rsidRPr="008A33C8" w:rsidRDefault="009E7D5C" w:rsidP="006601B8">
      <w:pPr>
        <w:tabs>
          <w:tab w:val="clear" w:pos="227"/>
          <w:tab w:val="clear" w:pos="907"/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A33C8">
        <w:rPr>
          <w:rFonts w:ascii="Angsana New" w:hAnsi="Angsana New" w:hint="cs"/>
          <w:sz w:val="32"/>
          <w:szCs w:val="32"/>
          <w:cs/>
        </w:rPr>
        <w:t xml:space="preserve">งบการเงินรวมได้รวมบริษัทย่อยแห่งหนึ่งคือ </w:t>
      </w:r>
      <w:r w:rsidRPr="008A33C8">
        <w:rPr>
          <w:rFonts w:ascii="Angsana New" w:hAnsi="Angsana New"/>
          <w:sz w:val="32"/>
          <w:szCs w:val="32"/>
          <w:cs/>
        </w:rPr>
        <w:t>บริษัท</w:t>
      </w:r>
      <w:r w:rsidRPr="008A33C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โซลาร์ พีพีเอ็ม</w:t>
      </w:r>
      <w:r w:rsidRPr="008A33C8">
        <w:rPr>
          <w:rFonts w:ascii="Angsana New" w:hAnsi="Angsana New"/>
          <w:sz w:val="32"/>
          <w:szCs w:val="32"/>
        </w:rPr>
        <w:t xml:space="preserve"> </w:t>
      </w:r>
      <w:r w:rsidRPr="008A33C8">
        <w:rPr>
          <w:rFonts w:ascii="Angsana New" w:hAnsi="Angsana New"/>
          <w:sz w:val="32"/>
          <w:szCs w:val="32"/>
          <w:cs/>
        </w:rPr>
        <w:t>จำกัด</w:t>
      </w:r>
      <w:r w:rsidRPr="008A33C8">
        <w:rPr>
          <w:rFonts w:ascii="Angsana New" w:hAnsi="Angsana New" w:hint="cs"/>
          <w:sz w:val="32"/>
          <w:szCs w:val="32"/>
          <w:cs/>
        </w:rPr>
        <w:t xml:space="preserve"> ซึ่งมีส่วนได้เสียที่ไม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8A33C8">
        <w:rPr>
          <w:rFonts w:ascii="Angsana New" w:hAnsi="Angsana New" w:hint="cs"/>
          <w:sz w:val="32"/>
          <w:szCs w:val="32"/>
          <w:cs/>
        </w:rPr>
        <w:t>มีอำนาจควบคุมที่มีสาระสำคัญ</w:t>
      </w:r>
      <w:r w:rsidRPr="008A33C8">
        <w:rPr>
          <w:rFonts w:ascii="Angsana New" w:hAnsi="Angsana New"/>
          <w:sz w:val="32"/>
          <w:szCs w:val="32"/>
        </w:rPr>
        <w:t xml:space="preserve"> </w:t>
      </w:r>
      <w:r w:rsidRPr="008A33C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22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993"/>
      </w:tblGrid>
      <w:tr w:rsidR="009E7D5C" w:rsidRPr="004F35FD" w:rsidTr="004F35FD">
        <w:tc>
          <w:tcPr>
            <w:tcW w:w="2122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อัตราส่วนของความเป็นเจ้าของ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9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พันบาท</w:t>
            </w:r>
          </w:p>
        </w:tc>
      </w:tr>
      <w:tr w:rsidR="009E7D5C" w:rsidRPr="004F35FD" w:rsidTr="004F35FD">
        <w:tc>
          <w:tcPr>
            <w:tcW w:w="2122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ind w:hanging="176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ชื่อ</w:t>
            </w: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และสิทธิในการออกเสียงที่ถือโดยส่วนได้เสียที่ไม่มีอำนาจควบคุม </w:t>
            </w:r>
          </w:p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lang w:eastAsia="x-none"/>
              </w:rPr>
              <w:t>(</w:t>
            </w: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ร้อยละของจำนวนหุ้นจดทะเบียน)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3E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กำไร</w:t>
            </w:r>
            <w:r w:rsidR="004F35FD"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 (</w:t>
            </w: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ขาดทุน</w:t>
            </w:r>
            <w:r w:rsidR="004F35FD"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) </w:t>
            </w: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เบ็ดเสร็จ</w:t>
            </w:r>
          </w:p>
          <w:p w:rsidR="00A1233E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จัดสรรสำหรับส่วนได้เสีย</w:t>
            </w:r>
          </w:p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ที่ไม่มีอำนาจควบคุม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ส่วนได้เสียที่ไม่มีอำนาจควบคุมสะสม</w:t>
            </w:r>
          </w:p>
          <w:p w:rsidR="009E7D5C" w:rsidRPr="004F35FD" w:rsidRDefault="009E7D5C" w:rsidP="00587D13">
            <w:pPr>
              <w:tabs>
                <w:tab w:val="left" w:pos="284"/>
                <w:tab w:val="left" w:pos="851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</w:tr>
      <w:tr w:rsidR="009E7D5C" w:rsidRPr="004F35FD" w:rsidTr="004F35FD">
        <w:tc>
          <w:tcPr>
            <w:tcW w:w="2122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2560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2560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1418"/>
                <w:tab w:val="left" w:pos="2914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2560</w:t>
            </w:r>
          </w:p>
        </w:tc>
      </w:tr>
      <w:tr w:rsidR="009E7D5C" w:rsidRPr="004F35FD" w:rsidTr="004F35FD">
        <w:tc>
          <w:tcPr>
            <w:tcW w:w="2122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-2943"/>
              </w:tabs>
              <w:spacing w:line="280" w:lineRule="exact"/>
              <w:ind w:left="138" w:hanging="138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บริษัท โซลาร์ พีพีเอ็ม จำกัด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40.04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40.04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(14,897)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7,699</w:t>
            </w:r>
          </w:p>
        </w:tc>
        <w:tc>
          <w:tcPr>
            <w:tcW w:w="141" w:type="dxa"/>
            <w:shd w:val="clear" w:color="auto" w:fill="auto"/>
          </w:tcPr>
          <w:p w:rsidR="009E7D5C" w:rsidRPr="00F64CBC" w:rsidRDefault="009E7D5C" w:rsidP="00F64CBC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-57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E7D5C" w:rsidRPr="004F35FD" w:rsidRDefault="009E7D5C" w:rsidP="00F6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7,560</w:t>
            </w:r>
          </w:p>
        </w:tc>
        <w:tc>
          <w:tcPr>
            <w:tcW w:w="141" w:type="dxa"/>
            <w:shd w:val="clear" w:color="auto" w:fill="auto"/>
          </w:tcPr>
          <w:p w:rsidR="009E7D5C" w:rsidRPr="00F64CBC" w:rsidRDefault="009E7D5C" w:rsidP="00F6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3471"/>
              </w:tabs>
              <w:spacing w:line="280" w:lineRule="exact"/>
              <w:ind w:left="-4751" w:right="57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22,457</w:t>
            </w:r>
          </w:p>
        </w:tc>
      </w:tr>
      <w:tr w:rsidR="009E7D5C" w:rsidRPr="004F35FD" w:rsidTr="004F35FD">
        <w:tc>
          <w:tcPr>
            <w:tcW w:w="2122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อื่น ๆ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(5)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(99)</w:t>
            </w:r>
          </w:p>
        </w:tc>
        <w:tc>
          <w:tcPr>
            <w:tcW w:w="141" w:type="dxa"/>
            <w:shd w:val="clear" w:color="auto" w:fill="auto"/>
          </w:tcPr>
          <w:p w:rsidR="009E7D5C" w:rsidRPr="00F64CBC" w:rsidRDefault="009E7D5C" w:rsidP="00587D1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(81)</w:t>
            </w:r>
          </w:p>
        </w:tc>
        <w:tc>
          <w:tcPr>
            <w:tcW w:w="141" w:type="dxa"/>
            <w:shd w:val="clear" w:color="auto" w:fill="auto"/>
          </w:tcPr>
          <w:p w:rsidR="009E7D5C" w:rsidRPr="00F64CBC" w:rsidRDefault="009E7D5C" w:rsidP="00F64C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F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49</w:t>
            </w:r>
          </w:p>
        </w:tc>
      </w:tr>
      <w:tr w:rsidR="009E7D5C" w:rsidRPr="004F35FD" w:rsidTr="00F64CBC">
        <w:trPr>
          <w:trHeight w:val="51"/>
        </w:trPr>
        <w:tc>
          <w:tcPr>
            <w:tcW w:w="2122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ab/>
            </w: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ab/>
            </w: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851"/>
                <w:tab w:val="left" w:pos="1418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val="th-TH"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(14,902)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587D1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7,600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F64CBC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7,479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F64CB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E7D5C" w:rsidRPr="004F35FD" w:rsidRDefault="009E7D5C" w:rsidP="00F6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22,506</w:t>
            </w:r>
          </w:p>
        </w:tc>
      </w:tr>
    </w:tbl>
    <w:p w:rsidR="009E7D5C" w:rsidRPr="008A33C8" w:rsidRDefault="009E7D5C" w:rsidP="008371B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Cordia New" w:hAnsi="Angsana New"/>
          <w:spacing w:val="-2"/>
          <w:sz w:val="32"/>
          <w:szCs w:val="32"/>
          <w:lang w:eastAsia="x-none"/>
        </w:rPr>
      </w:pPr>
      <w:r w:rsidRPr="008A33C8">
        <w:rPr>
          <w:rFonts w:ascii="Angsana New" w:eastAsia="Cordia New" w:hAnsi="Angsana New"/>
          <w:spacing w:val="-2"/>
          <w:sz w:val="32"/>
          <w:szCs w:val="32"/>
          <w:lang w:eastAsia="x-none"/>
        </w:rPr>
        <w:tab/>
      </w:r>
      <w:r w:rsidRPr="008A33C8">
        <w:rPr>
          <w:rFonts w:ascii="Angsana New" w:eastAsia="Cordia New" w:hAnsi="Angsana New"/>
          <w:spacing w:val="-2"/>
          <w:sz w:val="32"/>
          <w:szCs w:val="32"/>
          <w:lang w:eastAsia="x-none"/>
        </w:rPr>
        <w:tab/>
      </w:r>
    </w:p>
    <w:p w:rsidR="009E7D5C" w:rsidRPr="008A33C8" w:rsidRDefault="009E7D5C" w:rsidP="008371BD">
      <w:pPr>
        <w:tabs>
          <w:tab w:val="clear" w:pos="227"/>
          <w:tab w:val="left" w:pos="1134"/>
          <w:tab w:val="left" w:pos="9072"/>
        </w:tabs>
        <w:spacing w:line="380" w:lineRule="exact"/>
        <w:ind w:left="1418"/>
        <w:jc w:val="thaiDistribute"/>
        <w:rPr>
          <w:rFonts w:ascii="Angsana New" w:hAnsi="Angsana New"/>
          <w:sz w:val="32"/>
          <w:szCs w:val="32"/>
        </w:rPr>
      </w:pPr>
      <w:r w:rsidRPr="008A33C8">
        <w:rPr>
          <w:rFonts w:ascii="Angsana New" w:hAnsi="Angsana New" w:hint="cs"/>
          <w:sz w:val="32"/>
          <w:szCs w:val="32"/>
          <w:cs/>
        </w:rPr>
        <w:t>ข้อมูลทางการเงินของ</w:t>
      </w:r>
      <w:r w:rsidRPr="008A33C8">
        <w:rPr>
          <w:rFonts w:ascii="Angsana New" w:hAnsi="Angsana New"/>
          <w:sz w:val="32"/>
          <w:szCs w:val="32"/>
          <w:cs/>
        </w:rPr>
        <w:t>บริษัท โซลาร์ พีพีเอ็ม จำกัด</w:t>
      </w:r>
      <w:r w:rsidRPr="008A33C8">
        <w:rPr>
          <w:rFonts w:ascii="Angsana New" w:hAnsi="Angsana New" w:hint="cs"/>
          <w:sz w:val="32"/>
          <w:szCs w:val="32"/>
          <w:cs/>
        </w:rPr>
        <w:t xml:space="preserve"> ก่อนตัดรายการระหว่างกัน มีดังนี้</w:t>
      </w:r>
    </w:p>
    <w:tbl>
      <w:tblPr>
        <w:tblW w:w="7796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587"/>
        <w:gridCol w:w="86"/>
        <w:gridCol w:w="1587"/>
      </w:tblGrid>
      <w:tr w:rsidR="009E7D5C" w:rsidRPr="002E139C" w:rsidTr="00FF7321">
        <w:trPr>
          <w:trHeight w:val="225"/>
        </w:trPr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3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9E7D5C" w:rsidRPr="002E139C" w:rsidRDefault="009E7D5C" w:rsidP="008371BD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E7D5C" w:rsidRPr="002E139C" w:rsidTr="00FF7321">
        <w:trPr>
          <w:trHeight w:val="225"/>
        </w:trPr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3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:rsidR="009E7D5C" w:rsidRPr="002E139C" w:rsidRDefault="009E7D5C" w:rsidP="008371BD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2E139C">
              <w:rPr>
                <w:rFonts w:asciiTheme="majorBidi" w:hAnsiTheme="majorBidi" w:cstheme="majorBidi"/>
                <w:sz w:val="32"/>
                <w:szCs w:val="32"/>
                <w:lang w:val="th-TH"/>
              </w:rPr>
              <w:t>6</w:t>
            </w:r>
            <w:r w:rsidRPr="002E139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9E7D5C" w:rsidRPr="002E139C" w:rsidRDefault="009E7D5C" w:rsidP="008371BD">
            <w:pPr>
              <w:keepNext/>
              <w:tabs>
                <w:tab w:val="left" w:pos="567"/>
                <w:tab w:val="left" w:pos="1134"/>
              </w:tabs>
              <w:spacing w:line="380" w:lineRule="exact"/>
              <w:ind w:left="-52" w:firstLine="18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:rsidR="009E7D5C" w:rsidRPr="002E139C" w:rsidRDefault="009E7D5C" w:rsidP="008371BD">
            <w:pPr>
              <w:keepNext/>
              <w:tabs>
                <w:tab w:val="left" w:pos="567"/>
                <w:tab w:val="left" w:pos="1134"/>
              </w:tabs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9E7D5C" w:rsidRPr="002E139C" w:rsidTr="00FF7321">
        <w:trPr>
          <w:trHeight w:val="225"/>
        </w:trPr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87,986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108,643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69,135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79,241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3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" w:type="dxa"/>
          </w:tcPr>
          <w:p w:rsidR="009E7D5C" w:rsidRPr="002E139C" w:rsidRDefault="009E7D5C" w:rsidP="008371BD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119,410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100,488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18,826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31,307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7D5C" w:rsidRPr="002E139C" w:rsidTr="00FF7321">
        <w:trPr>
          <w:trHeight w:val="225"/>
        </w:trPr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124,772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194,152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2E139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ขาดทุน) สำหรับปี</w:t>
            </w:r>
          </w:p>
        </w:tc>
        <w:tc>
          <w:tcPr>
            <w:tcW w:w="1587" w:type="dxa"/>
            <w:tcBorders>
              <w:bottom w:val="nil"/>
            </w:tcBorders>
            <w:vAlign w:val="bottom"/>
          </w:tcPr>
          <w:p w:rsidR="009E7D5C" w:rsidRPr="002E139C" w:rsidRDefault="00FF7321" w:rsidP="008371B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39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(37,229)</w:t>
            </w:r>
          </w:p>
        </w:tc>
        <w:tc>
          <w:tcPr>
            <w:tcW w:w="86" w:type="dxa"/>
          </w:tcPr>
          <w:p w:rsidR="009E7D5C" w:rsidRPr="002E139C" w:rsidRDefault="009E7D5C" w:rsidP="008371BD">
            <w:pPr>
              <w:spacing w:line="380" w:lineRule="exact"/>
              <w:ind w:right="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nil"/>
            </w:tcBorders>
            <w:vAlign w:val="bottom"/>
          </w:tcPr>
          <w:p w:rsidR="009E7D5C" w:rsidRPr="002E139C" w:rsidRDefault="00FF7321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18,116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587" w:type="dxa"/>
            <w:vAlign w:val="bottom"/>
          </w:tcPr>
          <w:p w:rsidR="009E7D5C" w:rsidRPr="002E139C" w:rsidRDefault="00FF7321" w:rsidP="008371B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39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(37,205)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9E7D5C" w:rsidRPr="002E139C" w:rsidRDefault="00FF7321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18,116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" w:type="dxa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  <w:tab w:val="left" w:pos="3471"/>
              </w:tabs>
              <w:spacing w:line="380" w:lineRule="exact"/>
              <w:ind w:left="-4751" w:right="28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:rsidR="009E7D5C" w:rsidRPr="002E139C" w:rsidRDefault="009E7D5C" w:rsidP="008371B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39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(29,176)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36,117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เงินสดสุทธิใช้ไปในจากกิจกรรมลงทุน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:rsidR="009E7D5C" w:rsidRPr="002E139C" w:rsidRDefault="009E7D5C" w:rsidP="008371B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39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(1,253)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9E7D5C" w:rsidRPr="002E139C" w:rsidRDefault="009E7D5C" w:rsidP="008371B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39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(25,995)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19,177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</w:rPr>
              <w:t>12,562</w:t>
            </w:r>
          </w:p>
        </w:tc>
      </w:tr>
      <w:tr w:rsidR="009E7D5C" w:rsidRPr="002E139C" w:rsidTr="00FF7321">
        <w:tc>
          <w:tcPr>
            <w:tcW w:w="4536" w:type="dxa"/>
            <w:noWrap/>
            <w:tcMar>
              <w:left w:w="108" w:type="dxa"/>
              <w:right w:w="108" w:type="dxa"/>
            </w:tcMar>
          </w:tcPr>
          <w:p w:rsidR="009E7D5C" w:rsidRPr="002E139C" w:rsidRDefault="009E7D5C" w:rsidP="008371BD">
            <w:pPr>
              <w:tabs>
                <w:tab w:val="left" w:pos="360"/>
                <w:tab w:val="left" w:pos="426"/>
                <w:tab w:val="left" w:pos="993"/>
              </w:tabs>
              <w:spacing w:line="380" w:lineRule="exact"/>
              <w:ind w:left="-23" w:hanging="8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เงินสดเพิ่มขึ้น </w:t>
            </w:r>
            <w:r w:rsidRPr="002E139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139C">
              <w:rPr>
                <w:rFonts w:asciiTheme="majorBidi" w:hAnsiTheme="majorBidi" w:cstheme="majorBidi"/>
                <w:sz w:val="32"/>
                <w:szCs w:val="32"/>
                <w:cs/>
              </w:rPr>
              <w:t>ลดลง)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:rsidR="009E7D5C" w:rsidRPr="002E139C" w:rsidRDefault="009E7D5C" w:rsidP="008371B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39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(11,252)</w:t>
            </w:r>
          </w:p>
        </w:tc>
        <w:tc>
          <w:tcPr>
            <w:tcW w:w="86" w:type="dxa"/>
            <w:vAlign w:val="bottom"/>
          </w:tcPr>
          <w:p w:rsidR="009E7D5C" w:rsidRPr="002E139C" w:rsidRDefault="009E7D5C" w:rsidP="008371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:rsidR="009E7D5C" w:rsidRPr="002E139C" w:rsidRDefault="009E7D5C" w:rsidP="008371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39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22,684</w:t>
            </w:r>
          </w:p>
        </w:tc>
      </w:tr>
    </w:tbl>
    <w:p w:rsidR="00587D13" w:rsidRDefault="00587D13" w:rsidP="00837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31322F" w:rsidRDefault="0031322F" w:rsidP="00837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CE21F0" w:rsidRPr="00674D84" w:rsidRDefault="00D82471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E21F0" w:rsidRPr="00674D84">
        <w:rPr>
          <w:rFonts w:asciiTheme="majorBidi" w:hAnsiTheme="majorBidi"/>
          <w:b/>
          <w:bCs/>
          <w:sz w:val="32"/>
          <w:szCs w:val="32"/>
          <w:cs/>
        </w:rPr>
        <w:t>.</w:t>
      </w:r>
      <w:r w:rsidR="000051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1F0" w:rsidRPr="00F15A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CE21F0" w:rsidRDefault="00CE21F0" w:rsidP="0016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74D84">
        <w:rPr>
          <w:rFonts w:asciiTheme="majorBidi" w:hAnsiTheme="majorBidi" w:cstheme="majorBidi"/>
          <w:sz w:val="32"/>
          <w:szCs w:val="32"/>
        </w:rPr>
        <w:tab/>
      </w:r>
      <w:r w:rsidR="006177CA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E837F4" w:rsidRPr="00143E8F" w:rsidTr="002A643F">
        <w:trPr>
          <w:trHeight w:val="74"/>
        </w:trPr>
        <w:tc>
          <w:tcPr>
            <w:tcW w:w="2707" w:type="dxa"/>
            <w:noWrap/>
          </w:tcPr>
          <w:p w:rsidR="00E837F4" w:rsidRPr="00143E8F" w:rsidRDefault="00E837F4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bookmarkStart w:id="2" w:name="_Hlk556755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E837F4" w:rsidRPr="00143E8F" w:rsidRDefault="00342C06" w:rsidP="0070081B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="00E837F4" w:rsidRPr="00F15A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837F4" w:rsidRPr="00143E8F" w:rsidTr="002A643F">
        <w:trPr>
          <w:trHeight w:val="74"/>
        </w:trPr>
        <w:tc>
          <w:tcPr>
            <w:tcW w:w="2707" w:type="dxa"/>
            <w:noWrap/>
          </w:tcPr>
          <w:p w:rsidR="00E837F4" w:rsidRPr="00143E8F" w:rsidRDefault="00E837F4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E837F4" w:rsidRPr="00F15A82" w:rsidRDefault="00E837F4" w:rsidP="0070081B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427E4B">
              <w:rPr>
                <w:rFonts w:ascii="Angsana New" w:hAnsi="Angsana New"/>
                <w:szCs w:val="24"/>
              </w:rPr>
              <w:t>/</w:t>
            </w:r>
            <w:r w:rsidRPr="00F15A82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E837F4" w:rsidRPr="00143E8F" w:rsidTr="002A643F">
        <w:tc>
          <w:tcPr>
            <w:tcW w:w="2707" w:type="dxa"/>
            <w:noWrap/>
          </w:tcPr>
          <w:p w:rsidR="00E837F4" w:rsidRPr="00143E8F" w:rsidRDefault="00E837F4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E837F4" w:rsidRPr="00E837F4" w:rsidRDefault="00E837F4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E837F4" w:rsidRPr="00E837F4" w:rsidRDefault="00E837F4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E837F4" w:rsidRPr="00E837F4" w:rsidRDefault="00E837F4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E837F4" w:rsidRPr="00E837F4" w:rsidRDefault="00E837F4" w:rsidP="0070081B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E837F4" w:rsidRPr="00F15A82" w:rsidRDefault="00E837F4" w:rsidP="0070081B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837F4" w:rsidRPr="00143E8F" w:rsidTr="002A643F">
        <w:tc>
          <w:tcPr>
            <w:tcW w:w="2707" w:type="dxa"/>
            <w:noWrap/>
          </w:tcPr>
          <w:p w:rsidR="00E837F4" w:rsidRPr="00143E8F" w:rsidRDefault="00E837F4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E837F4" w:rsidRPr="00F15A82" w:rsidRDefault="00E837F4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E837F4" w:rsidRPr="00E837F4" w:rsidRDefault="00E837F4" w:rsidP="0070081B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E837F4" w:rsidRPr="00E837F4" w:rsidRDefault="00E837F4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E837F4" w:rsidRPr="00E837F4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E837F4" w:rsidRPr="00E837F4" w:rsidRDefault="00E837F4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E837F4" w:rsidRPr="00E837F4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E837F4" w:rsidRPr="00E837F4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E837F4" w:rsidRPr="00E837F4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E837F4" w:rsidRPr="00F15A82" w:rsidRDefault="00E837F4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837F4" w:rsidRPr="00143E8F" w:rsidTr="002A643F">
        <w:tc>
          <w:tcPr>
            <w:tcW w:w="2707" w:type="dxa"/>
            <w:noWrap/>
          </w:tcPr>
          <w:p w:rsidR="00E837F4" w:rsidRPr="00143E8F" w:rsidRDefault="00E837F4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E837F4" w:rsidRPr="00E837F4" w:rsidRDefault="00E837F4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E837F4" w:rsidRPr="00E837F4" w:rsidRDefault="00E837F4" w:rsidP="0070081B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E837F4" w:rsidRPr="00F15A82" w:rsidRDefault="00E837F4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E837F4" w:rsidRPr="00E837F4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E837F4" w:rsidRPr="00E837F4" w:rsidRDefault="00E837F4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E837F4" w:rsidRPr="00F15A82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E837F4" w:rsidRPr="00E837F4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37F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E837F4" w:rsidRPr="00E837F4" w:rsidRDefault="00E837F4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E837F4" w:rsidRPr="00E837F4" w:rsidRDefault="00E837F4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</w:tr>
      <w:tr w:rsidR="00E837F4" w:rsidRPr="00143E8F" w:rsidTr="002A643F">
        <w:tc>
          <w:tcPr>
            <w:tcW w:w="2707" w:type="dxa"/>
            <w:noWrap/>
          </w:tcPr>
          <w:p w:rsidR="00E837F4" w:rsidRPr="00F15A82" w:rsidRDefault="00E837F4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E837F4" w:rsidRPr="00B22B6A" w:rsidRDefault="00E837F4" w:rsidP="0070081B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E837F4" w:rsidRPr="00B22B6A" w:rsidRDefault="00E837F4" w:rsidP="0070081B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E837F4" w:rsidRPr="00B22B6A" w:rsidRDefault="00E837F4" w:rsidP="0070081B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E837F4" w:rsidRPr="00B22B6A" w:rsidRDefault="00E837F4" w:rsidP="0070081B">
            <w:pPr>
              <w:spacing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E837F4" w:rsidRPr="00B22B6A" w:rsidRDefault="00E837F4" w:rsidP="0070081B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E837F4" w:rsidRPr="00B22B6A" w:rsidRDefault="00E837F4" w:rsidP="0070081B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E837F4" w:rsidRPr="00B22B6A" w:rsidRDefault="00E837F4" w:rsidP="0070081B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E837F4" w:rsidRPr="00F15A82" w:rsidRDefault="00E837F4" w:rsidP="0070081B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E837F4" w:rsidRPr="00B22B6A" w:rsidRDefault="00E837F4" w:rsidP="0070081B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2C06" w:rsidRPr="00143E8F" w:rsidTr="002A643F"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สิทธิการเช่า</w:t>
            </w:r>
            <w:r w:rsidRPr="00F15A8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59,014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342C06" w:rsidRPr="00F15A82" w:rsidRDefault="00342C06" w:rsidP="0070081B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59,014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34,416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463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342C06" w:rsidRPr="00F15A82" w:rsidRDefault="00342C06" w:rsidP="0070081B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34,879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157,621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523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342C06" w:rsidRPr="00F15A82" w:rsidRDefault="00342C06" w:rsidP="0070081B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158,144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33,164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2,379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F15A82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35,543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1,750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69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342C06" w:rsidRPr="00F15A82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1,819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ระบบ</w:t>
            </w:r>
            <w:r w:rsidRPr="00F15A82">
              <w:rPr>
                <w:rFonts w:ascii="Angsana New" w:hAnsi="Angsana New" w:hint="cs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8,754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110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F15A82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8,864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304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16,055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342C06" w:rsidRPr="00F15A82" w:rsidRDefault="00342C06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16,359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295,023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19,599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314,622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A7969" w:rsidRPr="00143E8F" w:rsidTr="002A643F">
        <w:tc>
          <w:tcPr>
            <w:tcW w:w="2707" w:type="dxa"/>
            <w:noWrap/>
          </w:tcPr>
          <w:p w:rsidR="00DA7969" w:rsidRPr="00F15A82" w:rsidRDefault="00DA7969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43E8F">
              <w:rPr>
                <w:rFonts w:ascii="Angsana New" w:hAnsi="Angsana New"/>
                <w:cs/>
              </w:rPr>
              <w:t xml:space="preserve"> </w:t>
            </w:r>
            <w:r w:rsidRPr="00F15A82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A7969" w:rsidRPr="00B22B6A" w:rsidRDefault="00DA7969" w:rsidP="0070081B">
            <w:pPr>
              <w:tabs>
                <w:tab w:val="left" w:pos="649"/>
              </w:tabs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DA7969" w:rsidRPr="00B22B6A" w:rsidRDefault="00DA7969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DA7969" w:rsidRPr="00F15A82" w:rsidRDefault="00DA7969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A7969" w:rsidRPr="00B22B6A" w:rsidRDefault="00DA7969" w:rsidP="0070081B">
            <w:pPr>
              <w:tabs>
                <w:tab w:val="left" w:pos="649"/>
              </w:tabs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2C06" w:rsidRPr="00143E8F" w:rsidTr="002A643F"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สิทธิการเช่า</w:t>
            </w:r>
            <w:r w:rsidRPr="00F15A8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17,559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979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18,538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5,430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1,140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6,570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19,431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3,240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22,671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10,787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2,629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13,416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767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174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941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ระบบ</w:t>
            </w:r>
            <w:r w:rsidRPr="00F15A82">
              <w:rPr>
                <w:rFonts w:ascii="Angsana New" w:hAnsi="Angsana New" w:hint="cs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1,232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239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1,471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143E8F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55,206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8,401 </w:t>
            </w: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42C06">
              <w:rPr>
                <w:rFonts w:ascii="Angsana New" w:hAnsi="Angsana New"/>
                <w:sz w:val="24"/>
                <w:szCs w:val="24"/>
              </w:rPr>
              <w:t>63,607</w:t>
            </w:r>
            <w:r w:rsidRPr="00342C0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342C06" w:rsidRPr="006D28DD" w:rsidTr="002A643F">
        <w:trPr>
          <w:trHeight w:val="59"/>
        </w:trPr>
        <w:tc>
          <w:tcPr>
            <w:tcW w:w="2707" w:type="dxa"/>
            <w:noWrap/>
          </w:tcPr>
          <w:p w:rsidR="00342C06" w:rsidRPr="00F15A82" w:rsidRDefault="00342C06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อสังหาริมทรัพย์</w:t>
            </w:r>
            <w:r w:rsidRPr="00F15A82">
              <w:rPr>
                <w:rFonts w:ascii="Angsana New" w:hAnsi="Angsana New" w:hint="cs"/>
                <w:szCs w:val="24"/>
                <w:cs/>
              </w:rPr>
              <w:t>เพื่อการลงทุน</w:t>
            </w:r>
            <w:r w:rsidRPr="00F15A82">
              <w:rPr>
                <w:rFonts w:ascii="Angsana New" w:hAnsi="Angsana New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342C06" w:rsidRPr="00342C06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239,817 </w:t>
            </w:r>
          </w:p>
        </w:tc>
        <w:tc>
          <w:tcPr>
            <w:tcW w:w="143" w:type="dxa"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:rsidR="00342C06" w:rsidRPr="00B22B6A" w:rsidRDefault="00342C06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342C06" w:rsidRPr="00B22B6A" w:rsidRDefault="00342C06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342C06" w:rsidRPr="00F15A82" w:rsidRDefault="00342C06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342C06" w:rsidRPr="00B22B6A" w:rsidRDefault="00342C06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AC7BBD" w:rsidRDefault="00AC7BBD"/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DA7969" w:rsidRPr="00143E8F" w:rsidTr="002A643F">
        <w:trPr>
          <w:trHeight w:val="74"/>
        </w:trPr>
        <w:tc>
          <w:tcPr>
            <w:tcW w:w="2707" w:type="dxa"/>
            <w:noWrap/>
          </w:tcPr>
          <w:p w:rsidR="00DA7969" w:rsidRPr="00143E8F" w:rsidRDefault="00DA7969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DA7969" w:rsidRPr="00143E8F" w:rsidRDefault="00F32689" w:rsidP="0070081B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Pr="00F15A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DA7969" w:rsidRPr="00143E8F" w:rsidTr="002A643F">
        <w:trPr>
          <w:trHeight w:val="74"/>
        </w:trPr>
        <w:tc>
          <w:tcPr>
            <w:tcW w:w="2707" w:type="dxa"/>
            <w:noWrap/>
          </w:tcPr>
          <w:p w:rsidR="00DA7969" w:rsidRPr="00143E8F" w:rsidRDefault="00DA7969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DA7969" w:rsidRPr="00F15A82" w:rsidRDefault="00DA7969" w:rsidP="0070081B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427E4B">
              <w:rPr>
                <w:rFonts w:ascii="Angsana New" w:hAnsi="Angsana New"/>
                <w:szCs w:val="24"/>
              </w:rPr>
              <w:t>/</w:t>
            </w:r>
            <w:r w:rsidRPr="00F15A82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A7969" w:rsidRPr="00143E8F" w:rsidTr="002A643F">
        <w:tc>
          <w:tcPr>
            <w:tcW w:w="2707" w:type="dxa"/>
            <w:noWrap/>
          </w:tcPr>
          <w:p w:rsidR="00DA7969" w:rsidRPr="00143E8F" w:rsidRDefault="00DA7969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DA7969" w:rsidRPr="00E837F4" w:rsidRDefault="00DA7969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DA7969" w:rsidRPr="00E837F4" w:rsidRDefault="00DA7969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DA7969" w:rsidRPr="00E837F4" w:rsidRDefault="00DA7969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DA7969" w:rsidRPr="00E837F4" w:rsidRDefault="00DA7969" w:rsidP="0070081B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DA7969" w:rsidRPr="00F15A82" w:rsidRDefault="00DA7969" w:rsidP="0070081B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A7969" w:rsidRPr="00143E8F" w:rsidTr="002A643F">
        <w:tc>
          <w:tcPr>
            <w:tcW w:w="2707" w:type="dxa"/>
            <w:noWrap/>
          </w:tcPr>
          <w:p w:rsidR="00DA7969" w:rsidRPr="00143E8F" w:rsidRDefault="00DA7969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DA7969" w:rsidRPr="00F15A82" w:rsidRDefault="00DA7969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DA7969" w:rsidRPr="00E837F4" w:rsidRDefault="00DA7969" w:rsidP="0070081B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DA7969" w:rsidRPr="00E837F4" w:rsidRDefault="00DA7969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DA7969" w:rsidRPr="00E837F4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DA7969" w:rsidRPr="00E837F4" w:rsidRDefault="00DA7969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DA7969" w:rsidRPr="00E837F4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DA7969" w:rsidRPr="00E837F4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DA7969" w:rsidRPr="00E837F4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DA7969" w:rsidRPr="00F15A82" w:rsidRDefault="00DA7969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A7969" w:rsidRPr="00143E8F" w:rsidTr="002A643F">
        <w:tc>
          <w:tcPr>
            <w:tcW w:w="2707" w:type="dxa"/>
            <w:noWrap/>
          </w:tcPr>
          <w:p w:rsidR="00DA7969" w:rsidRPr="00143E8F" w:rsidRDefault="00DA7969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DA7969" w:rsidRPr="00E837F4" w:rsidRDefault="00DA7969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3" w:type="dxa"/>
          </w:tcPr>
          <w:p w:rsidR="00DA7969" w:rsidRPr="00E837F4" w:rsidRDefault="00DA7969" w:rsidP="0070081B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DA7969" w:rsidRPr="00F15A82" w:rsidRDefault="00DA7969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DA7969" w:rsidRPr="00E837F4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DA7969" w:rsidRPr="00E837F4" w:rsidRDefault="00DA7969" w:rsidP="0070081B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DA7969" w:rsidRPr="00F15A82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DA7969" w:rsidRPr="00E837F4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37F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DA7969" w:rsidRPr="00E837F4" w:rsidRDefault="00DA7969" w:rsidP="0070081B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DA7969" w:rsidRPr="00E837F4" w:rsidRDefault="00DA7969" w:rsidP="0070081B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DA7969" w:rsidRPr="00143E8F" w:rsidTr="002A643F">
        <w:tc>
          <w:tcPr>
            <w:tcW w:w="2707" w:type="dxa"/>
            <w:noWrap/>
          </w:tcPr>
          <w:p w:rsidR="00DA7969" w:rsidRPr="00F15A82" w:rsidRDefault="00DA7969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DA7969" w:rsidRPr="00B22B6A" w:rsidRDefault="00DA7969" w:rsidP="0070081B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DA7969" w:rsidRPr="00B22B6A" w:rsidRDefault="00DA7969" w:rsidP="0070081B">
            <w:pPr>
              <w:spacing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DA7969" w:rsidRPr="00B22B6A" w:rsidRDefault="00DA7969" w:rsidP="0070081B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DA7969" w:rsidRPr="00B22B6A" w:rsidRDefault="00DA7969" w:rsidP="0070081B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DA7969" w:rsidRPr="00B22B6A" w:rsidRDefault="00DA7969" w:rsidP="0070081B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DA7969" w:rsidRPr="00F15A82" w:rsidRDefault="00DA7969" w:rsidP="0070081B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DA7969" w:rsidRPr="00B22B6A" w:rsidRDefault="00DA7969" w:rsidP="0070081B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03AA" w:rsidRPr="00143E8F" w:rsidTr="002A643F"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สิทธิการเช่า</w:t>
            </w:r>
            <w:r w:rsidRPr="00F15A8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59,014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E303AA" w:rsidRPr="00F15A82" w:rsidRDefault="00E303AA" w:rsidP="0070081B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59,014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29,592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793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E303AA" w:rsidRPr="00F15A82" w:rsidRDefault="00E303AA" w:rsidP="0070081B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4,031 </w:t>
            </w:r>
          </w:p>
        </w:tc>
        <w:tc>
          <w:tcPr>
            <w:tcW w:w="141" w:type="dxa"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34,416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153,267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E303AA" w:rsidRPr="00F15A82" w:rsidRDefault="00E303AA" w:rsidP="0070081B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4,354 </w:t>
            </w:r>
          </w:p>
        </w:tc>
        <w:tc>
          <w:tcPr>
            <w:tcW w:w="141" w:type="dxa"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157,621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26,848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3,612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F15A82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2,704 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33,164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1,512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E303AA" w:rsidRPr="00F15A82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238 </w:t>
            </w:r>
          </w:p>
        </w:tc>
        <w:tc>
          <w:tcPr>
            <w:tcW w:w="141" w:type="dxa"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1,750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ระบบ</w:t>
            </w:r>
            <w:r w:rsidRPr="00F15A82">
              <w:rPr>
                <w:rFonts w:ascii="Angsana New" w:hAnsi="Angsana New" w:hint="cs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7,285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366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F15A82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1,103 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8,754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1,754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10,980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E303AA" w:rsidRPr="00F15A82" w:rsidRDefault="00E303AA" w:rsidP="0070081B">
            <w:pPr>
              <w:spacing w:line="2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50130">
              <w:rPr>
                <w:rFonts w:ascii="Angsana New" w:hAnsi="Angsana New"/>
                <w:sz w:val="24"/>
                <w:szCs w:val="24"/>
              </w:rPr>
              <w:t>12,430</w:t>
            </w:r>
            <w:r w:rsidRPr="00E5013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304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279,272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15,751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B22B6A" w:rsidRDefault="00E303AA" w:rsidP="0070081B">
            <w:pPr>
              <w:pStyle w:val="BodyTextIndent"/>
              <w:tabs>
                <w:tab w:val="left" w:pos="649"/>
              </w:tabs>
              <w:spacing w:after="0" w:line="260" w:lineRule="exact"/>
              <w:ind w:left="-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295,023 </w:t>
            </w:r>
          </w:p>
        </w:tc>
      </w:tr>
      <w:tr w:rsidR="00E303AA" w:rsidRPr="00143E8F" w:rsidTr="002A643F"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43E8F">
              <w:rPr>
                <w:rFonts w:ascii="Angsana New" w:hAnsi="Angsana New"/>
                <w:cs/>
              </w:rPr>
              <w:t xml:space="preserve"> </w:t>
            </w:r>
            <w:r w:rsidRPr="00F15A82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B22B6A" w:rsidRDefault="00E303AA" w:rsidP="0070081B">
            <w:pPr>
              <w:pStyle w:val="Header"/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tabs>
                <w:tab w:val="left" w:pos="649"/>
              </w:tabs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03AA" w:rsidRPr="00143E8F" w:rsidTr="002A643F"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สิทธิการเช่า</w:t>
            </w:r>
            <w:r w:rsidRPr="00F15A8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15,601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1,958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17,559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3,495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1,935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5,430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13,051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6,380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19,431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6,421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4,366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10,787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451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316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767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ระบบ</w:t>
            </w:r>
            <w:r w:rsidRPr="00F15A82">
              <w:rPr>
                <w:rFonts w:ascii="Angsana New" w:hAnsi="Angsana New" w:hint="cs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809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423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1,232 </w:t>
            </w:r>
          </w:p>
        </w:tc>
      </w:tr>
      <w:tr w:rsidR="00E303AA" w:rsidRPr="00143E8F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39,82</w:t>
            </w:r>
            <w:r w:rsidR="00F512C1">
              <w:rPr>
                <w:rFonts w:ascii="Angsana New" w:hAnsi="Angsana New"/>
                <w:sz w:val="24"/>
                <w:szCs w:val="24"/>
              </w:rPr>
              <w:t>8</w:t>
            </w:r>
            <w:r w:rsidRPr="00E5013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15,378 </w:t>
            </w: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B22B6A" w:rsidRDefault="00E303AA" w:rsidP="0070081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60" w:lineRule="exact"/>
              <w:ind w:left="-318"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55,206 </w:t>
            </w:r>
          </w:p>
        </w:tc>
      </w:tr>
      <w:tr w:rsidR="00E303AA" w:rsidRPr="006D28DD" w:rsidTr="002A643F">
        <w:trPr>
          <w:trHeight w:val="59"/>
        </w:trPr>
        <w:tc>
          <w:tcPr>
            <w:tcW w:w="2707" w:type="dxa"/>
            <w:noWrap/>
          </w:tcPr>
          <w:p w:rsidR="00E303AA" w:rsidRPr="00F15A82" w:rsidRDefault="00E303AA" w:rsidP="0070081B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E303AA" w:rsidRPr="00E50130" w:rsidRDefault="00E303AA" w:rsidP="0070081B">
            <w:pPr>
              <w:pStyle w:val="BodyTextIndent"/>
              <w:spacing w:after="0" w:line="260" w:lineRule="exact"/>
              <w:ind w:left="-3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130">
              <w:rPr>
                <w:rFonts w:ascii="Angsana New" w:hAnsi="Angsana New"/>
                <w:sz w:val="24"/>
                <w:szCs w:val="24"/>
              </w:rPr>
              <w:t xml:space="preserve"> 239,444 </w:t>
            </w:r>
          </w:p>
        </w:tc>
        <w:tc>
          <w:tcPr>
            <w:tcW w:w="143" w:type="dxa"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E303AA" w:rsidRPr="00B22B6A" w:rsidRDefault="00E303AA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E303AA" w:rsidRPr="00B22B6A" w:rsidRDefault="00E303AA" w:rsidP="0070081B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E303AA" w:rsidRPr="00F15A82" w:rsidRDefault="00E303AA" w:rsidP="0070081B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E303AA" w:rsidRPr="00342C06" w:rsidRDefault="00E303AA" w:rsidP="0070081B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239,817 </w:t>
            </w:r>
          </w:p>
        </w:tc>
      </w:tr>
    </w:tbl>
    <w:bookmarkEnd w:id="2"/>
    <w:p w:rsidR="001605A2" w:rsidRDefault="00C0447D" w:rsidP="00E9137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 w:rsidR="001605A2" w:rsidRPr="00F15A82">
        <w:rPr>
          <w:rFonts w:asciiTheme="majorBidi" w:hAnsiTheme="majorBidi" w:cstheme="majorBidi"/>
          <w:sz w:val="32"/>
          <w:szCs w:val="32"/>
          <w:cs/>
        </w:rPr>
        <w:t>บริษัทได้เปลี่ยนแปลงการดำเนินธุรกิจ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ในส่วนงาน</w:t>
      </w:r>
      <w:r w:rsidR="001605A2" w:rsidRPr="00F15A82">
        <w:rPr>
          <w:rFonts w:asciiTheme="majorBidi" w:hAnsiTheme="majorBidi" w:cstheme="majorBidi"/>
          <w:sz w:val="32"/>
          <w:szCs w:val="32"/>
          <w:cs/>
        </w:rPr>
        <w:t xml:space="preserve">โครงการเดอะศาลายา </w:t>
      </w:r>
      <w:r w:rsidRPr="00F15A82">
        <w:rPr>
          <w:rFonts w:asciiTheme="majorBidi" w:hAnsiTheme="majorBidi" w:cstheme="majorBidi"/>
          <w:sz w:val="32"/>
          <w:szCs w:val="32"/>
          <w:cs/>
        </w:rPr>
        <w:br/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(คอมมูนิตี้ มอลล์) </w:t>
      </w:r>
      <w:r w:rsidR="001605A2" w:rsidRPr="00F15A82">
        <w:rPr>
          <w:rFonts w:asciiTheme="majorBidi" w:hAnsiTheme="majorBidi" w:cstheme="majorBidi"/>
          <w:spacing w:val="-6"/>
          <w:sz w:val="32"/>
          <w:szCs w:val="32"/>
          <w:cs/>
        </w:rPr>
        <w:t>จาก</w:t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เดิม</w:t>
      </w:r>
      <w:r w:rsidR="001605A2" w:rsidRPr="00F15A82">
        <w:rPr>
          <w:rFonts w:asciiTheme="majorBidi" w:hAnsiTheme="majorBidi" w:cstheme="majorBidi"/>
          <w:spacing w:val="-6"/>
          <w:sz w:val="32"/>
          <w:szCs w:val="32"/>
          <w:cs/>
        </w:rPr>
        <w:t>ให้ผู้อื่นเช่าทรัพย์สินเพื่อดำเนินงานเป็น</w:t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1605A2" w:rsidRPr="00F15A82">
        <w:rPr>
          <w:rFonts w:asciiTheme="majorBidi" w:hAnsiTheme="majorBidi" w:cstheme="majorBidi"/>
          <w:spacing w:val="-6"/>
          <w:sz w:val="32"/>
          <w:szCs w:val="32"/>
          <w:cs/>
        </w:rPr>
        <w:t>เข้า</w:t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ไป</w:t>
      </w:r>
      <w:r w:rsidR="001605A2" w:rsidRPr="00F15A82">
        <w:rPr>
          <w:rFonts w:asciiTheme="majorBidi" w:hAnsiTheme="majorBidi" w:cstheme="majorBidi"/>
          <w:spacing w:val="-6"/>
          <w:sz w:val="32"/>
          <w:szCs w:val="32"/>
          <w:cs/>
        </w:rPr>
        <w:t>บริหารจัดการพื้นที่ดังกล่าว</w:t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แทน</w:t>
      </w:r>
      <w:r w:rsidR="001605A2" w:rsidRPr="00F15A82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E82128" w:rsidRPr="00F15A8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605A2" w:rsidRPr="00F15A82">
        <w:rPr>
          <w:rFonts w:asciiTheme="majorBidi" w:hAnsiTheme="majorBidi" w:cstheme="majorBidi"/>
          <w:sz w:val="32"/>
          <w:szCs w:val="32"/>
          <w:cs/>
        </w:rPr>
        <w:t>จึงโอนอสังหาริมทรัพย์เพื่อการลงทุน</w:t>
      </w:r>
      <w:r w:rsidR="00CD56A6" w:rsidRPr="00F15A82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="001605A2" w:rsidRPr="00F15A82">
        <w:rPr>
          <w:rFonts w:asciiTheme="majorBidi" w:hAnsiTheme="majorBidi" w:cstheme="majorBidi"/>
          <w:sz w:val="32"/>
          <w:szCs w:val="32"/>
          <w:cs/>
        </w:rPr>
        <w:t>ไปเป็นที่ดิน อาคารและอุปกรณ์</w:t>
      </w:r>
      <w:r w:rsidR="004522DD" w:rsidRPr="00F15A82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CD56A6" w:rsidRPr="00F15A82">
        <w:rPr>
          <w:rFonts w:asciiTheme="majorBidi" w:hAnsiTheme="majorBidi" w:cstheme="majorBidi" w:hint="cs"/>
          <w:sz w:val="32"/>
          <w:szCs w:val="32"/>
          <w:cs/>
        </w:rPr>
        <w:t>มูลค่าสุทธิ</w:t>
      </w:r>
      <w:r w:rsidR="00BA5E45" w:rsidRPr="00F15A8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D4C44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ตามบัญชี</w:t>
      </w:r>
      <w:r w:rsidR="00CD56A6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D56A6" w:rsidRPr="007D4C44">
        <w:rPr>
          <w:rFonts w:asciiTheme="majorBidi" w:hAnsiTheme="majorBidi" w:cstheme="majorBidi"/>
          <w:spacing w:val="-2"/>
          <w:sz w:val="32"/>
          <w:szCs w:val="32"/>
        </w:rPr>
        <w:t>210</w:t>
      </w:r>
      <w:r w:rsidR="00CD56A6" w:rsidRPr="007D4C44">
        <w:rPr>
          <w:rFonts w:asciiTheme="majorBidi" w:hAnsiTheme="majorBidi"/>
          <w:spacing w:val="-2"/>
          <w:sz w:val="32"/>
          <w:szCs w:val="32"/>
          <w:cs/>
        </w:rPr>
        <w:t>.</w:t>
      </w:r>
      <w:r w:rsidR="00CD56A6" w:rsidRPr="007D4C44">
        <w:rPr>
          <w:rFonts w:asciiTheme="majorBidi" w:hAnsiTheme="majorBidi" w:cstheme="majorBidi"/>
          <w:spacing w:val="-2"/>
          <w:sz w:val="32"/>
          <w:szCs w:val="32"/>
        </w:rPr>
        <w:t xml:space="preserve">54 </w:t>
      </w:r>
      <w:r w:rsidR="00CD56A6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1605A2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และสิทธิการเช่า</w:t>
      </w:r>
      <w:r w:rsidR="00CD56A6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D56A6" w:rsidRPr="007D4C44">
        <w:rPr>
          <w:rFonts w:asciiTheme="majorBidi" w:hAnsiTheme="majorBidi" w:cstheme="majorBidi"/>
          <w:spacing w:val="-2"/>
          <w:sz w:val="32"/>
          <w:szCs w:val="32"/>
        </w:rPr>
        <w:t>40</w:t>
      </w:r>
      <w:r w:rsidR="00CD56A6" w:rsidRPr="007D4C44">
        <w:rPr>
          <w:rFonts w:asciiTheme="majorBidi" w:hAnsiTheme="majorBidi"/>
          <w:spacing w:val="-2"/>
          <w:sz w:val="32"/>
          <w:szCs w:val="32"/>
          <w:cs/>
        </w:rPr>
        <w:t>.</w:t>
      </w:r>
      <w:r w:rsidR="00CD56A6" w:rsidRPr="007D4C44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="00CD56A6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7D4C44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โดย</w:t>
      </w:r>
      <w:r w:rsidR="00CD56A6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เริ่ม</w:t>
      </w:r>
      <w:r w:rsidR="001605A2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ตั้งแต่วันที่ 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1605A2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="001605A2" w:rsidRPr="007D4C44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="001605A2" w:rsidRPr="00F15A82">
        <w:rPr>
          <w:rFonts w:asciiTheme="majorBidi" w:hAnsiTheme="majorBidi" w:cstheme="majorBidi"/>
          <w:spacing w:val="-2"/>
          <w:sz w:val="32"/>
          <w:szCs w:val="32"/>
          <w:cs/>
        </w:rPr>
        <w:t>เป็นต้นไป</w:t>
      </w:r>
    </w:p>
    <w:p w:rsidR="00E678EA" w:rsidRPr="00F15A82" w:rsidRDefault="00E678EA" w:rsidP="00E9137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CE21F0" w:rsidRPr="00A16885" w:rsidRDefault="0037014D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4BD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21F0" w:rsidRPr="00A16885">
        <w:rPr>
          <w:rFonts w:asciiTheme="majorBidi" w:hAnsiTheme="majorBidi"/>
          <w:b/>
          <w:bCs/>
          <w:color w:val="000000"/>
          <w:sz w:val="30"/>
          <w:szCs w:val="30"/>
          <w:cs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F15A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Default="00DC1E71" w:rsidP="00E6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3503FA" w:rsidRPr="00F512C1" w:rsidTr="000E34C1">
        <w:trPr>
          <w:trHeight w:val="74"/>
        </w:trPr>
        <w:tc>
          <w:tcPr>
            <w:tcW w:w="2707" w:type="dxa"/>
            <w:noWrap/>
          </w:tcPr>
          <w:p w:rsidR="003503FA" w:rsidRPr="00F512C1" w:rsidRDefault="003503FA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bookmarkStart w:id="3" w:name="_Hlk560040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3503FA" w:rsidRPr="00F512C1" w:rsidRDefault="00F32689" w:rsidP="006F09D8">
            <w:pPr>
              <w:pStyle w:val="BodyTextIndent"/>
              <w:spacing w:after="0" w:line="3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503FA" w:rsidRPr="00F512C1" w:rsidTr="000E34C1">
        <w:trPr>
          <w:trHeight w:val="74"/>
        </w:trPr>
        <w:tc>
          <w:tcPr>
            <w:tcW w:w="2707" w:type="dxa"/>
            <w:noWrap/>
          </w:tcPr>
          <w:p w:rsidR="003503FA" w:rsidRPr="00F512C1" w:rsidRDefault="003503FA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F512C1" w:rsidRDefault="003503FA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6F09D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3503FA" w:rsidRPr="00F512C1" w:rsidRDefault="003503FA" w:rsidP="006F09D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3503FA" w:rsidRPr="00F512C1" w:rsidRDefault="003503FA" w:rsidP="006F09D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3503FA" w:rsidRPr="00F512C1" w:rsidRDefault="003503FA" w:rsidP="006F09D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3503FA" w:rsidRPr="00F512C1" w:rsidRDefault="003503FA" w:rsidP="006F09D8">
            <w:pPr>
              <w:spacing w:line="3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F512C1" w:rsidRDefault="003503FA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3503FA" w:rsidRPr="00F512C1" w:rsidRDefault="003503FA" w:rsidP="006F09D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512C1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3503FA" w:rsidRPr="00F512C1" w:rsidRDefault="003503FA" w:rsidP="006F09D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512C1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F512C1" w:rsidRDefault="003503FA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3503FA" w:rsidRPr="00F512C1" w:rsidRDefault="003503FA" w:rsidP="006F09D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512C1">
              <w:rPr>
                <w:rFonts w:ascii="Angsana New" w:hAnsi="Angsana New"/>
                <w:sz w:val="24"/>
                <w:szCs w:val="24"/>
              </w:rPr>
              <w:t>25</w:t>
            </w:r>
            <w:r w:rsidRPr="00F512C1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1" w:type="dxa"/>
          </w:tcPr>
          <w:p w:rsidR="003503FA" w:rsidRPr="00F512C1" w:rsidRDefault="003503FA" w:rsidP="006F09D8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3503FA" w:rsidRPr="00F512C1" w:rsidRDefault="003503FA" w:rsidP="006F09D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512C1">
              <w:rPr>
                <w:rFonts w:ascii="Angsana New" w:hAnsi="Angsana New"/>
                <w:sz w:val="24"/>
                <w:szCs w:val="24"/>
              </w:rPr>
              <w:t>25</w:t>
            </w:r>
            <w:r w:rsidRPr="00F512C1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F512C1" w:rsidRDefault="003503FA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6F09D8">
            <w:pPr>
              <w:pStyle w:val="BodyTextIndent"/>
              <w:spacing w:after="0" w:line="3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F512C1" w:rsidRDefault="003503FA" w:rsidP="006F09D8">
            <w:pPr>
              <w:spacing w:line="3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6F09D8">
            <w:pPr>
              <w:spacing w:line="3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3503FA" w:rsidRPr="00F512C1" w:rsidRDefault="003503FA" w:rsidP="006F09D8">
            <w:pPr>
              <w:spacing w:line="3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3503FA" w:rsidRPr="00F512C1" w:rsidRDefault="003503FA" w:rsidP="006F09D8">
            <w:pPr>
              <w:spacing w:line="3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3503FA" w:rsidRPr="00F512C1" w:rsidRDefault="003503FA" w:rsidP="006F09D8">
            <w:pPr>
              <w:spacing w:line="3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3503FA" w:rsidRPr="00F512C1" w:rsidRDefault="003503FA" w:rsidP="006F09D8">
            <w:pPr>
              <w:spacing w:line="3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39,390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1,409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2C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F512C1" w:rsidRPr="00F512C1" w:rsidRDefault="00F512C1" w:rsidP="006F09D8">
            <w:pPr>
              <w:spacing w:line="3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34,879</w:t>
            </w:r>
          </w:p>
        </w:tc>
        <w:tc>
          <w:tcPr>
            <w:tcW w:w="141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2C1">
              <w:rPr>
                <w:rFonts w:asciiTheme="majorBidi" w:hAnsiTheme="majorBidi" w:cstheme="majorBidi"/>
                <w:sz w:val="24"/>
                <w:szCs w:val="24"/>
              </w:rPr>
              <w:t>75,678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81,044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3,657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2C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F512C1" w:rsidRPr="00F512C1" w:rsidRDefault="00F512C1" w:rsidP="006F09D8">
            <w:pPr>
              <w:spacing w:line="3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171,361</w:t>
            </w:r>
          </w:p>
        </w:tc>
        <w:tc>
          <w:tcPr>
            <w:tcW w:w="141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2C1">
              <w:rPr>
                <w:rFonts w:asciiTheme="majorBidi" w:hAnsiTheme="majorBidi" w:cstheme="majorBidi"/>
                <w:sz w:val="24"/>
                <w:szCs w:val="24"/>
              </w:rPr>
              <w:t>256,062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232,582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19,975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862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F512C1" w:rsidRPr="00F512C1" w:rsidRDefault="00F512C1" w:rsidP="006F09D8">
            <w:pPr>
              <w:spacing w:line="3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8,646</w:t>
            </w:r>
          </w:p>
        </w:tc>
        <w:tc>
          <w:tcPr>
            <w:tcW w:w="141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2C1">
              <w:rPr>
                <w:rFonts w:asciiTheme="majorBidi" w:hAnsiTheme="majorBidi" w:cstheme="majorBidi"/>
                <w:sz w:val="24"/>
                <w:szCs w:val="24"/>
              </w:rPr>
              <w:t>260,341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clear" w:pos="227"/>
                <w:tab w:val="left" w:pos="250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22,736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4,118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534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35,587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2C1">
              <w:rPr>
                <w:rFonts w:asciiTheme="majorBidi" w:hAnsiTheme="majorBidi" w:cstheme="majorBidi"/>
                <w:sz w:val="24"/>
                <w:szCs w:val="24"/>
              </w:rPr>
              <w:t>61,907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49,217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2,018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1,432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1,819</w:t>
            </w:r>
          </w:p>
        </w:tc>
        <w:tc>
          <w:tcPr>
            <w:tcW w:w="141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2C1">
              <w:rPr>
                <w:rFonts w:asciiTheme="majorBidi" w:hAnsiTheme="majorBidi" w:cstheme="majorBidi"/>
                <w:sz w:val="24"/>
                <w:szCs w:val="24"/>
              </w:rPr>
              <w:t>51,622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9,696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101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F512C1" w:rsidRPr="00F512C1" w:rsidRDefault="00F512C1" w:rsidP="006F09D8">
            <w:pPr>
              <w:spacing w:line="36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2,690</w:t>
            </w:r>
          </w:p>
        </w:tc>
        <w:tc>
          <w:tcPr>
            <w:tcW w:w="141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2C1">
              <w:rPr>
                <w:rFonts w:asciiTheme="majorBidi" w:hAnsiTheme="majorBidi" w:cstheme="majorBidi"/>
                <w:sz w:val="24"/>
                <w:szCs w:val="24"/>
              </w:rPr>
              <w:t>13,088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ab/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Header"/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425,772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40,873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2,929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254,982</w:t>
            </w:r>
          </w:p>
        </w:tc>
        <w:tc>
          <w:tcPr>
            <w:tcW w:w="141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2C1">
              <w:rPr>
                <w:rFonts w:asciiTheme="majorBidi" w:hAnsiTheme="majorBidi" w:cstheme="majorBidi"/>
                <w:sz w:val="24"/>
                <w:szCs w:val="24"/>
              </w:rPr>
              <w:t>718,698</w:t>
            </w:r>
          </w:p>
        </w:tc>
      </w:tr>
      <w:tr w:rsidR="00F512C1" w:rsidRPr="00F512C1" w:rsidTr="00F512C1"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clear" w:pos="227"/>
                <w:tab w:val="left" w:pos="250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tabs>
                <w:tab w:val="left" w:pos="649"/>
              </w:tabs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12C1" w:rsidRPr="00F512C1" w:rsidTr="00F512C1"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1,258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2C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6,570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7,903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28,522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7,994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2C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22,671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59,187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63,915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25,485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480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1,629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90,549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clear" w:pos="227"/>
                <w:tab w:val="left" w:pos="250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16,148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5,017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534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13,416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34,047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left" w:pos="404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40,746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2,396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1,406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941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42,677</w:t>
            </w:r>
          </w:p>
        </w:tc>
      </w:tr>
      <w:tr w:rsidR="00F512C1" w:rsidRPr="00F512C1" w:rsidTr="00506B4F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clear" w:pos="227"/>
                <w:tab w:val="left" w:pos="250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ab/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149,406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42,150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512C1">
              <w:rPr>
                <w:rFonts w:ascii="Angsana New" w:hAnsi="Angsana New"/>
                <w:sz w:val="24"/>
                <w:szCs w:val="24"/>
              </w:rPr>
              <w:t>2,420</w:t>
            </w:r>
            <w:r w:rsidRPr="00F512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45,227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234,363</w:t>
            </w:r>
          </w:p>
        </w:tc>
      </w:tr>
      <w:tr w:rsidR="00F512C1" w:rsidRPr="00F512C1" w:rsidTr="00506B4F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clear" w:pos="227"/>
                <w:tab w:val="left" w:pos="250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F512C1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512C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761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2C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6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2C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761</w:t>
            </w:r>
          </w:p>
        </w:tc>
      </w:tr>
      <w:tr w:rsidR="00F512C1" w:rsidRPr="00F512C1" w:rsidTr="00506B4F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6F09D8">
            <w:pPr>
              <w:pStyle w:val="BodyTextIndent"/>
              <w:tabs>
                <w:tab w:val="clear" w:pos="227"/>
                <w:tab w:val="left" w:pos="250"/>
              </w:tabs>
              <w:spacing w:after="0" w:line="3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276,366</w:t>
            </w:r>
          </w:p>
        </w:tc>
        <w:tc>
          <w:tcPr>
            <w:tcW w:w="143" w:type="dxa"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:rsidR="00F512C1" w:rsidRPr="00F512C1" w:rsidRDefault="00F512C1" w:rsidP="006F09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F512C1" w:rsidRPr="00F512C1" w:rsidRDefault="00F512C1" w:rsidP="006F09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512C1" w:rsidRPr="00F512C1" w:rsidRDefault="00F512C1" w:rsidP="006F09D8">
            <w:pPr>
              <w:pStyle w:val="BodyTextIndent"/>
              <w:spacing w:after="0" w:line="3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>483,574</w:t>
            </w:r>
          </w:p>
        </w:tc>
      </w:tr>
      <w:bookmarkEnd w:id="3"/>
    </w:tbl>
    <w:p w:rsidR="003503FA" w:rsidRDefault="003503FA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6F09D8" w:rsidRDefault="006F09D8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E9137D" w:rsidRPr="00C126BA" w:rsidRDefault="00E9137D">
      <w:pPr>
        <w:rPr>
          <w:highlight w:val="yellow"/>
        </w:rPr>
      </w:pP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9216C0" w:rsidRPr="001C5156" w:rsidTr="00850258">
        <w:trPr>
          <w:trHeight w:val="74"/>
        </w:trPr>
        <w:tc>
          <w:tcPr>
            <w:tcW w:w="2707" w:type="dxa"/>
            <w:noWrap/>
          </w:tcPr>
          <w:p w:rsidR="009216C0" w:rsidRPr="001C5156" w:rsidRDefault="009216C0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bookmarkStart w:id="4" w:name="_Hlk560057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9216C0" w:rsidRPr="001C5156" w:rsidRDefault="00B81834" w:rsidP="00F473E9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9216C0" w:rsidRPr="001C515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216C0" w:rsidRPr="001C5156" w:rsidTr="00850258">
        <w:trPr>
          <w:trHeight w:val="74"/>
        </w:trPr>
        <w:tc>
          <w:tcPr>
            <w:tcW w:w="2707" w:type="dxa"/>
            <w:noWrap/>
          </w:tcPr>
          <w:p w:rsidR="009216C0" w:rsidRPr="001C5156" w:rsidRDefault="009216C0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216C0" w:rsidRPr="001C5156" w:rsidTr="00850258">
        <w:tc>
          <w:tcPr>
            <w:tcW w:w="2707" w:type="dxa"/>
            <w:noWrap/>
          </w:tcPr>
          <w:p w:rsidR="009216C0" w:rsidRPr="001C5156" w:rsidRDefault="009216C0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9216C0" w:rsidRPr="001C5156" w:rsidRDefault="009216C0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9216C0" w:rsidRPr="001C5156" w:rsidRDefault="009216C0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9216C0" w:rsidRPr="001C5156" w:rsidRDefault="009216C0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9216C0" w:rsidRPr="001C5156" w:rsidRDefault="009216C0" w:rsidP="00F473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9216C0" w:rsidRPr="001C5156" w:rsidRDefault="009216C0" w:rsidP="00F473E9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216C0" w:rsidRPr="001C5156" w:rsidTr="00850258">
        <w:tc>
          <w:tcPr>
            <w:tcW w:w="2707" w:type="dxa"/>
            <w:noWrap/>
          </w:tcPr>
          <w:p w:rsidR="009216C0" w:rsidRPr="001C5156" w:rsidRDefault="009216C0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9216C0" w:rsidRPr="001C5156" w:rsidRDefault="009216C0" w:rsidP="00F473E9">
            <w:pPr>
              <w:tabs>
                <w:tab w:val="clear" w:pos="6322"/>
                <w:tab w:val="left" w:pos="107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C515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9216C0" w:rsidRPr="001C5156" w:rsidRDefault="009216C0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C515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216C0" w:rsidRPr="001C5156" w:rsidTr="00850258">
        <w:tc>
          <w:tcPr>
            <w:tcW w:w="2707" w:type="dxa"/>
            <w:noWrap/>
          </w:tcPr>
          <w:p w:rsidR="009216C0" w:rsidRPr="001C5156" w:rsidRDefault="009216C0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9216C0" w:rsidRPr="001C5156" w:rsidRDefault="009216C0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C5156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43" w:type="dxa"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1" w:type="dxa"/>
          </w:tcPr>
          <w:p w:rsidR="009216C0" w:rsidRPr="001C5156" w:rsidRDefault="009216C0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9216C0" w:rsidRPr="001C5156" w:rsidRDefault="009216C0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C5156">
              <w:rPr>
                <w:rFonts w:ascii="Angsana New" w:hAnsi="Angsana New"/>
                <w:sz w:val="24"/>
                <w:szCs w:val="24"/>
              </w:rPr>
              <w:t>25</w:t>
            </w:r>
            <w:r w:rsidRPr="001C5156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1C5156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9216C0" w:rsidRPr="001C5156" w:rsidTr="00850258">
        <w:tc>
          <w:tcPr>
            <w:tcW w:w="2707" w:type="dxa"/>
            <w:noWrap/>
          </w:tcPr>
          <w:p w:rsidR="009216C0" w:rsidRPr="001C5156" w:rsidRDefault="009216C0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9216C0" w:rsidRPr="001C5156" w:rsidRDefault="009216C0" w:rsidP="00F473E9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9216C0" w:rsidRPr="001C5156" w:rsidRDefault="009216C0" w:rsidP="00F473E9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9216C0" w:rsidRPr="001C5156" w:rsidRDefault="009216C0" w:rsidP="00F473E9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noWrap/>
          </w:tcPr>
          <w:p w:rsidR="009216C0" w:rsidRPr="001C5156" w:rsidRDefault="009216C0" w:rsidP="00F473E9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32" w:type="dxa"/>
          </w:tcPr>
          <w:p w:rsidR="009216C0" w:rsidRPr="001C5156" w:rsidRDefault="009216C0" w:rsidP="00F473E9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41" w:type="dxa"/>
          </w:tcPr>
          <w:p w:rsidR="009216C0" w:rsidRPr="001C5156" w:rsidRDefault="009216C0" w:rsidP="00F473E9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9216C0" w:rsidRPr="001C5156" w:rsidRDefault="009216C0" w:rsidP="00F473E9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C5156" w:rsidRPr="001C5156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39,390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C5156" w:rsidRPr="001C5156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C515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1C5156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C515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1C5156" w:rsidRPr="001C5156" w:rsidRDefault="001C5156" w:rsidP="00F473E9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1C5156" w:rsidRPr="001C5156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C515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39,390</w:t>
            </w:r>
          </w:p>
        </w:tc>
      </w:tr>
      <w:tr w:rsidR="001C5156" w:rsidRPr="001C5156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79,780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1C5156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C515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1C5156" w:rsidRPr="001C5156" w:rsidRDefault="001C5156" w:rsidP="00F473E9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1,168</w:t>
            </w:r>
          </w:p>
        </w:tc>
        <w:tc>
          <w:tcPr>
            <w:tcW w:w="141" w:type="dxa"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81,044</w:t>
            </w:r>
          </w:p>
        </w:tc>
      </w:tr>
      <w:tr w:rsidR="001C5156" w:rsidRPr="001C5156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214,655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13,411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5156">
              <w:rPr>
                <w:rFonts w:ascii="Angsana New" w:hAnsi="Angsana New"/>
                <w:sz w:val="24"/>
                <w:szCs w:val="24"/>
              </w:rPr>
              <w:t>504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1C5156" w:rsidRPr="001C5156" w:rsidRDefault="001C5156" w:rsidP="00F473E9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5,020</w:t>
            </w:r>
          </w:p>
        </w:tc>
        <w:tc>
          <w:tcPr>
            <w:tcW w:w="141" w:type="dxa"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232,582</w:t>
            </w:r>
          </w:p>
        </w:tc>
      </w:tr>
      <w:tr w:rsidR="001C5156" w:rsidRPr="001C5156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1C5156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1C5156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18,937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3,872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5156">
              <w:rPr>
                <w:rFonts w:ascii="Angsana New" w:hAnsi="Angsana New"/>
                <w:sz w:val="24"/>
                <w:szCs w:val="24"/>
              </w:rPr>
              <w:t>80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noWrap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22,736</w:t>
            </w:r>
          </w:p>
        </w:tc>
      </w:tr>
      <w:tr w:rsidR="001C5156" w:rsidRPr="001C5156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47,143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3,950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5156">
              <w:rPr>
                <w:rFonts w:ascii="Angsana New" w:hAnsi="Angsana New"/>
                <w:sz w:val="24"/>
                <w:szCs w:val="24"/>
              </w:rPr>
              <w:t>1,876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1C5156" w:rsidRPr="001C5156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C515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49,217</w:t>
            </w:r>
          </w:p>
        </w:tc>
      </w:tr>
      <w:tr w:rsidR="001C5156" w:rsidRPr="001C5156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7,219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1,639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5156">
              <w:rPr>
                <w:rFonts w:ascii="Angsana New" w:hAnsi="Angsana New"/>
                <w:sz w:val="24"/>
                <w:szCs w:val="24"/>
              </w:rPr>
              <w:t>6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1C5156" w:rsidRPr="001C5156" w:rsidRDefault="001C5156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5156">
              <w:rPr>
                <w:rFonts w:ascii="Angsana New" w:hAnsi="Angsana New"/>
                <w:sz w:val="24"/>
                <w:szCs w:val="24"/>
              </w:rPr>
              <w:t>8,049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803</w:t>
            </w:r>
          </w:p>
        </w:tc>
      </w:tr>
      <w:tr w:rsidR="001C5156" w:rsidRPr="001C5156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ab/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1C5156" w:rsidRPr="001C5156" w:rsidRDefault="001C5156" w:rsidP="00F473E9">
            <w:pPr>
              <w:pStyle w:val="Header"/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407,124</w:t>
            </w:r>
          </w:p>
        </w:tc>
        <w:tc>
          <w:tcPr>
            <w:tcW w:w="143" w:type="dxa"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22,968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649"/>
              </w:tabs>
              <w:spacing w:after="0" w:line="300" w:lineRule="exact"/>
              <w:ind w:lef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5156">
              <w:rPr>
                <w:rFonts w:ascii="Angsana New" w:hAnsi="Angsana New"/>
                <w:sz w:val="24"/>
                <w:szCs w:val="24"/>
              </w:rPr>
              <w:t>2,466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5156">
              <w:rPr>
                <w:rFonts w:ascii="Angsana New" w:hAnsi="Angsana New"/>
                <w:sz w:val="24"/>
                <w:szCs w:val="24"/>
              </w:rPr>
              <w:t>1,854</w:t>
            </w:r>
            <w:r w:rsidRPr="001C515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1C5156" w:rsidRPr="001C5156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1C5156" w:rsidRPr="001C5156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>425,772</w:t>
            </w:r>
          </w:p>
        </w:tc>
      </w:tr>
      <w:tr w:rsidR="009216C0" w:rsidRPr="00C126BA" w:rsidTr="00850258">
        <w:tc>
          <w:tcPr>
            <w:tcW w:w="2707" w:type="dxa"/>
            <w:noWrap/>
          </w:tcPr>
          <w:p w:rsidR="009216C0" w:rsidRPr="001C5156" w:rsidRDefault="009216C0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C5156">
              <w:rPr>
                <w:rFonts w:ascii="Angsana New" w:hAnsi="Angsana New"/>
                <w:cs/>
              </w:rPr>
              <w:t xml:space="preserve"> </w:t>
            </w:r>
            <w:r w:rsidRPr="001C5156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:rsidR="009216C0" w:rsidRPr="00C126BA" w:rsidRDefault="009216C0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9216C0" w:rsidRPr="00C126BA" w:rsidRDefault="009216C0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</w:tcPr>
          <w:p w:rsidR="009216C0" w:rsidRPr="00C126BA" w:rsidRDefault="009216C0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9216C0" w:rsidRPr="00C126BA" w:rsidRDefault="009216C0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:rsidR="009216C0" w:rsidRPr="00C126BA" w:rsidRDefault="009216C0" w:rsidP="00F473E9">
            <w:pPr>
              <w:tabs>
                <w:tab w:val="left" w:pos="649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9216C0" w:rsidRPr="00C126BA" w:rsidRDefault="009216C0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:rsidR="009216C0" w:rsidRPr="00C126BA" w:rsidRDefault="009216C0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noWrap/>
          </w:tcPr>
          <w:p w:rsidR="009216C0" w:rsidRPr="00C126BA" w:rsidRDefault="009216C0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9216C0" w:rsidRPr="00C126BA" w:rsidRDefault="009216C0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C5156" w:rsidRPr="00C126BA" w:rsidTr="00850258"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1C5156" w:rsidRPr="003F6663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1C5156" w:rsidRPr="00C126BA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1C5156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24,15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4,370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1C5156" w:rsidRPr="003F6663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28,522</w:t>
            </w:r>
          </w:p>
        </w:tc>
      </w:tr>
      <w:tr w:rsidR="001C5156" w:rsidRPr="00C126BA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39,845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24,142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3F6663" w:rsidRDefault="001C5156" w:rsidP="00F473E9">
            <w:pPr>
              <w:pStyle w:val="BodyTextIndent"/>
              <w:tabs>
                <w:tab w:val="left" w:pos="649"/>
              </w:tabs>
              <w:spacing w:after="0" w:line="300" w:lineRule="exact"/>
              <w:ind w:lef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72</w:t>
            </w:r>
            <w:r w:rsidRPr="003F666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1C5156" w:rsidRPr="003F6663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63,915</w:t>
            </w:r>
          </w:p>
        </w:tc>
      </w:tr>
      <w:tr w:rsidR="001C5156" w:rsidRPr="00C126BA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1C5156">
              <w:rPr>
                <w:rFonts w:ascii="Angsana New" w:hAnsi="Angsana New" w:hint="cs"/>
                <w:szCs w:val="24"/>
                <w:cs/>
              </w:rPr>
              <w:t>ง</w:t>
            </w:r>
            <w:r w:rsidRPr="001C5156">
              <w:rPr>
                <w:rFonts w:ascii="Angsana New" w:hAnsi="Angsana New"/>
                <w:szCs w:val="24"/>
                <w:cs/>
              </w:rPr>
              <w:t>ติดตั้ง</w:t>
            </w:r>
            <w:r w:rsidRPr="001C5156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14,205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1,999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3F6663" w:rsidRDefault="001C5156" w:rsidP="00F473E9">
            <w:pPr>
              <w:pStyle w:val="BodyTextIndent"/>
              <w:tabs>
                <w:tab w:val="left" w:pos="649"/>
              </w:tabs>
              <w:spacing w:after="0" w:line="300" w:lineRule="exact"/>
              <w:ind w:lef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F6663">
              <w:rPr>
                <w:rFonts w:ascii="Angsana New" w:hAnsi="Angsana New"/>
                <w:sz w:val="24"/>
                <w:szCs w:val="24"/>
              </w:rPr>
              <w:t>56</w:t>
            </w:r>
            <w:r w:rsidRPr="003F666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1C5156" w:rsidRPr="003F6663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16,148</w:t>
            </w:r>
          </w:p>
        </w:tc>
      </w:tr>
      <w:tr w:rsidR="001C5156" w:rsidRPr="00C126BA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39,94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2,12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C5156" w:rsidRPr="003F6663" w:rsidRDefault="001C5156" w:rsidP="00F473E9">
            <w:pPr>
              <w:pStyle w:val="BodyTextIndent"/>
              <w:tabs>
                <w:tab w:val="left" w:pos="649"/>
              </w:tabs>
              <w:spacing w:after="0" w:line="300" w:lineRule="exact"/>
              <w:ind w:lef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F6663">
              <w:rPr>
                <w:rFonts w:ascii="Angsana New" w:hAnsi="Angsana New"/>
                <w:sz w:val="24"/>
                <w:szCs w:val="24"/>
              </w:rPr>
              <w:t>1,323</w:t>
            </w:r>
            <w:r w:rsidRPr="003F666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1C5156" w:rsidRPr="003F6663" w:rsidRDefault="001C5156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40,746</w:t>
            </w:r>
          </w:p>
        </w:tc>
      </w:tr>
      <w:tr w:rsidR="001C5156" w:rsidRPr="00C126BA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/>
                <w:szCs w:val="24"/>
              </w:rPr>
              <w:tab/>
            </w:r>
            <w:r w:rsidRPr="001C515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118,182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32,</w:t>
            </w:r>
            <w:r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144" w:type="dxa"/>
            <w:tcBorders>
              <w:left w:val="nil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1C5156" w:rsidRPr="003F6663" w:rsidRDefault="001C5156" w:rsidP="00F473E9">
            <w:pPr>
              <w:pStyle w:val="BodyTextIndent"/>
              <w:tabs>
                <w:tab w:val="left" w:pos="649"/>
              </w:tabs>
              <w:spacing w:after="0" w:line="300" w:lineRule="exact"/>
              <w:ind w:lef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F6663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451</w:t>
            </w:r>
            <w:r w:rsidRPr="003F666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1C5156" w:rsidRPr="00690511" w:rsidRDefault="001C5156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1C5156" w:rsidRPr="003F6663" w:rsidRDefault="001C5156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149,406</w:t>
            </w:r>
          </w:p>
        </w:tc>
      </w:tr>
      <w:tr w:rsidR="001C5156" w:rsidRPr="006D28DD" w:rsidTr="00850258">
        <w:trPr>
          <w:trHeight w:val="59"/>
        </w:trPr>
        <w:tc>
          <w:tcPr>
            <w:tcW w:w="2707" w:type="dxa"/>
            <w:noWrap/>
          </w:tcPr>
          <w:p w:rsidR="001C5156" w:rsidRPr="001C5156" w:rsidRDefault="001C5156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288,942</w:t>
            </w:r>
          </w:p>
        </w:tc>
        <w:tc>
          <w:tcPr>
            <w:tcW w:w="143" w:type="dxa"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1C5156" w:rsidRPr="003F6663" w:rsidRDefault="001C5156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1C5156" w:rsidRPr="003F6663" w:rsidRDefault="001C5156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1C5156" w:rsidRPr="003F6663" w:rsidRDefault="001C5156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6663">
              <w:rPr>
                <w:rFonts w:ascii="Angsana New" w:hAnsi="Angsana New"/>
                <w:sz w:val="24"/>
                <w:szCs w:val="24"/>
              </w:rPr>
              <w:t>276,366</w:t>
            </w:r>
          </w:p>
        </w:tc>
      </w:tr>
      <w:bookmarkEnd w:id="4"/>
    </w:tbl>
    <w:p w:rsidR="00F473E9" w:rsidRDefault="00F473E9"/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3503FA" w:rsidRPr="00143E8F" w:rsidTr="00850258">
        <w:trPr>
          <w:trHeight w:val="74"/>
        </w:trPr>
        <w:tc>
          <w:tcPr>
            <w:tcW w:w="2707" w:type="dxa"/>
            <w:noWrap/>
          </w:tcPr>
          <w:p w:rsidR="003503FA" w:rsidRPr="00143E8F" w:rsidRDefault="003503FA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bookmarkStart w:id="5" w:name="_Hlk560068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3503FA" w:rsidRPr="00143E8F" w:rsidRDefault="00F32689" w:rsidP="00F473E9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="003503FA" w:rsidRPr="00F15A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503FA" w:rsidRPr="00143E8F" w:rsidTr="00850258">
        <w:trPr>
          <w:trHeight w:val="74"/>
        </w:trPr>
        <w:tc>
          <w:tcPr>
            <w:tcW w:w="2707" w:type="dxa"/>
            <w:noWrap/>
          </w:tcPr>
          <w:p w:rsidR="003503FA" w:rsidRPr="00143E8F" w:rsidRDefault="003503FA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3503FA" w:rsidRPr="00F15A82" w:rsidRDefault="003503FA" w:rsidP="00F473E9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3503FA" w:rsidRPr="00143E8F" w:rsidTr="00850258">
        <w:tc>
          <w:tcPr>
            <w:tcW w:w="2707" w:type="dxa"/>
            <w:noWrap/>
          </w:tcPr>
          <w:p w:rsidR="003503FA" w:rsidRPr="00143E8F" w:rsidRDefault="003503FA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E837F4" w:rsidRDefault="003503FA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3503FA" w:rsidRPr="00E837F4" w:rsidRDefault="003503FA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3503FA" w:rsidRPr="00E837F4" w:rsidRDefault="003503FA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3503FA" w:rsidRPr="00E837F4" w:rsidRDefault="003503FA" w:rsidP="00F473E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3503FA" w:rsidRPr="00F15A82" w:rsidRDefault="003503FA" w:rsidP="00F473E9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503FA" w:rsidRPr="00143E8F" w:rsidTr="00850258">
        <w:tc>
          <w:tcPr>
            <w:tcW w:w="2707" w:type="dxa"/>
            <w:noWrap/>
          </w:tcPr>
          <w:p w:rsidR="003503FA" w:rsidRPr="00143E8F" w:rsidRDefault="003503FA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3503FA" w:rsidRPr="00F15A82" w:rsidRDefault="003503FA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3503FA" w:rsidRPr="00E837F4" w:rsidRDefault="003503FA" w:rsidP="00F473E9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E837F4" w:rsidRDefault="003503FA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3503FA" w:rsidRPr="00E837F4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E837F4" w:rsidRDefault="003503FA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3503FA" w:rsidRPr="00E837F4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3503FA" w:rsidRPr="00E837F4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3503FA" w:rsidRPr="00E837F4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3503FA" w:rsidRPr="00F15A82" w:rsidRDefault="003503FA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503FA" w:rsidRPr="00143E8F" w:rsidTr="00850258">
        <w:tc>
          <w:tcPr>
            <w:tcW w:w="2707" w:type="dxa"/>
            <w:noWrap/>
          </w:tcPr>
          <w:p w:rsidR="003503FA" w:rsidRPr="00143E8F" w:rsidRDefault="003503FA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3503FA" w:rsidRPr="00E837F4" w:rsidRDefault="003503FA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="002C261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3503FA" w:rsidRPr="00E837F4" w:rsidRDefault="003503FA" w:rsidP="00F473E9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3503FA" w:rsidRPr="00F15A82" w:rsidRDefault="003503FA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E837F4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3503FA" w:rsidRPr="00E837F4" w:rsidRDefault="003503FA" w:rsidP="00F473E9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3503FA" w:rsidRPr="00F15A82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3503FA" w:rsidRPr="00E837F4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37F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3503FA" w:rsidRPr="00E837F4" w:rsidRDefault="003503FA" w:rsidP="00F473E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3503FA" w:rsidRPr="00E837F4" w:rsidRDefault="003503FA" w:rsidP="00F473E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</w:t>
            </w:r>
            <w:r w:rsidR="002C261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3503FA" w:rsidRPr="00143E8F" w:rsidTr="00850258">
        <w:tc>
          <w:tcPr>
            <w:tcW w:w="2707" w:type="dxa"/>
            <w:noWrap/>
          </w:tcPr>
          <w:p w:rsidR="003503FA" w:rsidRPr="00F15A82" w:rsidRDefault="003503FA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B22B6A" w:rsidRDefault="003503FA" w:rsidP="00F473E9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3503FA" w:rsidRPr="00B22B6A" w:rsidRDefault="003503FA" w:rsidP="00F473E9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B22B6A" w:rsidRDefault="003503FA" w:rsidP="00F473E9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B22B6A" w:rsidRDefault="003503FA" w:rsidP="00F473E9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B22B6A" w:rsidRDefault="003503FA" w:rsidP="00F473E9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3503FA" w:rsidRPr="00B22B6A" w:rsidRDefault="003503FA" w:rsidP="00F473E9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3503FA" w:rsidRPr="00B22B6A" w:rsidRDefault="003503FA" w:rsidP="00F473E9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3503FA" w:rsidRPr="00F15A82" w:rsidRDefault="003503FA" w:rsidP="00F473E9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3503FA" w:rsidRPr="00B22B6A" w:rsidRDefault="003503FA" w:rsidP="00F473E9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0C" w:rsidRPr="00143E8F" w:rsidTr="00850258"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28,702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1,409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690511" w:rsidRDefault="0064370C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64370C" w:rsidRPr="00F15A82" w:rsidRDefault="0064370C" w:rsidP="00F473E9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34,879 </w:t>
            </w:r>
          </w:p>
        </w:tc>
        <w:tc>
          <w:tcPr>
            <w:tcW w:w="141" w:type="dxa"/>
          </w:tcPr>
          <w:p w:rsidR="0064370C" w:rsidRPr="00F15A82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64,990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47,896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3,637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690511" w:rsidRDefault="0064370C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64370C" w:rsidRPr="00F15A82" w:rsidRDefault="0064370C" w:rsidP="00F473E9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171,361 </w:t>
            </w:r>
          </w:p>
        </w:tc>
        <w:tc>
          <w:tcPr>
            <w:tcW w:w="141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222,894 </w:t>
            </w:r>
          </w:p>
        </w:tc>
      </w:tr>
      <w:tr w:rsidR="00EC780E" w:rsidRPr="00143E8F" w:rsidTr="00850258">
        <w:trPr>
          <w:trHeight w:val="59"/>
        </w:trPr>
        <w:tc>
          <w:tcPr>
            <w:tcW w:w="2707" w:type="dxa"/>
            <w:noWrap/>
          </w:tcPr>
          <w:p w:rsidR="00EC780E" w:rsidRPr="00F15A82" w:rsidRDefault="00EC780E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EC780E" w:rsidRPr="00EC780E" w:rsidRDefault="00EC780E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26,607 </w:t>
            </w:r>
          </w:p>
        </w:tc>
        <w:tc>
          <w:tcPr>
            <w:tcW w:w="143" w:type="dxa"/>
          </w:tcPr>
          <w:p w:rsidR="00EC780E" w:rsidRPr="00B22B6A" w:rsidRDefault="00EC780E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EC780E" w:rsidRPr="00EC780E" w:rsidRDefault="00EC780E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5,442 </w:t>
            </w:r>
          </w:p>
        </w:tc>
        <w:tc>
          <w:tcPr>
            <w:tcW w:w="144" w:type="dxa"/>
            <w:tcBorders>
              <w:left w:val="nil"/>
            </w:tcBorders>
          </w:tcPr>
          <w:p w:rsidR="00EC780E" w:rsidRPr="00B22B6A" w:rsidRDefault="00EC780E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C780E" w:rsidRPr="00EC780E" w:rsidRDefault="00EC780E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235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EC780E" w:rsidRPr="00F15A82" w:rsidRDefault="00EC780E" w:rsidP="00F473E9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EC780E" w:rsidRPr="00EC780E" w:rsidRDefault="00EC780E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44,451 </w:t>
            </w:r>
          </w:p>
        </w:tc>
        <w:tc>
          <w:tcPr>
            <w:tcW w:w="141" w:type="dxa"/>
          </w:tcPr>
          <w:p w:rsidR="00EC780E" w:rsidRPr="00EC780E" w:rsidRDefault="00EC780E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EC780E" w:rsidRPr="00EC780E" w:rsidRDefault="00EC780E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76,265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14,467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250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534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64370C" w:rsidRPr="00F15A82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64370C" w:rsidRPr="00690511" w:rsidRDefault="0064370C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14,183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44,477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619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1,432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64370C" w:rsidRPr="00F15A82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1,819 </w:t>
            </w:r>
          </w:p>
        </w:tc>
        <w:tc>
          <w:tcPr>
            <w:tcW w:w="141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45,483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109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7,325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101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64370C" w:rsidRPr="00F15A82" w:rsidRDefault="0064370C" w:rsidP="00F473E9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3,088 </w:t>
            </w:r>
          </w:p>
        </w:tc>
        <w:tc>
          <w:tcPr>
            <w:tcW w:w="141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10,421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162,258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18,682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2,302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64370C" w:rsidRPr="00F15A82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255,598 </w:t>
            </w:r>
          </w:p>
        </w:tc>
        <w:tc>
          <w:tcPr>
            <w:tcW w:w="141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434,236 </w:t>
            </w:r>
          </w:p>
        </w:tc>
      </w:tr>
      <w:tr w:rsidR="0064370C" w:rsidRPr="00143E8F" w:rsidTr="00850258"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43E8F">
              <w:rPr>
                <w:rFonts w:ascii="Angsana New" w:hAnsi="Angsana New"/>
                <w:cs/>
              </w:rPr>
              <w:t xml:space="preserve"> </w:t>
            </w:r>
            <w:r w:rsidRPr="00F15A82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B22B6A" w:rsidRDefault="0064370C" w:rsidP="00F473E9">
            <w:pPr>
              <w:tabs>
                <w:tab w:val="left" w:pos="649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B22B6A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0C" w:rsidRPr="00143E8F" w:rsidTr="00850258"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64370C" w:rsidRPr="00690511" w:rsidRDefault="0064370C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1,215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690511" w:rsidRDefault="0064370C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6,570 </w:t>
            </w: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7,785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21,975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5,985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690511" w:rsidRDefault="0064370C" w:rsidP="00F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90511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22,670 </w:t>
            </w: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50,630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24,060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3,87</w:t>
            </w:r>
            <w:r w:rsidR="00D0656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236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14,888 </w:t>
            </w: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42,582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13,435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407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533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D90435" w:rsidP="00F473E9">
            <w:pPr>
              <w:pStyle w:val="BodyTextIndent"/>
              <w:tabs>
                <w:tab w:val="clear" w:pos="907"/>
                <w:tab w:val="left" w:pos="818"/>
              </w:tabs>
              <w:spacing w:after="0" w:line="300" w:lineRule="exact"/>
              <w:ind w:left="-30" w:right="24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13,309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39,172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1,459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1,406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941 </w:t>
            </w: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40,166 </w:t>
            </w:r>
          </w:p>
        </w:tc>
      </w:tr>
      <w:tr w:rsidR="0064370C" w:rsidRPr="00143E8F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98,642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12,936 </w:t>
            </w: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C780E">
              <w:rPr>
                <w:rFonts w:ascii="Angsana New" w:hAnsi="Angsana New"/>
                <w:sz w:val="24"/>
                <w:szCs w:val="24"/>
              </w:rPr>
              <w:t>2,175</w:t>
            </w:r>
            <w:r w:rsidRPr="00EC780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45,069 </w:t>
            </w: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154,472 </w:t>
            </w:r>
          </w:p>
        </w:tc>
      </w:tr>
      <w:tr w:rsidR="0064370C" w:rsidRPr="006D28DD" w:rsidTr="00850258">
        <w:trPr>
          <w:trHeight w:val="59"/>
        </w:trPr>
        <w:tc>
          <w:tcPr>
            <w:tcW w:w="2707" w:type="dxa"/>
            <w:noWrap/>
          </w:tcPr>
          <w:p w:rsidR="0064370C" w:rsidRPr="00F15A82" w:rsidRDefault="0064370C" w:rsidP="00F473E9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63,616 </w:t>
            </w:r>
          </w:p>
        </w:tc>
        <w:tc>
          <w:tcPr>
            <w:tcW w:w="143" w:type="dxa"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64370C" w:rsidRPr="00B22B6A" w:rsidRDefault="0064370C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64370C" w:rsidRPr="00B22B6A" w:rsidRDefault="0064370C" w:rsidP="00F473E9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64370C" w:rsidRPr="00F15A82" w:rsidRDefault="0064370C" w:rsidP="00F473E9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64370C" w:rsidRPr="00EC780E" w:rsidRDefault="0064370C" w:rsidP="00F473E9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279,764 </w:t>
            </w:r>
          </w:p>
        </w:tc>
      </w:tr>
      <w:tr w:rsidR="00635245" w:rsidRPr="00143E8F" w:rsidTr="00850258">
        <w:trPr>
          <w:trHeight w:val="74"/>
        </w:trPr>
        <w:tc>
          <w:tcPr>
            <w:tcW w:w="2707" w:type="dxa"/>
            <w:noWrap/>
          </w:tcPr>
          <w:p w:rsidR="00635245" w:rsidRPr="00143E8F" w:rsidRDefault="00635245" w:rsidP="006D2E4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bookmarkStart w:id="6" w:name="_Hlk560083"/>
            <w:bookmarkEnd w:id="5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635245" w:rsidRPr="00143E8F" w:rsidRDefault="009A7E1F" w:rsidP="006D2E4D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="00635245" w:rsidRPr="00F15A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635245" w:rsidRPr="00143E8F" w:rsidTr="00850258">
        <w:trPr>
          <w:trHeight w:val="74"/>
        </w:trPr>
        <w:tc>
          <w:tcPr>
            <w:tcW w:w="2707" w:type="dxa"/>
            <w:noWrap/>
          </w:tcPr>
          <w:p w:rsidR="00635245" w:rsidRPr="00143E8F" w:rsidRDefault="00635245" w:rsidP="006D2E4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635245" w:rsidRPr="00F15A82" w:rsidRDefault="00635245" w:rsidP="006D2E4D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635245" w:rsidRPr="00143E8F" w:rsidTr="00850258">
        <w:tc>
          <w:tcPr>
            <w:tcW w:w="2707" w:type="dxa"/>
            <w:noWrap/>
          </w:tcPr>
          <w:p w:rsidR="00635245" w:rsidRPr="00143E8F" w:rsidRDefault="00635245" w:rsidP="006D2E4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635245" w:rsidRPr="00E837F4" w:rsidRDefault="00635245" w:rsidP="006D2E4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635245" w:rsidRPr="00E837F4" w:rsidRDefault="00635245" w:rsidP="006D2E4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635245" w:rsidRPr="00E837F4" w:rsidRDefault="00635245" w:rsidP="006D2E4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635245" w:rsidRPr="00E837F4" w:rsidRDefault="00635245" w:rsidP="006D2E4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635245" w:rsidRPr="00F15A82" w:rsidRDefault="00635245" w:rsidP="006D2E4D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35245" w:rsidRPr="00143E8F" w:rsidTr="00850258">
        <w:tc>
          <w:tcPr>
            <w:tcW w:w="2707" w:type="dxa"/>
            <w:noWrap/>
          </w:tcPr>
          <w:p w:rsidR="00635245" w:rsidRPr="00143E8F" w:rsidRDefault="00635245" w:rsidP="006D2E4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635245" w:rsidRPr="00F15A82" w:rsidRDefault="00635245" w:rsidP="006D2E4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635245" w:rsidRPr="00E837F4" w:rsidRDefault="00635245" w:rsidP="006D2E4D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635245" w:rsidRPr="00E837F4" w:rsidRDefault="00635245" w:rsidP="006D2E4D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635245" w:rsidRPr="00E837F4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635245" w:rsidRPr="00E837F4" w:rsidRDefault="00635245" w:rsidP="006D2E4D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635245" w:rsidRPr="00E837F4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635245" w:rsidRPr="00E837F4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635245" w:rsidRPr="00E837F4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635245" w:rsidRPr="00F15A82" w:rsidRDefault="00635245" w:rsidP="006D2E4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35245" w:rsidRPr="00143E8F" w:rsidTr="00850258">
        <w:tc>
          <w:tcPr>
            <w:tcW w:w="2707" w:type="dxa"/>
            <w:noWrap/>
          </w:tcPr>
          <w:p w:rsidR="00635245" w:rsidRPr="00143E8F" w:rsidRDefault="00635245" w:rsidP="006D2E4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635245" w:rsidRPr="00E837F4" w:rsidRDefault="00635245" w:rsidP="006D2E4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3" w:type="dxa"/>
          </w:tcPr>
          <w:p w:rsidR="00635245" w:rsidRPr="00E837F4" w:rsidRDefault="00635245" w:rsidP="006D2E4D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635245" w:rsidRPr="00F15A82" w:rsidRDefault="00635245" w:rsidP="006D2E4D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635245" w:rsidRPr="00E837F4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635245" w:rsidRPr="00E837F4" w:rsidRDefault="00635245" w:rsidP="006D2E4D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635245" w:rsidRPr="00F15A82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635245" w:rsidRPr="00E837F4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37F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635245" w:rsidRPr="00E837F4" w:rsidRDefault="00635245" w:rsidP="006D2E4D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635245" w:rsidRPr="00E837F4" w:rsidRDefault="00635245" w:rsidP="006D2E4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35245" w:rsidRPr="00143E8F" w:rsidTr="00850258">
        <w:tc>
          <w:tcPr>
            <w:tcW w:w="2707" w:type="dxa"/>
            <w:noWrap/>
          </w:tcPr>
          <w:p w:rsidR="00635245" w:rsidRPr="00F15A82" w:rsidRDefault="00635245" w:rsidP="006D2E4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635245" w:rsidRPr="00B22B6A" w:rsidRDefault="00635245" w:rsidP="006D2E4D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635245" w:rsidRPr="00B22B6A" w:rsidRDefault="00635245" w:rsidP="006D2E4D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635245" w:rsidRPr="00B22B6A" w:rsidRDefault="00635245" w:rsidP="006D2E4D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635245" w:rsidRPr="00B22B6A" w:rsidRDefault="00635245" w:rsidP="006D2E4D">
            <w:pPr>
              <w:spacing w:line="32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635245" w:rsidRPr="00B22B6A" w:rsidRDefault="00635245" w:rsidP="006D2E4D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635245" w:rsidRPr="00B22B6A" w:rsidRDefault="00635245" w:rsidP="006D2E4D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635245" w:rsidRPr="00B22B6A" w:rsidRDefault="00635245" w:rsidP="006D2E4D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635245" w:rsidRPr="00F15A82" w:rsidRDefault="00635245" w:rsidP="006D2E4D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635245" w:rsidRPr="00B22B6A" w:rsidRDefault="00635245" w:rsidP="006D2E4D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2B09" w:rsidRPr="00143E8F" w:rsidTr="00850258"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28,702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B2B09" w:rsidRPr="00F15A82" w:rsidRDefault="007B2B09" w:rsidP="007B2B09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28,702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46,816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B2B09" w:rsidRPr="00F15A82" w:rsidRDefault="007B2B09" w:rsidP="007B2B09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>1,080</w:t>
            </w:r>
          </w:p>
        </w:tc>
        <w:tc>
          <w:tcPr>
            <w:tcW w:w="141" w:type="dxa"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47,896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26,508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99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B2B09" w:rsidRPr="00F15A82" w:rsidRDefault="007B2B09" w:rsidP="007B2B09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26,607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14,395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152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80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7B2B09" w:rsidRPr="00F15A82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14,467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41,769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3,860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1,152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7B2B09" w:rsidRPr="00F15A82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44,477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109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1,131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B2B09" w:rsidRPr="00F15A82" w:rsidRDefault="007B2B09" w:rsidP="007B2B09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907"/>
                <w:tab w:val="left" w:pos="962"/>
              </w:tabs>
              <w:spacing w:after="0"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1,131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109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158,299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5,242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B22B6A" w:rsidRDefault="007B2B09" w:rsidP="007B2B09">
            <w:pPr>
              <w:pStyle w:val="BodyTextIndent"/>
              <w:tabs>
                <w:tab w:val="left" w:pos="649"/>
              </w:tabs>
              <w:spacing w:after="0" w:line="320" w:lineRule="exact"/>
              <w:ind w:lef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1,23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7B2B09" w:rsidRPr="00B22B6A" w:rsidRDefault="007B2B09" w:rsidP="007B2B09">
            <w:pPr>
              <w:pStyle w:val="BodyTextIndent"/>
              <w:tabs>
                <w:tab w:val="clear" w:pos="907"/>
                <w:tab w:val="left" w:pos="962"/>
              </w:tabs>
              <w:spacing w:after="0" w:line="320" w:lineRule="exact"/>
              <w:ind w:lef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51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162,258 </w:t>
            </w:r>
          </w:p>
        </w:tc>
      </w:tr>
      <w:tr w:rsidR="007B2B09" w:rsidRPr="00143E8F" w:rsidTr="00850258"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43E8F">
              <w:rPr>
                <w:rFonts w:ascii="Angsana New" w:hAnsi="Angsana New"/>
                <w:cs/>
              </w:rPr>
              <w:t xml:space="preserve"> </w:t>
            </w:r>
            <w:r w:rsidRPr="00F15A82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B2B09" w:rsidRPr="00B22B6A" w:rsidRDefault="007B2B09" w:rsidP="007B2B09">
            <w:pPr>
              <w:pStyle w:val="Header"/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tabs>
                <w:tab w:val="left" w:pos="649"/>
              </w:tabs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7B2B09" w:rsidRPr="00B22B6A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F15A82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19,610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2,365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21,975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22,219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1,841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24,060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F15A82">
              <w:rPr>
                <w:rFonts w:ascii="Angsana New" w:hAnsi="Angsana New" w:hint="cs"/>
                <w:szCs w:val="24"/>
                <w:cs/>
              </w:rPr>
              <w:t>ง</w:t>
            </w:r>
            <w:r w:rsidRPr="00F15A82">
              <w:rPr>
                <w:rFonts w:ascii="Angsana New" w:hAnsi="Angsana New"/>
                <w:szCs w:val="24"/>
                <w:cs/>
              </w:rPr>
              <w:t>ติดตั้ง</w:t>
            </w:r>
            <w:r w:rsidRPr="00F15A82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12,907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584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56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13,435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39,055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1,162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1,045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39,172 </w:t>
            </w:r>
          </w:p>
        </w:tc>
      </w:tr>
      <w:tr w:rsidR="007B2B09" w:rsidRPr="00143E8F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93,791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7B2B09" w:rsidRPr="00421933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1933">
              <w:rPr>
                <w:rFonts w:ascii="Angsana New" w:hAnsi="Angsana New"/>
                <w:sz w:val="24"/>
                <w:szCs w:val="24"/>
              </w:rPr>
              <w:t xml:space="preserve"> 5,952 </w:t>
            </w: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A7E1F">
              <w:rPr>
                <w:rFonts w:ascii="Angsana New" w:hAnsi="Angsana New"/>
                <w:sz w:val="24"/>
                <w:szCs w:val="24"/>
              </w:rPr>
              <w:t>1,101</w:t>
            </w:r>
            <w:r w:rsidRPr="009A7E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B22B6A" w:rsidRDefault="007B2B09" w:rsidP="007B2B09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173" w:right="2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98,642 </w:t>
            </w:r>
          </w:p>
        </w:tc>
      </w:tr>
      <w:tr w:rsidR="007B2B09" w:rsidRPr="006D28DD" w:rsidTr="00850258">
        <w:trPr>
          <w:trHeight w:val="59"/>
        </w:trPr>
        <w:tc>
          <w:tcPr>
            <w:tcW w:w="2707" w:type="dxa"/>
            <w:noWrap/>
          </w:tcPr>
          <w:p w:rsidR="007B2B09" w:rsidRPr="00F15A82" w:rsidRDefault="007B2B09" w:rsidP="007B2B09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64,508 </w:t>
            </w:r>
          </w:p>
        </w:tc>
        <w:tc>
          <w:tcPr>
            <w:tcW w:w="143" w:type="dxa"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7B2B09" w:rsidRPr="00B22B6A" w:rsidRDefault="007B2B09" w:rsidP="007B2B0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B2B09" w:rsidRPr="00B22B6A" w:rsidRDefault="007B2B09" w:rsidP="007B2B09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7B2B09" w:rsidRPr="00F15A82" w:rsidRDefault="007B2B09" w:rsidP="007B2B09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7B2B09" w:rsidRPr="009A7E1F" w:rsidRDefault="007B2B09" w:rsidP="007B2B09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E1F">
              <w:rPr>
                <w:rFonts w:ascii="Angsana New" w:hAnsi="Angsana New"/>
                <w:sz w:val="24"/>
                <w:szCs w:val="24"/>
              </w:rPr>
              <w:t xml:space="preserve"> 63,616 </w:t>
            </w:r>
          </w:p>
        </w:tc>
      </w:tr>
      <w:bookmarkEnd w:id="6"/>
    </w:tbl>
    <w:p w:rsidR="00850258" w:rsidRDefault="00850258" w:rsidP="00B7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CE2886" w:rsidRDefault="00E60AA4" w:rsidP="00850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60AA4">
        <w:rPr>
          <w:rFonts w:asciiTheme="majorBidi" w:hAnsiTheme="majorBidi"/>
          <w:color w:val="000000"/>
          <w:sz w:val="32"/>
          <w:szCs w:val="32"/>
          <w:cs/>
        </w:rPr>
        <w:t>*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ในระหว่างปี </w:t>
      </w:r>
      <w:r w:rsidRPr="00E60AA4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บริษัทโอนอสังหาริมทรัพย์เพื่อการลงทุนซึ่งเป็นอาคารและส่วนปรับปรุงอาคาร</w:t>
      </w:r>
      <w:r w:rsidR="00937EF6"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มา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บันทึกบัญชีเป็นที่ดิน อาคารและอุปกรณ์ (ดูหมายเหตุ </w:t>
      </w:r>
      <w:r w:rsidRPr="00E60AA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777B4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A15268">
        <w:rPr>
          <w:rFonts w:asciiTheme="majorBidi" w:hAnsiTheme="majorBidi" w:hint="cs"/>
          <w:color w:val="000000"/>
          <w:sz w:val="32"/>
          <w:szCs w:val="32"/>
          <w:cs/>
        </w:rPr>
        <w:t>)</w:t>
      </w:r>
    </w:p>
    <w:p w:rsidR="00850258" w:rsidRPr="00E60AA4" w:rsidRDefault="00850258" w:rsidP="00B7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EA24D1" w:rsidRDefault="00EA24D1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2B509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2B5093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2B50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Default="00F473E9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86"/>
        <w:gridCol w:w="134"/>
        <w:gridCol w:w="1765"/>
      </w:tblGrid>
      <w:tr w:rsidR="00E52AF6" w:rsidRPr="002B5093" w:rsidTr="001F589A">
        <w:tc>
          <w:tcPr>
            <w:tcW w:w="4763" w:type="dxa"/>
          </w:tcPr>
          <w:p w:rsidR="00E52AF6" w:rsidRPr="002B5093" w:rsidRDefault="00E52AF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bookmarkStart w:id="7" w:name="_Hlk562133"/>
            <w:r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E52AF6" w:rsidRPr="00F15A82" w:rsidRDefault="00BF7FB1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E52AF6"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52AF6" w:rsidRPr="002B5093" w:rsidTr="001F589A">
        <w:tc>
          <w:tcPr>
            <w:tcW w:w="4763" w:type="dxa"/>
          </w:tcPr>
          <w:p w:rsidR="00E52AF6" w:rsidRDefault="00E52AF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E52AF6" w:rsidRPr="00F15A82" w:rsidRDefault="00E52AF6" w:rsidP="00E5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52AF6" w:rsidRPr="002B5093" w:rsidTr="001F589A">
        <w:tc>
          <w:tcPr>
            <w:tcW w:w="4763" w:type="dxa"/>
          </w:tcPr>
          <w:p w:rsidR="00E52AF6" w:rsidRPr="00F15A82" w:rsidRDefault="00E52AF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52AF6" w:rsidRPr="001F589A" w:rsidRDefault="00E52AF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</w:rPr>
            </w:pPr>
            <w:r w:rsidRPr="001F589A">
              <w:rPr>
                <w:rFonts w:asciiTheme="majorBidi" w:hAnsiTheme="majorBidi" w:cstheme="majorBidi" w:hint="cs"/>
                <w:bCs/>
                <w:spacing w:val="-4"/>
                <w:sz w:val="32"/>
                <w:szCs w:val="32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E52AF6" w:rsidRPr="00F15A82" w:rsidRDefault="00E52AF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52AF6" w:rsidRPr="00F15A82" w:rsidRDefault="00E52AF6" w:rsidP="0006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</w:rPr>
            </w:pPr>
            <w:r w:rsidRPr="001F589A">
              <w:rPr>
                <w:rFonts w:asciiTheme="majorBidi" w:hAnsiTheme="majorBidi" w:cstheme="majorBidi" w:hint="cs"/>
                <w:bCs/>
                <w:spacing w:val="-4"/>
                <w:sz w:val="32"/>
                <w:szCs w:val="32"/>
              </w:rPr>
              <w:t>2560</w:t>
            </w:r>
          </w:p>
        </w:tc>
      </w:tr>
      <w:tr w:rsidR="00E52AF6" w:rsidRPr="002B5093" w:rsidTr="001F589A">
        <w:tc>
          <w:tcPr>
            <w:tcW w:w="4763" w:type="dxa"/>
          </w:tcPr>
          <w:p w:rsidR="00E52AF6" w:rsidRPr="00F15A82" w:rsidRDefault="00E52AF6" w:rsidP="001F589A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32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  <w:left w:val="nil"/>
            </w:tcBorders>
          </w:tcPr>
          <w:p w:rsidR="00E52AF6" w:rsidRPr="002B5093" w:rsidRDefault="00E52AF6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E52AF6" w:rsidRPr="002B5093" w:rsidRDefault="00E52AF6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nil"/>
            </w:tcBorders>
          </w:tcPr>
          <w:p w:rsidR="00E52AF6" w:rsidRPr="002B5093" w:rsidRDefault="00E52AF6" w:rsidP="00062F5D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2AF6" w:rsidRPr="002B5093" w:rsidTr="001F589A">
        <w:tc>
          <w:tcPr>
            <w:tcW w:w="4763" w:type="dxa"/>
          </w:tcPr>
          <w:p w:rsidR="00E52AF6" w:rsidRPr="002B5093" w:rsidRDefault="00E52AF6" w:rsidP="001F589A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32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ยอด</w:t>
            </w:r>
            <w:r w:rsidR="001A504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ยกมา</w:t>
            </w: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A504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86" w:type="dxa"/>
            <w:tcBorders>
              <w:left w:val="nil"/>
            </w:tcBorders>
          </w:tcPr>
          <w:p w:rsidR="00E52AF6" w:rsidRPr="002B5093" w:rsidRDefault="00E52AF6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</w:rPr>
              <w:t>4,272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E52AF6" w:rsidRPr="002B5093" w:rsidRDefault="00E52AF6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E52AF6" w:rsidRPr="002B5093" w:rsidRDefault="00E52AF6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5,629</w:t>
            </w:r>
          </w:p>
        </w:tc>
      </w:tr>
      <w:tr w:rsidR="001F589A" w:rsidRPr="002B5093" w:rsidTr="001F589A">
        <w:tc>
          <w:tcPr>
            <w:tcW w:w="4763" w:type="dxa"/>
          </w:tcPr>
          <w:p w:rsidR="001F589A" w:rsidRPr="00F15A82" w:rsidRDefault="001F589A" w:rsidP="001F589A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32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ซื้อสินทรัพย์เพิ่มระหว่างปี</w:t>
            </w:r>
          </w:p>
        </w:tc>
        <w:tc>
          <w:tcPr>
            <w:tcW w:w="1786" w:type="dxa"/>
            <w:tcBorders>
              <w:left w:val="nil"/>
            </w:tcBorders>
          </w:tcPr>
          <w:p w:rsidR="001F589A" w:rsidRPr="002B5093" w:rsidRDefault="001F589A" w:rsidP="001F589A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BF7FB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1F589A" w:rsidRDefault="001F589A" w:rsidP="001F589A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1F589A" w:rsidRDefault="001F589A" w:rsidP="00BF7FB1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340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844FE9" w:rsidRPr="002B5093" w:rsidTr="001F589A">
        <w:tc>
          <w:tcPr>
            <w:tcW w:w="4763" w:type="dxa"/>
          </w:tcPr>
          <w:p w:rsidR="00844FE9" w:rsidRPr="00F15A82" w:rsidRDefault="00844FE9" w:rsidP="00844FE9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32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รับโอนสินทรัพย์ระหว่างปี*</w:t>
            </w:r>
          </w:p>
        </w:tc>
        <w:tc>
          <w:tcPr>
            <w:tcW w:w="1786" w:type="dxa"/>
            <w:tcBorders>
              <w:left w:val="nil"/>
            </w:tcBorders>
          </w:tcPr>
          <w:p w:rsidR="00844FE9" w:rsidRDefault="00844FE9" w:rsidP="00844FE9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59,014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844FE9" w:rsidRDefault="00844FE9" w:rsidP="00844FE9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844FE9" w:rsidRPr="002B5093" w:rsidRDefault="00844FE9" w:rsidP="00844FE9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E52AF6" w:rsidRPr="002B5093" w:rsidTr="001F589A">
        <w:tc>
          <w:tcPr>
            <w:tcW w:w="4763" w:type="dxa"/>
          </w:tcPr>
          <w:p w:rsidR="00E52AF6" w:rsidRPr="00F15A82" w:rsidRDefault="00E52AF6" w:rsidP="001F589A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32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86" w:type="dxa"/>
            <w:tcBorders>
              <w:left w:val="nil"/>
            </w:tcBorders>
          </w:tcPr>
          <w:p w:rsidR="00E52AF6" w:rsidRPr="002B5093" w:rsidRDefault="001F589A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2,39</w:t>
            </w:r>
            <w:r w:rsidR="00BF7FB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E52AF6" w:rsidRDefault="00E52AF6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E52AF6" w:rsidRDefault="00E52AF6" w:rsidP="00062F5D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44FE9">
              <w:rPr>
                <w:rFonts w:asciiTheme="majorBidi" w:hAnsiTheme="majorBidi" w:cstheme="majorBidi"/>
                <w:sz w:val="32"/>
                <w:szCs w:val="32"/>
              </w:rPr>
              <w:t>,408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BF7FB1" w:rsidRPr="002B5093" w:rsidTr="001F589A">
        <w:tc>
          <w:tcPr>
            <w:tcW w:w="4763" w:type="dxa"/>
          </w:tcPr>
          <w:p w:rsidR="00BF7FB1" w:rsidRPr="00F15A82" w:rsidRDefault="00BF7FB1" w:rsidP="00BF7FB1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32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15A8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  <w:r w:rsidRPr="00F15A82"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1786" w:type="dxa"/>
            <w:tcBorders>
              <w:left w:val="nil"/>
              <w:bottom w:val="single" w:sz="6" w:space="0" w:color="auto"/>
            </w:tcBorders>
          </w:tcPr>
          <w:p w:rsidR="00BF7FB1" w:rsidRDefault="00BF7FB1" w:rsidP="00BF7FB1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18,53</w:t>
            </w:r>
            <w:r w:rsidR="00D9043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BF7FB1" w:rsidRDefault="00BF7FB1" w:rsidP="00BF7FB1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  <w:bottom w:val="single" w:sz="6" w:space="0" w:color="auto"/>
            </w:tcBorders>
          </w:tcPr>
          <w:p w:rsidR="00BF7FB1" w:rsidRDefault="00BF7FB1" w:rsidP="00BF7FB1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340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BF7FB1" w:rsidRPr="002B5093" w:rsidTr="001F589A">
        <w:tc>
          <w:tcPr>
            <w:tcW w:w="4763" w:type="dxa"/>
          </w:tcPr>
          <w:p w:rsidR="00BF7FB1" w:rsidRPr="002B5093" w:rsidRDefault="00BF7FB1" w:rsidP="00BF7FB1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32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15A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8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BF7FB1" w:rsidRPr="002B5093" w:rsidRDefault="00BF7FB1" w:rsidP="00BF7FB1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42,478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BF7FB1" w:rsidRDefault="00BF7FB1" w:rsidP="00BF7FB1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BF7FB1" w:rsidRDefault="00BF7FB1" w:rsidP="00BF7FB1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4,272</w:t>
            </w:r>
          </w:p>
        </w:tc>
      </w:tr>
      <w:bookmarkEnd w:id="7"/>
    </w:tbl>
    <w:p w:rsidR="00605C50" w:rsidRDefault="00605C50" w:rsidP="00AA263C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</w:rPr>
      </w:pPr>
    </w:p>
    <w:p w:rsidR="00D1371B" w:rsidRDefault="002029F9" w:rsidP="00AA263C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60AA4">
        <w:rPr>
          <w:rFonts w:asciiTheme="majorBidi" w:hAnsiTheme="majorBidi"/>
          <w:color w:val="000000"/>
          <w:sz w:val="32"/>
          <w:szCs w:val="32"/>
          <w:cs/>
        </w:rPr>
        <w:t>*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ในระหว่างปี </w:t>
      </w:r>
      <w:r w:rsidRPr="00E60AA4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บริษัทโอนอสังหาริมทรัพย์เพื่อการลงทุน (ดูหมายเหตุ </w:t>
      </w:r>
      <w:r w:rsidR="00A92ADA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A15268">
        <w:rPr>
          <w:rFonts w:asciiTheme="majorBidi" w:hAnsiTheme="majorBidi" w:hint="cs"/>
          <w:color w:val="000000"/>
          <w:sz w:val="32"/>
          <w:szCs w:val="32"/>
          <w:cs/>
        </w:rPr>
        <w:t xml:space="preserve">) 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ซึ่งเป็นสิทธิการใช้ที่ดินตาม</w:t>
      </w:r>
      <w:r w:rsidR="001477CC" w:rsidRPr="00F15A82">
        <w:rPr>
          <w:rFonts w:asciiTheme="majorBidi" w:hAnsiTheme="majorBidi" w:cstheme="majorBidi"/>
          <w:sz w:val="32"/>
          <w:szCs w:val="32"/>
          <w:cs/>
        </w:rPr>
        <w:t>สัญญาเช่าที่ดินกับสำนักงานทรัพย์สินส่วนพระมหากษัตริย์จำนวนสองฉบับเพื่อปลูกสร้างอาคาร</w:t>
      </w:r>
      <w:r w:rsidR="001477CC" w:rsidRPr="00F15A82">
        <w:rPr>
          <w:rFonts w:asciiTheme="majorBidi" w:hAnsiTheme="majorBidi" w:cstheme="majorBidi" w:hint="cs"/>
          <w:sz w:val="32"/>
          <w:szCs w:val="32"/>
          <w:cs/>
        </w:rPr>
        <w:t xml:space="preserve">โครงการเดอะศาลายา (คอมมูนิตี้ มอลล์) </w:t>
      </w:r>
      <w:r w:rsidR="001477CC" w:rsidRPr="00F15A82">
        <w:rPr>
          <w:rFonts w:asciiTheme="majorBidi" w:hAnsiTheme="majorBidi" w:cstheme="majorBidi"/>
          <w:sz w:val="32"/>
          <w:szCs w:val="32"/>
          <w:cs/>
        </w:rPr>
        <w:t xml:space="preserve">มีกำหนดเวลา </w:t>
      </w:r>
      <w:r w:rsidR="001477CC" w:rsidRPr="001605A2">
        <w:rPr>
          <w:rFonts w:asciiTheme="majorBidi" w:hAnsiTheme="majorBidi" w:cstheme="majorBidi"/>
          <w:sz w:val="32"/>
          <w:szCs w:val="32"/>
        </w:rPr>
        <w:t xml:space="preserve">25 </w:t>
      </w:r>
      <w:r w:rsidR="001477CC" w:rsidRPr="00F15A82">
        <w:rPr>
          <w:rFonts w:asciiTheme="majorBidi" w:hAnsiTheme="majorBidi" w:cstheme="majorBidi"/>
          <w:sz w:val="32"/>
          <w:szCs w:val="32"/>
          <w:cs/>
        </w:rPr>
        <w:t xml:space="preserve">ปี สิ้นสุดวันที่ </w:t>
      </w:r>
      <w:r w:rsidR="001477CC" w:rsidRPr="001605A2">
        <w:rPr>
          <w:rFonts w:asciiTheme="majorBidi" w:hAnsiTheme="majorBidi" w:cstheme="majorBidi"/>
          <w:sz w:val="32"/>
          <w:szCs w:val="32"/>
        </w:rPr>
        <w:t xml:space="preserve">28 </w:t>
      </w:r>
      <w:r w:rsidR="001477CC" w:rsidRPr="00F15A82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1477CC" w:rsidRPr="001605A2">
        <w:rPr>
          <w:rFonts w:asciiTheme="majorBidi" w:hAnsiTheme="majorBidi" w:cstheme="majorBidi"/>
          <w:sz w:val="32"/>
          <w:szCs w:val="32"/>
        </w:rPr>
        <w:t xml:space="preserve"> 2582</w:t>
      </w:r>
      <w:r w:rsidR="00D1371B">
        <w:rPr>
          <w:rFonts w:asciiTheme="majorBidi" w:hAnsiTheme="majorBidi"/>
          <w:sz w:val="32"/>
          <w:szCs w:val="32"/>
          <w:cs/>
        </w:rPr>
        <w:t xml:space="preserve"> </w:t>
      </w:r>
      <w:r w:rsidR="00D1371B" w:rsidRPr="00F15A82">
        <w:rPr>
          <w:rFonts w:asciiTheme="majorBidi" w:hAnsiTheme="majorBidi" w:cstheme="majorBidi" w:hint="cs"/>
          <w:sz w:val="32"/>
          <w:szCs w:val="32"/>
          <w:cs/>
        </w:rPr>
        <w:t>ตามสัญญา</w:t>
      </w:r>
      <w:r w:rsidR="001477CC" w:rsidRPr="001605A2">
        <w:rPr>
          <w:rFonts w:asciiTheme="majorBidi" w:hAnsiTheme="majorBidi"/>
          <w:sz w:val="32"/>
          <w:szCs w:val="32"/>
          <w:cs/>
        </w:rPr>
        <w:t xml:space="preserve"> </w:t>
      </w:r>
      <w:r w:rsidR="001477CC" w:rsidRPr="00F15A82">
        <w:rPr>
          <w:rFonts w:asciiTheme="majorBidi" w:hAnsiTheme="majorBidi" w:cstheme="majorBidi"/>
          <w:sz w:val="32"/>
          <w:szCs w:val="32"/>
          <w:cs/>
        </w:rPr>
        <w:t>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</w:t>
      </w:r>
      <w:r w:rsidR="001477CC" w:rsidRPr="00F15A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477CC" w:rsidRPr="00F15A82">
        <w:rPr>
          <w:rFonts w:asciiTheme="majorBidi" w:hAnsiTheme="majorBidi" w:cstheme="majorBidi"/>
          <w:sz w:val="32"/>
          <w:szCs w:val="32"/>
          <w:cs/>
        </w:rPr>
        <w:t>บริษัทต้องทำการ</w:t>
      </w:r>
      <w:r w:rsidR="001477CC" w:rsidRPr="00F15A82">
        <w:rPr>
          <w:rFonts w:asciiTheme="majorBidi" w:hAnsiTheme="majorBidi" w:cstheme="majorBidi" w:hint="cs"/>
          <w:sz w:val="32"/>
          <w:szCs w:val="32"/>
          <w:cs/>
        </w:rPr>
        <w:t>ปรับปรุงพื้นที่</w:t>
      </w:r>
      <w:r w:rsidR="001477CC" w:rsidRPr="00F15A82">
        <w:rPr>
          <w:rFonts w:asciiTheme="majorBidi" w:hAnsiTheme="majorBidi" w:cstheme="majorBidi"/>
          <w:sz w:val="32"/>
          <w:szCs w:val="32"/>
          <w:cs/>
        </w:rPr>
        <w:t>ให้คงสภาพดีดังเดิม</w:t>
      </w:r>
      <w:r w:rsidR="00A22F3E" w:rsidRPr="00F15A82">
        <w:rPr>
          <w:rFonts w:asciiTheme="majorBidi" w:hAnsiTheme="majorBidi" w:cstheme="majorBidi" w:hint="cs"/>
          <w:sz w:val="32"/>
          <w:szCs w:val="32"/>
          <w:cs/>
        </w:rPr>
        <w:t>เมื่อครบกำหนดส่งคืน</w:t>
      </w:r>
    </w:p>
    <w:p w:rsidR="00062F5D" w:rsidRPr="00900C5A" w:rsidRDefault="00FA36C6" w:rsidP="00AA263C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062F5D" w:rsidRPr="00F15A82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สัญญาเช่าที่ดินกับสำนักงานทรัพย์สินส่ว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="00062F5D" w:rsidRPr="00900C5A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062F5D" w:rsidRPr="00F15A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มีกำหนดเวลา </w:t>
      </w:r>
      <w:r w:rsidR="00062F5D" w:rsidRPr="00900C5A">
        <w:rPr>
          <w:rFonts w:asciiTheme="majorBidi" w:hAnsiTheme="majorBidi" w:cstheme="majorBidi"/>
          <w:color w:val="000000"/>
          <w:sz w:val="32"/>
          <w:szCs w:val="32"/>
        </w:rPr>
        <w:t xml:space="preserve">15 </w:t>
      </w:r>
      <w:r w:rsidR="00062F5D" w:rsidRPr="00F15A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สิ้นสุดวันที่ </w:t>
      </w:r>
      <w:r w:rsidR="00062F5D" w:rsidRPr="00900C5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062F5D" w:rsidRPr="00F15A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062F5D" w:rsidRPr="00900C5A"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 w:rsidR="00062F5D" w:rsidRPr="00F15A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ซึ่งในปี </w:t>
      </w:r>
      <w:r w:rsidR="00062F5D" w:rsidRPr="00900C5A">
        <w:rPr>
          <w:rFonts w:asciiTheme="majorBidi" w:hAnsiTheme="majorBidi" w:cstheme="majorBidi"/>
          <w:color w:val="000000"/>
          <w:sz w:val="32"/>
          <w:szCs w:val="32"/>
        </w:rPr>
        <w:t xml:space="preserve">2551 </w:t>
      </w:r>
      <w:r w:rsidR="00062F5D" w:rsidRPr="00F15A82">
        <w:rPr>
          <w:rFonts w:asciiTheme="majorBidi" w:hAnsiTheme="majorBidi" w:cstheme="majorBidi"/>
          <w:color w:val="000000"/>
          <w:sz w:val="32"/>
          <w:szCs w:val="32"/>
          <w:cs/>
        </w:rPr>
        <w:t>บริษัทโอนกรรมสิทธิ์อาคารและส่วนปรับปรุงอาคารที่บริษัทสร้างบนที่ดินเช่าดังกล่าวให้แก่ผู้ให้เช่าตามเงื่อนไขที่ระบุในสัญญาเช่า โดยบริษัทได้รับสิทธิให้ใช้ประโยชน์ในอาคารดังกล่าว</w:t>
      </w:r>
    </w:p>
    <w:p w:rsidR="00635615" w:rsidRPr="00062F5D" w:rsidRDefault="00635615" w:rsidP="00AA2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:rsidR="002D1A53" w:rsidRPr="002D1A53" w:rsidRDefault="002D1A53" w:rsidP="00AA2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2D1A53">
        <w:rPr>
          <w:rFonts w:ascii="Angsana New" w:eastAsia="Calibri" w:hAnsi="Angsana New"/>
          <w:b/>
          <w:bCs/>
          <w:sz w:val="32"/>
          <w:szCs w:val="32"/>
        </w:rPr>
        <w:t>1</w:t>
      </w:r>
      <w:r>
        <w:rPr>
          <w:rFonts w:ascii="Angsana New" w:eastAsia="Calibri" w:hAnsi="Angsana New"/>
          <w:b/>
          <w:bCs/>
          <w:sz w:val="32"/>
          <w:szCs w:val="32"/>
        </w:rPr>
        <w:t>3</w:t>
      </w:r>
      <w:r w:rsidRPr="002D1A53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Pr="00F15A82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Pr="00AC7BBD" w:rsidRDefault="00605C50" w:rsidP="00AA263C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9"/>
        <w:gridCol w:w="311"/>
        <w:gridCol w:w="823"/>
        <w:gridCol w:w="143"/>
        <w:gridCol w:w="1133"/>
        <w:gridCol w:w="144"/>
        <w:gridCol w:w="1132"/>
        <w:gridCol w:w="143"/>
        <w:gridCol w:w="1132"/>
        <w:gridCol w:w="141"/>
        <w:gridCol w:w="1162"/>
      </w:tblGrid>
      <w:tr w:rsidR="00873BD8" w:rsidRPr="00143E8F" w:rsidTr="00AC7BBD">
        <w:trPr>
          <w:trHeight w:val="74"/>
        </w:trPr>
        <w:tc>
          <w:tcPr>
            <w:tcW w:w="2099" w:type="dxa"/>
            <w:noWrap/>
          </w:tcPr>
          <w:p w:rsidR="00873BD8" w:rsidRPr="00143E8F" w:rsidRDefault="00873BD8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64" w:type="dxa"/>
            <w:gridSpan w:val="10"/>
            <w:tcBorders>
              <w:bottom w:val="single" w:sz="6" w:space="0" w:color="auto"/>
            </w:tcBorders>
            <w:noWrap/>
          </w:tcPr>
          <w:p w:rsidR="00873BD8" w:rsidRPr="00143E8F" w:rsidRDefault="00BF7FB1" w:rsidP="00542AD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="00873BD8" w:rsidRPr="00F15A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873BD8" w:rsidRPr="00143E8F" w:rsidTr="00AC7BBD">
        <w:trPr>
          <w:trHeight w:val="74"/>
        </w:trPr>
        <w:tc>
          <w:tcPr>
            <w:tcW w:w="2099" w:type="dxa"/>
            <w:noWrap/>
          </w:tcPr>
          <w:p w:rsidR="00873BD8" w:rsidRPr="00143E8F" w:rsidRDefault="00873BD8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64" w:type="dxa"/>
            <w:gridSpan w:val="10"/>
            <w:tcBorders>
              <w:bottom w:val="single" w:sz="6" w:space="0" w:color="auto"/>
            </w:tcBorders>
            <w:noWrap/>
          </w:tcPr>
          <w:p w:rsidR="00873BD8" w:rsidRPr="00F15A82" w:rsidRDefault="00873BD8" w:rsidP="00542AD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73BD8" w:rsidRPr="00143E8F" w:rsidTr="00AC7BBD">
        <w:tc>
          <w:tcPr>
            <w:tcW w:w="2099" w:type="dxa"/>
            <w:noWrap/>
          </w:tcPr>
          <w:p w:rsidR="00873BD8" w:rsidRPr="00143E8F" w:rsidRDefault="00873BD8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noWrap/>
          </w:tcPr>
          <w:p w:rsidR="00873BD8" w:rsidRPr="00E837F4" w:rsidRDefault="00873BD8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873BD8" w:rsidRPr="00E837F4" w:rsidRDefault="00873BD8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873BD8" w:rsidRPr="00E837F4" w:rsidRDefault="00873BD8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873BD8" w:rsidRPr="00E837F4" w:rsidRDefault="00873BD8" w:rsidP="00542AD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873BD8" w:rsidRPr="00F15A82" w:rsidRDefault="00873BD8" w:rsidP="00542ADD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73BD8" w:rsidRPr="00143E8F" w:rsidTr="00AC7BBD">
        <w:tc>
          <w:tcPr>
            <w:tcW w:w="2099" w:type="dxa"/>
            <w:noWrap/>
          </w:tcPr>
          <w:p w:rsidR="00873BD8" w:rsidRPr="00143E8F" w:rsidRDefault="00873BD8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gridSpan w:val="2"/>
            <w:noWrap/>
          </w:tcPr>
          <w:p w:rsidR="00873BD8" w:rsidRPr="00F15A82" w:rsidRDefault="00873BD8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873BD8" w:rsidRPr="00E837F4" w:rsidRDefault="00873BD8" w:rsidP="00542AD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873BD8" w:rsidRPr="00E837F4" w:rsidRDefault="00873BD8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873BD8" w:rsidRPr="00E837F4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873BD8" w:rsidRPr="00E837F4" w:rsidRDefault="00873BD8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873BD8" w:rsidRPr="00E837F4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873BD8" w:rsidRPr="00E837F4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873BD8" w:rsidRPr="00E837F4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:rsidR="00873BD8" w:rsidRPr="00F15A82" w:rsidRDefault="00873BD8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73BD8" w:rsidRPr="00143E8F" w:rsidTr="00AC7BBD">
        <w:tc>
          <w:tcPr>
            <w:tcW w:w="2099" w:type="dxa"/>
            <w:noWrap/>
          </w:tcPr>
          <w:p w:rsidR="00873BD8" w:rsidRPr="00143E8F" w:rsidRDefault="00873BD8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noWrap/>
          </w:tcPr>
          <w:p w:rsidR="00873BD8" w:rsidRPr="00E837F4" w:rsidRDefault="00873BD8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873BD8" w:rsidRPr="00E837F4" w:rsidRDefault="00873BD8" w:rsidP="00542AD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873BD8" w:rsidRPr="00F15A82" w:rsidRDefault="00873BD8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873BD8" w:rsidRPr="00E837F4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873BD8" w:rsidRPr="00E837F4" w:rsidRDefault="00873BD8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873BD8" w:rsidRPr="00F15A82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873BD8" w:rsidRPr="00E837F4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37F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873BD8" w:rsidRPr="00E837F4" w:rsidRDefault="00873BD8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:rsidR="00873BD8" w:rsidRPr="00E837F4" w:rsidRDefault="00873BD8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</w:tr>
      <w:tr w:rsidR="00873BD8" w:rsidRPr="00143E8F" w:rsidTr="00AC7BBD">
        <w:tc>
          <w:tcPr>
            <w:tcW w:w="2099" w:type="dxa"/>
            <w:noWrap/>
          </w:tcPr>
          <w:p w:rsidR="00873BD8" w:rsidRPr="00F15A82" w:rsidRDefault="00873BD8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noWrap/>
          </w:tcPr>
          <w:p w:rsidR="00873BD8" w:rsidRPr="00B22B6A" w:rsidRDefault="00873BD8" w:rsidP="00542AD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873BD8" w:rsidRPr="00B22B6A" w:rsidRDefault="00873BD8" w:rsidP="00542AD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873BD8" w:rsidRPr="00B22B6A" w:rsidRDefault="00873BD8" w:rsidP="00542AD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873BD8" w:rsidRPr="00B22B6A" w:rsidRDefault="00873BD8" w:rsidP="00542ADD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873BD8" w:rsidRPr="00B22B6A" w:rsidRDefault="00873BD8" w:rsidP="00542ADD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873BD8" w:rsidRPr="00B22B6A" w:rsidRDefault="00873BD8" w:rsidP="00542AD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873BD8" w:rsidRPr="00B22B6A" w:rsidRDefault="00873BD8" w:rsidP="00542AD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873BD8" w:rsidRPr="00F15A82" w:rsidRDefault="00873BD8" w:rsidP="00542AD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873BD8" w:rsidRPr="00B22B6A" w:rsidRDefault="00873BD8" w:rsidP="00542ADD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550F" w:rsidRPr="00143E8F" w:rsidTr="000275AC">
        <w:trPr>
          <w:trHeight w:val="59"/>
        </w:trPr>
        <w:tc>
          <w:tcPr>
            <w:tcW w:w="2099" w:type="dxa"/>
            <w:noWrap/>
          </w:tcPr>
          <w:p w:rsidR="00AC550F" w:rsidRPr="00F15A82" w:rsidRDefault="00AC550F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gridSpan w:val="2"/>
            <w:noWrap/>
          </w:tcPr>
          <w:p w:rsidR="00AC550F" w:rsidRPr="00B22B6A" w:rsidRDefault="00AC550F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</w:t>
            </w:r>
            <w:r w:rsidR="004F0C9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3" w:type="dxa"/>
          </w:tcPr>
          <w:p w:rsidR="00AC550F" w:rsidRPr="00B22B6A" w:rsidRDefault="00AC550F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AC550F" w:rsidRPr="00B22B6A" w:rsidRDefault="00AC550F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44" w:type="dxa"/>
            <w:tcBorders>
              <w:left w:val="nil"/>
            </w:tcBorders>
          </w:tcPr>
          <w:p w:rsidR="00AC550F" w:rsidRPr="00B22B6A" w:rsidRDefault="00AC550F" w:rsidP="00542AD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AC550F" w:rsidRPr="00B22B6A" w:rsidRDefault="00AC550F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AC550F" w:rsidRPr="00F15A82" w:rsidRDefault="00AC550F" w:rsidP="00542ADD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AC550F" w:rsidRPr="00B22B6A" w:rsidRDefault="00AC550F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AC550F" w:rsidRPr="00F15A82" w:rsidRDefault="00AC550F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:rsidR="00AC550F" w:rsidRPr="00B22B6A" w:rsidRDefault="00AC550F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3,90</w:t>
            </w:r>
            <w:r w:rsidR="004F0C9C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791589" w:rsidRPr="00143E8F" w:rsidTr="000275AC">
        <w:trPr>
          <w:trHeight w:val="59"/>
        </w:trPr>
        <w:tc>
          <w:tcPr>
            <w:tcW w:w="2410" w:type="dxa"/>
            <w:gridSpan w:val="2"/>
            <w:noWrap/>
          </w:tcPr>
          <w:p w:rsidR="00791589" w:rsidRPr="00F15A82" w:rsidRDefault="00791589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r w:rsidRPr="00F15A82">
              <w:rPr>
                <w:rFonts w:ascii="Angsana New" w:hAnsi="Angsana New" w:hint="cs"/>
                <w:spacing w:val="-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23" w:type="dxa"/>
            <w:tcBorders>
              <w:bottom w:val="sing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791589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B22B6A" w:rsidRDefault="00791589" w:rsidP="00542AD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91589" w:rsidRPr="00F15A82" w:rsidRDefault="00791589" w:rsidP="00542ADD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791589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41" w:type="dxa"/>
          </w:tcPr>
          <w:p w:rsidR="00791589" w:rsidRPr="00F15A82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:rsidR="00791589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791589" w:rsidRPr="00143E8F" w:rsidTr="006E08F3">
        <w:trPr>
          <w:trHeight w:val="59"/>
        </w:trPr>
        <w:tc>
          <w:tcPr>
            <w:tcW w:w="2099" w:type="dxa"/>
            <w:noWrap/>
          </w:tcPr>
          <w:p w:rsidR="00791589" w:rsidRPr="00F15A82" w:rsidRDefault="00791589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F15A8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noWrap/>
          </w:tcPr>
          <w:p w:rsidR="00791589" w:rsidRPr="00B22B6A" w:rsidRDefault="00791589" w:rsidP="00542ADD">
            <w:pPr>
              <w:pStyle w:val="Header"/>
              <w:tabs>
                <w:tab w:val="clear" w:pos="907"/>
                <w:tab w:val="left" w:pos="967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3,887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B22B6A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91589" w:rsidRPr="00F15A82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41" w:type="dxa"/>
          </w:tcPr>
          <w:p w:rsidR="00791589" w:rsidRPr="00F15A82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4,206</w:t>
            </w:r>
          </w:p>
        </w:tc>
      </w:tr>
      <w:tr w:rsidR="00791589" w:rsidRPr="00143E8F" w:rsidTr="00A42EED">
        <w:tc>
          <w:tcPr>
            <w:tcW w:w="2099" w:type="dxa"/>
            <w:noWrap/>
          </w:tcPr>
          <w:p w:rsidR="00791589" w:rsidRPr="00F15A82" w:rsidRDefault="00791589" w:rsidP="00542ADD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43E8F">
              <w:rPr>
                <w:rFonts w:ascii="Angsana New" w:hAnsi="Angsana New"/>
                <w:cs/>
              </w:rPr>
              <w:t xml:space="preserve"> </w:t>
            </w:r>
            <w:r w:rsidRPr="00F15A82">
              <w:rPr>
                <w:rFonts w:ascii="Angsana New" w:hAnsi="Angsana New"/>
                <w:szCs w:val="24"/>
                <w:cs/>
              </w:rPr>
              <w:t>ค่</w:t>
            </w:r>
            <w:r w:rsidRPr="00F15A82">
              <w:rPr>
                <w:rFonts w:ascii="Angsana New" w:hAnsi="Angsana New" w:hint="cs"/>
                <w:szCs w:val="24"/>
                <w:cs/>
              </w:rPr>
              <w:t>าตัดจำหน่าย</w:t>
            </w:r>
            <w:r w:rsidRPr="00F15A82">
              <w:rPr>
                <w:rFonts w:ascii="Angsana New" w:hAnsi="Angsana New"/>
                <w:szCs w:val="24"/>
                <w:cs/>
              </w:rPr>
              <w:t>สะสม</w:t>
            </w:r>
          </w:p>
        </w:tc>
        <w:tc>
          <w:tcPr>
            <w:tcW w:w="1134" w:type="dxa"/>
            <w:gridSpan w:val="2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1,679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791589" w:rsidRPr="00F15A82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2,028</w:t>
            </w:r>
          </w:p>
        </w:tc>
      </w:tr>
      <w:tr w:rsidR="00791589" w:rsidRPr="006D28DD" w:rsidTr="00A42EED">
        <w:trPr>
          <w:trHeight w:val="59"/>
        </w:trPr>
        <w:tc>
          <w:tcPr>
            <w:tcW w:w="2099" w:type="dxa"/>
            <w:noWrap/>
          </w:tcPr>
          <w:p w:rsidR="00791589" w:rsidRPr="00F15A82" w:rsidRDefault="00791589" w:rsidP="00542ADD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สินทรัพย์ไม่มีตัวตน</w:t>
            </w:r>
            <w:r w:rsidRPr="00F15A82">
              <w:rPr>
                <w:rFonts w:ascii="Angsana New" w:hAnsi="Angsana New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2,208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791589" w:rsidRPr="00B22B6A" w:rsidRDefault="00791589" w:rsidP="00542AD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791589" w:rsidRPr="00F15A82" w:rsidRDefault="00791589" w:rsidP="00542ADD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2,178</w:t>
            </w:r>
          </w:p>
        </w:tc>
      </w:tr>
    </w:tbl>
    <w:p w:rsidR="00873BD8" w:rsidRDefault="00873BD8" w:rsidP="00BE6530">
      <w:pPr>
        <w:tabs>
          <w:tab w:val="clear" w:pos="227"/>
          <w:tab w:val="clear" w:pos="454"/>
          <w:tab w:val="clear" w:pos="680"/>
          <w:tab w:val="clear" w:pos="907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62"/>
      </w:tblGrid>
      <w:tr w:rsidR="0070508C" w:rsidRPr="00143E8F" w:rsidTr="00AC7BBD">
        <w:trPr>
          <w:trHeight w:val="74"/>
        </w:trPr>
        <w:tc>
          <w:tcPr>
            <w:tcW w:w="2126" w:type="dxa"/>
            <w:noWrap/>
          </w:tcPr>
          <w:p w:rsidR="0070508C" w:rsidRPr="00143E8F" w:rsidRDefault="0070508C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:rsidR="0070508C" w:rsidRPr="00143E8F" w:rsidRDefault="004F0C9C" w:rsidP="00542AD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="0070508C" w:rsidRPr="00F15A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70508C" w:rsidRPr="00143E8F" w:rsidTr="00AC7BBD">
        <w:trPr>
          <w:trHeight w:val="74"/>
        </w:trPr>
        <w:tc>
          <w:tcPr>
            <w:tcW w:w="2126" w:type="dxa"/>
            <w:noWrap/>
          </w:tcPr>
          <w:p w:rsidR="0070508C" w:rsidRPr="00143E8F" w:rsidRDefault="0070508C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:rsidR="0070508C" w:rsidRPr="00F15A82" w:rsidRDefault="0070508C" w:rsidP="00542ADD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508C" w:rsidRPr="00143E8F" w:rsidTr="00AC7BBD">
        <w:tc>
          <w:tcPr>
            <w:tcW w:w="2126" w:type="dxa"/>
            <w:noWrap/>
          </w:tcPr>
          <w:p w:rsidR="0070508C" w:rsidRPr="00143E8F" w:rsidRDefault="0070508C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70508C" w:rsidRPr="00E837F4" w:rsidRDefault="0070508C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70508C" w:rsidRPr="00E837F4" w:rsidRDefault="0070508C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70508C" w:rsidRPr="00E837F4" w:rsidRDefault="0070508C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70508C" w:rsidRPr="00E837F4" w:rsidRDefault="0070508C" w:rsidP="00542AD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70508C" w:rsidRPr="00F15A82" w:rsidRDefault="0070508C" w:rsidP="00542ADD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0508C" w:rsidRPr="00143E8F" w:rsidTr="00AC7BBD">
        <w:tc>
          <w:tcPr>
            <w:tcW w:w="2126" w:type="dxa"/>
            <w:noWrap/>
          </w:tcPr>
          <w:p w:rsidR="0070508C" w:rsidRPr="00143E8F" w:rsidRDefault="0070508C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70508C" w:rsidRPr="00F15A82" w:rsidRDefault="0070508C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70508C" w:rsidRPr="00E837F4" w:rsidRDefault="0070508C" w:rsidP="00542AD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0508C" w:rsidRPr="00E837F4" w:rsidRDefault="0070508C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70508C" w:rsidRPr="00E837F4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0508C" w:rsidRPr="00E837F4" w:rsidRDefault="0070508C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70508C" w:rsidRPr="00E837F4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70508C" w:rsidRPr="00E837F4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70508C" w:rsidRPr="00E837F4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:rsidR="0070508C" w:rsidRPr="00F15A82" w:rsidRDefault="0070508C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0508C" w:rsidRPr="00143E8F" w:rsidTr="00AC7BBD">
        <w:tc>
          <w:tcPr>
            <w:tcW w:w="2126" w:type="dxa"/>
            <w:noWrap/>
          </w:tcPr>
          <w:p w:rsidR="0070508C" w:rsidRPr="00143E8F" w:rsidRDefault="0070508C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70508C" w:rsidRPr="00E837F4" w:rsidRDefault="0070508C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3" w:type="dxa"/>
          </w:tcPr>
          <w:p w:rsidR="0070508C" w:rsidRPr="00E837F4" w:rsidRDefault="0070508C" w:rsidP="00542ADD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70508C" w:rsidRPr="00F15A82" w:rsidRDefault="0070508C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0508C" w:rsidRPr="00E837F4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70508C" w:rsidRPr="00E837F4" w:rsidRDefault="0070508C" w:rsidP="00542ADD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70508C" w:rsidRPr="00F15A82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70508C" w:rsidRPr="00E837F4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37F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15A82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70508C" w:rsidRPr="00E837F4" w:rsidRDefault="0070508C" w:rsidP="00542AD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:rsidR="0070508C" w:rsidRPr="00E837F4" w:rsidRDefault="0070508C" w:rsidP="00542AD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5A8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0508C" w:rsidRPr="00143E8F" w:rsidTr="00AC7BBD">
        <w:tc>
          <w:tcPr>
            <w:tcW w:w="2126" w:type="dxa"/>
            <w:noWrap/>
          </w:tcPr>
          <w:p w:rsidR="0070508C" w:rsidRPr="00F15A82" w:rsidRDefault="0070508C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70508C" w:rsidRPr="00B22B6A" w:rsidRDefault="0070508C" w:rsidP="00542AD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70508C" w:rsidRPr="00B22B6A" w:rsidRDefault="0070508C" w:rsidP="00542AD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0508C" w:rsidRPr="00B22B6A" w:rsidRDefault="0070508C" w:rsidP="00542ADD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0508C" w:rsidRPr="00B22B6A" w:rsidRDefault="0070508C" w:rsidP="00542ADD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0508C" w:rsidRPr="00B22B6A" w:rsidRDefault="0070508C" w:rsidP="00542ADD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70508C" w:rsidRPr="00B22B6A" w:rsidRDefault="0070508C" w:rsidP="00542AD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70508C" w:rsidRPr="00B22B6A" w:rsidRDefault="0070508C" w:rsidP="00542AD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70508C" w:rsidRPr="00F15A82" w:rsidRDefault="0070508C" w:rsidP="00542ADD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70508C" w:rsidRPr="00B22B6A" w:rsidRDefault="0070508C" w:rsidP="00542ADD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1589" w:rsidRPr="00143E8F" w:rsidTr="00AC7BBD">
        <w:trPr>
          <w:trHeight w:val="59"/>
        </w:trPr>
        <w:tc>
          <w:tcPr>
            <w:tcW w:w="2126" w:type="dxa"/>
            <w:noWrap/>
          </w:tcPr>
          <w:p w:rsidR="00791589" w:rsidRPr="00F15A82" w:rsidRDefault="00791589" w:rsidP="00542ADD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noWrap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2,313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1,574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B22B6A" w:rsidRDefault="00791589" w:rsidP="00542ADD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91589" w:rsidRPr="00F15A82" w:rsidRDefault="00791589" w:rsidP="00542ADD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91589" w:rsidRPr="00F15A82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3,887</w:t>
            </w:r>
          </w:p>
        </w:tc>
      </w:tr>
      <w:tr w:rsidR="00791589" w:rsidRPr="00143E8F" w:rsidTr="00AC7BBD">
        <w:tc>
          <w:tcPr>
            <w:tcW w:w="2126" w:type="dxa"/>
            <w:noWrap/>
          </w:tcPr>
          <w:p w:rsidR="00791589" w:rsidRPr="00F15A82" w:rsidRDefault="00791589" w:rsidP="00542ADD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43E8F">
              <w:rPr>
                <w:rFonts w:ascii="Angsana New" w:hAnsi="Angsana New"/>
                <w:cs/>
              </w:rPr>
              <w:t xml:space="preserve"> </w:t>
            </w:r>
            <w:r w:rsidRPr="00F15A82">
              <w:rPr>
                <w:rFonts w:ascii="Angsana New" w:hAnsi="Angsana New"/>
                <w:szCs w:val="24"/>
                <w:cs/>
              </w:rPr>
              <w:t>ค่</w:t>
            </w:r>
            <w:r w:rsidRPr="00F15A82">
              <w:rPr>
                <w:rFonts w:ascii="Angsana New" w:hAnsi="Angsana New" w:hint="cs"/>
                <w:szCs w:val="24"/>
                <w:cs/>
              </w:rPr>
              <w:t>าตัดจำหน่าย</w:t>
            </w:r>
            <w:r w:rsidRPr="00F15A82">
              <w:rPr>
                <w:rFonts w:ascii="Angsana New" w:hAnsi="Angsana New"/>
                <w:szCs w:val="24"/>
                <w:cs/>
              </w:rPr>
              <w:t>สะสม</w:t>
            </w:r>
          </w:p>
        </w:tc>
        <w:tc>
          <w:tcPr>
            <w:tcW w:w="1134" w:type="dxa"/>
            <w:noWrap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1,391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288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B22B6A" w:rsidRDefault="00791589" w:rsidP="00542ADD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91589" w:rsidRPr="00B22B6A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91589" w:rsidRPr="00F15A82" w:rsidRDefault="00791589" w:rsidP="00542ADD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noWrap/>
          </w:tcPr>
          <w:p w:rsidR="00791589" w:rsidRPr="00B22B6A" w:rsidRDefault="00791589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1,679</w:t>
            </w:r>
          </w:p>
        </w:tc>
      </w:tr>
      <w:tr w:rsidR="00E0241F" w:rsidRPr="006D28DD" w:rsidTr="00AC7BBD">
        <w:trPr>
          <w:trHeight w:val="59"/>
        </w:trPr>
        <w:tc>
          <w:tcPr>
            <w:tcW w:w="2126" w:type="dxa"/>
            <w:noWrap/>
          </w:tcPr>
          <w:p w:rsidR="00E0241F" w:rsidRPr="00F15A82" w:rsidRDefault="00E0241F" w:rsidP="00542ADD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F15A82">
              <w:rPr>
                <w:rFonts w:ascii="Angsana New" w:hAnsi="Angsana New" w:hint="cs"/>
                <w:szCs w:val="24"/>
                <w:cs/>
              </w:rPr>
              <w:t>สินทรัพย์ไม่มีตัวตน</w:t>
            </w:r>
            <w:r w:rsidRPr="00F15A82">
              <w:rPr>
                <w:rFonts w:ascii="Angsana New" w:hAnsi="Angsana New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E0241F" w:rsidRPr="00B22B6A" w:rsidRDefault="00E0241F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</w:t>
            </w:r>
            <w:r w:rsidR="003923B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:rsidR="00E0241F" w:rsidRPr="00B22B6A" w:rsidRDefault="00E0241F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E0241F" w:rsidRPr="00B22B6A" w:rsidRDefault="00E0241F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E0241F" w:rsidRPr="00B22B6A" w:rsidRDefault="00E0241F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E0241F" w:rsidRPr="00B22B6A" w:rsidRDefault="00E0241F" w:rsidP="00542ADD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:rsidR="00E0241F" w:rsidRPr="00B22B6A" w:rsidRDefault="00E0241F" w:rsidP="00542AD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E0241F" w:rsidRPr="00B22B6A" w:rsidRDefault="00E0241F" w:rsidP="00542ADD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E0241F" w:rsidRPr="00F15A82" w:rsidRDefault="00E0241F" w:rsidP="00542ADD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E0241F" w:rsidRPr="00B22B6A" w:rsidRDefault="00E0241F" w:rsidP="00542ADD">
            <w:pPr>
              <w:pStyle w:val="BodyTextIndent"/>
              <w:tabs>
                <w:tab w:val="clear" w:pos="907"/>
                <w:tab w:val="left" w:pos="967"/>
              </w:tabs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2,20</w:t>
            </w:r>
            <w:r w:rsidR="003923B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</w:tbl>
    <w:p w:rsidR="007054B6" w:rsidRDefault="007054B6"/>
    <w:p w:rsidR="007054B6" w:rsidRDefault="007054B6"/>
    <w:p w:rsidR="007054B6" w:rsidRDefault="007054B6"/>
    <w:p w:rsidR="00D81C0A" w:rsidRDefault="00D81C0A"/>
    <w:p w:rsidR="00D81C0A" w:rsidRDefault="00D81C0A"/>
    <w:p w:rsidR="00D81C0A" w:rsidRDefault="00D81C0A"/>
    <w:p w:rsidR="00AA263C" w:rsidRDefault="00AA263C"/>
    <w:tbl>
      <w:tblPr>
        <w:tblW w:w="834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4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7054B6" w:rsidRPr="005B4351" w:rsidTr="007054B6">
        <w:trPr>
          <w:trHeight w:val="74"/>
        </w:trPr>
        <w:tc>
          <w:tcPr>
            <w:tcW w:w="2104" w:type="dxa"/>
            <w:noWrap/>
          </w:tcPr>
          <w:p w:rsidR="007054B6" w:rsidRPr="005B4351" w:rsidRDefault="007054B6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7054B6" w:rsidRPr="005B4351" w:rsidRDefault="003923B1" w:rsidP="00F608EC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054B6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054B6" w:rsidRPr="005B4351" w:rsidTr="007054B6">
        <w:trPr>
          <w:trHeight w:val="74"/>
        </w:trPr>
        <w:tc>
          <w:tcPr>
            <w:tcW w:w="2104" w:type="dxa"/>
            <w:noWrap/>
          </w:tcPr>
          <w:p w:rsidR="007054B6" w:rsidRPr="005B4351" w:rsidRDefault="007054B6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7054B6" w:rsidRPr="00F15A82" w:rsidRDefault="007054B6" w:rsidP="00F608EC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7054B6" w:rsidRPr="005B4351" w:rsidTr="007054B6">
        <w:tc>
          <w:tcPr>
            <w:tcW w:w="2104" w:type="dxa"/>
            <w:noWrap/>
          </w:tcPr>
          <w:p w:rsidR="007054B6" w:rsidRPr="005B4351" w:rsidRDefault="007054B6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7054B6" w:rsidRPr="005B4351" w:rsidRDefault="007054B6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7054B6" w:rsidRPr="005B4351" w:rsidRDefault="007054B6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7054B6" w:rsidRPr="005B4351" w:rsidRDefault="007054B6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7054B6" w:rsidRPr="005B4351" w:rsidRDefault="007054B6" w:rsidP="00F608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7054B6" w:rsidRPr="00F15A82" w:rsidRDefault="007054B6" w:rsidP="00F608EC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7054B6" w:rsidRPr="005B4351" w:rsidTr="007054B6">
        <w:tc>
          <w:tcPr>
            <w:tcW w:w="2104" w:type="dxa"/>
            <w:noWrap/>
          </w:tcPr>
          <w:p w:rsidR="007054B6" w:rsidRPr="005B4351" w:rsidRDefault="007054B6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</w:tcPr>
          <w:p w:rsidR="007054B6" w:rsidRPr="00F15A82" w:rsidRDefault="007054B6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B43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3" w:type="dxa"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7054B6" w:rsidRPr="005B4351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7054B6" w:rsidRPr="005B4351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:rsidR="007054B6" w:rsidRPr="005B4351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41" w:type="dxa"/>
          </w:tcPr>
          <w:p w:rsidR="007054B6" w:rsidRPr="005B4351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7054B6" w:rsidRPr="00F15A82" w:rsidRDefault="007054B6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B43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7054B6" w:rsidRPr="005B4351" w:rsidTr="007054B6">
        <w:tc>
          <w:tcPr>
            <w:tcW w:w="2104" w:type="dxa"/>
            <w:noWrap/>
          </w:tcPr>
          <w:p w:rsidR="007054B6" w:rsidRPr="005B4351" w:rsidRDefault="007054B6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7054B6" w:rsidRPr="005B4351" w:rsidRDefault="007054B6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4351">
              <w:rPr>
                <w:rFonts w:ascii="Angsana New" w:hAnsi="Angsana New"/>
                <w:sz w:val="26"/>
                <w:szCs w:val="26"/>
              </w:rPr>
              <w:t>25</w:t>
            </w:r>
            <w:r w:rsidRPr="005B4351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43" w:type="dxa"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7054B6" w:rsidRPr="00F15A82" w:rsidRDefault="007054B6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054B6" w:rsidRPr="005B4351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noWrap/>
          </w:tcPr>
          <w:p w:rsidR="007054B6" w:rsidRPr="00F15A82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7054B6" w:rsidRPr="005B4351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โอนออก)</w:t>
            </w:r>
          </w:p>
        </w:tc>
        <w:tc>
          <w:tcPr>
            <w:tcW w:w="141" w:type="dxa"/>
          </w:tcPr>
          <w:p w:rsidR="007054B6" w:rsidRPr="005B4351" w:rsidRDefault="007054B6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7054B6" w:rsidRPr="005B4351" w:rsidRDefault="007054B6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4351">
              <w:rPr>
                <w:rFonts w:ascii="Angsana New" w:hAnsi="Angsana New"/>
                <w:sz w:val="26"/>
                <w:szCs w:val="26"/>
              </w:rPr>
              <w:t>25</w:t>
            </w:r>
            <w:r w:rsidRPr="005B4351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</w:tr>
      <w:tr w:rsidR="007054B6" w:rsidRPr="005B4351" w:rsidTr="007054B6">
        <w:tc>
          <w:tcPr>
            <w:tcW w:w="2104" w:type="dxa"/>
            <w:noWrap/>
          </w:tcPr>
          <w:p w:rsidR="007054B6" w:rsidRPr="00F15A82" w:rsidRDefault="007054B6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054B6" w:rsidRPr="005B4351" w:rsidRDefault="007054B6" w:rsidP="00F608EC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054B6" w:rsidRPr="005B4351" w:rsidRDefault="007054B6" w:rsidP="00F608EC">
            <w:pPr>
              <w:spacing w:line="320" w:lineRule="exact"/>
              <w:ind w:lef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054B6" w:rsidRPr="005B4351" w:rsidRDefault="007054B6" w:rsidP="00F608EC">
            <w:pPr>
              <w:spacing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noWrap/>
          </w:tcPr>
          <w:p w:rsidR="007054B6" w:rsidRPr="005B4351" w:rsidRDefault="007054B6" w:rsidP="00F608EC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</w:tcPr>
          <w:p w:rsidR="007054B6" w:rsidRPr="005B4351" w:rsidRDefault="007054B6" w:rsidP="00F608EC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</w:tcPr>
          <w:p w:rsidR="007054B6" w:rsidRPr="00F15A82" w:rsidRDefault="007054B6" w:rsidP="00F608EC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7054B6" w:rsidRPr="005B4351" w:rsidRDefault="007054B6" w:rsidP="00F608EC">
            <w:pPr>
              <w:spacing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1589" w:rsidRPr="005B4351" w:rsidTr="007054B6">
        <w:trPr>
          <w:trHeight w:val="59"/>
        </w:trPr>
        <w:tc>
          <w:tcPr>
            <w:tcW w:w="2104" w:type="dxa"/>
            <w:noWrap/>
          </w:tcPr>
          <w:p w:rsidR="00791589" w:rsidRPr="00F15A82" w:rsidRDefault="00791589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left w:val="nil"/>
            </w:tcBorders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  <w:tc>
          <w:tcPr>
            <w:tcW w:w="143" w:type="dxa"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5B4351" w:rsidRDefault="00791589" w:rsidP="00F608EC">
            <w:pPr>
              <w:spacing w:line="320" w:lineRule="exact"/>
              <w:ind w:lef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91589" w:rsidRPr="00F15A82" w:rsidRDefault="00791589" w:rsidP="00F608EC">
            <w:pPr>
              <w:spacing w:line="320" w:lineRule="exact"/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91589" w:rsidRPr="00F15A82" w:rsidRDefault="00791589" w:rsidP="00F608E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1,52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91589" w:rsidRPr="005B4351" w:rsidTr="007054B6">
        <w:tc>
          <w:tcPr>
            <w:tcW w:w="2104" w:type="dxa"/>
            <w:noWrap/>
          </w:tcPr>
          <w:p w:rsidR="00791589" w:rsidRPr="00F15A82" w:rsidRDefault="00791589" w:rsidP="00F608E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B43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าตัดจำหน่าย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134" w:type="dxa"/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5B4351">
              <w:rPr>
                <w:rFonts w:ascii="Angsana New" w:hAnsi="Angsana New"/>
                <w:sz w:val="26"/>
                <w:szCs w:val="26"/>
              </w:rPr>
              <w:t>,</w:t>
            </w:r>
            <w:r w:rsidRPr="005B4351">
              <w:rPr>
                <w:rFonts w:ascii="Angsana New" w:hAnsi="Angsana New" w:hint="cs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3" w:type="dxa"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91589" w:rsidRPr="005B4351" w:rsidRDefault="00791589" w:rsidP="00F608EC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91589" w:rsidRPr="00F15A82" w:rsidRDefault="00791589" w:rsidP="00F608E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1,340</w:t>
            </w:r>
          </w:p>
        </w:tc>
      </w:tr>
      <w:tr w:rsidR="00F07DFB" w:rsidRPr="005B4351" w:rsidTr="007054B6">
        <w:trPr>
          <w:trHeight w:val="59"/>
        </w:trPr>
        <w:tc>
          <w:tcPr>
            <w:tcW w:w="2104" w:type="dxa"/>
            <w:noWrap/>
          </w:tcPr>
          <w:p w:rsidR="00F07DFB" w:rsidRPr="00F15A82" w:rsidRDefault="00F07DFB" w:rsidP="00F608E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07DFB" w:rsidRPr="005B4351" w:rsidRDefault="00F07DFB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20</w:t>
            </w:r>
            <w:r w:rsidR="00392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</w:tcPr>
          <w:p w:rsidR="00F07DFB" w:rsidRPr="005B4351" w:rsidRDefault="00F07DFB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07DFB" w:rsidRPr="005B4351" w:rsidRDefault="00F07DFB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F07DFB" w:rsidRPr="005B4351" w:rsidRDefault="00F07DFB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F07DFB" w:rsidRPr="005B4351" w:rsidRDefault="00F07DFB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:rsidR="00F07DFB" w:rsidRPr="005B4351" w:rsidRDefault="00F07DFB" w:rsidP="00F608E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F07DFB" w:rsidRPr="005B4351" w:rsidRDefault="00F07DFB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noWrap/>
          </w:tcPr>
          <w:p w:rsidR="00F07DFB" w:rsidRPr="00F15A82" w:rsidRDefault="00F07DFB" w:rsidP="00F608E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07DFB" w:rsidRPr="005B4351" w:rsidRDefault="00F07DFB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181</w:t>
            </w:r>
          </w:p>
        </w:tc>
      </w:tr>
    </w:tbl>
    <w:p w:rsidR="00A0155C" w:rsidRPr="005B4351" w:rsidRDefault="00A0155C" w:rsidP="005B4351">
      <w:pPr>
        <w:tabs>
          <w:tab w:val="clear" w:pos="227"/>
          <w:tab w:val="clear" w:pos="454"/>
          <w:tab w:val="clear" w:pos="680"/>
          <w:tab w:val="clear" w:pos="907"/>
        </w:tabs>
        <w:spacing w:line="290" w:lineRule="exact"/>
        <w:ind w:left="284" w:firstLine="567"/>
        <w:jc w:val="thaiDistribute"/>
        <w:rPr>
          <w:rFonts w:ascii="Angsana New" w:hAnsi="Angsana New"/>
          <w:sz w:val="26"/>
          <w:szCs w:val="26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A0155C" w:rsidRPr="005B4351" w:rsidTr="00BE6530">
        <w:trPr>
          <w:trHeight w:val="74"/>
        </w:trPr>
        <w:tc>
          <w:tcPr>
            <w:tcW w:w="2126" w:type="dxa"/>
            <w:noWrap/>
          </w:tcPr>
          <w:p w:rsidR="00A0155C" w:rsidRPr="005B4351" w:rsidRDefault="00A0155C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A0155C" w:rsidRPr="005B4351" w:rsidRDefault="00AA263C" w:rsidP="00F608EC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A0155C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0155C" w:rsidRPr="005B4351" w:rsidTr="00BE6530">
        <w:trPr>
          <w:trHeight w:val="74"/>
        </w:trPr>
        <w:tc>
          <w:tcPr>
            <w:tcW w:w="2126" w:type="dxa"/>
            <w:noWrap/>
          </w:tcPr>
          <w:p w:rsidR="00A0155C" w:rsidRPr="005B4351" w:rsidRDefault="00A0155C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A0155C" w:rsidRPr="00F15A82" w:rsidRDefault="00A0155C" w:rsidP="00F608EC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5B4351" w:rsidRDefault="00A0155C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A0155C" w:rsidRPr="005B4351" w:rsidRDefault="00A0155C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A0155C" w:rsidRPr="005B4351" w:rsidRDefault="00A0155C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A0155C" w:rsidRPr="005B4351" w:rsidRDefault="00A0155C" w:rsidP="00F608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A0155C" w:rsidRPr="00F15A82" w:rsidRDefault="00A0155C" w:rsidP="00F608EC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5B4351" w:rsidRDefault="00A0155C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</w:tcPr>
          <w:p w:rsidR="00A0155C" w:rsidRPr="00F15A82" w:rsidRDefault="00A0155C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B43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3" w:type="dxa"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A0155C" w:rsidRPr="005B4351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A0155C" w:rsidRPr="005B4351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:rsidR="00A0155C" w:rsidRPr="005B4351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41" w:type="dxa"/>
          </w:tcPr>
          <w:p w:rsidR="00A0155C" w:rsidRPr="005B4351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A0155C" w:rsidRPr="00F15A82" w:rsidRDefault="00A0155C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B43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5B4351" w:rsidRDefault="00A0155C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A0155C" w:rsidRPr="005B4351" w:rsidRDefault="00A0155C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435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3" w:type="dxa"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A0155C" w:rsidRPr="00F15A82" w:rsidRDefault="00A0155C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A0155C" w:rsidRPr="005B4351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noWrap/>
          </w:tcPr>
          <w:p w:rsidR="00A0155C" w:rsidRPr="00F15A82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A0155C" w:rsidRPr="005B4351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3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โอนออก)</w:t>
            </w:r>
          </w:p>
        </w:tc>
        <w:tc>
          <w:tcPr>
            <w:tcW w:w="141" w:type="dxa"/>
          </w:tcPr>
          <w:p w:rsidR="00A0155C" w:rsidRPr="005B4351" w:rsidRDefault="00A0155C" w:rsidP="00F608E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A0155C" w:rsidRPr="005B4351" w:rsidRDefault="00A0155C" w:rsidP="00F608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4351">
              <w:rPr>
                <w:rFonts w:ascii="Angsana New" w:hAnsi="Angsana New"/>
                <w:sz w:val="26"/>
                <w:szCs w:val="26"/>
              </w:rPr>
              <w:t>25</w:t>
            </w:r>
            <w:r w:rsidRPr="005B4351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5B4351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F15A82" w:rsidRDefault="00A0155C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F608EC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A0155C" w:rsidRPr="005B4351" w:rsidRDefault="00A0155C" w:rsidP="00F608EC">
            <w:pPr>
              <w:spacing w:line="320" w:lineRule="exact"/>
              <w:ind w:lef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F608EC">
            <w:pPr>
              <w:spacing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noWrap/>
          </w:tcPr>
          <w:p w:rsidR="00A0155C" w:rsidRPr="005B4351" w:rsidRDefault="00A0155C" w:rsidP="00F608EC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</w:tcPr>
          <w:p w:rsidR="00A0155C" w:rsidRPr="005B4351" w:rsidRDefault="00A0155C" w:rsidP="00F608EC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</w:tcPr>
          <w:p w:rsidR="00A0155C" w:rsidRPr="00F15A82" w:rsidRDefault="00A0155C" w:rsidP="00F608EC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A0155C" w:rsidRPr="005B4351" w:rsidRDefault="00A0155C" w:rsidP="00F608EC">
            <w:pPr>
              <w:spacing w:line="32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1589" w:rsidRPr="005B4351" w:rsidTr="00BE6530">
        <w:trPr>
          <w:trHeight w:val="59"/>
        </w:trPr>
        <w:tc>
          <w:tcPr>
            <w:tcW w:w="2126" w:type="dxa"/>
            <w:noWrap/>
          </w:tcPr>
          <w:p w:rsidR="00791589" w:rsidRPr="00F15A82" w:rsidRDefault="00791589" w:rsidP="00F608E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1,362</w:t>
            </w:r>
          </w:p>
        </w:tc>
        <w:tc>
          <w:tcPr>
            <w:tcW w:w="143" w:type="dxa"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5B4351" w:rsidRDefault="00791589" w:rsidP="00F608EC">
            <w:pPr>
              <w:spacing w:line="320" w:lineRule="exact"/>
              <w:ind w:lef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  <w:noWrap/>
          </w:tcPr>
          <w:p w:rsidR="00791589" w:rsidRPr="00F15A82" w:rsidRDefault="00791589" w:rsidP="00F608EC">
            <w:pPr>
              <w:spacing w:line="320" w:lineRule="exact"/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791589" w:rsidRPr="00F15A82" w:rsidRDefault="00791589" w:rsidP="00F608E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</w:tr>
      <w:tr w:rsidR="00791589" w:rsidRPr="005B4351" w:rsidTr="00BE6530">
        <w:tc>
          <w:tcPr>
            <w:tcW w:w="2126" w:type="dxa"/>
            <w:noWrap/>
          </w:tcPr>
          <w:p w:rsidR="00791589" w:rsidRPr="00F15A82" w:rsidRDefault="00791589" w:rsidP="00F608E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B43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าตัดจำหน่าย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134" w:type="dxa"/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143" w:type="dxa"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44" w:type="dxa"/>
            <w:tcBorders>
              <w:left w:val="nil"/>
            </w:tcBorders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791589" w:rsidRPr="005B4351" w:rsidRDefault="00791589" w:rsidP="00F608EC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791589" w:rsidRPr="00B22B6A" w:rsidRDefault="00791589" w:rsidP="00F608EC">
            <w:pPr>
              <w:pStyle w:val="BodyTextIndent"/>
              <w:tabs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18" w:right="1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noWrap/>
          </w:tcPr>
          <w:p w:rsidR="00791589" w:rsidRPr="00F15A82" w:rsidRDefault="00791589" w:rsidP="00F608E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91589" w:rsidRPr="005B4351" w:rsidRDefault="00791589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5B4351">
              <w:rPr>
                <w:rFonts w:ascii="Angsana New" w:hAnsi="Angsana New"/>
                <w:sz w:val="26"/>
                <w:szCs w:val="26"/>
              </w:rPr>
              <w:t>,</w:t>
            </w:r>
            <w:r w:rsidRPr="005B4351">
              <w:rPr>
                <w:rFonts w:ascii="Angsana New" w:hAnsi="Angsana New" w:hint="cs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A33CC" w:rsidRPr="005B4351" w:rsidTr="00BE6530">
        <w:trPr>
          <w:trHeight w:val="59"/>
        </w:trPr>
        <w:tc>
          <w:tcPr>
            <w:tcW w:w="2126" w:type="dxa"/>
            <w:noWrap/>
          </w:tcPr>
          <w:p w:rsidR="00FA33CC" w:rsidRPr="00F15A82" w:rsidRDefault="00FA33CC" w:rsidP="00F608E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A33CC" w:rsidRPr="005B4351" w:rsidRDefault="00FA33CC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43" w:type="dxa"/>
          </w:tcPr>
          <w:p w:rsidR="00FA33CC" w:rsidRPr="005B4351" w:rsidRDefault="00FA33CC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A33CC" w:rsidRPr="005B4351" w:rsidRDefault="00FA33CC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FA33CC" w:rsidRPr="005B4351" w:rsidRDefault="00FA33CC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FA33CC" w:rsidRPr="005B4351" w:rsidRDefault="00FA33CC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:rsidR="00FA33CC" w:rsidRPr="005B4351" w:rsidRDefault="00FA33CC" w:rsidP="00F608E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FA33CC" w:rsidRPr="005B4351" w:rsidRDefault="00FA33CC" w:rsidP="00F608E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noWrap/>
          </w:tcPr>
          <w:p w:rsidR="00FA33CC" w:rsidRPr="00F15A82" w:rsidRDefault="00FA33CC" w:rsidP="00F608E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A33CC" w:rsidRPr="005B4351" w:rsidRDefault="00FA33CC" w:rsidP="00F608E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351">
              <w:rPr>
                <w:rFonts w:ascii="Angsana New" w:hAnsi="Angsana New"/>
                <w:sz w:val="26"/>
                <w:szCs w:val="26"/>
              </w:rPr>
              <w:t>20</w:t>
            </w:r>
            <w:r w:rsidR="00AA263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AC7BBD" w:rsidRDefault="00AC7BBD" w:rsidP="00F6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:rsidR="004161F4" w:rsidRPr="006E05D3" w:rsidRDefault="004161F4" w:rsidP="00BE6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5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6E05D3">
        <w:rPr>
          <w:rFonts w:ascii="Angsana New" w:eastAsia="Calibri" w:hAnsi="Angsana New"/>
          <w:b/>
          <w:bCs/>
          <w:sz w:val="32"/>
          <w:szCs w:val="32"/>
        </w:rPr>
        <w:t>14</w:t>
      </w:r>
      <w:r w:rsidRPr="003064B9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Pr="00F15A8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406F99" w:rsidRDefault="00406F99" w:rsidP="005078A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A15268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1F577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</w:rPr>
        <w:t>31</w:t>
      </w:r>
      <w:r w:rsidRPr="007F77D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Style w:val="PageNumber"/>
          <w:rFonts w:ascii="Angsana New" w:hAnsi="Angsana New"/>
          <w:sz w:val="32"/>
          <w:szCs w:val="32"/>
          <w:cs/>
        </w:rPr>
        <w:t>ธันวาคม</w:t>
      </w:r>
      <w:r w:rsidRPr="001F57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0602C0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2560 </w:t>
      </w:r>
      <w:r w:rsidRPr="00F15A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"/>
        <w:gridCol w:w="1190"/>
        <w:gridCol w:w="40"/>
        <w:gridCol w:w="102"/>
        <w:gridCol w:w="40"/>
        <w:gridCol w:w="1237"/>
        <w:gridCol w:w="141"/>
        <w:gridCol w:w="1230"/>
        <w:gridCol w:w="46"/>
        <w:gridCol w:w="96"/>
        <w:gridCol w:w="46"/>
        <w:gridCol w:w="1219"/>
      </w:tblGrid>
      <w:tr w:rsidR="004161F4" w:rsidRPr="0014058D" w:rsidTr="00F608EC">
        <w:tc>
          <w:tcPr>
            <w:tcW w:w="2976" w:type="dxa"/>
            <w:gridSpan w:val="2"/>
          </w:tcPr>
          <w:p w:rsidR="004161F4" w:rsidRPr="0014058D" w:rsidRDefault="00D16752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387" w:type="dxa"/>
            <w:gridSpan w:val="11"/>
            <w:tcBorders>
              <w:bottom w:val="single" w:sz="6" w:space="0" w:color="auto"/>
            </w:tcBorders>
          </w:tcPr>
          <w:p w:rsidR="004161F4" w:rsidRPr="00F15A82" w:rsidRDefault="00E32EB9" w:rsidP="00C07C1B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161F4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14058D" w:rsidTr="00F608EC">
        <w:tc>
          <w:tcPr>
            <w:tcW w:w="2976" w:type="dxa"/>
            <w:gridSpan w:val="2"/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4161F4" w:rsidRPr="00F15A82" w:rsidRDefault="004161F4" w:rsidP="00C07C1B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14058D" w:rsidTr="00F608EC">
        <w:tc>
          <w:tcPr>
            <w:tcW w:w="2976" w:type="dxa"/>
            <w:gridSpan w:val="2"/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:rsidR="004161F4" w:rsidRPr="00F15A82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61F4" w:rsidRPr="00F15A82" w:rsidRDefault="00221932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</w:tcBorders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4161F4" w:rsidRPr="0014058D" w:rsidTr="00F608EC">
        <w:tc>
          <w:tcPr>
            <w:tcW w:w="2976" w:type="dxa"/>
            <w:gridSpan w:val="2"/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  <w:tcBorders>
              <w:bottom w:val="single" w:sz="6" w:space="0" w:color="auto"/>
            </w:tcBorders>
          </w:tcPr>
          <w:p w:rsidR="004161F4" w:rsidRPr="0014058D" w:rsidRDefault="004161F4" w:rsidP="00C07C1B">
            <w:pPr>
              <w:tabs>
                <w:tab w:val="clear" w:pos="3742"/>
                <w:tab w:val="left" w:pos="116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2AD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542A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42AD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42ADD"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  <w:gridSpan w:val="2"/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14058D" w:rsidRDefault="004161F4" w:rsidP="00C07C1B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auto"/>
            </w:tcBorders>
          </w:tcPr>
          <w:p w:rsidR="004161F4" w:rsidRPr="00F15A82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:rsidR="004161F4" w:rsidRPr="001405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bottom w:val="single" w:sz="6" w:space="0" w:color="000000"/>
            </w:tcBorders>
          </w:tcPr>
          <w:p w:rsidR="004161F4" w:rsidRPr="0014058D" w:rsidRDefault="00542ADD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A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542AD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161F4" w:rsidRPr="0014058D" w:rsidTr="00F608EC">
        <w:trPr>
          <w:trHeight w:val="270"/>
        </w:trPr>
        <w:tc>
          <w:tcPr>
            <w:tcW w:w="2976" w:type="dxa"/>
            <w:gridSpan w:val="2"/>
          </w:tcPr>
          <w:p w:rsidR="004161F4" w:rsidRPr="00F15A82" w:rsidRDefault="004161F4" w:rsidP="00C07C1B">
            <w:pPr>
              <w:spacing w:line="30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8" w:name="_Hlk513711451"/>
            <w:r w:rsidRPr="00F15A8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:rsidR="004161F4" w:rsidRPr="001405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4161F4" w:rsidRPr="0014058D" w:rsidRDefault="004161F4" w:rsidP="00C07C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:rsidR="004161F4" w:rsidRPr="001405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161F4" w:rsidRPr="001405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4161F4" w:rsidRPr="0014058D" w:rsidRDefault="004161F4" w:rsidP="00C07C1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4161F4" w:rsidRPr="001405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4161F4" w:rsidRPr="0014058D" w:rsidRDefault="004161F4" w:rsidP="00C07C1B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3B1" w:rsidRPr="0014058D" w:rsidTr="00F608EC">
        <w:tc>
          <w:tcPr>
            <w:tcW w:w="2976" w:type="dxa"/>
            <w:gridSpan w:val="2"/>
            <w:shd w:val="clear" w:color="auto" w:fill="auto"/>
          </w:tcPr>
          <w:p w:rsidR="003923B1" w:rsidRPr="00F15A82" w:rsidRDefault="003923B1" w:rsidP="003923B1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0" w:type="dxa"/>
            <w:gridSpan w:val="2"/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2,18</w:t>
            </w:r>
            <w:r w:rsidR="00E32E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1,2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1" w:type="dxa"/>
          </w:tcPr>
          <w:p w:rsidR="003923B1" w:rsidRPr="0014058D" w:rsidRDefault="003923B1" w:rsidP="003923B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3923B1" w:rsidRPr="0014058D" w:rsidRDefault="003923B1" w:rsidP="003923B1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97"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3923B1" w:rsidRPr="0014058D" w:rsidRDefault="003923B1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3,41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923B1" w:rsidRPr="0014058D" w:rsidTr="00F608EC">
        <w:trPr>
          <w:trHeight w:val="270"/>
        </w:trPr>
        <w:tc>
          <w:tcPr>
            <w:tcW w:w="2976" w:type="dxa"/>
            <w:gridSpan w:val="2"/>
            <w:shd w:val="clear" w:color="auto" w:fill="auto"/>
          </w:tcPr>
          <w:p w:rsidR="003923B1" w:rsidRPr="00F15A82" w:rsidRDefault="003923B1" w:rsidP="003923B1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30" w:type="dxa"/>
            <w:gridSpan w:val="2"/>
            <w:vAlign w:val="bottom"/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  <w:tc>
          <w:tcPr>
            <w:tcW w:w="142" w:type="dxa"/>
            <w:gridSpan w:val="2"/>
            <w:vAlign w:val="bottom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1,</w:t>
            </w:r>
            <w:r w:rsidR="00E32EB9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41" w:type="dxa"/>
            <w:vAlign w:val="bottom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3923B1" w:rsidRPr="0014058D" w:rsidRDefault="003923B1" w:rsidP="003923B1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97"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3923B1" w:rsidRPr="0014058D" w:rsidRDefault="003923B1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2,78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923B1" w:rsidRPr="0014058D" w:rsidTr="00F608EC">
        <w:trPr>
          <w:trHeight w:val="270"/>
        </w:trPr>
        <w:tc>
          <w:tcPr>
            <w:tcW w:w="2976" w:type="dxa"/>
            <w:gridSpan w:val="2"/>
            <w:shd w:val="clear" w:color="auto" w:fill="auto"/>
          </w:tcPr>
          <w:p w:rsidR="003923B1" w:rsidRPr="0014058D" w:rsidRDefault="003923B1" w:rsidP="003923B1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30" w:type="dxa"/>
            <w:gridSpan w:val="2"/>
          </w:tcPr>
          <w:p w:rsidR="003923B1" w:rsidRPr="0014058D" w:rsidRDefault="003923B1" w:rsidP="003923B1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97"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1" w:type="dxa"/>
            <w:vAlign w:val="bottom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3923B1" w:rsidRPr="0014058D" w:rsidRDefault="003923B1" w:rsidP="003923B1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97"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3923B1" w:rsidRPr="0014058D" w:rsidRDefault="003923B1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3923B1" w:rsidRPr="0014058D" w:rsidTr="00F608EC">
        <w:tc>
          <w:tcPr>
            <w:tcW w:w="2976" w:type="dxa"/>
            <w:gridSpan w:val="2"/>
            <w:shd w:val="clear" w:color="auto" w:fill="auto"/>
          </w:tcPr>
          <w:p w:rsidR="003923B1" w:rsidRPr="00F15A82" w:rsidRDefault="003923B1" w:rsidP="003923B1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0" w:type="dxa"/>
            <w:gridSpan w:val="2"/>
          </w:tcPr>
          <w:p w:rsidR="003923B1" w:rsidRPr="00F15A82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1,30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:rsidR="003923B1" w:rsidRPr="0014058D" w:rsidRDefault="00E32EB9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41" w:type="dxa"/>
          </w:tcPr>
          <w:p w:rsidR="003923B1" w:rsidRPr="0014058D" w:rsidRDefault="003923B1" w:rsidP="003923B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3923B1" w:rsidRPr="0014058D" w:rsidRDefault="003923B1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4058D">
              <w:rPr>
                <w:rFonts w:ascii="Angsana New" w:hAnsi="Angsana New"/>
                <w:sz w:val="26"/>
                <w:szCs w:val="26"/>
              </w:rPr>
              <w:t>10</w:t>
            </w:r>
            <w:r w:rsidR="0081434F">
              <w:rPr>
                <w:rFonts w:ascii="Angsana New" w:hAnsi="Angsana New"/>
                <w:sz w:val="26"/>
                <w:szCs w:val="26"/>
              </w:rPr>
              <w:t>8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3923B1" w:rsidRPr="0014058D" w:rsidRDefault="003923B1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1,46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923B1" w:rsidRPr="0014058D" w:rsidTr="00F608EC">
        <w:tc>
          <w:tcPr>
            <w:tcW w:w="2976" w:type="dxa"/>
            <w:gridSpan w:val="2"/>
            <w:shd w:val="clear" w:color="auto" w:fill="auto"/>
          </w:tcPr>
          <w:p w:rsidR="003923B1" w:rsidRPr="00F15A82" w:rsidRDefault="003923B1" w:rsidP="003923B1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30" w:type="dxa"/>
            <w:gridSpan w:val="2"/>
            <w:tcBorders>
              <w:bottom w:val="single" w:sz="6" w:space="0" w:color="auto"/>
            </w:tcBorders>
          </w:tcPr>
          <w:p w:rsidR="003923B1" w:rsidRPr="00F15A82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85</w:t>
            </w:r>
            <w:r w:rsidR="0079158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34</w:t>
            </w:r>
            <w:r w:rsidR="00E32E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:rsidR="003923B1" w:rsidRPr="0014058D" w:rsidRDefault="003923B1" w:rsidP="003923B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3923B1" w:rsidRPr="0014058D" w:rsidRDefault="003923B1" w:rsidP="003923B1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97" w:right="2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bottom w:val="single" w:sz="6" w:space="0" w:color="auto"/>
            </w:tcBorders>
          </w:tcPr>
          <w:p w:rsidR="003923B1" w:rsidRPr="0014058D" w:rsidRDefault="003923B1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</w:tr>
      <w:tr w:rsidR="003923B1" w:rsidRPr="0014058D" w:rsidTr="00F608EC">
        <w:tc>
          <w:tcPr>
            <w:tcW w:w="2976" w:type="dxa"/>
            <w:gridSpan w:val="2"/>
          </w:tcPr>
          <w:p w:rsidR="003923B1" w:rsidRPr="00F15A82" w:rsidRDefault="003923B1" w:rsidP="003923B1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ab/>
            </w:r>
            <w:r w:rsidRPr="0014058D">
              <w:rPr>
                <w:rFonts w:ascii="Angsana New" w:hAnsi="Angsana New"/>
                <w:sz w:val="26"/>
                <w:szCs w:val="26"/>
              </w:rPr>
              <w:tab/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5,90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</w:tcPr>
          <w:p w:rsidR="003923B1" w:rsidRPr="0014058D" w:rsidRDefault="003923B1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3,</w:t>
            </w:r>
            <w:r w:rsidR="00E32EB9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41" w:type="dxa"/>
          </w:tcPr>
          <w:p w:rsidR="003923B1" w:rsidRPr="0014058D" w:rsidRDefault="003923B1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3923B1" w:rsidRPr="0014058D" w:rsidRDefault="003923B1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4058D">
              <w:rPr>
                <w:rFonts w:ascii="Angsana New" w:hAnsi="Angsana New"/>
                <w:sz w:val="26"/>
                <w:szCs w:val="26"/>
              </w:rPr>
              <w:t>10</w:t>
            </w:r>
            <w:r w:rsidR="0081434F">
              <w:rPr>
                <w:rFonts w:ascii="Angsana New" w:hAnsi="Angsana New"/>
                <w:sz w:val="26"/>
                <w:szCs w:val="26"/>
              </w:rPr>
              <w:t>8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3923B1" w:rsidRPr="0014058D" w:rsidRDefault="003923B1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923B1" w:rsidRPr="0014058D" w:rsidRDefault="003923B1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058D">
              <w:rPr>
                <w:rFonts w:ascii="Angsana New" w:hAnsi="Angsana New"/>
                <w:sz w:val="26"/>
                <w:szCs w:val="26"/>
              </w:rPr>
              <w:t>9,01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42ADD" w:rsidRPr="0014058D" w:rsidTr="00F608EC">
        <w:tc>
          <w:tcPr>
            <w:tcW w:w="2976" w:type="dxa"/>
            <w:gridSpan w:val="2"/>
          </w:tcPr>
          <w:p w:rsidR="00542ADD" w:rsidRPr="0014058D" w:rsidRDefault="00542ADD" w:rsidP="003923B1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:rsidR="00542ADD" w:rsidRPr="0014058D" w:rsidRDefault="00542ADD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542ADD" w:rsidRPr="0014058D" w:rsidRDefault="00542ADD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:rsidR="00542ADD" w:rsidRPr="0014058D" w:rsidRDefault="00542ADD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542ADD" w:rsidRPr="0014058D" w:rsidRDefault="00542ADD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542ADD" w:rsidRPr="0014058D" w:rsidRDefault="00542ADD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:rsidR="00542ADD" w:rsidRPr="0014058D" w:rsidRDefault="00542ADD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</w:tcBorders>
          </w:tcPr>
          <w:p w:rsidR="00542ADD" w:rsidRPr="0014058D" w:rsidRDefault="00542ADD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EC" w:rsidRPr="0014058D" w:rsidTr="00F608EC">
        <w:tc>
          <w:tcPr>
            <w:tcW w:w="2976" w:type="dxa"/>
            <w:gridSpan w:val="2"/>
          </w:tcPr>
          <w:p w:rsidR="00F608EC" w:rsidRPr="0014058D" w:rsidRDefault="00F608EC" w:rsidP="003923B1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608EC" w:rsidRPr="0014058D" w:rsidRDefault="00F608EC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F608EC" w:rsidRPr="0014058D" w:rsidRDefault="00F608EC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EC" w:rsidRPr="0014058D" w:rsidTr="00F608EC">
        <w:tc>
          <w:tcPr>
            <w:tcW w:w="2976" w:type="dxa"/>
            <w:gridSpan w:val="2"/>
          </w:tcPr>
          <w:p w:rsidR="00F608EC" w:rsidRPr="0014058D" w:rsidRDefault="00F608EC" w:rsidP="003923B1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608EC" w:rsidRPr="0014058D" w:rsidRDefault="00F608EC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F608EC" w:rsidRPr="0014058D" w:rsidRDefault="00F608EC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EC" w:rsidRPr="0014058D" w:rsidTr="00F608EC">
        <w:tc>
          <w:tcPr>
            <w:tcW w:w="2976" w:type="dxa"/>
            <w:gridSpan w:val="2"/>
          </w:tcPr>
          <w:p w:rsidR="00F608EC" w:rsidRPr="0014058D" w:rsidRDefault="00F608EC" w:rsidP="003923B1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608EC" w:rsidRPr="0014058D" w:rsidRDefault="00F608EC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F608EC" w:rsidRPr="0014058D" w:rsidRDefault="00F608EC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EC" w:rsidRPr="0014058D" w:rsidTr="00F608EC">
        <w:tc>
          <w:tcPr>
            <w:tcW w:w="2976" w:type="dxa"/>
            <w:gridSpan w:val="2"/>
          </w:tcPr>
          <w:p w:rsidR="00F608EC" w:rsidRPr="0014058D" w:rsidRDefault="00F608EC" w:rsidP="003923B1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608EC" w:rsidRPr="0014058D" w:rsidRDefault="00F608EC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F608EC" w:rsidRPr="0014058D" w:rsidRDefault="00F608EC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EC" w:rsidRPr="0014058D" w:rsidTr="00F608EC">
        <w:tc>
          <w:tcPr>
            <w:tcW w:w="2976" w:type="dxa"/>
            <w:gridSpan w:val="2"/>
          </w:tcPr>
          <w:p w:rsidR="00F608EC" w:rsidRPr="0014058D" w:rsidRDefault="00F608EC" w:rsidP="003923B1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gridSpan w:val="2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:rsidR="00F608EC" w:rsidRPr="0014058D" w:rsidRDefault="00F608EC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608EC" w:rsidRPr="0014058D" w:rsidRDefault="00F608EC" w:rsidP="003923B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:rsidR="00F608EC" w:rsidRPr="0014058D" w:rsidRDefault="00F608EC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F608EC" w:rsidRPr="0014058D" w:rsidRDefault="00F608EC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3B1" w:rsidRPr="00787F28" w:rsidTr="00C8552C">
        <w:tc>
          <w:tcPr>
            <w:tcW w:w="2835" w:type="dxa"/>
          </w:tcPr>
          <w:p w:rsidR="003923B1" w:rsidRPr="00787F28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F2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528" w:type="dxa"/>
            <w:gridSpan w:val="12"/>
            <w:tcBorders>
              <w:bottom w:val="single" w:sz="6" w:space="0" w:color="auto"/>
            </w:tcBorders>
          </w:tcPr>
          <w:p w:rsidR="003923B1" w:rsidRPr="00F15A82" w:rsidRDefault="003923B1" w:rsidP="00BF331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923B1" w:rsidRPr="00787F28" w:rsidTr="00C8552C">
        <w:tc>
          <w:tcPr>
            <w:tcW w:w="2835" w:type="dxa"/>
          </w:tcPr>
          <w:p w:rsidR="003923B1" w:rsidRPr="00787F28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:rsidR="003923B1" w:rsidRPr="00F15A82" w:rsidRDefault="003923B1" w:rsidP="00BF331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3923B1" w:rsidRPr="00787F28" w:rsidTr="00C8552C">
        <w:tc>
          <w:tcPr>
            <w:tcW w:w="2835" w:type="dxa"/>
          </w:tcPr>
          <w:p w:rsidR="003923B1" w:rsidRPr="00787F28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</w:tcPr>
          <w:p w:rsidR="003923B1" w:rsidRPr="00F15A82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3923B1" w:rsidRPr="00787F28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923B1" w:rsidRPr="00F15A82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3923B1" w:rsidRPr="00787F28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3923B1" w:rsidRPr="00787F28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14430" w:rsidRPr="00787F28" w:rsidTr="00C8552C">
        <w:tc>
          <w:tcPr>
            <w:tcW w:w="2835" w:type="dxa"/>
          </w:tcPr>
          <w:p w:rsidR="00D14430" w:rsidRPr="00787F28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</w:tcPr>
          <w:p w:rsidR="00D14430" w:rsidRPr="0014058D" w:rsidRDefault="00D14430" w:rsidP="00BF331E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2" w:type="dxa"/>
            <w:gridSpan w:val="2"/>
          </w:tcPr>
          <w:p w:rsidR="00D14430" w:rsidRPr="00787F28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  <w:bottom w:val="single" w:sz="6" w:space="0" w:color="auto"/>
            </w:tcBorders>
          </w:tcPr>
          <w:p w:rsidR="00D14430" w:rsidRPr="00787F28" w:rsidRDefault="00D14430" w:rsidP="00BF331E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D14430" w:rsidRPr="00787F28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bottom w:val="single" w:sz="6" w:space="0" w:color="auto"/>
            </w:tcBorders>
          </w:tcPr>
          <w:p w:rsidR="00D14430" w:rsidRPr="00F15A82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:rsidR="00D14430" w:rsidRPr="00787F28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D14430" w:rsidRPr="0014058D" w:rsidRDefault="00D14430" w:rsidP="00BF331E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3923B1" w:rsidRPr="00787F28" w:rsidTr="00C8552C">
        <w:trPr>
          <w:trHeight w:val="270"/>
        </w:trPr>
        <w:tc>
          <w:tcPr>
            <w:tcW w:w="2835" w:type="dxa"/>
          </w:tcPr>
          <w:p w:rsidR="003923B1" w:rsidRPr="00F15A82" w:rsidRDefault="003923B1" w:rsidP="00BF331E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787F28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</w:tcPr>
          <w:p w:rsidR="003923B1" w:rsidRPr="00787F28" w:rsidRDefault="003923B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3923B1" w:rsidRPr="00787F28" w:rsidRDefault="003923B1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</w:tcPr>
          <w:p w:rsidR="003923B1" w:rsidRPr="00787F28" w:rsidRDefault="003923B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3923B1" w:rsidRPr="00787F28" w:rsidRDefault="003923B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3923B1" w:rsidRPr="00787F28" w:rsidRDefault="003923B1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3923B1" w:rsidRPr="00787F28" w:rsidRDefault="003923B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3923B1" w:rsidRPr="00787F28" w:rsidRDefault="003923B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20BD" w:rsidRPr="00787F28" w:rsidTr="00C8552C">
        <w:tc>
          <w:tcPr>
            <w:tcW w:w="2835" w:type="dxa"/>
            <w:shd w:val="clear" w:color="auto" w:fill="auto"/>
          </w:tcPr>
          <w:p w:rsidR="00A420BD" w:rsidRPr="00F15A82" w:rsidRDefault="00A420BD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1" w:type="dxa"/>
            <w:gridSpan w:val="2"/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772B">
              <w:rPr>
                <w:rFonts w:ascii="Angsana New" w:hAnsi="Angsana New"/>
                <w:sz w:val="26"/>
                <w:szCs w:val="26"/>
              </w:rPr>
              <w:t>2,051</w:t>
            </w:r>
          </w:p>
        </w:tc>
        <w:tc>
          <w:tcPr>
            <w:tcW w:w="142" w:type="dxa"/>
            <w:gridSpan w:val="2"/>
          </w:tcPr>
          <w:p w:rsidR="00A420BD" w:rsidRPr="00787F28" w:rsidRDefault="00A420B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772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1" w:type="dxa"/>
          </w:tcPr>
          <w:p w:rsidR="00A420BD" w:rsidRPr="00787F28" w:rsidRDefault="00A420BD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A420BD" w:rsidRPr="00787F28" w:rsidRDefault="00A420B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:rsidR="00A420BD" w:rsidRPr="00787F28" w:rsidRDefault="00A420BD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</w:t>
            </w:r>
            <w:r w:rsidR="00853B0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420BD" w:rsidRPr="00787F28" w:rsidTr="00D14430">
        <w:trPr>
          <w:trHeight w:val="270"/>
        </w:trPr>
        <w:tc>
          <w:tcPr>
            <w:tcW w:w="2835" w:type="dxa"/>
            <w:shd w:val="clear" w:color="auto" w:fill="auto"/>
          </w:tcPr>
          <w:p w:rsidR="00A420BD" w:rsidRPr="00F15A82" w:rsidRDefault="00A420BD" w:rsidP="00BF331E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31" w:type="dxa"/>
            <w:gridSpan w:val="2"/>
            <w:vAlign w:val="bottom"/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772B">
              <w:rPr>
                <w:rFonts w:ascii="Angsana New" w:hAnsi="Angsana New"/>
                <w:sz w:val="26"/>
                <w:szCs w:val="26"/>
              </w:rPr>
              <w:t>1,568</w:t>
            </w:r>
          </w:p>
        </w:tc>
        <w:tc>
          <w:tcPr>
            <w:tcW w:w="142" w:type="dxa"/>
            <w:gridSpan w:val="2"/>
            <w:vAlign w:val="bottom"/>
          </w:tcPr>
          <w:p w:rsidR="00A420BD" w:rsidRPr="00787F28" w:rsidRDefault="00A420B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2499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:rsidR="00A420BD" w:rsidRPr="00787F28" w:rsidRDefault="00A420B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A420BD" w:rsidRPr="00787F28" w:rsidRDefault="00A420B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A420BD" w:rsidRPr="00787F28" w:rsidRDefault="00A420B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  <w:tr w:rsidR="003923B1" w:rsidRPr="00787F28" w:rsidTr="00D14430">
        <w:tc>
          <w:tcPr>
            <w:tcW w:w="2835" w:type="dxa"/>
            <w:shd w:val="clear" w:color="auto" w:fill="auto"/>
          </w:tcPr>
          <w:p w:rsidR="003923B1" w:rsidRPr="003064B9" w:rsidRDefault="003923B1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31" w:type="dxa"/>
            <w:gridSpan w:val="2"/>
          </w:tcPr>
          <w:p w:rsidR="003923B1" w:rsidRPr="00F15A82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1,257</w:t>
            </w:r>
          </w:p>
        </w:tc>
        <w:tc>
          <w:tcPr>
            <w:tcW w:w="142" w:type="dxa"/>
            <w:gridSpan w:val="2"/>
          </w:tcPr>
          <w:p w:rsidR="003923B1" w:rsidRPr="00787F28" w:rsidRDefault="003923B1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3923B1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41" w:type="dxa"/>
          </w:tcPr>
          <w:p w:rsidR="003923B1" w:rsidRPr="00787F28" w:rsidRDefault="003923B1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3923B1" w:rsidRPr="00787F28" w:rsidRDefault="003923B1" w:rsidP="00BF331E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A420B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3923B1" w:rsidRPr="00787F28" w:rsidRDefault="003923B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</w:tcPr>
          <w:p w:rsidR="003923B1" w:rsidRPr="00F15A82" w:rsidRDefault="003923B1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1,30</w:t>
            </w:r>
            <w:r w:rsidR="00853B0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923B1" w:rsidRPr="00787F28" w:rsidTr="00D14430">
        <w:tc>
          <w:tcPr>
            <w:tcW w:w="2835" w:type="dxa"/>
            <w:shd w:val="clear" w:color="auto" w:fill="auto"/>
          </w:tcPr>
          <w:p w:rsidR="003923B1" w:rsidRPr="00F15A82" w:rsidRDefault="003923B1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</w:tcPr>
          <w:p w:rsidR="003923B1" w:rsidRPr="00F15A82" w:rsidRDefault="003923B1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  <w:r w:rsidR="00A420B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gridSpan w:val="2"/>
          </w:tcPr>
          <w:p w:rsidR="003923B1" w:rsidRPr="00787F28" w:rsidRDefault="003923B1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3923B1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2499D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41" w:type="dxa"/>
          </w:tcPr>
          <w:p w:rsidR="003923B1" w:rsidRPr="00787F28" w:rsidRDefault="003923B1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3923B1" w:rsidRPr="00787F28" w:rsidRDefault="003923B1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:rsidR="003923B1" w:rsidRPr="00787F28" w:rsidRDefault="003923B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3923B1" w:rsidRPr="00F15A82" w:rsidRDefault="003923B1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  <w:r w:rsidR="0042499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420BD" w:rsidRPr="00787F28" w:rsidTr="00D14430">
        <w:tc>
          <w:tcPr>
            <w:tcW w:w="2835" w:type="dxa"/>
          </w:tcPr>
          <w:p w:rsidR="00A420BD" w:rsidRPr="00F15A82" w:rsidRDefault="00A420BD" w:rsidP="00BF331E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5,511</w:t>
            </w:r>
          </w:p>
        </w:tc>
        <w:tc>
          <w:tcPr>
            <w:tcW w:w="142" w:type="dxa"/>
            <w:gridSpan w:val="2"/>
          </w:tcPr>
          <w:p w:rsidR="00A420BD" w:rsidRPr="00787F28" w:rsidRDefault="00A420B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141" w:type="dxa"/>
          </w:tcPr>
          <w:p w:rsidR="00A420BD" w:rsidRPr="00787F28" w:rsidRDefault="00A420B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A420BD" w:rsidRPr="00787F28" w:rsidRDefault="00A420BD" w:rsidP="00BF331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A420BD" w:rsidRPr="00787F28" w:rsidRDefault="00A420BD" w:rsidP="00BF331E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5,90</w:t>
            </w:r>
            <w:r w:rsidR="00853B0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:rsidR="000E5211" w:rsidRDefault="000E5211" w:rsidP="00D15135">
      <w:pPr>
        <w:spacing w:line="240" w:lineRule="exact"/>
      </w:pPr>
    </w:p>
    <w:bookmarkEnd w:id="8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33"/>
        <w:gridCol w:w="142"/>
        <w:gridCol w:w="1276"/>
        <w:gridCol w:w="141"/>
        <w:gridCol w:w="1276"/>
        <w:gridCol w:w="142"/>
        <w:gridCol w:w="1218"/>
      </w:tblGrid>
      <w:tr w:rsidR="0021514E" w:rsidRPr="0021514E" w:rsidTr="00D14430">
        <w:tc>
          <w:tcPr>
            <w:tcW w:w="2835" w:type="dxa"/>
          </w:tcPr>
          <w:p w:rsidR="0021514E" w:rsidRPr="0021514E" w:rsidRDefault="00D72445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1514E" w:rsidRPr="00F15A82" w:rsidRDefault="00A420BD" w:rsidP="00BF331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21514E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D14430">
        <w:tc>
          <w:tcPr>
            <w:tcW w:w="2835" w:type="dxa"/>
          </w:tcPr>
          <w:p w:rsidR="0021514E" w:rsidRPr="0021514E" w:rsidRDefault="0021514E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F15A82" w:rsidRDefault="0021514E" w:rsidP="00BF331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D14430">
        <w:tc>
          <w:tcPr>
            <w:tcW w:w="2835" w:type="dxa"/>
          </w:tcPr>
          <w:p w:rsidR="0021514E" w:rsidRPr="0021514E" w:rsidRDefault="0021514E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21514E" w:rsidRPr="00F15A82" w:rsidRDefault="0021514E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F15A82" w:rsidRDefault="00F956EA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:rsidR="0021514E" w:rsidRPr="0021514E" w:rsidRDefault="0021514E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14430" w:rsidRPr="0021514E" w:rsidTr="00D14430">
        <w:tc>
          <w:tcPr>
            <w:tcW w:w="2835" w:type="dxa"/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D14430" w:rsidRPr="0014058D" w:rsidRDefault="00D14430" w:rsidP="00BF331E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21514E" w:rsidRDefault="00D14430" w:rsidP="00BF331E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F15A82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000000"/>
            </w:tcBorders>
          </w:tcPr>
          <w:p w:rsidR="00D14430" w:rsidRPr="0014058D" w:rsidRDefault="00D14430" w:rsidP="00BF331E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1514E" w:rsidRPr="0021514E" w:rsidTr="00D14430">
        <w:trPr>
          <w:trHeight w:val="270"/>
        </w:trPr>
        <w:tc>
          <w:tcPr>
            <w:tcW w:w="2835" w:type="dxa"/>
          </w:tcPr>
          <w:p w:rsidR="0021514E" w:rsidRPr="00F15A82" w:rsidRDefault="0021514E" w:rsidP="00BF331E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21514E" w:rsidRPr="0021514E" w:rsidRDefault="0021514E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1514E" w:rsidRPr="0021514E" w:rsidRDefault="0021514E" w:rsidP="00BF331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99D" w:rsidRPr="0021514E" w:rsidTr="00D14430">
        <w:tc>
          <w:tcPr>
            <w:tcW w:w="2835" w:type="dxa"/>
            <w:shd w:val="clear" w:color="auto" w:fill="auto"/>
          </w:tcPr>
          <w:p w:rsidR="0042499D" w:rsidRPr="00F15A82" w:rsidRDefault="0042499D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2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787F28" w:rsidRDefault="0042499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</w:tr>
      <w:tr w:rsidR="0042499D" w:rsidRPr="0021514E" w:rsidTr="00D14430">
        <w:trPr>
          <w:trHeight w:val="270"/>
        </w:trPr>
        <w:tc>
          <w:tcPr>
            <w:tcW w:w="2835" w:type="dxa"/>
            <w:shd w:val="clear" w:color="auto" w:fill="auto"/>
          </w:tcPr>
          <w:p w:rsidR="0042499D" w:rsidRPr="00F15A82" w:rsidRDefault="0042499D" w:rsidP="00BF331E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33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787F28" w:rsidRDefault="0042499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</w:tr>
      <w:tr w:rsidR="0021514E" w:rsidRPr="0021514E" w:rsidTr="00D14430">
        <w:tc>
          <w:tcPr>
            <w:tcW w:w="2835" w:type="dxa"/>
            <w:shd w:val="clear" w:color="auto" w:fill="auto"/>
          </w:tcPr>
          <w:p w:rsidR="0021514E" w:rsidRPr="00F15A82" w:rsidRDefault="0021514E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33" w:type="dxa"/>
          </w:tcPr>
          <w:p w:rsidR="0021514E" w:rsidRPr="00F15A82" w:rsidRDefault="0021514E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1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2" w:type="dxa"/>
          </w:tcPr>
          <w:p w:rsidR="0021514E" w:rsidRPr="0021514E" w:rsidRDefault="0021514E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F15A82" w:rsidRDefault="0040517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A420B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:rsidR="0021514E" w:rsidRPr="0021514E" w:rsidRDefault="0021514E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40517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21514E" w:rsidRPr="0021514E" w:rsidRDefault="0021514E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1514E" w:rsidRPr="00F15A82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1,281</w:t>
            </w:r>
          </w:p>
        </w:tc>
      </w:tr>
      <w:tr w:rsidR="0042499D" w:rsidRPr="0021514E" w:rsidTr="00D14430">
        <w:tc>
          <w:tcPr>
            <w:tcW w:w="2835" w:type="dxa"/>
            <w:shd w:val="clear" w:color="auto" w:fill="auto"/>
          </w:tcPr>
          <w:p w:rsidR="0042499D" w:rsidRPr="00F15A82" w:rsidRDefault="0042499D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2499D" w:rsidRPr="00787F28" w:rsidRDefault="0042499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</w:tr>
      <w:tr w:rsidR="0042499D" w:rsidRPr="0021514E" w:rsidTr="00D14430">
        <w:tc>
          <w:tcPr>
            <w:tcW w:w="2835" w:type="dxa"/>
          </w:tcPr>
          <w:p w:rsidR="0042499D" w:rsidRPr="00F15A82" w:rsidRDefault="0042499D" w:rsidP="00BF331E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>5</w:t>
            </w:r>
            <w:r w:rsidRPr="0021514E">
              <w:rPr>
                <w:rFonts w:ascii="Angsana New" w:hAnsi="Angsana New"/>
                <w:sz w:val="26"/>
                <w:szCs w:val="26"/>
              </w:rPr>
              <w:t>,</w:t>
            </w:r>
            <w:r w:rsidRPr="003064B9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6,210</w:t>
            </w:r>
          </w:p>
        </w:tc>
      </w:tr>
    </w:tbl>
    <w:p w:rsidR="00F70746" w:rsidRDefault="00F70746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33"/>
        <w:gridCol w:w="142"/>
        <w:gridCol w:w="1276"/>
        <w:gridCol w:w="141"/>
        <w:gridCol w:w="1276"/>
        <w:gridCol w:w="142"/>
        <w:gridCol w:w="1218"/>
      </w:tblGrid>
      <w:tr w:rsidR="000E5211" w:rsidRPr="0021514E" w:rsidTr="00D14430">
        <w:tc>
          <w:tcPr>
            <w:tcW w:w="2835" w:type="dxa"/>
          </w:tcPr>
          <w:p w:rsidR="000E5211" w:rsidRPr="0021514E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0E5211" w:rsidRPr="00F15A82" w:rsidRDefault="00853B0D" w:rsidP="00BF331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0E5211" w:rsidRPr="00F15A8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E5211" w:rsidRPr="0021514E" w:rsidTr="00D14430">
        <w:tc>
          <w:tcPr>
            <w:tcW w:w="2835" w:type="dxa"/>
          </w:tcPr>
          <w:p w:rsidR="000E5211" w:rsidRPr="0021514E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E5211" w:rsidRPr="00F15A82" w:rsidRDefault="000E5211" w:rsidP="00BF331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0E5211" w:rsidRPr="0021514E" w:rsidTr="00D14430">
        <w:tc>
          <w:tcPr>
            <w:tcW w:w="2835" w:type="dxa"/>
          </w:tcPr>
          <w:p w:rsidR="000E5211" w:rsidRPr="0021514E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0E5211" w:rsidRPr="00F15A82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E5211" w:rsidRPr="0021514E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5211" w:rsidRPr="00F15A82" w:rsidRDefault="00F956EA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E5211" w:rsidRPr="0021514E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:rsidR="000E5211" w:rsidRPr="0021514E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14430" w:rsidRPr="0021514E" w:rsidTr="00D14430">
        <w:tc>
          <w:tcPr>
            <w:tcW w:w="2835" w:type="dxa"/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D14430" w:rsidRPr="0014058D" w:rsidRDefault="00D14430" w:rsidP="00BF331E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2" w:type="dxa"/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21514E" w:rsidRDefault="00D14430" w:rsidP="00BF331E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F15A82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14430" w:rsidRPr="0021514E" w:rsidRDefault="00D14430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000000"/>
            </w:tcBorders>
          </w:tcPr>
          <w:p w:rsidR="00D14430" w:rsidRPr="0014058D" w:rsidRDefault="00D14430" w:rsidP="00BF331E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405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0E5211" w:rsidRPr="0021514E" w:rsidTr="00D14430">
        <w:trPr>
          <w:trHeight w:val="270"/>
        </w:trPr>
        <w:tc>
          <w:tcPr>
            <w:tcW w:w="2835" w:type="dxa"/>
          </w:tcPr>
          <w:p w:rsidR="000E5211" w:rsidRPr="00F15A82" w:rsidRDefault="000E5211" w:rsidP="00BF331E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0E5211" w:rsidRPr="0021514E" w:rsidRDefault="000E521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E5211" w:rsidRPr="0021514E" w:rsidRDefault="000E5211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E5211" w:rsidRPr="0021514E" w:rsidRDefault="000E521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E5211" w:rsidRPr="0021514E" w:rsidRDefault="000E521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E5211" w:rsidRPr="0021514E" w:rsidRDefault="000E5211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E5211" w:rsidRPr="0021514E" w:rsidRDefault="000E5211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0E5211" w:rsidRPr="0021514E" w:rsidRDefault="000E5211" w:rsidP="00BF331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99D" w:rsidRPr="0021514E" w:rsidTr="00D14430">
        <w:tc>
          <w:tcPr>
            <w:tcW w:w="2835" w:type="dxa"/>
            <w:shd w:val="clear" w:color="auto" w:fill="auto"/>
          </w:tcPr>
          <w:p w:rsidR="0042499D" w:rsidRPr="00F15A82" w:rsidRDefault="0042499D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2,051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787F28" w:rsidRDefault="0042499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</w:tr>
      <w:tr w:rsidR="0042499D" w:rsidRPr="0021514E" w:rsidTr="00D14430">
        <w:trPr>
          <w:trHeight w:val="270"/>
        </w:trPr>
        <w:tc>
          <w:tcPr>
            <w:tcW w:w="2835" w:type="dxa"/>
            <w:shd w:val="clear" w:color="auto" w:fill="auto"/>
          </w:tcPr>
          <w:p w:rsidR="0042499D" w:rsidRPr="00F15A82" w:rsidRDefault="0042499D" w:rsidP="00BF331E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33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2499D" w:rsidRPr="00787F28" w:rsidRDefault="0042499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1,227</w:t>
            </w:r>
          </w:p>
        </w:tc>
      </w:tr>
      <w:tr w:rsidR="000E5211" w:rsidRPr="0021514E" w:rsidTr="00D14430">
        <w:tc>
          <w:tcPr>
            <w:tcW w:w="2835" w:type="dxa"/>
            <w:shd w:val="clear" w:color="auto" w:fill="auto"/>
          </w:tcPr>
          <w:p w:rsidR="000E5211" w:rsidRPr="00F15A82" w:rsidRDefault="000E5211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33" w:type="dxa"/>
          </w:tcPr>
          <w:p w:rsidR="000E5211" w:rsidRPr="00F15A82" w:rsidRDefault="00E46968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142" w:type="dxa"/>
          </w:tcPr>
          <w:p w:rsidR="000E5211" w:rsidRPr="0021514E" w:rsidRDefault="000E5211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E5211" w:rsidRPr="00F15A82" w:rsidRDefault="00E46968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0E6F2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:rsidR="000E5211" w:rsidRPr="0021514E" w:rsidRDefault="000E5211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E5211" w:rsidRPr="0021514E" w:rsidRDefault="00E46968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0E6F21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E5211" w:rsidRPr="0021514E" w:rsidRDefault="000E5211" w:rsidP="00BF331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0E5211" w:rsidRPr="00F15A82" w:rsidRDefault="000E6F21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</w:tr>
      <w:tr w:rsidR="0042499D" w:rsidRPr="0021514E" w:rsidTr="00D14430">
        <w:tc>
          <w:tcPr>
            <w:tcW w:w="2835" w:type="dxa"/>
            <w:shd w:val="clear" w:color="auto" w:fill="auto"/>
          </w:tcPr>
          <w:p w:rsidR="0042499D" w:rsidRPr="00F15A82" w:rsidRDefault="0042499D" w:rsidP="00BF331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2499D" w:rsidRPr="00787F28" w:rsidRDefault="0042499D" w:rsidP="00BF331E">
            <w:pPr>
              <w:tabs>
                <w:tab w:val="clear" w:pos="680"/>
                <w:tab w:val="clear" w:pos="907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4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857</w:t>
            </w:r>
          </w:p>
        </w:tc>
      </w:tr>
      <w:tr w:rsidR="0042499D" w:rsidRPr="0021514E" w:rsidTr="00D14430">
        <w:tc>
          <w:tcPr>
            <w:tcW w:w="2835" w:type="dxa"/>
          </w:tcPr>
          <w:p w:rsidR="0042499D" w:rsidRPr="00F15A82" w:rsidRDefault="0042499D" w:rsidP="00BF331E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3064B9">
              <w:rPr>
                <w:rFonts w:ascii="Angsana New" w:hAnsi="Angsana New"/>
                <w:sz w:val="26"/>
                <w:szCs w:val="26"/>
              </w:rPr>
              <w:tab/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5,074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141" w:type="dxa"/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42499D" w:rsidRPr="0021514E" w:rsidRDefault="0042499D" w:rsidP="00BF331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:rsidR="0042499D" w:rsidRPr="0021514E" w:rsidRDefault="0042499D" w:rsidP="00BF331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5,245</w:t>
            </w:r>
          </w:p>
        </w:tc>
      </w:tr>
    </w:tbl>
    <w:p w:rsidR="005926B7" w:rsidRDefault="005926B7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5926B7" w:rsidRDefault="005926B7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5926B7" w:rsidRDefault="005926B7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5926B7" w:rsidRDefault="005926B7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5926B7" w:rsidRDefault="005926B7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E46968" w:rsidRPr="008A3F08" w:rsidRDefault="00E46968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A3F08">
        <w:rPr>
          <w:rFonts w:ascii="Angsana New" w:hAnsi="Angsana New"/>
          <w:b/>
          <w:bCs/>
          <w:sz w:val="32"/>
          <w:szCs w:val="32"/>
        </w:rPr>
        <w:t>15</w:t>
      </w:r>
      <w:r w:rsidRPr="008A3F08">
        <w:rPr>
          <w:rFonts w:ascii="Angsana New" w:hAnsi="Angsana New"/>
          <w:b/>
          <w:bCs/>
          <w:sz w:val="32"/>
          <w:szCs w:val="32"/>
          <w:cs/>
        </w:rPr>
        <w:t>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E46968" w:rsidRDefault="00E46968" w:rsidP="00E469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2"/>
        <w:gridCol w:w="1276"/>
        <w:gridCol w:w="141"/>
        <w:gridCol w:w="1276"/>
        <w:gridCol w:w="142"/>
        <w:gridCol w:w="1275"/>
      </w:tblGrid>
      <w:tr w:rsidR="00E46968" w:rsidRPr="0095239F" w:rsidTr="000E6F21">
        <w:tc>
          <w:tcPr>
            <w:tcW w:w="2778" w:type="dxa"/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E46968" w:rsidRPr="0095239F" w:rsidRDefault="000E6F21" w:rsidP="005926B7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E46968" w:rsidRPr="00F1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46968" w:rsidRPr="0095239F" w:rsidTr="000E6F21">
        <w:tc>
          <w:tcPr>
            <w:tcW w:w="2778" w:type="dxa"/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E46968" w:rsidRPr="0095239F" w:rsidRDefault="00E46968" w:rsidP="005926B7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968" w:rsidRPr="0095239F" w:rsidTr="000E6F21">
        <w:tc>
          <w:tcPr>
            <w:tcW w:w="2778" w:type="dxa"/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E46968" w:rsidRPr="0095239F" w:rsidRDefault="00E46968" w:rsidP="005926B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5926B7" w:rsidRPr="0095239F" w:rsidTr="000E6F21">
        <w:trPr>
          <w:trHeight w:val="270"/>
        </w:trPr>
        <w:tc>
          <w:tcPr>
            <w:tcW w:w="2778" w:type="dxa"/>
            <w:shd w:val="clear" w:color="auto" w:fill="auto"/>
          </w:tcPr>
          <w:p w:rsidR="005926B7" w:rsidRPr="00F15A82" w:rsidRDefault="005926B7" w:rsidP="005926B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  <w:tc>
          <w:tcPr>
            <w:tcW w:w="141" w:type="dxa"/>
          </w:tcPr>
          <w:p w:rsidR="005926B7" w:rsidRPr="0095239F" w:rsidRDefault="005926B7" w:rsidP="005926B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</w:tr>
      <w:tr w:rsidR="005926B7" w:rsidRPr="0095239F" w:rsidTr="000E6F21">
        <w:tc>
          <w:tcPr>
            <w:tcW w:w="2778" w:type="dxa"/>
            <w:shd w:val="clear" w:color="auto" w:fill="auto"/>
          </w:tcPr>
          <w:p w:rsidR="005926B7" w:rsidRPr="00F15A82" w:rsidRDefault="005926B7" w:rsidP="005926B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41" w:type="dxa"/>
          </w:tcPr>
          <w:p w:rsidR="005926B7" w:rsidRPr="0095239F" w:rsidRDefault="005926B7" w:rsidP="005926B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5926B7" w:rsidRPr="0095239F" w:rsidTr="000E6F21">
        <w:tc>
          <w:tcPr>
            <w:tcW w:w="2778" w:type="dxa"/>
            <w:shd w:val="clear" w:color="auto" w:fill="auto"/>
          </w:tcPr>
          <w:p w:rsidR="005926B7" w:rsidRPr="00F15A82" w:rsidRDefault="005926B7" w:rsidP="005926B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550,134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319,739</w:t>
            </w:r>
          </w:p>
        </w:tc>
        <w:tc>
          <w:tcPr>
            <w:tcW w:w="141" w:type="dxa"/>
          </w:tcPr>
          <w:p w:rsidR="005926B7" w:rsidRPr="0095239F" w:rsidRDefault="005926B7" w:rsidP="005926B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524,423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319,739</w:t>
            </w:r>
          </w:p>
        </w:tc>
      </w:tr>
      <w:tr w:rsidR="005926B7" w:rsidRPr="0095239F" w:rsidTr="000E6F21">
        <w:trPr>
          <w:trHeight w:val="51"/>
        </w:trPr>
        <w:tc>
          <w:tcPr>
            <w:tcW w:w="2778" w:type="dxa"/>
          </w:tcPr>
          <w:p w:rsidR="005926B7" w:rsidRPr="0095239F" w:rsidRDefault="005926B7" w:rsidP="005926B7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621,740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367,</w:t>
            </w:r>
            <w:r w:rsidR="003E05F9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41" w:type="dxa"/>
          </w:tcPr>
          <w:p w:rsidR="005926B7" w:rsidRPr="0095239F" w:rsidRDefault="005926B7" w:rsidP="005926B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926B7" w:rsidRPr="0095239F" w:rsidRDefault="000E6F21" w:rsidP="005926B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596,029</w:t>
            </w:r>
          </w:p>
        </w:tc>
        <w:tc>
          <w:tcPr>
            <w:tcW w:w="142" w:type="dxa"/>
          </w:tcPr>
          <w:p w:rsidR="005926B7" w:rsidRPr="0095239F" w:rsidRDefault="005926B7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926B7" w:rsidRPr="0095239F" w:rsidRDefault="000E6F21" w:rsidP="005926B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367,221</w:t>
            </w:r>
          </w:p>
        </w:tc>
      </w:tr>
    </w:tbl>
    <w:p w:rsidR="00E46968" w:rsidRDefault="00E46968" w:rsidP="00280AD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46968" w:rsidRPr="00F15A82" w:rsidRDefault="00E46968" w:rsidP="00C9145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  <w:cs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A4E2D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4E2D">
        <w:rPr>
          <w:rFonts w:ascii="Angsana New" w:hAnsi="Angsana New"/>
          <w:sz w:val="32"/>
          <w:szCs w:val="32"/>
        </w:rPr>
        <w:t>2561</w:t>
      </w:r>
      <w:r w:rsidRPr="00F15A8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>
        <w:rPr>
          <w:rFonts w:ascii="Angsana New" w:hAnsi="Angsana New"/>
          <w:sz w:val="32"/>
          <w:szCs w:val="32"/>
        </w:rPr>
        <w:t>1,</w:t>
      </w:r>
      <w:r w:rsidR="00C9145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03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กับธนาคารพาณิชย์ในประเทศห้าแห่ง ซึ่งประกอบด้วยวงเงินเบิกเกินบัญชี </w:t>
      </w:r>
      <w:r w:rsidRPr="00AA4E2D">
        <w:rPr>
          <w:rFonts w:ascii="Angsana New" w:hAnsi="Angsana New"/>
          <w:sz w:val="32"/>
          <w:szCs w:val="32"/>
        </w:rPr>
        <w:t>52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F15A82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AA4E2D">
        <w:rPr>
          <w:rFonts w:ascii="Angsana New" w:hAnsi="Angsana New"/>
          <w:sz w:val="32"/>
          <w:szCs w:val="32"/>
          <w:cs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F15A82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C91452">
        <w:rPr>
          <w:rFonts w:ascii="Angsana New" w:hAnsi="Angsana New"/>
          <w:sz w:val="32"/>
          <w:szCs w:val="32"/>
        </w:rPr>
        <w:t>395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70 </w:t>
      </w:r>
      <w:r w:rsidRPr="00F15A82">
        <w:rPr>
          <w:rFonts w:ascii="Angsana New" w:hAnsi="Angsana New" w:hint="cs"/>
          <w:sz w:val="32"/>
          <w:szCs w:val="32"/>
          <w:cs/>
        </w:rPr>
        <w:t>ถึง</w:t>
      </w:r>
      <w:r w:rsidR="00BF331E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75 </w:t>
      </w:r>
      <w:r w:rsidRPr="00F15A8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F15A82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F15A82">
        <w:rPr>
          <w:rFonts w:ascii="Angsana New" w:hAnsi="Angsana New" w:hint="cs"/>
          <w:sz w:val="32"/>
          <w:szCs w:val="32"/>
          <w:cs/>
        </w:rPr>
        <w:t xml:space="preserve">เท่ากับ </w:t>
      </w:r>
      <w:r>
        <w:rPr>
          <w:rFonts w:ascii="Angsana New" w:hAnsi="Angsana New"/>
          <w:sz w:val="32"/>
          <w:szCs w:val="32"/>
        </w:rPr>
        <w:t>7</w:t>
      </w:r>
      <w:r w:rsidR="00C91452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1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5A82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F15A8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F15A82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96 </w:t>
      </w:r>
      <w:r w:rsidRPr="00F15A82">
        <w:rPr>
          <w:rFonts w:ascii="Angsana New" w:hAnsi="Angsana New" w:hint="cs"/>
          <w:sz w:val="32"/>
          <w:szCs w:val="32"/>
          <w:cs/>
        </w:rPr>
        <w:t>ถึง</w:t>
      </w:r>
      <w:r w:rsidR="00A42EED" w:rsidRPr="00F15A82">
        <w:rPr>
          <w:rFonts w:ascii="Angsana New" w:hAnsi="Angsana New" w:hint="cs"/>
          <w:sz w:val="32"/>
          <w:szCs w:val="32"/>
          <w:cs/>
        </w:rPr>
        <w:t>ร้อยละ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48 </w:t>
      </w:r>
      <w:r w:rsidRPr="00F15A82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 465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AA4E2D">
        <w:rPr>
          <w:rFonts w:ascii="Angsana New" w:hAnsi="Angsana New"/>
          <w:sz w:val="32"/>
          <w:szCs w:val="32"/>
          <w:cs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F15A8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F15A82">
        <w:rPr>
          <w:rFonts w:ascii="Angsana New" w:hAnsi="Angsana New" w:hint="cs"/>
          <w:sz w:val="32"/>
          <w:szCs w:val="32"/>
          <w:cs/>
        </w:rPr>
        <w:t>อเมริกา</w:t>
      </w:r>
      <w:r w:rsidRPr="00F15A82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="00DA1248">
        <w:rPr>
          <w:rFonts w:ascii="Angsana New" w:hAnsi="Angsana New"/>
          <w:sz w:val="32"/>
          <w:szCs w:val="32"/>
        </w:rPr>
        <w:t>76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5A82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>
        <w:rPr>
          <w:rFonts w:ascii="Angsana New" w:hAnsi="Angsana New"/>
          <w:sz w:val="32"/>
          <w:szCs w:val="32"/>
        </w:rPr>
        <w:t>8</w:t>
      </w:r>
      <w:r w:rsidRPr="003064B9">
        <w:rPr>
          <w:rFonts w:ascii="Angsana New" w:hAnsi="Angsana New" w:hint="cs"/>
          <w:sz w:val="32"/>
          <w:szCs w:val="32"/>
          <w:cs/>
        </w:rPr>
        <w:t xml:space="preserve">) </w:t>
      </w:r>
      <w:r w:rsidRPr="00F15A82">
        <w:rPr>
          <w:rFonts w:ascii="Angsana New" w:hAnsi="Angsana New"/>
          <w:sz w:val="32"/>
          <w:szCs w:val="32"/>
          <w:cs/>
        </w:rPr>
        <w:t>และจดจำนองที่ดินของบริษัท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 w:rsidR="00C91452">
        <w:rPr>
          <w:rFonts w:ascii="Angsana New" w:hAnsi="Angsana New"/>
          <w:sz w:val="32"/>
          <w:szCs w:val="32"/>
        </w:rPr>
        <w:t>90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ล้านบาท</w:t>
      </w:r>
    </w:p>
    <w:p w:rsidR="00E46968" w:rsidRPr="00320B1C" w:rsidRDefault="00E46968" w:rsidP="00C9145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320B1C">
        <w:rPr>
          <w:rFonts w:ascii="Angsana New" w:hAnsi="Angsana New"/>
          <w:spacing w:val="-2"/>
          <w:sz w:val="32"/>
          <w:szCs w:val="32"/>
        </w:rPr>
        <w:t>31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320B1C">
        <w:rPr>
          <w:rFonts w:ascii="Angsana New" w:hAnsi="Angsana New"/>
          <w:spacing w:val="-2"/>
          <w:sz w:val="32"/>
          <w:szCs w:val="32"/>
        </w:rPr>
        <w:t>2560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บริษัทมีวงเงินสินเชื่อรวม </w:t>
      </w:r>
      <w:r w:rsidRPr="00320B1C">
        <w:rPr>
          <w:rFonts w:ascii="Angsana New" w:hAnsi="Angsana New"/>
          <w:spacing w:val="-2"/>
          <w:sz w:val="32"/>
          <w:szCs w:val="32"/>
        </w:rPr>
        <w:t>2,103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ล้านบาทกับธนาคารพาณิชย์ในประเทศห้าแห่ง ซึ่งประกอบด้วยวงเงินเบิกเกินบัญชี </w:t>
      </w:r>
      <w:r w:rsidRPr="00320B1C">
        <w:rPr>
          <w:rFonts w:ascii="Angsana New" w:hAnsi="Angsana New"/>
          <w:spacing w:val="-2"/>
          <w:sz w:val="32"/>
          <w:szCs w:val="32"/>
        </w:rPr>
        <w:t>52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ล้านบาท คิดดอกเบี้ยในอัตรา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20B1C">
        <w:rPr>
          <w:rFonts w:ascii="Angsana New" w:hAnsi="Angsana New"/>
          <w:spacing w:val="-2"/>
          <w:sz w:val="32"/>
          <w:szCs w:val="32"/>
        </w:rPr>
        <w:t xml:space="preserve">MOR 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และอัตราร้อยละ </w:t>
      </w:r>
      <w:r w:rsidRPr="00320B1C">
        <w:rPr>
          <w:rFonts w:ascii="Angsana New" w:hAnsi="Angsana New"/>
          <w:spacing w:val="-2"/>
          <w:sz w:val="32"/>
          <w:szCs w:val="32"/>
        </w:rPr>
        <w:t>FIX</w:t>
      </w:r>
      <w:r w:rsidRPr="00320B1C">
        <w:rPr>
          <w:rFonts w:ascii="Angsana New" w:hAnsi="Angsana New"/>
          <w:spacing w:val="-2"/>
          <w:sz w:val="32"/>
          <w:szCs w:val="32"/>
          <w:cs/>
        </w:rPr>
        <w:t>+</w:t>
      </w:r>
      <w:r w:rsidRPr="00320B1C">
        <w:rPr>
          <w:rFonts w:ascii="Angsana New" w:hAnsi="Angsana New"/>
          <w:spacing w:val="-2"/>
          <w:sz w:val="32"/>
          <w:szCs w:val="32"/>
        </w:rPr>
        <w:t>2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วงเงินกู้ในรูปของตั๋วสัญญาใช้เงิน </w:t>
      </w:r>
      <w:r w:rsidRPr="00320B1C">
        <w:rPr>
          <w:rFonts w:ascii="Angsana New" w:hAnsi="Angsana New"/>
          <w:spacing w:val="-2"/>
          <w:sz w:val="32"/>
          <w:szCs w:val="32"/>
        </w:rPr>
        <w:t>445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320B1C">
        <w:rPr>
          <w:rFonts w:ascii="Angsana New" w:hAnsi="Angsana New"/>
          <w:spacing w:val="-2"/>
          <w:sz w:val="32"/>
          <w:szCs w:val="32"/>
        </w:rPr>
        <w:t>2</w:t>
      </w:r>
      <w:r w:rsidRPr="00320B1C">
        <w:rPr>
          <w:rFonts w:ascii="Angsana New" w:hAnsi="Angsana New"/>
          <w:spacing w:val="-2"/>
          <w:sz w:val="32"/>
          <w:szCs w:val="32"/>
          <w:cs/>
        </w:rPr>
        <w:t>.</w:t>
      </w:r>
      <w:r w:rsidRPr="00320B1C">
        <w:rPr>
          <w:rFonts w:ascii="Angsana New" w:hAnsi="Angsana New"/>
          <w:spacing w:val="-2"/>
          <w:sz w:val="32"/>
          <w:szCs w:val="32"/>
        </w:rPr>
        <w:t>80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BF331E" w:rsidRPr="00320B1C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20B1C">
        <w:rPr>
          <w:rFonts w:ascii="Angsana New" w:hAnsi="Angsana New"/>
          <w:spacing w:val="-2"/>
          <w:sz w:val="32"/>
          <w:szCs w:val="32"/>
        </w:rPr>
        <w:t>3</w:t>
      </w:r>
      <w:r w:rsidRPr="00320B1C">
        <w:rPr>
          <w:rFonts w:ascii="Angsana New" w:hAnsi="Angsana New"/>
          <w:spacing w:val="-2"/>
          <w:sz w:val="32"/>
          <w:szCs w:val="32"/>
          <w:cs/>
        </w:rPr>
        <w:t>.</w:t>
      </w:r>
      <w:r w:rsidRPr="00320B1C">
        <w:rPr>
          <w:rFonts w:ascii="Angsana New" w:hAnsi="Angsana New"/>
          <w:spacing w:val="-2"/>
          <w:sz w:val="32"/>
          <w:szCs w:val="32"/>
        </w:rPr>
        <w:t xml:space="preserve">05 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วงเงิน </w:t>
      </w:r>
      <w:r w:rsidRPr="00320B1C">
        <w:rPr>
          <w:rFonts w:ascii="Angsana New" w:hAnsi="Angsana New"/>
          <w:spacing w:val="-2"/>
          <w:sz w:val="32"/>
          <w:szCs w:val="32"/>
        </w:rPr>
        <w:t>L</w:t>
      </w:r>
      <w:r w:rsidRPr="00320B1C">
        <w:rPr>
          <w:rFonts w:ascii="Angsana New" w:hAnsi="Angsana New"/>
          <w:spacing w:val="-2"/>
          <w:sz w:val="32"/>
          <w:szCs w:val="32"/>
          <w:cs/>
        </w:rPr>
        <w:t>/</w:t>
      </w:r>
      <w:r w:rsidRPr="00320B1C">
        <w:rPr>
          <w:rFonts w:ascii="Angsana New" w:hAnsi="Angsana New"/>
          <w:spacing w:val="-2"/>
          <w:sz w:val="32"/>
          <w:szCs w:val="32"/>
        </w:rPr>
        <w:t>C, T</w:t>
      </w:r>
      <w:r w:rsidRPr="00320B1C">
        <w:rPr>
          <w:rFonts w:ascii="Angsana New" w:hAnsi="Angsana New"/>
          <w:spacing w:val="-2"/>
          <w:sz w:val="32"/>
          <w:szCs w:val="32"/>
          <w:cs/>
        </w:rPr>
        <w:t>/</w:t>
      </w:r>
      <w:r w:rsidRPr="00320B1C">
        <w:rPr>
          <w:rFonts w:ascii="Angsana New" w:hAnsi="Angsana New"/>
          <w:spacing w:val="-2"/>
          <w:sz w:val="32"/>
          <w:szCs w:val="32"/>
        </w:rPr>
        <w:t>R,  L</w:t>
      </w:r>
      <w:r w:rsidRPr="00320B1C">
        <w:rPr>
          <w:rFonts w:ascii="Angsana New" w:hAnsi="Angsana New"/>
          <w:spacing w:val="-2"/>
          <w:sz w:val="32"/>
          <w:szCs w:val="32"/>
          <w:cs/>
        </w:rPr>
        <w:t>/</w:t>
      </w:r>
      <w:r w:rsidRPr="00320B1C">
        <w:rPr>
          <w:rFonts w:ascii="Angsana New" w:hAnsi="Angsana New"/>
          <w:spacing w:val="-2"/>
          <w:sz w:val="32"/>
          <w:szCs w:val="32"/>
        </w:rPr>
        <w:t xml:space="preserve">G 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เท่ากับ </w:t>
      </w:r>
      <w:r w:rsidRPr="00320B1C">
        <w:rPr>
          <w:rFonts w:ascii="Angsana New" w:hAnsi="Angsana New"/>
          <w:spacing w:val="-2"/>
          <w:sz w:val="32"/>
          <w:szCs w:val="32"/>
        </w:rPr>
        <w:t>891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</w:t>
      </w:r>
      <w:r w:rsidRPr="00320B1C">
        <w:rPr>
          <w:rFonts w:ascii="Angsana New" w:hAnsi="Angsana New"/>
          <w:spacing w:val="-2"/>
          <w:sz w:val="32"/>
          <w:szCs w:val="32"/>
        </w:rPr>
        <w:t xml:space="preserve"> T</w:t>
      </w:r>
      <w:r w:rsidRPr="00320B1C">
        <w:rPr>
          <w:rFonts w:ascii="Angsana New" w:hAnsi="Angsana New"/>
          <w:spacing w:val="-2"/>
          <w:sz w:val="32"/>
          <w:szCs w:val="32"/>
          <w:cs/>
        </w:rPr>
        <w:t>/</w:t>
      </w:r>
      <w:r w:rsidRPr="00320B1C">
        <w:rPr>
          <w:rFonts w:ascii="Angsana New" w:hAnsi="Angsana New"/>
          <w:spacing w:val="-2"/>
          <w:sz w:val="32"/>
          <w:szCs w:val="32"/>
        </w:rPr>
        <w:t xml:space="preserve">R </w:t>
      </w:r>
      <w:r w:rsidRPr="00320B1C">
        <w:rPr>
          <w:rFonts w:ascii="Angsana New" w:hAnsi="Angsana New"/>
          <w:spacing w:val="-2"/>
          <w:sz w:val="32"/>
          <w:szCs w:val="32"/>
          <w:cs/>
        </w:rPr>
        <w:t>คิดดอกเบี้ยในอัตรา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320B1C">
        <w:rPr>
          <w:rFonts w:ascii="Angsana New" w:hAnsi="Angsana New"/>
          <w:spacing w:val="-2"/>
          <w:sz w:val="32"/>
          <w:szCs w:val="32"/>
        </w:rPr>
        <w:t>0</w:t>
      </w:r>
      <w:r w:rsidRPr="00320B1C">
        <w:rPr>
          <w:rFonts w:ascii="Angsana New" w:hAnsi="Angsana New"/>
          <w:spacing w:val="-2"/>
          <w:sz w:val="32"/>
          <w:szCs w:val="32"/>
          <w:cs/>
        </w:rPr>
        <w:t>.</w:t>
      </w:r>
      <w:r w:rsidRPr="00320B1C">
        <w:rPr>
          <w:rFonts w:ascii="Angsana New" w:hAnsi="Angsana New" w:hint="cs"/>
          <w:spacing w:val="-2"/>
          <w:sz w:val="32"/>
          <w:szCs w:val="32"/>
        </w:rPr>
        <w:t>72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Pr="00320B1C">
        <w:rPr>
          <w:rFonts w:ascii="Angsana New" w:hAnsi="Angsana New"/>
          <w:spacing w:val="-2"/>
          <w:sz w:val="32"/>
          <w:szCs w:val="32"/>
        </w:rPr>
        <w:t>2</w:t>
      </w:r>
      <w:r w:rsidRPr="00320B1C">
        <w:rPr>
          <w:rFonts w:ascii="Angsana New" w:hAnsi="Angsana New"/>
          <w:spacing w:val="-2"/>
          <w:sz w:val="32"/>
          <w:szCs w:val="32"/>
          <w:cs/>
        </w:rPr>
        <w:t>.</w:t>
      </w:r>
      <w:r w:rsidRPr="00320B1C">
        <w:rPr>
          <w:rFonts w:ascii="Angsana New" w:hAnsi="Angsana New"/>
          <w:spacing w:val="-2"/>
          <w:sz w:val="32"/>
          <w:szCs w:val="32"/>
        </w:rPr>
        <w:t xml:space="preserve">89 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ต่อปี และวงเงิน </w:t>
      </w:r>
      <w:r w:rsidRPr="00320B1C">
        <w:rPr>
          <w:rFonts w:ascii="Angsana New" w:hAnsi="Angsana New"/>
          <w:spacing w:val="-2"/>
          <w:sz w:val="32"/>
          <w:szCs w:val="32"/>
        </w:rPr>
        <w:t>Forward Contract 715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Pr="00320B1C">
        <w:rPr>
          <w:rFonts w:ascii="Angsana New" w:hAnsi="Angsana New"/>
          <w:spacing w:val="-2"/>
          <w:sz w:val="32"/>
          <w:szCs w:val="32"/>
        </w:rPr>
        <w:t>0</w:t>
      </w:r>
      <w:r w:rsidRPr="00320B1C">
        <w:rPr>
          <w:rFonts w:ascii="Angsana New" w:hAnsi="Angsana New"/>
          <w:spacing w:val="-2"/>
          <w:sz w:val="32"/>
          <w:szCs w:val="32"/>
          <w:cs/>
        </w:rPr>
        <w:t>.</w:t>
      </w:r>
      <w:r w:rsidRPr="00320B1C">
        <w:rPr>
          <w:rFonts w:ascii="Angsana New" w:hAnsi="Angsana New"/>
          <w:spacing w:val="-2"/>
          <w:sz w:val="32"/>
          <w:szCs w:val="32"/>
        </w:rPr>
        <w:t>50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ล้านดอลลาร์สหรัฐ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20B1C">
        <w:rPr>
          <w:rFonts w:ascii="Angsana New" w:hAnsi="Angsana New"/>
          <w:spacing w:val="-2"/>
          <w:sz w:val="32"/>
          <w:szCs w:val="32"/>
        </w:rPr>
        <w:t>72</w:t>
      </w:r>
      <w:r w:rsidRPr="00320B1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 (ดูหมายเหตุ </w:t>
      </w:r>
      <w:r w:rsidRPr="00320B1C">
        <w:rPr>
          <w:rFonts w:ascii="Angsana New" w:hAnsi="Angsana New"/>
          <w:spacing w:val="-2"/>
          <w:sz w:val="32"/>
          <w:szCs w:val="32"/>
        </w:rPr>
        <w:t>8</w:t>
      </w:r>
      <w:r w:rsidRPr="00320B1C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320B1C">
        <w:rPr>
          <w:rFonts w:ascii="Angsana New" w:hAnsi="Angsana New"/>
          <w:spacing w:val="-2"/>
          <w:sz w:val="32"/>
          <w:szCs w:val="32"/>
          <w:cs/>
        </w:rPr>
        <w:t>และจดจำนองที่ดินของบริษัท</w:t>
      </w:r>
    </w:p>
    <w:p w:rsidR="00C91452" w:rsidRDefault="00C91452" w:rsidP="00280AD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:rsidR="00E46968" w:rsidRPr="0065095E" w:rsidRDefault="00E46968" w:rsidP="00E46968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095E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65095E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E46968" w:rsidRDefault="00E46968" w:rsidP="00E4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F15A8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134"/>
        <w:gridCol w:w="142"/>
        <w:gridCol w:w="1219"/>
        <w:gridCol w:w="139"/>
        <w:gridCol w:w="1134"/>
        <w:gridCol w:w="142"/>
        <w:gridCol w:w="1139"/>
      </w:tblGrid>
      <w:tr w:rsidR="00E46968" w:rsidRPr="00764EFD" w:rsidTr="00764EFD">
        <w:tc>
          <w:tcPr>
            <w:tcW w:w="3345" w:type="dxa"/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:rsidR="00E46968" w:rsidRPr="00F15A82" w:rsidRDefault="000E6F21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="00E46968"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E46968" w:rsidRPr="00764EFD" w:rsidTr="00764EFD">
        <w:tc>
          <w:tcPr>
            <w:tcW w:w="3345" w:type="dxa"/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6968" w:rsidRPr="00764EFD" w:rsidTr="00764EFD">
        <w:tc>
          <w:tcPr>
            <w:tcW w:w="3345" w:type="dxa"/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4EF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4EF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4EF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E46968" w:rsidRPr="00764EFD" w:rsidRDefault="00E46968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4EF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764EFD" w:rsidRPr="00764EFD" w:rsidTr="00764EFD">
        <w:tc>
          <w:tcPr>
            <w:tcW w:w="3345" w:type="dxa"/>
          </w:tcPr>
          <w:p w:rsidR="00764EFD" w:rsidRPr="00F15A82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121,192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1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151,248</w:t>
            </w: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78,928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88,324</w:t>
            </w:r>
          </w:p>
        </w:tc>
      </w:tr>
      <w:tr w:rsidR="00764EFD" w:rsidRPr="00764EFD" w:rsidTr="00764EFD">
        <w:tc>
          <w:tcPr>
            <w:tcW w:w="3345" w:type="dxa"/>
          </w:tcPr>
          <w:p w:rsidR="00764EFD" w:rsidRPr="00F15A82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4EFD" w:rsidRPr="00764EFD" w:rsidTr="00764EFD">
        <w:tc>
          <w:tcPr>
            <w:tcW w:w="3345" w:type="dxa"/>
          </w:tcPr>
          <w:p w:rsidR="00764EFD" w:rsidRPr="00F15A82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4EF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13,179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12,709</w:t>
            </w: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5E2D4B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8,65</w:t>
            </w:r>
            <w:r w:rsidR="0079158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64EFD" w:rsidRPr="00764EFD" w:rsidTr="00764EFD">
        <w:tc>
          <w:tcPr>
            <w:tcW w:w="3345" w:type="dxa"/>
          </w:tcPr>
          <w:p w:rsidR="00764EFD" w:rsidRPr="00F15A82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290" w:lineRule="exact"/>
              <w:ind w:right="-1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64EFD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 xml:space="preserve">       </w:t>
            </w:r>
            <w:r w:rsidRPr="00F15A8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4EFD" w:rsidRPr="00764EFD" w:rsidTr="00764EFD">
        <w:tc>
          <w:tcPr>
            <w:tcW w:w="3345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4,376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4,785</w:t>
            </w: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4,06</w:t>
            </w:r>
            <w:r w:rsidR="005E2D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3,223</w:t>
            </w:r>
          </w:p>
        </w:tc>
      </w:tr>
      <w:tr w:rsidR="00764EFD" w:rsidRPr="00764EFD" w:rsidTr="00764EFD">
        <w:tc>
          <w:tcPr>
            <w:tcW w:w="3345" w:type="dxa"/>
          </w:tcPr>
          <w:p w:rsidR="00764EFD" w:rsidRPr="00F15A82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firstLine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</w:tr>
      <w:tr w:rsidR="00764EFD" w:rsidRPr="00764EFD" w:rsidTr="00764EFD">
        <w:tc>
          <w:tcPr>
            <w:tcW w:w="3345" w:type="dxa"/>
          </w:tcPr>
          <w:p w:rsidR="00764EFD" w:rsidRPr="00F15A82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4EF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F15A82"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764EFD" w:rsidRPr="00764EFD" w:rsidRDefault="000E6F21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15,051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16,804</w:t>
            </w: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764EFD" w:rsidRPr="00764EFD" w:rsidRDefault="005E2D4B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2,924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2,552</w:t>
            </w:r>
          </w:p>
        </w:tc>
      </w:tr>
      <w:tr w:rsidR="00764EFD" w:rsidRPr="00764EFD" w:rsidTr="00764EFD">
        <w:tc>
          <w:tcPr>
            <w:tcW w:w="3345" w:type="dxa"/>
          </w:tcPr>
          <w:p w:rsidR="00764EFD" w:rsidRPr="00F15A82" w:rsidRDefault="00F31744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รวมเจ้าหนี้อื่น</w:t>
            </w:r>
            <w:r w:rsidR="00764EFD" w:rsidRPr="00764EF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64EFD" w:rsidRPr="00764EFD" w:rsidRDefault="000E6F21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33,856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35,230</w:t>
            </w: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19,183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15,03</w:t>
            </w:r>
            <w:r w:rsidR="00BA361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764EFD" w:rsidRPr="00764EFD" w:rsidTr="00764EFD">
        <w:tc>
          <w:tcPr>
            <w:tcW w:w="3345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64EFD" w:rsidRPr="00764EFD" w:rsidRDefault="000E6F21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hanging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155,048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1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186,478</w:t>
            </w:r>
          </w:p>
        </w:tc>
        <w:tc>
          <w:tcPr>
            <w:tcW w:w="139" w:type="dxa"/>
          </w:tcPr>
          <w:p w:rsidR="00764EFD" w:rsidRPr="00764EFD" w:rsidRDefault="00764EFD" w:rsidP="0032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98,111</w:t>
            </w:r>
          </w:p>
        </w:tc>
        <w:tc>
          <w:tcPr>
            <w:tcW w:w="142" w:type="dxa"/>
          </w:tcPr>
          <w:p w:rsidR="00764EFD" w:rsidRPr="00764EFD" w:rsidRDefault="00764EFD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64EFD" w:rsidRPr="00764EFD" w:rsidRDefault="000E6F21" w:rsidP="00320B1C">
            <w:pPr>
              <w:tabs>
                <w:tab w:val="clear" w:pos="907"/>
                <w:tab w:val="left" w:pos="284"/>
                <w:tab w:val="left" w:pos="1418"/>
              </w:tabs>
              <w:spacing w:line="290" w:lineRule="exact"/>
              <w:ind w:right="57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103,36</w:t>
            </w:r>
            <w:r w:rsidR="00BA361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:rsidR="005F652E" w:rsidRPr="00296665" w:rsidRDefault="005F652E" w:rsidP="00996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="Angsana New" w:hAnsi="Angsana New"/>
          <w:b/>
          <w:bCs/>
          <w:sz w:val="32"/>
          <w:szCs w:val="32"/>
        </w:rPr>
      </w:pPr>
      <w:r w:rsidRPr="00296665">
        <w:rPr>
          <w:rFonts w:ascii="Angsana New" w:hAnsi="Angsana New"/>
          <w:b/>
          <w:bCs/>
          <w:sz w:val="32"/>
          <w:szCs w:val="32"/>
        </w:rPr>
        <w:t>17</w:t>
      </w:r>
      <w:r w:rsidRPr="00296665">
        <w:rPr>
          <w:rFonts w:ascii="Angsana New" w:hAnsi="Angsana New"/>
          <w:b/>
          <w:bCs/>
          <w:sz w:val="32"/>
          <w:szCs w:val="32"/>
          <w:cs/>
        </w:rPr>
        <w:t>.</w:t>
      </w:r>
      <w:r w:rsidR="009969BB"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หนี้สินภายใต้สัญญาเช่าการเงิน</w:t>
      </w:r>
    </w:p>
    <w:p w:rsidR="00F07CDC" w:rsidRDefault="005F652E" w:rsidP="00A17766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99"/>
        <w:gridCol w:w="1134"/>
        <w:gridCol w:w="142"/>
        <w:gridCol w:w="1136"/>
        <w:gridCol w:w="139"/>
        <w:gridCol w:w="1134"/>
        <w:gridCol w:w="142"/>
        <w:gridCol w:w="1134"/>
      </w:tblGrid>
      <w:tr w:rsidR="00296665" w:rsidRPr="002A6914" w:rsidTr="000A5C2D">
        <w:tc>
          <w:tcPr>
            <w:tcW w:w="3399" w:type="dxa"/>
          </w:tcPr>
          <w:p w:rsidR="00296665" w:rsidRPr="002A6914" w:rsidRDefault="00F07CDC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691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96665" w:rsidRPr="00F15A82" w:rsidRDefault="008719C3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296665"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6665" w:rsidRPr="002A6914" w:rsidTr="000A5C2D">
        <w:tc>
          <w:tcPr>
            <w:tcW w:w="3399" w:type="dxa"/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665" w:rsidRPr="002A6914" w:rsidTr="000A5C2D">
        <w:tc>
          <w:tcPr>
            <w:tcW w:w="3399" w:type="dxa"/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tcBorders>
              <w:left w:val="nil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296665" w:rsidRPr="002A6914" w:rsidRDefault="00D6755D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296665" w:rsidRPr="002A6914" w:rsidRDefault="00296665" w:rsidP="00DA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96665" w:rsidRPr="002A6914" w:rsidTr="000A5C2D">
        <w:tc>
          <w:tcPr>
            <w:tcW w:w="3399" w:type="dxa"/>
          </w:tcPr>
          <w:p w:rsidR="00296665" w:rsidRPr="00F15A82" w:rsidRDefault="00A17766" w:rsidP="00DA1248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หนี้สินภายใต้สัญญา</w:t>
            </w:r>
            <w:r w:rsidR="00A42EE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เช่า</w:t>
            </w: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96665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8,983</w:t>
            </w:r>
          </w:p>
        </w:tc>
        <w:tc>
          <w:tcPr>
            <w:tcW w:w="142" w:type="dxa"/>
          </w:tcPr>
          <w:p w:rsidR="00296665" w:rsidRPr="002A6914" w:rsidRDefault="00296665" w:rsidP="00DA1248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296665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139" w:type="dxa"/>
          </w:tcPr>
          <w:p w:rsidR="00296665" w:rsidRPr="002A6914" w:rsidRDefault="00296665" w:rsidP="00DA1248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96665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2,269</w:t>
            </w:r>
          </w:p>
        </w:tc>
        <w:tc>
          <w:tcPr>
            <w:tcW w:w="142" w:type="dxa"/>
          </w:tcPr>
          <w:p w:rsidR="00296665" w:rsidRPr="002A6914" w:rsidRDefault="00296665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296665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2,677</w:t>
            </w:r>
          </w:p>
        </w:tc>
      </w:tr>
      <w:tr w:rsidR="001D7DC3" w:rsidRPr="002A6914" w:rsidTr="000A5C2D">
        <w:tc>
          <w:tcPr>
            <w:tcW w:w="3399" w:type="dxa"/>
          </w:tcPr>
          <w:p w:rsidR="001D7DC3" w:rsidRPr="00F15A82" w:rsidRDefault="001D7DC3" w:rsidP="00DA1248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:rsidR="001D7DC3" w:rsidRPr="002A6914" w:rsidRDefault="001D7DC3" w:rsidP="00DA1248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D7DC3" w:rsidRPr="002A6914" w:rsidTr="000A5C2D">
        <w:tc>
          <w:tcPr>
            <w:tcW w:w="3399" w:type="dxa"/>
          </w:tcPr>
          <w:p w:rsidR="001D7DC3" w:rsidRPr="002A6914" w:rsidRDefault="001D7DC3" w:rsidP="00DA1248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D7DC3" w:rsidRPr="002A6914" w:rsidTr="000A5C2D">
        <w:tc>
          <w:tcPr>
            <w:tcW w:w="3399" w:type="dxa"/>
          </w:tcPr>
          <w:p w:rsidR="001D7DC3" w:rsidRPr="002A6914" w:rsidRDefault="001D7DC3" w:rsidP="00DA1248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7,882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3,775</w:t>
            </w:r>
          </w:p>
        </w:tc>
        <w:tc>
          <w:tcPr>
            <w:tcW w:w="139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1,998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2,331</w:t>
            </w:r>
          </w:p>
        </w:tc>
      </w:tr>
      <w:tr w:rsidR="001D7DC3" w:rsidRPr="002A6914" w:rsidTr="000A5C2D">
        <w:tc>
          <w:tcPr>
            <w:tcW w:w="3399" w:type="dxa"/>
          </w:tcPr>
          <w:p w:rsidR="001D7DC3" w:rsidRPr="002A6914" w:rsidRDefault="001D7DC3" w:rsidP="00DA1248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2,647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1,204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D7DC3" w:rsidRPr="002A6914" w:rsidTr="000A5C2D">
        <w:tc>
          <w:tcPr>
            <w:tcW w:w="3399" w:type="dxa"/>
          </w:tcPr>
          <w:p w:rsidR="001D7DC3" w:rsidRPr="002A6914" w:rsidRDefault="001D7DC3" w:rsidP="00DA1248">
            <w:pPr>
              <w:tabs>
                <w:tab w:val="left" w:pos="426"/>
                <w:tab w:val="left" w:pos="709"/>
              </w:tabs>
              <w:spacing w:line="30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5,235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2,571</w:t>
            </w:r>
          </w:p>
        </w:tc>
        <w:tc>
          <w:tcPr>
            <w:tcW w:w="139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  <w:tc>
          <w:tcPr>
            <w:tcW w:w="142" w:type="dxa"/>
          </w:tcPr>
          <w:p w:rsidR="001D7DC3" w:rsidRPr="002A6914" w:rsidRDefault="001D7DC3" w:rsidP="00DA124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D7DC3" w:rsidRPr="002A6914" w:rsidRDefault="008719C3" w:rsidP="00DA1248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1,607</w:t>
            </w:r>
          </w:p>
        </w:tc>
      </w:tr>
    </w:tbl>
    <w:p w:rsidR="00D84F1A" w:rsidRDefault="00D84F1A" w:rsidP="005A6F48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A17766" w:rsidRPr="00F15A82" w:rsidRDefault="00A17766" w:rsidP="005A6F48">
      <w:pPr>
        <w:tabs>
          <w:tab w:val="left" w:pos="284"/>
          <w:tab w:val="left" w:pos="709"/>
          <w:tab w:val="left" w:pos="851"/>
          <w:tab w:val="left" w:pos="1134"/>
        </w:tabs>
        <w:spacing w:line="360" w:lineRule="exact"/>
        <w:ind w:left="289"/>
        <w:jc w:val="thaiDistribute"/>
        <w:rPr>
          <w:rFonts w:ascii="Angsana New" w:hAnsi="Angsana New"/>
          <w:sz w:val="32"/>
          <w:szCs w:val="32"/>
          <w:cs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</w:t>
      </w:r>
      <w:r w:rsidR="00C106F0">
        <w:rPr>
          <w:rFonts w:ascii="Angsana New" w:hAnsi="Angsana New"/>
          <w:spacing w:val="-2"/>
          <w:sz w:val="32"/>
          <w:szCs w:val="32"/>
        </w:rPr>
        <w:t>1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6F0" w:rsidRPr="00F15A82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pacing w:val="-2"/>
          <w:sz w:val="32"/>
          <w:szCs w:val="32"/>
        </w:rPr>
        <w:t>2561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F15A82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="002A667B" w:rsidRPr="00F15A82">
        <w:rPr>
          <w:rFonts w:ascii="Angsana New" w:hAnsi="Angsana New" w:hint="cs"/>
          <w:sz w:val="32"/>
          <w:szCs w:val="32"/>
          <w:cs/>
        </w:rPr>
        <w:t>สาม</w:t>
      </w:r>
      <w:r w:rsidRPr="00F15A82">
        <w:rPr>
          <w:rFonts w:ascii="Angsana New" w:hAnsi="Angsana New"/>
          <w:sz w:val="32"/>
          <w:szCs w:val="32"/>
          <w:cs/>
        </w:rPr>
        <w:t>แห่ง จำนวน</w:t>
      </w:r>
      <w:r w:rsidR="008B3167">
        <w:rPr>
          <w:rFonts w:ascii="Angsana New" w:hAnsi="Angsana New"/>
          <w:sz w:val="32"/>
          <w:szCs w:val="32"/>
        </w:rPr>
        <w:t xml:space="preserve"> 7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สัญญา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7F3C" w:rsidRPr="00F15A82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มูลค่าตามสัญญารวม </w:t>
      </w:r>
      <w:r w:rsidR="008B3167">
        <w:rPr>
          <w:rFonts w:ascii="Angsana New" w:hAnsi="Angsana New"/>
          <w:spacing w:val="-2"/>
          <w:sz w:val="32"/>
          <w:szCs w:val="32"/>
        </w:rPr>
        <w:t>6</w:t>
      </w:r>
      <w:r w:rsidR="00B37F3C">
        <w:rPr>
          <w:rFonts w:ascii="Angsana New" w:hAnsi="Angsana New"/>
          <w:spacing w:val="-2"/>
          <w:sz w:val="32"/>
          <w:szCs w:val="32"/>
          <w:cs/>
        </w:rPr>
        <w:t>.</w:t>
      </w:r>
      <w:r w:rsidR="008B3167">
        <w:rPr>
          <w:rFonts w:ascii="Angsana New" w:hAnsi="Angsana New"/>
          <w:spacing w:val="-2"/>
          <w:sz w:val="32"/>
          <w:szCs w:val="32"/>
        </w:rPr>
        <w:t>61</w:t>
      </w:r>
      <w:r w:rsidR="00B37F3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7F3C" w:rsidRPr="00F15A82">
        <w:rPr>
          <w:rFonts w:ascii="Angsana New" w:hAnsi="Angsana New" w:hint="cs"/>
          <w:spacing w:val="-2"/>
          <w:sz w:val="32"/>
          <w:szCs w:val="32"/>
          <w:cs/>
        </w:rPr>
        <w:t>ล้านบาท ระยะเวลา</w:t>
      </w:r>
      <w:r w:rsidR="00B37F3C" w:rsidRPr="00F15A82">
        <w:rPr>
          <w:rFonts w:ascii="Angsana New" w:hAnsi="Angsana New" w:hint="cs"/>
          <w:sz w:val="32"/>
          <w:szCs w:val="32"/>
          <w:cs/>
        </w:rPr>
        <w:t>ผ่อนชำระ</w:t>
      </w:r>
      <w:r w:rsidR="008B3167"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="008B3167" w:rsidRPr="005A6F48">
        <w:rPr>
          <w:rFonts w:ascii="Angsana New" w:hAnsi="Angsana New"/>
          <w:sz w:val="32"/>
          <w:szCs w:val="32"/>
        </w:rPr>
        <w:t xml:space="preserve">36 </w:t>
      </w:r>
      <w:r w:rsidR="008B3167" w:rsidRPr="005A6F48">
        <w:rPr>
          <w:rFonts w:ascii="Angsana New" w:hAnsi="Angsana New"/>
          <w:sz w:val="32"/>
          <w:szCs w:val="32"/>
          <w:cs/>
        </w:rPr>
        <w:t>-</w:t>
      </w:r>
      <w:r w:rsidR="00B37F3C"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="00B37F3C" w:rsidRPr="005A6F48">
        <w:rPr>
          <w:rFonts w:ascii="Angsana New" w:hAnsi="Angsana New"/>
          <w:sz w:val="32"/>
          <w:szCs w:val="32"/>
        </w:rPr>
        <w:t xml:space="preserve">48 </w:t>
      </w:r>
      <w:r w:rsidR="00B37F3C" w:rsidRPr="00F15A8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="00B37F3C" w:rsidRPr="005A6F48">
        <w:rPr>
          <w:rFonts w:ascii="Angsana New" w:hAnsi="Angsana New"/>
          <w:sz w:val="32"/>
          <w:szCs w:val="32"/>
        </w:rPr>
        <w:t>0</w:t>
      </w:r>
      <w:r w:rsidR="00B37F3C" w:rsidRPr="005A6F48">
        <w:rPr>
          <w:rFonts w:ascii="Angsana New" w:hAnsi="Angsana New"/>
          <w:sz w:val="32"/>
          <w:szCs w:val="32"/>
          <w:cs/>
        </w:rPr>
        <w:t>.</w:t>
      </w:r>
      <w:r w:rsidR="008B3167" w:rsidRPr="005A6F48">
        <w:rPr>
          <w:rFonts w:ascii="Angsana New" w:hAnsi="Angsana New"/>
          <w:sz w:val="32"/>
          <w:szCs w:val="32"/>
        </w:rPr>
        <w:t>14</w:t>
      </w:r>
      <w:r w:rsidR="00B37F3C" w:rsidRPr="005A6F48">
        <w:rPr>
          <w:rFonts w:ascii="Angsana New" w:hAnsi="Angsana New"/>
          <w:sz w:val="32"/>
          <w:szCs w:val="32"/>
          <w:cs/>
        </w:rPr>
        <w:t xml:space="preserve"> </w:t>
      </w:r>
      <w:r w:rsidR="00B37F3C" w:rsidRPr="00F15A82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</w:t>
      </w:r>
      <w:r w:rsidRPr="00F15A82">
        <w:rPr>
          <w:rFonts w:ascii="Angsana New" w:hAnsi="Angsana New" w:hint="cs"/>
          <w:sz w:val="32"/>
          <w:szCs w:val="32"/>
          <w:cs/>
        </w:rPr>
        <w:t>และสัญญาเช่าซื้อเครื่องจักรกับบริษัทลิสซิ่งในประเทศแห่ง</w:t>
      </w:r>
      <w:r w:rsidR="002A667B" w:rsidRPr="00F15A82">
        <w:rPr>
          <w:rFonts w:ascii="Angsana New" w:hAnsi="Angsana New" w:hint="cs"/>
          <w:sz w:val="32"/>
          <w:szCs w:val="32"/>
          <w:cs/>
        </w:rPr>
        <w:t>หนึ่ง</w:t>
      </w:r>
      <w:r w:rsidRPr="00F15A82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2319E" w:rsidRPr="005A6F48">
        <w:rPr>
          <w:rFonts w:ascii="Angsana New" w:hAnsi="Angsana New"/>
          <w:sz w:val="32"/>
          <w:szCs w:val="32"/>
        </w:rPr>
        <w:t>3</w:t>
      </w:r>
      <w:r w:rsidRPr="005A6F48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สัญญา</w:t>
      </w:r>
      <w:r w:rsidR="001E5F95" w:rsidRPr="00F15A82">
        <w:rPr>
          <w:rFonts w:ascii="Angsana New" w:hAnsi="Angsana New" w:hint="cs"/>
          <w:sz w:val="32"/>
          <w:szCs w:val="32"/>
          <w:cs/>
        </w:rPr>
        <w:t xml:space="preserve"> มูลค่าตามสัญญารวม </w:t>
      </w:r>
      <w:r w:rsidR="001E5F95" w:rsidRPr="005A6F48">
        <w:rPr>
          <w:rFonts w:ascii="Angsana New" w:hAnsi="Angsana New"/>
          <w:sz w:val="32"/>
          <w:szCs w:val="32"/>
        </w:rPr>
        <w:t>4</w:t>
      </w:r>
      <w:r w:rsidR="001E5F95" w:rsidRPr="005A6F48">
        <w:rPr>
          <w:rFonts w:ascii="Angsana New" w:hAnsi="Angsana New"/>
          <w:sz w:val="32"/>
          <w:szCs w:val="32"/>
          <w:cs/>
        </w:rPr>
        <w:t>.</w:t>
      </w:r>
      <w:r w:rsidR="001E5F95" w:rsidRPr="005A6F48">
        <w:rPr>
          <w:rFonts w:ascii="Angsana New" w:hAnsi="Angsana New"/>
          <w:sz w:val="32"/>
          <w:szCs w:val="32"/>
        </w:rPr>
        <w:t xml:space="preserve">87 </w:t>
      </w:r>
      <w:r w:rsidR="001E5F95" w:rsidRPr="00F15A82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="001E5F95" w:rsidRPr="005A6F48">
        <w:rPr>
          <w:rFonts w:ascii="Angsana New" w:hAnsi="Angsana New"/>
          <w:sz w:val="32"/>
          <w:szCs w:val="32"/>
        </w:rPr>
        <w:t xml:space="preserve">42 </w:t>
      </w:r>
      <w:r w:rsidR="001E5F95" w:rsidRPr="00F15A8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="001E5F95" w:rsidRPr="005A6F48">
        <w:rPr>
          <w:rFonts w:ascii="Angsana New" w:hAnsi="Angsana New"/>
          <w:sz w:val="32"/>
          <w:szCs w:val="32"/>
        </w:rPr>
        <w:t>0</w:t>
      </w:r>
      <w:r w:rsidR="001E5F95" w:rsidRPr="005A6F48">
        <w:rPr>
          <w:rFonts w:ascii="Angsana New" w:hAnsi="Angsana New"/>
          <w:sz w:val="32"/>
          <w:szCs w:val="32"/>
          <w:cs/>
        </w:rPr>
        <w:t>.</w:t>
      </w:r>
      <w:r w:rsidR="001E5F95" w:rsidRPr="005A6F48">
        <w:rPr>
          <w:rFonts w:ascii="Angsana New" w:hAnsi="Angsana New"/>
          <w:sz w:val="32"/>
          <w:szCs w:val="32"/>
        </w:rPr>
        <w:t xml:space="preserve">13 </w:t>
      </w:r>
      <w:r w:rsidR="001E5F95" w:rsidRPr="00F15A82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</w:p>
    <w:p w:rsidR="00760970" w:rsidRDefault="005F652E" w:rsidP="005A6F48">
      <w:pPr>
        <w:tabs>
          <w:tab w:val="left" w:pos="284"/>
          <w:tab w:val="left" w:pos="709"/>
          <w:tab w:val="left" w:pos="851"/>
          <w:tab w:val="left" w:pos="1134"/>
        </w:tabs>
        <w:spacing w:line="360" w:lineRule="exact"/>
        <w:ind w:left="289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="00763672" w:rsidRPr="003064B9">
        <w:rPr>
          <w:rFonts w:ascii="Angsana New" w:hAnsi="Angsana New"/>
          <w:spacing w:val="-2"/>
          <w:sz w:val="32"/>
          <w:szCs w:val="32"/>
        </w:rPr>
        <w:tab/>
      </w:r>
      <w:r w:rsidR="00763672" w:rsidRPr="003064B9">
        <w:rPr>
          <w:rFonts w:ascii="Angsana New" w:hAnsi="Angsana New"/>
          <w:spacing w:val="-2"/>
          <w:sz w:val="32"/>
          <w:szCs w:val="32"/>
        </w:rPr>
        <w:tab/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31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81C69">
        <w:rPr>
          <w:rFonts w:ascii="Angsana New" w:hAnsi="Angsana New"/>
          <w:spacing w:val="-2"/>
          <w:sz w:val="32"/>
          <w:szCs w:val="32"/>
        </w:rPr>
        <w:t xml:space="preserve">2560  </w:t>
      </w:r>
      <w:r w:rsidRPr="00F15A82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A27D75" w:rsidRPr="00F15A82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F15A82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="002A667B" w:rsidRPr="00F15A82">
        <w:rPr>
          <w:rFonts w:ascii="Angsana New" w:hAnsi="Angsana New" w:hint="cs"/>
          <w:sz w:val="32"/>
          <w:szCs w:val="32"/>
          <w:cs/>
        </w:rPr>
        <w:t>สาม</w:t>
      </w:r>
      <w:r w:rsidRPr="00F15A82">
        <w:rPr>
          <w:rFonts w:ascii="Angsana New" w:hAnsi="Angsana New"/>
          <w:sz w:val="32"/>
          <w:szCs w:val="32"/>
          <w:cs/>
        </w:rPr>
        <w:t>แห่ง จำนวน</w:t>
      </w:r>
      <w:r w:rsidR="00320CFD" w:rsidRPr="00F15A82">
        <w:rPr>
          <w:rFonts w:ascii="Angsana New" w:hAnsi="Angsana New" w:hint="cs"/>
          <w:sz w:val="32"/>
          <w:szCs w:val="32"/>
          <w:cs/>
        </w:rPr>
        <w:t>ทั้งสิ้น</w:t>
      </w:r>
      <w:r w:rsidRPr="00781C69">
        <w:rPr>
          <w:rFonts w:ascii="Angsana New" w:hAnsi="Angsana New"/>
          <w:sz w:val="32"/>
          <w:szCs w:val="32"/>
          <w:cs/>
        </w:rPr>
        <w:t xml:space="preserve"> </w:t>
      </w:r>
      <w:r w:rsidR="00320CFD" w:rsidRPr="00781C69">
        <w:rPr>
          <w:rFonts w:ascii="Angsana New" w:hAnsi="Angsana New"/>
          <w:sz w:val="32"/>
          <w:szCs w:val="32"/>
        </w:rPr>
        <w:t>6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สัญญา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E5F95" w:rsidRPr="00F15A82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มูลค่าตามสัญญารวม </w:t>
      </w:r>
      <w:r w:rsidR="001E5F95">
        <w:rPr>
          <w:rFonts w:ascii="Angsana New" w:hAnsi="Angsana New"/>
          <w:spacing w:val="-2"/>
          <w:sz w:val="32"/>
          <w:szCs w:val="32"/>
        </w:rPr>
        <w:t>5</w:t>
      </w:r>
      <w:r w:rsidR="001E5F95">
        <w:rPr>
          <w:rFonts w:ascii="Angsana New" w:hAnsi="Angsana New"/>
          <w:spacing w:val="-2"/>
          <w:sz w:val="32"/>
          <w:szCs w:val="32"/>
          <w:cs/>
        </w:rPr>
        <w:t>.</w:t>
      </w:r>
      <w:r w:rsidR="001E5F95">
        <w:rPr>
          <w:rFonts w:ascii="Angsana New" w:hAnsi="Angsana New"/>
          <w:spacing w:val="-2"/>
          <w:sz w:val="32"/>
          <w:szCs w:val="32"/>
        </w:rPr>
        <w:t xml:space="preserve">40 </w:t>
      </w:r>
      <w:r w:rsidR="001E5F95" w:rsidRPr="00F15A82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ระยะเวลาผ่อนชำระ </w:t>
      </w:r>
      <w:r w:rsidR="001E5F95">
        <w:rPr>
          <w:rFonts w:ascii="Angsana New" w:hAnsi="Angsana New"/>
          <w:spacing w:val="-2"/>
          <w:sz w:val="32"/>
          <w:szCs w:val="32"/>
        </w:rPr>
        <w:t xml:space="preserve">48 </w:t>
      </w:r>
      <w:r w:rsidR="001E5F95" w:rsidRPr="00F15A82">
        <w:rPr>
          <w:rFonts w:ascii="Angsana New" w:hAnsi="Angsana New" w:hint="cs"/>
          <w:spacing w:val="-2"/>
          <w:sz w:val="32"/>
          <w:szCs w:val="32"/>
          <w:cs/>
        </w:rPr>
        <w:t xml:space="preserve">งวดเดือน งวดเดือนละ </w:t>
      </w:r>
      <w:r w:rsidR="001E5F95">
        <w:rPr>
          <w:rFonts w:ascii="Angsana New" w:hAnsi="Angsana New"/>
          <w:spacing w:val="-2"/>
          <w:sz w:val="32"/>
          <w:szCs w:val="32"/>
        </w:rPr>
        <w:t>0</w:t>
      </w:r>
      <w:r w:rsidR="001E5F95">
        <w:rPr>
          <w:rFonts w:ascii="Angsana New" w:hAnsi="Angsana New"/>
          <w:spacing w:val="-2"/>
          <w:sz w:val="32"/>
          <w:szCs w:val="32"/>
          <w:cs/>
        </w:rPr>
        <w:t>.</w:t>
      </w:r>
      <w:r w:rsidR="001E5F95">
        <w:rPr>
          <w:rFonts w:ascii="Angsana New" w:hAnsi="Angsana New"/>
          <w:spacing w:val="-2"/>
          <w:sz w:val="32"/>
          <w:szCs w:val="32"/>
        </w:rPr>
        <w:t xml:space="preserve">11 </w:t>
      </w:r>
      <w:r w:rsidR="001E5F95" w:rsidRPr="00F15A82">
        <w:rPr>
          <w:rFonts w:ascii="Angsana New" w:hAnsi="Angsana New" w:hint="cs"/>
          <w:spacing w:val="-2"/>
          <w:sz w:val="32"/>
          <w:szCs w:val="32"/>
          <w:cs/>
        </w:rPr>
        <w:t>ล้านบาท (รวมภาษีมูลค่าเพิ่ม)</w:t>
      </w:r>
    </w:p>
    <w:p w:rsidR="00DE3D09" w:rsidRDefault="00DE3D09" w:rsidP="005A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2D6346" w:rsidRDefault="00CE36C6" w:rsidP="005A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A52674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2D6346" w:rsidRPr="00396236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A2319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F15A82" w:rsidRDefault="00600EF0" w:rsidP="005A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93"/>
        <w:gridCol w:w="510"/>
        <w:gridCol w:w="1560"/>
        <w:gridCol w:w="130"/>
        <w:gridCol w:w="1598"/>
      </w:tblGrid>
      <w:tr w:rsidR="00371434" w:rsidRPr="002A667B" w:rsidTr="0007212C">
        <w:tc>
          <w:tcPr>
            <w:tcW w:w="4593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" w:type="dxa"/>
          </w:tcPr>
          <w:p w:rsidR="00371434" w:rsidRPr="003064B9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:rsidR="00371434" w:rsidRPr="00F15A82" w:rsidRDefault="008719C3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371434"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71434" w:rsidRPr="002A667B" w:rsidTr="0007212C">
        <w:tc>
          <w:tcPr>
            <w:tcW w:w="4593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" w:type="dxa"/>
          </w:tcPr>
          <w:p w:rsidR="00371434" w:rsidRPr="003064B9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1434" w:rsidRPr="00F15A82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71434" w:rsidRPr="002A667B" w:rsidTr="0007212C">
        <w:tc>
          <w:tcPr>
            <w:tcW w:w="4593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auto"/>
            </w:tcBorders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6" w:space="0" w:color="auto"/>
            </w:tcBorders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371434" w:rsidRPr="002A667B" w:rsidTr="0007212C">
        <w:tc>
          <w:tcPr>
            <w:tcW w:w="4593" w:type="dxa"/>
          </w:tcPr>
          <w:p w:rsidR="00371434" w:rsidRPr="00F15A82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510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371434" w:rsidRPr="002A667B" w:rsidRDefault="005A6F48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36,241</w:t>
            </w:r>
          </w:p>
        </w:tc>
        <w:tc>
          <w:tcPr>
            <w:tcW w:w="130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</w:tcPr>
          <w:p w:rsidR="00371434" w:rsidRPr="002A667B" w:rsidRDefault="005A6F48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35,09</w:t>
            </w:r>
            <w:r w:rsidR="008719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71434" w:rsidRPr="002A667B" w:rsidTr="0007212C">
        <w:tc>
          <w:tcPr>
            <w:tcW w:w="4593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510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371434" w:rsidRPr="002A667B" w:rsidRDefault="005A6F48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47,64</w:t>
            </w:r>
            <w:r w:rsidR="008719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0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:rsidR="00371434" w:rsidRPr="002A667B" w:rsidRDefault="005A6F48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</w:t>
            </w:r>
            <w:r w:rsidR="00BA361E">
              <w:rPr>
                <w:rFonts w:asciiTheme="majorBidi" w:hAnsiTheme="majorBidi" w:cstheme="majorBidi"/>
                <w:sz w:val="32"/>
                <w:szCs w:val="32"/>
              </w:rPr>
              <w:t>495</w:t>
            </w:r>
          </w:p>
        </w:tc>
      </w:tr>
      <w:tr w:rsidR="00371434" w:rsidRPr="002A667B" w:rsidTr="0007212C">
        <w:tc>
          <w:tcPr>
            <w:tcW w:w="4593" w:type="dxa"/>
          </w:tcPr>
          <w:p w:rsidR="00371434" w:rsidRPr="00F15A82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6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510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371434" w:rsidRPr="002A667B" w:rsidRDefault="005A6F48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83,88</w:t>
            </w:r>
            <w:r w:rsidR="008719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0" w:type="dxa"/>
          </w:tcPr>
          <w:p w:rsidR="00371434" w:rsidRPr="002A667B" w:rsidRDefault="00371434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:rsidR="00371434" w:rsidRPr="002A667B" w:rsidRDefault="005A6F48" w:rsidP="005A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118,58</w:t>
            </w:r>
            <w:r w:rsidR="008719C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:rsidR="00B5752F" w:rsidRDefault="00E60426" w:rsidP="005A6F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56C4A" w:rsidRPr="00725A5C" w:rsidRDefault="00256C4A" w:rsidP="005A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F15A82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พรีเมี่ยม เฟล็กซิเบิ้ล แพจเกจจิ้ง จำกัด</w:t>
      </w:r>
      <w:r w:rsidRPr="00725A5C">
        <w:rPr>
          <w:rFonts w:asciiTheme="majorBidi" w:hAnsiTheme="majorBidi"/>
          <w:sz w:val="32"/>
          <w:szCs w:val="32"/>
          <w:u w:val="single"/>
          <w:cs/>
        </w:rPr>
        <w:t xml:space="preserve"> </w:t>
      </w:r>
    </w:p>
    <w:p w:rsidR="00256C4A" w:rsidRPr="007207CA" w:rsidRDefault="00EE6C8C" w:rsidP="005A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1048C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048C4">
        <w:rPr>
          <w:rFonts w:asciiTheme="majorBidi" w:hAnsiTheme="majorBidi"/>
          <w:spacing w:val="-2"/>
          <w:sz w:val="32"/>
          <w:szCs w:val="32"/>
          <w:cs/>
        </w:rPr>
        <w:t xml:space="preserve">. 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="005D718C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="00292698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="008638B1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638B1"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="008638B1" w:rsidRPr="00F15A8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(เบิกเงินกู้ในเดือน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="00256C4A" w:rsidRPr="007207CA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="00783C6F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8638B1" w:rsidRPr="00F15A82">
        <w:rPr>
          <w:rFonts w:asciiTheme="majorBidi" w:hAnsiTheme="majorBidi" w:cstheme="majorBidi"/>
          <w:spacing w:val="-2"/>
          <w:sz w:val="32"/>
          <w:szCs w:val="32"/>
          <w:cs/>
        </w:rPr>
        <w:t>เบิกเงินกู้ในเดือน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ตุลาคม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="00256C4A" w:rsidRPr="007207CA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="005D718C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ในอัตรา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="00CE3A1F"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="0085670E"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256C4A" w:rsidRPr="00484696">
        <w:rPr>
          <w:rFonts w:asciiTheme="majorBidi" w:hAnsiTheme="majorBidi"/>
          <w:spacing w:val="-6"/>
          <w:sz w:val="32"/>
          <w:szCs w:val="32"/>
          <w:cs/>
        </w:rPr>
        <w:t>.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="00783C6F"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256C4A" w:rsidRPr="00484696">
        <w:rPr>
          <w:rFonts w:asciiTheme="majorBidi" w:hAnsiTheme="majorBidi"/>
          <w:spacing w:val="-6"/>
          <w:sz w:val="32"/>
          <w:szCs w:val="32"/>
          <w:cs/>
        </w:rPr>
        <w:t>.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="00256C4A"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="00256C4A" w:rsidRPr="00F15A82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="00783C6F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56C4A"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="00256C4A" w:rsidRPr="00F15A82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256C4A" w:rsidRPr="007207CA" w:rsidRDefault="00256C4A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</w:t>
      </w:r>
      <w:r w:rsidR="001C6E6C" w:rsidRPr="00F15A82">
        <w:rPr>
          <w:rFonts w:asciiTheme="majorBidi" w:hAnsiTheme="majorBidi" w:cstheme="majorBidi"/>
          <w:sz w:val="32"/>
          <w:szCs w:val="32"/>
          <w:cs/>
        </w:rPr>
        <w:t>นเบิกเกินบัญชีกับธนาคารดังกล่าว</w:t>
      </w:r>
      <w:r w:rsidRPr="00F15A8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7207CA" w:rsidRDefault="00396236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>ก)</w:t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="00256C4A" w:rsidRPr="007207CA">
        <w:rPr>
          <w:rFonts w:asciiTheme="majorBidi" w:hAnsiTheme="majorBidi"/>
          <w:sz w:val="32"/>
          <w:szCs w:val="32"/>
          <w:cs/>
        </w:rPr>
        <w:t xml:space="preserve"> </w:t>
      </w:r>
    </w:p>
    <w:p w:rsidR="00256C4A" w:rsidRDefault="00396236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404C0A" w:rsidRPr="0039004B" w:rsidRDefault="001048C4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  <w:cs/>
        </w:rPr>
        <w:t>.</w:t>
      </w:r>
      <w:r w:rsidR="00EE6C8C">
        <w:rPr>
          <w:rFonts w:asciiTheme="majorBidi" w:hAnsiTheme="majorBidi"/>
          <w:sz w:val="32"/>
          <w:szCs w:val="32"/>
          <w:cs/>
        </w:rPr>
        <w:t xml:space="preserve"> </w:t>
      </w:r>
      <w:r w:rsidR="00EE6C8C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2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2561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404C0A" w:rsidRPr="00F15A8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ทำสัญญา</w:t>
      </w:r>
      <w:r w:rsidR="00C52720" w:rsidRPr="00F15A82">
        <w:rPr>
          <w:rFonts w:asciiTheme="majorBidi" w:hAnsiTheme="majorBidi" w:cstheme="majorBidi"/>
          <w:sz w:val="32"/>
          <w:szCs w:val="32"/>
          <w:cs/>
        </w:rPr>
        <w:t>จำนวน</w:t>
      </w:r>
      <w:r w:rsidR="00404C0A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1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ฉบับกับธนาคารในประเทศ</w:t>
      </w:r>
      <w:r w:rsidR="00404C0A" w:rsidRPr="00F15A82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แห่งหนึ่งจำนวนเงิน</w:t>
      </w:r>
      <w:r w:rsidR="00404C0A" w:rsidRPr="0039004B">
        <w:rPr>
          <w:rFonts w:asciiTheme="majorBidi" w:hAnsiTheme="majorBidi"/>
          <w:sz w:val="32"/>
          <w:szCs w:val="32"/>
          <w:cs/>
        </w:rPr>
        <w:t xml:space="preserve"> </w:t>
      </w:r>
      <w:r w:rsidR="00404C0A" w:rsidRPr="003064B9">
        <w:rPr>
          <w:rFonts w:asciiTheme="majorBidi" w:hAnsiTheme="majorBidi" w:cstheme="majorBidi" w:hint="cs"/>
          <w:sz w:val="32"/>
          <w:szCs w:val="32"/>
        </w:rPr>
        <w:t>4</w:t>
      </w:r>
      <w:r w:rsidR="00404C0A" w:rsidRPr="003064B9">
        <w:rPr>
          <w:rFonts w:asciiTheme="majorBidi" w:hAnsiTheme="majorBidi" w:hint="cs"/>
          <w:sz w:val="32"/>
          <w:szCs w:val="32"/>
          <w:cs/>
        </w:rPr>
        <w:t>.</w:t>
      </w:r>
      <w:r w:rsidR="00404C0A" w:rsidRPr="003064B9">
        <w:rPr>
          <w:rFonts w:asciiTheme="majorBidi" w:hAnsiTheme="majorBidi" w:cstheme="majorBidi" w:hint="cs"/>
          <w:sz w:val="32"/>
          <w:szCs w:val="32"/>
        </w:rPr>
        <w:t>10</w:t>
      </w:r>
      <w:r w:rsidR="00404C0A" w:rsidRPr="0039004B">
        <w:rPr>
          <w:rFonts w:asciiTheme="majorBidi" w:hAnsiTheme="majorBidi"/>
          <w:sz w:val="32"/>
          <w:szCs w:val="32"/>
          <w:cs/>
        </w:rPr>
        <w:t xml:space="preserve">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ล้านบาท เพื่อใช้</w:t>
      </w:r>
      <w:r w:rsidR="00404C0A" w:rsidRPr="00F15A82">
        <w:rPr>
          <w:rFonts w:asciiTheme="majorBidi" w:hAnsiTheme="majorBidi" w:cstheme="majorBidi" w:hint="cs"/>
          <w:sz w:val="32"/>
          <w:szCs w:val="32"/>
          <w:cs/>
        </w:rPr>
        <w:t xml:space="preserve">ในโครงการติดตั้งหลังคาโซลาเซลล์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เงินกู้ยืมนี้มีอัตราดอกเบี้ย</w:t>
      </w:r>
      <w:r w:rsidR="00404C0A" w:rsidRPr="00F15A82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="00C52720" w:rsidRPr="00F15A8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404C0A" w:rsidRPr="0039004B">
        <w:rPr>
          <w:rFonts w:asciiTheme="majorBidi" w:hAnsiTheme="majorBidi" w:cstheme="majorBidi"/>
          <w:sz w:val="32"/>
          <w:szCs w:val="32"/>
        </w:rPr>
        <w:t xml:space="preserve"> 3</w:t>
      </w:r>
      <w:r w:rsidR="00404C0A" w:rsidRPr="0039004B">
        <w:rPr>
          <w:rFonts w:asciiTheme="majorBidi" w:hAnsiTheme="majorBidi"/>
          <w:sz w:val="32"/>
          <w:szCs w:val="32"/>
          <w:cs/>
        </w:rPr>
        <w:t>.</w:t>
      </w:r>
      <w:r w:rsidR="00404C0A" w:rsidRPr="0039004B">
        <w:rPr>
          <w:rFonts w:asciiTheme="majorBidi" w:hAnsiTheme="majorBidi" w:cstheme="majorBidi"/>
          <w:sz w:val="32"/>
          <w:szCs w:val="32"/>
        </w:rPr>
        <w:t>5</w:t>
      </w:r>
      <w:r w:rsidR="00C52720" w:rsidRPr="0039004B">
        <w:rPr>
          <w:rFonts w:asciiTheme="majorBidi" w:hAnsiTheme="majorBidi" w:cstheme="majorBidi"/>
          <w:sz w:val="32"/>
          <w:szCs w:val="32"/>
        </w:rPr>
        <w:t>0</w:t>
      </w:r>
      <w:r w:rsidR="00404C0A" w:rsidRPr="0039004B">
        <w:rPr>
          <w:rFonts w:asciiTheme="majorBidi" w:hAnsiTheme="majorBidi"/>
          <w:sz w:val="32"/>
          <w:szCs w:val="32"/>
          <w:cs/>
        </w:rPr>
        <w:t xml:space="preserve">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="00404C0A" w:rsidRPr="00F15A82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>เดือน</w:t>
      </w:r>
      <w:r w:rsidR="00404C0A" w:rsidRPr="00F15A82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147610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7610" w:rsidRPr="0039004B">
        <w:rPr>
          <w:rFonts w:asciiTheme="majorBidi" w:hAnsiTheme="majorBidi" w:cstheme="majorBidi"/>
          <w:sz w:val="32"/>
          <w:szCs w:val="32"/>
        </w:rPr>
        <w:t>0</w:t>
      </w:r>
      <w:r w:rsidR="00147610" w:rsidRPr="0039004B">
        <w:rPr>
          <w:rFonts w:asciiTheme="majorBidi" w:hAnsiTheme="majorBidi"/>
          <w:sz w:val="32"/>
          <w:szCs w:val="32"/>
          <w:cs/>
        </w:rPr>
        <w:t>.</w:t>
      </w:r>
      <w:r w:rsidR="00147610" w:rsidRPr="0039004B">
        <w:rPr>
          <w:rFonts w:asciiTheme="majorBidi" w:hAnsiTheme="majorBidi" w:cstheme="majorBidi"/>
          <w:sz w:val="32"/>
          <w:szCs w:val="32"/>
        </w:rPr>
        <w:t>114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="00147610" w:rsidRPr="0039004B">
        <w:rPr>
          <w:rFonts w:asciiTheme="majorBidi" w:hAnsiTheme="majorBidi" w:cstheme="majorBidi"/>
          <w:sz w:val="32"/>
          <w:szCs w:val="32"/>
        </w:rPr>
        <w:t>36</w:t>
      </w:r>
      <w:r w:rsidR="00404C0A" w:rsidRPr="0039004B">
        <w:rPr>
          <w:rFonts w:asciiTheme="majorBidi" w:hAnsiTheme="majorBidi"/>
          <w:sz w:val="32"/>
          <w:szCs w:val="32"/>
          <w:cs/>
        </w:rPr>
        <w:t xml:space="preserve"> </w:t>
      </w:r>
      <w:r w:rsidR="00404C0A" w:rsidRPr="00F15A82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="0039004B" w:rsidRPr="00F15A82">
        <w:rPr>
          <w:rFonts w:asciiTheme="majorBidi" w:hAnsiTheme="majorBidi" w:cstheme="majorBidi" w:hint="cs"/>
          <w:sz w:val="32"/>
          <w:szCs w:val="32"/>
          <w:cs/>
        </w:rPr>
        <w:t>และชำระคืน</w:t>
      </w:r>
      <w:r w:rsidR="00147610" w:rsidRPr="00F15A82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="0039004B" w:rsidRPr="00F15A82">
        <w:rPr>
          <w:rFonts w:asciiTheme="majorBidi" w:hAnsiTheme="majorBidi" w:cstheme="majorBidi" w:hint="cs"/>
          <w:sz w:val="32"/>
          <w:szCs w:val="32"/>
          <w:cs/>
        </w:rPr>
        <w:t>เป็นรายเดือน</w:t>
      </w:r>
    </w:p>
    <w:p w:rsidR="00404C0A" w:rsidRPr="007207CA" w:rsidRDefault="00404C0A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เงินกู้ยืมนี้</w:t>
      </w:r>
      <w:r w:rsidR="009E1F44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404C0A" w:rsidRPr="007207CA" w:rsidRDefault="00404C0A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ก)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Pr="007207CA">
        <w:rPr>
          <w:rFonts w:asciiTheme="majorBidi" w:hAnsiTheme="majorBidi"/>
          <w:sz w:val="32"/>
          <w:szCs w:val="32"/>
          <w:cs/>
        </w:rPr>
        <w:t xml:space="preserve"> </w:t>
      </w:r>
    </w:p>
    <w:p w:rsidR="00404C0A" w:rsidRDefault="00404C0A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ข)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</w:r>
      <w:r w:rsidR="009E1F44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1CAF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1F44" w:rsidRPr="00F15A82">
        <w:rPr>
          <w:rFonts w:asciiTheme="majorBidi" w:hAnsiTheme="majorBidi" w:cstheme="majorBidi" w:hint="cs"/>
          <w:sz w:val="32"/>
          <w:szCs w:val="32"/>
          <w:cs/>
        </w:rPr>
        <w:t>ประกันสินเชื่ออุตสาหกรรมขนาดย่อม</w:t>
      </w:r>
    </w:p>
    <w:p w:rsidR="00C92344" w:rsidRDefault="00C92344" w:rsidP="0034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62625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92344">
        <w:rPr>
          <w:rFonts w:asciiTheme="majorBidi" w:hAnsiTheme="majorBidi" w:cstheme="majorBidi"/>
          <w:sz w:val="32"/>
          <w:szCs w:val="32"/>
        </w:rPr>
        <w:t>3</w:t>
      </w:r>
      <w:r w:rsidR="00C106F0">
        <w:rPr>
          <w:rFonts w:asciiTheme="majorBidi" w:hAnsiTheme="majorBidi" w:cstheme="majorBidi"/>
          <w:sz w:val="32"/>
          <w:szCs w:val="32"/>
        </w:rPr>
        <w:t>1</w:t>
      </w:r>
      <w:r w:rsidRPr="00C92344">
        <w:rPr>
          <w:rFonts w:asciiTheme="majorBidi" w:hAnsiTheme="majorBidi"/>
          <w:sz w:val="32"/>
          <w:szCs w:val="32"/>
          <w:cs/>
        </w:rPr>
        <w:t xml:space="preserve"> </w:t>
      </w:r>
      <w:r w:rsidR="00C106F0" w:rsidRPr="00F15A82">
        <w:rPr>
          <w:rFonts w:asciiTheme="majorBidi" w:hAnsiTheme="majorBidi" w:hint="cs"/>
          <w:sz w:val="32"/>
          <w:szCs w:val="32"/>
          <w:cs/>
        </w:rPr>
        <w:t>ธันวาคม</w:t>
      </w:r>
      <w:r w:rsidRPr="00F15A82">
        <w:rPr>
          <w:rFonts w:asciiTheme="majorBidi" w:hAnsiTheme="majorBidi"/>
          <w:sz w:val="32"/>
          <w:szCs w:val="32"/>
          <w:cs/>
        </w:rPr>
        <w:t xml:space="preserve"> </w:t>
      </w:r>
      <w:r w:rsidRPr="00C92344">
        <w:rPr>
          <w:rFonts w:asciiTheme="majorBidi" w:hAnsiTheme="majorBidi" w:cstheme="majorBidi"/>
          <w:sz w:val="32"/>
          <w:szCs w:val="32"/>
        </w:rPr>
        <w:t xml:space="preserve">2561 </w:t>
      </w:r>
      <w:r w:rsidRPr="00F15A82">
        <w:rPr>
          <w:rFonts w:asciiTheme="majorBidi" w:hAnsiTheme="majorBidi"/>
          <w:sz w:val="32"/>
          <w:szCs w:val="32"/>
          <w:cs/>
        </w:rPr>
        <w:t xml:space="preserve">บริษัทย่อยเบิกเงินกู้จำนวน </w:t>
      </w:r>
      <w:r w:rsidR="00E35CD0" w:rsidRPr="003474CD">
        <w:rPr>
          <w:rFonts w:asciiTheme="majorBidi" w:hAnsiTheme="majorBidi" w:cstheme="majorBidi"/>
          <w:sz w:val="32"/>
          <w:szCs w:val="32"/>
        </w:rPr>
        <w:t>1</w:t>
      </w:r>
      <w:r w:rsidR="00E35CD0" w:rsidRPr="003474CD">
        <w:rPr>
          <w:rFonts w:asciiTheme="majorBidi" w:hAnsiTheme="majorBidi"/>
          <w:sz w:val="32"/>
          <w:szCs w:val="32"/>
          <w:cs/>
        </w:rPr>
        <w:t>.</w:t>
      </w:r>
      <w:r w:rsidR="00E35CD0" w:rsidRPr="003474CD">
        <w:rPr>
          <w:rFonts w:asciiTheme="majorBidi" w:hAnsiTheme="majorBidi" w:cstheme="majorBidi"/>
          <w:sz w:val="32"/>
          <w:szCs w:val="32"/>
        </w:rPr>
        <w:t>31</w:t>
      </w:r>
      <w:r w:rsidRPr="00C92344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/>
          <w:sz w:val="32"/>
          <w:szCs w:val="32"/>
          <w:cs/>
        </w:rPr>
        <w:t>ล้านบาท</w:t>
      </w:r>
    </w:p>
    <w:p w:rsidR="003C68C5" w:rsidRDefault="003C68C5" w:rsidP="003C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</w:rPr>
      </w:pPr>
    </w:p>
    <w:p w:rsidR="00256C4A" w:rsidRPr="00783771" w:rsidRDefault="00256C4A" w:rsidP="003C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F15A82">
        <w:rPr>
          <w:rFonts w:asciiTheme="majorBidi" w:hAnsiTheme="majorBidi" w:cstheme="majorBidi"/>
          <w:sz w:val="32"/>
          <w:szCs w:val="32"/>
          <w:u w:val="single"/>
          <w:cs/>
        </w:rPr>
        <w:t>บริษัท โซลาร์ พีพีเอ็ม จำกัด</w:t>
      </w:r>
      <w:r w:rsidRPr="00783771">
        <w:rPr>
          <w:rFonts w:asciiTheme="majorBidi" w:hAnsiTheme="majorBidi"/>
          <w:sz w:val="32"/>
          <w:szCs w:val="32"/>
          <w:u w:val="single"/>
          <w:cs/>
        </w:rPr>
        <w:t xml:space="preserve"> </w:t>
      </w:r>
    </w:p>
    <w:p w:rsidR="00256C4A" w:rsidRPr="007207CA" w:rsidRDefault="00256C4A" w:rsidP="00AC3EDE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F15A82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="0096395A" w:rsidRPr="00F15A82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เงินกู้ยืมนี้มีอัตราดอกเบี้ย</w:t>
      </w:r>
      <w:r w:rsidR="00F02840" w:rsidRPr="00F15A82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="003474CD" w:rsidRPr="00F15A82">
        <w:rPr>
          <w:rFonts w:asciiTheme="majorBidi" w:hAnsiTheme="majorBidi" w:cstheme="majorBidi"/>
          <w:sz w:val="32"/>
          <w:szCs w:val="32"/>
          <w:cs/>
        </w:rPr>
        <w:br/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104E81" w:rsidRPr="007207CA">
        <w:rPr>
          <w:rFonts w:asciiTheme="majorBidi" w:hAnsiTheme="majorBidi" w:cstheme="majorBidi"/>
          <w:sz w:val="32"/>
          <w:szCs w:val="32"/>
        </w:rPr>
        <w:t>1</w:t>
      </w:r>
      <w:r w:rsidRPr="007207CA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="00F02840" w:rsidRPr="00F15A82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Pr="00F15A82">
        <w:rPr>
          <w:rFonts w:asciiTheme="majorBidi" w:hAnsiTheme="majorBidi" w:cstheme="majorBidi"/>
          <w:sz w:val="32"/>
          <w:szCs w:val="32"/>
          <w:cs/>
        </w:rPr>
        <w:t>เป็นงวดรายเดือน</w:t>
      </w:r>
      <w:r w:rsidR="00E7214E" w:rsidRPr="00F15A82">
        <w:rPr>
          <w:rFonts w:asciiTheme="majorBidi" w:hAnsiTheme="majorBidi" w:cstheme="majorBidi"/>
          <w:sz w:val="32"/>
          <w:szCs w:val="32"/>
          <w:cs/>
        </w:rPr>
        <w:t xml:space="preserve"> ๆ ละจำนวนเงินเท่า ๆ กัน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>(</w:t>
      </w:r>
      <w:r w:rsidR="00E7214E" w:rsidRPr="00F15A82">
        <w:rPr>
          <w:rFonts w:asciiTheme="majorBidi" w:hAnsiTheme="majorBidi" w:cstheme="majorBidi"/>
          <w:sz w:val="32"/>
          <w:szCs w:val="32"/>
          <w:cs/>
        </w:rPr>
        <w:t>ตามยอดของเงินต้นที่เบิกใช้จริงในแต่ละเดือน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 xml:space="preserve">) เป็นระยะเวลา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05593" w:rsidRPr="007207CA">
        <w:rPr>
          <w:rFonts w:asciiTheme="majorBidi" w:hAnsiTheme="majorBidi" w:cstheme="majorBidi"/>
          <w:sz w:val="32"/>
          <w:szCs w:val="32"/>
        </w:rPr>
        <w:t>2560</w:t>
      </w:r>
      <w:r w:rsidR="00C05593" w:rsidRPr="007207CA">
        <w:rPr>
          <w:rFonts w:asciiTheme="majorBidi" w:hAnsiTheme="majorBidi"/>
          <w:sz w:val="32"/>
          <w:szCs w:val="32"/>
          <w:cs/>
        </w:rPr>
        <w:t xml:space="preserve">) 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 xml:space="preserve">รวมระยะเวลาการปลอดชำระเงินต้น </w:t>
      </w:r>
      <w:r w:rsidR="00C05593"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>เดือน และ</w:t>
      </w:r>
      <w:r w:rsidR="00E7214E" w:rsidRPr="00F15A82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กำหนดชำระคืนดอกเบี้ยเป็นรายเดือน </w:t>
      </w:r>
      <w:r w:rsidR="00425DAD" w:rsidRPr="00F15A82">
        <w:rPr>
          <w:rFonts w:asciiTheme="majorBidi" w:hAnsiTheme="majorBidi" w:cstheme="majorBidi"/>
          <w:sz w:val="32"/>
          <w:szCs w:val="32"/>
          <w:cs/>
        </w:rPr>
        <w:t>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256C4A" w:rsidRPr="00F15A82" w:rsidRDefault="00396236" w:rsidP="00AC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5081F">
        <w:rPr>
          <w:rFonts w:asciiTheme="majorBidi" w:hAnsiTheme="majorBidi" w:cstheme="majorBidi"/>
          <w:sz w:val="32"/>
          <w:szCs w:val="32"/>
        </w:rPr>
        <w:tab/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เงินกู้ยืมนี้และวงเงิน</w:t>
      </w:r>
      <w:r w:rsidR="00D95882" w:rsidRPr="00F15A82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1C6E6C" w:rsidRPr="00F15A82">
        <w:rPr>
          <w:rFonts w:asciiTheme="majorBidi" w:hAnsiTheme="majorBidi" w:cstheme="majorBidi"/>
          <w:sz w:val="32"/>
          <w:szCs w:val="32"/>
          <w:cs/>
        </w:rPr>
        <w:t>กับธนาคารดังกล่าว</w:t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256C4A" w:rsidRPr="00F15A82" w:rsidRDefault="00396236" w:rsidP="00AC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>ก)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="001C6E6C" w:rsidRPr="00F15A82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C05593" w:rsidRPr="00396236">
        <w:rPr>
          <w:rFonts w:asciiTheme="majorBidi" w:hAnsiTheme="majorBidi"/>
          <w:sz w:val="32"/>
          <w:szCs w:val="32"/>
          <w:cs/>
        </w:rPr>
        <w:t xml:space="preserve">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CB71F8" w:rsidRPr="00F15A82" w:rsidRDefault="00396236" w:rsidP="00AC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>ข)</w:t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ab/>
      </w:r>
      <w:r w:rsidR="00CB71F8" w:rsidRPr="00F15A82">
        <w:rPr>
          <w:rFonts w:asciiTheme="majorBidi" w:hAnsiTheme="majorBidi" w:cstheme="majorBidi"/>
          <w:sz w:val="32"/>
          <w:szCs w:val="32"/>
          <w:cs/>
        </w:rPr>
        <w:t>จำนำเครื่องจั</w:t>
      </w:r>
      <w:r w:rsidR="001C6E6C" w:rsidRPr="00F15A82">
        <w:rPr>
          <w:rFonts w:asciiTheme="majorBidi" w:hAnsiTheme="majorBidi" w:cstheme="majorBidi"/>
          <w:sz w:val="32"/>
          <w:szCs w:val="32"/>
          <w:cs/>
        </w:rPr>
        <w:t xml:space="preserve">กรและอุปกรณ์ </w:t>
      </w:r>
      <w:r w:rsidR="00C05593" w:rsidRPr="00F15A82">
        <w:rPr>
          <w:rFonts w:asciiTheme="majorBidi" w:hAnsiTheme="majorBidi" w:cstheme="majorBidi"/>
          <w:sz w:val="32"/>
          <w:szCs w:val="32"/>
          <w:cs/>
        </w:rPr>
        <w:t>และหุ้นข</w:t>
      </w:r>
      <w:r w:rsidR="001C6E6C" w:rsidRPr="00F15A82">
        <w:rPr>
          <w:rFonts w:asciiTheme="majorBidi" w:hAnsiTheme="majorBidi" w:cstheme="majorBidi"/>
          <w:sz w:val="32"/>
          <w:szCs w:val="32"/>
          <w:cs/>
        </w:rPr>
        <w:t>องบริษัทย่อย</w:t>
      </w:r>
      <w:r w:rsidR="00256C4A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5703A" w:rsidRDefault="009B7AA3" w:rsidP="00AC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106F0" w:rsidRPr="00C92344">
        <w:rPr>
          <w:rFonts w:asciiTheme="majorBidi" w:hAnsiTheme="majorBidi" w:cstheme="majorBidi"/>
          <w:sz w:val="32"/>
          <w:szCs w:val="32"/>
        </w:rPr>
        <w:t>3</w:t>
      </w:r>
      <w:r w:rsidR="00C106F0">
        <w:rPr>
          <w:rFonts w:asciiTheme="majorBidi" w:hAnsiTheme="majorBidi" w:cstheme="majorBidi"/>
          <w:sz w:val="32"/>
          <w:szCs w:val="32"/>
        </w:rPr>
        <w:t>1</w:t>
      </w:r>
      <w:r w:rsidR="00C106F0" w:rsidRPr="00C92344">
        <w:rPr>
          <w:rFonts w:asciiTheme="majorBidi" w:hAnsiTheme="majorBidi"/>
          <w:sz w:val="32"/>
          <w:szCs w:val="32"/>
          <w:cs/>
        </w:rPr>
        <w:t xml:space="preserve"> </w:t>
      </w:r>
      <w:r w:rsidR="00C106F0" w:rsidRPr="00F15A82">
        <w:rPr>
          <w:rFonts w:asciiTheme="majorBidi" w:hAnsiTheme="majorBidi" w:hint="cs"/>
          <w:sz w:val="32"/>
          <w:szCs w:val="32"/>
          <w:cs/>
        </w:rPr>
        <w:t>ธันวาคม</w:t>
      </w:r>
      <w:r w:rsidR="00C106F0" w:rsidRPr="00F15A82">
        <w:rPr>
          <w:rFonts w:asciiTheme="majorBidi" w:hAnsiTheme="majorBidi"/>
          <w:sz w:val="32"/>
          <w:szCs w:val="32"/>
          <w:cs/>
        </w:rPr>
        <w:t xml:space="preserve"> </w:t>
      </w:r>
      <w:r w:rsidRPr="00396236">
        <w:rPr>
          <w:rFonts w:asciiTheme="majorBidi" w:hAnsiTheme="majorBidi" w:cstheme="majorBidi"/>
          <w:sz w:val="32"/>
          <w:szCs w:val="32"/>
        </w:rPr>
        <w:t>256</w:t>
      </w:r>
      <w:r w:rsidR="00B65BE0" w:rsidRPr="00396236">
        <w:rPr>
          <w:rFonts w:asciiTheme="majorBidi" w:hAnsiTheme="majorBidi" w:cstheme="majorBidi"/>
          <w:sz w:val="32"/>
          <w:szCs w:val="32"/>
        </w:rPr>
        <w:t>1</w:t>
      </w:r>
      <w:r w:rsidRPr="00396236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บริษัทย่อยเบิกเงินกู้จำนวน </w:t>
      </w:r>
      <w:r w:rsidR="006E7993" w:rsidRPr="003474CD">
        <w:rPr>
          <w:rFonts w:asciiTheme="majorBidi" w:hAnsiTheme="majorBidi" w:cstheme="majorBidi"/>
          <w:sz w:val="32"/>
          <w:szCs w:val="32"/>
        </w:rPr>
        <w:t>63</w:t>
      </w:r>
      <w:r w:rsidR="006E7993" w:rsidRPr="003474CD">
        <w:rPr>
          <w:rFonts w:asciiTheme="majorBidi" w:hAnsiTheme="majorBidi"/>
          <w:sz w:val="32"/>
          <w:szCs w:val="32"/>
          <w:cs/>
        </w:rPr>
        <w:t>.</w:t>
      </w:r>
      <w:r w:rsidR="006E7993" w:rsidRPr="003474CD">
        <w:rPr>
          <w:rFonts w:asciiTheme="majorBidi" w:hAnsiTheme="majorBidi" w:cstheme="majorBidi"/>
          <w:sz w:val="32"/>
          <w:szCs w:val="32"/>
        </w:rPr>
        <w:t>72</w:t>
      </w:r>
      <w:r w:rsidR="006E7993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3474CD" w:rsidRPr="00F15A82" w:rsidRDefault="003474CD" w:rsidP="00AC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  <w:cs/>
        </w:rPr>
      </w:pPr>
    </w:p>
    <w:p w:rsidR="00C30EE9" w:rsidRPr="00FD41F7" w:rsidRDefault="00C30EE9" w:rsidP="002645D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="004817D9" w:rsidRPr="003064B9"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B92A28" w:rsidRPr="002645D2" w:rsidRDefault="00C30EE9" w:rsidP="000B5612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F15A82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C30EE9" w:rsidRPr="0064541E" w:rsidRDefault="008719C3" w:rsidP="00B07DED">
            <w:pPr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พัน</w:t>
            </w:r>
            <w:r w:rsidR="00C30EE9" w:rsidRPr="00F15A82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64541E" w:rsidRDefault="00C30EE9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B07DE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5A82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30EE9" w:rsidRPr="0064541E" w:rsidRDefault="00C30EE9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F15A82" w:rsidRDefault="00C30EE9" w:rsidP="00B07DE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15A82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30EE9" w:rsidRPr="0064541E" w:rsidTr="00A11923">
        <w:trPr>
          <w:cantSplit/>
        </w:trPr>
        <w:tc>
          <w:tcPr>
            <w:tcW w:w="3969" w:type="dxa"/>
          </w:tcPr>
          <w:p w:rsidR="00C30EE9" w:rsidRPr="00F15A82" w:rsidRDefault="00C30EE9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F15A82" w:rsidRDefault="00C30EE9" w:rsidP="00B07DED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C30EE9" w:rsidRPr="0064541E" w:rsidRDefault="00C30EE9" w:rsidP="00B07DED">
            <w:pPr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C30EE9" w:rsidRPr="0064541E" w:rsidRDefault="00C30EE9" w:rsidP="00B07DED">
            <w:pPr>
              <w:spacing w:line="30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34" w:type="dxa"/>
          </w:tcPr>
          <w:p w:rsidR="00C30EE9" w:rsidRPr="00F15A82" w:rsidRDefault="00C30EE9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30EE9" w:rsidRPr="00F15A82" w:rsidRDefault="00C30EE9" w:rsidP="00B07DED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8" w:type="dxa"/>
          </w:tcPr>
          <w:p w:rsidR="00C30EE9" w:rsidRPr="0064541E" w:rsidRDefault="00C30EE9" w:rsidP="00B07DED">
            <w:pPr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30EE9" w:rsidRPr="00F15A82" w:rsidRDefault="00C30EE9" w:rsidP="00B07DED">
            <w:pPr>
              <w:spacing w:line="30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4541E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C30EE9" w:rsidRPr="0064541E" w:rsidTr="00B07DED">
        <w:trPr>
          <w:cantSplit/>
        </w:trPr>
        <w:tc>
          <w:tcPr>
            <w:tcW w:w="3969" w:type="dxa"/>
          </w:tcPr>
          <w:p w:rsidR="00C30EE9" w:rsidRPr="00F15A82" w:rsidRDefault="00C30EE9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F15A82">
              <w:rPr>
                <w:rFonts w:ascii="Angsana New" w:hAnsi="Angsana New"/>
                <w:sz w:val="23"/>
                <w:szCs w:val="23"/>
                <w:cs/>
              </w:rPr>
              <w:t>ภาระผูกพันของโครงการผลประโยชน์ ณ วันต</w:t>
            </w:r>
            <w:r w:rsidRPr="00F15A82">
              <w:rPr>
                <w:rFonts w:ascii="Angsana New" w:hAnsi="Angsana New" w:hint="cs"/>
                <w:sz w:val="23"/>
                <w:szCs w:val="23"/>
                <w:cs/>
              </w:rPr>
              <w:t>้น</w:t>
            </w:r>
            <w:r w:rsidR="00C106F0" w:rsidRPr="00F15A82">
              <w:rPr>
                <w:rFonts w:ascii="Angsana New" w:hAnsi="Angsan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C30EE9" w:rsidRPr="0064541E" w:rsidRDefault="005332FC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6,541</w:t>
            </w:r>
          </w:p>
        </w:tc>
        <w:tc>
          <w:tcPr>
            <w:tcW w:w="137" w:type="dxa"/>
          </w:tcPr>
          <w:p w:rsidR="00C30EE9" w:rsidRPr="0064541E" w:rsidRDefault="00C30EE9" w:rsidP="00B07DED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C30EE9" w:rsidRPr="0064541E" w:rsidRDefault="005332FC" w:rsidP="00B07DED">
            <w:pPr>
              <w:tabs>
                <w:tab w:val="clear" w:pos="90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6,283</w:t>
            </w:r>
          </w:p>
        </w:tc>
        <w:tc>
          <w:tcPr>
            <w:tcW w:w="134" w:type="dxa"/>
          </w:tcPr>
          <w:p w:rsidR="00C30EE9" w:rsidRPr="00F15A82" w:rsidRDefault="00C30EE9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30EE9" w:rsidRPr="0064541E" w:rsidRDefault="00E84D54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5,76</w:t>
            </w:r>
            <w:r w:rsidR="008719C3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38" w:type="dxa"/>
          </w:tcPr>
          <w:p w:rsidR="00C30EE9" w:rsidRPr="0064541E" w:rsidRDefault="00C30EE9" w:rsidP="00B07DED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30EE9" w:rsidRPr="0064541E" w:rsidRDefault="00E84D54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5,502</w:t>
            </w:r>
          </w:p>
        </w:tc>
      </w:tr>
      <w:tr w:rsidR="000109F8" w:rsidRPr="0064541E" w:rsidTr="00B07DED">
        <w:trPr>
          <w:cantSplit/>
        </w:trPr>
        <w:tc>
          <w:tcPr>
            <w:tcW w:w="3969" w:type="dxa"/>
          </w:tcPr>
          <w:p w:rsidR="000109F8" w:rsidRPr="00F15A82" w:rsidRDefault="000109F8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F15A82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</w:tcPr>
          <w:p w:rsidR="000109F8" w:rsidRPr="0064541E" w:rsidRDefault="005332FC" w:rsidP="00B07DED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1,356</w:t>
            </w:r>
          </w:p>
        </w:tc>
        <w:tc>
          <w:tcPr>
            <w:tcW w:w="137" w:type="dxa"/>
          </w:tcPr>
          <w:p w:rsidR="000109F8" w:rsidRPr="0064541E" w:rsidRDefault="000109F8" w:rsidP="00B07DED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:rsidR="000109F8" w:rsidRPr="0064541E" w:rsidRDefault="005332FC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1,05</w:t>
            </w:r>
            <w:r w:rsidR="00BA361E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34" w:type="dxa"/>
          </w:tcPr>
          <w:p w:rsidR="000109F8" w:rsidRPr="00F15A82" w:rsidRDefault="000109F8" w:rsidP="00B07DED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</w:tcPr>
          <w:p w:rsidR="000109F8" w:rsidRPr="0064541E" w:rsidRDefault="00E84D54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983</w:t>
            </w:r>
          </w:p>
        </w:tc>
        <w:tc>
          <w:tcPr>
            <w:tcW w:w="138" w:type="dxa"/>
          </w:tcPr>
          <w:p w:rsidR="000109F8" w:rsidRPr="0064541E" w:rsidRDefault="000109F8" w:rsidP="00B07DED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</w:tcPr>
          <w:p w:rsidR="000109F8" w:rsidRPr="0064541E" w:rsidRDefault="00E84D54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77</w:t>
            </w:r>
            <w:r w:rsidR="008719C3">
              <w:rPr>
                <w:rFonts w:ascii="Angsana New" w:hAnsi="Angsana New"/>
                <w:sz w:val="23"/>
                <w:szCs w:val="23"/>
              </w:rPr>
              <w:t>9</w:t>
            </w:r>
          </w:p>
        </w:tc>
      </w:tr>
      <w:tr w:rsidR="00B07DED" w:rsidRPr="0064541E" w:rsidTr="00B07DED">
        <w:trPr>
          <w:cantSplit/>
        </w:trPr>
        <w:tc>
          <w:tcPr>
            <w:tcW w:w="3969" w:type="dxa"/>
          </w:tcPr>
          <w:p w:rsidR="00B07DED" w:rsidRPr="00F15A82" w:rsidRDefault="00B07DED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F15A82">
              <w:rPr>
                <w:rFonts w:ascii="Angsana New" w:hAnsi="Angsana New"/>
                <w:sz w:val="23"/>
                <w:szCs w:val="23"/>
                <w:cs/>
              </w:rPr>
              <w:t>ผล</w:t>
            </w:r>
            <w:r w:rsidRPr="00F15A82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F15A82">
              <w:rPr>
                <w:rFonts w:ascii="Angsana New" w:hAnsi="Angsana New"/>
                <w:sz w:val="23"/>
                <w:szCs w:val="23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B07DED" w:rsidRDefault="00B07DED" w:rsidP="00B07D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567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7" w:type="dxa"/>
          </w:tcPr>
          <w:p w:rsidR="00B07DED" w:rsidRPr="0064541E" w:rsidRDefault="00B07DED" w:rsidP="00B07DED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B07DED" w:rsidRPr="0064541E" w:rsidRDefault="00B07DED" w:rsidP="00B07D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793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</w:tcPr>
          <w:p w:rsidR="00B07DED" w:rsidRPr="00F15A82" w:rsidRDefault="00B07DED" w:rsidP="00B07DED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B07DED" w:rsidRPr="0064541E" w:rsidRDefault="00B07DED" w:rsidP="00B07D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342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8" w:type="dxa"/>
          </w:tcPr>
          <w:p w:rsidR="00B07DED" w:rsidRPr="0064541E" w:rsidRDefault="00B07DED" w:rsidP="00B07DED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B07DED" w:rsidRPr="0064541E" w:rsidRDefault="00B07DED" w:rsidP="00B07D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519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B07DED" w:rsidRPr="0064541E" w:rsidTr="00C106F0">
        <w:trPr>
          <w:cantSplit/>
        </w:trPr>
        <w:tc>
          <w:tcPr>
            <w:tcW w:w="3969" w:type="dxa"/>
          </w:tcPr>
          <w:p w:rsidR="00B07DED" w:rsidRPr="00F15A82" w:rsidRDefault="00B07DED" w:rsidP="00B07DE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3"/>
                <w:szCs w:val="23"/>
                <w:cs/>
              </w:rPr>
            </w:pPr>
            <w:r w:rsidRPr="00F15A82">
              <w:rPr>
                <w:rFonts w:ascii="Angsana New" w:hAnsi="Angsana New"/>
                <w:sz w:val="23"/>
                <w:szCs w:val="23"/>
                <w:cs/>
              </w:rPr>
              <w:t>ภาระผูกพันของโครงการผลประโยชน์ ณ วันส</w:t>
            </w:r>
            <w:r w:rsidRPr="00F15A82">
              <w:rPr>
                <w:rFonts w:ascii="Angsana New" w:hAnsi="Angsana New" w:hint="cs"/>
                <w:sz w:val="23"/>
                <w:szCs w:val="23"/>
                <w:cs/>
              </w:rPr>
              <w:t>ิ้นปี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B07DED" w:rsidRPr="0064541E" w:rsidRDefault="00B07DED" w:rsidP="00B07DED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7,330</w:t>
            </w:r>
          </w:p>
        </w:tc>
        <w:tc>
          <w:tcPr>
            <w:tcW w:w="137" w:type="dxa"/>
          </w:tcPr>
          <w:p w:rsidR="00B07DED" w:rsidRPr="0064541E" w:rsidRDefault="00B07DED" w:rsidP="00B07DED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B07DED" w:rsidRPr="0064541E" w:rsidRDefault="00B07DED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6,541</w:t>
            </w:r>
          </w:p>
        </w:tc>
        <w:tc>
          <w:tcPr>
            <w:tcW w:w="134" w:type="dxa"/>
          </w:tcPr>
          <w:p w:rsidR="00B07DED" w:rsidRPr="00F15A82" w:rsidRDefault="00B07DED" w:rsidP="00B07DED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B07DED" w:rsidRPr="0064541E" w:rsidRDefault="00B07DED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6,403</w:t>
            </w:r>
          </w:p>
        </w:tc>
        <w:tc>
          <w:tcPr>
            <w:tcW w:w="138" w:type="dxa"/>
          </w:tcPr>
          <w:p w:rsidR="00B07DED" w:rsidRPr="0064541E" w:rsidRDefault="00B07DED" w:rsidP="00B07DED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B07DED" w:rsidRPr="0064541E" w:rsidRDefault="00B07DED" w:rsidP="00B07DE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5,762</w:t>
            </w:r>
          </w:p>
        </w:tc>
      </w:tr>
    </w:tbl>
    <w:p w:rsidR="00E84D54" w:rsidRDefault="00E84D54" w:rsidP="000B5612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3C68C5" w:rsidRDefault="003C68C5" w:rsidP="000B5612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30EE9" w:rsidRDefault="00C30EE9" w:rsidP="00A46C0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  <w:r w:rsidRPr="00F15A82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:rsidR="00CA7CA2" w:rsidRPr="00F15A82" w:rsidRDefault="00CA7CA2" w:rsidP="00A46C0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5A82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1F57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F15A8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E61ABD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 </w:t>
      </w:r>
      <w:r w:rsidRPr="00E61ABD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7"/>
        <w:gridCol w:w="1247"/>
        <w:gridCol w:w="134"/>
        <w:gridCol w:w="1247"/>
        <w:gridCol w:w="139"/>
        <w:gridCol w:w="1247"/>
        <w:gridCol w:w="158"/>
        <w:gridCol w:w="1247"/>
      </w:tblGrid>
      <w:tr w:rsidR="00CA7CA2" w:rsidRPr="00CA7CA2" w:rsidTr="00F84F59">
        <w:tc>
          <w:tcPr>
            <w:tcW w:w="2947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พัน</w:t>
            </w:r>
            <w:r w:rsidRPr="00CA7CA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CA7CA2" w:rsidRPr="00CA7CA2" w:rsidTr="00F84F59">
        <w:tc>
          <w:tcPr>
            <w:tcW w:w="2947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7CA2" w:rsidRPr="00CA7CA2" w:rsidTr="00F84F59">
        <w:tc>
          <w:tcPr>
            <w:tcW w:w="2947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8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CA7CA2" w:rsidRPr="00CA7CA2" w:rsidTr="00F84F59">
        <w:tc>
          <w:tcPr>
            <w:tcW w:w="2947" w:type="dxa"/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7" w:type="dxa"/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1,179</w:t>
            </w:r>
          </w:p>
        </w:tc>
        <w:tc>
          <w:tcPr>
            <w:tcW w:w="134" w:type="dxa"/>
            <w:shd w:val="clear" w:color="auto" w:fill="auto"/>
          </w:tcPr>
          <w:p w:rsidR="00CA7CA2" w:rsidRPr="00CA7CA2" w:rsidRDefault="00CA7CA2" w:rsidP="00A46C0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39" w:type="dxa"/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158" w:type="dxa"/>
            <w:shd w:val="clear" w:color="auto" w:fill="auto"/>
          </w:tcPr>
          <w:p w:rsidR="00CA7CA2" w:rsidRPr="00CA7CA2" w:rsidRDefault="00CA7CA2" w:rsidP="00A46C0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645</w:t>
            </w:r>
          </w:p>
        </w:tc>
      </w:tr>
      <w:tr w:rsidR="00CA7CA2" w:rsidRPr="00CA7CA2" w:rsidTr="00F84F59">
        <w:tc>
          <w:tcPr>
            <w:tcW w:w="2947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A7CA2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34" w:type="dxa"/>
            <w:shd w:val="clear" w:color="auto" w:fill="auto"/>
          </w:tcPr>
          <w:p w:rsidR="00CA7CA2" w:rsidRPr="00CA7CA2" w:rsidRDefault="00CA7CA2" w:rsidP="00A46C0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39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58" w:type="dxa"/>
            <w:shd w:val="clear" w:color="auto" w:fill="auto"/>
          </w:tcPr>
          <w:p w:rsidR="00CA7CA2" w:rsidRPr="00CA7CA2" w:rsidRDefault="00CA7CA2" w:rsidP="00A46C0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CA7CA2" w:rsidRPr="00CA7CA2" w:rsidTr="00F84F59">
        <w:tc>
          <w:tcPr>
            <w:tcW w:w="2947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A7C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134" w:type="dxa"/>
            <w:shd w:val="clear" w:color="auto" w:fill="auto"/>
          </w:tcPr>
          <w:p w:rsidR="00CA7CA2" w:rsidRPr="00CA7CA2" w:rsidRDefault="00CA7CA2" w:rsidP="00A46C0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1,051</w:t>
            </w:r>
          </w:p>
        </w:tc>
        <w:tc>
          <w:tcPr>
            <w:tcW w:w="139" w:type="dxa"/>
            <w:shd w:val="clear" w:color="auto" w:fill="auto"/>
          </w:tcPr>
          <w:p w:rsidR="00CA7CA2" w:rsidRPr="00CA7CA2" w:rsidRDefault="00CA7CA2" w:rsidP="00A46C06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158" w:type="dxa"/>
            <w:shd w:val="clear" w:color="auto" w:fill="auto"/>
          </w:tcPr>
          <w:p w:rsidR="00CA7CA2" w:rsidRPr="00CA7CA2" w:rsidRDefault="00CA7CA2" w:rsidP="00A46C0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7CA2" w:rsidRPr="00CA7CA2" w:rsidRDefault="00CA7CA2" w:rsidP="00A46C0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CA2">
              <w:rPr>
                <w:rFonts w:ascii="Angsana New" w:hAnsi="Angsana New"/>
                <w:sz w:val="26"/>
                <w:szCs w:val="26"/>
              </w:rPr>
              <w:t>779</w:t>
            </w:r>
          </w:p>
        </w:tc>
      </w:tr>
    </w:tbl>
    <w:p w:rsidR="00CA7CA2" w:rsidRDefault="00CA7CA2" w:rsidP="00A46C06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B92A28" w:rsidRDefault="00E84D54" w:rsidP="00A46C06">
      <w:pPr>
        <w:pStyle w:val="BodyText3"/>
        <w:tabs>
          <w:tab w:val="clear" w:pos="227"/>
          <w:tab w:val="left" w:pos="284"/>
          <w:tab w:val="left" w:pos="854"/>
          <w:tab w:val="left" w:pos="1985"/>
        </w:tabs>
        <w:spacing w:line="360" w:lineRule="exact"/>
        <w:ind w:left="302" w:hanging="446"/>
        <w:jc w:val="thaiDistribute"/>
        <w:rPr>
          <w:rFonts w:ascii="Angsana New" w:hAnsi="Angsana New"/>
          <w:u w:val="single"/>
        </w:rPr>
      </w:pPr>
      <w:r w:rsidRPr="00F15A82">
        <w:rPr>
          <w:rFonts w:ascii="Angsana New" w:hAnsi="Angsana New"/>
        </w:rPr>
        <w:tab/>
      </w:r>
      <w:r w:rsidR="00E511DA">
        <w:rPr>
          <w:rFonts w:ascii="Angsana New" w:hAnsi="Angsana New"/>
          <w:cs/>
        </w:rPr>
        <w:tab/>
      </w:r>
      <w:r w:rsidR="00E511DA">
        <w:rPr>
          <w:rFonts w:ascii="Angsana New" w:hAnsi="Angsana New"/>
          <w:cs/>
        </w:rPr>
        <w:tab/>
      </w:r>
      <w:r w:rsidR="00E511DA">
        <w:rPr>
          <w:rFonts w:ascii="Angsana New" w:hAnsi="Angsana New"/>
          <w:cs/>
        </w:rPr>
        <w:tab/>
      </w:r>
      <w:r w:rsidR="00E511DA">
        <w:rPr>
          <w:rFonts w:ascii="Angsana New" w:hAnsi="Angsana New"/>
          <w:cs/>
        </w:rPr>
        <w:tab/>
      </w:r>
      <w:r w:rsidR="00B92A28" w:rsidRPr="00F15A82">
        <w:rPr>
          <w:rFonts w:ascii="Angsana New" w:hAnsi="Angsana New" w:hint="cs"/>
          <w:u w:val="single"/>
          <w:cs/>
        </w:rPr>
        <w:t>ค่าใช้จ่ายที่รับรู้ในกำไรหรือขาดทุนเบ็ดเสร็จอื่น</w:t>
      </w:r>
    </w:p>
    <w:p w:rsidR="00A1674E" w:rsidRDefault="00A1674E" w:rsidP="00A46C06">
      <w:pPr>
        <w:pStyle w:val="BodyText3"/>
        <w:tabs>
          <w:tab w:val="clear" w:pos="227"/>
          <w:tab w:val="left" w:pos="284"/>
          <w:tab w:val="left" w:pos="854"/>
          <w:tab w:val="left" w:pos="1985"/>
        </w:tabs>
        <w:spacing w:line="360" w:lineRule="exact"/>
        <w:ind w:left="302" w:hanging="446"/>
        <w:jc w:val="thaiDistribute"/>
        <w:rPr>
          <w:rFonts w:ascii="Angsana New" w:hAnsi="Angsana New"/>
          <w:u w:val="single"/>
        </w:rPr>
      </w:pPr>
      <w:r w:rsidRPr="004000A4">
        <w:rPr>
          <w:rFonts w:ascii="Angsana New" w:hAnsi="Angsana New"/>
        </w:rPr>
        <w:tab/>
      </w:r>
      <w:r w:rsidRPr="004000A4">
        <w:rPr>
          <w:rFonts w:ascii="Angsana New" w:hAnsi="Angsana New"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>
        <w:rPr>
          <w:rFonts w:ascii="Angsana New" w:hAnsi="Angsana New"/>
          <w:cs/>
        </w:rPr>
        <w:tab/>
      </w:r>
      <w:r w:rsidRPr="00F15A82">
        <w:rPr>
          <w:rFonts w:ascii="Angsana New" w:hAnsi="Angsana New"/>
          <w:cs/>
        </w:rPr>
        <w:t>สำหรับปีสิ้นสุดวันที่</w:t>
      </w:r>
      <w:r w:rsidRPr="001F577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 w:rsidRPr="00F15A82">
        <w:rPr>
          <w:rFonts w:ascii="Angsana New" w:hAnsi="Angsana New"/>
          <w:cs/>
        </w:rPr>
        <w:t xml:space="preserve">ธันวาคม </w:t>
      </w:r>
      <w:r>
        <w:rPr>
          <w:rFonts w:ascii="Angsana New" w:hAnsi="Angsana New"/>
        </w:rPr>
        <w:t>2561</w:t>
      </w:r>
      <w:r w:rsidRPr="00F15A82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2560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7"/>
        <w:gridCol w:w="1247"/>
        <w:gridCol w:w="134"/>
        <w:gridCol w:w="1247"/>
        <w:gridCol w:w="139"/>
        <w:gridCol w:w="1247"/>
        <w:gridCol w:w="158"/>
        <w:gridCol w:w="1247"/>
      </w:tblGrid>
      <w:tr w:rsidR="009E02E5" w:rsidRPr="00CA7CA2" w:rsidTr="00391EFB">
        <w:tc>
          <w:tcPr>
            <w:tcW w:w="2947" w:type="dxa"/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พัน</w:t>
            </w:r>
            <w:r w:rsidRPr="00CA7CA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9E02E5" w:rsidRPr="00CA7CA2" w:rsidTr="00391EFB">
        <w:tc>
          <w:tcPr>
            <w:tcW w:w="2947" w:type="dxa"/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2E5" w:rsidRPr="00CA7CA2" w:rsidTr="00391EFB">
        <w:tc>
          <w:tcPr>
            <w:tcW w:w="2947" w:type="dxa"/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8" w:type="dxa"/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391EF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9E02E5" w:rsidRPr="00CA7CA2" w:rsidTr="00A1674E">
        <w:tc>
          <w:tcPr>
            <w:tcW w:w="2947" w:type="dxa"/>
            <w:shd w:val="clear" w:color="auto" w:fill="auto"/>
          </w:tcPr>
          <w:p w:rsidR="009E02E5" w:rsidRPr="00F15A82" w:rsidRDefault="009E02E5" w:rsidP="009E02E5">
            <w:pPr>
              <w:tabs>
                <w:tab w:val="clear" w:pos="227"/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ผลกำไรจากการประมาณการตามหลัก</w:t>
            </w:r>
          </w:p>
        </w:tc>
        <w:tc>
          <w:tcPr>
            <w:tcW w:w="1247" w:type="dxa"/>
            <w:shd w:val="clear" w:color="auto" w:fill="auto"/>
          </w:tcPr>
          <w:p w:rsidR="009E02E5" w:rsidRPr="00CA7CA2" w:rsidRDefault="009E02E5" w:rsidP="009E02E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9E02E5" w:rsidRPr="00CA7CA2" w:rsidRDefault="009E02E5" w:rsidP="009E02E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9E02E5" w:rsidRPr="00CA7CA2" w:rsidRDefault="009E02E5" w:rsidP="009E02E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9E02E5" w:rsidRPr="00CA7CA2" w:rsidRDefault="009E02E5" w:rsidP="009E02E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9E02E5" w:rsidRPr="00CA7CA2" w:rsidRDefault="009E02E5" w:rsidP="009E02E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9E02E5" w:rsidRPr="00CA7CA2" w:rsidRDefault="009E02E5" w:rsidP="009E02E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9E02E5" w:rsidRPr="00CA7CA2" w:rsidRDefault="009E02E5" w:rsidP="009E02E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02E5" w:rsidRPr="00CA7CA2" w:rsidTr="00A1674E">
        <w:tc>
          <w:tcPr>
            <w:tcW w:w="2947" w:type="dxa"/>
            <w:shd w:val="clear" w:color="auto" w:fill="auto"/>
          </w:tcPr>
          <w:p w:rsidR="009E02E5" w:rsidRPr="009E02E5" w:rsidRDefault="009E02E5" w:rsidP="009E02E5">
            <w:pPr>
              <w:tabs>
                <w:tab w:val="clear" w:pos="227"/>
                <w:tab w:val="clear" w:pos="2580"/>
                <w:tab w:val="clear" w:pos="2807"/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ind w:right="-8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920EE">
              <w:rPr>
                <w:rFonts w:ascii="Angsana New" w:hAnsi="Angsana New"/>
                <w:sz w:val="26"/>
                <w:szCs w:val="26"/>
              </w:rPr>
              <w:tab/>
            </w:r>
            <w:r w:rsidRPr="009E02E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คณิตศาสตร์ประกันภัย - สุทธิภาษีเงินได้</w:t>
            </w:r>
          </w:p>
        </w:tc>
        <w:tc>
          <w:tcPr>
            <w:tcW w:w="1247" w:type="dxa"/>
            <w:shd w:val="clear" w:color="auto" w:fill="auto"/>
          </w:tcPr>
          <w:p w:rsidR="009E02E5" w:rsidRPr="00B920EE" w:rsidRDefault="009E02E5" w:rsidP="009E02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459</w:t>
            </w:r>
          </w:p>
        </w:tc>
        <w:tc>
          <w:tcPr>
            <w:tcW w:w="134" w:type="dxa"/>
            <w:shd w:val="clear" w:color="auto" w:fill="auto"/>
          </w:tcPr>
          <w:p w:rsidR="009E02E5" w:rsidRPr="008719C3" w:rsidRDefault="009E02E5" w:rsidP="009E02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56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9E02E5" w:rsidRPr="00B920EE" w:rsidRDefault="009E02E5" w:rsidP="009E02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634</w:t>
            </w:r>
          </w:p>
        </w:tc>
        <w:tc>
          <w:tcPr>
            <w:tcW w:w="139" w:type="dxa"/>
            <w:shd w:val="clear" w:color="auto" w:fill="auto"/>
          </w:tcPr>
          <w:p w:rsidR="009E02E5" w:rsidRPr="008719C3" w:rsidRDefault="009E02E5" w:rsidP="009E02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56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9E02E5" w:rsidRPr="00B920EE" w:rsidRDefault="009E02E5" w:rsidP="009E02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274</w:t>
            </w:r>
          </w:p>
        </w:tc>
        <w:tc>
          <w:tcPr>
            <w:tcW w:w="158" w:type="dxa"/>
            <w:shd w:val="clear" w:color="auto" w:fill="auto"/>
          </w:tcPr>
          <w:p w:rsidR="009E02E5" w:rsidRPr="00B920EE" w:rsidRDefault="009E02E5" w:rsidP="009E02E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9E02E5" w:rsidRPr="00B920EE" w:rsidRDefault="009E02E5" w:rsidP="009E02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415</w:t>
            </w:r>
          </w:p>
        </w:tc>
      </w:tr>
    </w:tbl>
    <w:p w:rsidR="005332FC" w:rsidRDefault="00B92A28" w:rsidP="00A46C0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 w:rsidRPr="00692B5C">
        <w:rPr>
          <w:rFonts w:ascii="Angsana New" w:hAnsi="Angsana New"/>
          <w:sz w:val="32"/>
          <w:szCs w:val="32"/>
        </w:rPr>
        <w:tab/>
      </w:r>
    </w:p>
    <w:p w:rsidR="00B92A28" w:rsidRPr="00F15A82" w:rsidRDefault="00B92A28" w:rsidP="00A46C06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AC5222">
        <w:rPr>
          <w:rFonts w:ascii="Angsana New" w:hAnsi="Angsana New"/>
          <w:sz w:val="32"/>
          <w:szCs w:val="32"/>
        </w:rPr>
        <w:tab/>
      </w:r>
      <w:r w:rsidR="003B104B">
        <w:rPr>
          <w:rFonts w:ascii="Angsana New" w:hAnsi="Angsana New"/>
          <w:sz w:val="32"/>
          <w:szCs w:val="32"/>
          <w:cs/>
        </w:rPr>
        <w:tab/>
      </w:r>
      <w:r w:rsidR="003B104B">
        <w:rPr>
          <w:rFonts w:ascii="Angsana New" w:hAnsi="Angsana New"/>
          <w:sz w:val="32"/>
          <w:szCs w:val="32"/>
          <w:cs/>
        </w:rPr>
        <w:tab/>
      </w:r>
      <w:r w:rsidR="003B104B">
        <w:rPr>
          <w:rFonts w:ascii="Angsana New" w:hAnsi="Angsana New"/>
          <w:sz w:val="32"/>
          <w:szCs w:val="32"/>
          <w:cs/>
        </w:rPr>
        <w:tab/>
      </w:r>
      <w:r w:rsidR="003B104B">
        <w:rPr>
          <w:rFonts w:ascii="Angsana New" w:hAnsi="Angsana New"/>
          <w:sz w:val="32"/>
          <w:szCs w:val="32"/>
          <w:cs/>
        </w:rPr>
        <w:tab/>
      </w:r>
      <w:r w:rsidRPr="00F15A82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301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3A4D66" w:rsidRPr="000B4F0C" w:rsidTr="000B4F0C">
        <w:trPr>
          <w:gridAfter w:val="1"/>
          <w:wAfter w:w="9" w:type="dxa"/>
          <w:trHeight w:val="60"/>
        </w:trPr>
        <w:tc>
          <w:tcPr>
            <w:tcW w:w="2108" w:type="dxa"/>
          </w:tcPr>
          <w:p w:rsidR="003A4D66" w:rsidRPr="000B4F0C" w:rsidRDefault="003A4D66" w:rsidP="00A46C0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:rsidR="003A4D66" w:rsidRPr="00F15A82" w:rsidRDefault="003A4D66" w:rsidP="00A46C0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3A4D66" w:rsidRPr="000B4F0C" w:rsidTr="00A1674E">
        <w:trPr>
          <w:trHeight w:val="45"/>
        </w:trPr>
        <w:tc>
          <w:tcPr>
            <w:tcW w:w="2108" w:type="dxa"/>
          </w:tcPr>
          <w:p w:rsidR="003A4D66" w:rsidRPr="000B4F0C" w:rsidRDefault="003A4D66" w:rsidP="00A46C0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3A4D66" w:rsidRPr="000B4F0C" w:rsidRDefault="003A4D66" w:rsidP="00A46C0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:rsidR="003A4D66" w:rsidRPr="000B4F0C" w:rsidRDefault="003A4D66" w:rsidP="00A46C0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:rsidR="003A4D66" w:rsidRPr="00F15A82" w:rsidRDefault="003A4D66" w:rsidP="00A46C0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A4D66" w:rsidRPr="000B4F0C" w:rsidTr="000B4F0C">
        <w:tc>
          <w:tcPr>
            <w:tcW w:w="2108" w:type="dxa"/>
          </w:tcPr>
          <w:p w:rsidR="003A4D66" w:rsidRPr="000B4F0C" w:rsidRDefault="003A4D66" w:rsidP="00A46C0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A4D66" w:rsidRPr="000B4F0C" w:rsidTr="000B4F0C">
        <w:tc>
          <w:tcPr>
            <w:tcW w:w="2108" w:type="dxa"/>
          </w:tcPr>
          <w:p w:rsidR="003A4D66" w:rsidRPr="00F15A82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3A4D66" w:rsidRPr="000B4F0C" w:rsidRDefault="003A4D66" w:rsidP="00A46C0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  <w:r w:rsid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-</w:t>
            </w:r>
            <w:r w:rsid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41" w:type="dxa"/>
          </w:tcPr>
          <w:p w:rsidR="003A4D66" w:rsidRPr="000B4F0C" w:rsidRDefault="003A4D66" w:rsidP="00A46C0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3A4D66" w:rsidRPr="000B4F0C" w:rsidRDefault="003A4D66" w:rsidP="00A46C0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  <w:r w:rsid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</w:t>
            </w:r>
            <w:r w:rsidRP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37" w:type="dxa"/>
          </w:tcPr>
          <w:p w:rsidR="003A4D66" w:rsidRPr="00F15A82" w:rsidRDefault="003A4D66" w:rsidP="00A46C0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:rsidR="003A4D66" w:rsidRPr="000B4F0C" w:rsidRDefault="003A4D66" w:rsidP="00A46C0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134" w:type="dxa"/>
          </w:tcPr>
          <w:p w:rsidR="003A4D66" w:rsidRPr="000B4F0C" w:rsidRDefault="003A4D66" w:rsidP="00A46C0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:rsidR="003A4D66" w:rsidRPr="000B4F0C" w:rsidRDefault="003A4D66" w:rsidP="00A46C0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</w:p>
        </w:tc>
      </w:tr>
      <w:tr w:rsidR="003A4D66" w:rsidRPr="000B4F0C" w:rsidTr="000B4F0C">
        <w:tc>
          <w:tcPr>
            <w:tcW w:w="2108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71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3A4D66" w:rsidRPr="00F15A82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A4D66" w:rsidRPr="000B4F0C" w:rsidTr="000B4F0C">
        <w:tc>
          <w:tcPr>
            <w:tcW w:w="2108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71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0235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3A4D66" w:rsidRPr="000B4F0C" w:rsidRDefault="003A4D66" w:rsidP="00A46C0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3A4D66" w:rsidRPr="000B4F0C" w:rsidRDefault="003A4D66" w:rsidP="00A46C0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="000B4F0C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46FDC"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A4D66" w:rsidRPr="000B4F0C" w:rsidTr="000B4F0C">
        <w:tc>
          <w:tcPr>
            <w:tcW w:w="2108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71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3A4D66" w:rsidRPr="000B4F0C" w:rsidRDefault="003A4D66" w:rsidP="00A46C0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:rsidR="003A4D66" w:rsidRPr="000B4F0C" w:rsidRDefault="003A4D66" w:rsidP="00A46C0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3A4D66" w:rsidRPr="000B4F0C" w:rsidTr="000B4F0C">
        <w:tc>
          <w:tcPr>
            <w:tcW w:w="2108" w:type="dxa"/>
          </w:tcPr>
          <w:p w:rsidR="003A4D66" w:rsidRPr="000B4F0C" w:rsidRDefault="003A4D66" w:rsidP="00A46C0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3A4D66" w:rsidRPr="000B4F0C" w:rsidRDefault="003A4D66" w:rsidP="00A46C0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137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3A4D66" w:rsidRPr="000B4F0C" w:rsidRDefault="003A4D66" w:rsidP="00A46C0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3A4D66" w:rsidRPr="000B4F0C" w:rsidRDefault="003A4D66" w:rsidP="00A46C0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2334A1" w:rsidRDefault="00B92A28" w:rsidP="00A46C06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240" w:lineRule="exact"/>
        <w:ind w:left="199" w:hanging="284"/>
        <w:rPr>
          <w:rFonts w:ascii="Angsana New" w:hAnsi="Angsana New"/>
          <w:spacing w:val="-2"/>
          <w:sz w:val="32"/>
          <w:szCs w:val="32"/>
          <w:u w:val="single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="002334A1" w:rsidRPr="002334A1">
        <w:rPr>
          <w:rFonts w:ascii="Angsana New" w:hAnsi="Angsana New"/>
          <w:spacing w:val="-2"/>
          <w:sz w:val="32"/>
          <w:szCs w:val="32"/>
        </w:rPr>
        <w:tab/>
      </w:r>
      <w:r w:rsidR="002334A1" w:rsidRPr="002334A1">
        <w:rPr>
          <w:rFonts w:ascii="Angsana New" w:hAnsi="Angsana New"/>
          <w:spacing w:val="-2"/>
          <w:sz w:val="32"/>
          <w:szCs w:val="32"/>
        </w:rPr>
        <w:tab/>
      </w:r>
      <w:r w:rsidR="002334A1" w:rsidRPr="002334A1">
        <w:rPr>
          <w:rFonts w:ascii="Angsana New" w:hAnsi="Angsana New"/>
          <w:spacing w:val="-2"/>
          <w:sz w:val="32"/>
          <w:szCs w:val="32"/>
        </w:rPr>
        <w:tab/>
      </w:r>
    </w:p>
    <w:p w:rsidR="00B92A28" w:rsidRPr="00D55D7C" w:rsidRDefault="002334A1" w:rsidP="00A46C06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50" w:lineRule="exact"/>
        <w:ind w:left="199" w:hanging="284"/>
        <w:rPr>
          <w:rFonts w:ascii="Angsana New" w:hAnsi="Angsana New"/>
          <w:sz w:val="32"/>
          <w:szCs w:val="32"/>
          <w:u w:val="single"/>
        </w:rPr>
      </w:pPr>
      <w:r w:rsidRPr="002334A1">
        <w:rPr>
          <w:rFonts w:ascii="Angsana New" w:hAnsi="Angsana New"/>
          <w:spacing w:val="-2"/>
          <w:sz w:val="32"/>
          <w:szCs w:val="32"/>
        </w:rPr>
        <w:tab/>
      </w:r>
      <w:r w:rsidRPr="002334A1">
        <w:rPr>
          <w:rFonts w:ascii="Angsana New" w:hAnsi="Angsana New"/>
          <w:spacing w:val="-2"/>
          <w:sz w:val="32"/>
          <w:szCs w:val="32"/>
        </w:rPr>
        <w:tab/>
      </w:r>
      <w:r w:rsidRPr="002334A1">
        <w:rPr>
          <w:rFonts w:ascii="Angsana New" w:hAnsi="Angsana New"/>
          <w:spacing w:val="-2"/>
          <w:sz w:val="32"/>
          <w:szCs w:val="32"/>
        </w:rPr>
        <w:tab/>
      </w:r>
      <w:r w:rsidRPr="002334A1">
        <w:rPr>
          <w:rFonts w:ascii="Angsana New" w:hAnsi="Angsana New"/>
          <w:spacing w:val="-2"/>
          <w:sz w:val="32"/>
          <w:szCs w:val="32"/>
        </w:rPr>
        <w:tab/>
      </w:r>
      <w:r w:rsidRPr="002334A1">
        <w:rPr>
          <w:rFonts w:ascii="Angsana New" w:hAnsi="Angsana New"/>
          <w:spacing w:val="-2"/>
          <w:sz w:val="32"/>
          <w:szCs w:val="32"/>
        </w:rPr>
        <w:tab/>
      </w:r>
      <w:r w:rsidRPr="002334A1">
        <w:rPr>
          <w:rFonts w:ascii="Angsana New" w:hAnsi="Angsana New"/>
          <w:spacing w:val="-2"/>
          <w:sz w:val="32"/>
          <w:szCs w:val="32"/>
        </w:rPr>
        <w:tab/>
      </w:r>
      <w:r w:rsidRPr="002334A1">
        <w:rPr>
          <w:rFonts w:ascii="Angsana New" w:hAnsi="Angsana New"/>
          <w:spacing w:val="-2"/>
          <w:sz w:val="32"/>
          <w:szCs w:val="32"/>
        </w:rPr>
        <w:tab/>
      </w:r>
      <w:r w:rsidR="00B92A28" w:rsidRPr="00F15A82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="00B92A28" w:rsidRPr="00F15A82">
        <w:rPr>
          <w:rFonts w:ascii="Angsana New" w:hAnsi="Angsana New"/>
          <w:sz w:val="32"/>
          <w:szCs w:val="32"/>
          <w:u w:val="single"/>
          <w:cs/>
        </w:rPr>
        <w:t>วิเคราะห์ความอ่อนไหว</w:t>
      </w:r>
      <w:r w:rsidR="00B92A28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:rsidR="00B92A28" w:rsidRDefault="00E92AFB" w:rsidP="00A46C06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418"/>
          <w:tab w:val="left" w:pos="1985"/>
        </w:tabs>
        <w:spacing w:line="350" w:lineRule="exact"/>
        <w:ind w:left="567" w:firstLine="567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  <w:cs/>
        </w:rPr>
        <w:tab/>
      </w:r>
      <w:r w:rsidR="00B92A28" w:rsidRPr="00F15A82">
        <w:rPr>
          <w:rFonts w:ascii="Angsana New" w:hAnsi="Angsana New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>
        <w:rPr>
          <w:rFonts w:ascii="Angsana New" w:hAnsi="Angsana New"/>
          <w:spacing w:val="-4"/>
          <w:cs/>
        </w:rPr>
        <w:tab/>
      </w:r>
      <w:r w:rsidR="00B92A28" w:rsidRPr="00F15A82">
        <w:rPr>
          <w:rFonts w:ascii="Angsana New" w:hAnsi="Angsana New"/>
          <w:spacing w:val="-4"/>
          <w:cs/>
        </w:rPr>
        <w:t>ผลประโยชน์ระยะยาวของพนักงาน ณ วันที่</w:t>
      </w:r>
      <w:r w:rsidR="00B92A28" w:rsidRPr="00AC5222">
        <w:rPr>
          <w:rFonts w:ascii="Angsana New" w:hAnsi="Angsana New"/>
          <w:spacing w:val="-4"/>
          <w:cs/>
        </w:rPr>
        <w:t xml:space="preserve"> </w:t>
      </w:r>
      <w:r w:rsidR="00B92A28">
        <w:rPr>
          <w:rFonts w:ascii="Angsana New" w:hAnsi="Angsana New"/>
          <w:spacing w:val="-4"/>
        </w:rPr>
        <w:t xml:space="preserve">31 </w:t>
      </w:r>
      <w:r w:rsidR="00B92A28" w:rsidRPr="00F15A82">
        <w:rPr>
          <w:rFonts w:ascii="Angsana New" w:hAnsi="Angsana New"/>
          <w:spacing w:val="-4"/>
          <w:cs/>
        </w:rPr>
        <w:t xml:space="preserve">ธันวาคม </w:t>
      </w:r>
      <w:r w:rsidR="00B92A28">
        <w:rPr>
          <w:rFonts w:ascii="Angsana New" w:hAnsi="Angsana New"/>
          <w:spacing w:val="-4"/>
        </w:rPr>
        <w:t xml:space="preserve">2561 </w:t>
      </w:r>
      <w:r w:rsidR="00A42EED">
        <w:rPr>
          <w:rFonts w:ascii="Angsana New" w:hAnsi="Angsana New" w:hint="cs"/>
          <w:spacing w:val="-4"/>
          <w:cs/>
        </w:rPr>
        <w:t xml:space="preserve">และ </w:t>
      </w:r>
      <w:r w:rsidR="00A42EED">
        <w:rPr>
          <w:rFonts w:ascii="Angsana New" w:hAnsi="Angsana New"/>
          <w:spacing w:val="-4"/>
        </w:rPr>
        <w:t xml:space="preserve">2560 </w:t>
      </w:r>
      <w:r w:rsidR="00B92A28" w:rsidRPr="00F15A82">
        <w:rPr>
          <w:rFonts w:ascii="Angsana New" w:hAnsi="Angsana New"/>
          <w:spacing w:val="-4"/>
          <w:cs/>
        </w:rPr>
        <w:t xml:space="preserve">สรุปได้ดังนี้ </w:t>
      </w:r>
    </w:p>
    <w:tbl>
      <w:tblPr>
        <w:tblW w:w="7941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2"/>
        <w:gridCol w:w="1247"/>
        <w:gridCol w:w="134"/>
        <w:gridCol w:w="1247"/>
        <w:gridCol w:w="139"/>
        <w:gridCol w:w="1247"/>
        <w:gridCol w:w="158"/>
        <w:gridCol w:w="1247"/>
      </w:tblGrid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A1235B" w:rsidRPr="00A1235B" w:rsidRDefault="00215482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พัน</w:t>
            </w:r>
            <w:r w:rsidR="00A1235B" w:rsidRPr="00F15A8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23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235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23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235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706B13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50" w:firstLine="8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06B1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F15A82" w:rsidRDefault="00A1235B" w:rsidP="00A46C06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B27838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 w:rsidR="000B0D86">
              <w:rPr>
                <w:rFonts w:asciiTheme="majorBidi" w:hAnsiTheme="majorBidi" w:cstheme="majorBidi"/>
                <w:kern w:val="28"/>
                <w:sz w:val="26"/>
                <w:szCs w:val="26"/>
              </w:rPr>
              <w:t>540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5D4D17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513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455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A1235B" w:rsidRPr="005D472E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427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F15A82" w:rsidRDefault="00A1235B" w:rsidP="00A46C06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B27838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83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606</w:t>
            </w: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5D4D17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577</w:t>
            </w: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508</w:t>
            </w: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473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706B13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50" w:firstLine="8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6B1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</w:t>
            </w:r>
            <w:r w:rsidR="00706B13" w:rsidRPr="00706B1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706B1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A1235B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F15A82" w:rsidRDefault="00A1235B" w:rsidP="00A46C06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B27838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64</w:t>
            </w:r>
            <w:r w:rsidR="000B0D86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5D4D17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608</w:t>
            </w: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541</w:t>
            </w: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503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F15A82" w:rsidRDefault="00A1235B" w:rsidP="00A46C06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0B0D86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581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5D4D17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583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493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406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F15A82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50" w:firstLine="8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</w:t>
            </w:r>
            <w:r w:rsidR="00706B1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A1235B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5D472E" w:rsidRDefault="00A1235B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F15A82" w:rsidRDefault="00A1235B" w:rsidP="00A46C06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0B0D86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584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5D4D17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555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492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461</w:t>
            </w:r>
            <w:r>
              <w:rPr>
                <w:rFonts w:asciiTheme="majorBidi" w:hAnsiTheme="majorBidi"/>
                <w:kern w:val="28"/>
                <w:sz w:val="26"/>
                <w:szCs w:val="26"/>
                <w:cs/>
              </w:rPr>
              <w:t>)</w:t>
            </w:r>
          </w:p>
        </w:tc>
      </w:tr>
      <w:tr w:rsidR="00A1235B" w:rsidRPr="00A1235B" w:rsidTr="00706B13">
        <w:tc>
          <w:tcPr>
            <w:tcW w:w="2522" w:type="dxa"/>
            <w:shd w:val="clear" w:color="auto" w:fill="auto"/>
          </w:tcPr>
          <w:p w:rsidR="00A1235B" w:rsidRPr="00F15A82" w:rsidRDefault="00A1235B" w:rsidP="00A46C06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1235B" w:rsidRPr="00A1235B" w:rsidRDefault="000B0D86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83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145</w:t>
            </w:r>
          </w:p>
        </w:tc>
        <w:tc>
          <w:tcPr>
            <w:tcW w:w="134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B27838" w:rsidRDefault="005D4D17" w:rsidP="00A46C0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131</w:t>
            </w:r>
          </w:p>
        </w:tc>
        <w:tc>
          <w:tcPr>
            <w:tcW w:w="139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108</w:t>
            </w:r>
          </w:p>
        </w:tc>
        <w:tc>
          <w:tcPr>
            <w:tcW w:w="158" w:type="dxa"/>
            <w:shd w:val="clear" w:color="auto" w:fill="auto"/>
          </w:tcPr>
          <w:p w:rsidR="00A1235B" w:rsidRPr="00A1235B" w:rsidRDefault="00A1235B" w:rsidP="00A46C0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1235B" w:rsidRPr="00A1235B" w:rsidRDefault="005D4D17" w:rsidP="00A46C06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9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82</w:t>
            </w:r>
          </w:p>
        </w:tc>
      </w:tr>
    </w:tbl>
    <w:p w:rsidR="000A3F23" w:rsidRPr="00F15A82" w:rsidRDefault="000A3F23" w:rsidP="000B5612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C543F1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543F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สภานิติบัญญัติแห่งชาติได้มีมติผ่านร่างพระราชบัญญัติคุ้มครองแรงงาน </w:t>
      </w:r>
      <w:r w:rsidR="002334A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ซึ่งกฎหมายดังกล่าวอยู่ในระหว่างรอประกาศในราชกิจจานุเบกษา 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543F1">
        <w:rPr>
          <w:rFonts w:asciiTheme="majorBidi" w:hAnsiTheme="majorBidi" w:cstheme="majorBidi"/>
          <w:sz w:val="32"/>
          <w:szCs w:val="32"/>
        </w:rPr>
        <w:t>20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543F1">
        <w:rPr>
          <w:rFonts w:asciiTheme="majorBidi" w:hAnsiTheme="majorBidi" w:cstheme="majorBidi"/>
          <w:sz w:val="32"/>
          <w:szCs w:val="32"/>
        </w:rPr>
        <w:t>400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วันสุดท้าย จากปัจจุบันอัตราค่าชดเชยสูงสุดคือ </w:t>
      </w:r>
      <w:r w:rsidRPr="00C543F1">
        <w:rPr>
          <w:rFonts w:asciiTheme="majorBidi" w:hAnsiTheme="majorBidi" w:cstheme="majorBidi"/>
          <w:sz w:val="32"/>
          <w:szCs w:val="32"/>
        </w:rPr>
        <w:t>300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วัน โดยหากกฎหมายดังกล่าวมีผลบังคับใช้ บริษัทและบริษัทย่อยจะรับรู้ภาระผูกพันผลประโยชน์พนักงานเพิ่มขึ้นประมาณ </w:t>
      </w:r>
      <w:r w:rsidR="00B27838">
        <w:rPr>
          <w:rFonts w:asciiTheme="majorBidi" w:hAnsiTheme="majorBidi" w:cstheme="majorBidi"/>
          <w:sz w:val="32"/>
          <w:szCs w:val="32"/>
        </w:rPr>
        <w:t>2</w:t>
      </w:r>
      <w:r w:rsidR="00B27838">
        <w:rPr>
          <w:rFonts w:asciiTheme="majorBidi" w:hAnsiTheme="majorBidi"/>
          <w:sz w:val="32"/>
          <w:szCs w:val="32"/>
          <w:cs/>
        </w:rPr>
        <w:t>.</w:t>
      </w:r>
      <w:r w:rsidR="00B27838">
        <w:rPr>
          <w:rFonts w:asciiTheme="majorBidi" w:hAnsiTheme="majorBidi" w:cstheme="majorBidi"/>
          <w:sz w:val="32"/>
          <w:szCs w:val="32"/>
        </w:rPr>
        <w:t>05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076B8" w:rsidRPr="00F15A82">
        <w:rPr>
          <w:rFonts w:asciiTheme="majorBidi" w:hAnsiTheme="majorBidi" w:cstheme="majorBidi" w:hint="cs"/>
          <w:sz w:val="32"/>
          <w:szCs w:val="32"/>
          <w:cs/>
        </w:rPr>
        <w:t xml:space="preserve">(เฉพาะกิจการ </w:t>
      </w:r>
      <w:r w:rsidR="005076B8">
        <w:rPr>
          <w:rFonts w:asciiTheme="majorBidi" w:hAnsiTheme="majorBidi" w:cstheme="majorBidi"/>
          <w:sz w:val="32"/>
          <w:szCs w:val="32"/>
        </w:rPr>
        <w:t>1</w:t>
      </w:r>
      <w:r w:rsidR="005076B8">
        <w:rPr>
          <w:rFonts w:asciiTheme="majorBidi" w:hAnsiTheme="majorBidi"/>
          <w:sz w:val="32"/>
          <w:szCs w:val="32"/>
          <w:cs/>
        </w:rPr>
        <w:t>.</w:t>
      </w:r>
      <w:r w:rsidR="005076B8">
        <w:rPr>
          <w:rFonts w:asciiTheme="majorBidi" w:hAnsiTheme="majorBidi" w:cstheme="majorBidi"/>
          <w:sz w:val="32"/>
          <w:szCs w:val="32"/>
        </w:rPr>
        <w:t xml:space="preserve">95 </w:t>
      </w:r>
      <w:r w:rsidR="005076B8" w:rsidRPr="00F15A82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และทำให้กำไรลดลงประมาณ </w:t>
      </w:r>
      <w:r w:rsidR="00B27838">
        <w:rPr>
          <w:rFonts w:asciiTheme="majorBidi" w:hAnsiTheme="majorBidi" w:cstheme="majorBidi"/>
          <w:sz w:val="32"/>
          <w:szCs w:val="32"/>
        </w:rPr>
        <w:t>1</w:t>
      </w:r>
      <w:r w:rsidR="00B27838">
        <w:rPr>
          <w:rFonts w:asciiTheme="majorBidi" w:hAnsiTheme="majorBidi"/>
          <w:sz w:val="32"/>
          <w:szCs w:val="32"/>
          <w:cs/>
        </w:rPr>
        <w:t>.</w:t>
      </w:r>
      <w:r w:rsidR="00B27838">
        <w:rPr>
          <w:rFonts w:asciiTheme="majorBidi" w:hAnsiTheme="majorBidi" w:cstheme="majorBidi"/>
          <w:sz w:val="32"/>
          <w:szCs w:val="32"/>
        </w:rPr>
        <w:t>64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27838">
        <w:rPr>
          <w:rFonts w:asciiTheme="majorBidi" w:hAnsiTheme="majorBidi"/>
          <w:sz w:val="32"/>
          <w:szCs w:val="32"/>
          <w:cs/>
        </w:rPr>
        <w:t xml:space="preserve"> </w:t>
      </w:r>
      <w:r w:rsidR="00B27838" w:rsidRPr="00F15A82">
        <w:rPr>
          <w:rFonts w:asciiTheme="majorBidi" w:hAnsiTheme="majorBidi" w:hint="cs"/>
          <w:sz w:val="32"/>
          <w:szCs w:val="32"/>
          <w:cs/>
        </w:rPr>
        <w:t>(</w:t>
      </w:r>
      <w:r w:rsidR="00B27838" w:rsidRPr="00F15A82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</w:t>
      </w:r>
      <w:r w:rsidR="00B27838">
        <w:rPr>
          <w:rFonts w:asciiTheme="majorBidi" w:hAnsiTheme="majorBidi" w:cstheme="majorBidi"/>
          <w:sz w:val="32"/>
          <w:szCs w:val="32"/>
        </w:rPr>
        <w:t>1</w:t>
      </w:r>
      <w:r w:rsidR="00B27838">
        <w:rPr>
          <w:rFonts w:asciiTheme="majorBidi" w:hAnsiTheme="majorBidi"/>
          <w:sz w:val="32"/>
          <w:szCs w:val="32"/>
          <w:cs/>
        </w:rPr>
        <w:t>.</w:t>
      </w:r>
      <w:r w:rsidR="00B27838">
        <w:rPr>
          <w:rFonts w:asciiTheme="majorBidi" w:hAnsiTheme="majorBidi" w:cstheme="majorBidi"/>
          <w:sz w:val="32"/>
          <w:szCs w:val="32"/>
        </w:rPr>
        <w:t xml:space="preserve">56 </w:t>
      </w:r>
      <w:r w:rsidR="00B27838" w:rsidRPr="00F15A8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25714F" w:rsidRDefault="0025714F" w:rsidP="0025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A74344" w:rsidRPr="008818D1" w:rsidRDefault="00A74344" w:rsidP="0025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="Angsana New" w:hAnsi="Angsana New"/>
          <w:b/>
          <w:bCs/>
          <w:sz w:val="32"/>
          <w:szCs w:val="32"/>
        </w:rPr>
      </w:pPr>
      <w:r w:rsidRPr="008818D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8818D1">
        <w:rPr>
          <w:rFonts w:ascii="Angsana New" w:hAnsi="Angsana New"/>
          <w:b/>
          <w:bCs/>
          <w:sz w:val="32"/>
          <w:szCs w:val="32"/>
          <w:cs/>
        </w:rPr>
        <w:t>.</w:t>
      </w:r>
      <w:r w:rsidRPr="008818D1"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ค่าใช้จ่ายแบ่งตามลักษณะ</w:t>
      </w:r>
    </w:p>
    <w:p w:rsidR="00A74344" w:rsidRDefault="00A74344" w:rsidP="0025714F">
      <w:pPr>
        <w:tabs>
          <w:tab w:val="clear" w:pos="227"/>
          <w:tab w:val="clear" w:pos="454"/>
          <w:tab w:val="clear" w:pos="680"/>
          <w:tab w:val="clear" w:pos="907"/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42"/>
        <w:gridCol w:w="1247"/>
        <w:gridCol w:w="142"/>
        <w:gridCol w:w="1247"/>
        <w:gridCol w:w="142"/>
        <w:gridCol w:w="1247"/>
      </w:tblGrid>
      <w:tr w:rsidR="00A74344" w:rsidRPr="00C13A3E" w:rsidTr="009E02E5">
        <w:trPr>
          <w:cantSplit/>
          <w:trHeight w:val="20"/>
        </w:trPr>
        <w:tc>
          <w:tcPr>
            <w:tcW w:w="2948" w:type="dxa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</w:tcPr>
          <w:p w:rsidR="00A74344" w:rsidRPr="00C13A3E" w:rsidRDefault="00215482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="00A74344"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74344" w:rsidRPr="00C13A3E" w:rsidTr="009E02E5">
        <w:trPr>
          <w:cantSplit/>
          <w:trHeight w:val="20"/>
        </w:trPr>
        <w:tc>
          <w:tcPr>
            <w:tcW w:w="2948" w:type="dxa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:rsidR="00A74344" w:rsidRPr="00C13A3E" w:rsidRDefault="00A74344" w:rsidP="00C13A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74344" w:rsidRPr="00C13A3E" w:rsidTr="009E02E5">
        <w:trPr>
          <w:cantSplit/>
          <w:trHeight w:val="20"/>
        </w:trPr>
        <w:tc>
          <w:tcPr>
            <w:tcW w:w="2948" w:type="dxa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3A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3A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2" w:type="dxa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3A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3A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A74344" w:rsidRPr="00C13A3E" w:rsidTr="009E02E5">
        <w:trPr>
          <w:cantSplit/>
          <w:trHeight w:val="20"/>
        </w:trPr>
        <w:tc>
          <w:tcPr>
            <w:tcW w:w="2948" w:type="dxa"/>
          </w:tcPr>
          <w:p w:rsidR="00A74344" w:rsidRPr="00F15A82" w:rsidRDefault="00A74344" w:rsidP="009E02E5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การเปลี่ยนแปลงในสินค้าคง</w:t>
            </w:r>
            <w:r w:rsidR="00B67743" w:rsidRPr="00F15A8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247" w:type="dxa"/>
            <w:vAlign w:val="bottom"/>
          </w:tcPr>
          <w:p w:rsidR="00A74344" w:rsidRPr="00215482" w:rsidRDefault="00215482" w:rsidP="00BA361E">
            <w:pPr>
              <w:pStyle w:val="BlockText"/>
              <w:tabs>
                <w:tab w:val="left" w:pos="6804"/>
              </w:tabs>
              <w:spacing w:before="0" w:line="30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118,838</w:t>
            </w: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2" w:type="dxa"/>
            <w:vAlign w:val="bottom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A74344" w:rsidRPr="00C13A3E" w:rsidRDefault="00215482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47,623</w:t>
            </w: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2" w:type="dxa"/>
            <w:vAlign w:val="bottom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A74344" w:rsidRPr="00C13A3E" w:rsidRDefault="00215482" w:rsidP="00BA361E">
            <w:pPr>
              <w:pStyle w:val="BlockText"/>
              <w:tabs>
                <w:tab w:val="left" w:pos="6804"/>
              </w:tabs>
              <w:spacing w:before="0" w:line="30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116,557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A74344" w:rsidRPr="00C13A3E" w:rsidRDefault="00A74344" w:rsidP="00C13A3E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0"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A74344" w:rsidRPr="00C13A3E" w:rsidRDefault="00215482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39,841</w:t>
            </w: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4344" w:rsidRPr="00C13A3E" w:rsidTr="009E02E5">
        <w:trPr>
          <w:cantSplit/>
          <w:trHeight w:val="20"/>
        </w:trPr>
        <w:tc>
          <w:tcPr>
            <w:tcW w:w="2948" w:type="dxa"/>
          </w:tcPr>
          <w:p w:rsidR="00A74344" w:rsidRPr="00F15A82" w:rsidRDefault="00B67743" w:rsidP="009E02E5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247" w:type="dxa"/>
            <w:vAlign w:val="bottom"/>
          </w:tcPr>
          <w:p w:rsidR="00A74344" w:rsidRPr="00C13A3E" w:rsidRDefault="00BA361E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1,468,204</w:t>
            </w:r>
          </w:p>
        </w:tc>
        <w:tc>
          <w:tcPr>
            <w:tcW w:w="142" w:type="dxa"/>
            <w:vAlign w:val="bottom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A74344" w:rsidRPr="00C13A3E" w:rsidRDefault="00215482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1,089,511</w:t>
            </w:r>
          </w:p>
        </w:tc>
        <w:tc>
          <w:tcPr>
            <w:tcW w:w="142" w:type="dxa"/>
            <w:vAlign w:val="bottom"/>
          </w:tcPr>
          <w:p w:rsidR="00A74344" w:rsidRPr="00C13A3E" w:rsidRDefault="00A74344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A74344" w:rsidRPr="00C13A3E" w:rsidRDefault="00215482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1,331,257</w:t>
            </w:r>
          </w:p>
        </w:tc>
        <w:tc>
          <w:tcPr>
            <w:tcW w:w="142" w:type="dxa"/>
            <w:vAlign w:val="bottom"/>
          </w:tcPr>
          <w:p w:rsidR="00A74344" w:rsidRPr="00C13A3E" w:rsidRDefault="00A74344" w:rsidP="00C13A3E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0"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A74344" w:rsidRPr="00C13A3E" w:rsidRDefault="00215482" w:rsidP="00C13A3E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1,075,164</w:t>
            </w:r>
          </w:p>
        </w:tc>
      </w:tr>
      <w:tr w:rsidR="00215482" w:rsidRPr="00C13A3E" w:rsidTr="009E02E5">
        <w:trPr>
          <w:cantSplit/>
          <w:trHeight w:val="20"/>
        </w:trPr>
        <w:tc>
          <w:tcPr>
            <w:tcW w:w="2948" w:type="dxa"/>
          </w:tcPr>
          <w:p w:rsidR="00215482" w:rsidRPr="009E02E5" w:rsidRDefault="00215482" w:rsidP="009E02E5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247" w:type="dxa"/>
            <w:vAlign w:val="bottom"/>
          </w:tcPr>
          <w:p w:rsidR="00215482" w:rsidRPr="00C13A3E" w:rsidRDefault="00BA361E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150,693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171,924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15482" w:rsidRPr="00C13A3E" w:rsidTr="009E02E5">
        <w:trPr>
          <w:cantSplit/>
          <w:trHeight w:val="20"/>
        </w:trPr>
        <w:tc>
          <w:tcPr>
            <w:tcW w:w="2948" w:type="dxa"/>
          </w:tcPr>
          <w:p w:rsidR="00215482" w:rsidRPr="00C13A3E" w:rsidRDefault="00215482" w:rsidP="009E02E5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137,544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142,983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61,668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63,186</w:t>
            </w:r>
          </w:p>
        </w:tc>
      </w:tr>
      <w:tr w:rsidR="00215482" w:rsidRPr="00C13A3E" w:rsidTr="009E02E5">
        <w:trPr>
          <w:cantSplit/>
          <w:trHeight w:val="20"/>
        </w:trPr>
        <w:tc>
          <w:tcPr>
            <w:tcW w:w="2948" w:type="dxa"/>
          </w:tcPr>
          <w:p w:rsidR="00215482" w:rsidRPr="009E02E5" w:rsidRDefault="00215482" w:rsidP="009E02E5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53,294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49,698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FF206A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23,76</w:t>
            </w:r>
            <w:r w:rsidR="00FF20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22,840</w:t>
            </w:r>
          </w:p>
        </w:tc>
      </w:tr>
      <w:tr w:rsidR="00215482" w:rsidRPr="00C13A3E" w:rsidTr="009E02E5">
        <w:trPr>
          <w:cantSplit/>
          <w:trHeight w:val="20"/>
        </w:trPr>
        <w:tc>
          <w:tcPr>
            <w:tcW w:w="2948" w:type="dxa"/>
          </w:tcPr>
          <w:p w:rsidR="00215482" w:rsidRPr="00F15A82" w:rsidRDefault="00215482" w:rsidP="009E02E5">
            <w:pPr>
              <w:pStyle w:val="BlockText"/>
              <w:tabs>
                <w:tab w:val="clear" w:pos="540"/>
                <w:tab w:val="left" w:pos="6804"/>
              </w:tabs>
              <w:spacing w:before="0" w:line="30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10,333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12,436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42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hanging="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15482" w:rsidRPr="00C13A3E" w:rsidRDefault="00215482" w:rsidP="00215482">
            <w:pPr>
              <w:pStyle w:val="BlockText"/>
              <w:tabs>
                <w:tab w:val="left" w:pos="6804"/>
              </w:tabs>
              <w:spacing w:before="0" w:line="30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6,959</w:t>
            </w:r>
          </w:p>
        </w:tc>
      </w:tr>
    </w:tbl>
    <w:p w:rsidR="0025714F" w:rsidRDefault="0025714F" w:rsidP="00A74344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A74344" w:rsidRPr="00F15A82" w:rsidRDefault="00A74344" w:rsidP="005142B3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25FE6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1F5779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:rsidR="00A74344" w:rsidRDefault="00A74344" w:rsidP="005142B3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21</w:t>
      </w:r>
      <w:r w:rsidRPr="00BF7E50">
        <w:rPr>
          <w:rFonts w:ascii="Angsana New" w:hAnsi="Angsana New"/>
          <w:sz w:val="32"/>
          <w:szCs w:val="32"/>
          <w:cs/>
        </w:rPr>
        <w:t>.</w:t>
      </w:r>
      <w:r w:rsidRPr="00BF7E50">
        <w:rPr>
          <w:rFonts w:ascii="Angsana New" w:hAnsi="Angsana New"/>
          <w:sz w:val="32"/>
          <w:szCs w:val="32"/>
        </w:rPr>
        <w:t>1</w:t>
      </w:r>
      <w:r w:rsidRPr="00BF7E50">
        <w:rPr>
          <w:rFonts w:ascii="Angsana New" w:hAnsi="Angsana New"/>
          <w:sz w:val="32"/>
          <w:szCs w:val="32"/>
        </w:rPr>
        <w:tab/>
      </w:r>
      <w:r w:rsidR="006374DC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="00C64923">
        <w:rPr>
          <w:rFonts w:ascii="Angsana New" w:hAnsi="Angsana New" w:hint="cs"/>
          <w:sz w:val="32"/>
          <w:szCs w:val="32"/>
          <w:cs/>
        </w:rPr>
        <w:t>ย</w:t>
      </w:r>
      <w:r w:rsidRPr="00F15A82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1F5779">
        <w:rPr>
          <w:rFonts w:ascii="Angsana New" w:hAnsi="Angsana New"/>
          <w:sz w:val="32"/>
          <w:szCs w:val="32"/>
          <w:cs/>
        </w:rPr>
        <w:t xml:space="preserve"> </w:t>
      </w:r>
      <w:r w:rsidRPr="00BF7E50">
        <w:rPr>
          <w:rFonts w:ascii="Angsana New" w:hAnsi="Angsana New"/>
          <w:sz w:val="32"/>
          <w:szCs w:val="32"/>
        </w:rPr>
        <w:t xml:space="preserve">31 </w:t>
      </w:r>
      <w:r w:rsidRPr="00F15A8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BF7E50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  <w:r w:rsidRPr="00BF7E50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083"/>
      </w:tblGrid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:rsidR="00A74344" w:rsidRPr="000B5612" w:rsidRDefault="00215482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="00715BCA"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A74344" w:rsidRPr="000B5612" w:rsidRDefault="00A74344" w:rsidP="00A434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6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61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6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A434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61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9E02E5">
            <w:pPr>
              <w:tabs>
                <w:tab w:val="left" w:pos="123"/>
                <w:tab w:val="left" w:pos="567"/>
              </w:tabs>
              <w:spacing w:line="290" w:lineRule="exact"/>
              <w:ind w:left="17" w:hanging="74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0B5612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  <w:tc>
          <w:tcPr>
            <w:tcW w:w="1134" w:type="dxa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A74344" w:rsidRPr="000B5612" w:rsidRDefault="00A74344" w:rsidP="006374D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0B5612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A74344" w:rsidRPr="000B5612" w:rsidRDefault="00A74344" w:rsidP="006374D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A74344" w:rsidRPr="000B561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ind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F15A82" w:rsidRDefault="00A74344" w:rsidP="00715BCA">
            <w:pPr>
              <w:tabs>
                <w:tab w:val="left" w:pos="284"/>
                <w:tab w:val="left" w:pos="567"/>
                <w:tab w:val="left" w:pos="826"/>
              </w:tabs>
              <w:spacing w:line="29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vAlign w:val="bottom"/>
          </w:tcPr>
          <w:p w:rsidR="00A74344" w:rsidRPr="000B561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12,673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A74344" w:rsidRPr="000B561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11,431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A74344" w:rsidRPr="000B561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12,673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A74344" w:rsidRPr="000B561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11,431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715BCA">
            <w:pPr>
              <w:tabs>
                <w:tab w:val="left" w:pos="563"/>
              </w:tabs>
              <w:spacing w:line="29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B5612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F15A82" w:rsidRDefault="00A74344" w:rsidP="000B5612">
            <w:pPr>
              <w:tabs>
                <w:tab w:val="clear" w:pos="454"/>
                <w:tab w:val="left" w:pos="440"/>
                <w:tab w:val="left" w:pos="839"/>
              </w:tabs>
              <w:spacing w:line="29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="000B5612" w:rsidRPr="00F15A8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:rsidR="00A74344" w:rsidRPr="000B561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3,217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A74344" w:rsidRPr="00F15A82" w:rsidRDefault="00A74344" w:rsidP="00215482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A74344" w:rsidRPr="00F15A8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A74344" w:rsidRPr="00F15A8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1,033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A74344" w:rsidRPr="00F15A8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F15A82" w:rsidRDefault="00A74344" w:rsidP="00715BCA">
            <w:pPr>
              <w:tabs>
                <w:tab w:val="left" w:pos="1130"/>
              </w:tabs>
              <w:spacing w:line="290" w:lineRule="exact"/>
              <w:ind w:firstLine="8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0B561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9,456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0B561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10,880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F15A8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11,640</w:t>
            </w:r>
          </w:p>
        </w:tc>
        <w:tc>
          <w:tcPr>
            <w:tcW w:w="134" w:type="dxa"/>
            <w:vAlign w:val="bottom"/>
          </w:tcPr>
          <w:p w:rsidR="00A74344" w:rsidRPr="000B561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F15A8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11,156</w:t>
            </w:r>
          </w:p>
        </w:tc>
      </w:tr>
      <w:tr w:rsidR="00DA53D3" w:rsidRPr="000B5612" w:rsidTr="00DA53D3">
        <w:trPr>
          <w:cantSplit/>
          <w:trHeight w:val="20"/>
        </w:trPr>
        <w:tc>
          <w:tcPr>
            <w:tcW w:w="8345" w:type="dxa"/>
            <w:gridSpan w:val="8"/>
            <w:vAlign w:val="bottom"/>
          </w:tcPr>
          <w:p w:rsidR="00DA53D3" w:rsidRPr="006374DC" w:rsidRDefault="00DA53D3" w:rsidP="009E02E5">
            <w:pPr>
              <w:tabs>
                <w:tab w:val="left" w:pos="123"/>
                <w:tab w:val="left" w:pos="567"/>
              </w:tabs>
              <w:spacing w:line="290" w:lineRule="exact"/>
              <w:ind w:left="17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0B5612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715BCA">
            <w:pPr>
              <w:tabs>
                <w:tab w:val="left" w:pos="300"/>
                <w:tab w:val="left" w:pos="872"/>
              </w:tabs>
              <w:spacing w:line="29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6374DC" w:rsidRPr="00F15A8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ab/>
              <w:t>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A74344" w:rsidRPr="006C1EC6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A36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:rsidR="00A74344" w:rsidRPr="0021548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:rsidR="00A74344" w:rsidRPr="0021548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5482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34" w:type="dxa"/>
            <w:vAlign w:val="bottom"/>
          </w:tcPr>
          <w:p w:rsidR="00A74344" w:rsidRPr="0021548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A74344" w:rsidRPr="006374DC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4" w:type="dxa"/>
            <w:vAlign w:val="bottom"/>
          </w:tcPr>
          <w:p w:rsidR="00A74344" w:rsidRPr="0021548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:rsidR="00A74344" w:rsidRPr="006374DC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F15A82" w:rsidRDefault="00A74344" w:rsidP="00715BCA">
            <w:pPr>
              <w:tabs>
                <w:tab w:val="left" w:pos="1130"/>
              </w:tabs>
              <w:spacing w:line="290" w:lineRule="exact"/>
              <w:ind w:firstLine="8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6C1EC6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A36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:rsidR="00A74344" w:rsidRPr="0021548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215482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5482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34" w:type="dxa"/>
            <w:vAlign w:val="bottom"/>
          </w:tcPr>
          <w:p w:rsidR="00A74344" w:rsidRPr="0021548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6374DC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4" w:type="dxa"/>
            <w:vAlign w:val="bottom"/>
          </w:tcPr>
          <w:p w:rsidR="00A74344" w:rsidRPr="00215482" w:rsidRDefault="00A74344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74344" w:rsidRPr="006374DC" w:rsidRDefault="00215482" w:rsidP="0021548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</w:tr>
    </w:tbl>
    <w:p w:rsidR="006374DC" w:rsidRDefault="006374DC" w:rsidP="00C9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74344" w:rsidRDefault="00A74344" w:rsidP="005142B3">
      <w:pPr>
        <w:pStyle w:val="BodyTextIndent"/>
        <w:tabs>
          <w:tab w:val="clear" w:pos="907"/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15BC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6374DC">
        <w:rPr>
          <w:rFonts w:ascii="Angsana New" w:hAnsi="Angsana New"/>
          <w:sz w:val="32"/>
          <w:szCs w:val="32"/>
          <w:cs/>
        </w:rPr>
        <w:tab/>
      </w:r>
      <w:r w:rsidRPr="00A15268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</w:t>
      </w:r>
      <w:r w:rsidR="003F2781">
        <w:rPr>
          <w:rFonts w:ascii="Angsana New" w:hAnsi="Angsana New" w:hint="cs"/>
          <w:sz w:val="32"/>
          <w:szCs w:val="32"/>
          <w:cs/>
        </w:rPr>
        <w:t>ภาษีเงินได้</w:t>
      </w:r>
      <w:r w:rsidRPr="00A15268">
        <w:rPr>
          <w:rFonts w:ascii="Angsana New" w:hAnsi="Angsana New"/>
          <w:sz w:val="32"/>
          <w:szCs w:val="32"/>
          <w:cs/>
        </w:rPr>
        <w:t>และผลคูณของกำไรทางบัญชีกับอัตราภาษีที่ใช้สำหรับปีสิ้นสุดวันที่</w:t>
      </w:r>
      <w:r w:rsidRPr="001F5779">
        <w:rPr>
          <w:rFonts w:ascii="Angsana New" w:hAnsi="Angsana New"/>
          <w:sz w:val="32"/>
          <w:szCs w:val="32"/>
          <w:cs/>
        </w:rPr>
        <w:t xml:space="preserve"> </w:t>
      </w:r>
      <w:r w:rsidRPr="0044485F">
        <w:rPr>
          <w:rFonts w:ascii="Angsana New" w:hAnsi="Angsana New"/>
          <w:sz w:val="32"/>
          <w:szCs w:val="32"/>
        </w:rPr>
        <w:t xml:space="preserve">31 </w:t>
      </w:r>
      <w:r w:rsidRPr="00F15A82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44485F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2560</w:t>
      </w:r>
      <w:r w:rsidRPr="0044485F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A74344" w:rsidRPr="003B5F1C" w:rsidTr="005142B3">
        <w:trPr>
          <w:cantSplit/>
        </w:trPr>
        <w:tc>
          <w:tcPr>
            <w:tcW w:w="3458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:rsidR="00A74344" w:rsidRPr="003B5F1C" w:rsidRDefault="00215482" w:rsidP="00715BCA">
            <w:pPr>
              <w:tabs>
                <w:tab w:val="left" w:pos="284"/>
                <w:tab w:val="left" w:pos="567"/>
              </w:tabs>
              <w:spacing w:line="290" w:lineRule="exact"/>
              <w:ind w:right="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715BCA"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74344" w:rsidRPr="003B5F1C" w:rsidTr="005142B3">
        <w:trPr>
          <w:cantSplit/>
        </w:trPr>
        <w:tc>
          <w:tcPr>
            <w:tcW w:w="3458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F15A8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17,170</w:t>
            </w: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64,470</w:t>
            </w: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57,014</w:t>
            </w: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56,01</w:t>
            </w:r>
            <w:r w:rsidR="0079158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อัตราภาษีที่ใช้</w:t>
            </w:r>
            <w:r w:rsidRPr="003B5F1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  <w:t>20</w:t>
            </w:r>
          </w:p>
        </w:tc>
        <w:tc>
          <w:tcPr>
            <w:tcW w:w="134" w:type="dxa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  <w:t>20</w:t>
            </w: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715BCA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3,434</w:t>
            </w: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12,894</w:t>
            </w: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11,403</w:t>
            </w: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11,203</w:t>
            </w: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 w:hanging="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326F97">
            <w:pPr>
              <w:spacing w:line="290" w:lineRule="exact"/>
              <w:ind w:left="449" w:right="-198" w:hanging="31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ผลกระทบทางภาษี</w:t>
            </w:r>
            <w:r w:rsidRPr="00F15A82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4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715BCA">
            <w:pPr>
              <w:spacing w:line="290" w:lineRule="exact"/>
              <w:ind w:left="44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 w:hanging="4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715BCA">
            <w:pPr>
              <w:spacing w:line="290" w:lineRule="exact"/>
              <w:ind w:left="449" w:right="-20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5F1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B5F1C">
              <w:rPr>
                <w:rFonts w:ascii="Angsana New" w:hAnsi="Angsana New"/>
                <w:sz w:val="26"/>
                <w:szCs w:val="26"/>
              </w:rPr>
              <w:tab/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ค่าใช้จ่ายที่ไม่อนุญาตให้ถือเป็นรายจ่าย</w:t>
            </w:r>
          </w:p>
        </w:tc>
        <w:tc>
          <w:tcPr>
            <w:tcW w:w="1134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715BCA">
            <w:pPr>
              <w:spacing w:line="290" w:lineRule="exact"/>
              <w:ind w:left="44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ab/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A74344" w:rsidRPr="00556385" w:rsidRDefault="00556385" w:rsidP="0055638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385">
              <w:rPr>
                <w:rFonts w:asciiTheme="majorBidi" w:hAnsiTheme="majorBidi"/>
                <w:sz w:val="26"/>
                <w:szCs w:val="26"/>
              </w:rPr>
              <w:t>(91)</w:t>
            </w: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326F97">
            <w:pPr>
              <w:spacing w:line="290" w:lineRule="exact"/>
              <w:ind w:left="449" w:right="-56" w:hanging="31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ผลกระทบทาง</w:t>
            </w:r>
            <w:r w:rsidRPr="00F15A8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715BCA">
            <w:pPr>
              <w:spacing w:line="290" w:lineRule="exact"/>
              <w:ind w:left="44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3B5F1C" w:rsidRDefault="00A74344" w:rsidP="00715BCA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4344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A74344" w:rsidRPr="00F15A82" w:rsidRDefault="00A74344" w:rsidP="00326F97">
            <w:pPr>
              <w:numPr>
                <w:ilvl w:val="0"/>
                <w:numId w:val="32"/>
              </w:numPr>
              <w:spacing w:line="290" w:lineRule="exact"/>
              <w:ind w:right="-198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56385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A74344" w:rsidRPr="003B5F1C" w:rsidRDefault="00A74344" w:rsidP="00715BCA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>660</w:t>
            </w: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:rsidR="00A74344" w:rsidRPr="00C37D0A" w:rsidRDefault="00A74344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A74344" w:rsidRPr="00C37D0A" w:rsidRDefault="00F14291" w:rsidP="00C37D0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A361E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BA361E" w:rsidRPr="00F15A82" w:rsidRDefault="00BA361E" w:rsidP="00BA361E">
            <w:pPr>
              <w:numPr>
                <w:ilvl w:val="0"/>
                <w:numId w:val="32"/>
              </w:numPr>
              <w:spacing w:line="290" w:lineRule="exact"/>
              <w:ind w:right="-198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ขาดทุนทางภาษีที่ยังไม่ได้บันทึกสินทรัพย์ภาษีเงินได้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134" w:type="dxa"/>
            <w:shd w:val="clear" w:color="auto" w:fill="auto"/>
          </w:tcPr>
          <w:p w:rsidR="00BA361E" w:rsidRPr="003B5F1C" w:rsidRDefault="00BA361E" w:rsidP="00BA361E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>1,575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BA361E" w:rsidRPr="00C37D0A" w:rsidRDefault="00BA361E" w:rsidP="00B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A361E" w:rsidRPr="00C37D0A" w:rsidRDefault="00BA361E" w:rsidP="00B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BA361E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BA361E" w:rsidRPr="00F15A82" w:rsidRDefault="00BA361E" w:rsidP="00BA361E">
            <w:pPr>
              <w:spacing w:line="29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34" w:type="dxa"/>
            <w:shd w:val="clear" w:color="auto" w:fill="auto"/>
          </w:tcPr>
          <w:p w:rsidR="00BA361E" w:rsidRPr="003B5F1C" w:rsidRDefault="00BA361E" w:rsidP="00BA361E">
            <w:pPr>
              <w:spacing w:line="290" w:lineRule="exact"/>
              <w:ind w:left="449" w:right="340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39" w:type="dxa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A361E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BA361E" w:rsidRPr="00F15A82" w:rsidRDefault="00BA361E" w:rsidP="00BA361E">
            <w:pPr>
              <w:spacing w:line="290" w:lineRule="exact"/>
              <w:ind w:left="449" w:hanging="45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6,022</w:t>
            </w:r>
          </w:p>
        </w:tc>
        <w:tc>
          <w:tcPr>
            <w:tcW w:w="134" w:type="dxa"/>
          </w:tcPr>
          <w:p w:rsidR="00BA361E" w:rsidRPr="003B5F1C" w:rsidRDefault="00BA361E" w:rsidP="00BA361E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>2,014</w:t>
            </w: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29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139" w:type="dxa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C37D0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A361E" w:rsidRPr="003B5F1C" w:rsidTr="00BA361E">
        <w:trPr>
          <w:gridAfter w:val="1"/>
          <w:wAfter w:w="6" w:type="dxa"/>
          <w:cantSplit/>
        </w:trPr>
        <w:tc>
          <w:tcPr>
            <w:tcW w:w="3458" w:type="dxa"/>
          </w:tcPr>
          <w:p w:rsidR="00BA361E" w:rsidRPr="00F15A82" w:rsidRDefault="00BA361E" w:rsidP="00BA361E">
            <w:pPr>
              <w:tabs>
                <w:tab w:val="clear" w:pos="680"/>
                <w:tab w:val="left" w:pos="705"/>
              </w:tabs>
              <w:spacing w:line="29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9,456</w:t>
            </w:r>
          </w:p>
        </w:tc>
        <w:tc>
          <w:tcPr>
            <w:tcW w:w="134" w:type="dxa"/>
          </w:tcPr>
          <w:p w:rsidR="00BA361E" w:rsidRPr="003B5F1C" w:rsidRDefault="00BA361E" w:rsidP="00BA361E">
            <w:pPr>
              <w:spacing w:line="29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10,880</w:t>
            </w:r>
          </w:p>
        </w:tc>
        <w:tc>
          <w:tcPr>
            <w:tcW w:w="134" w:type="dxa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11,640</w:t>
            </w:r>
          </w:p>
        </w:tc>
        <w:tc>
          <w:tcPr>
            <w:tcW w:w="139" w:type="dxa"/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BA361E" w:rsidRPr="00C37D0A" w:rsidRDefault="00BA361E" w:rsidP="00BA361E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9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11,156</w:t>
            </w:r>
          </w:p>
        </w:tc>
      </w:tr>
    </w:tbl>
    <w:p w:rsidR="006578A9" w:rsidRDefault="006578A9" w:rsidP="008041C1">
      <w:pPr>
        <w:pStyle w:val="BodyTextIndent"/>
        <w:tabs>
          <w:tab w:val="clear" w:pos="907"/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A74344" w:rsidRPr="00502A5C" w:rsidRDefault="00A74344" w:rsidP="008041C1">
      <w:pPr>
        <w:pStyle w:val="BodyTextIndent"/>
        <w:tabs>
          <w:tab w:val="clear" w:pos="907"/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757E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8041C1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1F5779">
        <w:rPr>
          <w:rFonts w:ascii="Angsana New" w:hAnsi="Angsana New"/>
          <w:sz w:val="32"/>
          <w:szCs w:val="32"/>
          <w:cs/>
        </w:rPr>
        <w:t xml:space="preserve"> </w:t>
      </w:r>
      <w:r w:rsidRPr="001E0A74">
        <w:rPr>
          <w:rFonts w:ascii="Angsana New" w:hAnsi="Angsana New"/>
          <w:sz w:val="32"/>
          <w:szCs w:val="32"/>
        </w:rPr>
        <w:t xml:space="preserve">31 </w:t>
      </w:r>
      <w:r w:rsidRPr="00F15A82">
        <w:rPr>
          <w:rFonts w:ascii="Angsana New" w:hAnsi="Angsana New"/>
          <w:sz w:val="32"/>
          <w:szCs w:val="32"/>
          <w:cs/>
        </w:rPr>
        <w:t>ธันวาคม</w:t>
      </w:r>
      <w:r w:rsidRPr="003F4C4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1E0A74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2560</w:t>
      </w:r>
      <w:r w:rsidRPr="001E0A74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7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8"/>
        <w:gridCol w:w="1134"/>
        <w:gridCol w:w="134"/>
        <w:gridCol w:w="858"/>
        <w:gridCol w:w="136"/>
        <w:gridCol w:w="1181"/>
        <w:gridCol w:w="134"/>
        <w:gridCol w:w="883"/>
      </w:tblGrid>
      <w:tr w:rsidR="00A74344" w:rsidRPr="008041C1" w:rsidTr="008041C1">
        <w:trPr>
          <w:cantSplit/>
        </w:trPr>
        <w:tc>
          <w:tcPr>
            <w:tcW w:w="3918" w:type="dxa"/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ab/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:rsidR="00A74344" w:rsidRPr="00F15A82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74344" w:rsidRPr="008041C1" w:rsidTr="008041C1">
        <w:trPr>
          <w:cantSplit/>
        </w:trPr>
        <w:tc>
          <w:tcPr>
            <w:tcW w:w="3918" w:type="dxa"/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ind w:hanging="16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</w:t>
            </w:r>
            <w:r w:rsidRPr="008041C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6" w:type="dxa"/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F15A82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F15A82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17,170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791589" w:rsidP="00791589">
            <w:pPr>
              <w:tabs>
                <w:tab w:val="clear" w:pos="907"/>
                <w:tab w:val="left" w:pos="994"/>
              </w:tabs>
              <w:spacing w:line="300" w:lineRule="exact"/>
              <w:ind w:left="449" w:hanging="44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327E0C">
              <w:rPr>
                <w:rFonts w:ascii="Angsana New" w:hAnsi="Angsana New"/>
                <w:sz w:val="26"/>
                <w:szCs w:val="26"/>
              </w:rPr>
              <w:t>64,470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F15A82" w:rsidRDefault="00327E0C" w:rsidP="00327E0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3,434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20</w:t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041C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12,894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F15A82" w:rsidRDefault="00327E0C" w:rsidP="00327E0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6,022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36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2,014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26AF3" w:rsidRPr="008041C1" w:rsidTr="008041C1">
        <w:trPr>
          <w:cantSplit/>
        </w:trPr>
        <w:tc>
          <w:tcPr>
            <w:tcW w:w="3918" w:type="dxa"/>
          </w:tcPr>
          <w:p w:rsidR="00526AF3" w:rsidRPr="00F15A82" w:rsidRDefault="00526AF3" w:rsidP="00BA2E6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A2E6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26AF3" w:rsidRPr="008041C1" w:rsidRDefault="00526AF3" w:rsidP="00526A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9,456</w:t>
            </w:r>
          </w:p>
        </w:tc>
        <w:tc>
          <w:tcPr>
            <w:tcW w:w="134" w:type="dxa"/>
          </w:tcPr>
          <w:p w:rsidR="00526AF3" w:rsidRPr="008041C1" w:rsidRDefault="00526AF3" w:rsidP="0052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00" w:lineRule="exact"/>
              <w:ind w:left="-6" w:right="57" w:hanging="44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26AF3" w:rsidRPr="008041C1" w:rsidRDefault="00526AF3" w:rsidP="0052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36" w:type="dxa"/>
          </w:tcPr>
          <w:p w:rsidR="00526AF3" w:rsidRPr="008041C1" w:rsidRDefault="00526AF3" w:rsidP="0052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526AF3" w:rsidRPr="008041C1" w:rsidRDefault="00526AF3" w:rsidP="00526A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10,880</w:t>
            </w:r>
          </w:p>
        </w:tc>
        <w:tc>
          <w:tcPr>
            <w:tcW w:w="134" w:type="dxa"/>
          </w:tcPr>
          <w:p w:rsidR="00526AF3" w:rsidRPr="008041C1" w:rsidRDefault="00526AF3" w:rsidP="0052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:rsidR="00526AF3" w:rsidRPr="008041C1" w:rsidRDefault="00526AF3" w:rsidP="0052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</w:tbl>
    <w:p w:rsidR="00A74344" w:rsidRDefault="00A74344" w:rsidP="00A74344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8"/>
        <w:gridCol w:w="1134"/>
        <w:gridCol w:w="142"/>
        <w:gridCol w:w="850"/>
        <w:gridCol w:w="134"/>
        <w:gridCol w:w="1181"/>
        <w:gridCol w:w="154"/>
        <w:gridCol w:w="899"/>
      </w:tblGrid>
      <w:tr w:rsidR="00A74344" w:rsidRPr="008041C1" w:rsidTr="00327E0C">
        <w:trPr>
          <w:cantSplit/>
        </w:trPr>
        <w:tc>
          <w:tcPr>
            <w:tcW w:w="3918" w:type="dxa"/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ab/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4494" w:type="dxa"/>
            <w:gridSpan w:val="7"/>
            <w:tcBorders>
              <w:left w:val="nil"/>
              <w:bottom w:val="single" w:sz="6" w:space="0" w:color="auto"/>
            </w:tcBorders>
          </w:tcPr>
          <w:p w:rsidR="00A74344" w:rsidRPr="00F15A82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4344" w:rsidRPr="008041C1" w:rsidTr="00327E0C">
        <w:trPr>
          <w:cantSplit/>
        </w:trPr>
        <w:tc>
          <w:tcPr>
            <w:tcW w:w="3918" w:type="dxa"/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</w:t>
            </w:r>
            <w:r w:rsidRPr="008041C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8041C1" w:rsidRDefault="00A74344" w:rsidP="00AA27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F15A82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42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F15A82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15A8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5A8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8041C1" w:rsidRDefault="00327E0C" w:rsidP="00327E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57,014</w:t>
            </w:r>
          </w:p>
        </w:tc>
        <w:tc>
          <w:tcPr>
            <w:tcW w:w="142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56,01</w:t>
            </w:r>
            <w:r w:rsidR="00D8304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F15A82" w:rsidRDefault="00327E0C" w:rsidP="00327E0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11,403</w:t>
            </w:r>
          </w:p>
        </w:tc>
        <w:tc>
          <w:tcPr>
            <w:tcW w:w="142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20</w:t>
            </w:r>
            <w:r w:rsidRPr="008041C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041C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11,203</w:t>
            </w:r>
          </w:p>
        </w:tc>
        <w:tc>
          <w:tcPr>
            <w:tcW w:w="15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C12C0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F15A82" w:rsidRDefault="00327E0C" w:rsidP="00327E0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42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27E0C" w:rsidRPr="008041C1" w:rsidTr="008041C1">
        <w:trPr>
          <w:cantSplit/>
        </w:trPr>
        <w:tc>
          <w:tcPr>
            <w:tcW w:w="3918" w:type="dxa"/>
          </w:tcPr>
          <w:p w:rsidR="00327E0C" w:rsidRPr="00F15A82" w:rsidRDefault="00327E0C" w:rsidP="00327E0C">
            <w:pPr>
              <w:tabs>
                <w:tab w:val="clear" w:pos="3742"/>
              </w:tabs>
              <w:spacing w:line="300" w:lineRule="exact"/>
              <w:ind w:left="449" w:right="-254" w:hanging="449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15A82">
              <w:rPr>
                <w:rFonts w:ascii="Angsana New" w:hAnsi="Angsana New"/>
                <w:spacing w:val="-8"/>
                <w:sz w:val="26"/>
                <w:szCs w:val="26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11,640</w:t>
            </w:r>
          </w:p>
        </w:tc>
        <w:tc>
          <w:tcPr>
            <w:tcW w:w="142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11,156</w:t>
            </w:r>
          </w:p>
        </w:tc>
        <w:tc>
          <w:tcPr>
            <w:tcW w:w="154" w:type="dxa"/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:rsidR="00327E0C" w:rsidRPr="008041C1" w:rsidRDefault="00327E0C" w:rsidP="00327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</w:tbl>
    <w:p w:rsidR="00A74344" w:rsidRDefault="00A74344" w:rsidP="0052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84856" w:rsidRDefault="002503D7" w:rsidP="0052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57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4856" w:rsidRPr="003A37A8">
        <w:rPr>
          <w:rFonts w:asciiTheme="majorBidi" w:hAnsiTheme="majorBidi"/>
          <w:b/>
          <w:bCs/>
          <w:sz w:val="32"/>
          <w:szCs w:val="32"/>
          <w:cs/>
        </w:rPr>
        <w:t>.</w:t>
      </w:r>
      <w:r w:rsidR="00D84856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856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D84856" w:rsidRDefault="00D84856" w:rsidP="0052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191351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6578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(ไม่รวมกำไรขาดทุนเบ็ดเสร็จอื่น) </w:t>
      </w: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</w:t>
      </w:r>
      <w:r w:rsidR="002B114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A37A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65"/>
        <w:gridCol w:w="136"/>
        <w:gridCol w:w="883"/>
        <w:gridCol w:w="136"/>
        <w:gridCol w:w="999"/>
        <w:gridCol w:w="136"/>
        <w:gridCol w:w="998"/>
      </w:tblGrid>
      <w:tr w:rsidR="00B43BAD" w:rsidRPr="00B92315" w:rsidTr="006578A9">
        <w:trPr>
          <w:cantSplit/>
        </w:trPr>
        <w:tc>
          <w:tcPr>
            <w:tcW w:w="4111" w:type="dxa"/>
          </w:tcPr>
          <w:p w:rsidR="00B43BAD" w:rsidRPr="00B92315" w:rsidRDefault="00B43BAD" w:rsidP="00B923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:rsidR="00B43BAD" w:rsidRPr="00B92315" w:rsidRDefault="002B114C" w:rsidP="00B923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</w:tcPr>
          <w:p w:rsidR="00B43BAD" w:rsidRPr="00B92315" w:rsidRDefault="00B43BAD" w:rsidP="00B923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Borders>
              <w:bottom w:val="single" w:sz="6" w:space="0" w:color="auto"/>
            </w:tcBorders>
          </w:tcPr>
          <w:p w:rsidR="00B43BAD" w:rsidRPr="00B92315" w:rsidRDefault="002B114C" w:rsidP="00B923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43BAD" w:rsidRPr="00B92315" w:rsidTr="006578A9">
        <w:trPr>
          <w:cantSplit/>
        </w:trPr>
        <w:tc>
          <w:tcPr>
            <w:tcW w:w="4111" w:type="dxa"/>
          </w:tcPr>
          <w:p w:rsidR="00B43BAD" w:rsidRPr="00B92315" w:rsidRDefault="00B43BAD" w:rsidP="00B923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:rsidR="00B43BAD" w:rsidRPr="00B92315" w:rsidRDefault="00B43BAD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315">
              <w:rPr>
                <w:rFonts w:asciiTheme="majorBidi" w:hAnsiTheme="majorBidi" w:cstheme="majorBidi" w:hint="cs"/>
                <w:sz w:val="26"/>
                <w:szCs w:val="26"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B43BAD" w:rsidRPr="00B92315" w:rsidRDefault="00B43BAD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:rsidR="00B43BAD" w:rsidRPr="00B92315" w:rsidRDefault="00B43BAD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315">
              <w:rPr>
                <w:rFonts w:asciiTheme="majorBidi" w:hAnsiTheme="majorBidi" w:cstheme="majorBidi" w:hint="cs"/>
                <w:sz w:val="26"/>
                <w:szCs w:val="26"/>
              </w:rPr>
              <w:t>2560</w:t>
            </w:r>
          </w:p>
        </w:tc>
        <w:tc>
          <w:tcPr>
            <w:tcW w:w="136" w:type="dxa"/>
          </w:tcPr>
          <w:p w:rsidR="00B43BAD" w:rsidRPr="00B92315" w:rsidRDefault="00B43BAD" w:rsidP="00B923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:rsidR="00B43BAD" w:rsidRPr="00B92315" w:rsidRDefault="00B43BAD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315">
              <w:rPr>
                <w:rFonts w:asciiTheme="majorBidi" w:hAnsiTheme="majorBidi" w:cstheme="majorBidi" w:hint="cs"/>
                <w:sz w:val="26"/>
                <w:szCs w:val="26"/>
              </w:rPr>
              <w:t>2561</w:t>
            </w:r>
          </w:p>
        </w:tc>
        <w:tc>
          <w:tcPr>
            <w:tcW w:w="136" w:type="dxa"/>
          </w:tcPr>
          <w:p w:rsidR="00B43BAD" w:rsidRPr="00B92315" w:rsidRDefault="00B43BAD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:rsidR="00B43BAD" w:rsidRPr="00B92315" w:rsidRDefault="00B43BAD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315">
              <w:rPr>
                <w:rFonts w:asciiTheme="majorBidi" w:hAnsiTheme="majorBidi" w:cstheme="majorBidi" w:hint="cs"/>
                <w:sz w:val="26"/>
                <w:szCs w:val="26"/>
              </w:rPr>
              <w:t>2560</w:t>
            </w:r>
          </w:p>
        </w:tc>
      </w:tr>
      <w:tr w:rsidR="00B43BAD" w:rsidRPr="00B92315" w:rsidTr="006578A9">
        <w:trPr>
          <w:cantSplit/>
        </w:trPr>
        <w:tc>
          <w:tcPr>
            <w:tcW w:w="4111" w:type="dxa"/>
          </w:tcPr>
          <w:p w:rsidR="00B43BAD" w:rsidRPr="009C5B6F" w:rsidRDefault="00B43BAD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40" w:lineRule="exact"/>
              <w:ind w:left="-59" w:right="-198" w:hanging="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กำไรสำหรับ</w:t>
            </w:r>
            <w:r w:rsidR="006B5CEC"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ปี</w:t>
            </w:r>
            <w:r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ที่เป็นของผู้ถือหุ้นสามัญบริษัทใหญ่ (</w:t>
            </w:r>
            <w:r w:rsidR="00327E0C"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พัน</w:t>
            </w:r>
            <w:r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บาท)</w:t>
            </w:r>
            <w:r w:rsidRPr="009C5B6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auto"/>
            </w:tcBorders>
            <w:vAlign w:val="bottom"/>
          </w:tcPr>
          <w:p w:rsidR="00B43BAD" w:rsidRPr="00B92315" w:rsidRDefault="00327E0C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22,627</w:t>
            </w:r>
          </w:p>
        </w:tc>
        <w:tc>
          <w:tcPr>
            <w:tcW w:w="136" w:type="dxa"/>
            <w:vAlign w:val="bottom"/>
          </w:tcPr>
          <w:p w:rsidR="00B43BAD" w:rsidRPr="00B92315" w:rsidRDefault="00B43BAD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B43BAD" w:rsidRPr="00B92315" w:rsidRDefault="006B5CEC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45,992</w:t>
            </w:r>
          </w:p>
        </w:tc>
        <w:tc>
          <w:tcPr>
            <w:tcW w:w="136" w:type="dxa"/>
            <w:vAlign w:val="bottom"/>
          </w:tcPr>
          <w:p w:rsidR="00B43BAD" w:rsidRPr="00B92315" w:rsidRDefault="00B43BAD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B43BAD" w:rsidRPr="00B92315" w:rsidRDefault="003F1393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45,374</w:t>
            </w:r>
          </w:p>
        </w:tc>
        <w:tc>
          <w:tcPr>
            <w:tcW w:w="136" w:type="dxa"/>
            <w:vAlign w:val="bottom"/>
          </w:tcPr>
          <w:p w:rsidR="00B43BAD" w:rsidRPr="00B92315" w:rsidRDefault="00B43BAD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:rsidR="00B43BAD" w:rsidRPr="00B92315" w:rsidRDefault="006B5CEC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44,86</w:t>
            </w:r>
            <w:r w:rsidR="00327E0C"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CF1429" w:rsidRPr="00B92315" w:rsidTr="006578A9">
        <w:trPr>
          <w:cantSplit/>
        </w:trPr>
        <w:tc>
          <w:tcPr>
            <w:tcW w:w="4111" w:type="dxa"/>
          </w:tcPr>
          <w:p w:rsidR="00CF1429" w:rsidRPr="009C5B6F" w:rsidRDefault="00CF1429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 w:hanging="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9C5B6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จำนวนหุ้นสามัญถัวเฉลี่ยถ่วงน้ำหนักขั้นพื้นฐาน</w:t>
            </w:r>
            <w:r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965" w:type="dxa"/>
          </w:tcPr>
          <w:p w:rsidR="00CF1429" w:rsidRPr="00B92315" w:rsidRDefault="00F15A82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B92315" w:rsidRDefault="00CF1429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883" w:type="dxa"/>
          </w:tcPr>
          <w:p w:rsidR="00CF1429" w:rsidRPr="00B92315" w:rsidRDefault="00CF1429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6B5CEC"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13,809</w:t>
            </w:r>
          </w:p>
        </w:tc>
        <w:tc>
          <w:tcPr>
            <w:tcW w:w="136" w:type="dxa"/>
          </w:tcPr>
          <w:p w:rsidR="00CF1429" w:rsidRPr="00B92315" w:rsidRDefault="00CF1429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999" w:type="dxa"/>
          </w:tcPr>
          <w:p w:rsidR="00CF1429" w:rsidRPr="00B92315" w:rsidRDefault="003F1393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CF1429" w:rsidRPr="00B92315" w:rsidRDefault="00CF1429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:rsidR="00CF1429" w:rsidRPr="00B92315" w:rsidRDefault="006B5CEC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413,</w:t>
            </w: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809</w:t>
            </w:r>
          </w:p>
        </w:tc>
      </w:tr>
      <w:tr w:rsidR="00CF1429" w:rsidRPr="00B92315" w:rsidTr="006578A9">
        <w:trPr>
          <w:cantSplit/>
          <w:trHeight w:val="63"/>
        </w:trPr>
        <w:tc>
          <w:tcPr>
            <w:tcW w:w="4111" w:type="dxa"/>
          </w:tcPr>
          <w:p w:rsidR="00CF1429" w:rsidRPr="009C5B6F" w:rsidRDefault="00CF1429" w:rsidP="00B9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9C5B6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กำไรต่อหุ้นขั้นพื้นฐาน (</w:t>
            </w:r>
            <w:r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บ</w:t>
            </w:r>
            <w:r w:rsidRPr="009C5B6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าท</w:t>
            </w:r>
            <w:r w:rsidRPr="009C5B6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ต่อหุ้น</w:t>
            </w:r>
            <w:r w:rsidRPr="009C5B6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CF1429" w:rsidRPr="00B92315" w:rsidRDefault="00F15A82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B9231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.</w:t>
            </w:r>
            <w:r w:rsidR="00C12C01"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0536</w:t>
            </w:r>
          </w:p>
        </w:tc>
        <w:tc>
          <w:tcPr>
            <w:tcW w:w="136" w:type="dxa"/>
          </w:tcPr>
          <w:p w:rsidR="00CF1429" w:rsidRPr="00B92315" w:rsidRDefault="00CF1429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883" w:type="dxa"/>
            <w:shd w:val="clear" w:color="auto" w:fill="auto"/>
          </w:tcPr>
          <w:p w:rsidR="00CF1429" w:rsidRPr="00B92315" w:rsidRDefault="006B5CEC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B9231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.</w:t>
            </w: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111</w:t>
            </w:r>
            <w:r w:rsidR="00B92315"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36" w:type="dxa"/>
          </w:tcPr>
          <w:p w:rsidR="00CF1429" w:rsidRPr="00B92315" w:rsidRDefault="00CF1429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999" w:type="dxa"/>
          </w:tcPr>
          <w:p w:rsidR="00CF1429" w:rsidRPr="00B92315" w:rsidRDefault="003F1393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B9231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.</w:t>
            </w: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1075</w:t>
            </w:r>
          </w:p>
        </w:tc>
        <w:tc>
          <w:tcPr>
            <w:tcW w:w="136" w:type="dxa"/>
          </w:tcPr>
          <w:p w:rsidR="00CF1429" w:rsidRPr="00B92315" w:rsidRDefault="00CF1429" w:rsidP="00B9231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8" w:type="dxa"/>
          </w:tcPr>
          <w:p w:rsidR="00CF1429" w:rsidRPr="00B92315" w:rsidRDefault="006B5CEC" w:rsidP="00B92315">
            <w:pPr>
              <w:pStyle w:val="acctfourfigures"/>
              <w:tabs>
                <w:tab w:val="clear" w:pos="765"/>
              </w:tabs>
              <w:spacing w:line="34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B9231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.</w:t>
            </w: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</w:t>
            </w:r>
            <w:r w:rsidR="00B92315"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</w:tbl>
    <w:p w:rsidR="006578A9" w:rsidRDefault="006578A9" w:rsidP="0065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6578A9" w:rsidRDefault="006578A9" w:rsidP="0065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3A37A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</w:t>
      </w:r>
      <w:r w:rsidRPr="00F15A82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</w:p>
    <w:p w:rsidR="00D84856" w:rsidRPr="005847AE" w:rsidRDefault="00396ABB" w:rsidP="003F1393">
      <w:pPr>
        <w:tabs>
          <w:tab w:val="clear" w:pos="227"/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ตามรายงาน</w:t>
      </w:r>
      <w:r w:rsidR="00D84856" w:rsidRPr="00F15A82">
        <w:rPr>
          <w:rFonts w:asciiTheme="majorBidi" w:hAnsiTheme="majorBidi" w:cstheme="majorBidi"/>
          <w:sz w:val="32"/>
          <w:szCs w:val="32"/>
          <w:cs/>
        </w:rPr>
        <w:t xml:space="preserve">การประชุมสามัญผู้ถือหุ้นประจำปี </w:t>
      </w:r>
      <w:r w:rsidR="00D84856" w:rsidRPr="00727F57">
        <w:rPr>
          <w:rFonts w:asciiTheme="majorBidi" w:hAnsiTheme="majorBidi" w:cstheme="majorBidi"/>
          <w:sz w:val="32"/>
          <w:szCs w:val="32"/>
        </w:rPr>
        <w:t>256</w:t>
      </w:r>
      <w:r w:rsidR="00D84856">
        <w:rPr>
          <w:rFonts w:asciiTheme="majorBidi" w:hAnsiTheme="majorBidi" w:cstheme="majorBidi"/>
          <w:sz w:val="32"/>
          <w:szCs w:val="32"/>
        </w:rPr>
        <w:t>1</w:t>
      </w:r>
      <w:r w:rsidR="00D84856" w:rsidRPr="00727F57">
        <w:rPr>
          <w:rFonts w:asciiTheme="majorBidi" w:hAnsiTheme="majorBidi"/>
          <w:sz w:val="32"/>
          <w:szCs w:val="32"/>
          <w:cs/>
        </w:rPr>
        <w:t xml:space="preserve"> </w:t>
      </w:r>
      <w:r w:rsidR="00D84856" w:rsidRPr="00F15A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84856" w:rsidRPr="00727F57">
        <w:rPr>
          <w:rFonts w:asciiTheme="majorBidi" w:hAnsiTheme="majorBidi" w:cstheme="majorBidi"/>
          <w:sz w:val="32"/>
          <w:szCs w:val="32"/>
        </w:rPr>
        <w:t>2</w:t>
      </w:r>
      <w:r w:rsidR="00D84856">
        <w:rPr>
          <w:rFonts w:asciiTheme="majorBidi" w:hAnsiTheme="majorBidi" w:cstheme="majorBidi"/>
          <w:sz w:val="32"/>
          <w:szCs w:val="32"/>
        </w:rPr>
        <w:t>6</w:t>
      </w:r>
      <w:r w:rsidR="00D84856" w:rsidRPr="00727F57">
        <w:rPr>
          <w:rFonts w:asciiTheme="majorBidi" w:hAnsiTheme="majorBidi"/>
          <w:sz w:val="32"/>
          <w:szCs w:val="32"/>
          <w:cs/>
        </w:rPr>
        <w:t xml:space="preserve"> </w:t>
      </w:r>
      <w:r w:rsidR="00D84856" w:rsidRPr="00F15A8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84856" w:rsidRPr="00727F57">
        <w:rPr>
          <w:rFonts w:asciiTheme="majorBidi" w:hAnsiTheme="majorBidi" w:cstheme="majorBidi"/>
          <w:sz w:val="32"/>
          <w:szCs w:val="32"/>
        </w:rPr>
        <w:t>256</w:t>
      </w:r>
      <w:r w:rsidR="00D84856">
        <w:rPr>
          <w:rFonts w:asciiTheme="majorBidi" w:hAnsiTheme="majorBidi" w:cstheme="majorBidi"/>
          <w:sz w:val="32"/>
          <w:szCs w:val="32"/>
        </w:rPr>
        <w:t>1</w:t>
      </w:r>
      <w:r w:rsidR="00D84856" w:rsidRPr="00727F57">
        <w:rPr>
          <w:rFonts w:asciiTheme="majorBidi" w:hAnsiTheme="majorBidi"/>
          <w:sz w:val="32"/>
          <w:szCs w:val="32"/>
          <w:cs/>
        </w:rPr>
        <w:t xml:space="preserve"> </w:t>
      </w:r>
      <w:r w:rsidR="00D84856" w:rsidRPr="00F15A82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 w:rsidR="00D84856" w:rsidRPr="00F15A82">
        <w:rPr>
          <w:rFonts w:asciiTheme="majorBidi" w:hAnsiTheme="majorBidi" w:cstheme="majorBidi" w:hint="cs"/>
          <w:sz w:val="32"/>
          <w:szCs w:val="32"/>
          <w:cs/>
        </w:rPr>
        <w:t xml:space="preserve">อนุมัติลดทุนจดทะเบียนจากเดิม </w:t>
      </w:r>
      <w:r w:rsidR="00D84856">
        <w:rPr>
          <w:rFonts w:asciiTheme="majorBidi" w:hAnsiTheme="majorBidi" w:cstheme="majorBidi"/>
          <w:sz w:val="32"/>
          <w:szCs w:val="32"/>
        </w:rPr>
        <w:t>280,559,972</w:t>
      </w:r>
      <w:r w:rsidR="00D84856" w:rsidRPr="00F15A82">
        <w:rPr>
          <w:rFonts w:asciiTheme="majorBidi" w:hAnsiTheme="majorBidi" w:cstheme="majorBidi" w:hint="cs"/>
          <w:sz w:val="32"/>
          <w:szCs w:val="32"/>
          <w:cs/>
        </w:rPr>
        <w:t xml:space="preserve"> บาท เป็น </w:t>
      </w:r>
      <w:r w:rsidR="00D84856">
        <w:rPr>
          <w:rFonts w:asciiTheme="majorBidi" w:hAnsiTheme="majorBidi" w:cstheme="majorBidi"/>
          <w:sz w:val="32"/>
          <w:szCs w:val="32"/>
        </w:rPr>
        <w:t xml:space="preserve">211,000,050 </w:t>
      </w:r>
      <w:r w:rsidR="00D84856" w:rsidRPr="00F15A82">
        <w:rPr>
          <w:rFonts w:asciiTheme="majorBidi" w:hAnsiTheme="majorBidi" w:cstheme="majorBidi" w:hint="cs"/>
          <w:sz w:val="32"/>
          <w:szCs w:val="32"/>
          <w:cs/>
        </w:rPr>
        <w:t xml:space="preserve">บาท โดยวิธีตัดหุ้นสามัญที่เหลือจากการใช้สิทธิของใบสำคัญแสดงสิทธิที่จะซื้อหุ้นสามัญของบริษัทครั้งที่ </w:t>
      </w:r>
      <w:r w:rsidR="00D84856">
        <w:rPr>
          <w:rFonts w:asciiTheme="majorBidi" w:hAnsiTheme="majorBidi" w:cstheme="majorBidi"/>
          <w:sz w:val="32"/>
          <w:szCs w:val="32"/>
        </w:rPr>
        <w:t xml:space="preserve">1 </w:t>
      </w:r>
      <w:r w:rsidR="00D84856">
        <w:rPr>
          <w:rFonts w:asciiTheme="majorBidi" w:hAnsiTheme="majorBidi"/>
          <w:sz w:val="32"/>
          <w:szCs w:val="32"/>
          <w:cs/>
        </w:rPr>
        <w:t>(</w:t>
      </w:r>
      <w:r w:rsidR="00D84856">
        <w:rPr>
          <w:rFonts w:asciiTheme="majorBidi" w:hAnsiTheme="majorBidi" w:cstheme="majorBidi"/>
          <w:sz w:val="32"/>
          <w:szCs w:val="32"/>
        </w:rPr>
        <w:t>PPM</w:t>
      </w:r>
      <w:r w:rsidR="00D84856">
        <w:rPr>
          <w:rFonts w:asciiTheme="majorBidi" w:hAnsiTheme="majorBidi"/>
          <w:sz w:val="32"/>
          <w:szCs w:val="32"/>
          <w:cs/>
        </w:rPr>
        <w:t>-</w:t>
      </w:r>
      <w:r w:rsidR="00D84856">
        <w:rPr>
          <w:rFonts w:asciiTheme="majorBidi" w:hAnsiTheme="majorBidi" w:cstheme="majorBidi"/>
          <w:sz w:val="32"/>
          <w:szCs w:val="32"/>
        </w:rPr>
        <w:t>W1</w:t>
      </w:r>
      <w:r w:rsidR="00D84856">
        <w:rPr>
          <w:rFonts w:asciiTheme="majorBidi" w:hAnsiTheme="majorBidi"/>
          <w:sz w:val="32"/>
          <w:szCs w:val="32"/>
          <w:cs/>
        </w:rPr>
        <w:t xml:space="preserve">) </w:t>
      </w:r>
      <w:r w:rsidR="00D84856" w:rsidRPr="00F15A8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84856">
        <w:rPr>
          <w:rFonts w:asciiTheme="majorBidi" w:hAnsiTheme="majorBidi" w:cstheme="majorBidi"/>
          <w:sz w:val="32"/>
          <w:szCs w:val="32"/>
        </w:rPr>
        <w:t xml:space="preserve">139,119,844 </w:t>
      </w:r>
      <w:r w:rsidR="00D84856" w:rsidRPr="00F15A82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D84856" w:rsidRPr="005847A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มูลค่าหุ้นละ 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84856" w:rsidRPr="005847AE">
        <w:rPr>
          <w:rFonts w:asciiTheme="majorBidi" w:hAnsiTheme="majorBidi"/>
          <w:spacing w:val="-2"/>
          <w:sz w:val="32"/>
          <w:szCs w:val="32"/>
          <w:cs/>
        </w:rPr>
        <w:t>.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 xml:space="preserve">50 </w:t>
      </w:r>
      <w:r w:rsidR="00D84856" w:rsidRPr="005847A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บาท คิดเป็น 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 xml:space="preserve">69,559,922 </w:t>
      </w:r>
      <w:r w:rsidR="00D84856" w:rsidRPr="005847A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บาท อนุมัติแก้ไขเพิ่มเติมหนังสือบริคณฑ์สนธิข้อ </w:t>
      </w:r>
      <w:r w:rsidR="00EC69AE" w:rsidRPr="005847AE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D84856" w:rsidRPr="005847A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เพื่อให้สอดคล้องกับการลดทุนจดทะเบียนและแก้ไขเพิ่มเติมข้อบังคับของบริษัทข้อ 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>10,</w:t>
      </w:r>
      <w:r w:rsidR="0064541E" w:rsidRPr="005847A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>21,</w:t>
      </w:r>
      <w:r w:rsidR="0064541E" w:rsidRPr="005847A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D84856" w:rsidRPr="005847A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</w:t>
      </w:r>
      <w:r w:rsidR="00D84856" w:rsidRPr="005847A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EC69AE" w:rsidRPr="005847AE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D84856" w:rsidRPr="005847A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ซึ่งบริษัทได้จดทะเบียนลดทุนจดทะเบียนกับกรมพัฒนาธุรกิจการค้ากระทรวงพาณิชย์แล้ว เมื่อวันที่ 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 xml:space="preserve">4 </w:t>
      </w:r>
      <w:r w:rsidR="00D84856" w:rsidRPr="005847A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D84856" w:rsidRPr="005847AE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:rsidR="00F15A82" w:rsidRDefault="00F15A82" w:rsidP="003F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C93E92" w:rsidRPr="00FD41F7" w:rsidRDefault="00564736" w:rsidP="009859EF">
      <w:pPr>
        <w:pStyle w:val="BodyText"/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C93E92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C93E92" w:rsidRPr="00FD41F7">
        <w:rPr>
          <w:rFonts w:ascii="Angsana New" w:hAnsi="Angsana New"/>
          <w:b/>
          <w:bCs/>
          <w:sz w:val="32"/>
          <w:szCs w:val="32"/>
        </w:rPr>
        <w:tab/>
      </w:r>
      <w:r w:rsidR="00C93E92" w:rsidRPr="00F15A8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C93E92" w:rsidRPr="00FD41F7" w:rsidRDefault="00C93E92" w:rsidP="009859E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:rsidR="00C93E92" w:rsidRPr="00FD41F7" w:rsidRDefault="00C93E92" w:rsidP="009859E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FD41F7">
        <w:rPr>
          <w:rFonts w:ascii="Angsana New" w:hAnsi="Angsana New"/>
          <w:sz w:val="32"/>
          <w:szCs w:val="32"/>
        </w:rPr>
        <w:t xml:space="preserve"> 5 </w:t>
      </w:r>
      <w:r w:rsidRPr="00F15A82">
        <w:rPr>
          <w:rFonts w:ascii="Angsana New" w:hAnsi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FD41F7">
        <w:rPr>
          <w:rFonts w:ascii="Angsana New" w:hAnsi="Angsana New"/>
          <w:sz w:val="32"/>
          <w:szCs w:val="32"/>
        </w:rPr>
        <w:t xml:space="preserve"> 10 </w:t>
      </w:r>
      <w:r w:rsidRPr="00F15A82">
        <w:rPr>
          <w:rFonts w:ascii="Angsana New" w:hAnsi="Angsana New"/>
          <w:sz w:val="32"/>
          <w:szCs w:val="32"/>
          <w:cs/>
        </w:rPr>
        <w:t>ของทุน</w:t>
      </w:r>
      <w:r w:rsidRPr="00FD41F7">
        <w:rPr>
          <w:rFonts w:ascii="Angsana New" w:hAnsi="Angsana New"/>
          <w:sz w:val="32"/>
          <w:szCs w:val="32"/>
        </w:rPr>
        <w:br/>
      </w:r>
      <w:r w:rsidRPr="00F15A82">
        <w:rPr>
          <w:rFonts w:ascii="Angsana New" w:hAnsi="Angsana New"/>
          <w:sz w:val="32"/>
          <w:szCs w:val="32"/>
          <w:cs/>
        </w:rPr>
        <w:t>จดทะเบียน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สำรองดังกล่าวจะนำไปจ่ายเป็นเงินปันผลไม่ได้</w:t>
      </w:r>
    </w:p>
    <w:p w:rsidR="00C93E92" w:rsidRPr="00FD41F7" w:rsidRDefault="00C93E92" w:rsidP="009859EF">
      <w:pPr>
        <w:pStyle w:val="BodyText"/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8" w:right="28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C93E92" w:rsidRPr="00FD41F7" w:rsidRDefault="00C93E92" w:rsidP="009C5B6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FD41F7">
        <w:rPr>
          <w:rFonts w:ascii="Angsana New" w:hAnsi="Angsana New"/>
          <w:sz w:val="32"/>
          <w:szCs w:val="32"/>
        </w:rPr>
        <w:t xml:space="preserve">5 </w:t>
      </w:r>
      <w:r w:rsidRPr="00F15A82">
        <w:rPr>
          <w:rFonts w:ascii="Angsana New" w:hAnsi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FD41F7">
        <w:rPr>
          <w:rFonts w:ascii="Angsana New" w:hAnsi="Angsana New"/>
          <w:sz w:val="32"/>
          <w:szCs w:val="32"/>
        </w:rPr>
        <w:t xml:space="preserve">10 </w:t>
      </w:r>
      <w:r w:rsidRPr="00F15A82">
        <w:rPr>
          <w:rFonts w:ascii="Angsana New" w:hAnsi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:rsidR="00C93E92" w:rsidRDefault="00C93E92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:rsidR="009D6879" w:rsidRDefault="00564736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25</w:t>
      </w:r>
      <w:r w:rsidR="009D6879" w:rsidRPr="00983D19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9D6879" w:rsidRPr="00983D19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6879" w:rsidRPr="00F15A8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เงินปันผล</w:t>
      </w:r>
    </w:p>
    <w:p w:rsidR="00564736" w:rsidRPr="00564736" w:rsidRDefault="00564736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564736"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 xml:space="preserve">สำหรับปี </w:t>
      </w:r>
      <w:r w:rsidRPr="00564736">
        <w:rPr>
          <w:rFonts w:asciiTheme="majorBidi" w:hAnsiTheme="majorBidi" w:cstheme="majorBidi"/>
          <w:color w:val="000000"/>
          <w:sz w:val="32"/>
          <w:szCs w:val="32"/>
          <w:u w:val="single"/>
        </w:rPr>
        <w:t>2561</w:t>
      </w:r>
    </w:p>
    <w:p w:rsidR="00564736" w:rsidRDefault="009D6879" w:rsidP="009859E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ในการประชุมสามัญผู้ถือหุ้นประจำปี </w:t>
      </w:r>
      <w:r w:rsidRPr="0006474C">
        <w:rPr>
          <w:rFonts w:ascii="Angsana New" w:hAnsi="Angsana New"/>
          <w:sz w:val="32"/>
          <w:szCs w:val="32"/>
        </w:rPr>
        <w:t xml:space="preserve">2561 </w:t>
      </w:r>
      <w:r w:rsidRPr="00F15A8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6474C">
        <w:rPr>
          <w:rFonts w:ascii="Angsana New" w:hAnsi="Angsana New"/>
          <w:sz w:val="32"/>
          <w:szCs w:val="32"/>
        </w:rPr>
        <w:t xml:space="preserve">26 </w:t>
      </w:r>
      <w:r w:rsidRPr="00F15A82">
        <w:rPr>
          <w:rFonts w:ascii="Angsana New" w:hAnsi="Angsana New"/>
          <w:sz w:val="32"/>
          <w:szCs w:val="32"/>
          <w:cs/>
        </w:rPr>
        <w:t xml:space="preserve">เมษายน </w:t>
      </w:r>
      <w:r w:rsidRPr="0006474C">
        <w:rPr>
          <w:rFonts w:ascii="Angsana New" w:hAnsi="Angsana New"/>
          <w:sz w:val="32"/>
          <w:szCs w:val="32"/>
        </w:rPr>
        <w:t xml:space="preserve">2561 </w:t>
      </w:r>
      <w:r w:rsidRPr="00F15A82">
        <w:rPr>
          <w:rFonts w:ascii="Angsana New" w:hAnsi="Angsana New"/>
          <w:sz w:val="32"/>
          <w:szCs w:val="32"/>
          <w:cs/>
        </w:rPr>
        <w:t>ผู้ถือหุ้นมีมติ</w:t>
      </w:r>
      <w:r w:rsidRPr="00F15A82">
        <w:rPr>
          <w:rFonts w:ascii="Angsana New" w:hAnsi="Angsana New" w:hint="cs"/>
          <w:sz w:val="32"/>
          <w:szCs w:val="32"/>
          <w:cs/>
        </w:rPr>
        <w:t>อนุมัติ</w:t>
      </w:r>
      <w:r w:rsidRPr="00F15A82">
        <w:rPr>
          <w:rFonts w:ascii="Angsana New" w:hAnsi="Angsana New"/>
          <w:sz w:val="32"/>
          <w:szCs w:val="32"/>
          <w:cs/>
        </w:rPr>
        <w:t xml:space="preserve">จัดสรรกำไรสุทธิสำหรับปี </w:t>
      </w:r>
      <w:r w:rsidRPr="0006474C">
        <w:rPr>
          <w:rFonts w:ascii="Angsana New" w:hAnsi="Angsana New"/>
          <w:sz w:val="32"/>
          <w:szCs w:val="32"/>
        </w:rPr>
        <w:t xml:space="preserve">2560 </w:t>
      </w:r>
      <w:r w:rsidRPr="00F15A82">
        <w:rPr>
          <w:rFonts w:ascii="Angsana New" w:hAnsi="Angsana New"/>
          <w:sz w:val="32"/>
          <w:szCs w:val="32"/>
          <w:cs/>
        </w:rPr>
        <w:t>เป็นทุนสำรองตามกฎหมายจำนวน</w:t>
      </w:r>
      <w:r w:rsidR="00F17375"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06474C">
        <w:rPr>
          <w:rFonts w:ascii="Angsana New" w:hAnsi="Angsana New"/>
          <w:sz w:val="32"/>
          <w:szCs w:val="32"/>
        </w:rPr>
        <w:t>2</w:t>
      </w:r>
      <w:r w:rsidRPr="0006474C">
        <w:rPr>
          <w:rFonts w:ascii="Angsana New" w:hAnsi="Angsana New"/>
          <w:sz w:val="32"/>
          <w:szCs w:val="32"/>
          <w:cs/>
        </w:rPr>
        <w:t>.</w:t>
      </w:r>
      <w:r w:rsidRPr="0006474C">
        <w:rPr>
          <w:rFonts w:ascii="Angsana New" w:hAnsi="Angsana New"/>
          <w:sz w:val="32"/>
          <w:szCs w:val="32"/>
        </w:rPr>
        <w:t>30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5A82">
        <w:rPr>
          <w:rFonts w:ascii="Angsana New" w:hAnsi="Angsana New" w:hint="cs"/>
          <w:sz w:val="32"/>
          <w:szCs w:val="32"/>
          <w:cs/>
        </w:rPr>
        <w:t xml:space="preserve">และอนุมัติให้จ่ายเงินปันผลให้แก่ผู้ถือหุ้นสามัญจำนวน </w:t>
      </w:r>
      <w:r w:rsidRPr="0006474C">
        <w:rPr>
          <w:rFonts w:ascii="Angsana New" w:hAnsi="Angsana New"/>
          <w:sz w:val="32"/>
          <w:szCs w:val="32"/>
        </w:rPr>
        <w:t xml:space="preserve">422,000,100 </w:t>
      </w:r>
      <w:r w:rsidRPr="00F15A82">
        <w:rPr>
          <w:rFonts w:ascii="Angsana New" w:hAnsi="Angsana New" w:hint="cs"/>
          <w:sz w:val="32"/>
          <w:szCs w:val="32"/>
          <w:cs/>
        </w:rPr>
        <w:t>หุ้น ในอัตราหุ้นละ</w:t>
      </w:r>
      <w:r w:rsidRPr="0006474C">
        <w:rPr>
          <w:rFonts w:ascii="Angsana New" w:hAnsi="Angsana New"/>
          <w:sz w:val="32"/>
          <w:szCs w:val="32"/>
        </w:rPr>
        <w:t xml:space="preserve"> 0</w:t>
      </w:r>
      <w:r w:rsidRPr="0006474C">
        <w:rPr>
          <w:rFonts w:ascii="Angsana New" w:hAnsi="Angsana New"/>
          <w:sz w:val="32"/>
          <w:szCs w:val="32"/>
          <w:cs/>
        </w:rPr>
        <w:t>.</w:t>
      </w:r>
      <w:r w:rsidRPr="0006474C">
        <w:rPr>
          <w:rFonts w:ascii="Angsana New" w:hAnsi="Angsana New"/>
          <w:sz w:val="32"/>
          <w:szCs w:val="32"/>
        </w:rPr>
        <w:t xml:space="preserve">035 </w:t>
      </w:r>
      <w:r w:rsidRPr="00F15A82">
        <w:rPr>
          <w:rFonts w:ascii="Angsana New" w:hAnsi="Angsana New" w:hint="cs"/>
          <w:sz w:val="32"/>
          <w:szCs w:val="32"/>
          <w:cs/>
        </w:rPr>
        <w:t>บาท รวมเป็นจำนวนเงินปันผลจ่าย</w:t>
      </w:r>
      <w:r w:rsidR="00564736">
        <w:rPr>
          <w:rFonts w:ascii="Angsana New" w:hAnsi="Angsana New" w:hint="cs"/>
          <w:sz w:val="32"/>
          <w:szCs w:val="32"/>
          <w:cs/>
        </w:rPr>
        <w:t xml:space="preserve"> จำนวนเงิน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06474C">
        <w:rPr>
          <w:rFonts w:ascii="Angsana New" w:hAnsi="Angsana New"/>
          <w:sz w:val="32"/>
          <w:szCs w:val="32"/>
        </w:rPr>
        <w:t>14</w:t>
      </w:r>
      <w:r w:rsidRPr="0006474C">
        <w:rPr>
          <w:rFonts w:ascii="Angsana New" w:hAnsi="Angsana New"/>
          <w:sz w:val="32"/>
          <w:szCs w:val="32"/>
          <w:cs/>
        </w:rPr>
        <w:t>.</w:t>
      </w:r>
      <w:r w:rsidRPr="0006474C">
        <w:rPr>
          <w:rFonts w:ascii="Angsana New" w:hAnsi="Angsana New"/>
          <w:sz w:val="32"/>
          <w:szCs w:val="32"/>
        </w:rPr>
        <w:t xml:space="preserve">77 </w:t>
      </w:r>
      <w:r w:rsidRPr="00F15A82">
        <w:rPr>
          <w:rFonts w:ascii="Angsana New" w:hAnsi="Angsana New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</w:t>
      </w:r>
      <w:r w:rsidR="00564736">
        <w:rPr>
          <w:rFonts w:ascii="Angsana New" w:hAnsi="Angsana New"/>
          <w:sz w:val="32"/>
          <w:szCs w:val="32"/>
          <w:cs/>
        </w:rPr>
        <w:br/>
      </w:r>
      <w:r w:rsidRPr="00F15A82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 ณ วันที่ </w:t>
      </w:r>
      <w:r w:rsidRPr="0006474C">
        <w:rPr>
          <w:rFonts w:ascii="Angsana New" w:hAnsi="Angsana New"/>
          <w:sz w:val="32"/>
          <w:szCs w:val="32"/>
        </w:rPr>
        <w:t xml:space="preserve">7 </w:t>
      </w:r>
      <w:r w:rsidRPr="00F15A8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6474C">
        <w:rPr>
          <w:rFonts w:ascii="Angsana New" w:hAnsi="Angsana New"/>
          <w:sz w:val="32"/>
          <w:szCs w:val="32"/>
        </w:rPr>
        <w:t xml:space="preserve">2561 </w:t>
      </w:r>
      <w:r w:rsidRPr="0006474C">
        <w:rPr>
          <w:rFonts w:ascii="Angsana New" w:hAnsi="Angsana New"/>
          <w:sz w:val="32"/>
          <w:szCs w:val="32"/>
          <w:cs/>
        </w:rPr>
        <w:t>(</w:t>
      </w:r>
      <w:r w:rsidRPr="0006474C">
        <w:rPr>
          <w:rFonts w:ascii="Angsana New" w:hAnsi="Angsana New"/>
          <w:sz w:val="32"/>
          <w:szCs w:val="32"/>
        </w:rPr>
        <w:t>Record Date</w:t>
      </w:r>
      <w:r w:rsidRPr="0006474C">
        <w:rPr>
          <w:rFonts w:ascii="Angsana New" w:hAnsi="Angsana New"/>
          <w:sz w:val="32"/>
          <w:szCs w:val="32"/>
          <w:cs/>
        </w:rPr>
        <w:t xml:space="preserve">) </w:t>
      </w:r>
      <w:r w:rsidRPr="00F15A82">
        <w:rPr>
          <w:rFonts w:ascii="Angsana New" w:hAnsi="Angsana New" w:hint="cs"/>
          <w:sz w:val="32"/>
          <w:szCs w:val="32"/>
          <w:cs/>
        </w:rPr>
        <w:t xml:space="preserve">และได้จ่ายเงินปันผลแล้วในวันที่ </w:t>
      </w:r>
      <w:r w:rsidR="00564736">
        <w:rPr>
          <w:rFonts w:ascii="Angsana New" w:hAnsi="Angsana New"/>
          <w:sz w:val="32"/>
          <w:szCs w:val="32"/>
          <w:cs/>
        </w:rPr>
        <w:br/>
      </w:r>
      <w:r w:rsidRPr="0006474C">
        <w:rPr>
          <w:rFonts w:ascii="Angsana New" w:hAnsi="Angsana New"/>
          <w:sz w:val="32"/>
          <w:szCs w:val="32"/>
        </w:rPr>
        <w:t>25</w:t>
      </w:r>
      <w:r w:rsidRPr="00F15A8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06474C">
        <w:rPr>
          <w:rFonts w:ascii="Angsana New" w:hAnsi="Angsana New"/>
          <w:sz w:val="32"/>
          <w:szCs w:val="32"/>
        </w:rPr>
        <w:t>2561</w:t>
      </w:r>
    </w:p>
    <w:p w:rsidR="00564736" w:rsidRDefault="0056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D6879" w:rsidRDefault="00564736" w:rsidP="00564736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4" w:right="29"/>
        <w:jc w:val="thaiDistribute"/>
        <w:rPr>
          <w:rFonts w:ascii="Angsana New" w:hAnsi="Angsana New"/>
          <w:sz w:val="32"/>
          <w:szCs w:val="32"/>
        </w:rPr>
      </w:pPr>
      <w:r w:rsidRPr="00564736"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 xml:space="preserve">สำหรับปี </w:t>
      </w:r>
      <w:r w:rsidRPr="00564736">
        <w:rPr>
          <w:rFonts w:asciiTheme="majorBidi" w:hAnsiTheme="majorBidi" w:cstheme="majorBidi"/>
          <w:color w:val="000000"/>
          <w:sz w:val="32"/>
          <w:szCs w:val="32"/>
          <w:u w:val="single"/>
        </w:rPr>
        <w:t>256</w:t>
      </w:r>
      <w:r w:rsidR="00EE52FC"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>0</w:t>
      </w:r>
    </w:p>
    <w:p w:rsidR="009859EF" w:rsidRPr="00C34CF2" w:rsidRDefault="009859EF" w:rsidP="009859E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C34CF2">
        <w:rPr>
          <w:rFonts w:ascii="Angsana New" w:hAnsi="Angsana New"/>
          <w:sz w:val="32"/>
          <w:szCs w:val="32"/>
          <w:cs/>
        </w:rPr>
        <w:t xml:space="preserve">ในการประชุมสามัญผู้ถือหุ้นประจำปี </w:t>
      </w:r>
      <w:r w:rsidRPr="00C34CF2">
        <w:rPr>
          <w:rFonts w:ascii="Angsana New" w:hAnsi="Angsana New"/>
          <w:sz w:val="32"/>
          <w:szCs w:val="32"/>
        </w:rPr>
        <w:t xml:space="preserve">2560 </w:t>
      </w:r>
      <w:r w:rsidRPr="00C34C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34CF2">
        <w:rPr>
          <w:rFonts w:ascii="Angsana New" w:hAnsi="Angsana New"/>
          <w:sz w:val="32"/>
          <w:szCs w:val="32"/>
        </w:rPr>
        <w:t xml:space="preserve">27 </w:t>
      </w:r>
      <w:r w:rsidRPr="00C34CF2">
        <w:rPr>
          <w:rFonts w:ascii="Angsana New" w:hAnsi="Angsana New"/>
          <w:sz w:val="32"/>
          <w:szCs w:val="32"/>
          <w:cs/>
        </w:rPr>
        <w:t xml:space="preserve">เมษายน </w:t>
      </w:r>
      <w:r w:rsidRPr="00C34CF2">
        <w:rPr>
          <w:rFonts w:ascii="Angsana New" w:hAnsi="Angsana New"/>
          <w:sz w:val="32"/>
          <w:szCs w:val="32"/>
        </w:rPr>
        <w:t xml:space="preserve">2560 </w:t>
      </w:r>
      <w:r w:rsidRPr="00C34CF2">
        <w:rPr>
          <w:rFonts w:ascii="Angsana New" w:hAnsi="Angsana New"/>
          <w:sz w:val="32"/>
          <w:szCs w:val="32"/>
          <w:cs/>
        </w:rPr>
        <w:t>ผู้ถือหุ้นมีมติ</w:t>
      </w:r>
      <w:r w:rsidRPr="00C34CF2">
        <w:rPr>
          <w:rFonts w:ascii="Angsana New" w:hAnsi="Angsana New" w:hint="cs"/>
          <w:sz w:val="32"/>
          <w:szCs w:val="32"/>
          <w:cs/>
        </w:rPr>
        <w:t>อนุมัติ</w:t>
      </w:r>
      <w:r w:rsidRPr="00C34CF2">
        <w:rPr>
          <w:rFonts w:ascii="Angsana New" w:hAnsi="Angsana New"/>
          <w:sz w:val="32"/>
          <w:szCs w:val="32"/>
          <w:cs/>
        </w:rPr>
        <w:t>จัดสรร</w:t>
      </w:r>
      <w:r w:rsidRPr="00C34CF2">
        <w:rPr>
          <w:rFonts w:ascii="Angsana New" w:hAnsi="Angsana New" w:hint="cs"/>
          <w:sz w:val="32"/>
          <w:szCs w:val="32"/>
          <w:cs/>
        </w:rPr>
        <w:t xml:space="preserve">ให้จ่ายเงินปันผลให้แก่ผู้ถือหุ้นสามัญจำนวน </w:t>
      </w:r>
      <w:r w:rsidR="00C34CF2" w:rsidRPr="00C34CF2">
        <w:rPr>
          <w:rFonts w:ascii="Angsana New" w:hAnsi="Angsana New"/>
          <w:sz w:val="32"/>
          <w:szCs w:val="32"/>
        </w:rPr>
        <w:t>399,509,533</w:t>
      </w:r>
      <w:r w:rsidRPr="00C34CF2">
        <w:rPr>
          <w:rFonts w:ascii="Angsana New" w:hAnsi="Angsana New"/>
          <w:sz w:val="32"/>
          <w:szCs w:val="32"/>
        </w:rPr>
        <w:t xml:space="preserve"> </w:t>
      </w:r>
      <w:r w:rsidRPr="00C34CF2">
        <w:rPr>
          <w:rFonts w:ascii="Angsana New" w:hAnsi="Angsana New" w:hint="cs"/>
          <w:sz w:val="32"/>
          <w:szCs w:val="32"/>
          <w:cs/>
        </w:rPr>
        <w:t>หุ้น ในอัตราหุ้นละ</w:t>
      </w:r>
      <w:r w:rsidRPr="00C34CF2">
        <w:rPr>
          <w:rFonts w:ascii="Angsana New" w:hAnsi="Angsana New"/>
          <w:sz w:val="32"/>
          <w:szCs w:val="32"/>
        </w:rPr>
        <w:t xml:space="preserve"> 0</w:t>
      </w:r>
      <w:r w:rsidRPr="00C34CF2">
        <w:rPr>
          <w:rFonts w:ascii="Angsana New" w:hAnsi="Angsana New"/>
          <w:sz w:val="32"/>
          <w:szCs w:val="32"/>
          <w:cs/>
        </w:rPr>
        <w:t>.</w:t>
      </w:r>
      <w:r w:rsidRPr="00C34CF2">
        <w:rPr>
          <w:rFonts w:ascii="Angsana New" w:hAnsi="Angsana New"/>
          <w:sz w:val="32"/>
          <w:szCs w:val="32"/>
        </w:rPr>
        <w:t xml:space="preserve">035 </w:t>
      </w:r>
      <w:r w:rsidRPr="00C34CF2">
        <w:rPr>
          <w:rFonts w:ascii="Angsana New" w:hAnsi="Angsana New" w:hint="cs"/>
          <w:sz w:val="32"/>
          <w:szCs w:val="32"/>
          <w:cs/>
        </w:rPr>
        <w:t>บาท รวมเป็นจำนวนเงินปันผลจ่าย</w:t>
      </w:r>
      <w:r w:rsidR="00C34CF2" w:rsidRPr="00C34CF2">
        <w:rPr>
          <w:rFonts w:ascii="Angsana New" w:hAnsi="Angsana New" w:hint="cs"/>
          <w:sz w:val="32"/>
          <w:szCs w:val="32"/>
          <w:cs/>
        </w:rPr>
        <w:t>จำนวนเงิน</w:t>
      </w:r>
      <w:r w:rsidRPr="00C34CF2">
        <w:rPr>
          <w:rFonts w:ascii="Angsana New" w:hAnsi="Angsana New" w:hint="cs"/>
          <w:sz w:val="32"/>
          <w:szCs w:val="32"/>
          <w:cs/>
        </w:rPr>
        <w:t xml:space="preserve"> </w:t>
      </w:r>
      <w:r w:rsidRPr="00C34CF2">
        <w:rPr>
          <w:rFonts w:ascii="Angsana New" w:hAnsi="Angsana New"/>
          <w:sz w:val="32"/>
          <w:szCs w:val="32"/>
        </w:rPr>
        <w:t xml:space="preserve">13.98 </w:t>
      </w:r>
      <w:r w:rsidRPr="00C34CF2">
        <w:rPr>
          <w:rFonts w:ascii="Angsana New" w:hAnsi="Angsana New" w:hint="cs"/>
          <w:sz w:val="32"/>
          <w:szCs w:val="32"/>
          <w:cs/>
        </w:rPr>
        <w:t xml:space="preserve">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ณ วันที่ </w:t>
      </w:r>
      <w:r w:rsidRPr="00C34CF2">
        <w:rPr>
          <w:rFonts w:ascii="Angsana New" w:hAnsi="Angsana New"/>
          <w:sz w:val="32"/>
          <w:szCs w:val="32"/>
        </w:rPr>
        <w:t xml:space="preserve">9 </w:t>
      </w:r>
      <w:r w:rsidRPr="00C34CF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34CF2">
        <w:rPr>
          <w:rFonts w:ascii="Angsana New" w:hAnsi="Angsana New"/>
          <w:sz w:val="32"/>
          <w:szCs w:val="32"/>
        </w:rPr>
        <w:t xml:space="preserve">2560 </w:t>
      </w:r>
      <w:r w:rsidRPr="00C34CF2">
        <w:rPr>
          <w:rFonts w:ascii="Angsana New" w:hAnsi="Angsana New"/>
          <w:sz w:val="32"/>
          <w:szCs w:val="32"/>
          <w:cs/>
        </w:rPr>
        <w:t>(</w:t>
      </w:r>
      <w:r w:rsidRPr="00C34CF2">
        <w:rPr>
          <w:rFonts w:ascii="Angsana New" w:hAnsi="Angsana New"/>
          <w:sz w:val="32"/>
          <w:szCs w:val="32"/>
        </w:rPr>
        <w:t>Record Date</w:t>
      </w:r>
      <w:r w:rsidRPr="00C34CF2">
        <w:rPr>
          <w:rFonts w:ascii="Angsana New" w:hAnsi="Angsana New"/>
          <w:sz w:val="32"/>
          <w:szCs w:val="32"/>
          <w:cs/>
        </w:rPr>
        <w:t xml:space="preserve">) </w:t>
      </w:r>
      <w:r w:rsidRPr="00C34CF2">
        <w:rPr>
          <w:rFonts w:ascii="Angsana New" w:hAnsi="Angsana New" w:hint="cs"/>
          <w:sz w:val="32"/>
          <w:szCs w:val="32"/>
          <w:cs/>
        </w:rPr>
        <w:t xml:space="preserve">และได้จ่ายเงินปันผลแล้วในวันที่ </w:t>
      </w:r>
      <w:r w:rsidR="00C34CF2">
        <w:rPr>
          <w:rFonts w:ascii="Angsana New" w:hAnsi="Angsana New"/>
          <w:sz w:val="32"/>
          <w:szCs w:val="32"/>
        </w:rPr>
        <w:br/>
      </w:r>
      <w:r w:rsidRPr="00C34CF2">
        <w:rPr>
          <w:rFonts w:ascii="Angsana New" w:hAnsi="Angsana New"/>
          <w:sz w:val="32"/>
          <w:szCs w:val="32"/>
        </w:rPr>
        <w:t>26</w:t>
      </w:r>
      <w:r w:rsidRPr="00C34CF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34CF2">
        <w:rPr>
          <w:rFonts w:ascii="Angsana New" w:hAnsi="Angsana New"/>
          <w:sz w:val="32"/>
          <w:szCs w:val="32"/>
        </w:rPr>
        <w:t>2560</w:t>
      </w:r>
    </w:p>
    <w:p w:rsidR="004B7566" w:rsidRDefault="004B7566" w:rsidP="00CC5484">
      <w:pPr>
        <w:tabs>
          <w:tab w:val="left" w:pos="540"/>
          <w:tab w:val="left" w:pos="851"/>
        </w:tabs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DA6605" w:rsidRPr="00DA6605" w:rsidRDefault="00CC5484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26</w:t>
      </w:r>
      <w:r w:rsidR="00DA6605" w:rsidRPr="00DA6605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DA6605" w:rsidRPr="00DA660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A6605" w:rsidRPr="00F15A8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:rsidR="00DA6605" w:rsidRDefault="00DA6605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 w:hint="cs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โดยพนักงานจ่ายเงินสะสมและบริษัทจ่ายเงินสมทบในอัตราเท่ากันร้อยละ </w:t>
      </w:r>
      <w:r>
        <w:rPr>
          <w:rFonts w:ascii="Angsana New" w:hAnsi="Angsana New"/>
          <w:sz w:val="32"/>
          <w:szCs w:val="32"/>
        </w:rPr>
        <w:t>3</w:t>
      </w:r>
      <w:r w:rsidRPr="00F15A82">
        <w:rPr>
          <w:rFonts w:ascii="Angsana New" w:hAnsi="Angsana New" w:hint="cs"/>
          <w:sz w:val="32"/>
          <w:szCs w:val="32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>
        <w:rPr>
          <w:rFonts w:ascii="Angsana New" w:hAnsi="Angsana New"/>
          <w:sz w:val="32"/>
          <w:szCs w:val="32"/>
        </w:rPr>
        <w:t>2530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="00607F4E">
        <w:rPr>
          <w:rFonts w:ascii="Angsana New" w:hAnsi="Angsana New"/>
          <w:sz w:val="32"/>
          <w:szCs w:val="32"/>
          <w:cs/>
        </w:rPr>
        <w:br/>
      </w:r>
      <w:r w:rsidRPr="00F15A82">
        <w:rPr>
          <w:rFonts w:ascii="Angsana New" w:hAnsi="Angsana New" w:hint="cs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DA6605">
        <w:rPr>
          <w:rFonts w:ascii="Angsana New" w:hAnsi="Angsana New"/>
          <w:sz w:val="32"/>
          <w:szCs w:val="32"/>
          <w:cs/>
        </w:rPr>
        <w:t xml:space="preserve"> </w:t>
      </w:r>
    </w:p>
    <w:p w:rsidR="004822B1" w:rsidRPr="0006474C" w:rsidRDefault="00DA6605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F15A8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474C">
        <w:rPr>
          <w:rFonts w:ascii="Angsana New" w:hAnsi="Angsana New"/>
          <w:sz w:val="32"/>
          <w:szCs w:val="32"/>
        </w:rPr>
        <w:t>2561</w:t>
      </w:r>
      <w:r w:rsidR="00607F4E">
        <w:rPr>
          <w:rFonts w:ascii="Angsana New" w:hAnsi="Angsana New"/>
          <w:sz w:val="32"/>
          <w:szCs w:val="32"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และ</w:t>
      </w:r>
      <w:r w:rsidRPr="0006474C">
        <w:rPr>
          <w:rFonts w:ascii="Angsana New" w:hAnsi="Angsana New"/>
          <w:sz w:val="32"/>
          <w:szCs w:val="32"/>
        </w:rPr>
        <w:t xml:space="preserve"> 2560</w:t>
      </w:r>
      <w:r w:rsidRPr="00F15A82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Pr="0006474C">
        <w:rPr>
          <w:rFonts w:ascii="Angsana New" w:hAnsi="Angsana New"/>
          <w:sz w:val="32"/>
          <w:szCs w:val="32"/>
          <w:cs/>
        </w:rPr>
        <w:t xml:space="preserve"> </w:t>
      </w:r>
      <w:r w:rsidR="00327E0C">
        <w:rPr>
          <w:rFonts w:ascii="Angsana New" w:hAnsi="Angsana New"/>
          <w:sz w:val="32"/>
          <w:szCs w:val="32"/>
        </w:rPr>
        <w:t>0</w:t>
      </w:r>
      <w:r w:rsidR="00327E0C">
        <w:rPr>
          <w:rFonts w:ascii="Angsana New" w:hAnsi="Angsana New"/>
          <w:sz w:val="32"/>
          <w:szCs w:val="32"/>
          <w:cs/>
        </w:rPr>
        <w:t>.</w:t>
      </w:r>
      <w:r w:rsidR="00327E0C">
        <w:rPr>
          <w:rFonts w:ascii="Angsana New" w:hAnsi="Angsana New"/>
          <w:sz w:val="32"/>
          <w:szCs w:val="32"/>
        </w:rPr>
        <w:t>85</w:t>
      </w:r>
      <w:r w:rsidRPr="0006474C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6474C">
        <w:rPr>
          <w:rFonts w:ascii="Angsana New" w:hAnsi="Angsana New"/>
          <w:sz w:val="32"/>
          <w:szCs w:val="32"/>
        </w:rPr>
        <w:t>0</w:t>
      </w:r>
      <w:r w:rsidRPr="0006474C">
        <w:rPr>
          <w:rFonts w:ascii="Angsana New" w:hAnsi="Angsana New"/>
          <w:sz w:val="32"/>
          <w:szCs w:val="32"/>
          <w:cs/>
        </w:rPr>
        <w:t>.</w:t>
      </w:r>
      <w:r w:rsidRPr="0006474C">
        <w:rPr>
          <w:rFonts w:ascii="Angsana New" w:hAnsi="Angsana New"/>
          <w:sz w:val="32"/>
          <w:szCs w:val="32"/>
        </w:rPr>
        <w:t>84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</w:p>
    <w:p w:rsidR="004257B4" w:rsidRDefault="004257B4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D3105" w:rsidRPr="00F15A82" w:rsidRDefault="00CC5484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27</w:t>
      </w:r>
      <w:r w:rsidR="009D3105" w:rsidRPr="004257B4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9D3105" w:rsidRPr="004257B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3105"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9D3105" w:rsidRPr="00F15A82" w:rsidRDefault="004257B4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4257B4">
        <w:rPr>
          <w:rFonts w:asciiTheme="majorBidi" w:hAnsiTheme="majorBidi" w:cstheme="majorBidi"/>
          <w:sz w:val="32"/>
          <w:szCs w:val="32"/>
        </w:rPr>
        <w:tab/>
      </w:r>
      <w:r w:rsidR="00CC5484">
        <w:rPr>
          <w:rFonts w:asciiTheme="majorBidi" w:hAnsiTheme="majorBidi" w:cstheme="majorBidi"/>
          <w:sz w:val="32"/>
          <w:szCs w:val="32"/>
        </w:rPr>
        <w:t>27</w:t>
      </w:r>
      <w:r w:rsidRPr="004257B4">
        <w:rPr>
          <w:rFonts w:asciiTheme="majorBidi" w:hAnsiTheme="majorBidi"/>
          <w:sz w:val="32"/>
          <w:szCs w:val="32"/>
          <w:cs/>
        </w:rPr>
        <w:t>.</w:t>
      </w:r>
      <w:r w:rsidRPr="004257B4">
        <w:rPr>
          <w:rFonts w:asciiTheme="majorBidi" w:hAnsiTheme="majorBidi" w:cstheme="majorBidi"/>
          <w:sz w:val="32"/>
          <w:szCs w:val="32"/>
        </w:rPr>
        <w:t xml:space="preserve">1   </w:t>
      </w:r>
      <w:r w:rsidR="002F4E12" w:rsidRPr="00F15A82">
        <w:rPr>
          <w:rFonts w:asciiTheme="majorBidi" w:hAnsiTheme="majorBidi" w:cstheme="majorBidi"/>
          <w:sz w:val="32"/>
          <w:szCs w:val="32"/>
        </w:rPr>
        <w:tab/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นโยบายการจัดการความเสี่ยงทางด้านการเงินและเครื่องมือทางการเงิน</w:t>
      </w:r>
    </w:p>
    <w:p w:rsidR="00F15A82" w:rsidRDefault="009D3105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859E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จากการไม่ปฏิบัติตามข้อกำหนดตามสัญญาของคู่สัญญาและจากสภาพคล่องทางการเงิน บริษัท</w:t>
      </w:r>
      <w:r w:rsidR="00CC548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>ไม่มีนโยบายในการใช้หรือออกเครื่องมือทางการเงินที่เป็นตราสารอนุพันธ์เพื่อการค้า</w:t>
      </w:r>
      <w:r w:rsidRPr="004257B4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C548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</w:p>
    <w:p w:rsidR="00CC5484" w:rsidRDefault="00CC5484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4257B4" w:rsidRPr="004257B4" w:rsidRDefault="00CC5484" w:rsidP="00514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4257B4" w:rsidRPr="004257B4">
        <w:rPr>
          <w:rFonts w:asciiTheme="majorBidi" w:hAnsiTheme="majorBidi"/>
          <w:sz w:val="32"/>
          <w:szCs w:val="32"/>
          <w:cs/>
        </w:rPr>
        <w:t>.</w:t>
      </w:r>
      <w:r w:rsidR="004257B4" w:rsidRPr="004257B4">
        <w:rPr>
          <w:rFonts w:asciiTheme="majorBidi" w:hAnsiTheme="majorBidi" w:cstheme="majorBidi"/>
          <w:sz w:val="32"/>
          <w:szCs w:val="32"/>
        </w:rPr>
        <w:t xml:space="preserve">2 </w:t>
      </w:r>
      <w:r w:rsidR="003A5A3E">
        <w:rPr>
          <w:rFonts w:asciiTheme="majorBidi" w:hAnsiTheme="majorBidi" w:cstheme="majorBidi"/>
          <w:sz w:val="32"/>
          <w:szCs w:val="32"/>
          <w:cs/>
        </w:rPr>
        <w:tab/>
      </w:r>
      <w:r w:rsidR="004257B4" w:rsidRPr="00F15A82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:rsidR="00CC5484" w:rsidRDefault="009D3105" w:rsidP="00514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859E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>มีเงินสด ลูกหนี้การค้า เจ้าหนี้การค้า เจ้าหนี้อื่น และหนี้สินภายใต้สัญญาทรัสต์รีซีทที่เป็นเงินตราต่างประเทศ  ซึ่งก่อให้เกิดความเสี่ยงจากการเปลี่ยนแปลงของอัตราแลกเปลี่ยนเงินตราต่างประเทศ ในการบริหารความเสี่ยงจากอัตราแลกเปลี่ยน บริษัท</w:t>
      </w:r>
      <w:r w:rsidR="00CC548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>ได้ทำสัญญาซื้อขายเงินตราต่างประเทศล่วงหน้าส่วนหนึ่ง อย่างไรก็ดี บริษัท</w:t>
      </w:r>
      <w:r w:rsidR="00CC548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>ยังคงมีความเสี่ยงจากอัตราแลกเปลี่ยนสำหรับสินทรัพย์และหนี้สินทางการเงินที่ไม่ได้ทำสัญญาซื้อขายเงินตราต่างประเทศล่วงหน้าครอบคลุมไว้</w:t>
      </w:r>
    </w:p>
    <w:p w:rsidR="009D3105" w:rsidRPr="004257B4" w:rsidRDefault="009D3105" w:rsidP="003E3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15A82">
        <w:rPr>
          <w:rFonts w:asciiTheme="majorBidi" w:hAnsiTheme="majorBidi" w:cstheme="majorBidi"/>
          <w:sz w:val="32"/>
          <w:szCs w:val="32"/>
        </w:rPr>
        <w:t>31</w:t>
      </w:r>
      <w:r w:rsidRPr="005B579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15A82">
        <w:rPr>
          <w:rFonts w:asciiTheme="majorBidi" w:hAnsiTheme="majorBidi" w:cstheme="majorBidi"/>
          <w:sz w:val="32"/>
          <w:szCs w:val="32"/>
        </w:rPr>
        <w:t>2561</w:t>
      </w:r>
      <w:r w:rsidRPr="005B579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9859E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B579A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</w:t>
      </w:r>
      <w:r w:rsidRPr="004257B4">
        <w:rPr>
          <w:rFonts w:asciiTheme="majorBidi" w:hAnsiTheme="majorBidi" w:cstheme="majorBidi"/>
          <w:sz w:val="32"/>
          <w:szCs w:val="32"/>
          <w:cs/>
        </w:rPr>
        <w:t>างการเงินซึ่งเป็นเงินตราต่างประเทศที่สำคัญ</w:t>
      </w:r>
      <w:r w:rsidR="00CC54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257B4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F15A82" w:rsidRPr="005B579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801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559"/>
        <w:gridCol w:w="142"/>
        <w:gridCol w:w="1134"/>
        <w:gridCol w:w="138"/>
        <w:gridCol w:w="9"/>
        <w:gridCol w:w="1554"/>
        <w:gridCol w:w="142"/>
        <w:gridCol w:w="1195"/>
      </w:tblGrid>
      <w:tr w:rsidR="009D3105" w:rsidRPr="00CC5484" w:rsidTr="00CC5484">
        <w:trPr>
          <w:cantSplit/>
        </w:trPr>
        <w:tc>
          <w:tcPr>
            <w:tcW w:w="1928" w:type="dxa"/>
          </w:tcPr>
          <w:p w:rsidR="009D3105" w:rsidRPr="00CC5484" w:rsidRDefault="009D3105" w:rsidP="003E3D7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871" w:type="dxa"/>
            <w:gridSpan w:val="8"/>
            <w:tcBorders>
              <w:bottom w:val="single" w:sz="6" w:space="0" w:color="auto"/>
            </w:tcBorders>
          </w:tcPr>
          <w:p w:rsidR="009D3105" w:rsidRPr="00CC5484" w:rsidRDefault="009D3105" w:rsidP="003E3D76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สกุลเงิน</w:t>
            </w:r>
            <w:r w:rsidR="000D2289" w:rsidRPr="00CC548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(หลักพัน)</w:t>
            </w:r>
          </w:p>
        </w:tc>
      </w:tr>
      <w:tr w:rsidR="009D3105" w:rsidRPr="00CC5484" w:rsidTr="00CC5484">
        <w:trPr>
          <w:cantSplit/>
        </w:trPr>
        <w:tc>
          <w:tcPr>
            <w:tcW w:w="1928" w:type="dxa"/>
          </w:tcPr>
          <w:p w:rsidR="009D3105" w:rsidRPr="00CC5484" w:rsidRDefault="009D3105" w:rsidP="003E3D7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3105" w:rsidRPr="00CC5484" w:rsidRDefault="009D3105" w:rsidP="003E3D7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7" w:type="dxa"/>
            <w:gridSpan w:val="2"/>
            <w:tcBorders>
              <w:top w:val="single" w:sz="6" w:space="0" w:color="auto"/>
            </w:tcBorders>
          </w:tcPr>
          <w:p w:rsidR="009D3105" w:rsidRPr="00CC5484" w:rsidRDefault="009D3105" w:rsidP="003E3D7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3105" w:rsidRPr="00CC5484" w:rsidRDefault="009D3105" w:rsidP="003E3D76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257B4" w:rsidRPr="00CC5484" w:rsidTr="00CC5484">
        <w:trPr>
          <w:cantSplit/>
        </w:trPr>
        <w:tc>
          <w:tcPr>
            <w:tcW w:w="1928" w:type="dxa"/>
          </w:tcPr>
          <w:p w:rsidR="004257B4" w:rsidRPr="00CC5484" w:rsidRDefault="004257B4" w:rsidP="003E3D7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257B4" w:rsidRPr="00CC5484" w:rsidRDefault="00D754E5" w:rsidP="003E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</w:t>
            </w:r>
            <w:r w:rsidR="000D2289" w:rsidRPr="00CC5484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าร์</w:t>
            </w:r>
            <w:r w:rsidR="004257B4"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257B4" w:rsidRPr="00CC5484" w:rsidRDefault="004257B4" w:rsidP="003E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4257B4" w:rsidRPr="00CC5484" w:rsidRDefault="004257B4" w:rsidP="003E3D76">
            <w:pPr>
              <w:spacing w:line="30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38" w:type="dxa"/>
          </w:tcPr>
          <w:p w:rsidR="004257B4" w:rsidRPr="00CC5484" w:rsidRDefault="004257B4" w:rsidP="003E3D7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</w:tcPr>
          <w:p w:rsidR="004257B4" w:rsidRPr="00CC5484" w:rsidRDefault="000D2289" w:rsidP="003E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t>ดอลลาร์</w:t>
            </w:r>
            <w:r w:rsidR="004257B4"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42" w:type="dxa"/>
          </w:tcPr>
          <w:p w:rsidR="004257B4" w:rsidRPr="00CC5484" w:rsidRDefault="004257B4" w:rsidP="003E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95" w:type="dxa"/>
          </w:tcPr>
          <w:p w:rsidR="004257B4" w:rsidRPr="00CC5484" w:rsidRDefault="004257B4" w:rsidP="003E3D76">
            <w:pPr>
              <w:spacing w:line="30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</w:tr>
      <w:tr w:rsidR="00A55E6D" w:rsidRPr="00CC5484" w:rsidTr="00CC5484">
        <w:trPr>
          <w:cantSplit/>
          <w:trHeight w:val="179"/>
        </w:trPr>
        <w:tc>
          <w:tcPr>
            <w:tcW w:w="1928" w:type="dxa"/>
          </w:tcPr>
          <w:p w:rsidR="00A55E6D" w:rsidRPr="00CC5484" w:rsidRDefault="00A55E6D" w:rsidP="003E3D76">
            <w:pPr>
              <w:spacing w:line="30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A55E6D" w:rsidRPr="00CC5484" w:rsidRDefault="00110935" w:rsidP="003E3D7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C5484">
              <w:rPr>
                <w:rFonts w:asciiTheme="majorBidi" w:hAnsiTheme="majorBidi" w:cstheme="majorBidi"/>
                <w:bCs/>
                <w:sz w:val="26"/>
                <w:szCs w:val="26"/>
              </w:rPr>
              <w:t>467</w:t>
            </w:r>
          </w:p>
        </w:tc>
        <w:tc>
          <w:tcPr>
            <w:tcW w:w="142" w:type="dxa"/>
          </w:tcPr>
          <w:p w:rsidR="00A55E6D" w:rsidRPr="00CC5484" w:rsidRDefault="00A55E6D" w:rsidP="003E3D7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55E6D" w:rsidRPr="00CC5484" w:rsidRDefault="00A55E6D" w:rsidP="003E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8" w:type="dxa"/>
          </w:tcPr>
          <w:p w:rsidR="00A55E6D" w:rsidRPr="00CC5484" w:rsidRDefault="00A55E6D" w:rsidP="003E3D7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563" w:type="dxa"/>
            <w:gridSpan w:val="2"/>
            <w:tcBorders>
              <w:top w:val="single" w:sz="6" w:space="0" w:color="auto"/>
            </w:tcBorders>
          </w:tcPr>
          <w:p w:rsidR="00A55E6D" w:rsidRPr="00CC5484" w:rsidRDefault="00A55E6D" w:rsidP="003E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42" w:type="dxa"/>
          </w:tcPr>
          <w:p w:rsidR="00A55E6D" w:rsidRPr="00CC5484" w:rsidRDefault="00A55E6D" w:rsidP="003E3D7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</w:tcBorders>
          </w:tcPr>
          <w:p w:rsidR="00A55E6D" w:rsidRPr="00CC5484" w:rsidRDefault="00A55E6D" w:rsidP="003E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C5484">
              <w:rPr>
                <w:rFonts w:asciiTheme="majorBidi" w:hAnsiTheme="majorBidi"/>
                <w:sz w:val="26"/>
                <w:szCs w:val="26"/>
                <w:cs/>
              </w:rPr>
              <w:t xml:space="preserve">      -</w:t>
            </w:r>
          </w:p>
        </w:tc>
      </w:tr>
      <w:tr w:rsidR="00A55E6D" w:rsidRPr="00CC5484" w:rsidTr="00CC5484">
        <w:trPr>
          <w:cantSplit/>
          <w:trHeight w:val="66"/>
        </w:trPr>
        <w:tc>
          <w:tcPr>
            <w:tcW w:w="1928" w:type="dxa"/>
          </w:tcPr>
          <w:p w:rsidR="00A55E6D" w:rsidRPr="00CC5484" w:rsidRDefault="00A55E6D" w:rsidP="003E3D76">
            <w:pPr>
              <w:spacing w:line="30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</w:tcPr>
          <w:p w:rsidR="00A55E6D" w:rsidRPr="00CC5484" w:rsidRDefault="000D2289" w:rsidP="003E3D7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142" w:type="dxa"/>
          </w:tcPr>
          <w:p w:rsidR="00A55E6D" w:rsidRPr="00CC5484" w:rsidRDefault="00A55E6D" w:rsidP="003E3D7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A55E6D" w:rsidRPr="00CC5484" w:rsidRDefault="00110935" w:rsidP="003E3D76">
            <w:pPr>
              <w:spacing w:line="300" w:lineRule="exact"/>
              <w:ind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38" w:type="dxa"/>
          </w:tcPr>
          <w:p w:rsidR="00A55E6D" w:rsidRPr="00CC5484" w:rsidRDefault="00A55E6D" w:rsidP="003E3D7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563" w:type="dxa"/>
            <w:gridSpan w:val="2"/>
          </w:tcPr>
          <w:p w:rsidR="00A55E6D" w:rsidRPr="00CC5484" w:rsidRDefault="00A55E6D" w:rsidP="003E3D7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</w:rPr>
              <w:t>17,798</w:t>
            </w:r>
          </w:p>
        </w:tc>
        <w:tc>
          <w:tcPr>
            <w:tcW w:w="142" w:type="dxa"/>
          </w:tcPr>
          <w:p w:rsidR="00A55E6D" w:rsidRPr="00CC5484" w:rsidRDefault="00A55E6D" w:rsidP="003E3D7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:rsidR="00A55E6D" w:rsidRPr="00CC5484" w:rsidRDefault="00A55E6D" w:rsidP="003E3D7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</w:tbl>
    <w:p w:rsidR="009D3105" w:rsidRPr="00BC2A75" w:rsidRDefault="00CC5484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right="113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D87AC4" w:rsidRPr="00BC2A75">
        <w:rPr>
          <w:rFonts w:asciiTheme="majorBidi" w:hAnsiTheme="majorBidi"/>
          <w:sz w:val="32"/>
          <w:szCs w:val="32"/>
          <w:cs/>
        </w:rPr>
        <w:t>.</w:t>
      </w:r>
      <w:r w:rsidR="00D87AC4" w:rsidRPr="00BC2A75">
        <w:rPr>
          <w:rFonts w:asciiTheme="majorBidi" w:hAnsiTheme="majorBidi" w:cstheme="majorBidi"/>
          <w:sz w:val="32"/>
          <w:szCs w:val="32"/>
        </w:rPr>
        <w:t xml:space="preserve">3 </w:t>
      </w:r>
      <w:r w:rsidR="00586FD6">
        <w:rPr>
          <w:rFonts w:asciiTheme="majorBidi" w:hAnsiTheme="majorBidi" w:cstheme="majorBidi"/>
          <w:sz w:val="32"/>
          <w:szCs w:val="32"/>
        </w:rPr>
        <w:tab/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ความเสี่ยงจากการให้สินเชื่อ</w:t>
      </w:r>
    </w:p>
    <w:p w:rsidR="009D3105" w:rsidRPr="00BC2A75" w:rsidRDefault="009D3105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ความเสี่ยงจากการให้สินเชื่อคือ ความเสี่ยงที่เป็นผลเสียหายทางการเงินที่อาจเกิดขึ้นได้จากการที่ลูกค้าหรือคู่สัญญาไม่สามารถชำระหนี้แก่</w:t>
      </w:r>
      <w:r w:rsidR="009859EF" w:rsidRPr="009859EF">
        <w:rPr>
          <w:rFonts w:asciiTheme="majorBidi" w:hAnsiTheme="majorBidi"/>
          <w:sz w:val="32"/>
          <w:szCs w:val="32"/>
          <w:cs/>
        </w:rPr>
        <w:t>บริษัทและบริษัทย่อย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>ได้ตามเงื่อนไขที่ตกลงกันไว้เมื่อครบกำหนด</w:t>
      </w:r>
    </w:p>
    <w:p w:rsidR="009D3105" w:rsidRPr="00900A34" w:rsidRDefault="009D3105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00A34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ได้กำหนดนโยบายการให้สินเชื่อและกำกับดูแลความเสี่ยงจากการให้สินเชื่อดังกล่าวอย่างสม่ำเสมอ</w:t>
      </w:r>
      <w:r w:rsidRPr="00900A3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00A34">
        <w:rPr>
          <w:rFonts w:asciiTheme="majorBidi" w:hAnsiTheme="majorBidi" w:cstheme="majorBidi"/>
          <w:spacing w:val="-2"/>
          <w:sz w:val="32"/>
          <w:szCs w:val="32"/>
          <w:cs/>
        </w:rPr>
        <w:t>โดยการวิเคราะห์ฐานะการเงินของลูกค้าทุกรายที่ขอวงเงินสินเชื่อจากบริษัท</w:t>
      </w:r>
      <w:r w:rsidR="00CC548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CC548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00A34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ฝ่ายบริหารของ</w:t>
      </w:r>
      <w:r w:rsidR="009859EF" w:rsidRPr="009859EF">
        <w:rPr>
          <w:rFonts w:asciiTheme="majorBidi" w:hAnsiTheme="majorBidi"/>
          <w:spacing w:val="-2"/>
          <w:sz w:val="32"/>
          <w:szCs w:val="32"/>
          <w:cs/>
        </w:rPr>
        <w:t>บริษัทและบริษัทย่อย</w:t>
      </w:r>
      <w:r w:rsidRPr="00900A34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คาดว่าไม่มีความเสี่ยงจากการให้สินเชื่อที่เป็นสาระสำคัญ และความเสี่ยงจากการให้สินเชื่อจะไม่สูงเกินกว่าจำนวนเงินของค่าเผื่อหนี้สงสัยจะสูญที่ได้บันทึกไว้ (ถ้ามี) ในงบแสดงฐานะการเงิน </w:t>
      </w:r>
    </w:p>
    <w:p w:rsidR="009D3105" w:rsidRPr="00BC2A75" w:rsidRDefault="009D3105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right="11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D3105" w:rsidRPr="00BC2A75" w:rsidRDefault="00CC5484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right="113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BC2A75" w:rsidRPr="00BC2A75">
        <w:rPr>
          <w:rFonts w:asciiTheme="majorBidi" w:hAnsiTheme="majorBidi"/>
          <w:sz w:val="32"/>
          <w:szCs w:val="32"/>
          <w:cs/>
        </w:rPr>
        <w:t>.</w:t>
      </w:r>
      <w:r w:rsidR="00BC2A75" w:rsidRPr="00BC2A75">
        <w:rPr>
          <w:rFonts w:asciiTheme="majorBidi" w:hAnsiTheme="majorBidi" w:cstheme="majorBidi"/>
          <w:sz w:val="32"/>
          <w:szCs w:val="32"/>
        </w:rPr>
        <w:t xml:space="preserve">4 </w:t>
      </w:r>
      <w:r w:rsidR="003A5A3E">
        <w:rPr>
          <w:rFonts w:asciiTheme="majorBidi" w:hAnsiTheme="majorBidi" w:cstheme="majorBidi"/>
          <w:sz w:val="32"/>
          <w:szCs w:val="32"/>
          <w:cs/>
        </w:rPr>
        <w:tab/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ความเสี่ยงจากการขาดสภาพคล่อง</w:t>
      </w:r>
    </w:p>
    <w:p w:rsidR="009D3105" w:rsidRDefault="009859EF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59EF">
        <w:rPr>
          <w:rFonts w:asciiTheme="majorBidi" w:hAnsiTheme="majorBidi"/>
          <w:sz w:val="32"/>
          <w:szCs w:val="32"/>
          <w:cs/>
        </w:rPr>
        <w:t>บริษัทและบริษัทย่อย</w:t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มีการบริหาร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และการลงทุนของบริษัท</w:t>
      </w:r>
      <w:r w:rsidR="00CC5484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และเพื่อทำให้ผลกระทบจากความผันผวนของกระแสเงินสดลดลงโดยอาศัยกระแสเงินสดจากกิจกรรมดำเนินงานและกิจกรรมจัดหาเงินเป็นหลัก</w:t>
      </w:r>
    </w:p>
    <w:p w:rsidR="00110935" w:rsidRPr="00F15A82" w:rsidRDefault="00110935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D3105" w:rsidRPr="00F15A82" w:rsidRDefault="00CC5484" w:rsidP="00EE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BC2A75" w:rsidRPr="00BC2A75">
        <w:rPr>
          <w:rFonts w:asciiTheme="majorBidi" w:hAnsiTheme="majorBidi"/>
          <w:sz w:val="32"/>
          <w:szCs w:val="32"/>
          <w:cs/>
        </w:rPr>
        <w:t>.</w:t>
      </w:r>
      <w:r w:rsidR="00BC2A75" w:rsidRPr="00BC2A75">
        <w:rPr>
          <w:rFonts w:asciiTheme="majorBidi" w:hAnsiTheme="majorBidi" w:cstheme="majorBidi"/>
          <w:sz w:val="32"/>
          <w:szCs w:val="32"/>
        </w:rPr>
        <w:t>5</w:t>
      </w:r>
      <w:r w:rsidR="003A5A3E">
        <w:rPr>
          <w:rFonts w:asciiTheme="majorBidi" w:hAnsiTheme="majorBidi" w:cstheme="majorBidi"/>
          <w:sz w:val="32"/>
          <w:szCs w:val="32"/>
          <w:cs/>
        </w:rPr>
        <w:tab/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:rsidR="009D3105" w:rsidRPr="00CC5484" w:rsidRDefault="009D3105" w:rsidP="00EE3DD6">
      <w:pPr>
        <w:pStyle w:val="a3"/>
        <w:tabs>
          <w:tab w:val="clear" w:pos="108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15A82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ความเสี่ยงจากอัตราดอกเบี้ยเกิดจากความผันผวนของอัตราดอกเบี้ยในตลาดในอนาคต ซึ่งจะ</w:t>
      </w:r>
      <w:r w:rsidRPr="00CC548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ส่งผลกระทบต่อผลการดำเนินงานและกระแสเงินสดของ</w:t>
      </w:r>
      <w:r w:rsidR="009859EF" w:rsidRPr="00CC5484">
        <w:rPr>
          <w:rFonts w:asciiTheme="majorBidi" w:hAnsiTheme="majorBidi"/>
          <w:spacing w:val="-2"/>
          <w:sz w:val="32"/>
          <w:szCs w:val="32"/>
          <w:cs/>
          <w:lang w:val="en-US"/>
        </w:rPr>
        <w:t>บริษัทและบริษัทย่อย</w:t>
      </w:r>
      <w:r w:rsidR="009859EF" w:rsidRPr="00CC5484">
        <w:rPr>
          <w:rFonts w:asciiTheme="majorBidi" w:hAnsiTheme="majorBidi" w:hint="cs"/>
          <w:spacing w:val="-2"/>
          <w:sz w:val="32"/>
          <w:szCs w:val="32"/>
          <w:cs/>
          <w:lang w:val="en-US"/>
        </w:rPr>
        <w:t xml:space="preserve"> </w:t>
      </w:r>
      <w:r w:rsidRPr="00CC548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ฝ่ายบริหารของบริษัท</w:t>
      </w:r>
      <w:r w:rsidR="00CC5484" w:rsidRPr="00CC5484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CC548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เชื่อว่ากลุ่มบริษัทไม่มีความเสี่ยงจากอัตราดอกเบี้ยที่เป็นสาระสำคัญ เนื่องจากเงินเบิกเกินบัญชี เงินกู้ยืมระยะสั้นและเงินกู้ยืมระยะยาวของ</w:t>
      </w:r>
      <w:r w:rsidR="009859EF" w:rsidRPr="00CC5484">
        <w:rPr>
          <w:rFonts w:asciiTheme="majorBidi" w:hAnsiTheme="majorBidi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CC548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มีอัตราดอกเบี้ยลอยตัว</w:t>
      </w:r>
      <w:r w:rsidRPr="00CC5484">
        <w:rPr>
          <w:rFonts w:asciiTheme="majorBidi" w:hAnsiTheme="majorBidi" w:cstheme="majorBidi"/>
          <w:sz w:val="32"/>
          <w:szCs w:val="32"/>
          <w:cs/>
          <w:lang w:val="en-US"/>
        </w:rPr>
        <w:t>ตามหรือมีอัตราดอกเบี้ยใกล้เคียงกันกับอัตราตลาดและมีอัตราดอกเบี้ยคงที่ซึ่งต่ำกว่าอัตราตลาด</w:t>
      </w:r>
    </w:p>
    <w:p w:rsidR="00BC2A75" w:rsidRDefault="00BC2A75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D3105" w:rsidRPr="00BC2A75" w:rsidRDefault="00CC5484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BC2A75" w:rsidRPr="00BC2A75">
        <w:rPr>
          <w:rFonts w:asciiTheme="majorBidi" w:hAnsiTheme="majorBidi"/>
          <w:sz w:val="32"/>
          <w:szCs w:val="32"/>
          <w:cs/>
        </w:rPr>
        <w:t>.</w:t>
      </w:r>
      <w:r w:rsidR="00BC2A75" w:rsidRPr="00BC2A75">
        <w:rPr>
          <w:rFonts w:asciiTheme="majorBidi" w:hAnsiTheme="majorBidi" w:cstheme="majorBidi"/>
          <w:sz w:val="32"/>
          <w:szCs w:val="32"/>
        </w:rPr>
        <w:t>6</w:t>
      </w:r>
      <w:r w:rsidR="003A5A3E">
        <w:rPr>
          <w:rFonts w:asciiTheme="majorBidi" w:hAnsiTheme="majorBidi" w:cstheme="majorBidi"/>
          <w:sz w:val="32"/>
          <w:szCs w:val="32"/>
          <w:cs/>
        </w:rPr>
        <w:tab/>
      </w:r>
      <w:r w:rsidR="003A5A3E">
        <w:rPr>
          <w:rFonts w:asciiTheme="majorBidi" w:hAnsiTheme="majorBidi" w:cstheme="majorBidi" w:hint="cs"/>
          <w:sz w:val="32"/>
          <w:szCs w:val="32"/>
          <w:cs/>
        </w:rPr>
        <w:t>ก</w:t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="001B58D6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9D3105" w:rsidRPr="00F15A82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:rsidR="00CC5484" w:rsidRPr="00A7307F" w:rsidRDefault="00CC5484" w:rsidP="00CC5484">
      <w:pPr>
        <w:tabs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A7307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A7307F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CC5484" w:rsidRPr="00A7307F" w:rsidRDefault="00CC5484" w:rsidP="00CC5484">
      <w:pPr>
        <w:tabs>
          <w:tab w:val="left" w:pos="284"/>
          <w:tab w:val="left" w:pos="851"/>
        </w:tabs>
        <w:spacing w:line="360" w:lineRule="exact"/>
        <w:ind w:left="1418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A7307F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CC5484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CC5484">
        <w:rPr>
          <w:rFonts w:ascii="Angsana New" w:hAnsi="Angsana New"/>
          <w:spacing w:val="2"/>
          <w:sz w:val="32"/>
          <w:szCs w:val="32"/>
        </w:rPr>
        <w:tab/>
      </w:r>
      <w:r w:rsidRPr="00CC5484">
        <w:rPr>
          <w:rFonts w:ascii="Angsana New" w:hAnsi="Angsana New"/>
          <w:spacing w:val="2"/>
          <w:sz w:val="32"/>
          <w:szCs w:val="32"/>
          <w:cs/>
        </w:rPr>
        <w:tab/>
      </w:r>
      <w:r w:rsidRPr="00CC5484">
        <w:rPr>
          <w:rFonts w:ascii="Angsana New" w:hAnsi="Angsana New"/>
          <w:spacing w:val="2"/>
          <w:sz w:val="32"/>
          <w:szCs w:val="32"/>
          <w:cs/>
        </w:rPr>
        <w:tab/>
      </w:r>
      <w:r w:rsidRPr="00A7307F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CC5484" w:rsidRPr="00A7307F" w:rsidRDefault="00CC5484" w:rsidP="00CC5484">
      <w:pPr>
        <w:tabs>
          <w:tab w:val="left" w:pos="284"/>
          <w:tab w:val="left" w:pos="709"/>
          <w:tab w:val="left" w:pos="851"/>
        </w:tabs>
        <w:spacing w:line="360" w:lineRule="exact"/>
        <w:ind w:left="2552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7307F">
        <w:rPr>
          <w:rFonts w:ascii="Angsana New" w:hAnsi="Angsana New"/>
          <w:spacing w:val="2"/>
          <w:sz w:val="32"/>
          <w:szCs w:val="32"/>
        </w:rPr>
        <w:t>1</w:t>
      </w:r>
      <w:r w:rsidRPr="00A7307F">
        <w:rPr>
          <w:rFonts w:ascii="Angsana New" w:hAnsi="Angsana New"/>
          <w:spacing w:val="2"/>
          <w:sz w:val="32"/>
          <w:szCs w:val="32"/>
        </w:rPr>
        <w:tab/>
      </w: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A7307F">
        <w:rPr>
          <w:rFonts w:ascii="Angsana New" w:hAnsi="Angsana New"/>
          <w:spacing w:val="2"/>
          <w:sz w:val="32"/>
          <w:szCs w:val="32"/>
        </w:rPr>
        <w:t>(</w:t>
      </w:r>
      <w:r w:rsidRPr="00A7307F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A7307F">
        <w:rPr>
          <w:rFonts w:ascii="Angsana New" w:hAnsi="Angsana New"/>
          <w:spacing w:val="2"/>
          <w:sz w:val="32"/>
          <w:szCs w:val="32"/>
        </w:rPr>
        <w:t xml:space="preserve">) </w:t>
      </w:r>
      <w:r w:rsidRPr="00A7307F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C5484" w:rsidRPr="00A7307F" w:rsidRDefault="00CC5484" w:rsidP="00CC5484">
      <w:pPr>
        <w:tabs>
          <w:tab w:val="left" w:pos="284"/>
          <w:tab w:val="left" w:pos="709"/>
          <w:tab w:val="left" w:pos="851"/>
        </w:tabs>
        <w:spacing w:line="360" w:lineRule="exact"/>
        <w:ind w:left="2552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7307F">
        <w:rPr>
          <w:rFonts w:ascii="Angsana New" w:hAnsi="Angsana New"/>
          <w:spacing w:val="2"/>
          <w:sz w:val="32"/>
          <w:szCs w:val="32"/>
        </w:rPr>
        <w:t>2</w:t>
      </w:r>
      <w:r w:rsidRPr="00A7307F">
        <w:rPr>
          <w:rFonts w:ascii="Angsana New" w:hAnsi="Angsana New"/>
          <w:spacing w:val="2"/>
          <w:sz w:val="32"/>
          <w:szCs w:val="32"/>
        </w:rPr>
        <w:tab/>
      </w: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7307F">
        <w:rPr>
          <w:rFonts w:ascii="Angsana New" w:hAnsi="Angsana New"/>
          <w:spacing w:val="2"/>
          <w:sz w:val="32"/>
          <w:szCs w:val="32"/>
        </w:rPr>
        <w:t xml:space="preserve">1 </w:t>
      </w: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ที่สามารถสังเกตได้  โดยตรง </w:t>
      </w:r>
      <w:r w:rsidRPr="00A7307F">
        <w:rPr>
          <w:rFonts w:ascii="Angsana New" w:hAnsi="Angsana New"/>
          <w:spacing w:val="2"/>
          <w:sz w:val="32"/>
          <w:szCs w:val="32"/>
        </w:rPr>
        <w:t>(</w:t>
      </w:r>
      <w:r w:rsidRPr="00A7307F">
        <w:rPr>
          <w:rFonts w:ascii="Angsana New" w:hAnsi="Angsana New"/>
          <w:spacing w:val="2"/>
          <w:sz w:val="32"/>
          <w:szCs w:val="32"/>
          <w:cs/>
        </w:rPr>
        <w:t>ได้แก่ ข้อมูลราคาตลาด</w:t>
      </w:r>
      <w:r w:rsidRPr="00A7307F">
        <w:rPr>
          <w:rFonts w:ascii="Angsana New" w:hAnsi="Angsana New"/>
          <w:spacing w:val="2"/>
          <w:sz w:val="32"/>
          <w:szCs w:val="32"/>
        </w:rPr>
        <w:t xml:space="preserve">) </w:t>
      </w: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หรือโดยอ้อม </w:t>
      </w:r>
      <w:r w:rsidRPr="00A7307F">
        <w:rPr>
          <w:rFonts w:ascii="Angsana New" w:hAnsi="Angsana New"/>
          <w:spacing w:val="2"/>
          <w:sz w:val="32"/>
          <w:szCs w:val="32"/>
        </w:rPr>
        <w:t>(</w:t>
      </w:r>
      <w:r w:rsidRPr="00A7307F">
        <w:rPr>
          <w:rFonts w:ascii="Angsana New" w:hAnsi="Angsana New"/>
          <w:spacing w:val="2"/>
          <w:sz w:val="32"/>
          <w:szCs w:val="32"/>
          <w:cs/>
        </w:rPr>
        <w:t>ได้แก่ ข้อมูลที่คำนวณมาจากราคา ตลาด</w:t>
      </w:r>
      <w:r w:rsidRPr="00A7307F">
        <w:rPr>
          <w:rFonts w:ascii="Angsana New" w:hAnsi="Angsana New"/>
          <w:spacing w:val="2"/>
          <w:sz w:val="32"/>
          <w:szCs w:val="32"/>
        </w:rPr>
        <w:t xml:space="preserve">) </w:t>
      </w: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:rsidR="00CC5484" w:rsidRDefault="00CC5484" w:rsidP="00CC5484">
      <w:pPr>
        <w:tabs>
          <w:tab w:val="left" w:pos="284"/>
          <w:tab w:val="left" w:pos="709"/>
          <w:tab w:val="left" w:pos="851"/>
        </w:tabs>
        <w:spacing w:line="360" w:lineRule="exact"/>
        <w:ind w:left="2552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7307F">
        <w:rPr>
          <w:rFonts w:ascii="Angsana New" w:hAnsi="Angsana New"/>
          <w:spacing w:val="2"/>
          <w:sz w:val="32"/>
          <w:szCs w:val="32"/>
        </w:rPr>
        <w:t>3</w:t>
      </w:r>
      <w:r w:rsidRPr="00A7307F">
        <w:rPr>
          <w:rFonts w:ascii="Angsana New" w:hAnsi="Angsana New"/>
          <w:spacing w:val="2"/>
          <w:sz w:val="32"/>
          <w:szCs w:val="32"/>
        </w:rPr>
        <w:tab/>
      </w:r>
      <w:r w:rsidRPr="00A7307F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A7307F">
        <w:rPr>
          <w:rFonts w:ascii="Angsana New" w:hAnsi="Angsana New"/>
          <w:spacing w:val="2"/>
          <w:sz w:val="32"/>
          <w:szCs w:val="32"/>
        </w:rPr>
        <w:t xml:space="preserve"> </w:t>
      </w:r>
      <w:r w:rsidRPr="00A7307F">
        <w:rPr>
          <w:rFonts w:ascii="Angsana New" w:hAnsi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9D3105" w:rsidRPr="004257B4" w:rsidRDefault="00CC5484" w:rsidP="00EE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9D3105" w:rsidRPr="004257B4">
        <w:rPr>
          <w:rFonts w:asciiTheme="majorBidi" w:hAnsiTheme="majorBidi"/>
          <w:b/>
          <w:bCs/>
          <w:sz w:val="32"/>
          <w:szCs w:val="32"/>
          <w:cs/>
        </w:rPr>
        <w:t>.</w:t>
      </w:r>
      <w:r w:rsidR="009D3105" w:rsidRPr="004257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105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:rsidR="009D3105" w:rsidRDefault="009D3105" w:rsidP="00C1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859EF" w:rsidRPr="009859EF">
        <w:rPr>
          <w:rFonts w:asciiTheme="majorBidi" w:hAnsiTheme="majorBidi"/>
          <w:sz w:val="32"/>
          <w:szCs w:val="32"/>
          <w:cs/>
        </w:rPr>
        <w:t>บริษัทและบริษัทย่อย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</w:t>
      </w:r>
      <w:r w:rsidR="009859EF" w:rsidRPr="009859EF">
        <w:rPr>
          <w:rFonts w:asciiTheme="majorBidi" w:hAnsiTheme="majorBidi"/>
          <w:sz w:val="32"/>
          <w:szCs w:val="32"/>
          <w:cs/>
        </w:rPr>
        <w:t>บริษัทและบริษัทย่อย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ไม่มีการเปลี่ยนแปลงที่สำคัญใด ๆ เกี่ยวกับนโยบายในการบริหารจัดการทุนในระหว่างปี </w:t>
      </w:r>
    </w:p>
    <w:p w:rsidR="009D3105" w:rsidRPr="004257B4" w:rsidRDefault="009D3105" w:rsidP="00C1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15268">
        <w:rPr>
          <w:rFonts w:asciiTheme="majorBidi" w:hAnsiTheme="majorBidi"/>
          <w:sz w:val="32"/>
          <w:szCs w:val="32"/>
          <w:cs/>
        </w:rPr>
        <w:t xml:space="preserve"> </w:t>
      </w:r>
      <w:r w:rsidRPr="004257B4">
        <w:rPr>
          <w:rFonts w:asciiTheme="majorBidi" w:hAnsiTheme="majorBidi" w:cstheme="majorBidi"/>
          <w:sz w:val="32"/>
          <w:szCs w:val="32"/>
        </w:rPr>
        <w:t>31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2A75">
        <w:rPr>
          <w:rFonts w:asciiTheme="majorBidi" w:hAnsiTheme="majorBidi" w:cstheme="majorBidi"/>
          <w:sz w:val="32"/>
          <w:szCs w:val="32"/>
        </w:rPr>
        <w:t>2561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C2A75">
        <w:rPr>
          <w:rFonts w:asciiTheme="majorBidi" w:hAnsiTheme="majorBidi" w:cstheme="majorBidi"/>
          <w:sz w:val="32"/>
          <w:szCs w:val="32"/>
        </w:rPr>
        <w:t>2560</w:t>
      </w:r>
      <w:r w:rsidRPr="004257B4">
        <w:rPr>
          <w:rFonts w:asciiTheme="majorBidi" w:hAnsiTheme="majorBidi"/>
          <w:sz w:val="32"/>
          <w:szCs w:val="32"/>
          <w:cs/>
        </w:rPr>
        <w:t xml:space="preserve"> </w:t>
      </w:r>
      <w:r w:rsidRPr="00A15268">
        <w:rPr>
          <w:rFonts w:asciiTheme="majorBidi" w:hAnsiTheme="majorBidi" w:cstheme="majorBidi"/>
          <w:sz w:val="32"/>
          <w:szCs w:val="32"/>
          <w:cs/>
        </w:rPr>
        <w:t>บริษัทและบริษัท</w:t>
      </w:r>
      <w:r w:rsidR="009859EF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A15268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9D3105" w:rsidRPr="004257B4" w:rsidTr="0081469C">
        <w:trPr>
          <w:cantSplit/>
        </w:trPr>
        <w:tc>
          <w:tcPr>
            <w:tcW w:w="2886" w:type="dxa"/>
          </w:tcPr>
          <w:p w:rsidR="009D3105" w:rsidRPr="004257B4" w:rsidRDefault="009D3105" w:rsidP="00A67A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60" w:lineRule="exact"/>
              <w:ind w:right="-93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:rsidR="009D3105" w:rsidRPr="00F15A82" w:rsidRDefault="009D3105" w:rsidP="00A67AF1">
            <w:pPr>
              <w:pStyle w:val="a0"/>
              <w:tabs>
                <w:tab w:val="left" w:pos="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อัตราส่วน</w:t>
            </w:r>
          </w:p>
        </w:tc>
      </w:tr>
      <w:tr w:rsidR="009D3105" w:rsidRPr="004257B4" w:rsidTr="0081469C">
        <w:trPr>
          <w:cantSplit/>
        </w:trPr>
        <w:tc>
          <w:tcPr>
            <w:tcW w:w="2886" w:type="dxa"/>
          </w:tcPr>
          <w:p w:rsidR="009D3105" w:rsidRPr="00FA6D32" w:rsidRDefault="009D3105" w:rsidP="00A67A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60" w:lineRule="exact"/>
              <w:ind w:right="-9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3105" w:rsidRPr="004257B4" w:rsidRDefault="009D3105" w:rsidP="00A67A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D3105" w:rsidRPr="004257B4" w:rsidRDefault="009D3105" w:rsidP="00A67A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3105" w:rsidRPr="00F15A82" w:rsidRDefault="009D3105" w:rsidP="00A67AF1">
            <w:pPr>
              <w:pStyle w:val="a0"/>
              <w:tabs>
                <w:tab w:val="left" w:pos="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C2A75" w:rsidRPr="004257B4" w:rsidTr="0081469C">
        <w:trPr>
          <w:cantSplit/>
        </w:trPr>
        <w:tc>
          <w:tcPr>
            <w:tcW w:w="2886" w:type="dxa"/>
          </w:tcPr>
          <w:p w:rsidR="00BC2A75" w:rsidRPr="00F15A82" w:rsidRDefault="00BC2A75" w:rsidP="00A67A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60" w:lineRule="exact"/>
              <w:ind w:right="-93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:rsidR="00BC2A75" w:rsidRPr="004257B4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526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257B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C2A75" w:rsidRPr="004257B4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:rsidR="00BC2A75" w:rsidRPr="004257B4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526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257B4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" w:type="dxa"/>
          </w:tcPr>
          <w:p w:rsidR="00BC2A75" w:rsidRPr="004257B4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C2A75" w:rsidRPr="004257B4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BC2A75" w:rsidRPr="004257B4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BC2A75" w:rsidRPr="004257B4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526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257B4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BC2A75" w:rsidRPr="004257B4" w:rsidTr="0081469C">
        <w:trPr>
          <w:cantSplit/>
        </w:trPr>
        <w:tc>
          <w:tcPr>
            <w:tcW w:w="2886" w:type="dxa"/>
          </w:tcPr>
          <w:p w:rsidR="00BC2A75" w:rsidRPr="00F15A82" w:rsidRDefault="00BC2A75" w:rsidP="00A6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5A8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BC2A75" w:rsidRPr="004257B4" w:rsidRDefault="00015490" w:rsidP="00A67AF1">
            <w:pPr>
              <w:pStyle w:val="acctfourfigures"/>
              <w:tabs>
                <w:tab w:val="clear" w:pos="765"/>
              </w:tabs>
              <w:spacing w:line="360" w:lineRule="exact"/>
              <w:ind w:left="-97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02 </w:t>
            </w:r>
            <w:r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4" w:type="dxa"/>
          </w:tcPr>
          <w:p w:rsidR="00BC2A75" w:rsidRPr="00F15A82" w:rsidRDefault="00BC2A75" w:rsidP="00A67AF1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BC2A75" w:rsidRPr="004257B4" w:rsidRDefault="00BC2A75" w:rsidP="00A67AF1">
            <w:pPr>
              <w:pStyle w:val="acctfourfigures"/>
              <w:tabs>
                <w:tab w:val="clear" w:pos="765"/>
              </w:tabs>
              <w:spacing w:line="360" w:lineRule="exact"/>
              <w:ind w:left="-97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4257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</w:t>
            </w:r>
            <w:r w:rsidRPr="004257B4"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>.</w:t>
            </w:r>
            <w:r w:rsidRPr="004257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81 </w:t>
            </w:r>
            <w:r w:rsidRPr="004257B4"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 xml:space="preserve">: </w:t>
            </w:r>
            <w:r w:rsidRPr="004257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41" w:type="dxa"/>
          </w:tcPr>
          <w:p w:rsidR="00BC2A75" w:rsidRPr="00F15A82" w:rsidRDefault="00BC2A75" w:rsidP="00A67AF1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C2A75" w:rsidRPr="004257B4" w:rsidRDefault="00DB3BD8" w:rsidP="00A67AF1">
            <w:pPr>
              <w:pStyle w:val="acctfourfigures"/>
              <w:tabs>
                <w:tab w:val="clear" w:pos="765"/>
              </w:tabs>
              <w:spacing w:line="360" w:lineRule="exact"/>
              <w:ind w:left="-97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78 </w:t>
            </w:r>
            <w:r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4" w:type="dxa"/>
          </w:tcPr>
          <w:p w:rsidR="00BC2A75" w:rsidRPr="00F15A82" w:rsidRDefault="00BC2A75" w:rsidP="00A67AF1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C2A75" w:rsidRPr="004257B4" w:rsidRDefault="00BC2A75" w:rsidP="00A67AF1">
            <w:pPr>
              <w:pStyle w:val="acctfourfigures"/>
              <w:tabs>
                <w:tab w:val="clear" w:pos="765"/>
              </w:tabs>
              <w:spacing w:line="360" w:lineRule="exact"/>
              <w:ind w:left="-97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4257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</w:t>
            </w:r>
            <w:r w:rsidRPr="004257B4"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>.</w:t>
            </w:r>
            <w:r w:rsidRPr="004257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55 </w:t>
            </w:r>
            <w:r w:rsidRPr="004257B4"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 xml:space="preserve">: </w:t>
            </w:r>
            <w:r w:rsidRPr="004257B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</w:p>
        </w:tc>
      </w:tr>
    </w:tbl>
    <w:p w:rsidR="00A67AF1" w:rsidRDefault="00A67AF1" w:rsidP="00391EFB">
      <w:pPr>
        <w:tabs>
          <w:tab w:val="left" w:pos="540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552D9" w:rsidRPr="00F15A82" w:rsidRDefault="00CC5484" w:rsidP="00391EFB">
      <w:pPr>
        <w:tabs>
          <w:tab w:val="clear" w:pos="227"/>
          <w:tab w:val="clear" w:pos="454"/>
        </w:tabs>
        <w:spacing w:line="380" w:lineRule="exact"/>
        <w:ind w:left="284" w:right="393" w:hanging="426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552D9" w:rsidRPr="00E552D9">
        <w:rPr>
          <w:rFonts w:asciiTheme="majorBidi" w:hAnsiTheme="majorBidi"/>
          <w:b/>
          <w:bCs/>
          <w:sz w:val="32"/>
          <w:szCs w:val="32"/>
          <w:cs/>
        </w:rPr>
        <w:t xml:space="preserve">.   </w:t>
      </w:r>
      <w:r w:rsidR="00E552D9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:rsidR="00E552D9" w:rsidRPr="00E552D9" w:rsidRDefault="00E552D9" w:rsidP="003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บริษัท โซลาร์ พีพีเอ็ม จำกัด (บริษัทย่อย) 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E552D9">
        <w:rPr>
          <w:rFonts w:asciiTheme="majorBidi" w:hAnsiTheme="majorBidi"/>
          <w:sz w:val="32"/>
          <w:szCs w:val="32"/>
          <w:cs/>
        </w:rPr>
        <w:t>.</w:t>
      </w:r>
      <w:r w:rsidRPr="00F15A82">
        <w:rPr>
          <w:rFonts w:asciiTheme="majorBidi" w:hAnsiTheme="majorBidi" w:cstheme="majorBidi"/>
          <w:sz w:val="32"/>
          <w:szCs w:val="32"/>
          <w:cs/>
        </w:rPr>
        <w:t>ศ</w:t>
      </w:r>
      <w:r w:rsidRPr="00E552D9">
        <w:rPr>
          <w:rFonts w:asciiTheme="majorBidi" w:hAnsiTheme="majorBidi"/>
          <w:sz w:val="32"/>
          <w:szCs w:val="32"/>
          <w:cs/>
        </w:rPr>
        <w:t xml:space="preserve">. </w:t>
      </w:r>
      <w:r w:rsidRPr="00E552D9">
        <w:rPr>
          <w:rFonts w:asciiTheme="majorBidi" w:hAnsiTheme="majorBidi" w:cstheme="majorBidi"/>
          <w:sz w:val="32"/>
          <w:szCs w:val="32"/>
        </w:rPr>
        <w:t xml:space="preserve">2520 </w:t>
      </w:r>
      <w:r w:rsidRPr="00F15A82">
        <w:rPr>
          <w:rFonts w:asciiTheme="majorBidi" w:hAnsiTheme="majorBidi" w:cstheme="majorBidi"/>
          <w:sz w:val="32"/>
          <w:szCs w:val="32"/>
          <w:cs/>
        </w:rPr>
        <w:t>เพื่อกิจการผลิตชิ้นส่วน และ</w:t>
      </w:r>
      <w:r w:rsidRPr="00E552D9">
        <w:rPr>
          <w:rFonts w:asciiTheme="majorBidi" w:hAnsiTheme="majorBidi"/>
          <w:sz w:val="32"/>
          <w:szCs w:val="32"/>
          <w:cs/>
        </w:rPr>
        <w:t>/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หรืออุปกรณ์สำหรับระบบที่ใช้ประโยชน์จากพลังงานแสงอาทิตย์ ตามบัตรส่งเสริมเลขที่ </w:t>
      </w:r>
      <w:r w:rsidRPr="00E552D9">
        <w:rPr>
          <w:rFonts w:asciiTheme="majorBidi" w:hAnsiTheme="majorBidi" w:cstheme="majorBidi"/>
          <w:sz w:val="32"/>
          <w:szCs w:val="32"/>
        </w:rPr>
        <w:t>59</w:t>
      </w:r>
      <w:r w:rsidRPr="00E552D9">
        <w:rPr>
          <w:rFonts w:asciiTheme="majorBidi" w:hAnsiTheme="majorBidi"/>
          <w:sz w:val="32"/>
          <w:szCs w:val="32"/>
          <w:cs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0556</w:t>
      </w:r>
      <w:r w:rsidRPr="00E552D9">
        <w:rPr>
          <w:rFonts w:asciiTheme="majorBidi" w:hAnsiTheme="majorBidi"/>
          <w:sz w:val="32"/>
          <w:szCs w:val="32"/>
          <w:cs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1</w:t>
      </w:r>
      <w:r w:rsidRPr="00E552D9">
        <w:rPr>
          <w:rFonts w:asciiTheme="majorBidi" w:hAnsiTheme="majorBidi"/>
          <w:sz w:val="32"/>
          <w:szCs w:val="32"/>
          <w:cs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00</w:t>
      </w:r>
      <w:r w:rsidRPr="00E552D9">
        <w:rPr>
          <w:rFonts w:asciiTheme="majorBidi" w:hAnsiTheme="majorBidi"/>
          <w:sz w:val="32"/>
          <w:szCs w:val="32"/>
          <w:cs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1</w:t>
      </w:r>
      <w:r w:rsidRPr="00E552D9">
        <w:rPr>
          <w:rFonts w:asciiTheme="majorBidi" w:hAnsiTheme="majorBidi"/>
          <w:sz w:val="32"/>
          <w:szCs w:val="32"/>
          <w:cs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 xml:space="preserve">0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552D9">
        <w:rPr>
          <w:rFonts w:asciiTheme="majorBidi" w:hAnsiTheme="majorBidi" w:cstheme="majorBidi"/>
          <w:sz w:val="32"/>
          <w:szCs w:val="32"/>
        </w:rPr>
        <w:t xml:space="preserve">28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A15268">
        <w:rPr>
          <w:rFonts w:asciiTheme="majorBidi" w:hAnsiTheme="majorBidi" w:cstheme="majorBidi"/>
          <w:sz w:val="32"/>
          <w:szCs w:val="32"/>
        </w:rPr>
        <w:t xml:space="preserve">2559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โดยได้รับสิทธิพิเศษหลายประการ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ห้าปีนับตั้งแต่วันที่เริ่มมีรายได้จากกิจการที่ได้รับการส่งเสริม </w:t>
      </w:r>
    </w:p>
    <w:p w:rsidR="00E552D9" w:rsidRPr="00E552D9" w:rsidRDefault="00E552D9" w:rsidP="003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ในฐานะที่บริษัทย่อยเป็นกิจการที่ได้รับการส่งเสริมการลงทุน บริษัทย่อยต้องปฏิบัติตามเงื่อนไขและข้อกำหนด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ต่าง </w:t>
      </w:r>
      <w:r w:rsidRPr="00F15A82">
        <w:rPr>
          <w:rFonts w:asciiTheme="majorBidi" w:hAnsiTheme="majorBidi" w:cstheme="majorBidi"/>
          <w:sz w:val="32"/>
          <w:szCs w:val="32"/>
          <w:cs/>
        </w:rPr>
        <w:t>ๆ ที่กำหนดไว้ในบัตรส่งเสริมการลงทุน</w:t>
      </w:r>
    </w:p>
    <w:p w:rsidR="00C25AE5" w:rsidRPr="00E552D9" w:rsidRDefault="00E552D9" w:rsidP="003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รายได้ </w:t>
      </w:r>
      <w:r w:rsidRPr="00E552D9">
        <w:rPr>
          <w:rFonts w:asciiTheme="majorBidi" w:hAnsiTheme="majorBidi"/>
          <w:sz w:val="32"/>
          <w:szCs w:val="32"/>
          <w:cs/>
        </w:rPr>
        <w:t>(</w:t>
      </w:r>
      <w:r w:rsidRPr="00F15A82">
        <w:rPr>
          <w:rFonts w:asciiTheme="majorBidi" w:hAnsiTheme="majorBidi" w:cstheme="majorBidi"/>
          <w:sz w:val="32"/>
          <w:szCs w:val="32"/>
          <w:cs/>
        </w:rPr>
        <w:t>ไม่รวมกำไรหรือขาดทุนจากอัตราแลกเปลี่ยนและรายได้อื่น</w:t>
      </w:r>
      <w:r w:rsidRPr="00E552D9">
        <w:rPr>
          <w:rFonts w:asciiTheme="majorBidi" w:hAnsiTheme="majorBidi"/>
          <w:sz w:val="32"/>
          <w:szCs w:val="32"/>
          <w:cs/>
        </w:rPr>
        <w:t xml:space="preserve">)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แยกตามกิจการที่ได้รับการส่งเสริมและไม่ได้รับการส่งเสริมสำหรับปีสิ้นสุดวันที่ </w:t>
      </w:r>
      <w:r w:rsidR="00B038C2">
        <w:rPr>
          <w:rFonts w:asciiTheme="majorBidi" w:hAnsiTheme="majorBidi" w:cstheme="majorBidi"/>
          <w:sz w:val="32"/>
          <w:szCs w:val="32"/>
        </w:rPr>
        <w:t>31</w:t>
      </w:r>
      <w:r w:rsidRPr="00E552D9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038C2">
        <w:rPr>
          <w:rFonts w:asciiTheme="majorBidi" w:hAnsiTheme="majorBidi" w:cstheme="majorBidi"/>
          <w:sz w:val="32"/>
          <w:szCs w:val="32"/>
        </w:rPr>
        <w:t>2561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038C2">
        <w:rPr>
          <w:rFonts w:asciiTheme="majorBidi" w:hAnsiTheme="majorBidi" w:cstheme="majorBidi"/>
          <w:sz w:val="32"/>
          <w:szCs w:val="32"/>
        </w:rPr>
        <w:t>2560</w:t>
      </w:r>
      <w:r w:rsidRPr="00E552D9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60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54"/>
        <w:gridCol w:w="1077"/>
        <w:gridCol w:w="139"/>
        <w:gridCol w:w="1077"/>
        <w:gridCol w:w="134"/>
        <w:gridCol w:w="907"/>
        <w:gridCol w:w="142"/>
        <w:gridCol w:w="1077"/>
        <w:gridCol w:w="134"/>
        <w:gridCol w:w="1077"/>
        <w:gridCol w:w="135"/>
        <w:gridCol w:w="907"/>
      </w:tblGrid>
      <w:tr w:rsidR="005C7DD5" w:rsidRPr="00C25AE5" w:rsidTr="00F6437C">
        <w:tc>
          <w:tcPr>
            <w:tcW w:w="2154" w:type="dxa"/>
          </w:tcPr>
          <w:p w:rsidR="005C7DD5" w:rsidRPr="00C25AE5" w:rsidRDefault="005C7DD5" w:rsidP="00C25AE5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6" w:type="dxa"/>
            <w:gridSpan w:val="11"/>
            <w:tcBorders>
              <w:bottom w:val="single" w:sz="6" w:space="0" w:color="auto"/>
            </w:tcBorders>
            <w:vAlign w:val="center"/>
          </w:tcPr>
          <w:p w:rsidR="005C7DD5" w:rsidRPr="00C25AE5" w:rsidRDefault="00327E0C" w:rsidP="00C25AE5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="005C7DD5"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7352D" w:rsidRPr="00C25AE5" w:rsidTr="00F6437C">
        <w:tc>
          <w:tcPr>
            <w:tcW w:w="2154" w:type="dxa"/>
          </w:tcPr>
          <w:p w:rsidR="0097352D" w:rsidRPr="00C25AE5" w:rsidRDefault="0097352D" w:rsidP="00C25AE5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6" w:type="dxa"/>
            <w:gridSpan w:val="11"/>
            <w:tcBorders>
              <w:bottom w:val="single" w:sz="6" w:space="0" w:color="auto"/>
            </w:tcBorders>
            <w:vAlign w:val="center"/>
          </w:tcPr>
          <w:p w:rsidR="0097352D" w:rsidRPr="00F15A82" w:rsidRDefault="0097352D" w:rsidP="00C25AE5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C7DD5" w:rsidRPr="00C25AE5" w:rsidTr="00F6437C">
        <w:tc>
          <w:tcPr>
            <w:tcW w:w="2154" w:type="dxa"/>
          </w:tcPr>
          <w:p w:rsidR="005C7DD5" w:rsidRPr="00C25AE5" w:rsidRDefault="005C7DD5" w:rsidP="005C7DD5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3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C7DD5" w:rsidRPr="00C25AE5" w:rsidRDefault="005C7DD5" w:rsidP="005C7DD5">
            <w:pPr>
              <w:pStyle w:val="NoSpacing"/>
              <w:spacing w:line="300" w:lineRule="exact"/>
              <w:ind w:left="-10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7DD5" w:rsidRPr="00C25AE5" w:rsidRDefault="005C7DD5" w:rsidP="005C7DD5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C7DD5" w:rsidRPr="00C25AE5" w:rsidRDefault="005C7DD5" w:rsidP="005C7DD5">
            <w:pPr>
              <w:pStyle w:val="NoSpacing"/>
              <w:spacing w:line="300" w:lineRule="exact"/>
              <w:ind w:left="-109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CC5484" w:rsidRPr="00C25AE5" w:rsidTr="00F6437C">
        <w:tc>
          <w:tcPr>
            <w:tcW w:w="2154" w:type="dxa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80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80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 w:hanging="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80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134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80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135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 w:hanging="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C5484" w:rsidRPr="00C25AE5" w:rsidTr="00327E0C">
        <w:tc>
          <w:tcPr>
            <w:tcW w:w="2154" w:type="dxa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:rsidR="00CC5484" w:rsidRPr="00F15A82" w:rsidRDefault="00CC5484" w:rsidP="00CC5484">
            <w:pPr>
              <w:pStyle w:val="NoSpacing"/>
              <w:spacing w:line="300" w:lineRule="exact"/>
              <w:ind w:left="-80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9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:rsidR="00CC5484" w:rsidRPr="00F15A82" w:rsidRDefault="00CC5484" w:rsidP="00CC5484">
            <w:pPr>
              <w:pStyle w:val="NoSpacing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:rsidR="00CC5484" w:rsidRPr="00F15A82" w:rsidRDefault="00CC5484" w:rsidP="00CC5484">
            <w:pPr>
              <w:pStyle w:val="NoSpacing"/>
              <w:spacing w:line="300" w:lineRule="exact"/>
              <w:ind w:left="-80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:rsidR="00CC5484" w:rsidRPr="00F15A82" w:rsidRDefault="00CC5484" w:rsidP="00CC5484">
            <w:pPr>
              <w:pStyle w:val="NoSpacing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5" w:type="dxa"/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:rsidR="00CC5484" w:rsidRPr="00C25AE5" w:rsidRDefault="00CC5484" w:rsidP="00CC5484">
            <w:pPr>
              <w:pStyle w:val="NoSpacing"/>
              <w:spacing w:line="30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C5484" w:rsidRPr="00C25AE5" w:rsidTr="00327E0C">
        <w:tc>
          <w:tcPr>
            <w:tcW w:w="2154" w:type="dxa"/>
          </w:tcPr>
          <w:p w:rsidR="00CC5484" w:rsidRPr="00F15A82" w:rsidRDefault="0065702A" w:rsidP="00CC5484">
            <w:pPr>
              <w:pStyle w:val="NoSpacing"/>
              <w:tabs>
                <w:tab w:val="left" w:pos="2410"/>
              </w:tabs>
              <w:spacing w:line="300" w:lineRule="exact"/>
              <w:ind w:right="-108" w:hanging="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12,991</w:t>
            </w:r>
          </w:p>
        </w:tc>
        <w:tc>
          <w:tcPr>
            <w:tcW w:w="139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1,569,201</w:t>
            </w:r>
          </w:p>
        </w:tc>
        <w:tc>
          <w:tcPr>
            <w:tcW w:w="134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1,582,192</w:t>
            </w:r>
          </w:p>
        </w:tc>
        <w:tc>
          <w:tcPr>
            <w:tcW w:w="142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40,233</w:t>
            </w:r>
          </w:p>
        </w:tc>
        <w:tc>
          <w:tcPr>
            <w:tcW w:w="134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1,303,621</w:t>
            </w:r>
          </w:p>
        </w:tc>
        <w:tc>
          <w:tcPr>
            <w:tcW w:w="135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1,343,854</w:t>
            </w:r>
          </w:p>
        </w:tc>
      </w:tr>
      <w:tr w:rsidR="00CC5484" w:rsidRPr="00C25AE5" w:rsidTr="00F6437C">
        <w:tc>
          <w:tcPr>
            <w:tcW w:w="2154" w:type="dxa"/>
          </w:tcPr>
          <w:p w:rsidR="00CC5484" w:rsidRPr="00F15A82" w:rsidRDefault="00CC5484" w:rsidP="00CC5484">
            <w:pPr>
              <w:pStyle w:val="NoSpacing"/>
              <w:tabs>
                <w:tab w:val="left" w:pos="2410"/>
              </w:tabs>
              <w:spacing w:line="300" w:lineRule="exact"/>
              <w:ind w:right="-108" w:hanging="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รายได้จากการรับจ้างประกอบ</w:t>
            </w:r>
          </w:p>
        </w:tc>
        <w:tc>
          <w:tcPr>
            <w:tcW w:w="1077" w:type="dxa"/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51,837</w:t>
            </w:r>
          </w:p>
        </w:tc>
        <w:tc>
          <w:tcPr>
            <w:tcW w:w="139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CC5484" w:rsidRPr="00C25AE5" w:rsidRDefault="00CC5484" w:rsidP="008A10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41,146</w:t>
            </w:r>
          </w:p>
        </w:tc>
        <w:tc>
          <w:tcPr>
            <w:tcW w:w="134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92,983</w:t>
            </w:r>
          </w:p>
        </w:tc>
        <w:tc>
          <w:tcPr>
            <w:tcW w:w="142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126,277</w:t>
            </w:r>
          </w:p>
        </w:tc>
        <w:tc>
          <w:tcPr>
            <w:tcW w:w="134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:rsidR="00CC5484" w:rsidRPr="00C25AE5" w:rsidRDefault="00CC5484" w:rsidP="00CC548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left="-441" w:right="2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126,277</w:t>
            </w:r>
          </w:p>
        </w:tc>
      </w:tr>
      <w:tr w:rsidR="00CC5484" w:rsidRPr="00C25AE5" w:rsidTr="00F6437C">
        <w:trPr>
          <w:trHeight w:val="300"/>
        </w:trPr>
        <w:tc>
          <w:tcPr>
            <w:tcW w:w="2154" w:type="dxa"/>
          </w:tcPr>
          <w:p w:rsidR="00CC5484" w:rsidRPr="00F15A82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15A8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64,828</w:t>
            </w:r>
          </w:p>
        </w:tc>
        <w:tc>
          <w:tcPr>
            <w:tcW w:w="139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1,610,347</w:t>
            </w:r>
          </w:p>
        </w:tc>
        <w:tc>
          <w:tcPr>
            <w:tcW w:w="134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1,675,175</w:t>
            </w:r>
          </w:p>
        </w:tc>
        <w:tc>
          <w:tcPr>
            <w:tcW w:w="142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166,510</w:t>
            </w:r>
          </w:p>
        </w:tc>
        <w:tc>
          <w:tcPr>
            <w:tcW w:w="134" w:type="dxa"/>
            <w:vAlign w:val="bottom"/>
          </w:tcPr>
          <w:p w:rsidR="00CC5484" w:rsidRPr="00C25AE5" w:rsidRDefault="00CC5484" w:rsidP="00CC5484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1,303,621</w:t>
            </w:r>
          </w:p>
        </w:tc>
        <w:tc>
          <w:tcPr>
            <w:tcW w:w="135" w:type="dxa"/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C5484" w:rsidRPr="00C25AE5" w:rsidRDefault="00CC5484" w:rsidP="00CC548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1,470,131</w:t>
            </w:r>
          </w:p>
        </w:tc>
      </w:tr>
    </w:tbl>
    <w:p w:rsidR="00FE7EEC" w:rsidRDefault="00FE7EEC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E7EEC" w:rsidRDefault="00FE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D6502" w:rsidRPr="00E91834" w:rsidRDefault="00CC5484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="004D6502" w:rsidRPr="00E91834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D6502"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CC5484" w:rsidRDefault="00E24BC7" w:rsidP="00FE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E24BC7" w:rsidRPr="00E24BC7" w:rsidRDefault="00E24BC7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 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CB3AC6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E24BC7" w:rsidRPr="00E24BC7" w:rsidRDefault="00E24BC7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87555" w:rsidRPr="003064B9">
        <w:rPr>
          <w:rFonts w:asciiTheme="majorBidi" w:hAnsiTheme="majorBidi"/>
          <w:spacing w:val="-2"/>
          <w:sz w:val="32"/>
          <w:szCs w:val="32"/>
        </w:rPr>
        <w:tab/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</w:r>
    </w:p>
    <w:p w:rsidR="00E24BC7" w:rsidRPr="00187555" w:rsidRDefault="00E24BC7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87555" w:rsidRPr="003064B9">
        <w:rPr>
          <w:rFonts w:asciiTheme="majorBidi" w:hAnsiTheme="majorBidi"/>
          <w:spacing w:val="-2"/>
          <w:sz w:val="32"/>
          <w:szCs w:val="32"/>
        </w:rPr>
        <w:tab/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="007E5E93" w:rsidRPr="00F15A82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E24BC7" w:rsidRPr="00E24BC7" w:rsidRDefault="00E24BC7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E24BC7" w:rsidRDefault="00E24BC7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F04F87" w:rsidRPr="00E42260" w:rsidRDefault="00E24BC7" w:rsidP="00CC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C826CD">
        <w:rPr>
          <w:rFonts w:asciiTheme="majorBidi" w:hAnsiTheme="majorBidi" w:hint="cs"/>
          <w:spacing w:val="-2"/>
          <w:sz w:val="32"/>
          <w:szCs w:val="32"/>
          <w:cs/>
        </w:rPr>
        <w:t>ปี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สิ้นสุดวันที่ </w:t>
      </w:r>
      <w:r w:rsidR="00536BD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826C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826CD" w:rsidRPr="00F15A82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2560 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340"/>
        <w:gridCol w:w="45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B2CFC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2560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2560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2560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2560</w:t>
            </w:r>
          </w:p>
        </w:tc>
      </w:tr>
      <w:tr w:rsidR="002B3BE0" w:rsidRPr="002B3BE0" w:rsidTr="002B3BE0">
        <w:tc>
          <w:tcPr>
            <w:tcW w:w="1644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2B3BE0" w:rsidRPr="002B3BE0" w:rsidRDefault="00BB2CFC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1,104,587</w:t>
            </w: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931,139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2B3BE0" w:rsidRPr="002B3BE0" w:rsidRDefault="00BB2CFC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477,605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412,715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92,983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126,277</w:t>
            </w: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1,675,175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1,470,131</w:t>
            </w:r>
          </w:p>
        </w:tc>
      </w:tr>
      <w:tr w:rsidR="002B3BE0" w:rsidRPr="002B3BE0" w:rsidTr="002B3BE0">
        <w:tc>
          <w:tcPr>
            <w:tcW w:w="1644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BB2CFC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(1,035,207)</w:t>
            </w: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2B3BE0">
              <w:rPr>
                <w:rFonts w:asciiTheme="majorBidi" w:hAnsiTheme="majorBidi" w:cstheme="majorBidi"/>
                <w:sz w:val="22"/>
                <w:szCs w:val="22"/>
              </w:rPr>
              <w:t>853,961</w:t>
            </w: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BB2CFC" w:rsidP="002B3BE0">
            <w:pPr>
              <w:tabs>
                <w:tab w:val="clear" w:pos="907"/>
                <w:tab w:val="left" w:pos="174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(380,708)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74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2B3BE0">
              <w:rPr>
                <w:rFonts w:asciiTheme="majorBidi" w:hAnsiTheme="majorBidi" w:cstheme="majorBidi"/>
                <w:sz w:val="22"/>
                <w:szCs w:val="22"/>
              </w:rPr>
              <w:t>320,400</w:t>
            </w: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2B3BE0" w:rsidRPr="002B3BE0" w:rsidRDefault="002B3BE0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(110,249)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2B3BE0" w:rsidRPr="002B3BE0" w:rsidRDefault="002B3BE0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(83,232)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(1,526,164)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6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1,257,593</w:t>
            </w: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2B3BE0" w:rsidRPr="002B3BE0" w:rsidTr="002B3BE0">
        <w:tc>
          <w:tcPr>
            <w:tcW w:w="1644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2B3BE0" w:rsidRPr="002B3BE0" w:rsidRDefault="00BB2CFC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69,380</w:t>
            </w: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77,178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2B3BE0" w:rsidRPr="002B3BE0" w:rsidRDefault="00BB2CFC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96,897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92,315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(17,266)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43,045</w:t>
            </w: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149,011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212,538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45,831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53,607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48,407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51,034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110,800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134,542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18,465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16,099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9,456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10,880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กำไรสำหรับ</w:t>
            </w: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7,714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53,590</w:t>
            </w:r>
          </w:p>
        </w:tc>
      </w:tr>
      <w:tr w:rsidR="00244AF4" w:rsidRPr="002B3BE0" w:rsidTr="00244AF4">
        <w:tc>
          <w:tcPr>
            <w:tcW w:w="1644" w:type="dxa"/>
          </w:tcPr>
          <w:p w:rsidR="00244AF4" w:rsidRPr="002B3BE0" w:rsidRDefault="00244AF4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44AF4" w:rsidRPr="002B3BE0" w:rsidRDefault="00244AF4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44AF4" w:rsidRPr="002B3BE0" w:rsidRDefault="00244AF4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44AF4" w:rsidRPr="002B3BE0" w:rsidRDefault="00244AF4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44AF4" w:rsidRPr="002B3BE0" w:rsidRDefault="00244AF4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44AF4" w:rsidRPr="002B3BE0" w:rsidRDefault="00244AF4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44AF4" w:rsidRPr="002B3BE0" w:rsidRDefault="00244AF4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44AF4" w:rsidRPr="002B3BE0" w:rsidRDefault="00244AF4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44AF4" w:rsidRPr="002B3BE0" w:rsidRDefault="00244AF4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44AF4" w:rsidRPr="002B3BE0" w:rsidRDefault="00244AF4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44AF4" w:rsidRPr="002B3BE0" w:rsidRDefault="00244AF4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44AF4" w:rsidRPr="002B3BE0" w:rsidRDefault="00244AF4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44AF4" w:rsidRPr="002B3BE0" w:rsidRDefault="00244AF4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244AF4" w:rsidRPr="002B3BE0" w:rsidRDefault="00244AF4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:rsidR="00244AF4" w:rsidRPr="002B3BE0" w:rsidRDefault="00244AF4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244AF4" w:rsidRPr="002B3BE0" w:rsidRDefault="00244AF4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3BE0" w:rsidRPr="002B3BE0" w:rsidTr="00244AF4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u w:val="single"/>
              </w:rPr>
              <w:t xml:space="preserve">31 </w:t>
            </w: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3BE0" w:rsidRPr="002B3BE0" w:rsidTr="002B3BE0">
        <w:tc>
          <w:tcPr>
            <w:tcW w:w="1984" w:type="dxa"/>
            <w:gridSpan w:val="2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300" w:lineRule="exac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300" w:lineRule="exac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239,817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483,574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276,366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42,478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4,272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2,178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2,208</w:t>
            </w:r>
          </w:p>
        </w:tc>
      </w:tr>
      <w:tr w:rsidR="002B3BE0" w:rsidRPr="002B3BE0" w:rsidTr="00BA3F7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1,234,366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1,062,314</w:t>
            </w:r>
          </w:p>
        </w:tc>
      </w:tr>
      <w:tr w:rsidR="002B3BE0" w:rsidRPr="002B3BE0" w:rsidTr="00BA3F7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1,762,596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B3BE0" w:rsidRPr="002B3BE0" w:rsidRDefault="002B3BE0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1,584,977</w:t>
            </w:r>
          </w:p>
        </w:tc>
      </w:tr>
    </w:tbl>
    <w:p w:rsidR="00FE7EEC" w:rsidRDefault="00FE7EEC" w:rsidP="00EC3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8D20F4" w:rsidRPr="008757EF" w:rsidRDefault="00FE7EEC" w:rsidP="00CF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31</w:t>
      </w:r>
      <w:r w:rsidR="008D20F4" w:rsidRPr="00A15268">
        <w:rPr>
          <w:rFonts w:asciiTheme="majorBidi" w:hAnsiTheme="majorBidi"/>
          <w:b/>
          <w:bCs/>
          <w:color w:val="000000"/>
          <w:sz w:val="32"/>
          <w:szCs w:val="32"/>
          <w:cs/>
        </w:rPr>
        <w:t xml:space="preserve">. </w:t>
      </w:r>
      <w:r w:rsidR="008D20F4" w:rsidRPr="008757E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D20F4"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:rsidR="008D20F4" w:rsidRPr="00730DEB" w:rsidRDefault="008D20F4" w:rsidP="00F62552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730DEB">
        <w:rPr>
          <w:rFonts w:asciiTheme="majorBidi" w:hAnsiTheme="majorBidi" w:cstheme="majorBidi"/>
          <w:sz w:val="32"/>
          <w:szCs w:val="32"/>
        </w:rPr>
        <w:t xml:space="preserve">31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30DEB">
        <w:rPr>
          <w:rFonts w:asciiTheme="majorBidi" w:hAnsiTheme="majorBidi" w:cstheme="majorBidi"/>
          <w:sz w:val="32"/>
          <w:szCs w:val="32"/>
        </w:rPr>
        <w:t>2561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30DEB">
        <w:rPr>
          <w:rFonts w:asciiTheme="majorBidi" w:hAnsiTheme="majorBidi" w:cstheme="majorBidi"/>
          <w:sz w:val="32"/>
          <w:szCs w:val="32"/>
        </w:rPr>
        <w:t xml:space="preserve">2560 </w:t>
      </w:r>
      <w:r w:rsidRPr="00F15A8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7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43"/>
        <w:gridCol w:w="90"/>
        <w:gridCol w:w="1134"/>
        <w:gridCol w:w="90"/>
        <w:gridCol w:w="1134"/>
        <w:gridCol w:w="90"/>
        <w:gridCol w:w="1134"/>
        <w:gridCol w:w="90"/>
        <w:gridCol w:w="1134"/>
      </w:tblGrid>
      <w:tr w:rsidR="00FE7EEC" w:rsidRPr="009970F8" w:rsidTr="00CF1E26">
        <w:trPr>
          <w:trHeight w:val="20"/>
          <w:tblHeader/>
        </w:trPr>
        <w:tc>
          <w:tcPr>
            <w:tcW w:w="2835" w:type="dxa"/>
          </w:tcPr>
          <w:p w:rsidR="00FE7EEC" w:rsidRPr="009970F8" w:rsidRDefault="00FE7EEC" w:rsidP="00391EF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39" w:type="dxa"/>
            <w:gridSpan w:val="9"/>
            <w:tcBorders>
              <w:bottom w:val="single" w:sz="6" w:space="0" w:color="auto"/>
            </w:tcBorders>
          </w:tcPr>
          <w:p w:rsidR="00FE7EEC" w:rsidRPr="009970F8" w:rsidRDefault="00FE7EEC" w:rsidP="00391EF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E7EEC" w:rsidRPr="009970F8" w:rsidTr="00CF1E26">
        <w:trPr>
          <w:trHeight w:val="20"/>
          <w:tblHeader/>
        </w:trPr>
        <w:tc>
          <w:tcPr>
            <w:tcW w:w="2835" w:type="dxa"/>
          </w:tcPr>
          <w:p w:rsidR="00FE7EEC" w:rsidRPr="009970F8" w:rsidRDefault="00FE7EEC" w:rsidP="00391EF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3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FE7EEC" w:rsidRPr="009970F8" w:rsidRDefault="00FE7EEC" w:rsidP="00391EF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E7EEC" w:rsidRPr="009970F8" w:rsidTr="00CF1E26">
        <w:trPr>
          <w:trHeight w:val="20"/>
          <w:tblHeader/>
        </w:trPr>
        <w:tc>
          <w:tcPr>
            <w:tcW w:w="2835" w:type="dxa"/>
          </w:tcPr>
          <w:p w:rsidR="00FE7EEC" w:rsidRPr="009970F8" w:rsidRDefault="00FE7EEC" w:rsidP="00391EF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FE7EEC" w:rsidRPr="009970F8" w:rsidRDefault="00FE7EEC" w:rsidP="00391EF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E7EEC" w:rsidRPr="009970F8" w:rsidRDefault="00FE7EEC" w:rsidP="00391EF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E7EEC" w:rsidRPr="009970F8" w:rsidRDefault="00FE7EEC" w:rsidP="00391EF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E7EEC" w:rsidRPr="009970F8" w:rsidRDefault="00FE7EEC" w:rsidP="00391EF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E7EEC" w:rsidRPr="009970F8" w:rsidRDefault="00FE7EEC" w:rsidP="00391EF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FE7EEC" w:rsidRPr="009970F8" w:rsidRDefault="00FE7EEC" w:rsidP="00391EF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FE7EEC" w:rsidRPr="009970F8" w:rsidRDefault="00FE7EEC" w:rsidP="00391EF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63CF5" w:rsidRPr="009970F8" w:rsidTr="00CF1E26">
        <w:trPr>
          <w:trHeight w:val="20"/>
          <w:tblHeader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563CF5" w:rsidRPr="009970F8" w:rsidTr="00CF1E26">
        <w:trPr>
          <w:trHeight w:val="20"/>
          <w:tblHeader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31 </w:t>
            </w:r>
            <w:r w:rsidRPr="009970F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  <w:r w:rsidRPr="009970F8">
              <w:rPr>
                <w:rFonts w:asciiTheme="majorBidi" w:hAnsi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2561</w:t>
            </w:r>
          </w:p>
        </w:tc>
      </w:tr>
      <w:tr w:rsidR="00FE7EEC" w:rsidRPr="009970F8" w:rsidTr="00CF1E26">
        <w:trPr>
          <w:trHeight w:val="54"/>
        </w:trPr>
        <w:tc>
          <w:tcPr>
            <w:tcW w:w="2835" w:type="dxa"/>
          </w:tcPr>
          <w:p w:rsidR="00FE7EEC" w:rsidRPr="009970F8" w:rsidRDefault="00FE7EEC" w:rsidP="00FE7EEC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เบิกเกินบัญชีและ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กู้ยืมระยะสั้น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sz w:val="24"/>
                <w:szCs w:val="24"/>
              </w:rPr>
              <w:t>367,221</w:t>
            </w:r>
          </w:p>
        </w:tc>
        <w:tc>
          <w:tcPr>
            <w:tcW w:w="90" w:type="dxa"/>
            <w:vAlign w:val="bottom"/>
          </w:tcPr>
          <w:p w:rsidR="00FE7EEC" w:rsidRPr="009970F8" w:rsidRDefault="00FE7EEC" w:rsidP="00FE7EEC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262,803</w:t>
            </w:r>
          </w:p>
        </w:tc>
        <w:tc>
          <w:tcPr>
            <w:tcW w:w="90" w:type="dxa"/>
            <w:vAlign w:val="bottom"/>
          </w:tcPr>
          <w:p w:rsidR="00FE7EEC" w:rsidRPr="009970F8" w:rsidRDefault="00FE7EEC" w:rsidP="00FE7EEC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8,284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FE7EEC" w:rsidRPr="009970F8" w:rsidRDefault="00FE7EEC" w:rsidP="00FE7EE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FE7EEC" w:rsidRPr="009970F8" w:rsidRDefault="00FE7EEC" w:rsidP="00FE7EE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621,740</w:t>
            </w:r>
          </w:p>
        </w:tc>
      </w:tr>
      <w:tr w:rsidR="00FE7EEC" w:rsidRPr="009970F8" w:rsidTr="00CF1E26">
        <w:trPr>
          <w:trHeight w:val="20"/>
        </w:trPr>
        <w:tc>
          <w:tcPr>
            <w:tcW w:w="2835" w:type="dxa"/>
          </w:tcPr>
          <w:p w:rsidR="00FE7EEC" w:rsidRPr="009970F8" w:rsidRDefault="00FE7EEC" w:rsidP="00FE7EEC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บุคล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sz w:val="24"/>
                <w:szCs w:val="24"/>
              </w:rPr>
              <w:t>17,69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13,196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7EEC" w:rsidRPr="009970F8" w:rsidRDefault="00FE7EEC" w:rsidP="00FE7EE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</w:tr>
      <w:tr w:rsidR="00FE7EEC" w:rsidRPr="009970F8" w:rsidTr="00CF1E26">
        <w:trPr>
          <w:trHeight w:val="20"/>
        </w:trPr>
        <w:tc>
          <w:tcPr>
            <w:tcW w:w="2835" w:type="dxa"/>
          </w:tcPr>
          <w:p w:rsidR="00FE7EEC" w:rsidRPr="009970F8" w:rsidRDefault="00FE7EEC" w:rsidP="00FE7EEC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sz w:val="24"/>
                <w:szCs w:val="24"/>
              </w:rPr>
              <w:t>118,58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34,705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7EEC" w:rsidRPr="009970F8" w:rsidRDefault="00FE7EEC" w:rsidP="00FE7EE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83,884</w:t>
            </w:r>
          </w:p>
        </w:tc>
      </w:tr>
      <w:tr w:rsidR="00FE7EEC" w:rsidRPr="009970F8" w:rsidTr="00CF1E26">
        <w:trPr>
          <w:trHeight w:val="20"/>
        </w:trPr>
        <w:tc>
          <w:tcPr>
            <w:tcW w:w="2835" w:type="dxa"/>
          </w:tcPr>
          <w:p w:rsidR="00FE7EEC" w:rsidRPr="009970F8" w:rsidRDefault="00FE7EEC" w:rsidP="00FE7EEC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ภายใต้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1,077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5,184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E7EEC" w:rsidRPr="009970F8" w:rsidRDefault="00FE7EEC" w:rsidP="00FE7EE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7,882</w:t>
            </w:r>
          </w:p>
        </w:tc>
      </w:tr>
      <w:tr w:rsidR="00FE7EEC" w:rsidRPr="009970F8" w:rsidTr="00CF1E26">
        <w:trPr>
          <w:trHeight w:val="20"/>
        </w:trPr>
        <w:tc>
          <w:tcPr>
            <w:tcW w:w="2835" w:type="dxa"/>
          </w:tcPr>
          <w:p w:rsidR="00FE7EEC" w:rsidRPr="009970F8" w:rsidRDefault="00FE7EEC" w:rsidP="00FE7EEC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507,281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213,825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5,184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E7EEC" w:rsidRPr="009970F8" w:rsidRDefault="00FE7EEC" w:rsidP="00FE7EEC">
            <w:pPr>
              <w:tabs>
                <w:tab w:val="clear" w:pos="680"/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8,284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E7EEC" w:rsidRPr="009970F8" w:rsidRDefault="00FE7EEC" w:rsidP="00FE7EE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FE7EEC" w:rsidRPr="009970F8" w:rsidRDefault="00FE7EEC" w:rsidP="00FE7EE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718,006</w:t>
            </w:r>
          </w:p>
        </w:tc>
      </w:tr>
    </w:tbl>
    <w:p w:rsidR="00FE7EEC" w:rsidRDefault="00FE7EEC"/>
    <w:tbl>
      <w:tblPr>
        <w:tblW w:w="897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43"/>
        <w:gridCol w:w="90"/>
        <w:gridCol w:w="1134"/>
        <w:gridCol w:w="90"/>
        <w:gridCol w:w="1134"/>
        <w:gridCol w:w="90"/>
        <w:gridCol w:w="1134"/>
        <w:gridCol w:w="90"/>
        <w:gridCol w:w="1134"/>
      </w:tblGrid>
      <w:tr w:rsidR="00672C83" w:rsidRPr="009970F8" w:rsidTr="00CF1E26">
        <w:trPr>
          <w:trHeight w:val="20"/>
          <w:tblHeader/>
        </w:trPr>
        <w:tc>
          <w:tcPr>
            <w:tcW w:w="2835" w:type="dxa"/>
          </w:tcPr>
          <w:p w:rsidR="00672C83" w:rsidRPr="009970F8" w:rsidRDefault="00672C83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39" w:type="dxa"/>
            <w:gridSpan w:val="9"/>
            <w:tcBorders>
              <w:bottom w:val="single" w:sz="6" w:space="0" w:color="auto"/>
            </w:tcBorders>
          </w:tcPr>
          <w:p w:rsidR="00672C83" w:rsidRPr="009970F8" w:rsidRDefault="00327E0C" w:rsidP="002F1D2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="00672C83"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72C83" w:rsidRPr="009970F8" w:rsidTr="00CF1E26">
        <w:trPr>
          <w:trHeight w:val="20"/>
          <w:tblHeader/>
        </w:trPr>
        <w:tc>
          <w:tcPr>
            <w:tcW w:w="2835" w:type="dxa"/>
          </w:tcPr>
          <w:p w:rsidR="00672C83" w:rsidRPr="009970F8" w:rsidRDefault="00672C83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3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672C83" w:rsidRPr="009970F8" w:rsidRDefault="00672C83" w:rsidP="002F1D2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72C83" w:rsidRPr="009970F8" w:rsidTr="00CF1E26">
        <w:trPr>
          <w:trHeight w:val="20"/>
          <w:tblHeader/>
        </w:trPr>
        <w:tc>
          <w:tcPr>
            <w:tcW w:w="2835" w:type="dxa"/>
          </w:tcPr>
          <w:p w:rsidR="00672C83" w:rsidRPr="009970F8" w:rsidRDefault="00672C83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672C83" w:rsidRPr="009970F8" w:rsidRDefault="00672C83" w:rsidP="002F1D2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72C83" w:rsidRPr="009970F8" w:rsidRDefault="00672C83" w:rsidP="002F1D2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72C83" w:rsidRPr="009970F8" w:rsidRDefault="00672C83" w:rsidP="002F1D2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72C83" w:rsidRPr="009970F8" w:rsidRDefault="00672C83" w:rsidP="002F1D2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72C83" w:rsidRPr="009970F8" w:rsidRDefault="00672C83" w:rsidP="002F1D2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672C83" w:rsidRPr="009970F8" w:rsidRDefault="00672C83" w:rsidP="002F1D2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672C83" w:rsidRPr="009970F8" w:rsidRDefault="00672C83" w:rsidP="002F1D28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63CF5" w:rsidRPr="009970F8" w:rsidTr="00CF1E26">
        <w:trPr>
          <w:trHeight w:val="20"/>
          <w:tblHeader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563CF5" w:rsidRPr="009970F8" w:rsidTr="00CF1E26">
        <w:trPr>
          <w:trHeight w:val="20"/>
          <w:tblHeader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563CF5" w:rsidRPr="009970F8" w:rsidRDefault="00563CF5" w:rsidP="00563CF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31 </w:t>
            </w:r>
            <w:r w:rsidRPr="009970F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  <w:r w:rsidRPr="009970F8">
              <w:rPr>
                <w:rFonts w:asciiTheme="majorBidi" w:hAnsi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2560</w:t>
            </w:r>
          </w:p>
        </w:tc>
      </w:tr>
      <w:tr w:rsidR="00563CF5" w:rsidRPr="009970F8" w:rsidTr="00CF1E26">
        <w:trPr>
          <w:trHeight w:val="54"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เบิกเกินบัญชีและ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กู้ยืมระยะสั้น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513,701</w:t>
            </w:r>
          </w:p>
        </w:tc>
        <w:tc>
          <w:tcPr>
            <w:tcW w:w="90" w:type="dxa"/>
            <w:vAlign w:val="bottom"/>
          </w:tcPr>
          <w:p w:rsidR="00563CF5" w:rsidRPr="009970F8" w:rsidRDefault="00563CF5" w:rsidP="00563CF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141,806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563CF5" w:rsidRPr="009970F8" w:rsidRDefault="00563CF5" w:rsidP="00563CF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4,674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563CF5" w:rsidRPr="009970F8" w:rsidRDefault="00563CF5" w:rsidP="00563CF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563CF5" w:rsidRPr="009970F8" w:rsidRDefault="00563CF5" w:rsidP="00563CF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367,221</w:t>
            </w:r>
          </w:p>
        </w:tc>
      </w:tr>
      <w:tr w:rsidR="00563CF5" w:rsidRPr="009970F8" w:rsidTr="00CF1E26">
        <w:trPr>
          <w:trHeight w:val="20"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บุคล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32,696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17,696</w:t>
            </w:r>
          </w:p>
        </w:tc>
      </w:tr>
      <w:tr w:rsidR="00563CF5" w:rsidRPr="009970F8" w:rsidTr="00CF1E26">
        <w:trPr>
          <w:trHeight w:val="20"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91,511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27,078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CF5" w:rsidRPr="009970F8" w:rsidRDefault="00563CF5" w:rsidP="00563CF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118,589</w:t>
            </w:r>
          </w:p>
        </w:tc>
      </w:tr>
      <w:tr w:rsidR="00563CF5" w:rsidRPr="009970F8" w:rsidTr="00CF1E26">
        <w:trPr>
          <w:trHeight w:val="20"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</w:t>
            </w:r>
            <w:r w:rsidRPr="009970F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ภายใต้</w:t>
            </w: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2,831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1,714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63CF5" w:rsidRPr="009970F8" w:rsidRDefault="00563CF5" w:rsidP="00563CF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</w:tr>
      <w:tr w:rsidR="00563CF5" w:rsidRPr="009970F8" w:rsidTr="00CF1E26">
        <w:trPr>
          <w:trHeight w:val="20"/>
        </w:trPr>
        <w:tc>
          <w:tcPr>
            <w:tcW w:w="2835" w:type="dxa"/>
          </w:tcPr>
          <w:p w:rsidR="00563CF5" w:rsidRPr="009970F8" w:rsidRDefault="00563CF5" w:rsidP="00563CF5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640,739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(130,498)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80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1,714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63CF5" w:rsidRPr="009970F8" w:rsidRDefault="00563CF5" w:rsidP="00563CF5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4,674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563CF5" w:rsidRPr="009970F8" w:rsidRDefault="00563CF5" w:rsidP="00563C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563CF5" w:rsidRPr="009970F8" w:rsidRDefault="00563CF5" w:rsidP="00563CF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507,281</w:t>
            </w:r>
          </w:p>
        </w:tc>
      </w:tr>
    </w:tbl>
    <w:p w:rsidR="00672C83" w:rsidRDefault="00672C83"/>
    <w:tbl>
      <w:tblPr>
        <w:tblW w:w="898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86"/>
        <w:gridCol w:w="90"/>
        <w:gridCol w:w="1134"/>
        <w:gridCol w:w="90"/>
        <w:gridCol w:w="1134"/>
        <w:gridCol w:w="90"/>
        <w:gridCol w:w="1134"/>
        <w:gridCol w:w="90"/>
        <w:gridCol w:w="1204"/>
      </w:tblGrid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2" w:type="dxa"/>
            <w:gridSpan w:val="9"/>
            <w:tcBorders>
              <w:bottom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61688" w:rsidRPr="00F15A82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F15A82" w:rsidRDefault="00661688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:rsidR="00661688" w:rsidRPr="00F15A82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มกราคม</w:t>
            </w: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2561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F15A82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2561</w:t>
            </w:r>
          </w:p>
        </w:tc>
      </w:tr>
      <w:tr w:rsidR="00661688" w:rsidRPr="00AA7744" w:rsidTr="00CF1E26">
        <w:trPr>
          <w:trHeight w:val="297"/>
        </w:trPr>
        <w:tc>
          <w:tcPr>
            <w:tcW w:w="2835" w:type="dxa"/>
          </w:tcPr>
          <w:p w:rsidR="00661688" w:rsidRPr="00AA7744" w:rsidRDefault="00661688" w:rsidP="002F1D2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เงินเบิกเกินบัญชีและ</w:t>
            </w: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</w:t>
            </w: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367,221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235,692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9970F8" w:rsidRDefault="00661688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6,884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596,029</w:t>
            </w:r>
          </w:p>
        </w:tc>
      </w:tr>
      <w:tr w:rsidR="00661688" w:rsidRPr="00AA7744" w:rsidTr="00CF1E26">
        <w:trPr>
          <w:trHeight w:val="20"/>
        </w:trPr>
        <w:tc>
          <w:tcPr>
            <w:tcW w:w="2835" w:type="dxa"/>
          </w:tcPr>
          <w:p w:rsidR="00661688" w:rsidRPr="00F15A82" w:rsidRDefault="00661688" w:rsidP="002F1D2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186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2,331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decimal" w:pos="990"/>
                <w:tab w:val="left" w:pos="1073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2F1D28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661688" w:rsidRPr="009970F8" w:rsidRDefault="00661688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1,998</w:t>
            </w:r>
          </w:p>
        </w:tc>
      </w:tr>
      <w:tr w:rsidR="00661688" w:rsidRPr="00AA7744" w:rsidTr="00CF1E26">
        <w:trPr>
          <w:trHeight w:val="20"/>
        </w:trPr>
        <w:tc>
          <w:tcPr>
            <w:tcW w:w="2835" w:type="dxa"/>
          </w:tcPr>
          <w:p w:rsidR="00661688" w:rsidRPr="00AA7744" w:rsidRDefault="00661688" w:rsidP="002F1D28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369,552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decimal" w:pos="990"/>
                <w:tab w:val="left" w:pos="1073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235,016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1688" w:rsidRPr="00AA7744" w:rsidRDefault="00661688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6,884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598,027</w:t>
            </w:r>
          </w:p>
        </w:tc>
      </w:tr>
    </w:tbl>
    <w:p w:rsidR="00AC7A59" w:rsidRDefault="00AC7A59"/>
    <w:tbl>
      <w:tblPr>
        <w:tblW w:w="88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1186"/>
        <w:gridCol w:w="90"/>
        <w:gridCol w:w="1134"/>
        <w:gridCol w:w="90"/>
        <w:gridCol w:w="1134"/>
        <w:gridCol w:w="90"/>
        <w:gridCol w:w="1134"/>
        <w:gridCol w:w="90"/>
        <w:gridCol w:w="1204"/>
      </w:tblGrid>
      <w:tr w:rsidR="0094016A" w:rsidRPr="00AA7744" w:rsidTr="00661688">
        <w:trPr>
          <w:trHeight w:val="20"/>
          <w:tblHeader/>
        </w:trPr>
        <w:tc>
          <w:tcPr>
            <w:tcW w:w="2669" w:type="dxa"/>
          </w:tcPr>
          <w:p w:rsidR="0094016A" w:rsidRPr="00AA7744" w:rsidRDefault="0094016A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2" w:type="dxa"/>
            <w:gridSpan w:val="9"/>
            <w:tcBorders>
              <w:bottom w:val="single" w:sz="6" w:space="0" w:color="auto"/>
            </w:tcBorders>
          </w:tcPr>
          <w:p w:rsidR="0094016A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="0094016A"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4016A" w:rsidRPr="00AA7744" w:rsidTr="00661688">
        <w:trPr>
          <w:trHeight w:val="20"/>
          <w:tblHeader/>
        </w:trPr>
        <w:tc>
          <w:tcPr>
            <w:tcW w:w="2669" w:type="dxa"/>
          </w:tcPr>
          <w:p w:rsidR="0094016A" w:rsidRPr="00AA7744" w:rsidRDefault="0094016A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16A" w:rsidRPr="00AA7744" w:rsidTr="00661688">
        <w:trPr>
          <w:trHeight w:val="20"/>
          <w:tblHeader/>
        </w:trPr>
        <w:tc>
          <w:tcPr>
            <w:tcW w:w="2669" w:type="dxa"/>
          </w:tcPr>
          <w:p w:rsidR="0094016A" w:rsidRPr="00AA7744" w:rsidRDefault="0094016A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4016A" w:rsidRPr="00AA7744" w:rsidTr="00661688">
        <w:trPr>
          <w:trHeight w:val="20"/>
          <w:tblHeader/>
        </w:trPr>
        <w:tc>
          <w:tcPr>
            <w:tcW w:w="2669" w:type="dxa"/>
          </w:tcPr>
          <w:p w:rsidR="0094016A" w:rsidRPr="00AA7744" w:rsidRDefault="0094016A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4016A" w:rsidRPr="00F15A82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4016A" w:rsidRPr="00AA7744" w:rsidTr="00661688">
        <w:trPr>
          <w:trHeight w:val="20"/>
          <w:tblHeader/>
        </w:trPr>
        <w:tc>
          <w:tcPr>
            <w:tcW w:w="2669" w:type="dxa"/>
          </w:tcPr>
          <w:p w:rsidR="0094016A" w:rsidRPr="00F15A82" w:rsidRDefault="0094016A" w:rsidP="002F1D28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:rsidR="0094016A" w:rsidRPr="00F15A82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มกราคม</w:t>
            </w:r>
            <w:r w:rsidRPr="00AA7744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</w:t>
            </w:r>
            <w:r w:rsidR="00BA2A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016A" w:rsidRPr="00F15A82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:rsidR="0094016A" w:rsidRPr="00AA7744" w:rsidRDefault="0094016A" w:rsidP="002F1D28">
            <w:pPr>
              <w:tabs>
                <w:tab w:val="clear" w:pos="5613"/>
                <w:tab w:val="left" w:pos="107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BA2A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2560</w:t>
            </w:r>
          </w:p>
        </w:tc>
      </w:tr>
      <w:tr w:rsidR="00661688" w:rsidRPr="00AA7744" w:rsidTr="00661688">
        <w:trPr>
          <w:trHeight w:val="297"/>
        </w:trPr>
        <w:tc>
          <w:tcPr>
            <w:tcW w:w="2669" w:type="dxa"/>
          </w:tcPr>
          <w:p w:rsidR="00661688" w:rsidRPr="00AA7744" w:rsidRDefault="00661688" w:rsidP="002F1D2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495,700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spacing w:line="32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123,80</w:t>
            </w:r>
            <w:r w:rsidR="005E6FA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9970F8" w:rsidRDefault="00661688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4,67</w:t>
            </w:r>
            <w:r w:rsidR="005E6FA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:rsidR="00661688" w:rsidRPr="00AA7744" w:rsidRDefault="00661688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367,221</w:t>
            </w:r>
          </w:p>
        </w:tc>
      </w:tr>
      <w:tr w:rsidR="001A3AD4" w:rsidRPr="00AA7744" w:rsidTr="00D90435">
        <w:trPr>
          <w:trHeight w:val="20"/>
        </w:trPr>
        <w:tc>
          <w:tcPr>
            <w:tcW w:w="2669" w:type="dxa"/>
          </w:tcPr>
          <w:p w:rsidR="001A3AD4" w:rsidRPr="00F15A82" w:rsidRDefault="001A3AD4" w:rsidP="002F1D2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6" w:type="dxa"/>
          </w:tcPr>
          <w:p w:rsidR="001A3AD4" w:rsidRDefault="001A3AD4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5,772</w:t>
            </w:r>
          </w:p>
        </w:tc>
        <w:tc>
          <w:tcPr>
            <w:tcW w:w="90" w:type="dxa"/>
          </w:tcPr>
          <w:p w:rsidR="001A3AD4" w:rsidRPr="00AA7744" w:rsidRDefault="001A3AD4" w:rsidP="002F1D28">
            <w:pPr>
              <w:tabs>
                <w:tab w:val="clear" w:pos="5613"/>
                <w:tab w:val="decimal" w:pos="990"/>
                <w:tab w:val="left" w:pos="1073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AD4" w:rsidRDefault="001A3AD4" w:rsidP="002F1D28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5,772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1A3AD4" w:rsidRPr="00AA7744" w:rsidRDefault="001A3AD4" w:rsidP="002F1D28">
            <w:pPr>
              <w:tabs>
                <w:tab w:val="clear" w:pos="5613"/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A3AD4" w:rsidRPr="009970F8" w:rsidRDefault="001A3AD4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F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1A3AD4" w:rsidRPr="00AA7744" w:rsidRDefault="001A3AD4" w:rsidP="002F1D28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A3AD4" w:rsidRPr="009970F8" w:rsidRDefault="001A3AD4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1A3AD4" w:rsidRPr="00AA7744" w:rsidRDefault="001A3AD4" w:rsidP="002F1D28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:rsidR="001A3AD4" w:rsidRPr="009970F8" w:rsidRDefault="001A3AD4" w:rsidP="002F1D28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1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822C2B" w:rsidRPr="00AA7744" w:rsidTr="00661688">
        <w:trPr>
          <w:trHeight w:val="20"/>
        </w:trPr>
        <w:tc>
          <w:tcPr>
            <w:tcW w:w="2669" w:type="dxa"/>
          </w:tcPr>
          <w:p w:rsidR="00822C2B" w:rsidRPr="00F15A82" w:rsidRDefault="00822C2B" w:rsidP="002F1D2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186" w:type="dxa"/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1,062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decimal" w:pos="990"/>
                <w:tab w:val="left" w:pos="1073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2C2B" w:rsidRPr="00AA7744" w:rsidRDefault="00822C2B" w:rsidP="002F1D28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1,714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22C2B" w:rsidRPr="00AA7744" w:rsidRDefault="00D8304E" w:rsidP="002F1D28">
            <w:pPr>
              <w:tabs>
                <w:tab w:val="clear" w:pos="680"/>
                <w:tab w:val="clear" w:pos="5613"/>
                <w:tab w:val="left" w:pos="8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2,331</w:t>
            </w:r>
          </w:p>
        </w:tc>
      </w:tr>
      <w:tr w:rsidR="00822C2B" w:rsidRPr="00AA7744" w:rsidTr="00661688">
        <w:trPr>
          <w:trHeight w:val="20"/>
        </w:trPr>
        <w:tc>
          <w:tcPr>
            <w:tcW w:w="2669" w:type="dxa"/>
          </w:tcPr>
          <w:p w:rsidR="00822C2B" w:rsidRPr="00AA7744" w:rsidRDefault="00822C2B" w:rsidP="002F1D28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5A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502,534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decimal" w:pos="990"/>
                <w:tab w:val="left" w:pos="1073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22C2B" w:rsidRPr="00AA7744" w:rsidRDefault="00822C2B" w:rsidP="002F1D28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130,02</w:t>
            </w:r>
            <w:r w:rsidR="005E6FA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1,714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22C2B" w:rsidRPr="00AA7744" w:rsidRDefault="00822C2B" w:rsidP="002F1D28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A3AD4">
              <w:rPr>
                <w:rFonts w:asciiTheme="majorBidi" w:hAnsiTheme="majorBidi" w:cstheme="majorBidi"/>
                <w:sz w:val="24"/>
                <w:szCs w:val="24"/>
              </w:rPr>
              <w:t>4,67</w:t>
            </w:r>
            <w:r w:rsidR="005E6FA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822C2B" w:rsidRPr="00AA7744" w:rsidRDefault="00822C2B" w:rsidP="002F1D28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369,552</w:t>
            </w:r>
          </w:p>
        </w:tc>
      </w:tr>
    </w:tbl>
    <w:p w:rsidR="00BA2AE8" w:rsidRDefault="00BA2AE8" w:rsidP="00D06C6B">
      <w:pPr>
        <w:spacing w:line="240" w:lineRule="exact"/>
        <w:ind w:left="448" w:right="45"/>
        <w:jc w:val="thaiDistribute"/>
        <w:rPr>
          <w:rFonts w:asciiTheme="majorBidi" w:hAnsiTheme="majorBidi" w:cstheme="majorBidi"/>
          <w:sz w:val="32"/>
          <w:szCs w:val="32"/>
        </w:rPr>
      </w:pPr>
    </w:p>
    <w:p w:rsidR="008D20F4" w:rsidRPr="00BA2AE8" w:rsidRDefault="008D20F4" w:rsidP="00BA2AE8">
      <w:pPr>
        <w:spacing w:line="300" w:lineRule="exact"/>
        <w:ind w:left="448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BA2AE8">
        <w:rPr>
          <w:rFonts w:asciiTheme="majorBidi" w:hAnsiTheme="majorBidi"/>
          <w:sz w:val="28"/>
          <w:szCs w:val="28"/>
          <w:cs/>
        </w:rPr>
        <w:t>*</w:t>
      </w:r>
      <w:r w:rsidRPr="00F15A82">
        <w:rPr>
          <w:rFonts w:asciiTheme="majorBidi" w:hAnsiTheme="majorBidi" w:cstheme="majorBidi"/>
          <w:sz w:val="28"/>
          <w:szCs w:val="28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672C83" w:rsidRPr="008D20F4" w:rsidRDefault="00672C83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:rsidR="00136AFE" w:rsidRPr="00F15A82" w:rsidRDefault="00BC2278" w:rsidP="00BA2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136AFE" w:rsidRPr="001E18DA">
        <w:rPr>
          <w:rFonts w:asciiTheme="majorBidi" w:hAnsiTheme="majorBidi"/>
          <w:b/>
          <w:bCs/>
          <w:sz w:val="32"/>
          <w:szCs w:val="32"/>
          <w:cs/>
        </w:rPr>
        <w:t>.</w:t>
      </w:r>
      <w:r w:rsidR="00136AFE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6AFE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4035A8" w:rsidRPr="00F15A82" w:rsidRDefault="004035A8" w:rsidP="0019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6BD6">
        <w:rPr>
          <w:rFonts w:asciiTheme="majorBidi" w:hAnsiTheme="majorBidi" w:cstheme="majorBidi"/>
          <w:sz w:val="32"/>
          <w:szCs w:val="32"/>
        </w:rPr>
        <w:t>3</w:t>
      </w:r>
      <w:r w:rsidR="001A3530" w:rsidRPr="00A15268">
        <w:rPr>
          <w:rFonts w:asciiTheme="majorBidi" w:hAnsiTheme="majorBidi" w:cstheme="majorBidi" w:hint="cs"/>
          <w:sz w:val="32"/>
          <w:szCs w:val="32"/>
        </w:rPr>
        <w:t>1</w:t>
      </w:r>
      <w:r w:rsidRPr="001E18DA">
        <w:rPr>
          <w:rFonts w:asciiTheme="majorBidi" w:hAnsiTheme="majorBidi"/>
          <w:sz w:val="32"/>
          <w:szCs w:val="32"/>
          <w:cs/>
        </w:rPr>
        <w:t xml:space="preserve"> </w:t>
      </w:r>
      <w:r w:rsidR="001A3530" w:rsidRPr="00F15A8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="00BA3D63" w:rsidRPr="001E18DA">
        <w:rPr>
          <w:rFonts w:asciiTheme="majorBidi" w:hAnsiTheme="majorBidi" w:cstheme="majorBidi"/>
          <w:sz w:val="32"/>
          <w:szCs w:val="32"/>
        </w:rPr>
        <w:t>1</w:t>
      </w:r>
      <w:r w:rsidR="00494E69" w:rsidRPr="00F15A82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392194" w:rsidRPr="00F15A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94E69" w:rsidRPr="00F15A82">
        <w:rPr>
          <w:rFonts w:asciiTheme="majorBidi" w:hAnsiTheme="majorBidi" w:cstheme="majorBidi" w:hint="cs"/>
          <w:sz w:val="32"/>
          <w:szCs w:val="32"/>
          <w:cs/>
        </w:rPr>
        <w:t>มีภาระผูกพัน ดังนี้</w:t>
      </w:r>
    </w:p>
    <w:p w:rsidR="004D5884" w:rsidRPr="002F1D28" w:rsidRDefault="00BC2278" w:rsidP="002F1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32</w:t>
      </w:r>
      <w:r w:rsidR="00494E69">
        <w:rPr>
          <w:rFonts w:asciiTheme="majorBidi" w:hAnsiTheme="majorBidi"/>
          <w:sz w:val="32"/>
          <w:szCs w:val="32"/>
          <w:cs/>
        </w:rPr>
        <w:t>.</w:t>
      </w:r>
      <w:r w:rsidR="00494E69">
        <w:rPr>
          <w:rFonts w:asciiTheme="majorBidi" w:hAnsiTheme="majorBidi" w:cstheme="majorBidi"/>
          <w:sz w:val="32"/>
          <w:szCs w:val="32"/>
        </w:rPr>
        <w:t>1</w:t>
      </w:r>
      <w:r w:rsidR="00494E69" w:rsidRPr="003064B9">
        <w:rPr>
          <w:rFonts w:asciiTheme="majorBidi" w:hAnsiTheme="majorBidi" w:cstheme="majorBidi"/>
          <w:sz w:val="32"/>
          <w:szCs w:val="32"/>
        </w:rPr>
        <w:tab/>
      </w:r>
      <w:r w:rsidR="00744BC7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 w:rsidRPr="00F15A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CB26AD" w:rsidRPr="00F15A82">
        <w:rPr>
          <w:rFonts w:asciiTheme="majorBidi" w:hAnsiTheme="majorBidi" w:cstheme="majorBidi"/>
          <w:sz w:val="32"/>
          <w:szCs w:val="32"/>
          <w:cs/>
        </w:rPr>
        <w:t>มี</w:t>
      </w:r>
      <w:r w:rsidR="00744BC7" w:rsidRPr="00F15A82">
        <w:rPr>
          <w:rFonts w:asciiTheme="majorBidi" w:hAnsiTheme="majorBidi" w:cstheme="majorBidi"/>
          <w:sz w:val="32"/>
          <w:szCs w:val="32"/>
          <w:cs/>
        </w:rPr>
        <w:t>สัญญาเช่าที่ดิน</w:t>
      </w:r>
      <w:r w:rsidR="004C7F2D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E23" w:rsidRPr="00F15A82">
        <w:rPr>
          <w:rFonts w:asciiTheme="majorBidi" w:hAnsiTheme="majorBidi" w:cstheme="majorBidi"/>
          <w:sz w:val="32"/>
          <w:szCs w:val="32"/>
          <w:cs/>
        </w:rPr>
        <w:t>อาคารโรงเรือน</w:t>
      </w:r>
      <w:r w:rsidR="004C7F2D" w:rsidRPr="00F15A82">
        <w:rPr>
          <w:rFonts w:asciiTheme="majorBidi" w:hAnsiTheme="majorBidi" w:cstheme="majorBidi"/>
          <w:sz w:val="32"/>
          <w:szCs w:val="32"/>
          <w:cs/>
        </w:rPr>
        <w:t xml:space="preserve"> คลังสินค้า </w:t>
      </w:r>
      <w:r w:rsidR="00F60901" w:rsidRPr="00F15A82">
        <w:rPr>
          <w:rFonts w:asciiTheme="majorBidi" w:hAnsiTheme="majorBidi" w:cstheme="majorBidi"/>
          <w:sz w:val="32"/>
          <w:szCs w:val="32"/>
          <w:cs/>
        </w:rPr>
        <w:t>และ</w:t>
      </w:r>
      <w:r w:rsidR="008B7270" w:rsidRPr="00F15A82">
        <w:rPr>
          <w:rFonts w:asciiTheme="majorBidi" w:hAnsiTheme="majorBidi" w:cstheme="majorBidi"/>
          <w:sz w:val="32"/>
          <w:szCs w:val="32"/>
          <w:cs/>
        </w:rPr>
        <w:t>บ้านพักพนักงาน</w:t>
      </w:r>
      <w:r w:rsidR="00CA5ABF" w:rsidRPr="00F15A82">
        <w:rPr>
          <w:rFonts w:asciiTheme="majorBidi" w:hAnsiTheme="majorBidi" w:cstheme="majorBidi"/>
          <w:sz w:val="32"/>
          <w:szCs w:val="32"/>
          <w:cs/>
        </w:rPr>
        <w:t>หลายฉบับ</w:t>
      </w:r>
      <w:r w:rsidR="00744BC7" w:rsidRPr="00F15A82">
        <w:rPr>
          <w:rFonts w:asciiTheme="majorBidi" w:hAnsiTheme="majorBidi" w:cstheme="majorBidi"/>
          <w:spacing w:val="-4"/>
          <w:sz w:val="32"/>
          <w:szCs w:val="32"/>
          <w:cs/>
        </w:rPr>
        <w:t>กับสำนักงานทรัพย์สินส่วนพระมหากษัตริย์</w:t>
      </w:r>
      <w:r w:rsidR="00802C10" w:rsidRPr="00F15A8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D2F5F" w:rsidRPr="00F15A82">
        <w:rPr>
          <w:rFonts w:asciiTheme="majorBidi" w:hAnsiTheme="majorBidi" w:cstheme="majorBidi"/>
          <w:spacing w:val="-4"/>
          <w:sz w:val="32"/>
          <w:szCs w:val="32"/>
          <w:cs/>
        </w:rPr>
        <w:t>บุคคลที่ไม่เกี่ยวข้องกัน</w:t>
      </w:r>
      <w:r w:rsidR="008C2E33" w:rsidRPr="00F15A82">
        <w:rPr>
          <w:rFonts w:asciiTheme="majorBidi" w:hAnsiTheme="majorBidi" w:cstheme="majorBidi"/>
          <w:spacing w:val="-4"/>
          <w:sz w:val="32"/>
          <w:szCs w:val="32"/>
          <w:cs/>
        </w:rPr>
        <w:t>หลายท่าน</w:t>
      </w:r>
      <w:r w:rsidR="008B7270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2C10" w:rsidRPr="00F15A82">
        <w:rPr>
          <w:rFonts w:asciiTheme="majorBidi" w:hAnsiTheme="majorBidi" w:cstheme="majorBidi"/>
          <w:spacing w:val="-4"/>
          <w:sz w:val="32"/>
          <w:szCs w:val="32"/>
          <w:cs/>
        </w:rPr>
        <w:t>สัญญาดังกล่าว</w:t>
      </w:r>
      <w:r w:rsidR="00744BC7" w:rsidRPr="00F15A82">
        <w:rPr>
          <w:rFonts w:asciiTheme="majorBidi" w:hAnsiTheme="majorBidi" w:cstheme="majorBidi"/>
          <w:spacing w:val="-4"/>
          <w:sz w:val="32"/>
          <w:szCs w:val="32"/>
          <w:cs/>
        </w:rPr>
        <w:t>มีกำหนดเวลา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42137B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</w:t>
      </w:r>
      <w:r w:rsidR="00744BC7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D4A99" w:rsidRPr="001F621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44BC7" w:rsidRPr="001F6214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744BC7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สิ้นสุดวันที่ </w:t>
      </w:r>
      <w:r w:rsidR="00BD4A9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BD4A99" w:rsidRPr="00F15A82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="00744BC7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D4A99" w:rsidRPr="001F6214">
        <w:rPr>
          <w:rFonts w:asciiTheme="majorBidi" w:hAnsiTheme="majorBidi" w:cstheme="majorBidi"/>
          <w:spacing w:val="-4"/>
          <w:sz w:val="32"/>
          <w:szCs w:val="32"/>
        </w:rPr>
        <w:t>2582</w:t>
      </w:r>
      <w:r w:rsidR="00E85E23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82161" w:rsidRPr="00F15A82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และสัญญาเช่ารถยนต์กับบริษัทแห่งหนึ่ง</w:t>
      </w:r>
      <w:r w:rsidR="00482161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82161" w:rsidRPr="00052AB5">
        <w:rPr>
          <w:rFonts w:asciiTheme="majorBidi" w:hAnsiTheme="majorBidi" w:cstheme="majorBidi" w:hint="cs"/>
          <w:sz w:val="32"/>
          <w:szCs w:val="32"/>
          <w:cs/>
        </w:rPr>
        <w:t>และสัญญาบริการอื่น</w:t>
      </w:r>
      <w:r w:rsidR="00482161" w:rsidRPr="00052A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2C10" w:rsidRPr="00052AB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2194" w:rsidRPr="00052AB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F6214" w:rsidRPr="00052AB5">
        <w:rPr>
          <w:rFonts w:asciiTheme="majorBidi" w:hAnsiTheme="majorBidi" w:cstheme="majorBidi" w:hint="cs"/>
          <w:sz w:val="32"/>
          <w:szCs w:val="32"/>
          <w:cs/>
        </w:rPr>
        <w:t>มีภาระ</w:t>
      </w:r>
      <w:r w:rsidR="00744BC7" w:rsidRPr="00052AB5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</w:t>
      </w:r>
      <w:r w:rsidR="00193098" w:rsidRPr="00052AB5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744BC7" w:rsidRPr="00052AB5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5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719"/>
        <w:gridCol w:w="1734"/>
        <w:gridCol w:w="270"/>
        <w:gridCol w:w="1857"/>
      </w:tblGrid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523331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6" w:space="0" w:color="auto"/>
            </w:tcBorders>
          </w:tcPr>
          <w:p w:rsidR="00E455B2" w:rsidRPr="0018212F" w:rsidRDefault="00A67026" w:rsidP="00523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4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</w:t>
            </w:r>
            <w:r w:rsidR="00E455B2" w:rsidRPr="00F15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บาท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455B2" w:rsidP="00523331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18212F" w:rsidRDefault="00E455B2" w:rsidP="00523331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F15A82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E455B2" w:rsidRPr="0018212F" w:rsidRDefault="00E455B2" w:rsidP="00523331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6" w:space="0" w:color="auto"/>
              <w:bottom w:val="single" w:sz="6" w:space="0" w:color="auto"/>
            </w:tcBorders>
          </w:tcPr>
          <w:p w:rsidR="00E455B2" w:rsidRPr="00F15A82" w:rsidRDefault="00B263D6" w:rsidP="00523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40" w:lineRule="exact"/>
              <w:ind w:left="-94" w:right="-108"/>
              <w:jc w:val="center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F15A8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งบการเงิน</w:t>
            </w:r>
            <w:r w:rsidR="00E455B2" w:rsidRPr="00F15A8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F15A82" w:rsidRDefault="00E455B2" w:rsidP="00523331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A8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455B2" w:rsidRPr="0018212F" w:rsidRDefault="00210FD7" w:rsidP="0052333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24,443</w:t>
            </w:r>
          </w:p>
        </w:tc>
        <w:tc>
          <w:tcPr>
            <w:tcW w:w="270" w:type="dxa"/>
          </w:tcPr>
          <w:p w:rsidR="00E455B2" w:rsidRPr="00F15A82" w:rsidRDefault="00E455B2" w:rsidP="00523331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shd w:val="clear" w:color="auto" w:fill="auto"/>
          </w:tcPr>
          <w:p w:rsidR="00E455B2" w:rsidRPr="0018212F" w:rsidRDefault="00210FD7" w:rsidP="00523331">
            <w:pPr>
              <w:tabs>
                <w:tab w:val="clear" w:pos="1644"/>
                <w:tab w:val="clear" w:pos="187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14,314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F15A82" w:rsidRDefault="00E455B2" w:rsidP="00523331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A82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455B2" w:rsidRPr="0018212F" w:rsidRDefault="00210FD7" w:rsidP="0052333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5,709</w:t>
            </w:r>
          </w:p>
        </w:tc>
        <w:tc>
          <w:tcPr>
            <w:tcW w:w="270" w:type="dxa"/>
          </w:tcPr>
          <w:p w:rsidR="00E455B2" w:rsidRPr="00F15A82" w:rsidRDefault="00E455B2" w:rsidP="00523331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shd w:val="clear" w:color="auto" w:fill="auto"/>
          </w:tcPr>
          <w:p w:rsidR="00E455B2" w:rsidRPr="0018212F" w:rsidRDefault="00210FD7" w:rsidP="00523331">
            <w:pPr>
              <w:tabs>
                <w:tab w:val="clear" w:pos="1644"/>
                <w:tab w:val="clear" w:pos="187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4,774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F15A82" w:rsidRDefault="00E455B2" w:rsidP="00523331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A82">
              <w:rPr>
                <w:rFonts w:asciiTheme="majorBidi" w:hAnsiTheme="majorBidi" w:cstheme="majorBidi"/>
                <w:sz w:val="30"/>
                <w:szCs w:val="30"/>
                <w:cs/>
              </w:rPr>
              <w:t>ห้าปีขึ้นไป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shd w:val="clear" w:color="auto" w:fill="auto"/>
          </w:tcPr>
          <w:p w:rsidR="00E455B2" w:rsidRPr="0018212F" w:rsidRDefault="00210FD7" w:rsidP="0052333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26,156</w:t>
            </w:r>
          </w:p>
        </w:tc>
        <w:tc>
          <w:tcPr>
            <w:tcW w:w="270" w:type="dxa"/>
          </w:tcPr>
          <w:p w:rsidR="00E455B2" w:rsidRPr="00F15A82" w:rsidRDefault="00E455B2" w:rsidP="00523331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shd w:val="clear" w:color="auto" w:fill="auto"/>
          </w:tcPr>
          <w:p w:rsidR="00E455B2" w:rsidRPr="0018212F" w:rsidRDefault="00210FD7" w:rsidP="00523331">
            <w:pPr>
              <w:tabs>
                <w:tab w:val="clear" w:pos="1644"/>
                <w:tab w:val="clear" w:pos="187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26,156</w:t>
            </w:r>
          </w:p>
        </w:tc>
      </w:tr>
      <w:tr w:rsidR="00E455B2" w:rsidRPr="0018212F" w:rsidTr="00C6429E">
        <w:trPr>
          <w:cantSplit/>
        </w:trPr>
        <w:tc>
          <w:tcPr>
            <w:tcW w:w="3719" w:type="dxa"/>
          </w:tcPr>
          <w:p w:rsidR="00E455B2" w:rsidRPr="0018212F" w:rsidRDefault="00E07032" w:rsidP="00523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15A8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E455B2" w:rsidRPr="00F15A8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18212F" w:rsidRDefault="00210FD7" w:rsidP="0052333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56,308</w:t>
            </w:r>
          </w:p>
        </w:tc>
        <w:tc>
          <w:tcPr>
            <w:tcW w:w="270" w:type="dxa"/>
          </w:tcPr>
          <w:p w:rsidR="00E455B2" w:rsidRPr="00F15A82" w:rsidRDefault="00E455B2" w:rsidP="00523331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455B2" w:rsidRPr="0018212F" w:rsidRDefault="00210FD7" w:rsidP="00523331">
            <w:pPr>
              <w:tabs>
                <w:tab w:val="clear" w:pos="1644"/>
                <w:tab w:val="clear" w:pos="187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</w:tr>
    </w:tbl>
    <w:p w:rsidR="00E97F5E" w:rsidRDefault="00E97F5E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727F57" w:rsidRDefault="00BC2278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94E69" w:rsidRPr="009C0DF0">
        <w:rPr>
          <w:rFonts w:asciiTheme="majorBidi" w:hAnsiTheme="majorBidi"/>
          <w:spacing w:val="-4"/>
          <w:sz w:val="32"/>
          <w:szCs w:val="32"/>
          <w:cs/>
        </w:rPr>
        <w:t>.</w:t>
      </w:r>
      <w:r w:rsidR="00494E69" w:rsidRPr="009C0DF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94E69" w:rsidRPr="003064B9">
        <w:rPr>
          <w:rFonts w:asciiTheme="majorBidi" w:hAnsiTheme="majorBidi" w:cstheme="majorBidi"/>
          <w:spacing w:val="-4"/>
          <w:sz w:val="32"/>
          <w:szCs w:val="32"/>
        </w:rPr>
        <w:tab/>
      </w:r>
      <w:r w:rsidR="0022282B" w:rsidRPr="00F15A82">
        <w:rPr>
          <w:rFonts w:asciiTheme="majorBidi" w:hAnsiTheme="majorBidi" w:cstheme="majorBidi"/>
          <w:spacing w:val="-6"/>
          <w:sz w:val="32"/>
          <w:szCs w:val="32"/>
          <w:cs/>
        </w:rPr>
        <w:t>บริษัทมี</w:t>
      </w:r>
      <w:r w:rsidR="008D2F5F" w:rsidRPr="00F15A82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</w:t>
      </w:r>
      <w:r w:rsidR="0022282B" w:rsidRPr="00F15A82">
        <w:rPr>
          <w:rFonts w:asciiTheme="majorBidi" w:hAnsiTheme="majorBidi" w:cstheme="majorBidi"/>
          <w:spacing w:val="-6"/>
          <w:sz w:val="32"/>
          <w:szCs w:val="32"/>
          <w:cs/>
        </w:rPr>
        <w:t>คงเหลือ</w:t>
      </w:r>
      <w:r w:rsidR="008D2F5F" w:rsidRPr="00F15A82">
        <w:rPr>
          <w:rFonts w:asciiTheme="majorBidi" w:hAnsiTheme="majorBidi" w:cstheme="majorBidi"/>
          <w:spacing w:val="-6"/>
          <w:sz w:val="32"/>
          <w:szCs w:val="32"/>
          <w:cs/>
        </w:rPr>
        <w:t>จา</w:t>
      </w:r>
      <w:r w:rsidR="008C0782" w:rsidRPr="00F15A82">
        <w:rPr>
          <w:rFonts w:asciiTheme="majorBidi" w:hAnsiTheme="majorBidi" w:cstheme="majorBidi"/>
          <w:spacing w:val="-6"/>
          <w:sz w:val="32"/>
          <w:szCs w:val="32"/>
          <w:cs/>
        </w:rPr>
        <w:t>กสัญญาก่อสร้างทรัพย์สิน</w:t>
      </w:r>
      <w:r w:rsidR="00526666"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จำนวนเงิน </w:t>
      </w:r>
      <w:r w:rsidR="001C2C2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1C2C2C">
        <w:rPr>
          <w:rFonts w:asciiTheme="majorBidi" w:hAnsiTheme="majorBidi"/>
          <w:spacing w:val="-6"/>
          <w:sz w:val="32"/>
          <w:szCs w:val="32"/>
          <w:cs/>
        </w:rPr>
        <w:t>.</w:t>
      </w:r>
      <w:r w:rsidR="001C2C2C">
        <w:rPr>
          <w:rFonts w:asciiTheme="majorBidi" w:hAnsiTheme="majorBidi" w:cstheme="majorBidi"/>
          <w:spacing w:val="-6"/>
          <w:sz w:val="32"/>
          <w:szCs w:val="32"/>
        </w:rPr>
        <w:t>83</w:t>
      </w:r>
      <w:r w:rsidR="00526666" w:rsidRPr="009C0DF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26666"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526666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>บาท</w:t>
      </w:r>
      <w:r w:rsidR="009C0DF0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26666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>(รวม</w:t>
      </w:r>
      <w:r w:rsidR="009C0DF0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>ภ</w:t>
      </w:r>
      <w:r w:rsidR="00526666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าษีมูลค่าเพิ่ม) </w:t>
      </w:r>
      <w:r w:rsidR="008C0782" w:rsidRPr="00F15A82">
        <w:rPr>
          <w:rFonts w:asciiTheme="majorBidi" w:hAnsiTheme="majorBidi" w:cstheme="majorBidi"/>
          <w:sz w:val="32"/>
          <w:szCs w:val="32"/>
          <w:cs/>
        </w:rPr>
        <w:t>และ</w:t>
      </w:r>
      <w:r w:rsidR="009C0DF0" w:rsidRPr="00F15A82">
        <w:rPr>
          <w:rFonts w:asciiTheme="majorBidi" w:hAnsiTheme="majorBidi" w:cstheme="majorBidi" w:hint="cs"/>
          <w:sz w:val="32"/>
          <w:szCs w:val="32"/>
          <w:cs/>
        </w:rPr>
        <w:t>บริษัทย่อยมี</w:t>
      </w:r>
      <w:r w:rsidR="001A660C" w:rsidRPr="00F15A82">
        <w:rPr>
          <w:rFonts w:asciiTheme="majorBidi" w:hAnsiTheme="majorBidi" w:cstheme="majorBidi" w:hint="cs"/>
          <w:sz w:val="32"/>
          <w:szCs w:val="32"/>
          <w:cs/>
        </w:rPr>
        <w:t>ภาระ</w:t>
      </w:r>
      <w:r w:rsidR="009C0DF0" w:rsidRPr="00F15A82">
        <w:rPr>
          <w:rFonts w:asciiTheme="majorBidi" w:hAnsiTheme="majorBidi" w:cstheme="majorBidi" w:hint="cs"/>
          <w:sz w:val="32"/>
          <w:szCs w:val="32"/>
          <w:cs/>
        </w:rPr>
        <w:t xml:space="preserve">ผูกพันคงเหลือจากสัญญาก่อสร้างสินทรัพย์จำนวนเงิน </w:t>
      </w:r>
      <w:r w:rsidR="00523331">
        <w:rPr>
          <w:rFonts w:asciiTheme="majorBidi" w:hAnsiTheme="majorBidi" w:cstheme="majorBidi"/>
          <w:sz w:val="32"/>
          <w:szCs w:val="32"/>
        </w:rPr>
        <w:t>6</w:t>
      </w:r>
      <w:r w:rsidR="00523331">
        <w:rPr>
          <w:rFonts w:asciiTheme="majorBidi" w:hAnsiTheme="majorBidi"/>
          <w:sz w:val="32"/>
          <w:szCs w:val="32"/>
          <w:cs/>
        </w:rPr>
        <w:t>.</w:t>
      </w:r>
      <w:r w:rsidR="00523331">
        <w:rPr>
          <w:rFonts w:asciiTheme="majorBidi" w:hAnsiTheme="majorBidi" w:cstheme="majorBidi"/>
          <w:sz w:val="32"/>
          <w:szCs w:val="32"/>
        </w:rPr>
        <w:t>96</w:t>
      </w:r>
      <w:r w:rsidR="001C2C2C">
        <w:rPr>
          <w:rFonts w:asciiTheme="majorBidi" w:hAnsiTheme="majorBidi"/>
          <w:sz w:val="32"/>
          <w:szCs w:val="32"/>
          <w:cs/>
        </w:rPr>
        <w:t xml:space="preserve"> </w:t>
      </w:r>
      <w:r w:rsidR="009C0DF0" w:rsidRPr="00F15A8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4062B" w:rsidRPr="00F15A82">
        <w:rPr>
          <w:rFonts w:asciiTheme="majorBidi" w:hAnsiTheme="majorBidi" w:cstheme="majorBidi"/>
          <w:sz w:val="32"/>
          <w:szCs w:val="32"/>
          <w:cs/>
        </w:rPr>
        <w:br/>
      </w:r>
      <w:r w:rsidR="009C0DF0" w:rsidRPr="00F15A82">
        <w:rPr>
          <w:rFonts w:asciiTheme="majorBidi" w:hAnsiTheme="majorBidi" w:cstheme="majorBidi" w:hint="cs"/>
          <w:sz w:val="32"/>
          <w:szCs w:val="32"/>
          <w:cs/>
        </w:rPr>
        <w:t>และสัญ</w:t>
      </w:r>
      <w:r w:rsidR="000A22E8" w:rsidRPr="00F15A82">
        <w:rPr>
          <w:rFonts w:asciiTheme="majorBidi" w:hAnsiTheme="majorBidi" w:cstheme="majorBidi" w:hint="cs"/>
          <w:sz w:val="32"/>
          <w:szCs w:val="32"/>
          <w:cs/>
        </w:rPr>
        <w:t>ญ</w:t>
      </w:r>
      <w:r w:rsidR="009C0DF0" w:rsidRPr="00F15A82">
        <w:rPr>
          <w:rFonts w:asciiTheme="majorBidi" w:hAnsiTheme="majorBidi" w:cstheme="majorBidi" w:hint="cs"/>
          <w:sz w:val="32"/>
          <w:szCs w:val="32"/>
          <w:cs/>
        </w:rPr>
        <w:t xml:space="preserve">าติดตั้งโปรแกรมคอมพิวเตอร์ใหม่ </w:t>
      </w:r>
      <w:r w:rsidR="009C0DF0" w:rsidRPr="00F15A8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523331">
        <w:rPr>
          <w:rFonts w:asciiTheme="majorBidi" w:hAnsiTheme="majorBidi" w:cstheme="majorBidi"/>
          <w:sz w:val="32"/>
          <w:szCs w:val="32"/>
        </w:rPr>
        <w:t>0</w:t>
      </w:r>
      <w:r w:rsidR="00523331">
        <w:rPr>
          <w:rFonts w:asciiTheme="majorBidi" w:hAnsiTheme="majorBidi"/>
          <w:sz w:val="32"/>
          <w:szCs w:val="32"/>
          <w:cs/>
        </w:rPr>
        <w:t>.</w:t>
      </w:r>
      <w:r w:rsidR="00523331">
        <w:rPr>
          <w:rFonts w:asciiTheme="majorBidi" w:hAnsiTheme="majorBidi" w:cstheme="majorBidi"/>
          <w:sz w:val="32"/>
          <w:szCs w:val="32"/>
        </w:rPr>
        <w:t>11</w:t>
      </w:r>
      <w:r w:rsidR="001C2C2C">
        <w:rPr>
          <w:rFonts w:asciiTheme="majorBidi" w:hAnsiTheme="majorBidi"/>
          <w:sz w:val="32"/>
          <w:szCs w:val="32"/>
          <w:cs/>
        </w:rPr>
        <w:t xml:space="preserve"> </w:t>
      </w:r>
      <w:r w:rsidR="009C0DF0" w:rsidRPr="00F15A82">
        <w:rPr>
          <w:rFonts w:asciiTheme="majorBidi" w:hAnsiTheme="majorBidi" w:cstheme="majorBidi"/>
          <w:sz w:val="32"/>
          <w:szCs w:val="32"/>
          <w:cs/>
        </w:rPr>
        <w:t>ล้าน</w:t>
      </w:r>
      <w:r w:rsidR="009C0DF0" w:rsidRPr="00F15A82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346FC3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0DF0" w:rsidRPr="00F15A82">
        <w:rPr>
          <w:rFonts w:asciiTheme="majorBidi" w:hAnsiTheme="majorBidi" w:cstheme="majorBidi" w:hint="cs"/>
          <w:sz w:val="32"/>
          <w:szCs w:val="32"/>
          <w:cs/>
        </w:rPr>
        <w:t>(รวมภาษีมูลค่าเพิ่ม)</w:t>
      </w:r>
      <w:r w:rsidR="00305107">
        <w:rPr>
          <w:rFonts w:asciiTheme="majorBidi" w:hAnsiTheme="majorBidi"/>
          <w:sz w:val="32"/>
          <w:szCs w:val="32"/>
          <w:cs/>
        </w:rPr>
        <w:t xml:space="preserve"> </w:t>
      </w:r>
      <w:r w:rsidR="00305107" w:rsidRPr="00F15A82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523331">
        <w:rPr>
          <w:rFonts w:asciiTheme="majorBidi" w:hAnsiTheme="majorBidi" w:cstheme="majorBidi"/>
          <w:sz w:val="32"/>
          <w:szCs w:val="32"/>
        </w:rPr>
        <w:t>8</w:t>
      </w:r>
      <w:r w:rsidR="00523331">
        <w:rPr>
          <w:rFonts w:asciiTheme="majorBidi" w:hAnsiTheme="majorBidi"/>
          <w:sz w:val="32"/>
          <w:szCs w:val="32"/>
          <w:cs/>
        </w:rPr>
        <w:t>.</w:t>
      </w:r>
      <w:r w:rsidR="00523331">
        <w:rPr>
          <w:rFonts w:asciiTheme="majorBidi" w:hAnsiTheme="majorBidi" w:cstheme="majorBidi"/>
          <w:sz w:val="32"/>
          <w:szCs w:val="32"/>
        </w:rPr>
        <w:t>90</w:t>
      </w:r>
      <w:r w:rsidR="001C2C2C">
        <w:rPr>
          <w:rFonts w:asciiTheme="majorBidi" w:hAnsiTheme="majorBidi"/>
          <w:sz w:val="32"/>
          <w:szCs w:val="32"/>
          <w:cs/>
        </w:rPr>
        <w:t xml:space="preserve"> </w:t>
      </w:r>
      <w:r w:rsidR="00305107" w:rsidRPr="00F15A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233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3331" w:rsidRPr="00F15A82">
        <w:rPr>
          <w:rFonts w:asciiTheme="majorBidi" w:hAnsiTheme="majorBidi" w:cstheme="majorBidi" w:hint="cs"/>
          <w:sz w:val="32"/>
          <w:szCs w:val="32"/>
          <w:cs/>
        </w:rPr>
        <w:t>(รวมภาษีมูลค่าเพิ่ม)</w:t>
      </w:r>
    </w:p>
    <w:p w:rsidR="00BC2278" w:rsidRPr="00F15A82" w:rsidRDefault="00BC2278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26666" w:rsidRDefault="00BC2278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32</w:t>
      </w:r>
      <w:r w:rsidR="000A21D8">
        <w:rPr>
          <w:rFonts w:asciiTheme="majorBidi" w:hAnsiTheme="majorBidi"/>
          <w:sz w:val="32"/>
          <w:szCs w:val="32"/>
          <w:cs/>
        </w:rPr>
        <w:t>.</w:t>
      </w:r>
      <w:r w:rsidR="000A21D8">
        <w:rPr>
          <w:rFonts w:asciiTheme="majorBidi" w:hAnsiTheme="majorBidi" w:cstheme="majorBidi"/>
          <w:sz w:val="32"/>
          <w:szCs w:val="32"/>
        </w:rPr>
        <w:t xml:space="preserve">3 </w:t>
      </w:r>
      <w:r w:rsidR="000A21D8">
        <w:rPr>
          <w:rFonts w:asciiTheme="majorBidi" w:hAnsiTheme="majorBidi" w:cstheme="majorBidi"/>
          <w:sz w:val="32"/>
          <w:szCs w:val="32"/>
        </w:rPr>
        <w:tab/>
      </w:r>
      <w:r w:rsidR="00F900E6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5498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F900E6" w:rsidRPr="00F15A82">
        <w:rPr>
          <w:rFonts w:asciiTheme="majorBidi" w:hAnsiTheme="majorBidi" w:cstheme="majorBidi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F900E6" w:rsidRPr="00442E0D">
        <w:rPr>
          <w:rFonts w:asciiTheme="majorBidi" w:hAnsiTheme="majorBidi"/>
          <w:sz w:val="32"/>
          <w:szCs w:val="32"/>
          <w:cs/>
        </w:rPr>
        <w:t xml:space="preserve"> </w:t>
      </w:r>
      <w:r w:rsidR="00C5498F">
        <w:rPr>
          <w:rFonts w:asciiTheme="majorBidi" w:hAnsiTheme="majorBidi" w:cstheme="majorBidi"/>
          <w:sz w:val="32"/>
          <w:szCs w:val="32"/>
        </w:rPr>
        <w:t>2</w:t>
      </w:r>
      <w:r w:rsidR="00C5498F">
        <w:rPr>
          <w:rFonts w:asciiTheme="majorBidi" w:hAnsiTheme="majorBidi"/>
          <w:sz w:val="32"/>
          <w:szCs w:val="32"/>
          <w:cs/>
        </w:rPr>
        <w:t>.</w:t>
      </w:r>
      <w:r w:rsidR="00C5498F">
        <w:rPr>
          <w:rFonts w:asciiTheme="majorBidi" w:hAnsiTheme="majorBidi" w:cstheme="majorBidi"/>
          <w:sz w:val="32"/>
          <w:szCs w:val="32"/>
        </w:rPr>
        <w:t>00</w:t>
      </w:r>
      <w:r w:rsidR="00F900E6" w:rsidRPr="00442E0D">
        <w:rPr>
          <w:rFonts w:asciiTheme="majorBidi" w:hAnsiTheme="majorBidi"/>
          <w:sz w:val="32"/>
          <w:szCs w:val="32"/>
          <w:cs/>
        </w:rPr>
        <w:t xml:space="preserve"> </w:t>
      </w:r>
      <w:r w:rsidR="000405E0">
        <w:rPr>
          <w:rFonts w:asciiTheme="majorBidi" w:hAnsiTheme="majorBidi" w:cstheme="majorBidi"/>
          <w:sz w:val="32"/>
          <w:szCs w:val="32"/>
        </w:rPr>
        <w:br/>
      </w:r>
      <w:r w:rsidR="00F900E6" w:rsidRPr="00F15A82">
        <w:rPr>
          <w:rFonts w:asciiTheme="majorBidi" w:hAnsiTheme="majorBidi" w:cstheme="majorBidi"/>
          <w:sz w:val="32"/>
          <w:szCs w:val="32"/>
          <w:cs/>
        </w:rPr>
        <w:t>ล้าน</w:t>
      </w:r>
      <w:r w:rsidR="00526666" w:rsidRPr="00F15A8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C5498F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</w:t>
      </w:r>
      <w:r w:rsidR="00434050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4050">
        <w:rPr>
          <w:rFonts w:asciiTheme="majorBidi" w:hAnsiTheme="majorBidi" w:cstheme="majorBidi"/>
          <w:sz w:val="32"/>
          <w:szCs w:val="32"/>
        </w:rPr>
        <w:t>0</w:t>
      </w:r>
      <w:r w:rsidR="00434050">
        <w:rPr>
          <w:rFonts w:asciiTheme="majorBidi" w:hAnsiTheme="majorBidi"/>
          <w:sz w:val="32"/>
          <w:szCs w:val="32"/>
          <w:cs/>
        </w:rPr>
        <w:t>.</w:t>
      </w:r>
      <w:r w:rsidR="00434050">
        <w:rPr>
          <w:rFonts w:asciiTheme="majorBidi" w:hAnsiTheme="majorBidi" w:cstheme="majorBidi"/>
          <w:sz w:val="32"/>
          <w:szCs w:val="32"/>
        </w:rPr>
        <w:t xml:space="preserve">04 </w:t>
      </w:r>
      <w:r w:rsidR="00434050" w:rsidRPr="00F15A82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="00C5498F">
        <w:rPr>
          <w:rFonts w:asciiTheme="majorBidi" w:hAnsiTheme="majorBidi" w:cstheme="majorBidi" w:hint="cs"/>
          <w:sz w:val="32"/>
          <w:szCs w:val="32"/>
          <w:cs/>
        </w:rPr>
        <w:t xml:space="preserve"> และจำนวนเงิน </w:t>
      </w:r>
      <w:r w:rsidR="00C5498F">
        <w:rPr>
          <w:rFonts w:asciiTheme="majorBidi" w:hAnsiTheme="majorBidi" w:cstheme="majorBidi"/>
          <w:sz w:val="32"/>
          <w:szCs w:val="32"/>
        </w:rPr>
        <w:t>0</w:t>
      </w:r>
      <w:r w:rsidR="00C5498F">
        <w:rPr>
          <w:rFonts w:asciiTheme="majorBidi" w:hAnsiTheme="majorBidi"/>
          <w:sz w:val="32"/>
          <w:szCs w:val="32"/>
          <w:cs/>
        </w:rPr>
        <w:t>.</w:t>
      </w:r>
      <w:r w:rsidR="00C5498F">
        <w:rPr>
          <w:rFonts w:asciiTheme="majorBidi" w:hAnsiTheme="majorBidi" w:cstheme="majorBidi"/>
          <w:sz w:val="32"/>
          <w:szCs w:val="32"/>
        </w:rPr>
        <w:t xml:space="preserve">30 </w:t>
      </w:r>
      <w:r w:rsidR="00C5498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3585F">
        <w:rPr>
          <w:rFonts w:asciiTheme="majorBidi" w:hAnsiTheme="majorBidi" w:cstheme="majorBidi" w:hint="cs"/>
          <w:sz w:val="32"/>
          <w:szCs w:val="32"/>
          <w:cs/>
        </w:rPr>
        <w:t xml:space="preserve"> (เฉพาะกิจการจำนวนเงิน </w:t>
      </w:r>
      <w:r w:rsidR="00E3585F">
        <w:rPr>
          <w:rFonts w:asciiTheme="majorBidi" w:hAnsiTheme="majorBidi" w:cstheme="majorBidi"/>
          <w:sz w:val="32"/>
          <w:szCs w:val="32"/>
        </w:rPr>
        <w:t>1</w:t>
      </w:r>
      <w:r w:rsidR="00E3585F">
        <w:rPr>
          <w:rFonts w:asciiTheme="majorBidi" w:hAnsiTheme="majorBidi"/>
          <w:sz w:val="32"/>
          <w:szCs w:val="32"/>
          <w:cs/>
        </w:rPr>
        <w:t>.</w:t>
      </w:r>
      <w:r w:rsidR="00E3585F">
        <w:rPr>
          <w:rFonts w:asciiTheme="majorBidi" w:hAnsiTheme="majorBidi" w:cstheme="majorBidi"/>
          <w:sz w:val="32"/>
          <w:szCs w:val="32"/>
        </w:rPr>
        <w:t xml:space="preserve">96 </w:t>
      </w:r>
      <w:r w:rsidR="00E3585F" w:rsidRPr="00F15A82">
        <w:rPr>
          <w:rFonts w:asciiTheme="majorBidi" w:hAnsiTheme="majorBidi" w:cstheme="majorBidi"/>
          <w:sz w:val="32"/>
          <w:szCs w:val="32"/>
          <w:cs/>
        </w:rPr>
        <w:t>ล้าน</w:t>
      </w:r>
      <w:r w:rsidR="00E3585F" w:rsidRPr="00F15A8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E3585F">
        <w:rPr>
          <w:rFonts w:asciiTheme="majorBidi" w:hAnsiTheme="majorBidi"/>
          <w:sz w:val="32"/>
          <w:szCs w:val="32"/>
          <w:cs/>
        </w:rPr>
        <w:t xml:space="preserve"> </w:t>
      </w:r>
      <w:r w:rsidR="00E3585F">
        <w:rPr>
          <w:rFonts w:asciiTheme="majorBidi" w:hAnsiTheme="majorBidi" w:cstheme="majorBidi" w:hint="cs"/>
          <w:sz w:val="32"/>
          <w:szCs w:val="32"/>
          <w:cs/>
        </w:rPr>
        <w:t>และ จำนวนเงิน</w:t>
      </w:r>
      <w:r w:rsidR="00E3585F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585F">
        <w:rPr>
          <w:rFonts w:asciiTheme="majorBidi" w:hAnsiTheme="majorBidi" w:cstheme="majorBidi"/>
          <w:sz w:val="32"/>
          <w:szCs w:val="32"/>
        </w:rPr>
        <w:t>0</w:t>
      </w:r>
      <w:r w:rsidR="00E3585F">
        <w:rPr>
          <w:rFonts w:asciiTheme="majorBidi" w:hAnsiTheme="majorBidi"/>
          <w:sz w:val="32"/>
          <w:szCs w:val="32"/>
          <w:cs/>
        </w:rPr>
        <w:t>.</w:t>
      </w:r>
      <w:r w:rsidR="00E3585F">
        <w:rPr>
          <w:rFonts w:asciiTheme="majorBidi" w:hAnsiTheme="majorBidi" w:cstheme="majorBidi"/>
          <w:sz w:val="32"/>
          <w:szCs w:val="32"/>
        </w:rPr>
        <w:t xml:space="preserve">04 </w:t>
      </w:r>
      <w:r w:rsidR="00E3585F" w:rsidRPr="00F15A82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BC2278" w:rsidRPr="00F15A82" w:rsidRDefault="00BC2278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108CF" w:rsidRPr="00F15A82" w:rsidRDefault="00BC2278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32</w:t>
      </w:r>
      <w:r w:rsidR="001A3646">
        <w:rPr>
          <w:rFonts w:asciiTheme="majorBidi" w:hAnsiTheme="majorBidi"/>
          <w:sz w:val="32"/>
          <w:szCs w:val="32"/>
          <w:cs/>
        </w:rPr>
        <w:t>.</w:t>
      </w:r>
      <w:r w:rsidR="001A3646">
        <w:rPr>
          <w:rFonts w:asciiTheme="majorBidi" w:hAnsiTheme="majorBidi" w:cstheme="majorBidi"/>
          <w:sz w:val="32"/>
          <w:szCs w:val="32"/>
        </w:rPr>
        <w:t>4</w:t>
      </w:r>
      <w:r w:rsidR="001A3646">
        <w:rPr>
          <w:rFonts w:asciiTheme="majorBidi" w:hAnsiTheme="majorBidi" w:cstheme="majorBidi"/>
          <w:sz w:val="32"/>
          <w:szCs w:val="32"/>
        </w:rPr>
        <w:tab/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7732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>มีสัญญาซื้อเงินตราต่างประเทศล่วงหน้าหลายฉบับกับธนาคารในประเทศ</w:t>
      </w:r>
      <w:r w:rsidR="00971804" w:rsidRPr="00F15A82">
        <w:rPr>
          <w:rFonts w:asciiTheme="majorBidi" w:hAnsiTheme="majorBidi" w:cstheme="majorBidi" w:hint="cs"/>
          <w:sz w:val="32"/>
          <w:szCs w:val="32"/>
          <w:cs/>
        </w:rPr>
        <w:t>หลาย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>แห่งเป็นจำนวนรวม</w:t>
      </w:r>
      <w:r w:rsidR="00971804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4050">
        <w:rPr>
          <w:rFonts w:asciiTheme="majorBidi" w:hAnsiTheme="majorBidi" w:cstheme="majorBidi"/>
          <w:sz w:val="32"/>
          <w:szCs w:val="32"/>
        </w:rPr>
        <w:t>7</w:t>
      </w:r>
      <w:r w:rsidR="00434050">
        <w:rPr>
          <w:rFonts w:asciiTheme="majorBidi" w:hAnsiTheme="majorBidi"/>
          <w:sz w:val="32"/>
          <w:szCs w:val="32"/>
          <w:cs/>
        </w:rPr>
        <w:t>.</w:t>
      </w:r>
      <w:r w:rsidR="009108CF">
        <w:rPr>
          <w:rFonts w:asciiTheme="majorBidi" w:hAnsiTheme="majorBidi" w:cstheme="majorBidi"/>
          <w:sz w:val="32"/>
          <w:szCs w:val="32"/>
        </w:rPr>
        <w:t>94</w:t>
      </w:r>
      <w:r w:rsidR="00971804">
        <w:rPr>
          <w:rFonts w:asciiTheme="majorBidi" w:hAnsiTheme="majorBidi"/>
          <w:sz w:val="32"/>
          <w:szCs w:val="32"/>
          <w:cs/>
        </w:rPr>
        <w:t xml:space="preserve"> 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>ล้านดอลลาร์สหรัฐอเมริกา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1804" w:rsidRPr="00F15A82">
        <w:rPr>
          <w:rFonts w:asciiTheme="majorBidi" w:hAnsiTheme="majorBidi" w:cstheme="majorBidi" w:hint="cs"/>
          <w:sz w:val="32"/>
          <w:szCs w:val="32"/>
          <w:cs/>
        </w:rPr>
        <w:t>คิดเป็น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971804" w:rsidRPr="00F15A8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8CF">
        <w:rPr>
          <w:rFonts w:asciiTheme="majorBidi" w:hAnsiTheme="majorBidi" w:cstheme="majorBidi"/>
          <w:sz w:val="32"/>
          <w:szCs w:val="32"/>
        </w:rPr>
        <w:t>257</w:t>
      </w:r>
      <w:r w:rsidR="009108CF">
        <w:rPr>
          <w:rFonts w:asciiTheme="majorBidi" w:hAnsiTheme="majorBidi"/>
          <w:sz w:val="32"/>
          <w:szCs w:val="32"/>
          <w:cs/>
        </w:rPr>
        <w:t>.</w:t>
      </w:r>
      <w:r w:rsidR="009108CF">
        <w:rPr>
          <w:rFonts w:asciiTheme="majorBidi" w:hAnsiTheme="majorBidi" w:cstheme="majorBidi"/>
          <w:sz w:val="32"/>
          <w:szCs w:val="32"/>
        </w:rPr>
        <w:t>36</w:t>
      </w:r>
      <w:r w:rsidR="00193640">
        <w:rPr>
          <w:rFonts w:asciiTheme="majorBidi" w:hAnsiTheme="majorBidi"/>
          <w:sz w:val="32"/>
          <w:szCs w:val="32"/>
          <w:cs/>
        </w:rPr>
        <w:t xml:space="preserve"> 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>ล้านบาท มูลค่ายุติธรรมของสัญญาดังกล่าวข้างต้น ณ วันที่</w:t>
      </w:r>
      <w:r w:rsidR="00971804" w:rsidRPr="00971804">
        <w:rPr>
          <w:rFonts w:asciiTheme="majorBidi" w:hAnsiTheme="majorBidi"/>
          <w:sz w:val="32"/>
          <w:szCs w:val="32"/>
          <w:cs/>
        </w:rPr>
        <w:t xml:space="preserve"> </w:t>
      </w:r>
      <w:r w:rsidR="00434050">
        <w:rPr>
          <w:rFonts w:asciiTheme="majorBidi" w:hAnsiTheme="majorBidi" w:cstheme="majorBidi"/>
          <w:sz w:val="32"/>
          <w:szCs w:val="32"/>
        </w:rPr>
        <w:t xml:space="preserve">31 </w:t>
      </w:r>
      <w:r w:rsidR="00434050" w:rsidRPr="00F15A8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1804" w:rsidRPr="00971804">
        <w:rPr>
          <w:rFonts w:asciiTheme="majorBidi" w:hAnsiTheme="majorBidi" w:cstheme="majorBidi"/>
          <w:sz w:val="32"/>
          <w:szCs w:val="32"/>
        </w:rPr>
        <w:t xml:space="preserve">2561 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 xml:space="preserve">มีจำนวนเงิน </w:t>
      </w:r>
      <w:r w:rsidR="009108CF">
        <w:rPr>
          <w:rFonts w:asciiTheme="majorBidi" w:hAnsiTheme="majorBidi" w:cstheme="majorBidi"/>
          <w:sz w:val="32"/>
          <w:szCs w:val="32"/>
        </w:rPr>
        <w:t>256</w:t>
      </w:r>
      <w:r w:rsidR="00434050">
        <w:rPr>
          <w:rFonts w:asciiTheme="majorBidi" w:hAnsiTheme="majorBidi"/>
          <w:sz w:val="32"/>
          <w:szCs w:val="32"/>
          <w:cs/>
        </w:rPr>
        <w:t>.</w:t>
      </w:r>
      <w:r w:rsidR="009108CF">
        <w:rPr>
          <w:rFonts w:asciiTheme="majorBidi" w:hAnsiTheme="majorBidi" w:cstheme="majorBidi"/>
          <w:sz w:val="32"/>
          <w:szCs w:val="32"/>
        </w:rPr>
        <w:t>23</w:t>
      </w:r>
      <w:r w:rsidR="00971804" w:rsidRPr="00F15A8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71804" w:rsidRPr="00971804">
        <w:rPr>
          <w:rFonts w:asciiTheme="majorBidi" w:hAnsiTheme="majorBidi"/>
          <w:sz w:val="32"/>
          <w:szCs w:val="32"/>
          <w:cs/>
        </w:rPr>
        <w:t xml:space="preserve"> 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 xml:space="preserve">(เฉพาะกิจการจำนวนเงิน </w:t>
      </w:r>
      <w:r w:rsidR="009108CF">
        <w:rPr>
          <w:rFonts w:asciiTheme="majorBidi" w:hAnsiTheme="majorBidi" w:cstheme="majorBidi"/>
          <w:sz w:val="32"/>
          <w:szCs w:val="32"/>
        </w:rPr>
        <w:t>7</w:t>
      </w:r>
      <w:r w:rsidR="009108CF">
        <w:rPr>
          <w:rFonts w:asciiTheme="majorBidi" w:hAnsiTheme="majorBidi"/>
          <w:sz w:val="32"/>
          <w:szCs w:val="32"/>
          <w:cs/>
        </w:rPr>
        <w:t>.</w:t>
      </w:r>
      <w:r w:rsidR="009108CF">
        <w:rPr>
          <w:rFonts w:asciiTheme="majorBidi" w:hAnsiTheme="majorBidi" w:cstheme="majorBidi"/>
          <w:sz w:val="32"/>
          <w:szCs w:val="32"/>
        </w:rPr>
        <w:t xml:space="preserve">84 </w:t>
      </w:r>
      <w:r w:rsidR="009108CF" w:rsidRPr="00F15A82">
        <w:rPr>
          <w:rFonts w:asciiTheme="majorBidi" w:hAnsiTheme="majorBidi" w:cstheme="majorBidi"/>
          <w:sz w:val="32"/>
          <w:szCs w:val="32"/>
          <w:cs/>
        </w:rPr>
        <w:t>ล้าน</w:t>
      </w:r>
      <w:r w:rsidR="009108CF" w:rsidRPr="00F15A8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08CF" w:rsidRPr="00F15A82">
        <w:rPr>
          <w:rFonts w:asciiTheme="majorBidi" w:hAnsiTheme="majorBidi" w:cstheme="majorBidi" w:hint="cs"/>
          <w:sz w:val="32"/>
          <w:szCs w:val="32"/>
          <w:cs/>
        </w:rPr>
        <w:t>คิดเป็น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9108CF" w:rsidRPr="00F15A8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9108CF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8CF">
        <w:rPr>
          <w:rFonts w:asciiTheme="majorBidi" w:hAnsiTheme="majorBidi" w:cstheme="majorBidi"/>
          <w:sz w:val="32"/>
          <w:szCs w:val="32"/>
        </w:rPr>
        <w:t>254</w:t>
      </w:r>
      <w:r w:rsidR="009108CF">
        <w:rPr>
          <w:rFonts w:asciiTheme="majorBidi" w:hAnsiTheme="majorBidi"/>
          <w:sz w:val="32"/>
          <w:szCs w:val="32"/>
          <w:cs/>
        </w:rPr>
        <w:t>.</w:t>
      </w:r>
      <w:r w:rsidR="009108CF">
        <w:rPr>
          <w:rFonts w:asciiTheme="majorBidi" w:hAnsiTheme="majorBidi" w:cstheme="majorBidi"/>
          <w:sz w:val="32"/>
          <w:szCs w:val="32"/>
        </w:rPr>
        <w:t xml:space="preserve">07 </w:t>
      </w:r>
      <w:r w:rsidR="009108CF" w:rsidRPr="00F15A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108CF">
        <w:rPr>
          <w:rFonts w:asciiTheme="majorBidi" w:hAnsiTheme="majorBidi"/>
          <w:sz w:val="32"/>
          <w:szCs w:val="32"/>
          <w:cs/>
        </w:rPr>
        <w:t xml:space="preserve"> 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 xml:space="preserve">มีมูลค่ายุติธรรมของสัญญา </w:t>
      </w:r>
      <w:r w:rsidR="009108CF" w:rsidRPr="00F15A8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108CF" w:rsidRPr="00971804">
        <w:rPr>
          <w:rFonts w:asciiTheme="majorBidi" w:hAnsiTheme="majorBidi"/>
          <w:sz w:val="32"/>
          <w:szCs w:val="32"/>
          <w:cs/>
        </w:rPr>
        <w:t xml:space="preserve"> </w:t>
      </w:r>
      <w:r w:rsidR="009108CF">
        <w:rPr>
          <w:rFonts w:asciiTheme="majorBidi" w:hAnsiTheme="majorBidi" w:cstheme="majorBidi"/>
          <w:sz w:val="32"/>
          <w:szCs w:val="32"/>
        </w:rPr>
        <w:t xml:space="preserve">31 </w:t>
      </w:r>
      <w:r w:rsidR="009108CF" w:rsidRPr="00F15A8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108CF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8CF" w:rsidRPr="00971804">
        <w:rPr>
          <w:rFonts w:asciiTheme="majorBidi" w:hAnsiTheme="majorBidi" w:cstheme="majorBidi"/>
          <w:sz w:val="32"/>
          <w:szCs w:val="32"/>
        </w:rPr>
        <w:t xml:space="preserve">2561 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108CF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08CF">
        <w:rPr>
          <w:rFonts w:asciiTheme="majorBidi" w:hAnsiTheme="majorBidi" w:cstheme="majorBidi"/>
          <w:sz w:val="32"/>
          <w:szCs w:val="32"/>
        </w:rPr>
        <w:t>253</w:t>
      </w:r>
      <w:r w:rsidR="009108CF">
        <w:rPr>
          <w:rFonts w:asciiTheme="majorBidi" w:hAnsiTheme="majorBidi"/>
          <w:sz w:val="32"/>
          <w:szCs w:val="32"/>
          <w:cs/>
        </w:rPr>
        <w:t>.</w:t>
      </w:r>
      <w:r w:rsidR="009108CF">
        <w:rPr>
          <w:rFonts w:asciiTheme="majorBidi" w:hAnsiTheme="majorBidi" w:cstheme="majorBidi"/>
          <w:sz w:val="32"/>
          <w:szCs w:val="32"/>
        </w:rPr>
        <w:t xml:space="preserve">00 </w:t>
      </w:r>
      <w:r w:rsidR="009108CF" w:rsidRPr="00F15A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9108CF">
        <w:rPr>
          <w:rFonts w:asciiTheme="majorBidi" w:hAnsiTheme="majorBidi" w:cstheme="majorBidi" w:hint="cs"/>
          <w:sz w:val="32"/>
          <w:szCs w:val="32"/>
          <w:cs/>
        </w:rPr>
        <w:t>บาท)</w:t>
      </w:r>
    </w:p>
    <w:p w:rsidR="00CB26AD" w:rsidRPr="00727F57" w:rsidRDefault="00BC2278" w:rsidP="00C32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BD4A99" w:rsidRPr="00727F57">
        <w:rPr>
          <w:rFonts w:asciiTheme="majorBidi" w:hAnsiTheme="majorBidi"/>
          <w:b/>
          <w:bCs/>
          <w:sz w:val="32"/>
          <w:szCs w:val="32"/>
          <w:cs/>
        </w:rPr>
        <w:t xml:space="preserve">.   </w:t>
      </w:r>
      <w:r w:rsidR="00CB26AD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:rsidR="00204EF3" w:rsidRDefault="008739DE" w:rsidP="00C32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50" w:lineRule="exact"/>
        <w:ind w:left="284" w:firstLine="426"/>
        <w:jc w:val="both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</w:rPr>
        <w:tab/>
      </w:r>
      <w:r w:rsidR="004035A8" w:rsidRPr="00F15A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3530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530">
        <w:rPr>
          <w:rFonts w:asciiTheme="majorBidi" w:hAnsiTheme="majorBidi" w:cstheme="majorBidi"/>
          <w:sz w:val="32"/>
          <w:szCs w:val="32"/>
        </w:rPr>
        <w:t>3</w:t>
      </w:r>
      <w:r w:rsidR="001A3530" w:rsidRPr="00A15268">
        <w:rPr>
          <w:rFonts w:asciiTheme="majorBidi" w:hAnsiTheme="majorBidi" w:cstheme="majorBidi" w:hint="cs"/>
          <w:sz w:val="32"/>
          <w:szCs w:val="32"/>
        </w:rPr>
        <w:t>1</w:t>
      </w:r>
      <w:r w:rsidR="001A3530" w:rsidRPr="001E18DA">
        <w:rPr>
          <w:rFonts w:asciiTheme="majorBidi" w:hAnsiTheme="majorBidi"/>
          <w:sz w:val="32"/>
          <w:szCs w:val="32"/>
          <w:cs/>
        </w:rPr>
        <w:t xml:space="preserve"> </w:t>
      </w:r>
      <w:r w:rsidR="001A3530" w:rsidRPr="00F15A8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A3530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35A8" w:rsidRPr="00727F57">
        <w:rPr>
          <w:rFonts w:asciiTheme="majorBidi" w:hAnsiTheme="majorBidi" w:cstheme="majorBidi"/>
          <w:sz w:val="32"/>
          <w:szCs w:val="32"/>
        </w:rPr>
        <w:t>256</w:t>
      </w:r>
      <w:r w:rsidR="00BA3D63" w:rsidRPr="00727F57">
        <w:rPr>
          <w:rFonts w:asciiTheme="majorBidi" w:hAnsiTheme="majorBidi" w:cstheme="majorBidi"/>
          <w:sz w:val="32"/>
          <w:szCs w:val="32"/>
        </w:rPr>
        <w:t>1</w:t>
      </w:r>
      <w:r w:rsidR="004035A8" w:rsidRPr="00727F57">
        <w:rPr>
          <w:rFonts w:asciiTheme="majorBidi" w:hAnsiTheme="majorBidi"/>
          <w:sz w:val="32"/>
          <w:szCs w:val="32"/>
          <w:cs/>
        </w:rPr>
        <w:t xml:space="preserve"> </w:t>
      </w:r>
      <w:r w:rsidR="004035A8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73330" w:rsidRPr="00F15A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4035A8" w:rsidRPr="00F15A82">
        <w:rPr>
          <w:rFonts w:asciiTheme="majorBidi" w:hAnsiTheme="majorBidi" w:cstheme="majorBidi"/>
          <w:sz w:val="32"/>
          <w:szCs w:val="32"/>
          <w:cs/>
        </w:rPr>
        <w:t>มี</w:t>
      </w:r>
      <w:r w:rsidR="00371467" w:rsidRPr="00F15A8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="00204EF3">
        <w:rPr>
          <w:rFonts w:asciiTheme="majorBidi" w:hAnsiTheme="majorBidi"/>
          <w:sz w:val="32"/>
          <w:szCs w:val="32"/>
          <w:cs/>
        </w:rPr>
        <w:t xml:space="preserve"> </w:t>
      </w:r>
      <w:r w:rsidR="00204EF3" w:rsidRPr="00F15A82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B717F4" w:rsidRPr="00434050" w:rsidRDefault="00BC2278" w:rsidP="00434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33</w:t>
      </w:r>
      <w:r w:rsidR="004349EB">
        <w:rPr>
          <w:rFonts w:asciiTheme="majorBidi" w:hAnsiTheme="majorBidi"/>
          <w:sz w:val="32"/>
          <w:szCs w:val="32"/>
          <w:cs/>
        </w:rPr>
        <w:t>.</w:t>
      </w:r>
      <w:r w:rsidR="004349EB">
        <w:rPr>
          <w:rFonts w:asciiTheme="majorBidi" w:hAnsiTheme="majorBidi" w:cstheme="majorBidi"/>
          <w:sz w:val="32"/>
          <w:szCs w:val="32"/>
        </w:rPr>
        <w:t>1</w:t>
      </w:r>
      <w:r w:rsidR="004349EB">
        <w:rPr>
          <w:rFonts w:asciiTheme="majorBidi" w:hAnsiTheme="majorBidi" w:cstheme="majorBidi"/>
          <w:sz w:val="32"/>
          <w:szCs w:val="32"/>
        </w:rPr>
        <w:tab/>
      </w:r>
      <w:r w:rsidR="004349EB"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หนี้สินที่อาจจะเกิดขึ้น</w:t>
      </w:r>
      <w:r w:rsidR="008B7270" w:rsidRPr="00F15A82">
        <w:rPr>
          <w:rFonts w:asciiTheme="majorBidi" w:hAnsiTheme="majorBidi" w:cstheme="majorBidi"/>
          <w:spacing w:val="-2"/>
          <w:sz w:val="32"/>
          <w:szCs w:val="32"/>
          <w:cs/>
        </w:rPr>
        <w:t>จากการที่ธนาคารในประเทศ</w:t>
      </w:r>
      <w:r w:rsidR="003612E0" w:rsidRPr="00F15A82">
        <w:rPr>
          <w:rFonts w:asciiTheme="majorBidi" w:hAnsiTheme="majorBidi" w:cstheme="majorBidi"/>
          <w:spacing w:val="-2"/>
          <w:sz w:val="32"/>
          <w:szCs w:val="32"/>
          <w:cs/>
        </w:rPr>
        <w:t>หลาย</w:t>
      </w:r>
      <w:r w:rsidR="00F900E6" w:rsidRPr="00F15A82">
        <w:rPr>
          <w:rFonts w:asciiTheme="majorBidi" w:hAnsiTheme="majorBidi" w:cstheme="majorBidi"/>
          <w:spacing w:val="-2"/>
          <w:sz w:val="32"/>
          <w:szCs w:val="32"/>
          <w:cs/>
        </w:rPr>
        <w:t>แห่งออกหนังสือค้ำประกันบริษัทและ</w:t>
      </w:r>
      <w:r w:rsidR="00434050" w:rsidRPr="00F15A8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F900E6" w:rsidRPr="00F15A82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บริษัทย่อยให้กับหน่วยงานรัฐบาลหลายแห่งเพื่อประโยชน์ทางการค้าเป็นจำนวนเงินรวม</w:t>
      </w:r>
      <w:r w:rsidR="00F900E6" w:rsidRPr="0043405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64358" w:rsidRPr="00434050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964358" w:rsidRPr="00434050">
        <w:rPr>
          <w:rFonts w:asciiTheme="majorBidi" w:hAnsiTheme="majorBidi"/>
          <w:spacing w:val="-4"/>
          <w:sz w:val="32"/>
          <w:szCs w:val="32"/>
          <w:cs/>
        </w:rPr>
        <w:t>.</w:t>
      </w:r>
      <w:r w:rsidR="00964358" w:rsidRPr="00434050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F900E6" w:rsidRPr="0043405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F900E6" w:rsidRPr="00F15A8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:rsidR="009C6329" w:rsidRPr="00227AAA" w:rsidRDefault="009C6329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547E20" w:rsidRPr="00434050" w:rsidRDefault="00BC2278" w:rsidP="00434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33</w:t>
      </w:r>
      <w:r w:rsidR="00547E20" w:rsidRPr="00434050">
        <w:rPr>
          <w:rFonts w:asciiTheme="majorBidi" w:hAnsiTheme="majorBidi"/>
          <w:sz w:val="32"/>
          <w:szCs w:val="32"/>
          <w:cs/>
        </w:rPr>
        <w:t>.</w:t>
      </w:r>
      <w:r w:rsidR="00547E20" w:rsidRPr="00434050">
        <w:rPr>
          <w:rFonts w:asciiTheme="majorBidi" w:hAnsiTheme="majorBidi" w:cstheme="majorBidi"/>
          <w:sz w:val="32"/>
          <w:szCs w:val="32"/>
        </w:rPr>
        <w:t>2</w:t>
      </w:r>
      <w:r w:rsidR="00547E20" w:rsidRPr="00434050">
        <w:rPr>
          <w:rFonts w:asciiTheme="majorBidi" w:hAnsiTheme="majorBidi" w:cstheme="majorBidi"/>
          <w:sz w:val="32"/>
          <w:szCs w:val="32"/>
        </w:rPr>
        <w:tab/>
      </w:r>
      <w:r w:rsidR="00547E20" w:rsidRPr="00F15A82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อาจเกิดขึ้นจากการที่บริษัทให้ธนาคารในประเทศแห่งหนึ่งออกหนังสือค้ำประกันบริษัทแห่งหนึ่งให้กับหน่วยงานรัฐบาลเพื่อประโยชน์ทางการค้าเป็นจำนวนเงิน </w:t>
      </w:r>
      <w:r w:rsidR="00547E20" w:rsidRPr="00434050">
        <w:rPr>
          <w:rFonts w:asciiTheme="majorBidi" w:hAnsiTheme="majorBidi" w:cstheme="majorBidi"/>
          <w:sz w:val="32"/>
          <w:szCs w:val="32"/>
        </w:rPr>
        <w:t>8</w:t>
      </w:r>
      <w:r w:rsidR="00547E20" w:rsidRPr="00434050">
        <w:rPr>
          <w:rFonts w:asciiTheme="majorBidi" w:hAnsiTheme="majorBidi"/>
          <w:sz w:val="32"/>
          <w:szCs w:val="32"/>
          <w:cs/>
        </w:rPr>
        <w:t>.</w:t>
      </w:r>
      <w:r w:rsidR="00547E20" w:rsidRPr="00434050">
        <w:rPr>
          <w:rFonts w:asciiTheme="majorBidi" w:hAnsiTheme="majorBidi" w:cstheme="majorBidi"/>
          <w:sz w:val="32"/>
          <w:szCs w:val="32"/>
        </w:rPr>
        <w:t xml:space="preserve">20 </w:t>
      </w:r>
      <w:r w:rsidR="00547E20" w:rsidRPr="00F15A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AC060E" w:rsidRPr="00F15A82" w:rsidRDefault="00AC060E" w:rsidP="00CA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pacing w:val="-4"/>
          <w:position w:val="-2"/>
          <w:sz w:val="32"/>
          <w:szCs w:val="32"/>
          <w:cs/>
        </w:rPr>
      </w:pPr>
    </w:p>
    <w:p w:rsidR="008B5059" w:rsidRPr="008B5059" w:rsidRDefault="00BC2278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8B5059" w:rsidRPr="008B5059">
        <w:rPr>
          <w:rFonts w:asciiTheme="majorBidi" w:hAnsiTheme="majorBidi"/>
          <w:b/>
          <w:bCs/>
          <w:sz w:val="32"/>
          <w:szCs w:val="32"/>
          <w:cs/>
        </w:rPr>
        <w:t>.</w:t>
      </w:r>
      <w:r w:rsidR="008B5059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5059"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604C52" w:rsidRDefault="00BC2278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34.1</w:t>
      </w:r>
      <w:r w:rsidR="008B5059" w:rsidRPr="00F15A82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8B5059" w:rsidRPr="008B5059">
        <w:rPr>
          <w:rFonts w:ascii="Angsana New" w:hAnsi="Angsana New"/>
          <w:sz w:val="32"/>
          <w:szCs w:val="32"/>
        </w:rPr>
        <w:t>1</w:t>
      </w:r>
      <w:r w:rsidR="008B5059" w:rsidRPr="00F15A8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8B5059" w:rsidRPr="008B5059">
        <w:rPr>
          <w:rFonts w:ascii="Angsana New" w:hAnsi="Angsana New"/>
          <w:sz w:val="32"/>
          <w:szCs w:val="32"/>
        </w:rPr>
        <w:t>2556</w:t>
      </w:r>
      <w:r w:rsidR="008B5059" w:rsidRPr="00F15A82">
        <w:rPr>
          <w:rFonts w:ascii="Angsana New" w:hAnsi="Angsana New" w:hint="cs"/>
          <w:sz w:val="32"/>
          <w:szCs w:val="32"/>
          <w:cs/>
        </w:rPr>
        <w:t xml:space="preserve">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</w:t>
      </w:r>
      <w:r w:rsidR="008B5059" w:rsidRPr="008B5059">
        <w:rPr>
          <w:rFonts w:ascii="Angsana New" w:hAnsi="Angsana New"/>
          <w:sz w:val="32"/>
          <w:szCs w:val="32"/>
        </w:rPr>
        <w:t>1</w:t>
      </w:r>
      <w:r w:rsidR="008B5059" w:rsidRPr="008B5059">
        <w:rPr>
          <w:rFonts w:ascii="Angsana New" w:hAnsi="Angsana New"/>
          <w:sz w:val="32"/>
          <w:szCs w:val="32"/>
          <w:cs/>
        </w:rPr>
        <w:t>.</w:t>
      </w:r>
      <w:r w:rsidR="008B5059" w:rsidRPr="008B5059">
        <w:rPr>
          <w:rFonts w:ascii="Angsana New" w:hAnsi="Angsana New"/>
          <w:sz w:val="32"/>
          <w:szCs w:val="32"/>
        </w:rPr>
        <w:t>5</w:t>
      </w:r>
      <w:r w:rsidR="006512EC">
        <w:rPr>
          <w:rFonts w:ascii="Angsana New" w:hAnsi="Angsana New"/>
          <w:sz w:val="32"/>
          <w:szCs w:val="32"/>
        </w:rPr>
        <w:t>0</w:t>
      </w:r>
      <w:r w:rsidR="008B5059" w:rsidRPr="00F15A8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B5059" w:rsidRPr="008B5059">
        <w:rPr>
          <w:rFonts w:ascii="Angsana New" w:hAnsi="Angsana New"/>
          <w:sz w:val="32"/>
          <w:szCs w:val="32"/>
          <w:cs/>
        </w:rPr>
        <w:t xml:space="preserve"> </w:t>
      </w:r>
      <w:r w:rsidR="008B5059" w:rsidRPr="00F15A82">
        <w:rPr>
          <w:rFonts w:ascii="Angsana New" w:hAnsi="Angsana New" w:hint="cs"/>
          <w:sz w:val="32"/>
          <w:szCs w:val="32"/>
          <w:cs/>
        </w:rPr>
        <w:t>โดยบริษัทจ่ายชำระแล้วจำนวน</w:t>
      </w:r>
      <w:r w:rsidR="00EC08F3" w:rsidRPr="00F15A82">
        <w:rPr>
          <w:rFonts w:ascii="Angsana New" w:hAnsi="Angsana New" w:hint="cs"/>
          <w:sz w:val="32"/>
          <w:szCs w:val="32"/>
          <w:cs/>
        </w:rPr>
        <w:t>เงิน</w:t>
      </w:r>
      <w:r w:rsidR="008B5059"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="008B5059" w:rsidRPr="008B5059">
        <w:rPr>
          <w:rFonts w:ascii="Angsana New" w:hAnsi="Angsana New"/>
          <w:sz w:val="32"/>
          <w:szCs w:val="32"/>
        </w:rPr>
        <w:t>1</w:t>
      </w:r>
      <w:r w:rsidR="008B5059" w:rsidRPr="008B5059">
        <w:rPr>
          <w:rFonts w:ascii="Angsana New" w:hAnsi="Angsana New"/>
          <w:sz w:val="32"/>
          <w:szCs w:val="32"/>
          <w:cs/>
        </w:rPr>
        <w:t>.</w:t>
      </w:r>
      <w:r w:rsidR="008B5059" w:rsidRPr="008B5059">
        <w:rPr>
          <w:rFonts w:ascii="Angsana New" w:hAnsi="Angsana New"/>
          <w:sz w:val="32"/>
          <w:szCs w:val="32"/>
        </w:rPr>
        <w:t>0</w:t>
      </w:r>
      <w:r w:rsidR="006512EC">
        <w:rPr>
          <w:rFonts w:ascii="Angsana New" w:hAnsi="Angsana New"/>
          <w:sz w:val="32"/>
          <w:szCs w:val="32"/>
        </w:rPr>
        <w:t>0</w:t>
      </w:r>
      <w:r w:rsidR="008B5059" w:rsidRPr="00F15A82">
        <w:rPr>
          <w:rFonts w:ascii="Angsana New" w:hAnsi="Angsana New" w:hint="cs"/>
          <w:sz w:val="32"/>
          <w:szCs w:val="32"/>
          <w:cs/>
        </w:rPr>
        <w:t xml:space="preserve">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</w:t>
      </w:r>
    </w:p>
    <w:p w:rsidR="008B5059" w:rsidRPr="00E923B0" w:rsidRDefault="008B5059" w:rsidP="0060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29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E923B0">
        <w:rPr>
          <w:rFonts w:ascii="Angsana New" w:hAnsi="Angsana New"/>
          <w:spacing w:val="-4"/>
          <w:sz w:val="32"/>
          <w:szCs w:val="32"/>
        </w:rPr>
        <w:t>2558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ผู้รับจ้างฟ้องบริษัทในคดีแพ่งให้ชำระค่าบริการงวดสุดท้ายจำนวน 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 w:rsidRPr="00E923B0">
        <w:rPr>
          <w:rFonts w:ascii="Angsana New" w:hAnsi="Angsana New"/>
          <w:spacing w:val="-8"/>
          <w:sz w:val="32"/>
          <w:szCs w:val="32"/>
          <w:cs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และค่าบริการส่วนเพิ่ม (ไม่มีสัญญา) จำนวน</w:t>
      </w:r>
      <w:r w:rsidR="00EC08F3" w:rsidRPr="00F15A82">
        <w:rPr>
          <w:rFonts w:ascii="Angsana New" w:hAnsi="Angsana New" w:hint="cs"/>
          <w:spacing w:val="-8"/>
          <w:sz w:val="32"/>
          <w:szCs w:val="32"/>
          <w:cs/>
        </w:rPr>
        <w:t>เงิน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E923B0">
        <w:rPr>
          <w:rFonts w:ascii="Angsana New" w:hAnsi="Angsana New"/>
          <w:spacing w:val="-8"/>
          <w:sz w:val="32"/>
          <w:szCs w:val="32"/>
          <w:cs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 w:rsidR="006512EC">
        <w:rPr>
          <w:rFonts w:ascii="Angsana New" w:hAnsi="Angsana New"/>
          <w:spacing w:val="-8"/>
          <w:sz w:val="32"/>
          <w:szCs w:val="32"/>
        </w:rPr>
        <w:t>0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รวมเป็นเงิน</w:t>
      </w:r>
      <w:r w:rsidR="00EC08F3" w:rsidRPr="00F15A82">
        <w:rPr>
          <w:rFonts w:ascii="Angsana New" w:hAnsi="Angsana New" w:hint="cs"/>
          <w:spacing w:val="-8"/>
          <w:sz w:val="32"/>
          <w:szCs w:val="32"/>
          <w:cs/>
        </w:rPr>
        <w:t>ทั้งสิ้น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E923B0">
        <w:rPr>
          <w:rFonts w:ascii="Angsana New" w:hAnsi="Angsana New"/>
          <w:spacing w:val="-8"/>
          <w:sz w:val="32"/>
          <w:szCs w:val="32"/>
          <w:cs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 w:rsidR="006512EC">
        <w:rPr>
          <w:rFonts w:ascii="Angsana New" w:hAnsi="Angsana New"/>
          <w:spacing w:val="-8"/>
          <w:sz w:val="32"/>
          <w:szCs w:val="32"/>
        </w:rPr>
        <w:t>0</w:t>
      </w:r>
      <w:r w:rsidR="006512EC">
        <w:rPr>
          <w:rFonts w:ascii="Angsana New" w:hAnsi="Angsana New"/>
          <w:spacing w:val="-8"/>
          <w:sz w:val="32"/>
          <w:szCs w:val="32"/>
        </w:rPr>
        <w:br/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604C52" w:rsidRPr="00F15A82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8"/>
          <w:sz w:val="32"/>
          <w:szCs w:val="32"/>
        </w:rPr>
        <w:t>6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กรกฎาคม </w:t>
      </w:r>
      <w:r w:rsidRPr="00E923B0">
        <w:rPr>
          <w:rFonts w:ascii="Angsana New" w:hAnsi="Angsana New"/>
          <w:spacing w:val="-8"/>
          <w:sz w:val="32"/>
          <w:szCs w:val="32"/>
        </w:rPr>
        <w:t>2559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ศาลชั้นต้นมีคำพิพากษาให้บริษัทชำระค่าบริการจำนวน</w:t>
      </w:r>
      <w:r w:rsidR="009D596E" w:rsidRPr="00F15A82">
        <w:rPr>
          <w:rFonts w:ascii="Angsana New" w:hAnsi="Angsana New" w:hint="cs"/>
          <w:spacing w:val="-8"/>
          <w:sz w:val="32"/>
          <w:szCs w:val="32"/>
          <w:cs/>
        </w:rPr>
        <w:t>เงิน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 w:rsidRPr="00E923B0">
        <w:rPr>
          <w:rFonts w:ascii="Angsana New" w:hAnsi="Angsana New"/>
          <w:spacing w:val="-8"/>
          <w:sz w:val="32"/>
          <w:szCs w:val="32"/>
          <w:cs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77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บาท บริษัทยื่นอุทธรณ์เมื่อวันที่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30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 xml:space="preserve">2559 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และเมื่อวันที่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19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>2560</w:t>
      </w:r>
      <w:r w:rsidR="00E923B0"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>ศาลอุทธรณ์มีคำพิพากษาแก้คำพิพากษาของศาลชั้นต้นเป็นให้บริษัทชำระค่าบริการดังกล่าวจำนวน</w:t>
      </w:r>
      <w:r w:rsidR="009D596E" w:rsidRPr="00F15A82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923B0">
        <w:rPr>
          <w:rFonts w:ascii="Angsana New" w:hAnsi="Angsana New"/>
          <w:spacing w:val="-4"/>
          <w:sz w:val="32"/>
          <w:szCs w:val="32"/>
        </w:rPr>
        <w:t>0</w:t>
      </w:r>
      <w:r w:rsidRPr="00E923B0">
        <w:rPr>
          <w:rFonts w:ascii="Angsana New" w:hAnsi="Angsana New"/>
          <w:spacing w:val="-4"/>
          <w:sz w:val="32"/>
          <w:szCs w:val="32"/>
          <w:cs/>
        </w:rPr>
        <w:t>.</w:t>
      </w:r>
      <w:r w:rsidRPr="00E923B0">
        <w:rPr>
          <w:rFonts w:ascii="Angsana New" w:hAnsi="Angsana New"/>
          <w:spacing w:val="-4"/>
          <w:sz w:val="32"/>
          <w:szCs w:val="32"/>
        </w:rPr>
        <w:t>49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</w:p>
    <w:p w:rsidR="008B5059" w:rsidRPr="00B038C2" w:rsidRDefault="008B5059" w:rsidP="0057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 w:hint="cs"/>
          <w:sz w:val="32"/>
          <w:szCs w:val="32"/>
        </w:rPr>
        <w:tab/>
      </w:r>
      <w:r w:rsidR="003064B9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 w:hint="cs"/>
          <w:sz w:val="32"/>
          <w:szCs w:val="32"/>
          <w:cs/>
        </w:rPr>
        <w:t>บริษัท</w:t>
      </w:r>
      <w:r w:rsidR="009D596E" w:rsidRPr="00F15A82">
        <w:rPr>
          <w:rFonts w:ascii="Angsana New" w:hAnsi="Angsana New" w:hint="cs"/>
          <w:sz w:val="32"/>
          <w:szCs w:val="32"/>
          <w:cs/>
        </w:rPr>
        <w:t>ได้</w:t>
      </w:r>
      <w:r w:rsidRPr="00F15A82">
        <w:rPr>
          <w:rFonts w:ascii="Angsana New" w:hAnsi="Angsana New" w:hint="cs"/>
          <w:sz w:val="32"/>
          <w:szCs w:val="32"/>
          <w:cs/>
        </w:rPr>
        <w:t>บันทึกประมาณการหนี้สิน</w:t>
      </w:r>
      <w:r w:rsidR="009D596E" w:rsidRPr="00F15A82">
        <w:rPr>
          <w:rFonts w:ascii="Angsana New" w:hAnsi="Angsana New" w:hint="cs"/>
          <w:sz w:val="32"/>
          <w:szCs w:val="32"/>
          <w:cs/>
        </w:rPr>
        <w:t>ดังกล่าวเป็น</w:t>
      </w:r>
      <w:r w:rsidRPr="00F15A82">
        <w:rPr>
          <w:rFonts w:ascii="Angsana New" w:hAnsi="Angsana New" w:hint="cs"/>
          <w:sz w:val="32"/>
          <w:szCs w:val="32"/>
          <w:cs/>
        </w:rPr>
        <w:t>จำนวน</w:t>
      </w:r>
      <w:r w:rsidR="009D596E"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8B5059">
        <w:rPr>
          <w:rFonts w:ascii="Angsana New" w:hAnsi="Angsana New"/>
          <w:sz w:val="32"/>
          <w:szCs w:val="32"/>
        </w:rPr>
        <w:t>0</w:t>
      </w:r>
      <w:r w:rsidRPr="008B5059">
        <w:rPr>
          <w:rFonts w:ascii="Angsana New" w:hAnsi="Angsana New"/>
          <w:sz w:val="32"/>
          <w:szCs w:val="32"/>
          <w:cs/>
        </w:rPr>
        <w:t>.</w:t>
      </w:r>
      <w:r w:rsidRPr="008B5059">
        <w:rPr>
          <w:rFonts w:ascii="Angsana New" w:hAnsi="Angsana New"/>
          <w:sz w:val="32"/>
          <w:szCs w:val="32"/>
        </w:rPr>
        <w:t>49</w:t>
      </w:r>
      <w:r w:rsidRPr="00F15A8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23881" w:rsidRPr="00F15A82">
        <w:rPr>
          <w:rFonts w:ascii="Angsana New" w:hAnsi="Angsana New" w:hint="cs"/>
          <w:sz w:val="32"/>
          <w:szCs w:val="32"/>
          <w:cs/>
        </w:rPr>
        <w:t>แต่</w:t>
      </w:r>
      <w:r w:rsidRPr="00F15A82">
        <w:rPr>
          <w:rFonts w:ascii="Angsana New" w:hAnsi="Angsana New" w:hint="cs"/>
          <w:sz w:val="32"/>
          <w:szCs w:val="32"/>
          <w:cs/>
        </w:rPr>
        <w:t>โจท</w:t>
      </w:r>
      <w:r w:rsidR="00940AA0" w:rsidRPr="00F15A82">
        <w:rPr>
          <w:rFonts w:ascii="Angsana New" w:hAnsi="Angsana New" w:hint="cs"/>
          <w:sz w:val="32"/>
          <w:szCs w:val="32"/>
          <w:cs/>
        </w:rPr>
        <w:t>ก์</w:t>
      </w:r>
      <w:r w:rsidR="009F178C" w:rsidRPr="00F15A82">
        <w:rPr>
          <w:rFonts w:ascii="Angsana New" w:hAnsi="Angsana New" w:hint="cs"/>
          <w:sz w:val="32"/>
          <w:szCs w:val="32"/>
          <w:cs/>
        </w:rPr>
        <w:t>ยังไม่ยินยอมจึง</w:t>
      </w:r>
      <w:r w:rsidRPr="00F15A82">
        <w:rPr>
          <w:rFonts w:ascii="Angsana New" w:hAnsi="Angsana New" w:hint="cs"/>
          <w:sz w:val="32"/>
          <w:szCs w:val="32"/>
          <w:cs/>
        </w:rPr>
        <w:t>ได้ยื่นฎีกา</w:t>
      </w:r>
      <w:r w:rsidR="00CD56A6" w:rsidRPr="00F15A82">
        <w:rPr>
          <w:rFonts w:ascii="Angsana New" w:hAnsi="Angsana New" w:hint="cs"/>
          <w:sz w:val="32"/>
          <w:szCs w:val="32"/>
          <w:cs/>
        </w:rPr>
        <w:t>ต่อ</w:t>
      </w:r>
      <w:r w:rsidR="00940AA0" w:rsidRPr="00F15A8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44FFE" w:rsidRPr="00F44FFE">
        <w:rPr>
          <w:rFonts w:ascii="Angsana New" w:hAnsi="Angsana New"/>
          <w:sz w:val="32"/>
          <w:szCs w:val="32"/>
          <w:cs/>
        </w:rPr>
        <w:t xml:space="preserve"> </w:t>
      </w:r>
      <w:r w:rsidR="00F44FFE" w:rsidRPr="00B038C2">
        <w:rPr>
          <w:rFonts w:ascii="Angsana New" w:hAnsi="Angsana New"/>
          <w:sz w:val="32"/>
          <w:szCs w:val="32"/>
        </w:rPr>
        <w:t xml:space="preserve">31 </w:t>
      </w:r>
      <w:r w:rsidR="00F44FFE" w:rsidRPr="00F15A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0AA0" w:rsidRPr="00B038C2">
        <w:rPr>
          <w:rFonts w:ascii="Angsana New" w:hAnsi="Angsana New"/>
          <w:sz w:val="32"/>
          <w:szCs w:val="32"/>
        </w:rPr>
        <w:t>2561</w:t>
      </w:r>
      <w:r w:rsidRPr="00F15A82">
        <w:rPr>
          <w:rFonts w:ascii="Angsana New" w:hAnsi="Angsana New" w:hint="cs"/>
          <w:sz w:val="32"/>
          <w:szCs w:val="32"/>
          <w:cs/>
        </w:rPr>
        <w:t xml:space="preserve"> คดีอยู่ในระหว่างการพิจารณาของศาลฎีกา</w:t>
      </w:r>
    </w:p>
    <w:p w:rsidR="009F178C" w:rsidRPr="00F15A82" w:rsidRDefault="009F178C" w:rsidP="009F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</w:p>
    <w:p w:rsidR="008B5059" w:rsidRPr="00B038C2" w:rsidRDefault="00BC2278" w:rsidP="00E9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34.2</w:t>
      </w:r>
      <w:r w:rsidR="008B5059" w:rsidRPr="00F15A82">
        <w:rPr>
          <w:rFonts w:ascii="Angsana New" w:hAnsi="Angsana New" w:hint="cs"/>
          <w:sz w:val="32"/>
          <w:szCs w:val="32"/>
          <w:cs/>
        </w:rPr>
        <w:tab/>
      </w:r>
      <w:r w:rsidR="008B5059" w:rsidRPr="00F15A82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8B5059" w:rsidRPr="00B038C2">
        <w:rPr>
          <w:rFonts w:ascii="Angsana New" w:hAnsi="Angsana New"/>
          <w:sz w:val="32"/>
          <w:szCs w:val="32"/>
        </w:rPr>
        <w:t xml:space="preserve">2556 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8B5059" w:rsidRPr="00B038C2">
        <w:rPr>
          <w:rFonts w:ascii="Angsana New" w:hAnsi="Angsana New"/>
          <w:sz w:val="32"/>
          <w:szCs w:val="32"/>
        </w:rPr>
        <w:t>3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8B5059" w:rsidRPr="00B038C2">
        <w:rPr>
          <w:rFonts w:ascii="Angsana New" w:hAnsi="Angsana New"/>
          <w:sz w:val="32"/>
          <w:szCs w:val="32"/>
        </w:rPr>
        <w:t>14</w:t>
      </w:r>
      <w:r w:rsidR="008B5059" w:rsidRPr="00B038C2">
        <w:rPr>
          <w:rFonts w:ascii="Angsana New" w:hAnsi="Angsana New"/>
          <w:sz w:val="32"/>
          <w:szCs w:val="32"/>
          <w:cs/>
        </w:rPr>
        <w:t>.</w:t>
      </w:r>
      <w:r w:rsidR="008B5059" w:rsidRPr="00B038C2">
        <w:rPr>
          <w:rFonts w:ascii="Angsana New" w:hAnsi="Angsana New"/>
          <w:sz w:val="32"/>
          <w:szCs w:val="32"/>
        </w:rPr>
        <w:t>6</w:t>
      </w:r>
      <w:r w:rsidR="008E5DCA" w:rsidRPr="00B038C2">
        <w:rPr>
          <w:rFonts w:ascii="Angsana New" w:hAnsi="Angsana New"/>
          <w:sz w:val="32"/>
          <w:szCs w:val="32"/>
        </w:rPr>
        <w:t>0</w:t>
      </w:r>
      <w:r w:rsidR="008B5059" w:rsidRPr="00B038C2">
        <w:rPr>
          <w:rFonts w:ascii="Angsana New" w:hAnsi="Angsana New"/>
          <w:sz w:val="32"/>
          <w:szCs w:val="32"/>
          <w:cs/>
        </w:rPr>
        <w:t xml:space="preserve"> </w:t>
      </w:r>
      <w:r w:rsidR="008B5059" w:rsidRPr="00F15A82">
        <w:rPr>
          <w:rFonts w:ascii="Angsana New" w:hAnsi="Angsana New"/>
          <w:sz w:val="32"/>
          <w:szCs w:val="32"/>
          <w:cs/>
        </w:rPr>
        <w:t>ล้านบาท โดยมีหลักฐานครบถ้วน เมื่อ</w:t>
      </w:r>
      <w:r w:rsidR="008E5DCA" w:rsidRPr="00F15A82">
        <w:rPr>
          <w:rFonts w:ascii="Angsana New" w:hAnsi="Angsana New" w:hint="cs"/>
          <w:sz w:val="32"/>
          <w:szCs w:val="32"/>
          <w:cs/>
        </w:rPr>
        <w:t>วันที่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 </w:t>
      </w:r>
      <w:r w:rsidR="008B5059" w:rsidRPr="00B038C2">
        <w:rPr>
          <w:rFonts w:ascii="Angsana New" w:hAnsi="Angsana New"/>
          <w:sz w:val="32"/>
          <w:szCs w:val="32"/>
        </w:rPr>
        <w:t>25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 พฤษภาคม </w:t>
      </w:r>
      <w:r w:rsidR="008B5059" w:rsidRPr="00B038C2">
        <w:rPr>
          <w:rFonts w:ascii="Angsana New" w:hAnsi="Angsana New"/>
          <w:sz w:val="32"/>
          <w:szCs w:val="32"/>
        </w:rPr>
        <w:t>2560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 อดีตกรรมการของ บริษัท มติมิตร </w:t>
      </w:r>
      <w:r w:rsidR="008B5059" w:rsidRPr="00F15A82">
        <w:rPr>
          <w:rFonts w:ascii="Angsana New" w:hAnsi="Angsana New"/>
          <w:sz w:val="32"/>
          <w:szCs w:val="32"/>
          <w:cs/>
        </w:rPr>
        <w:br/>
        <w:t xml:space="preserve">คอร์ปอเรชั่น จำกัด ท่านหนึ่งกับพวกรวม </w:t>
      </w:r>
      <w:r w:rsidR="008B5059" w:rsidRPr="00B038C2">
        <w:rPr>
          <w:rFonts w:ascii="Angsana New" w:hAnsi="Angsana New"/>
          <w:sz w:val="32"/>
          <w:szCs w:val="32"/>
        </w:rPr>
        <w:t>17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="006E7475" w:rsidRPr="00F15A82">
        <w:rPr>
          <w:rFonts w:ascii="Angsana New" w:hAnsi="Angsana New"/>
          <w:sz w:val="32"/>
          <w:szCs w:val="32"/>
          <w:cs/>
        </w:rPr>
        <w:br/>
      </w:r>
      <w:r w:rsidR="008B5059" w:rsidRPr="00F15A82">
        <w:rPr>
          <w:rFonts w:ascii="Angsana New" w:hAnsi="Angsana New"/>
          <w:sz w:val="32"/>
          <w:szCs w:val="32"/>
          <w:cs/>
        </w:rPr>
        <w:t>คอร์ปอเรชั่น จำกัด) (</w:t>
      </w:r>
      <w:r w:rsidR="008B5059" w:rsidRPr="00F15A82">
        <w:rPr>
          <w:rFonts w:ascii="Angsana New" w:hAnsi="Angsana New" w:hint="cs"/>
          <w:sz w:val="32"/>
          <w:szCs w:val="32"/>
          <w:cs/>
        </w:rPr>
        <w:t>“</w:t>
      </w:r>
      <w:r w:rsidR="008B5059" w:rsidRPr="00F15A82">
        <w:rPr>
          <w:rFonts w:ascii="Angsana New" w:hAnsi="Angsana New"/>
          <w:sz w:val="32"/>
          <w:szCs w:val="32"/>
          <w:cs/>
        </w:rPr>
        <w:t>โจทก์</w:t>
      </w:r>
      <w:r w:rsidR="008B5059" w:rsidRPr="00F15A82">
        <w:rPr>
          <w:rFonts w:ascii="Angsana New" w:hAnsi="Angsana New" w:hint="cs"/>
          <w:sz w:val="32"/>
          <w:szCs w:val="32"/>
          <w:cs/>
        </w:rPr>
        <w:t>”</w:t>
      </w:r>
      <w:r w:rsidR="008B5059" w:rsidRPr="00F15A82">
        <w:rPr>
          <w:rFonts w:ascii="Angsana New" w:hAnsi="Angsana New"/>
          <w:sz w:val="32"/>
          <w:szCs w:val="32"/>
          <w:cs/>
        </w:rPr>
        <w:t>) ได้ฟ้องบริษัท</w:t>
      </w:r>
      <w:r w:rsidR="008B5059" w:rsidRPr="00F15A82">
        <w:rPr>
          <w:rFonts w:ascii="Angsana New" w:hAnsi="Angsana New" w:hint="cs"/>
          <w:sz w:val="32"/>
          <w:szCs w:val="32"/>
          <w:cs/>
        </w:rPr>
        <w:t>และ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="008B5059" w:rsidRPr="00B038C2">
        <w:rPr>
          <w:rFonts w:ascii="Angsana New" w:hAnsi="Angsana New"/>
          <w:sz w:val="32"/>
          <w:szCs w:val="32"/>
        </w:rPr>
        <w:t xml:space="preserve">8 </w:t>
      </w:r>
      <w:r w:rsidR="008B5059" w:rsidRPr="00F15A82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="008B5059" w:rsidRPr="00F15A82">
        <w:rPr>
          <w:rFonts w:ascii="Angsana New" w:hAnsi="Angsana New" w:hint="cs"/>
          <w:sz w:val="32"/>
          <w:szCs w:val="32"/>
          <w:cs/>
        </w:rPr>
        <w:t>“</w:t>
      </w:r>
      <w:r w:rsidR="008B5059" w:rsidRPr="00F15A82">
        <w:rPr>
          <w:rFonts w:ascii="Angsana New" w:hAnsi="Angsana New"/>
          <w:sz w:val="32"/>
          <w:szCs w:val="32"/>
          <w:cs/>
        </w:rPr>
        <w:t>จำเลย</w:t>
      </w:r>
      <w:r w:rsidR="008B5059" w:rsidRPr="00F15A82">
        <w:rPr>
          <w:rFonts w:ascii="Angsana New" w:hAnsi="Angsana New" w:hint="cs"/>
          <w:sz w:val="32"/>
          <w:szCs w:val="32"/>
          <w:cs/>
        </w:rPr>
        <w:t>”</w:t>
      </w:r>
      <w:r w:rsidR="008B5059" w:rsidRPr="00F15A82">
        <w:rPr>
          <w:rFonts w:ascii="Angsana New" w:hAnsi="Angsana New"/>
          <w:sz w:val="32"/>
          <w:szCs w:val="32"/>
          <w:cs/>
        </w:rPr>
        <w:t>) ว่าโจทก์ยังไม่ได้รับชำระค่าเครื่องจักรและ</w:t>
      </w:r>
      <w:r w:rsidR="006E7475" w:rsidRPr="00F15A82">
        <w:rPr>
          <w:rFonts w:ascii="Angsana New" w:hAnsi="Angsana New"/>
          <w:sz w:val="32"/>
          <w:szCs w:val="32"/>
          <w:cs/>
        </w:rPr>
        <w:br/>
      </w:r>
      <w:r w:rsidR="008B5059" w:rsidRPr="00F15A82">
        <w:rPr>
          <w:rFonts w:ascii="Angsana New" w:hAnsi="Angsana New"/>
          <w:sz w:val="32"/>
          <w:szCs w:val="32"/>
          <w:cs/>
        </w:rPr>
        <w:t xml:space="preserve">ค่าหุ้นสามัญจึงขอเรียกคืนเครื่องจักรและหุ้นสามัญจำนวน </w:t>
      </w:r>
      <w:r w:rsidR="008B5059" w:rsidRPr="00B038C2">
        <w:rPr>
          <w:rFonts w:ascii="Angsana New" w:hAnsi="Angsana New"/>
          <w:sz w:val="32"/>
          <w:szCs w:val="32"/>
        </w:rPr>
        <w:t xml:space="preserve">173,249 </w:t>
      </w:r>
      <w:r w:rsidR="008B5059" w:rsidRPr="00F15A82">
        <w:rPr>
          <w:rFonts w:ascii="Angsana New" w:hAnsi="Angsana New"/>
          <w:sz w:val="32"/>
          <w:szCs w:val="32"/>
          <w:cs/>
        </w:rPr>
        <w:t>หุ้น</w:t>
      </w:r>
      <w:r w:rsidR="008B5059" w:rsidRPr="00F15A82">
        <w:rPr>
          <w:rFonts w:ascii="Angsana New" w:hAnsi="Angsana New" w:hint="cs"/>
          <w:sz w:val="32"/>
          <w:szCs w:val="32"/>
          <w:cs/>
        </w:rPr>
        <w:t xml:space="preserve">ของบริษัท มติมิตร </w:t>
      </w:r>
      <w:r w:rsidR="001D7214" w:rsidRPr="00F15A82">
        <w:rPr>
          <w:rFonts w:ascii="Angsana New" w:hAnsi="Angsana New"/>
          <w:sz w:val="32"/>
          <w:szCs w:val="32"/>
          <w:cs/>
        </w:rPr>
        <w:br/>
      </w:r>
      <w:r w:rsidR="008B5059" w:rsidRPr="00F15A82">
        <w:rPr>
          <w:rFonts w:ascii="Angsana New" w:hAnsi="Angsana New" w:hint="cs"/>
          <w:sz w:val="32"/>
          <w:szCs w:val="32"/>
          <w:cs/>
        </w:rPr>
        <w:t xml:space="preserve">คอร์ปอเรชั่น จำกัด 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หรือให้ใช้ราคาเป็นเงิน </w:t>
      </w:r>
      <w:r w:rsidR="008B5059" w:rsidRPr="00B038C2">
        <w:rPr>
          <w:rFonts w:ascii="Angsana New" w:hAnsi="Angsana New"/>
          <w:sz w:val="32"/>
          <w:szCs w:val="32"/>
        </w:rPr>
        <w:t>19</w:t>
      </w:r>
      <w:r w:rsidR="008B5059" w:rsidRPr="00B038C2">
        <w:rPr>
          <w:rFonts w:ascii="Angsana New" w:hAnsi="Angsana New"/>
          <w:sz w:val="32"/>
          <w:szCs w:val="32"/>
          <w:cs/>
        </w:rPr>
        <w:t>.</w:t>
      </w:r>
      <w:r w:rsidR="008B5059" w:rsidRPr="00B038C2">
        <w:rPr>
          <w:rFonts w:ascii="Angsana New" w:hAnsi="Angsana New"/>
          <w:sz w:val="32"/>
          <w:szCs w:val="32"/>
        </w:rPr>
        <w:t>1</w:t>
      </w:r>
      <w:r w:rsidR="008E5DCA" w:rsidRPr="00B038C2">
        <w:rPr>
          <w:rFonts w:ascii="Angsana New" w:hAnsi="Angsana New"/>
          <w:sz w:val="32"/>
          <w:szCs w:val="32"/>
        </w:rPr>
        <w:t>0</w:t>
      </w:r>
      <w:r w:rsidR="008B5059" w:rsidRPr="00B038C2">
        <w:rPr>
          <w:rFonts w:ascii="Angsana New" w:hAnsi="Angsana New"/>
          <w:sz w:val="32"/>
          <w:szCs w:val="32"/>
          <w:cs/>
        </w:rPr>
        <w:t xml:space="preserve"> 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B5059" w:rsidRPr="00B038C2">
        <w:rPr>
          <w:rFonts w:ascii="Angsana New" w:hAnsi="Angsana New"/>
          <w:sz w:val="32"/>
          <w:szCs w:val="32"/>
        </w:rPr>
        <w:t>1</w:t>
      </w:r>
      <w:r w:rsidR="008B5059" w:rsidRPr="00B038C2">
        <w:rPr>
          <w:rFonts w:ascii="Angsana New" w:hAnsi="Angsana New"/>
          <w:sz w:val="32"/>
          <w:szCs w:val="32"/>
          <w:cs/>
        </w:rPr>
        <w:t>.</w:t>
      </w:r>
      <w:r w:rsidR="008B5059" w:rsidRPr="00B038C2">
        <w:rPr>
          <w:rFonts w:ascii="Angsana New" w:hAnsi="Angsana New"/>
          <w:sz w:val="32"/>
          <w:szCs w:val="32"/>
        </w:rPr>
        <w:t>7</w:t>
      </w:r>
      <w:r w:rsidR="008E5DCA" w:rsidRPr="00B038C2">
        <w:rPr>
          <w:rFonts w:ascii="Angsana New" w:hAnsi="Angsana New"/>
          <w:sz w:val="32"/>
          <w:szCs w:val="32"/>
        </w:rPr>
        <w:t>3</w:t>
      </w:r>
      <w:r w:rsidR="008B5059" w:rsidRPr="00B038C2">
        <w:rPr>
          <w:rFonts w:ascii="Angsana New" w:hAnsi="Angsana New"/>
          <w:sz w:val="32"/>
          <w:szCs w:val="32"/>
          <w:cs/>
        </w:rPr>
        <w:t xml:space="preserve"> </w:t>
      </w:r>
      <w:r w:rsidR="008B5059" w:rsidRPr="00F15A82">
        <w:rPr>
          <w:rFonts w:ascii="Angsana New" w:hAnsi="Angsana New"/>
          <w:sz w:val="32"/>
          <w:szCs w:val="32"/>
          <w:cs/>
        </w:rPr>
        <w:t xml:space="preserve">ล้านบาท ตามลำดับให้โจทก์ </w:t>
      </w:r>
    </w:p>
    <w:p w:rsidR="008B5059" w:rsidRPr="00F15A82" w:rsidRDefault="008B5059" w:rsidP="00E9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firstLine="561"/>
        <w:jc w:val="thaiDistribute"/>
        <w:rPr>
          <w:rFonts w:ascii="Angsana New" w:hAnsi="Angsana New"/>
          <w:sz w:val="32"/>
          <w:szCs w:val="32"/>
          <w:cs/>
        </w:rPr>
      </w:pPr>
      <w:r w:rsidRPr="00F15A8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038C2">
        <w:rPr>
          <w:rFonts w:ascii="Angsana New" w:hAnsi="Angsana New"/>
          <w:sz w:val="32"/>
          <w:szCs w:val="32"/>
        </w:rPr>
        <w:t>26</w:t>
      </w:r>
      <w:r w:rsidRPr="00F15A8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038C2">
        <w:rPr>
          <w:rFonts w:ascii="Angsana New" w:hAnsi="Angsana New"/>
          <w:sz w:val="32"/>
          <w:szCs w:val="32"/>
        </w:rPr>
        <w:t>2561</w:t>
      </w:r>
      <w:r w:rsidRPr="00F15A82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B038C2">
        <w:rPr>
          <w:rFonts w:ascii="Angsana New" w:hAnsi="Angsana New"/>
          <w:sz w:val="32"/>
          <w:szCs w:val="32"/>
        </w:rPr>
        <w:t>8</w:t>
      </w:r>
      <w:r w:rsidRPr="00F15A82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B038C2">
        <w:rPr>
          <w:rFonts w:ascii="Angsana New" w:hAnsi="Angsana New"/>
          <w:sz w:val="32"/>
          <w:szCs w:val="32"/>
        </w:rPr>
        <w:t>24</w:t>
      </w:r>
      <w:r w:rsidRPr="00B038C2">
        <w:rPr>
          <w:rFonts w:ascii="Angsana New" w:hAnsi="Angsana New"/>
          <w:sz w:val="32"/>
          <w:szCs w:val="32"/>
          <w:cs/>
        </w:rPr>
        <w:t>.</w:t>
      </w:r>
      <w:r w:rsidR="008E5DCA" w:rsidRPr="00B038C2">
        <w:rPr>
          <w:rFonts w:ascii="Angsana New" w:hAnsi="Angsana New"/>
          <w:sz w:val="32"/>
          <w:szCs w:val="32"/>
        </w:rPr>
        <w:t>19</w:t>
      </w:r>
      <w:r w:rsidRPr="00A15268">
        <w:rPr>
          <w:rFonts w:ascii="Angsana New" w:hAnsi="Angsana New" w:hint="cs"/>
          <w:sz w:val="32"/>
          <w:szCs w:val="32"/>
          <w:cs/>
        </w:rPr>
        <w:t xml:space="preserve"> </w:t>
      </w:r>
      <w:r w:rsidR="009B5953" w:rsidRPr="00F15A82">
        <w:rPr>
          <w:rFonts w:ascii="Angsana New" w:hAnsi="Angsana New"/>
          <w:sz w:val="32"/>
          <w:szCs w:val="32"/>
          <w:cs/>
        </w:rPr>
        <w:br/>
      </w:r>
      <w:r w:rsidRPr="00F15A82">
        <w:rPr>
          <w:rFonts w:ascii="Angsana New" w:hAnsi="Angsana New" w:hint="cs"/>
          <w:sz w:val="32"/>
          <w:szCs w:val="32"/>
          <w:cs/>
        </w:rPr>
        <w:t>ล้านบาท</w:t>
      </w:r>
      <w:r w:rsidR="00F84270"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พร้อมดอกเบี้ยร้อยละ </w:t>
      </w:r>
      <w:r w:rsidRPr="00B038C2">
        <w:rPr>
          <w:rFonts w:ascii="Angsana New" w:hAnsi="Angsana New"/>
          <w:sz w:val="32"/>
          <w:szCs w:val="32"/>
        </w:rPr>
        <w:t>7</w:t>
      </w:r>
      <w:r w:rsidRPr="00B038C2">
        <w:rPr>
          <w:rFonts w:ascii="Angsana New" w:hAnsi="Angsana New"/>
          <w:sz w:val="32"/>
          <w:szCs w:val="32"/>
          <w:cs/>
        </w:rPr>
        <w:t>.</w:t>
      </w:r>
      <w:r w:rsidRPr="00B038C2">
        <w:rPr>
          <w:rFonts w:ascii="Angsana New" w:hAnsi="Angsana New"/>
          <w:sz w:val="32"/>
          <w:szCs w:val="32"/>
        </w:rPr>
        <w:t>5</w:t>
      </w:r>
      <w:r w:rsidRPr="00F15A82">
        <w:rPr>
          <w:rFonts w:ascii="Angsana New" w:hAnsi="Angsana New" w:hint="cs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B038C2">
        <w:rPr>
          <w:rFonts w:ascii="Angsana New" w:hAnsi="Angsana New"/>
          <w:sz w:val="32"/>
          <w:szCs w:val="32"/>
        </w:rPr>
        <w:t>25</w:t>
      </w:r>
      <w:r w:rsidRPr="00F15A8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038C2">
        <w:rPr>
          <w:rFonts w:ascii="Angsana New" w:hAnsi="Angsana New"/>
          <w:sz w:val="32"/>
          <w:szCs w:val="32"/>
        </w:rPr>
        <w:t>2560</w:t>
      </w:r>
      <w:r w:rsidRPr="00B038C2">
        <w:rPr>
          <w:rFonts w:ascii="Angsana New" w:hAnsi="Angsana New" w:hint="cs"/>
          <w:sz w:val="32"/>
          <w:szCs w:val="32"/>
          <w:cs/>
        </w:rPr>
        <w:t xml:space="preserve">) </w:t>
      </w:r>
      <w:r w:rsidRPr="00F15A82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B038C2">
        <w:rPr>
          <w:rFonts w:ascii="Angsana New" w:hAnsi="Angsana New"/>
          <w:sz w:val="32"/>
          <w:szCs w:val="32"/>
        </w:rPr>
        <w:t xml:space="preserve">17 </w:t>
      </w:r>
      <w:r w:rsidRPr="00F15A82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B038C2">
        <w:rPr>
          <w:rFonts w:ascii="Angsana New" w:hAnsi="Angsana New"/>
          <w:sz w:val="32"/>
          <w:szCs w:val="32"/>
        </w:rPr>
        <w:t>8</w:t>
      </w:r>
      <w:r w:rsidRPr="00F15A82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ร่วมกันใช้ค่าฤชาธรรมเนียมแทนโจทก์ โดยกำหนดค่าทนายความ </w:t>
      </w:r>
      <w:r w:rsidRPr="00B038C2">
        <w:rPr>
          <w:rFonts w:ascii="Angsana New" w:hAnsi="Angsana New"/>
          <w:sz w:val="32"/>
          <w:szCs w:val="32"/>
        </w:rPr>
        <w:t>50,000</w:t>
      </w:r>
      <w:r w:rsidRPr="00F15A82">
        <w:rPr>
          <w:rFonts w:ascii="Angsana New" w:hAnsi="Angsana New" w:hint="cs"/>
          <w:sz w:val="32"/>
          <w:szCs w:val="32"/>
          <w:cs/>
        </w:rPr>
        <w:t xml:space="preserve"> บาท บริษัทยื่นอุทธรณ์เมื่อวันที่ </w:t>
      </w:r>
      <w:r w:rsidRPr="00B038C2">
        <w:rPr>
          <w:rFonts w:ascii="Angsana New" w:hAnsi="Angsana New"/>
          <w:sz w:val="32"/>
          <w:szCs w:val="32"/>
        </w:rPr>
        <w:t>9</w:t>
      </w:r>
      <w:r w:rsidRPr="00F15A8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B038C2">
        <w:rPr>
          <w:rFonts w:ascii="Angsana New" w:hAnsi="Angsana New"/>
          <w:sz w:val="32"/>
          <w:szCs w:val="32"/>
        </w:rPr>
        <w:t xml:space="preserve">2561 </w:t>
      </w:r>
      <w:r w:rsidRPr="00F15A82">
        <w:rPr>
          <w:rFonts w:ascii="Angsana New" w:hAnsi="Angsana New" w:hint="cs"/>
          <w:sz w:val="32"/>
          <w:szCs w:val="32"/>
          <w:cs/>
        </w:rPr>
        <w:t>ขณะนี้คดีอยู่ในกระบวนการพิจารณาของศาลอุทธรณ์</w:t>
      </w:r>
    </w:p>
    <w:p w:rsidR="008B5059" w:rsidRDefault="008B5059" w:rsidP="00E9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firstLine="561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4FFE" w:rsidRPr="00B038C2">
        <w:rPr>
          <w:rFonts w:ascii="Angsana New" w:hAnsi="Angsana New"/>
          <w:sz w:val="32"/>
          <w:szCs w:val="32"/>
        </w:rPr>
        <w:t xml:space="preserve"> 31 </w:t>
      </w:r>
      <w:r w:rsidR="00F44FFE" w:rsidRPr="00F15A8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038C2">
        <w:rPr>
          <w:rFonts w:ascii="Angsana New" w:hAnsi="Angsana New"/>
          <w:sz w:val="32"/>
          <w:szCs w:val="32"/>
        </w:rPr>
        <w:t xml:space="preserve">2561 </w:t>
      </w:r>
      <w:r w:rsidRPr="00F15A82">
        <w:rPr>
          <w:rFonts w:ascii="Angsana New" w:hAnsi="Angsana New" w:hint="cs"/>
          <w:sz w:val="32"/>
          <w:szCs w:val="32"/>
          <w:cs/>
        </w:rPr>
        <w:t>บริษัทยังไม่ได้บันทึกประมาณการหนี้สิน</w:t>
      </w:r>
      <w:r w:rsidR="00CD56A6" w:rsidRPr="00F15A82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F15A82">
        <w:rPr>
          <w:rFonts w:ascii="Angsana New" w:hAnsi="Angsana New" w:hint="cs"/>
          <w:sz w:val="32"/>
          <w:szCs w:val="32"/>
          <w:cs/>
        </w:rPr>
        <w:t>เนื่องจาก</w:t>
      </w:r>
      <w:r w:rsidR="004D28F7" w:rsidRPr="00F15A82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F15A82">
        <w:rPr>
          <w:rFonts w:ascii="Angsana New" w:hAnsi="Angsana New" w:hint="cs"/>
          <w:sz w:val="32"/>
          <w:szCs w:val="32"/>
          <w:cs/>
        </w:rPr>
        <w:t>บริษัทมี</w:t>
      </w:r>
      <w:r w:rsidR="004D28F7" w:rsidRPr="00F15A82">
        <w:rPr>
          <w:rFonts w:ascii="Angsana New" w:hAnsi="Angsana New" w:hint="cs"/>
          <w:sz w:val="32"/>
          <w:szCs w:val="32"/>
          <w:cs/>
        </w:rPr>
        <w:t>ความเชื่อ</w:t>
      </w:r>
      <w:r w:rsidRPr="00F15A82">
        <w:rPr>
          <w:rFonts w:ascii="Angsana New" w:hAnsi="Angsana New" w:hint="cs"/>
          <w:sz w:val="32"/>
          <w:szCs w:val="32"/>
          <w:cs/>
        </w:rPr>
        <w:t>ว่าศาลอุทธรณ์จะกลับคำพิพากษาของศาลชั้นต้น</w:t>
      </w:r>
      <w:r w:rsidR="009F178C" w:rsidRPr="00F15A82">
        <w:rPr>
          <w:rFonts w:ascii="Angsana New" w:hAnsi="Angsana New" w:hint="cs"/>
          <w:sz w:val="32"/>
          <w:szCs w:val="32"/>
          <w:cs/>
        </w:rPr>
        <w:t>จากหลักฐานที่บริษัทมี</w:t>
      </w:r>
      <w:r w:rsidR="004D28F7" w:rsidRPr="00F15A82">
        <w:rPr>
          <w:rFonts w:ascii="Angsana New" w:hAnsi="Angsana New" w:hint="cs"/>
          <w:sz w:val="32"/>
          <w:szCs w:val="32"/>
          <w:cs/>
        </w:rPr>
        <w:t>ให้ต่อศาล</w:t>
      </w:r>
    </w:p>
    <w:p w:rsidR="00A10C20" w:rsidRPr="0024166F" w:rsidRDefault="00AC060E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C2278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A10C20" w:rsidRPr="0024166F">
        <w:rPr>
          <w:rFonts w:asciiTheme="majorBidi" w:hAnsiTheme="majorBidi"/>
          <w:b/>
          <w:bCs/>
          <w:sz w:val="32"/>
          <w:szCs w:val="32"/>
          <w:cs/>
        </w:rPr>
        <w:t>.</w:t>
      </w:r>
      <w:r w:rsidR="004415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:rsidR="00A10C20" w:rsidRPr="00F15A82" w:rsidRDefault="00A10C20" w:rsidP="00441596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568F0" w:rsidRPr="003064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568F0" w:rsidRPr="003064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568F0" w:rsidRPr="003064B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3064B9">
        <w:rPr>
          <w:rFonts w:asciiTheme="majorBidi" w:hAnsiTheme="majorBidi" w:cstheme="majorBidi"/>
          <w:sz w:val="32"/>
          <w:szCs w:val="32"/>
          <w:cs/>
        </w:rPr>
        <w:t>ได้จัดประเภทรายการใหม่ของรายการในงบการเงิน</w:t>
      </w:r>
      <w:r w:rsidR="00607DDD" w:rsidRPr="003064B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064B9">
        <w:rPr>
          <w:rFonts w:asciiTheme="majorBidi" w:hAnsiTheme="majorBidi"/>
          <w:sz w:val="32"/>
          <w:szCs w:val="32"/>
          <w:cs/>
        </w:rPr>
        <w:t xml:space="preserve"> </w:t>
      </w:r>
      <w:r w:rsidRPr="0024166F">
        <w:rPr>
          <w:rFonts w:asciiTheme="majorBidi" w:hAnsiTheme="majorBidi" w:cstheme="majorBidi"/>
          <w:sz w:val="32"/>
          <w:szCs w:val="32"/>
        </w:rPr>
        <w:t>2560</w:t>
      </w:r>
      <w:r w:rsidRPr="0024166F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DD73F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166F">
        <w:rPr>
          <w:rFonts w:asciiTheme="majorBidi" w:hAnsiTheme="majorBidi" w:cstheme="majorBidi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24166F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8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5906D9" w:rsidRPr="00250A41" w:rsidTr="000169D2">
        <w:tc>
          <w:tcPr>
            <w:tcW w:w="2551" w:type="dxa"/>
            <w:shd w:val="clear" w:color="auto" w:fill="auto"/>
          </w:tcPr>
          <w:p w:rsidR="005906D9" w:rsidRPr="00250A41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867" w:type="dxa"/>
            <w:gridSpan w:val="11"/>
            <w:tcBorders>
              <w:bottom w:val="single" w:sz="6" w:space="0" w:color="auto"/>
            </w:tcBorders>
          </w:tcPr>
          <w:p w:rsidR="005906D9" w:rsidRPr="00250A41" w:rsidRDefault="00210FD7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พัน</w:t>
            </w:r>
            <w:r w:rsidR="005906D9"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5906D9" w:rsidRPr="00250A41" w:rsidTr="000169D2">
        <w:tc>
          <w:tcPr>
            <w:tcW w:w="2551" w:type="dxa"/>
            <w:shd w:val="clear" w:color="auto" w:fill="auto"/>
          </w:tcPr>
          <w:p w:rsidR="005906D9" w:rsidRPr="00250A41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250A41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5906D9" w:rsidRPr="00250A41" w:rsidRDefault="005906D9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906D9" w:rsidRPr="00250A41" w:rsidRDefault="005906D9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b/>
                <w:spacing w:val="-4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62D6E" w:rsidRPr="00250A41" w:rsidTr="000169D2">
        <w:tc>
          <w:tcPr>
            <w:tcW w:w="2551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ก่อนจัด</w:t>
            </w:r>
          </w:p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จัดประเภทใหม่</w:t>
            </w:r>
          </w:p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pacing w:val="-2"/>
                <w:sz w:val="21"/>
                <w:szCs w:val="21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4F27B0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หลังจัด</w:t>
            </w:r>
          </w:p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</w:tcPr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ก่อนจัด</w:t>
            </w:r>
          </w:p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จัดประเภทใหม่</w:t>
            </w:r>
          </w:p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F27B0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หลังจัด</w:t>
            </w:r>
          </w:p>
          <w:p w:rsidR="00862D6E" w:rsidRPr="00250A41" w:rsidRDefault="00862D6E" w:rsidP="004F27B0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</w:tr>
      <w:tr w:rsidR="00862D6E" w:rsidRPr="00250A41" w:rsidTr="00047DA4">
        <w:tc>
          <w:tcPr>
            <w:tcW w:w="2551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</w:pPr>
            <w:r w:rsidRPr="00250A41"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  <w:t>งบแสดงฐานะการเงิน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047DA4" w:rsidRPr="00250A41" w:rsidTr="00047DA4">
        <w:tc>
          <w:tcPr>
            <w:tcW w:w="2551" w:type="dxa"/>
            <w:shd w:val="clear" w:color="auto" w:fill="auto"/>
          </w:tcPr>
          <w:p w:rsidR="00047DA4" w:rsidRPr="00250A41" w:rsidRDefault="00347C0C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0A41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250A4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250A41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250A4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2560</w:t>
            </w:r>
          </w:p>
        </w:tc>
        <w:tc>
          <w:tcPr>
            <w:tcW w:w="907" w:type="dxa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047DA4" w:rsidRPr="00250A41" w:rsidRDefault="00047DA4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862D6E" w:rsidRPr="00250A41" w:rsidTr="000169D2">
        <w:tc>
          <w:tcPr>
            <w:tcW w:w="2551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907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862D6E" w:rsidRPr="00250A41" w:rsidRDefault="00862D6E" w:rsidP="00E32C9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กิจการ</w:t>
            </w: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29,581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29,605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อื่น ๆ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232,139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13,699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245,838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188,120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11,205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199,325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24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สินทรัพย์หมุนเวียนอื่น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53,822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14,613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39,209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12,475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11,362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1,113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สินทรัพย์ไม่มีตัวตน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2,208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2,208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20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207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สินทรัพย์ไม่หมุนเวียนอื่น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9,102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1,547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7,555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4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212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(20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4,005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เจ้าหนี้การค้าและเจ้าหนี้อื่น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กิจการ</w:t>
            </w: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ที่เกี่ยวข้องกัน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21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1,285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1,306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21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783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left="507"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อื่น ๆ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151,466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33,706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185,172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88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,304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14,275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102,579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2,863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2,863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762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340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762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หนี้สินหมุนเวียนอื่น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589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589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360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360</w:t>
            </w: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35,712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35,712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14,635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14,635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8A4B9D" w:rsidP="00250A41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ส่วนของ</w:t>
            </w:r>
            <w:r w:rsidR="00250A41"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ภายใต้</w:t>
            </w:r>
            <w:r w:rsidR="00250A41"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สัญญาเช่าการเงิน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8A4B9D" w:rsidP="008A4B9D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   ที่</w:t>
            </w:r>
            <w:r w:rsidR="00250A41"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ถึงกำหนดชำระภายในหนึ่งปี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1,026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178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1,204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77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51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724</w:t>
            </w: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8A4B9D">
            <w:pPr>
              <w:widowControl w:val="0"/>
              <w:tabs>
                <w:tab w:val="clear" w:pos="2807"/>
                <w:tab w:val="left" w:pos="161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19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หนี้สิน</w:t>
            </w:r>
            <w:r w:rsidR="008A4B9D">
              <w:rPr>
                <w:rFonts w:asciiTheme="majorBidi" w:hAnsiTheme="majorBidi" w:cstheme="majorBidi" w:hint="cs"/>
                <w:sz w:val="21"/>
                <w:szCs w:val="21"/>
                <w:cs/>
              </w:rPr>
              <w:t>ภายใต้</w:t>
            </w: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สัญญาเช่าการเงิน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3,006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435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2,571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1,713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106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1,607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หนี้สิน</w:t>
            </w: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ไม่</w:t>
            </w: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หมุนเวียนอื่น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145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3,000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3,145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312" w:right="170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250A41" w:rsidRPr="00250A41" w:rsidTr="000169D2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</w:pPr>
            <w:r w:rsidRPr="00250A41">
              <w:rPr>
                <w:rFonts w:asciiTheme="majorBidi" w:hAnsiTheme="majorBidi"/>
                <w:b/>
                <w:bCs/>
                <w:sz w:val="21"/>
                <w:szCs w:val="21"/>
                <w:u w:val="single"/>
                <w:cs/>
              </w:rPr>
              <w:t>งบ</w:t>
            </w:r>
            <w:r w:rsidRPr="00250A41">
              <w:rPr>
                <w:rFonts w:asciiTheme="majorBidi" w:hAnsiTheme="majorBidi" w:hint="cs"/>
                <w:b/>
                <w:bCs/>
                <w:sz w:val="21"/>
                <w:szCs w:val="21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0A41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สำหรับปีสิ้นสุดวันที่ </w:t>
            </w:r>
            <w:r w:rsidRPr="00250A4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31 </w:t>
            </w:r>
            <w:r w:rsidRPr="00250A41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250A4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2560</w:t>
            </w: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6,095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6,095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3,195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3,195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18,757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6,095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24,852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6,855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3,195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10,050</w:t>
            </w: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ต้นทุนจากการ</w:t>
            </w:r>
            <w:r w:rsidRPr="00250A41">
              <w:rPr>
                <w:rFonts w:asciiTheme="majorBidi" w:hAnsiTheme="majorBidi" w:cstheme="majorBidi"/>
                <w:sz w:val="21"/>
                <w:szCs w:val="21"/>
                <w:cs/>
              </w:rPr>
              <w:t>ให้เช่าและให้บริการ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23,578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23,578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21,756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Pr="00250A41">
              <w:rPr>
                <w:rFonts w:asciiTheme="majorBidi" w:hAnsiTheme="majorBidi" w:cstheme="majorBidi"/>
                <w:sz w:val="21"/>
                <w:szCs w:val="21"/>
              </w:rPr>
              <w:t>21,756</w:t>
            </w: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2552"/>
              </w:tabs>
              <w:spacing w:line="290" w:lineRule="exact"/>
              <w:ind w:left="-457" w:right="165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</w:tr>
      <w:tr w:rsidR="00250A41" w:rsidRPr="00250A41" w:rsidTr="00D90435">
        <w:tc>
          <w:tcPr>
            <w:tcW w:w="2551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0A41">
              <w:rPr>
                <w:rFonts w:asciiTheme="majorBidi" w:hAnsiTheme="majorBidi" w:cstheme="majorBidi" w:hint="cs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110,964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23,578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134,542</w:t>
            </w:r>
          </w:p>
        </w:tc>
        <w:tc>
          <w:tcPr>
            <w:tcW w:w="85" w:type="dxa"/>
          </w:tcPr>
          <w:p w:rsidR="00250A41" w:rsidRPr="00250A41" w:rsidRDefault="00250A41" w:rsidP="00250A4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73,873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>21,756</w:t>
            </w:r>
          </w:p>
        </w:tc>
        <w:tc>
          <w:tcPr>
            <w:tcW w:w="85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250A41" w:rsidRPr="00250A41" w:rsidRDefault="00250A41" w:rsidP="00250A4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50A41">
              <w:rPr>
                <w:rFonts w:asciiTheme="majorBidi" w:hAnsiTheme="majorBidi" w:cstheme="majorBidi"/>
                <w:sz w:val="21"/>
                <w:szCs w:val="21"/>
              </w:rPr>
              <w:t xml:space="preserve"> 95,629</w:t>
            </w:r>
          </w:p>
        </w:tc>
      </w:tr>
    </w:tbl>
    <w:p w:rsidR="00AC060E" w:rsidRDefault="00AC060E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:rsidR="008757EF" w:rsidRPr="00F15A82" w:rsidRDefault="00BC2278" w:rsidP="00CE081A">
      <w:pPr>
        <w:tabs>
          <w:tab w:val="clear" w:pos="227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8757EF" w:rsidRPr="0015599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8757EF" w:rsidRPr="00F15A82">
        <w:rPr>
          <w:rFonts w:ascii="Angsana New" w:eastAsia="Cordia New" w:hAnsi="Angsana New"/>
          <w:b/>
          <w:bCs/>
          <w:sz w:val="32"/>
          <w:szCs w:val="32"/>
          <w:cs/>
        </w:rPr>
        <w:t>มาตรฐานการรายงานทางการเงินที</w:t>
      </w:r>
      <w:r w:rsidR="008757EF" w:rsidRPr="00F15A82">
        <w:rPr>
          <w:rFonts w:ascii="Angsana New" w:eastAsia="Cordia New" w:hAnsi="Angsana New" w:hint="cs"/>
          <w:b/>
          <w:bCs/>
          <w:sz w:val="32"/>
          <w:szCs w:val="32"/>
          <w:cs/>
        </w:rPr>
        <w:t>่ออกและ</w:t>
      </w:r>
      <w:r w:rsidR="008757EF" w:rsidRPr="00F15A82">
        <w:rPr>
          <w:rFonts w:ascii="Angsana New" w:eastAsia="Cordia New" w:hAnsi="Angsana New"/>
          <w:b/>
          <w:bCs/>
          <w:sz w:val="32"/>
          <w:szCs w:val="32"/>
          <w:cs/>
        </w:rPr>
        <w:t>ปรับปรุงใหม่</w:t>
      </w:r>
      <w:r w:rsidR="008757EF" w:rsidRPr="00F15A82">
        <w:rPr>
          <w:rFonts w:ascii="Angsana New" w:eastAsia="Cordia New" w:hAnsi="Angsana New" w:hint="cs"/>
          <w:b/>
          <w:bCs/>
          <w:sz w:val="32"/>
          <w:szCs w:val="32"/>
          <w:cs/>
        </w:rPr>
        <w:t>และ</w:t>
      </w:r>
      <w:r w:rsidR="008757EF" w:rsidRPr="00F15A82">
        <w:rPr>
          <w:rFonts w:ascii="Angsana New" w:hAnsi="Angsana New"/>
          <w:b/>
          <w:bCs/>
          <w:sz w:val="32"/>
          <w:szCs w:val="32"/>
          <w:cs/>
        </w:rPr>
        <w:t>มีผลบังคับ</w:t>
      </w:r>
      <w:r w:rsidR="008757EF" w:rsidRPr="00F15A82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="008757EF" w:rsidRPr="00F15A82">
        <w:rPr>
          <w:rFonts w:ascii="Angsana New" w:hAnsi="Angsana New"/>
          <w:b/>
          <w:bCs/>
          <w:sz w:val="32"/>
          <w:szCs w:val="32"/>
          <w:cs/>
        </w:rPr>
        <w:t>ในอนาคต</w:t>
      </w:r>
    </w:p>
    <w:p w:rsidR="008757EF" w:rsidRPr="00B03DC3" w:rsidRDefault="008757EF" w:rsidP="00CE081A">
      <w:pPr>
        <w:tabs>
          <w:tab w:val="clear" w:pos="227"/>
          <w:tab w:val="clear" w:pos="454"/>
          <w:tab w:val="clear" w:pos="680"/>
          <w:tab w:val="left" w:pos="851"/>
          <w:tab w:val="left" w:pos="1276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15A82">
        <w:rPr>
          <w:rFonts w:ascii="Angsana New" w:eastAsia="MS Mincho" w:hAnsi="Angsana New"/>
          <w:sz w:val="32"/>
          <w:szCs w:val="32"/>
          <w:cs/>
        </w:rPr>
        <w:t>สภาวิชาชีพบัญชีได้ออกประกาศสภาวิชาชีพบัญชี ซึ่งลงประกาศใน</w:t>
      </w:r>
      <w:r w:rsidRPr="00F15A82">
        <w:rPr>
          <w:rFonts w:ascii="Angsana New" w:hAnsi="Angsana New"/>
          <w:sz w:val="32"/>
          <w:szCs w:val="32"/>
          <w:cs/>
        </w:rPr>
        <w:t>ราชกิจจานุเบกษา</w:t>
      </w:r>
      <w:r w:rsidRPr="00F15A82">
        <w:rPr>
          <w:rFonts w:ascii="Angsana New" w:eastAsia="MS Mincho" w:hAnsi="Angsana New"/>
          <w:sz w:val="32"/>
          <w:szCs w:val="32"/>
          <w:cs/>
        </w:rPr>
        <w:t>แล้ว ให้ใช้</w:t>
      </w:r>
      <w:r w:rsidRPr="00B03DC3">
        <w:rPr>
          <w:rFonts w:ascii="Angsana New" w:eastAsia="MS Mincho" w:hAnsi="Angsana New"/>
          <w:sz w:val="32"/>
          <w:szCs w:val="32"/>
          <w:cs/>
        </w:rPr>
        <w:t xml:space="preserve">  </w:t>
      </w:r>
      <w:r w:rsidRPr="00F15A82">
        <w:rPr>
          <w:rFonts w:ascii="Angsana New" w:eastAsia="MS Mincho" w:hAnsi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</w:t>
      </w:r>
      <w:r w:rsidRPr="00F15A82">
        <w:rPr>
          <w:rFonts w:ascii="Angsana New" w:eastAsia="MS Mincho" w:hAnsi="Angsana New" w:hint="cs"/>
          <w:sz w:val="32"/>
          <w:szCs w:val="32"/>
          <w:cs/>
        </w:rPr>
        <w:t>ที่ออกและ</w:t>
      </w:r>
      <w:r w:rsidRPr="00F15A82">
        <w:rPr>
          <w:rFonts w:ascii="Angsana New" w:eastAsia="MS Mincho" w:hAnsi="Angsana New"/>
          <w:sz w:val="32"/>
          <w:szCs w:val="32"/>
          <w:cs/>
        </w:rPr>
        <w:t xml:space="preserve">ปรับปรุงใหม่ </w:t>
      </w:r>
    </w:p>
    <w:p w:rsidR="008757EF" w:rsidRPr="00B03DC3" w:rsidRDefault="008757EF" w:rsidP="00CE081A">
      <w:pPr>
        <w:tabs>
          <w:tab w:val="clear" w:pos="227"/>
          <w:tab w:val="clear" w:pos="454"/>
          <w:tab w:val="clear" w:pos="680"/>
          <w:tab w:val="clear" w:pos="907"/>
          <w:tab w:val="left" w:pos="1276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15A82">
        <w:rPr>
          <w:rFonts w:ascii="Angsana New" w:eastAsia="MS Mincho" w:hAnsi="Angsana New"/>
          <w:sz w:val="32"/>
          <w:szCs w:val="32"/>
          <w:cs/>
        </w:rPr>
        <w:t xml:space="preserve">โดยมีผลบังคับใช้ถือปฏิบัติกับงบการเงินสำหรับรอบระยะเวลาบัญชีที่เริ่มต้นในหรือหลังวันที่ </w:t>
      </w:r>
      <w:r w:rsidRPr="00B03DC3">
        <w:rPr>
          <w:rFonts w:ascii="Angsana New" w:eastAsia="MS Mincho" w:hAnsi="Angsana New"/>
          <w:sz w:val="32"/>
          <w:szCs w:val="32"/>
        </w:rPr>
        <w:t xml:space="preserve">1 </w:t>
      </w:r>
      <w:r w:rsidRPr="00F15A82">
        <w:rPr>
          <w:rFonts w:ascii="Angsana New" w:eastAsia="MS Mincho" w:hAnsi="Angsana New"/>
          <w:sz w:val="32"/>
          <w:szCs w:val="32"/>
          <w:cs/>
        </w:rPr>
        <w:t xml:space="preserve">มกราคม </w:t>
      </w:r>
      <w:r>
        <w:rPr>
          <w:rFonts w:ascii="Angsana New" w:eastAsia="MS Mincho" w:hAnsi="Angsana New"/>
          <w:sz w:val="32"/>
          <w:szCs w:val="32"/>
        </w:rPr>
        <w:t>2562</w:t>
      </w:r>
      <w:r>
        <w:rPr>
          <w:rFonts w:ascii="Angsana New" w:eastAsia="MS Mincho" w:hAnsi="Angsana New"/>
          <w:sz w:val="32"/>
          <w:szCs w:val="32"/>
          <w:cs/>
        </w:rPr>
        <w:t xml:space="preserve"> เป็นต้นไป มีดัง</w:t>
      </w:r>
      <w:r w:rsidRPr="00B03DC3">
        <w:rPr>
          <w:rFonts w:ascii="Angsana New" w:eastAsia="MS Mincho" w:hAnsi="Angsana New"/>
          <w:sz w:val="32"/>
          <w:szCs w:val="32"/>
          <w:cs/>
        </w:rPr>
        <w:t>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111"/>
        <w:gridCol w:w="4536"/>
      </w:tblGrid>
      <w:tr w:rsidR="008757EF" w:rsidRPr="00B03DC3" w:rsidTr="00BC2278">
        <w:tc>
          <w:tcPr>
            <w:tcW w:w="4111" w:type="dxa"/>
          </w:tcPr>
          <w:p w:rsidR="008757EF" w:rsidRPr="00B03DC3" w:rsidRDefault="008757EF" w:rsidP="00A67026">
            <w:pPr>
              <w:spacing w:line="360" w:lineRule="exact"/>
              <w:ind w:right="-57" w:firstLine="33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536" w:type="dxa"/>
          </w:tcPr>
          <w:p w:rsidR="008757EF" w:rsidRPr="00F15A82" w:rsidRDefault="008757EF" w:rsidP="00CE081A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A67026">
            <w:pPr>
              <w:spacing w:line="360" w:lineRule="exact"/>
              <w:ind w:right="-57" w:firstLine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CE081A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8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16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ที่ดิน อาคารและอุปกรณ์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19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20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การบัญชีสำหรับเงินอุดหนุนจากรัฐบาลและ</w:t>
            </w:r>
            <w:r w:rsidRPr="00F15A82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</w:rPr>
              <w:t>การ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เปิดเผยข้อมูลเกี่ยวกับความช่วยเหลือจากรัฐบาล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23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ต้นทุนการกู้ยืม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24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26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28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และการร่วมค้า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29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33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กำไรต่อหุ้น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34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36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37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E081A" w:rsidRPr="00B03DC3" w:rsidTr="00BC2278">
        <w:tc>
          <w:tcPr>
            <w:tcW w:w="4111" w:type="dxa"/>
          </w:tcPr>
          <w:p w:rsidR="00CE081A" w:rsidRPr="00CE081A" w:rsidRDefault="00CE081A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CE081A">
              <w:rPr>
                <w:rFonts w:ascii="Angsana New" w:hAnsi="Angsana New"/>
                <w:sz w:val="32"/>
                <w:szCs w:val="32"/>
              </w:rPr>
              <w:t xml:space="preserve">38 </w:t>
            </w:r>
            <w:r w:rsidRPr="00CE081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CE081A">
              <w:rPr>
                <w:rFonts w:ascii="Angsana New" w:hAnsi="Angsana New"/>
                <w:sz w:val="32"/>
                <w:szCs w:val="32"/>
              </w:rPr>
              <w:t>2561</w:t>
            </w:r>
            <w:r w:rsidRPr="00CE081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CE081A" w:rsidRPr="00F15A82" w:rsidRDefault="00CE081A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CE081A" w:rsidRPr="00B03DC3" w:rsidTr="00BC2278">
        <w:tc>
          <w:tcPr>
            <w:tcW w:w="4111" w:type="dxa"/>
          </w:tcPr>
          <w:p w:rsidR="00CE081A" w:rsidRPr="00CE081A" w:rsidRDefault="00CE081A" w:rsidP="00D603A7">
            <w:pPr>
              <w:spacing w:line="360" w:lineRule="exact"/>
              <w:ind w:right="-113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</w:rPr>
              <w:t xml:space="preserve">40 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CE081A" w:rsidRPr="00F15A82" w:rsidRDefault="00CE081A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อสังหาริมทรัพย์เพื่อการลงทุน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CE081A" w:rsidRDefault="008757EF" w:rsidP="00D603A7">
            <w:pPr>
              <w:spacing w:line="360" w:lineRule="exact"/>
              <w:ind w:right="-113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</w:rPr>
              <w:t xml:space="preserve">41 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  <w:r w:rsidRPr="00CE081A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 w:hint="cs"/>
                <w:sz w:val="32"/>
                <w:szCs w:val="32"/>
                <w:cs/>
              </w:rPr>
              <w:t>เรื่อง การนำมาตรฐานการรายงานทางการเงินมาใช้เป็นครั้งแรก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B03D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8757EF" w:rsidRPr="00B03DC3" w:rsidTr="00BC2278">
        <w:tc>
          <w:tcPr>
            <w:tcW w:w="4111" w:type="dxa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</w:tbl>
    <w:p w:rsidR="00BC2278" w:rsidRDefault="00BC2278"/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42"/>
        <w:gridCol w:w="4394"/>
        <w:gridCol w:w="284"/>
        <w:gridCol w:w="3685"/>
        <w:gridCol w:w="142"/>
      </w:tblGrid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D603A7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ind w:right="-66"/>
              <w:rPr>
                <w:rFonts w:ascii="Angsana New" w:eastAsia="MS Mincho" w:hAnsi="Angsana New"/>
                <w:snapToGrid w:val="0"/>
                <w:spacing w:val="-8"/>
                <w:sz w:val="32"/>
                <w:szCs w:val="32"/>
                <w:cs/>
              </w:rPr>
            </w:pPr>
            <w:r w:rsidRPr="00D603A7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เรื่อง </w:t>
            </w:r>
            <w:r w:rsidRPr="00D603A7">
              <w:rPr>
                <w:rFonts w:ascii="Angsana New" w:eastAsia="MS Mincho" w:hAnsi="Angsana New"/>
                <w:snapToGrid w:val="0"/>
                <w:spacing w:val="-8"/>
                <w:sz w:val="32"/>
                <w:szCs w:val="32"/>
                <w:cs/>
              </w:rPr>
              <w:t>การสำรวจและประเมินค่าแหล่งทรัพยากรแร่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การร่วมการงาน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B03DC3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8757EF" w:rsidRPr="00B03DC3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A152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A152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การวัดมูลค่ายุติธรรม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6F77A1" w:rsidRDefault="008757EF" w:rsidP="00D603A7">
            <w:pPr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</w:rPr>
              <w:t>เรื่อง รายได้จากสัญญาที่ทำกับลูกค้า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0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ความช่วยเหลือจากรัฐบาล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D603A7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603A7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เรื่อง สัญญาเช่าดำเนินงาน-สิ่งจูงใจที่ให้แก่ผู้เช่า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clear" w:pos="454"/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27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32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    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F15A82" w:rsidRDefault="008757EF" w:rsidP="00D603A7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สินทรัพย์ไม่มีตัวตน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-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C2278" w:rsidRDefault="008757EF" w:rsidP="00D603A7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:rsidR="008757EF" w:rsidRPr="00B03DC3" w:rsidRDefault="008757EF" w:rsidP="00D603A7">
            <w:pPr>
              <w:spacing w:line="360" w:lineRule="exact"/>
              <w:ind w:left="-108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BC2278" w:rsidRDefault="008757EF" w:rsidP="00D603A7">
            <w:pPr>
              <w:tabs>
                <w:tab w:val="clear" w:pos="454"/>
                <w:tab w:val="left" w:pos="0"/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BC227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8757EF" w:rsidRPr="00B03DC3" w:rsidTr="00D603A7">
        <w:tc>
          <w:tcPr>
            <w:tcW w:w="4536" w:type="dxa"/>
            <w:gridSpan w:val="2"/>
          </w:tcPr>
          <w:p w:rsidR="008757EF" w:rsidRPr="00B03DC3" w:rsidRDefault="008757EF" w:rsidP="00D603A7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8757EF" w:rsidRPr="00BC2278" w:rsidRDefault="008757EF" w:rsidP="00D603A7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D603A7" w:rsidRPr="00B03DC3" w:rsidTr="00D603A7">
        <w:tc>
          <w:tcPr>
            <w:tcW w:w="4536" w:type="dxa"/>
            <w:gridSpan w:val="2"/>
          </w:tcPr>
          <w:p w:rsidR="00D603A7" w:rsidRPr="00D603A7" w:rsidRDefault="00D603A7" w:rsidP="00D603A7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D603A7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5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D603A7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gridSpan w:val="3"/>
          </w:tcPr>
          <w:p w:rsidR="00D603A7" w:rsidRPr="00D603A7" w:rsidRDefault="00D603A7" w:rsidP="00D603A7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D603A7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เรื่อง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8757EF" w:rsidRPr="00B03DC3" w:rsidTr="00497AFD">
        <w:trPr>
          <w:gridBefore w:val="1"/>
          <w:gridAfter w:val="1"/>
          <w:wBefore w:w="142" w:type="dxa"/>
          <w:wAfter w:w="142" w:type="dxa"/>
        </w:trPr>
        <w:tc>
          <w:tcPr>
            <w:tcW w:w="4678" w:type="dxa"/>
            <w:gridSpan w:val="2"/>
          </w:tcPr>
          <w:p w:rsidR="008757EF" w:rsidRPr="00B03DC3" w:rsidRDefault="008757EF" w:rsidP="00A42924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7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8757EF" w:rsidRPr="00F15A82" w:rsidRDefault="008757EF" w:rsidP="00A42924">
            <w:pPr>
              <w:tabs>
                <w:tab w:val="left" w:pos="-109"/>
              </w:tabs>
              <w:spacing w:line="38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29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)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เรื่องการรายงานทางการเงินในสภาพเศรษฐกิจที่เงินเฟ้อรุนแรง</w:t>
            </w:r>
          </w:p>
        </w:tc>
      </w:tr>
      <w:tr w:rsidR="008757EF" w:rsidRPr="00B03DC3" w:rsidTr="00497AFD">
        <w:trPr>
          <w:gridBefore w:val="1"/>
          <w:gridAfter w:val="1"/>
          <w:wBefore w:w="142" w:type="dxa"/>
          <w:wAfter w:w="142" w:type="dxa"/>
        </w:trPr>
        <w:tc>
          <w:tcPr>
            <w:tcW w:w="4678" w:type="dxa"/>
            <w:gridSpan w:val="2"/>
          </w:tcPr>
          <w:p w:rsidR="008757EF" w:rsidRPr="00B03DC3" w:rsidRDefault="008757EF" w:rsidP="00A42924">
            <w:pPr>
              <w:tabs>
                <w:tab w:val="left" w:pos="5280"/>
              </w:tabs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8757EF" w:rsidRPr="00F15A82" w:rsidRDefault="008757EF" w:rsidP="00A42924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3" w:hanging="6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8757EF" w:rsidRPr="00B03DC3" w:rsidTr="00497AFD">
        <w:trPr>
          <w:gridBefore w:val="1"/>
          <w:gridAfter w:val="1"/>
          <w:wBefore w:w="142" w:type="dxa"/>
          <w:wAfter w:w="142" w:type="dxa"/>
        </w:trPr>
        <w:tc>
          <w:tcPr>
            <w:tcW w:w="4678" w:type="dxa"/>
            <w:gridSpan w:val="2"/>
          </w:tcPr>
          <w:p w:rsidR="008757EF" w:rsidRPr="00B03DC3" w:rsidRDefault="008757EF" w:rsidP="00A42924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8757EF" w:rsidRPr="00F15A82" w:rsidRDefault="008757EF" w:rsidP="00A42924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ข้อตกลงสัมปทานบริการ</w:t>
            </w:r>
          </w:p>
        </w:tc>
      </w:tr>
      <w:tr w:rsidR="008757EF" w:rsidRPr="00B03DC3" w:rsidTr="00497AFD">
        <w:trPr>
          <w:gridBefore w:val="1"/>
          <w:gridAfter w:val="1"/>
          <w:wBefore w:w="142" w:type="dxa"/>
          <w:wAfter w:w="142" w:type="dxa"/>
        </w:trPr>
        <w:tc>
          <w:tcPr>
            <w:tcW w:w="4678" w:type="dxa"/>
            <w:gridSpan w:val="2"/>
          </w:tcPr>
          <w:p w:rsidR="008757EF" w:rsidRPr="00B03DC3" w:rsidRDefault="008757EF" w:rsidP="00A42924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4</w:t>
            </w:r>
            <w:r w:rsidRPr="00A15268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8757EF" w:rsidRPr="00F15A82" w:rsidRDefault="008757EF" w:rsidP="00BC2278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</w:rPr>
              <w:t>19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) 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8757EF" w:rsidRPr="00B03DC3" w:rsidTr="00497AFD">
        <w:trPr>
          <w:gridBefore w:val="1"/>
          <w:gridAfter w:val="1"/>
          <w:wBefore w:w="142" w:type="dxa"/>
          <w:wAfter w:w="142" w:type="dxa"/>
        </w:trPr>
        <w:tc>
          <w:tcPr>
            <w:tcW w:w="4678" w:type="dxa"/>
            <w:gridSpan w:val="2"/>
          </w:tcPr>
          <w:p w:rsidR="008757EF" w:rsidRPr="00B03DC3" w:rsidRDefault="008757EF" w:rsidP="00A42924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8757EF" w:rsidRPr="00F15A82" w:rsidRDefault="008757EF" w:rsidP="00A42924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8757EF" w:rsidRPr="00B03DC3" w:rsidTr="00497AFD">
        <w:trPr>
          <w:gridBefore w:val="1"/>
          <w:gridAfter w:val="1"/>
          <w:wBefore w:w="142" w:type="dxa"/>
          <w:wAfter w:w="142" w:type="dxa"/>
        </w:trPr>
        <w:tc>
          <w:tcPr>
            <w:tcW w:w="4678" w:type="dxa"/>
            <w:gridSpan w:val="2"/>
          </w:tcPr>
          <w:p w:rsidR="008757EF" w:rsidRPr="00B03DC3" w:rsidRDefault="008757EF" w:rsidP="00A42924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A15268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 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8757EF" w:rsidRPr="00F15A82" w:rsidRDefault="008757EF" w:rsidP="00A42924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F15A82">
              <w:rPr>
                <w:rFonts w:ascii="Angsana New" w:hAnsi="Angsana New"/>
                <w:snapToGrid w:val="0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8757EF" w:rsidRPr="00B03DC3" w:rsidTr="00497AFD">
        <w:trPr>
          <w:gridBefore w:val="1"/>
          <w:gridAfter w:val="1"/>
          <w:wBefore w:w="142" w:type="dxa"/>
          <w:wAfter w:w="142" w:type="dxa"/>
        </w:trPr>
        <w:tc>
          <w:tcPr>
            <w:tcW w:w="4678" w:type="dxa"/>
            <w:gridSpan w:val="2"/>
          </w:tcPr>
          <w:p w:rsidR="008757EF" w:rsidRPr="00B03DC3" w:rsidRDefault="008757EF" w:rsidP="00A42924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F15A8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B03DC3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:rsidR="008757EF" w:rsidRPr="00B03DC3" w:rsidRDefault="008757EF" w:rsidP="00A42924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(</w:t>
            </w: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eastAsia="MS Mincho" w:hAnsi="Angsana New"/>
                <w:snapToGrid w:val="0"/>
                <w:sz w:val="32"/>
                <w:szCs w:val="32"/>
              </w:rPr>
              <w:t>2561</w:t>
            </w:r>
            <w:r w:rsidRPr="00B03DC3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</w:tcPr>
          <w:p w:rsidR="008757EF" w:rsidRPr="00F15A82" w:rsidRDefault="008757EF" w:rsidP="00A42924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F15A8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เงินที่นำส่งรัฐ</w:t>
            </w:r>
          </w:p>
        </w:tc>
      </w:tr>
    </w:tbl>
    <w:p w:rsidR="00A42924" w:rsidRDefault="00A42924" w:rsidP="00D603A7">
      <w:pPr>
        <w:pStyle w:val="Default"/>
        <w:spacing w:line="240" w:lineRule="exact"/>
        <w:ind w:left="851" w:firstLine="567"/>
        <w:jc w:val="thaiDistribute"/>
        <w:rPr>
          <w:sz w:val="32"/>
          <w:szCs w:val="32"/>
          <w:cs/>
        </w:rPr>
      </w:pPr>
    </w:p>
    <w:p w:rsidR="008757EF" w:rsidRPr="00AF6EFB" w:rsidRDefault="008757EF" w:rsidP="00BC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both"/>
        <w:rPr>
          <w:rFonts w:ascii="Angsana New" w:eastAsia="Calibri" w:hAnsi="Angsana New"/>
          <w:color w:val="000000"/>
          <w:spacing w:val="-4"/>
          <w:sz w:val="32"/>
          <w:szCs w:val="32"/>
        </w:rPr>
      </w:pPr>
      <w:r w:rsidRPr="00AF6EFB">
        <w:rPr>
          <w:rFonts w:ascii="Angsana New" w:eastAsia="MS Mincho" w:hAnsi="Angsana New"/>
          <w:spacing w:val="-4"/>
          <w:sz w:val="32"/>
          <w:szCs w:val="32"/>
          <w:cs/>
        </w:rPr>
        <w:t>โดยมีผลบังคับใช้ถือปฏิบัติกับงบการเงินที่มีรอบระยะเวลาบัญชีที่เริ่มในหรือหลังวันที่</w:t>
      </w:r>
      <w:r w:rsidRPr="00AF6EFB">
        <w:rPr>
          <w:rFonts w:ascii="Angsana New" w:eastAsia="MS Mincho" w:hAnsi="Angsana New"/>
          <w:spacing w:val="-4"/>
          <w:sz w:val="32"/>
          <w:szCs w:val="32"/>
        </w:rPr>
        <w:t xml:space="preserve"> 1</w:t>
      </w:r>
      <w:r w:rsidRPr="00AF6EFB">
        <w:rPr>
          <w:rFonts w:ascii="Angsana New" w:eastAsia="MS Mincho" w:hAnsi="Angsana New"/>
          <w:spacing w:val="-4"/>
          <w:sz w:val="32"/>
          <w:szCs w:val="32"/>
          <w:cs/>
        </w:rPr>
        <w:t xml:space="preserve"> มกราคม </w:t>
      </w:r>
      <w:r w:rsidRPr="00AF6EFB">
        <w:rPr>
          <w:rFonts w:ascii="Angsana New" w:eastAsia="MS Mincho" w:hAnsi="Angsana New"/>
          <w:spacing w:val="-4"/>
          <w:sz w:val="32"/>
          <w:szCs w:val="32"/>
        </w:rPr>
        <w:t>2563</w:t>
      </w:r>
      <w:r w:rsidRPr="00AF6EFB">
        <w:rPr>
          <w:rFonts w:ascii="Angsana New" w:eastAsia="MS Mincho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3742"/>
      </w:tblGrid>
      <w:tr w:rsidR="008757EF" w:rsidRPr="0037452C" w:rsidTr="00497AFD">
        <w:tc>
          <w:tcPr>
            <w:tcW w:w="4678" w:type="dxa"/>
            <w:hideMark/>
          </w:tcPr>
          <w:p w:rsidR="008757EF" w:rsidRPr="0032207A" w:rsidRDefault="008757EF" w:rsidP="00A42924">
            <w:pPr>
              <w:spacing w:line="380" w:lineRule="exact"/>
              <w:ind w:hanging="57"/>
              <w:jc w:val="thaiDistribute"/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32207A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3742" w:type="dxa"/>
            <w:hideMark/>
          </w:tcPr>
          <w:p w:rsidR="008757EF" w:rsidRPr="0037452C" w:rsidRDefault="008757EF" w:rsidP="00497AFD">
            <w:pPr>
              <w:tabs>
                <w:tab w:val="clear" w:pos="3515"/>
                <w:tab w:val="clear" w:pos="3742"/>
              </w:tabs>
              <w:spacing w:line="380" w:lineRule="exact"/>
              <w:ind w:left="3" w:right="-140" w:hanging="65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F15A8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F15A82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การแสดงรายการเครื่องมือทางการเงิน</w:t>
            </w:r>
          </w:p>
        </w:tc>
      </w:tr>
      <w:tr w:rsidR="008757EF" w:rsidRPr="0037452C" w:rsidTr="00497AFD">
        <w:tc>
          <w:tcPr>
            <w:tcW w:w="4678" w:type="dxa"/>
            <w:hideMark/>
          </w:tcPr>
          <w:p w:rsidR="008757EF" w:rsidRPr="0032207A" w:rsidRDefault="008757EF" w:rsidP="00A42924">
            <w:pPr>
              <w:spacing w:line="380" w:lineRule="exact"/>
              <w:ind w:hanging="57"/>
              <w:jc w:val="thaiDistribute"/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  <w:t xml:space="preserve">มาตรฐานการรายงานทางการเงินฉบับที่ </w:t>
            </w:r>
            <w:r w:rsidRPr="0032207A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742" w:type="dxa"/>
            <w:hideMark/>
          </w:tcPr>
          <w:p w:rsidR="008757EF" w:rsidRPr="0037452C" w:rsidRDefault="008757EF" w:rsidP="00497AFD">
            <w:pPr>
              <w:tabs>
                <w:tab w:val="clear" w:pos="3515"/>
                <w:tab w:val="clear" w:pos="3742"/>
              </w:tabs>
              <w:spacing w:line="380" w:lineRule="exact"/>
              <w:ind w:left="3" w:right="-140" w:hanging="65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F15A8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497AF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8757EF" w:rsidRPr="0037452C" w:rsidTr="00497AFD">
        <w:tc>
          <w:tcPr>
            <w:tcW w:w="4678" w:type="dxa"/>
            <w:hideMark/>
          </w:tcPr>
          <w:p w:rsidR="008757EF" w:rsidRPr="0032207A" w:rsidRDefault="008757EF" w:rsidP="00A42924">
            <w:pPr>
              <w:spacing w:line="380" w:lineRule="exact"/>
              <w:ind w:hanging="57"/>
              <w:jc w:val="thaiDistribute"/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  <w:t xml:space="preserve">มาตรฐานการรายงานทางการเงินฉบับที่ </w:t>
            </w:r>
            <w:r w:rsidRPr="0032207A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742" w:type="dxa"/>
            <w:hideMark/>
          </w:tcPr>
          <w:p w:rsidR="008757EF" w:rsidRPr="00F15A82" w:rsidRDefault="008757EF" w:rsidP="00497AFD">
            <w:pPr>
              <w:tabs>
                <w:tab w:val="clear" w:pos="3515"/>
                <w:tab w:val="clear" w:pos="3742"/>
              </w:tabs>
              <w:spacing w:line="380" w:lineRule="exact"/>
              <w:ind w:left="3" w:right="-140" w:hanging="65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F15A8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497AF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เครื่องมือทางการเงิน </w:t>
            </w:r>
          </w:p>
        </w:tc>
      </w:tr>
      <w:tr w:rsidR="008757EF" w:rsidRPr="0037452C" w:rsidTr="00497AFD">
        <w:tc>
          <w:tcPr>
            <w:tcW w:w="4678" w:type="dxa"/>
          </w:tcPr>
          <w:p w:rsidR="008757EF" w:rsidRPr="0032207A" w:rsidRDefault="008757EF" w:rsidP="00A42924">
            <w:pPr>
              <w:spacing w:line="380" w:lineRule="exact"/>
              <w:ind w:hanging="57"/>
              <w:jc w:val="thaiDistribute"/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A42924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  <w:t>16</w:t>
            </w:r>
            <w:r w:rsidRPr="00A15268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  <w:t xml:space="preserve"> </w:t>
            </w:r>
          </w:p>
        </w:tc>
        <w:tc>
          <w:tcPr>
            <w:tcW w:w="3742" w:type="dxa"/>
          </w:tcPr>
          <w:p w:rsidR="00497AFD" w:rsidRDefault="008757EF" w:rsidP="00497AFD">
            <w:pPr>
              <w:tabs>
                <w:tab w:val="clear" w:pos="3515"/>
                <w:tab w:val="clear" w:pos="3742"/>
              </w:tabs>
              <w:spacing w:line="380" w:lineRule="exact"/>
              <w:ind w:left="3" w:right="-140" w:hanging="65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F15A8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497AF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การป้องกันความเสี่ยงของเงินลงทุน</w:t>
            </w:r>
          </w:p>
          <w:p w:rsidR="008757EF" w:rsidRPr="00497AFD" w:rsidRDefault="008757EF" w:rsidP="00497AFD">
            <w:pPr>
              <w:tabs>
                <w:tab w:val="clear" w:pos="3515"/>
                <w:tab w:val="clear" w:pos="3742"/>
              </w:tabs>
              <w:spacing w:line="380" w:lineRule="exact"/>
              <w:ind w:left="3" w:right="-140" w:hanging="65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497AFD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สุทธิในหน่วยงานต่างประเทศ</w:t>
            </w:r>
          </w:p>
        </w:tc>
      </w:tr>
      <w:tr w:rsidR="008757EF" w:rsidRPr="0037452C" w:rsidTr="00497AFD">
        <w:tc>
          <w:tcPr>
            <w:tcW w:w="4678" w:type="dxa"/>
          </w:tcPr>
          <w:p w:rsidR="008757EF" w:rsidRPr="0032207A" w:rsidRDefault="008757EF" w:rsidP="00A42924">
            <w:pPr>
              <w:spacing w:line="380" w:lineRule="exact"/>
              <w:ind w:hanging="57"/>
              <w:jc w:val="thaiDistribute"/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eastAsia="en-GB"/>
              </w:rPr>
            </w:pPr>
            <w:r w:rsidRPr="00F15A82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32207A"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lang w:val="en-GB" w:eastAsia="en-GB"/>
              </w:rPr>
              <w:t>19</w:t>
            </w:r>
          </w:p>
          <w:p w:rsidR="008757EF" w:rsidRPr="0032207A" w:rsidRDefault="008757EF" w:rsidP="00A42924">
            <w:pPr>
              <w:spacing w:line="380" w:lineRule="exact"/>
              <w:ind w:firstLine="60"/>
              <w:jc w:val="thaiDistribute"/>
              <w:rPr>
                <w:rFonts w:ascii="Angsana New" w:eastAsia="Angsana New" w:hAnsi="Angsana New"/>
                <w:color w:val="000000"/>
                <w:spacing w:val="-2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742" w:type="dxa"/>
          </w:tcPr>
          <w:p w:rsidR="007723BF" w:rsidRDefault="008757EF" w:rsidP="00497AFD">
            <w:pPr>
              <w:tabs>
                <w:tab w:val="clear" w:pos="3515"/>
                <w:tab w:val="clear" w:pos="3742"/>
              </w:tabs>
              <w:spacing w:line="380" w:lineRule="exact"/>
              <w:ind w:left="3" w:right="-282" w:hanging="65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497AFD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>เรื่อง การชำระหนี้สินทางการเงินด้วยตรา</w:t>
            </w:r>
          </w:p>
          <w:p w:rsidR="008757EF" w:rsidRPr="00497AFD" w:rsidRDefault="008757EF" w:rsidP="00497AFD">
            <w:pPr>
              <w:tabs>
                <w:tab w:val="clear" w:pos="3515"/>
                <w:tab w:val="clear" w:pos="3742"/>
              </w:tabs>
              <w:spacing w:line="380" w:lineRule="exact"/>
              <w:ind w:left="3" w:right="-282" w:hanging="65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497AFD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>สารทุน</w:t>
            </w:r>
          </w:p>
        </w:tc>
      </w:tr>
    </w:tbl>
    <w:p w:rsidR="008757EF" w:rsidRDefault="008757EF" w:rsidP="002E0870">
      <w:pPr>
        <w:widowControl w:val="0"/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line="380" w:lineRule="exact"/>
        <w:ind w:left="284" w:firstLine="55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15A82">
        <w:rPr>
          <w:rFonts w:ascii="Angsana New" w:eastAsia="MS Mincho" w:hAnsi="Angsana New"/>
          <w:sz w:val="32"/>
          <w:szCs w:val="32"/>
          <w:cs/>
        </w:rPr>
        <w:t>ฝ่ายบริหารของบริษัทและบริษัทย่อย</w:t>
      </w:r>
      <w:r w:rsidRPr="00F15A82">
        <w:rPr>
          <w:rFonts w:ascii="Angsana New" w:hAnsi="Angsana New"/>
          <w:sz w:val="32"/>
          <w:szCs w:val="32"/>
          <w:cs/>
        </w:rPr>
        <w:t>เชื่อว่า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มาตรฐานการบัญชี มาตรฐานการรายงานทางการเงิน </w:t>
      </w:r>
      <w:r w:rsidR="002E0870">
        <w:rPr>
          <w:rFonts w:ascii="Angsana New" w:hAnsi="Angsana New"/>
          <w:spacing w:val="-2"/>
          <w:sz w:val="32"/>
          <w:szCs w:val="32"/>
          <w:cs/>
        </w:rPr>
        <w:br/>
      </w:r>
      <w:r w:rsidRPr="00F15A82">
        <w:rPr>
          <w:rFonts w:ascii="Angsana New" w:hAnsi="Angsana New"/>
          <w:spacing w:val="-2"/>
          <w:sz w:val="32"/>
          <w:szCs w:val="32"/>
          <w:cs/>
        </w:rPr>
        <w:t>การตีความมาตรฐานการบัญชีและการตีความมาตรฐานการรายงานทางการเงินที่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ออกและ</w:t>
      </w:r>
      <w:r w:rsidRPr="00F15A82">
        <w:rPr>
          <w:rFonts w:ascii="Angsana New" w:hAnsi="Angsana New"/>
          <w:spacing w:val="-2"/>
          <w:sz w:val="32"/>
          <w:szCs w:val="32"/>
          <w:cs/>
        </w:rPr>
        <w:t>ปรับปรุงใหม่ข้</w:t>
      </w:r>
      <w:r w:rsidRPr="00F15A82">
        <w:rPr>
          <w:rFonts w:ascii="Angsana New" w:hAnsi="Angsana New"/>
          <w:sz w:val="32"/>
          <w:szCs w:val="32"/>
          <w:cs/>
        </w:rPr>
        <w:t>างต้นจะไม่มีผลกระทบอย่างเป็นสาระสำคัญต่องบการเงินเมื่อนำมาถือปฏิบัติ</w:t>
      </w:r>
    </w:p>
    <w:p w:rsidR="008757EF" w:rsidRDefault="008757EF" w:rsidP="00D6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BE50E0" w:rsidP="00D6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A10C20" w:rsidRPr="00727F57">
        <w:rPr>
          <w:rFonts w:asciiTheme="majorBidi" w:hAnsiTheme="majorBidi"/>
          <w:b/>
          <w:bCs/>
          <w:sz w:val="32"/>
          <w:szCs w:val="32"/>
          <w:cs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:rsidR="00962923" w:rsidRPr="00A42924" w:rsidRDefault="00A10C20" w:rsidP="00D603A7">
      <w:pPr>
        <w:tabs>
          <w:tab w:val="clear" w:pos="227"/>
          <w:tab w:val="left" w:pos="540"/>
        </w:tabs>
        <w:spacing w:line="36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F15A82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F15A82">
        <w:rPr>
          <w:rFonts w:ascii="Angsana New" w:hAnsi="Angsana New"/>
          <w:spacing w:val="-6"/>
          <w:sz w:val="32"/>
          <w:szCs w:val="32"/>
          <w:cs/>
        </w:rPr>
        <w:t>การเงินนี้ได้รับการอนุมัติให้ออกโดยที่ประชุ</w:t>
      </w:r>
      <w:r w:rsidR="00DC0105" w:rsidRPr="00F15A82">
        <w:rPr>
          <w:rFonts w:ascii="Angsana New" w:hAnsi="Angsana New"/>
          <w:spacing w:val="-6"/>
          <w:sz w:val="32"/>
          <w:szCs w:val="32"/>
          <w:cs/>
        </w:rPr>
        <w:t>มคณะกรรมการของบริษัทเมื่อวันที่</w:t>
      </w:r>
      <w:r w:rsidR="00DC0105" w:rsidRPr="00A4292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757EF" w:rsidRPr="00A42924">
        <w:rPr>
          <w:rFonts w:ascii="Angsana New" w:hAnsi="Angsana New"/>
          <w:spacing w:val="-6"/>
          <w:sz w:val="32"/>
          <w:szCs w:val="32"/>
        </w:rPr>
        <w:t>26</w:t>
      </w:r>
      <w:r w:rsidR="00DC0105" w:rsidRPr="00A4292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757EF" w:rsidRPr="00F15A82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DC0105" w:rsidRPr="00A42924">
        <w:rPr>
          <w:rFonts w:ascii="Angsana New" w:hAnsi="Angsana New"/>
          <w:spacing w:val="-6"/>
          <w:sz w:val="32"/>
          <w:szCs w:val="32"/>
        </w:rPr>
        <w:t>256</w:t>
      </w:r>
      <w:r w:rsidR="008757EF" w:rsidRPr="00A42924">
        <w:rPr>
          <w:rFonts w:ascii="Angsana New" w:hAnsi="Angsana New"/>
          <w:spacing w:val="-6"/>
          <w:sz w:val="32"/>
          <w:szCs w:val="32"/>
        </w:rPr>
        <w:t>2</w:t>
      </w:r>
    </w:p>
    <w:sectPr w:rsidR="00962923" w:rsidRPr="00A42924" w:rsidSect="003242FD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701" w:left="1814" w:header="1134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EFB" w:rsidRDefault="00391EFB">
      <w:r>
        <w:separator/>
      </w:r>
    </w:p>
  </w:endnote>
  <w:endnote w:type="continuationSeparator" w:id="0">
    <w:p w:rsidR="00391EFB" w:rsidRDefault="0039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EFB" w:rsidRDefault="00391EFB">
    <w:pPr>
      <w:pStyle w:val="Footer"/>
      <w:rPr>
        <w:rFonts w:hAnsi="BrowalliaUPC" w:cs="BrowalliaUPC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EFB" w:rsidRDefault="00391E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EFB" w:rsidRDefault="00391EFB">
    <w:pPr>
      <w:pStyle w:val="Footer"/>
      <w:rPr>
        <w:rFonts w:hAnsi="BrowalliaUPC" w:cs="BrowalliaUPC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EFB" w:rsidRDefault="00391E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EFB" w:rsidRDefault="00391EFB">
      <w:r>
        <w:separator/>
      </w:r>
    </w:p>
  </w:footnote>
  <w:footnote w:type="continuationSeparator" w:id="0">
    <w:p w:rsidR="00391EFB" w:rsidRDefault="00391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182095282"/>
      <w:docPartObj>
        <w:docPartGallery w:val="Page Numbers (Top of Page)"/>
        <w:docPartUnique/>
      </w:docPartObj>
    </w:sdtPr>
    <w:sdtEndPr>
      <w:rPr>
        <w:noProof/>
      </w:rPr>
    </w:sdtEndPr>
    <w:sdtContent>
      <w:p w:rsidR="00391EFB" w:rsidRDefault="00391EF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  <w:p w:rsidR="00391EFB" w:rsidRPr="00116559" w:rsidRDefault="00391EF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91EFB" w:rsidRDefault="00391EFB" w:rsidP="00116559">
    <w:pPr>
      <w:pStyle w:val="Header"/>
      <w:spacing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8167974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:rsidR="00391EFB" w:rsidRPr="000B6FC7" w:rsidRDefault="00391EFB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- 15 -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5315330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91EFB" w:rsidRPr="00116559" w:rsidRDefault="00391EF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- 59 -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91EFB" w:rsidRDefault="00391EFB" w:rsidP="00116559">
    <w:pPr>
      <w:pStyle w:val="Header"/>
      <w:spacing w:line="24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02837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:rsidR="00391EFB" w:rsidRDefault="00391EFB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:rsidR="00391EFB" w:rsidRPr="000B6FC7" w:rsidRDefault="0071762E" w:rsidP="003242FD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5"/>
  </w:num>
  <w:num w:numId="15">
    <w:abstractNumId w:val="17"/>
  </w:num>
  <w:num w:numId="16">
    <w:abstractNumId w:val="23"/>
  </w:num>
  <w:num w:numId="17">
    <w:abstractNumId w:val="18"/>
  </w:num>
  <w:num w:numId="18">
    <w:abstractNumId w:val="14"/>
  </w:num>
  <w:num w:numId="19">
    <w:abstractNumId w:val="28"/>
  </w:num>
  <w:num w:numId="20">
    <w:abstractNumId w:val="20"/>
  </w:num>
  <w:num w:numId="21">
    <w:abstractNumId w:val="21"/>
  </w:num>
  <w:num w:numId="22">
    <w:abstractNumId w:val="12"/>
  </w:num>
  <w:num w:numId="23">
    <w:abstractNumId w:val="10"/>
  </w:num>
  <w:num w:numId="24">
    <w:abstractNumId w:val="27"/>
  </w:num>
  <w:num w:numId="25">
    <w:abstractNumId w:val="19"/>
  </w:num>
  <w:num w:numId="26">
    <w:abstractNumId w:val="11"/>
  </w:num>
  <w:num w:numId="27">
    <w:abstractNumId w:val="30"/>
  </w:num>
  <w:num w:numId="28">
    <w:abstractNumId w:val="22"/>
  </w:num>
  <w:num w:numId="29">
    <w:abstractNumId w:val="29"/>
  </w:num>
  <w:num w:numId="30">
    <w:abstractNumId w:val="31"/>
  </w:num>
  <w:num w:numId="31">
    <w:abstractNumId w:val="24"/>
  </w:num>
  <w:num w:numId="3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24D5"/>
    <w:rsid w:val="00002A6D"/>
    <w:rsid w:val="00003109"/>
    <w:rsid w:val="0000340B"/>
    <w:rsid w:val="00003F5F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F9D"/>
    <w:rsid w:val="000109F8"/>
    <w:rsid w:val="00011239"/>
    <w:rsid w:val="0001183B"/>
    <w:rsid w:val="00011974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28F"/>
    <w:rsid w:val="00021770"/>
    <w:rsid w:val="00021B7F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D88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7FC"/>
    <w:rsid w:val="00033B65"/>
    <w:rsid w:val="00033EB5"/>
    <w:rsid w:val="0003401B"/>
    <w:rsid w:val="000358BC"/>
    <w:rsid w:val="00035B54"/>
    <w:rsid w:val="00036507"/>
    <w:rsid w:val="0003688F"/>
    <w:rsid w:val="00036DE8"/>
    <w:rsid w:val="00037433"/>
    <w:rsid w:val="00037875"/>
    <w:rsid w:val="000405E0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DA4"/>
    <w:rsid w:val="00047F8B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2AB5"/>
    <w:rsid w:val="0005334C"/>
    <w:rsid w:val="000533FC"/>
    <w:rsid w:val="00053C14"/>
    <w:rsid w:val="00054ED0"/>
    <w:rsid w:val="00054F8D"/>
    <w:rsid w:val="00055827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E3"/>
    <w:rsid w:val="00064BE6"/>
    <w:rsid w:val="0006521C"/>
    <w:rsid w:val="00066173"/>
    <w:rsid w:val="000666B2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14EF"/>
    <w:rsid w:val="00071811"/>
    <w:rsid w:val="0007212C"/>
    <w:rsid w:val="000725B4"/>
    <w:rsid w:val="00072DDE"/>
    <w:rsid w:val="000732EF"/>
    <w:rsid w:val="0007382E"/>
    <w:rsid w:val="00073DFB"/>
    <w:rsid w:val="00073E7E"/>
    <w:rsid w:val="00073EFD"/>
    <w:rsid w:val="00074783"/>
    <w:rsid w:val="00074BBC"/>
    <w:rsid w:val="00074DBE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5900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4DE"/>
    <w:rsid w:val="000A0ACC"/>
    <w:rsid w:val="000A0D21"/>
    <w:rsid w:val="000A1797"/>
    <w:rsid w:val="000A21D8"/>
    <w:rsid w:val="000A22E8"/>
    <w:rsid w:val="000A2581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0D86"/>
    <w:rsid w:val="000B19D2"/>
    <w:rsid w:val="000B208E"/>
    <w:rsid w:val="000B2EA9"/>
    <w:rsid w:val="000B3182"/>
    <w:rsid w:val="000B3266"/>
    <w:rsid w:val="000B36CF"/>
    <w:rsid w:val="000B38C5"/>
    <w:rsid w:val="000B3C7D"/>
    <w:rsid w:val="000B4265"/>
    <w:rsid w:val="000B4F0C"/>
    <w:rsid w:val="000B5612"/>
    <w:rsid w:val="000B58F9"/>
    <w:rsid w:val="000B5C81"/>
    <w:rsid w:val="000B6A51"/>
    <w:rsid w:val="000B6ED8"/>
    <w:rsid w:val="000B6F8C"/>
    <w:rsid w:val="000B6FC7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44F"/>
    <w:rsid w:val="000D1B42"/>
    <w:rsid w:val="000D2289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41E9"/>
    <w:rsid w:val="000E41ED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8BD"/>
    <w:rsid w:val="000F4D9E"/>
    <w:rsid w:val="000F555C"/>
    <w:rsid w:val="000F5991"/>
    <w:rsid w:val="000F5BA9"/>
    <w:rsid w:val="000F5E15"/>
    <w:rsid w:val="000F6126"/>
    <w:rsid w:val="000F6168"/>
    <w:rsid w:val="000F76F3"/>
    <w:rsid w:val="000F781B"/>
    <w:rsid w:val="000F791D"/>
    <w:rsid w:val="000F7E74"/>
    <w:rsid w:val="0010048E"/>
    <w:rsid w:val="00101381"/>
    <w:rsid w:val="00101993"/>
    <w:rsid w:val="00101C49"/>
    <w:rsid w:val="00102EC4"/>
    <w:rsid w:val="00103B7A"/>
    <w:rsid w:val="001048A1"/>
    <w:rsid w:val="001048C4"/>
    <w:rsid w:val="00104E81"/>
    <w:rsid w:val="0010536A"/>
    <w:rsid w:val="00105500"/>
    <w:rsid w:val="001058CC"/>
    <w:rsid w:val="00106695"/>
    <w:rsid w:val="0010678D"/>
    <w:rsid w:val="00106A7B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7A"/>
    <w:rsid w:val="00112EFB"/>
    <w:rsid w:val="001143EF"/>
    <w:rsid w:val="001144A3"/>
    <w:rsid w:val="00115418"/>
    <w:rsid w:val="00115723"/>
    <w:rsid w:val="00115EBE"/>
    <w:rsid w:val="00115F44"/>
    <w:rsid w:val="001164E5"/>
    <w:rsid w:val="00116559"/>
    <w:rsid w:val="0011739A"/>
    <w:rsid w:val="001177A5"/>
    <w:rsid w:val="00117AA2"/>
    <w:rsid w:val="00120373"/>
    <w:rsid w:val="00120F85"/>
    <w:rsid w:val="0012130A"/>
    <w:rsid w:val="001220BC"/>
    <w:rsid w:val="00122223"/>
    <w:rsid w:val="00122DD8"/>
    <w:rsid w:val="0012360A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7D9"/>
    <w:rsid w:val="00134C21"/>
    <w:rsid w:val="001352C2"/>
    <w:rsid w:val="00135A3D"/>
    <w:rsid w:val="001366C7"/>
    <w:rsid w:val="001368A5"/>
    <w:rsid w:val="00136AFE"/>
    <w:rsid w:val="001372F2"/>
    <w:rsid w:val="001374DC"/>
    <w:rsid w:val="0014058D"/>
    <w:rsid w:val="00140979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82E"/>
    <w:rsid w:val="00144BFA"/>
    <w:rsid w:val="00144D78"/>
    <w:rsid w:val="00144DC9"/>
    <w:rsid w:val="0014576E"/>
    <w:rsid w:val="00145CD6"/>
    <w:rsid w:val="0014647D"/>
    <w:rsid w:val="00146BB7"/>
    <w:rsid w:val="00147610"/>
    <w:rsid w:val="00147642"/>
    <w:rsid w:val="001477CC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89F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D78"/>
    <w:rsid w:val="00160EAD"/>
    <w:rsid w:val="001616C8"/>
    <w:rsid w:val="00161F76"/>
    <w:rsid w:val="00162902"/>
    <w:rsid w:val="001630ED"/>
    <w:rsid w:val="00163398"/>
    <w:rsid w:val="00164312"/>
    <w:rsid w:val="00165665"/>
    <w:rsid w:val="00165D06"/>
    <w:rsid w:val="00165D43"/>
    <w:rsid w:val="00165D77"/>
    <w:rsid w:val="00166256"/>
    <w:rsid w:val="00166805"/>
    <w:rsid w:val="00166CAE"/>
    <w:rsid w:val="00166FCD"/>
    <w:rsid w:val="00167CA7"/>
    <w:rsid w:val="00170022"/>
    <w:rsid w:val="001701B0"/>
    <w:rsid w:val="00170949"/>
    <w:rsid w:val="00170995"/>
    <w:rsid w:val="00171016"/>
    <w:rsid w:val="00171092"/>
    <w:rsid w:val="00171DDE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F60"/>
    <w:rsid w:val="00176031"/>
    <w:rsid w:val="00176247"/>
    <w:rsid w:val="00176D4E"/>
    <w:rsid w:val="00180246"/>
    <w:rsid w:val="00180317"/>
    <w:rsid w:val="001807EE"/>
    <w:rsid w:val="00180894"/>
    <w:rsid w:val="0018123C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6CCF"/>
    <w:rsid w:val="001874C4"/>
    <w:rsid w:val="00187555"/>
    <w:rsid w:val="00187637"/>
    <w:rsid w:val="00187A70"/>
    <w:rsid w:val="0019104F"/>
    <w:rsid w:val="00191351"/>
    <w:rsid w:val="00191BF7"/>
    <w:rsid w:val="00191CE0"/>
    <w:rsid w:val="0019297B"/>
    <w:rsid w:val="00192C0C"/>
    <w:rsid w:val="00193098"/>
    <w:rsid w:val="001932FD"/>
    <w:rsid w:val="00193640"/>
    <w:rsid w:val="0019501A"/>
    <w:rsid w:val="0019584E"/>
    <w:rsid w:val="00195DE8"/>
    <w:rsid w:val="00196085"/>
    <w:rsid w:val="001960B3"/>
    <w:rsid w:val="00196230"/>
    <w:rsid w:val="0019640F"/>
    <w:rsid w:val="00196584"/>
    <w:rsid w:val="0019690D"/>
    <w:rsid w:val="00196A43"/>
    <w:rsid w:val="001972C0"/>
    <w:rsid w:val="001973C5"/>
    <w:rsid w:val="00197B24"/>
    <w:rsid w:val="00197EB9"/>
    <w:rsid w:val="001A097F"/>
    <w:rsid w:val="001A0BC3"/>
    <w:rsid w:val="001A1995"/>
    <w:rsid w:val="001A2111"/>
    <w:rsid w:val="001A3530"/>
    <w:rsid w:val="001A3646"/>
    <w:rsid w:val="001A3AD4"/>
    <w:rsid w:val="001A3BA4"/>
    <w:rsid w:val="001A40B6"/>
    <w:rsid w:val="001A42DC"/>
    <w:rsid w:val="001A454E"/>
    <w:rsid w:val="001A49D5"/>
    <w:rsid w:val="001A5046"/>
    <w:rsid w:val="001A62FA"/>
    <w:rsid w:val="001A65E9"/>
    <w:rsid w:val="001A660A"/>
    <w:rsid w:val="001A660C"/>
    <w:rsid w:val="001A7578"/>
    <w:rsid w:val="001A7B6D"/>
    <w:rsid w:val="001A7E9B"/>
    <w:rsid w:val="001B0AFA"/>
    <w:rsid w:val="001B143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7C1"/>
    <w:rsid w:val="001B58D6"/>
    <w:rsid w:val="001B59DE"/>
    <w:rsid w:val="001B60F2"/>
    <w:rsid w:val="001B6377"/>
    <w:rsid w:val="001B6710"/>
    <w:rsid w:val="001B749A"/>
    <w:rsid w:val="001B78B3"/>
    <w:rsid w:val="001B7E1A"/>
    <w:rsid w:val="001C0017"/>
    <w:rsid w:val="001C1786"/>
    <w:rsid w:val="001C19AC"/>
    <w:rsid w:val="001C1CF1"/>
    <w:rsid w:val="001C1EF4"/>
    <w:rsid w:val="001C2AFE"/>
    <w:rsid w:val="001C2C2C"/>
    <w:rsid w:val="001C36F6"/>
    <w:rsid w:val="001C3AF7"/>
    <w:rsid w:val="001C40FD"/>
    <w:rsid w:val="001C48E6"/>
    <w:rsid w:val="001C50AA"/>
    <w:rsid w:val="001C5156"/>
    <w:rsid w:val="001C5183"/>
    <w:rsid w:val="001C5D9F"/>
    <w:rsid w:val="001C6831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20F"/>
    <w:rsid w:val="001D260D"/>
    <w:rsid w:val="001D2B04"/>
    <w:rsid w:val="001D2D94"/>
    <w:rsid w:val="001D32C8"/>
    <w:rsid w:val="001D38D8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7214"/>
    <w:rsid w:val="001D722B"/>
    <w:rsid w:val="001D72DD"/>
    <w:rsid w:val="001D7348"/>
    <w:rsid w:val="001D770C"/>
    <w:rsid w:val="001D7DC3"/>
    <w:rsid w:val="001E0A92"/>
    <w:rsid w:val="001E0D50"/>
    <w:rsid w:val="001E1141"/>
    <w:rsid w:val="001E1589"/>
    <w:rsid w:val="001E18DA"/>
    <w:rsid w:val="001E19D4"/>
    <w:rsid w:val="001E1F10"/>
    <w:rsid w:val="001E2310"/>
    <w:rsid w:val="001E232B"/>
    <w:rsid w:val="001E29D9"/>
    <w:rsid w:val="001E29FE"/>
    <w:rsid w:val="001E2EBB"/>
    <w:rsid w:val="001E3D33"/>
    <w:rsid w:val="001E41A6"/>
    <w:rsid w:val="001E52A3"/>
    <w:rsid w:val="001E5F95"/>
    <w:rsid w:val="001E63E9"/>
    <w:rsid w:val="001E64E7"/>
    <w:rsid w:val="001E6660"/>
    <w:rsid w:val="001E6DED"/>
    <w:rsid w:val="001F06D8"/>
    <w:rsid w:val="001F18F0"/>
    <w:rsid w:val="001F1BBA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89A"/>
    <w:rsid w:val="001F5AB3"/>
    <w:rsid w:val="001F6214"/>
    <w:rsid w:val="001F67FB"/>
    <w:rsid w:val="001F71ED"/>
    <w:rsid w:val="00200073"/>
    <w:rsid w:val="00200329"/>
    <w:rsid w:val="002014BE"/>
    <w:rsid w:val="00201F43"/>
    <w:rsid w:val="00202351"/>
    <w:rsid w:val="0020240D"/>
    <w:rsid w:val="0020251F"/>
    <w:rsid w:val="002026F8"/>
    <w:rsid w:val="002029F9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0FD7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482"/>
    <w:rsid w:val="00215D83"/>
    <w:rsid w:val="00217124"/>
    <w:rsid w:val="002171EE"/>
    <w:rsid w:val="002206CD"/>
    <w:rsid w:val="0022077D"/>
    <w:rsid w:val="00221623"/>
    <w:rsid w:val="00221932"/>
    <w:rsid w:val="00222022"/>
    <w:rsid w:val="00222566"/>
    <w:rsid w:val="0022282B"/>
    <w:rsid w:val="00223444"/>
    <w:rsid w:val="00223D59"/>
    <w:rsid w:val="002242B9"/>
    <w:rsid w:val="002243B1"/>
    <w:rsid w:val="00225605"/>
    <w:rsid w:val="00225B64"/>
    <w:rsid w:val="00225E66"/>
    <w:rsid w:val="0022657A"/>
    <w:rsid w:val="0022657B"/>
    <w:rsid w:val="0022665A"/>
    <w:rsid w:val="00226C49"/>
    <w:rsid w:val="002274E9"/>
    <w:rsid w:val="00227AAA"/>
    <w:rsid w:val="00227B58"/>
    <w:rsid w:val="00227C6E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8A7"/>
    <w:rsid w:val="00250A41"/>
    <w:rsid w:val="00250AF1"/>
    <w:rsid w:val="00250BF5"/>
    <w:rsid w:val="00250E75"/>
    <w:rsid w:val="00251331"/>
    <w:rsid w:val="00251C16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14F"/>
    <w:rsid w:val="00257B61"/>
    <w:rsid w:val="00257B74"/>
    <w:rsid w:val="00257BE1"/>
    <w:rsid w:val="002600C4"/>
    <w:rsid w:val="002600FE"/>
    <w:rsid w:val="0026057E"/>
    <w:rsid w:val="0026113B"/>
    <w:rsid w:val="00261BE3"/>
    <w:rsid w:val="00262369"/>
    <w:rsid w:val="0026340D"/>
    <w:rsid w:val="0026340E"/>
    <w:rsid w:val="00263493"/>
    <w:rsid w:val="002645D2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3B00"/>
    <w:rsid w:val="00274E12"/>
    <w:rsid w:val="0027591C"/>
    <w:rsid w:val="00275AAB"/>
    <w:rsid w:val="002762C9"/>
    <w:rsid w:val="002777BC"/>
    <w:rsid w:val="00277EAD"/>
    <w:rsid w:val="002802D7"/>
    <w:rsid w:val="002802FF"/>
    <w:rsid w:val="0028074B"/>
    <w:rsid w:val="00280ADC"/>
    <w:rsid w:val="0028128F"/>
    <w:rsid w:val="002820C4"/>
    <w:rsid w:val="002823C4"/>
    <w:rsid w:val="0028298D"/>
    <w:rsid w:val="002836F8"/>
    <w:rsid w:val="00283D2E"/>
    <w:rsid w:val="00283F7D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10E"/>
    <w:rsid w:val="0029027D"/>
    <w:rsid w:val="00290BF0"/>
    <w:rsid w:val="00291109"/>
    <w:rsid w:val="002911B9"/>
    <w:rsid w:val="00291A99"/>
    <w:rsid w:val="00292061"/>
    <w:rsid w:val="00292569"/>
    <w:rsid w:val="00292698"/>
    <w:rsid w:val="002944B6"/>
    <w:rsid w:val="00295621"/>
    <w:rsid w:val="00296665"/>
    <w:rsid w:val="00296C67"/>
    <w:rsid w:val="00296EAE"/>
    <w:rsid w:val="00297124"/>
    <w:rsid w:val="002A074F"/>
    <w:rsid w:val="002A1344"/>
    <w:rsid w:val="002A1897"/>
    <w:rsid w:val="002A1A06"/>
    <w:rsid w:val="002A2B1D"/>
    <w:rsid w:val="002A2CF9"/>
    <w:rsid w:val="002A30A7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67B"/>
    <w:rsid w:val="002A6914"/>
    <w:rsid w:val="002A74A1"/>
    <w:rsid w:val="002A74FE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7970"/>
    <w:rsid w:val="002C7B26"/>
    <w:rsid w:val="002D0BC6"/>
    <w:rsid w:val="002D13C9"/>
    <w:rsid w:val="002D1A53"/>
    <w:rsid w:val="002D21D7"/>
    <w:rsid w:val="002D2204"/>
    <w:rsid w:val="002D240C"/>
    <w:rsid w:val="002D3342"/>
    <w:rsid w:val="002D3732"/>
    <w:rsid w:val="002D404A"/>
    <w:rsid w:val="002D48F0"/>
    <w:rsid w:val="002D4D15"/>
    <w:rsid w:val="002D5A3E"/>
    <w:rsid w:val="002D5B72"/>
    <w:rsid w:val="002D5FFD"/>
    <w:rsid w:val="002D6339"/>
    <w:rsid w:val="002D6346"/>
    <w:rsid w:val="002D6C96"/>
    <w:rsid w:val="002D7071"/>
    <w:rsid w:val="002E0870"/>
    <w:rsid w:val="002E0AD3"/>
    <w:rsid w:val="002E0BD5"/>
    <w:rsid w:val="002E11F6"/>
    <w:rsid w:val="002E139C"/>
    <w:rsid w:val="002E21F2"/>
    <w:rsid w:val="002E28EA"/>
    <w:rsid w:val="002E351B"/>
    <w:rsid w:val="002E38AD"/>
    <w:rsid w:val="002E44C6"/>
    <w:rsid w:val="002E4993"/>
    <w:rsid w:val="002E5B01"/>
    <w:rsid w:val="002E5F9A"/>
    <w:rsid w:val="002E6B81"/>
    <w:rsid w:val="002E70B6"/>
    <w:rsid w:val="002E7955"/>
    <w:rsid w:val="002E7AA1"/>
    <w:rsid w:val="002F07A4"/>
    <w:rsid w:val="002F0A0B"/>
    <w:rsid w:val="002F0BAD"/>
    <w:rsid w:val="002F115A"/>
    <w:rsid w:val="002F17EB"/>
    <w:rsid w:val="002F1D28"/>
    <w:rsid w:val="002F21F2"/>
    <w:rsid w:val="002F22B3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A4C"/>
    <w:rsid w:val="00303C95"/>
    <w:rsid w:val="00304713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22F"/>
    <w:rsid w:val="00313850"/>
    <w:rsid w:val="00313D12"/>
    <w:rsid w:val="003140BB"/>
    <w:rsid w:val="0031450B"/>
    <w:rsid w:val="00314523"/>
    <w:rsid w:val="00315EE0"/>
    <w:rsid w:val="00316358"/>
    <w:rsid w:val="00316389"/>
    <w:rsid w:val="00316490"/>
    <w:rsid w:val="00317811"/>
    <w:rsid w:val="00317A1D"/>
    <w:rsid w:val="0032010B"/>
    <w:rsid w:val="00320B1C"/>
    <w:rsid w:val="00320CFD"/>
    <w:rsid w:val="00320DCD"/>
    <w:rsid w:val="00321C75"/>
    <w:rsid w:val="003220A1"/>
    <w:rsid w:val="0032221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7D43"/>
    <w:rsid w:val="00337FBD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6FC3"/>
    <w:rsid w:val="003473CE"/>
    <w:rsid w:val="003474CD"/>
    <w:rsid w:val="00347C0C"/>
    <w:rsid w:val="003503FA"/>
    <w:rsid w:val="00350533"/>
    <w:rsid w:val="00350BAF"/>
    <w:rsid w:val="0035122F"/>
    <w:rsid w:val="00351299"/>
    <w:rsid w:val="00352D02"/>
    <w:rsid w:val="00353DB6"/>
    <w:rsid w:val="003540F0"/>
    <w:rsid w:val="003540F9"/>
    <w:rsid w:val="003542C1"/>
    <w:rsid w:val="00354437"/>
    <w:rsid w:val="0035585D"/>
    <w:rsid w:val="00355C45"/>
    <w:rsid w:val="00357230"/>
    <w:rsid w:val="00357808"/>
    <w:rsid w:val="00360542"/>
    <w:rsid w:val="003609D5"/>
    <w:rsid w:val="00361246"/>
    <w:rsid w:val="003612E0"/>
    <w:rsid w:val="003614DF"/>
    <w:rsid w:val="003617AE"/>
    <w:rsid w:val="00361DF2"/>
    <w:rsid w:val="00362669"/>
    <w:rsid w:val="003635F0"/>
    <w:rsid w:val="00363D04"/>
    <w:rsid w:val="003644E6"/>
    <w:rsid w:val="00365473"/>
    <w:rsid w:val="003661B5"/>
    <w:rsid w:val="0036651A"/>
    <w:rsid w:val="00366C81"/>
    <w:rsid w:val="0036746D"/>
    <w:rsid w:val="0037014D"/>
    <w:rsid w:val="00370A1A"/>
    <w:rsid w:val="00371434"/>
    <w:rsid w:val="00371467"/>
    <w:rsid w:val="00371665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80D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0AA"/>
    <w:rsid w:val="00377A3C"/>
    <w:rsid w:val="00377F02"/>
    <w:rsid w:val="00380079"/>
    <w:rsid w:val="0038051A"/>
    <w:rsid w:val="00380557"/>
    <w:rsid w:val="0038067F"/>
    <w:rsid w:val="00380AE6"/>
    <w:rsid w:val="00380D06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BD"/>
    <w:rsid w:val="0039004B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BB"/>
    <w:rsid w:val="00396AF7"/>
    <w:rsid w:val="0039723C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0D9"/>
    <w:rsid w:val="003A442A"/>
    <w:rsid w:val="003A46A8"/>
    <w:rsid w:val="003A48E5"/>
    <w:rsid w:val="003A4BD4"/>
    <w:rsid w:val="003A4C9B"/>
    <w:rsid w:val="003A4D66"/>
    <w:rsid w:val="003A5A3E"/>
    <w:rsid w:val="003A67FA"/>
    <w:rsid w:val="003A6A76"/>
    <w:rsid w:val="003A7A0C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B86"/>
    <w:rsid w:val="003B5F1C"/>
    <w:rsid w:val="003B628A"/>
    <w:rsid w:val="003B64EE"/>
    <w:rsid w:val="003B6AD3"/>
    <w:rsid w:val="003B6DF5"/>
    <w:rsid w:val="003B6F88"/>
    <w:rsid w:val="003B787B"/>
    <w:rsid w:val="003C013C"/>
    <w:rsid w:val="003C0355"/>
    <w:rsid w:val="003C0B96"/>
    <w:rsid w:val="003C0CBF"/>
    <w:rsid w:val="003C172E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5234"/>
    <w:rsid w:val="003C6252"/>
    <w:rsid w:val="003C6467"/>
    <w:rsid w:val="003C68C5"/>
    <w:rsid w:val="003C7902"/>
    <w:rsid w:val="003D02A0"/>
    <w:rsid w:val="003D03F0"/>
    <w:rsid w:val="003D142A"/>
    <w:rsid w:val="003D1493"/>
    <w:rsid w:val="003D1E76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FBC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36BE"/>
    <w:rsid w:val="003E3D76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64A"/>
    <w:rsid w:val="003E7D0D"/>
    <w:rsid w:val="003E7FE1"/>
    <w:rsid w:val="003F0152"/>
    <w:rsid w:val="003F088E"/>
    <w:rsid w:val="003F08A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59B"/>
    <w:rsid w:val="004007DA"/>
    <w:rsid w:val="00400E1B"/>
    <w:rsid w:val="00400F2C"/>
    <w:rsid w:val="00401586"/>
    <w:rsid w:val="0040186F"/>
    <w:rsid w:val="00402509"/>
    <w:rsid w:val="004029AD"/>
    <w:rsid w:val="004035A8"/>
    <w:rsid w:val="0040382F"/>
    <w:rsid w:val="004043D1"/>
    <w:rsid w:val="00404C0A"/>
    <w:rsid w:val="00404CA8"/>
    <w:rsid w:val="004050B1"/>
    <w:rsid w:val="0040517D"/>
    <w:rsid w:val="004052CA"/>
    <w:rsid w:val="004057A5"/>
    <w:rsid w:val="00405866"/>
    <w:rsid w:val="00406AC6"/>
    <w:rsid w:val="00406D84"/>
    <w:rsid w:val="00406F99"/>
    <w:rsid w:val="00407A3D"/>
    <w:rsid w:val="00407A4A"/>
    <w:rsid w:val="00407CCD"/>
    <w:rsid w:val="00410E44"/>
    <w:rsid w:val="00410EE9"/>
    <w:rsid w:val="00410F47"/>
    <w:rsid w:val="00410F50"/>
    <w:rsid w:val="00411439"/>
    <w:rsid w:val="00411A80"/>
    <w:rsid w:val="00411FD4"/>
    <w:rsid w:val="00412431"/>
    <w:rsid w:val="004138FE"/>
    <w:rsid w:val="00414BBB"/>
    <w:rsid w:val="00414BC9"/>
    <w:rsid w:val="00414E06"/>
    <w:rsid w:val="00414FA1"/>
    <w:rsid w:val="00415121"/>
    <w:rsid w:val="0041532E"/>
    <w:rsid w:val="00415514"/>
    <w:rsid w:val="0041553D"/>
    <w:rsid w:val="0041601C"/>
    <w:rsid w:val="004161F4"/>
    <w:rsid w:val="004163B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933"/>
    <w:rsid w:val="00422421"/>
    <w:rsid w:val="0042260B"/>
    <w:rsid w:val="004227E2"/>
    <w:rsid w:val="00422D7E"/>
    <w:rsid w:val="00423312"/>
    <w:rsid w:val="00423881"/>
    <w:rsid w:val="004245E7"/>
    <w:rsid w:val="004247E3"/>
    <w:rsid w:val="0042499D"/>
    <w:rsid w:val="00424BAC"/>
    <w:rsid w:val="004257B4"/>
    <w:rsid w:val="00425DAD"/>
    <w:rsid w:val="00425F3E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DA9"/>
    <w:rsid w:val="00431588"/>
    <w:rsid w:val="00431625"/>
    <w:rsid w:val="00431913"/>
    <w:rsid w:val="0043342D"/>
    <w:rsid w:val="004334C2"/>
    <w:rsid w:val="00433796"/>
    <w:rsid w:val="00433A47"/>
    <w:rsid w:val="00434050"/>
    <w:rsid w:val="004343F3"/>
    <w:rsid w:val="00434838"/>
    <w:rsid w:val="004349EB"/>
    <w:rsid w:val="00434E06"/>
    <w:rsid w:val="00434E91"/>
    <w:rsid w:val="00435850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52F"/>
    <w:rsid w:val="00451AA2"/>
    <w:rsid w:val="00451FAA"/>
    <w:rsid w:val="004522DD"/>
    <w:rsid w:val="00452F29"/>
    <w:rsid w:val="00453160"/>
    <w:rsid w:val="0045372D"/>
    <w:rsid w:val="004539BB"/>
    <w:rsid w:val="00454B8D"/>
    <w:rsid w:val="00454CC8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4F"/>
    <w:rsid w:val="00462478"/>
    <w:rsid w:val="00462625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A06"/>
    <w:rsid w:val="00467C85"/>
    <w:rsid w:val="00470256"/>
    <w:rsid w:val="00470712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4423"/>
    <w:rsid w:val="00474AF3"/>
    <w:rsid w:val="00474D85"/>
    <w:rsid w:val="004750AF"/>
    <w:rsid w:val="0047543B"/>
    <w:rsid w:val="00475F4F"/>
    <w:rsid w:val="0047721A"/>
    <w:rsid w:val="0047746C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45F"/>
    <w:rsid w:val="00483496"/>
    <w:rsid w:val="00483501"/>
    <w:rsid w:val="00483A72"/>
    <w:rsid w:val="00483BB3"/>
    <w:rsid w:val="00483F39"/>
    <w:rsid w:val="00484696"/>
    <w:rsid w:val="00484D04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219"/>
    <w:rsid w:val="00495E2A"/>
    <w:rsid w:val="004960DA"/>
    <w:rsid w:val="00496635"/>
    <w:rsid w:val="0049668F"/>
    <w:rsid w:val="004967A0"/>
    <w:rsid w:val="004968E2"/>
    <w:rsid w:val="00496987"/>
    <w:rsid w:val="004973FC"/>
    <w:rsid w:val="00497937"/>
    <w:rsid w:val="00497AFD"/>
    <w:rsid w:val="004A0F44"/>
    <w:rsid w:val="004A1060"/>
    <w:rsid w:val="004A138D"/>
    <w:rsid w:val="004A1F48"/>
    <w:rsid w:val="004A3DF5"/>
    <w:rsid w:val="004A45AB"/>
    <w:rsid w:val="004A47A8"/>
    <w:rsid w:val="004A47B1"/>
    <w:rsid w:val="004A498A"/>
    <w:rsid w:val="004A5229"/>
    <w:rsid w:val="004A6835"/>
    <w:rsid w:val="004A6AD8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F89"/>
    <w:rsid w:val="004C12E8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6B4"/>
    <w:rsid w:val="004D1EF2"/>
    <w:rsid w:val="004D28F7"/>
    <w:rsid w:val="004D3476"/>
    <w:rsid w:val="004D4AB1"/>
    <w:rsid w:val="004D4E10"/>
    <w:rsid w:val="004D523C"/>
    <w:rsid w:val="004D5884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355"/>
    <w:rsid w:val="004E39B8"/>
    <w:rsid w:val="004E3DE9"/>
    <w:rsid w:val="004E490D"/>
    <w:rsid w:val="004E5619"/>
    <w:rsid w:val="004E568C"/>
    <w:rsid w:val="004E5C2F"/>
    <w:rsid w:val="004E5F8F"/>
    <w:rsid w:val="004E7075"/>
    <w:rsid w:val="004E7538"/>
    <w:rsid w:val="004E77AF"/>
    <w:rsid w:val="004E7BC1"/>
    <w:rsid w:val="004E7E2E"/>
    <w:rsid w:val="004E7F81"/>
    <w:rsid w:val="004F0C9C"/>
    <w:rsid w:val="004F14CD"/>
    <w:rsid w:val="004F1827"/>
    <w:rsid w:val="004F1DE4"/>
    <w:rsid w:val="004F1FA2"/>
    <w:rsid w:val="004F27B0"/>
    <w:rsid w:val="004F28A1"/>
    <w:rsid w:val="004F35FD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F4B"/>
    <w:rsid w:val="004F7FC4"/>
    <w:rsid w:val="00500050"/>
    <w:rsid w:val="00500F14"/>
    <w:rsid w:val="005011D2"/>
    <w:rsid w:val="005015E7"/>
    <w:rsid w:val="00501FB3"/>
    <w:rsid w:val="005020D3"/>
    <w:rsid w:val="0050260C"/>
    <w:rsid w:val="00502801"/>
    <w:rsid w:val="00502B75"/>
    <w:rsid w:val="00502C2D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611"/>
    <w:rsid w:val="005076B8"/>
    <w:rsid w:val="005078A5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119"/>
    <w:rsid w:val="005142B3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22F"/>
    <w:rsid w:val="00523331"/>
    <w:rsid w:val="00523DD5"/>
    <w:rsid w:val="00524794"/>
    <w:rsid w:val="0052496D"/>
    <w:rsid w:val="00524C30"/>
    <w:rsid w:val="00524D32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A81"/>
    <w:rsid w:val="005332FC"/>
    <w:rsid w:val="005348FC"/>
    <w:rsid w:val="00535330"/>
    <w:rsid w:val="00536BD6"/>
    <w:rsid w:val="00537510"/>
    <w:rsid w:val="00540B8E"/>
    <w:rsid w:val="00540D41"/>
    <w:rsid w:val="00540D52"/>
    <w:rsid w:val="00541698"/>
    <w:rsid w:val="00541CBE"/>
    <w:rsid w:val="00542ADD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385"/>
    <w:rsid w:val="00556467"/>
    <w:rsid w:val="0056026E"/>
    <w:rsid w:val="00561237"/>
    <w:rsid w:val="00561718"/>
    <w:rsid w:val="00562C8C"/>
    <w:rsid w:val="005631EB"/>
    <w:rsid w:val="00563CF5"/>
    <w:rsid w:val="00563E79"/>
    <w:rsid w:val="0056469C"/>
    <w:rsid w:val="00564736"/>
    <w:rsid w:val="00564B37"/>
    <w:rsid w:val="005653DE"/>
    <w:rsid w:val="00565AC7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55E5"/>
    <w:rsid w:val="00575753"/>
    <w:rsid w:val="00575E1B"/>
    <w:rsid w:val="00575E21"/>
    <w:rsid w:val="0057612A"/>
    <w:rsid w:val="00576269"/>
    <w:rsid w:val="0057716A"/>
    <w:rsid w:val="00577C38"/>
    <w:rsid w:val="00577E06"/>
    <w:rsid w:val="00580530"/>
    <w:rsid w:val="00581E67"/>
    <w:rsid w:val="0058245C"/>
    <w:rsid w:val="0058268A"/>
    <w:rsid w:val="00582DB7"/>
    <w:rsid w:val="0058314A"/>
    <w:rsid w:val="00584634"/>
    <w:rsid w:val="005846F7"/>
    <w:rsid w:val="005847AE"/>
    <w:rsid w:val="005855AC"/>
    <w:rsid w:val="00585604"/>
    <w:rsid w:val="00585770"/>
    <w:rsid w:val="005858C7"/>
    <w:rsid w:val="00586031"/>
    <w:rsid w:val="00586915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15E2"/>
    <w:rsid w:val="005918FB"/>
    <w:rsid w:val="00591DEF"/>
    <w:rsid w:val="00591F2B"/>
    <w:rsid w:val="0059206E"/>
    <w:rsid w:val="005924D3"/>
    <w:rsid w:val="00592688"/>
    <w:rsid w:val="005926B7"/>
    <w:rsid w:val="00594E00"/>
    <w:rsid w:val="00594F8B"/>
    <w:rsid w:val="00595388"/>
    <w:rsid w:val="0059543A"/>
    <w:rsid w:val="0059563B"/>
    <w:rsid w:val="00596AF0"/>
    <w:rsid w:val="00596DF3"/>
    <w:rsid w:val="005973D3"/>
    <w:rsid w:val="00597A2E"/>
    <w:rsid w:val="005A141E"/>
    <w:rsid w:val="005A1A5E"/>
    <w:rsid w:val="005A1EDD"/>
    <w:rsid w:val="005A2091"/>
    <w:rsid w:val="005A3945"/>
    <w:rsid w:val="005A3A24"/>
    <w:rsid w:val="005A40FD"/>
    <w:rsid w:val="005A4881"/>
    <w:rsid w:val="005A5046"/>
    <w:rsid w:val="005A5237"/>
    <w:rsid w:val="005A5631"/>
    <w:rsid w:val="005A674C"/>
    <w:rsid w:val="005A6F48"/>
    <w:rsid w:val="005A79C3"/>
    <w:rsid w:val="005B07A4"/>
    <w:rsid w:val="005B11E0"/>
    <w:rsid w:val="005B181C"/>
    <w:rsid w:val="005B29BF"/>
    <w:rsid w:val="005B40EC"/>
    <w:rsid w:val="005B4351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984"/>
    <w:rsid w:val="005C1CC3"/>
    <w:rsid w:val="005C2C4F"/>
    <w:rsid w:val="005C2F06"/>
    <w:rsid w:val="005C3729"/>
    <w:rsid w:val="005C4B1B"/>
    <w:rsid w:val="005C5567"/>
    <w:rsid w:val="005C5E1B"/>
    <w:rsid w:val="005C6367"/>
    <w:rsid w:val="005C713C"/>
    <w:rsid w:val="005C77C8"/>
    <w:rsid w:val="005C7DD5"/>
    <w:rsid w:val="005C7EA7"/>
    <w:rsid w:val="005D0868"/>
    <w:rsid w:val="005D09FF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6393"/>
    <w:rsid w:val="005D6641"/>
    <w:rsid w:val="005D70D6"/>
    <w:rsid w:val="005D718C"/>
    <w:rsid w:val="005D7B9A"/>
    <w:rsid w:val="005E00CD"/>
    <w:rsid w:val="005E03C3"/>
    <w:rsid w:val="005E06F7"/>
    <w:rsid w:val="005E0ECD"/>
    <w:rsid w:val="005E102E"/>
    <w:rsid w:val="005E1351"/>
    <w:rsid w:val="005E2D4B"/>
    <w:rsid w:val="005E3356"/>
    <w:rsid w:val="005E36C5"/>
    <w:rsid w:val="005E380E"/>
    <w:rsid w:val="005E3AD4"/>
    <w:rsid w:val="005E3B15"/>
    <w:rsid w:val="005E3D3A"/>
    <w:rsid w:val="005E409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F09CC"/>
    <w:rsid w:val="005F0B8C"/>
    <w:rsid w:val="005F0C60"/>
    <w:rsid w:val="005F0C7B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A2F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845"/>
    <w:rsid w:val="006071AE"/>
    <w:rsid w:val="006078BF"/>
    <w:rsid w:val="00607BDD"/>
    <w:rsid w:val="00607DDD"/>
    <w:rsid w:val="00607F4E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52AB"/>
    <w:rsid w:val="00615523"/>
    <w:rsid w:val="0061568B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177CA"/>
    <w:rsid w:val="0062150E"/>
    <w:rsid w:val="0062154B"/>
    <w:rsid w:val="00621C10"/>
    <w:rsid w:val="00621EA6"/>
    <w:rsid w:val="00622085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3B8"/>
    <w:rsid w:val="00633055"/>
    <w:rsid w:val="006331BB"/>
    <w:rsid w:val="006333AC"/>
    <w:rsid w:val="00633516"/>
    <w:rsid w:val="00633F18"/>
    <w:rsid w:val="006342B8"/>
    <w:rsid w:val="00634331"/>
    <w:rsid w:val="0063520F"/>
    <w:rsid w:val="00635245"/>
    <w:rsid w:val="00635615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41E"/>
    <w:rsid w:val="00645921"/>
    <w:rsid w:val="0064598F"/>
    <w:rsid w:val="0064692B"/>
    <w:rsid w:val="00646F85"/>
    <w:rsid w:val="006477F2"/>
    <w:rsid w:val="00647ABF"/>
    <w:rsid w:val="0065081F"/>
    <w:rsid w:val="0065095E"/>
    <w:rsid w:val="006512EC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847"/>
    <w:rsid w:val="00655AFE"/>
    <w:rsid w:val="00655F4A"/>
    <w:rsid w:val="00656124"/>
    <w:rsid w:val="0065702A"/>
    <w:rsid w:val="006578A9"/>
    <w:rsid w:val="00657B85"/>
    <w:rsid w:val="00657DBB"/>
    <w:rsid w:val="0066009C"/>
    <w:rsid w:val="006601B8"/>
    <w:rsid w:val="0066072D"/>
    <w:rsid w:val="00660D55"/>
    <w:rsid w:val="0066102C"/>
    <w:rsid w:val="00661688"/>
    <w:rsid w:val="00661A7C"/>
    <w:rsid w:val="00662351"/>
    <w:rsid w:val="006624A8"/>
    <w:rsid w:val="00662B26"/>
    <w:rsid w:val="00662D54"/>
    <w:rsid w:val="0066339B"/>
    <w:rsid w:val="00663495"/>
    <w:rsid w:val="006644A9"/>
    <w:rsid w:val="00664D88"/>
    <w:rsid w:val="00665456"/>
    <w:rsid w:val="00665CE6"/>
    <w:rsid w:val="00665E0B"/>
    <w:rsid w:val="00666AB7"/>
    <w:rsid w:val="00666F45"/>
    <w:rsid w:val="0066720A"/>
    <w:rsid w:val="00667814"/>
    <w:rsid w:val="00667B8D"/>
    <w:rsid w:val="006703FF"/>
    <w:rsid w:val="00670F66"/>
    <w:rsid w:val="00671934"/>
    <w:rsid w:val="0067198F"/>
    <w:rsid w:val="00671F24"/>
    <w:rsid w:val="00672425"/>
    <w:rsid w:val="00672C83"/>
    <w:rsid w:val="0067307F"/>
    <w:rsid w:val="00673196"/>
    <w:rsid w:val="006734E0"/>
    <w:rsid w:val="00673985"/>
    <w:rsid w:val="00673999"/>
    <w:rsid w:val="00673D6E"/>
    <w:rsid w:val="00673E8A"/>
    <w:rsid w:val="00674218"/>
    <w:rsid w:val="00674244"/>
    <w:rsid w:val="00674D84"/>
    <w:rsid w:val="0067513D"/>
    <w:rsid w:val="0067532E"/>
    <w:rsid w:val="00675441"/>
    <w:rsid w:val="00675612"/>
    <w:rsid w:val="00675667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011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94A"/>
    <w:rsid w:val="00691C1E"/>
    <w:rsid w:val="00692109"/>
    <w:rsid w:val="006921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097"/>
    <w:rsid w:val="00697BEB"/>
    <w:rsid w:val="00697EB6"/>
    <w:rsid w:val="006A005B"/>
    <w:rsid w:val="006A05D5"/>
    <w:rsid w:val="006A114D"/>
    <w:rsid w:val="006A12BE"/>
    <w:rsid w:val="006A15EC"/>
    <w:rsid w:val="006A1687"/>
    <w:rsid w:val="006A1B57"/>
    <w:rsid w:val="006A2BC6"/>
    <w:rsid w:val="006A3554"/>
    <w:rsid w:val="006A3EE1"/>
    <w:rsid w:val="006A4219"/>
    <w:rsid w:val="006A4FE7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D23"/>
    <w:rsid w:val="006C5774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1B3"/>
    <w:rsid w:val="006D22D0"/>
    <w:rsid w:val="006D2E4D"/>
    <w:rsid w:val="006D30FE"/>
    <w:rsid w:val="006D3785"/>
    <w:rsid w:val="006D3934"/>
    <w:rsid w:val="006D43E1"/>
    <w:rsid w:val="006D4957"/>
    <w:rsid w:val="006D4B7F"/>
    <w:rsid w:val="006D6A3C"/>
    <w:rsid w:val="006D7437"/>
    <w:rsid w:val="006D751F"/>
    <w:rsid w:val="006D7915"/>
    <w:rsid w:val="006E0006"/>
    <w:rsid w:val="006E04CC"/>
    <w:rsid w:val="006E05D3"/>
    <w:rsid w:val="006E070C"/>
    <w:rsid w:val="006E08F3"/>
    <w:rsid w:val="006E0A15"/>
    <w:rsid w:val="006E0D0B"/>
    <w:rsid w:val="006E1083"/>
    <w:rsid w:val="006E15C7"/>
    <w:rsid w:val="006E1DA9"/>
    <w:rsid w:val="006E247E"/>
    <w:rsid w:val="006E34C9"/>
    <w:rsid w:val="006E3749"/>
    <w:rsid w:val="006E3820"/>
    <w:rsid w:val="006E3930"/>
    <w:rsid w:val="006E4373"/>
    <w:rsid w:val="006E4783"/>
    <w:rsid w:val="006E4C74"/>
    <w:rsid w:val="006E50C4"/>
    <w:rsid w:val="006E575D"/>
    <w:rsid w:val="006E59D2"/>
    <w:rsid w:val="006E5A98"/>
    <w:rsid w:val="006E5CBC"/>
    <w:rsid w:val="006E6ECA"/>
    <w:rsid w:val="006E709B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DC2"/>
    <w:rsid w:val="006F51DF"/>
    <w:rsid w:val="006F544A"/>
    <w:rsid w:val="006F616F"/>
    <w:rsid w:val="006F6C0C"/>
    <w:rsid w:val="006F7677"/>
    <w:rsid w:val="00700661"/>
    <w:rsid w:val="0070081B"/>
    <w:rsid w:val="0070191C"/>
    <w:rsid w:val="0070246E"/>
    <w:rsid w:val="007025E7"/>
    <w:rsid w:val="00703766"/>
    <w:rsid w:val="00703FDB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A9C"/>
    <w:rsid w:val="00715BCA"/>
    <w:rsid w:val="00716472"/>
    <w:rsid w:val="00716FF2"/>
    <w:rsid w:val="0071762E"/>
    <w:rsid w:val="007176A1"/>
    <w:rsid w:val="0071783A"/>
    <w:rsid w:val="00717A5C"/>
    <w:rsid w:val="00717EF2"/>
    <w:rsid w:val="00720450"/>
    <w:rsid w:val="007207CA"/>
    <w:rsid w:val="00720A0B"/>
    <w:rsid w:val="007213F1"/>
    <w:rsid w:val="007218E5"/>
    <w:rsid w:val="0072215B"/>
    <w:rsid w:val="00722855"/>
    <w:rsid w:val="0072343C"/>
    <w:rsid w:val="0072367E"/>
    <w:rsid w:val="00723AA1"/>
    <w:rsid w:val="00724D57"/>
    <w:rsid w:val="00725A5C"/>
    <w:rsid w:val="00725FE3"/>
    <w:rsid w:val="00726076"/>
    <w:rsid w:val="0072668F"/>
    <w:rsid w:val="00726E7C"/>
    <w:rsid w:val="00726F0E"/>
    <w:rsid w:val="0072785F"/>
    <w:rsid w:val="00727C5E"/>
    <w:rsid w:val="00727F57"/>
    <w:rsid w:val="00730100"/>
    <w:rsid w:val="00730CD0"/>
    <w:rsid w:val="00730DEB"/>
    <w:rsid w:val="0073104D"/>
    <w:rsid w:val="007311BD"/>
    <w:rsid w:val="00731C72"/>
    <w:rsid w:val="00731EB4"/>
    <w:rsid w:val="007322FC"/>
    <w:rsid w:val="007327FF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5ED"/>
    <w:rsid w:val="0074388E"/>
    <w:rsid w:val="00743D9B"/>
    <w:rsid w:val="0074469C"/>
    <w:rsid w:val="00744BC7"/>
    <w:rsid w:val="00745548"/>
    <w:rsid w:val="007456C5"/>
    <w:rsid w:val="0074575C"/>
    <w:rsid w:val="00745AD7"/>
    <w:rsid w:val="00746096"/>
    <w:rsid w:val="007460DF"/>
    <w:rsid w:val="00746579"/>
    <w:rsid w:val="00746C46"/>
    <w:rsid w:val="00746D21"/>
    <w:rsid w:val="0074767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E53"/>
    <w:rsid w:val="007537A8"/>
    <w:rsid w:val="00753A82"/>
    <w:rsid w:val="00754367"/>
    <w:rsid w:val="0075511B"/>
    <w:rsid w:val="00755D92"/>
    <w:rsid w:val="00755F93"/>
    <w:rsid w:val="007563A5"/>
    <w:rsid w:val="007567DB"/>
    <w:rsid w:val="00756ED9"/>
    <w:rsid w:val="00757D1D"/>
    <w:rsid w:val="00760970"/>
    <w:rsid w:val="00761677"/>
    <w:rsid w:val="00761DD2"/>
    <w:rsid w:val="00761EF7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9BA"/>
    <w:rsid w:val="00771AAD"/>
    <w:rsid w:val="00772185"/>
    <w:rsid w:val="007722B6"/>
    <w:rsid w:val="007723BF"/>
    <w:rsid w:val="00772403"/>
    <w:rsid w:val="007728B8"/>
    <w:rsid w:val="00773DB3"/>
    <w:rsid w:val="0077453B"/>
    <w:rsid w:val="00774965"/>
    <w:rsid w:val="00774D2C"/>
    <w:rsid w:val="00775451"/>
    <w:rsid w:val="0077573B"/>
    <w:rsid w:val="0077675B"/>
    <w:rsid w:val="00776C54"/>
    <w:rsid w:val="00776CDC"/>
    <w:rsid w:val="00777402"/>
    <w:rsid w:val="00777BE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734C"/>
    <w:rsid w:val="007875C7"/>
    <w:rsid w:val="00787832"/>
    <w:rsid w:val="00787844"/>
    <w:rsid w:val="00787F28"/>
    <w:rsid w:val="007907A6"/>
    <w:rsid w:val="00791589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4E16"/>
    <w:rsid w:val="007954CC"/>
    <w:rsid w:val="007955DA"/>
    <w:rsid w:val="00795603"/>
    <w:rsid w:val="0079585E"/>
    <w:rsid w:val="00795CAC"/>
    <w:rsid w:val="0079672A"/>
    <w:rsid w:val="00796B20"/>
    <w:rsid w:val="00796EF6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B0320"/>
    <w:rsid w:val="007B0E3A"/>
    <w:rsid w:val="007B1442"/>
    <w:rsid w:val="007B16B7"/>
    <w:rsid w:val="007B170F"/>
    <w:rsid w:val="007B1B6A"/>
    <w:rsid w:val="007B2052"/>
    <w:rsid w:val="007B2B09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CFF"/>
    <w:rsid w:val="007C4DF6"/>
    <w:rsid w:val="007C5E1D"/>
    <w:rsid w:val="007C686E"/>
    <w:rsid w:val="007C6E63"/>
    <w:rsid w:val="007C72E6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1CA8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7426"/>
    <w:rsid w:val="007D74D2"/>
    <w:rsid w:val="007D774D"/>
    <w:rsid w:val="007D7CD2"/>
    <w:rsid w:val="007D7E46"/>
    <w:rsid w:val="007E0444"/>
    <w:rsid w:val="007E0DDC"/>
    <w:rsid w:val="007E0EED"/>
    <w:rsid w:val="007E11FD"/>
    <w:rsid w:val="007E13A7"/>
    <w:rsid w:val="007E1F38"/>
    <w:rsid w:val="007E2607"/>
    <w:rsid w:val="007E269A"/>
    <w:rsid w:val="007E4088"/>
    <w:rsid w:val="007E427A"/>
    <w:rsid w:val="007E42A3"/>
    <w:rsid w:val="007E475D"/>
    <w:rsid w:val="007E54BA"/>
    <w:rsid w:val="007E58E1"/>
    <w:rsid w:val="007E5E93"/>
    <w:rsid w:val="007E63E8"/>
    <w:rsid w:val="007E6A92"/>
    <w:rsid w:val="007E6D04"/>
    <w:rsid w:val="007E6F69"/>
    <w:rsid w:val="007E709D"/>
    <w:rsid w:val="007E712A"/>
    <w:rsid w:val="007E7903"/>
    <w:rsid w:val="007F05FA"/>
    <w:rsid w:val="007F0D12"/>
    <w:rsid w:val="007F1DF3"/>
    <w:rsid w:val="007F2019"/>
    <w:rsid w:val="007F2FB3"/>
    <w:rsid w:val="007F3A4F"/>
    <w:rsid w:val="007F414F"/>
    <w:rsid w:val="007F425F"/>
    <w:rsid w:val="007F4479"/>
    <w:rsid w:val="007F4C7C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03A"/>
    <w:rsid w:val="008041C1"/>
    <w:rsid w:val="008046A9"/>
    <w:rsid w:val="00804E69"/>
    <w:rsid w:val="00806126"/>
    <w:rsid w:val="0080625E"/>
    <w:rsid w:val="00806C79"/>
    <w:rsid w:val="00806DF9"/>
    <w:rsid w:val="0080729D"/>
    <w:rsid w:val="008075DF"/>
    <w:rsid w:val="00810064"/>
    <w:rsid w:val="00810759"/>
    <w:rsid w:val="008124E5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3ED"/>
    <w:rsid w:val="00815CF1"/>
    <w:rsid w:val="008160B4"/>
    <w:rsid w:val="0081646D"/>
    <w:rsid w:val="008164C9"/>
    <w:rsid w:val="008166F3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2C2B"/>
    <w:rsid w:val="00823ACE"/>
    <w:rsid w:val="00823D44"/>
    <w:rsid w:val="00823F51"/>
    <w:rsid w:val="0082485F"/>
    <w:rsid w:val="00824CEB"/>
    <w:rsid w:val="008255A5"/>
    <w:rsid w:val="00825F48"/>
    <w:rsid w:val="00826EE8"/>
    <w:rsid w:val="00827376"/>
    <w:rsid w:val="0083012C"/>
    <w:rsid w:val="00830608"/>
    <w:rsid w:val="00830615"/>
    <w:rsid w:val="00830B8C"/>
    <w:rsid w:val="00830E40"/>
    <w:rsid w:val="0083197F"/>
    <w:rsid w:val="008319A9"/>
    <w:rsid w:val="00831E21"/>
    <w:rsid w:val="008327CF"/>
    <w:rsid w:val="00832B87"/>
    <w:rsid w:val="00833065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59E"/>
    <w:rsid w:val="008476FC"/>
    <w:rsid w:val="00847ABA"/>
    <w:rsid w:val="00850258"/>
    <w:rsid w:val="00850B96"/>
    <w:rsid w:val="00850CE1"/>
    <w:rsid w:val="00850D6E"/>
    <w:rsid w:val="00851497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696"/>
    <w:rsid w:val="00855AFB"/>
    <w:rsid w:val="00855D84"/>
    <w:rsid w:val="0085670E"/>
    <w:rsid w:val="008568F0"/>
    <w:rsid w:val="00856DB9"/>
    <w:rsid w:val="00856FA5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964"/>
    <w:rsid w:val="00866A69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9C3"/>
    <w:rsid w:val="00871AE9"/>
    <w:rsid w:val="00872574"/>
    <w:rsid w:val="00872714"/>
    <w:rsid w:val="00872883"/>
    <w:rsid w:val="008729DF"/>
    <w:rsid w:val="008734F1"/>
    <w:rsid w:val="008739DE"/>
    <w:rsid w:val="00873BD8"/>
    <w:rsid w:val="008740EB"/>
    <w:rsid w:val="0087489D"/>
    <w:rsid w:val="00874A10"/>
    <w:rsid w:val="00874A7D"/>
    <w:rsid w:val="00874D22"/>
    <w:rsid w:val="008757EF"/>
    <w:rsid w:val="00876468"/>
    <w:rsid w:val="008808AD"/>
    <w:rsid w:val="00880E34"/>
    <w:rsid w:val="00881DFB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EEB"/>
    <w:rsid w:val="0089534B"/>
    <w:rsid w:val="00895701"/>
    <w:rsid w:val="00895CE4"/>
    <w:rsid w:val="00895DD6"/>
    <w:rsid w:val="0089649B"/>
    <w:rsid w:val="00896BA6"/>
    <w:rsid w:val="00896ED9"/>
    <w:rsid w:val="00897924"/>
    <w:rsid w:val="00897E21"/>
    <w:rsid w:val="008A107E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4B9D"/>
    <w:rsid w:val="008A527D"/>
    <w:rsid w:val="008A64DA"/>
    <w:rsid w:val="008A661F"/>
    <w:rsid w:val="008A66EB"/>
    <w:rsid w:val="008A6D25"/>
    <w:rsid w:val="008A737E"/>
    <w:rsid w:val="008A75FD"/>
    <w:rsid w:val="008B0F7F"/>
    <w:rsid w:val="008B182C"/>
    <w:rsid w:val="008B1C61"/>
    <w:rsid w:val="008B3167"/>
    <w:rsid w:val="008B36F5"/>
    <w:rsid w:val="008B39A4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19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06C"/>
    <w:rsid w:val="008D13A7"/>
    <w:rsid w:val="008D16F7"/>
    <w:rsid w:val="008D20F4"/>
    <w:rsid w:val="008D23AF"/>
    <w:rsid w:val="008D2777"/>
    <w:rsid w:val="008D287B"/>
    <w:rsid w:val="008D2B3A"/>
    <w:rsid w:val="008D2F5F"/>
    <w:rsid w:val="008D2FA2"/>
    <w:rsid w:val="008D30EE"/>
    <w:rsid w:val="008D33EF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36A8"/>
    <w:rsid w:val="008E4980"/>
    <w:rsid w:val="008E52A2"/>
    <w:rsid w:val="008E54D4"/>
    <w:rsid w:val="008E5DCA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AFA"/>
    <w:rsid w:val="008F6C42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6FC"/>
    <w:rsid w:val="00901D84"/>
    <w:rsid w:val="009020D5"/>
    <w:rsid w:val="0090257B"/>
    <w:rsid w:val="009026AD"/>
    <w:rsid w:val="009026E1"/>
    <w:rsid w:val="009029D4"/>
    <w:rsid w:val="009035CB"/>
    <w:rsid w:val="0090363A"/>
    <w:rsid w:val="00903FD7"/>
    <w:rsid w:val="009046CC"/>
    <w:rsid w:val="0090568D"/>
    <w:rsid w:val="009067DC"/>
    <w:rsid w:val="00906E32"/>
    <w:rsid w:val="00906FAA"/>
    <w:rsid w:val="00907739"/>
    <w:rsid w:val="00907F28"/>
    <w:rsid w:val="009100EE"/>
    <w:rsid w:val="00910817"/>
    <w:rsid w:val="009108CF"/>
    <w:rsid w:val="00911B7B"/>
    <w:rsid w:val="009123B5"/>
    <w:rsid w:val="00912D60"/>
    <w:rsid w:val="0091347D"/>
    <w:rsid w:val="00913AB6"/>
    <w:rsid w:val="0091413C"/>
    <w:rsid w:val="00914F4E"/>
    <w:rsid w:val="00916423"/>
    <w:rsid w:val="00916AC3"/>
    <w:rsid w:val="00916D58"/>
    <w:rsid w:val="0091739C"/>
    <w:rsid w:val="009176C9"/>
    <w:rsid w:val="0091790D"/>
    <w:rsid w:val="00917FFE"/>
    <w:rsid w:val="00920002"/>
    <w:rsid w:val="009205C5"/>
    <w:rsid w:val="009216C0"/>
    <w:rsid w:val="00921B31"/>
    <w:rsid w:val="00921C38"/>
    <w:rsid w:val="00922008"/>
    <w:rsid w:val="00922831"/>
    <w:rsid w:val="00922954"/>
    <w:rsid w:val="00923C78"/>
    <w:rsid w:val="009248E4"/>
    <w:rsid w:val="00925D86"/>
    <w:rsid w:val="009265B3"/>
    <w:rsid w:val="0093043D"/>
    <w:rsid w:val="009306B8"/>
    <w:rsid w:val="0093116D"/>
    <w:rsid w:val="0093169B"/>
    <w:rsid w:val="00931E34"/>
    <w:rsid w:val="009321A6"/>
    <w:rsid w:val="00932743"/>
    <w:rsid w:val="0093283B"/>
    <w:rsid w:val="0093289E"/>
    <w:rsid w:val="0093297C"/>
    <w:rsid w:val="00932AFA"/>
    <w:rsid w:val="00932FED"/>
    <w:rsid w:val="0093305F"/>
    <w:rsid w:val="009334D7"/>
    <w:rsid w:val="009334EA"/>
    <w:rsid w:val="009339BA"/>
    <w:rsid w:val="00933EC1"/>
    <w:rsid w:val="0093406A"/>
    <w:rsid w:val="0093424B"/>
    <w:rsid w:val="00934CBA"/>
    <w:rsid w:val="00934D60"/>
    <w:rsid w:val="00934E3E"/>
    <w:rsid w:val="00935A36"/>
    <w:rsid w:val="00935D39"/>
    <w:rsid w:val="0093639F"/>
    <w:rsid w:val="00936702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56DF"/>
    <w:rsid w:val="009479FA"/>
    <w:rsid w:val="00950042"/>
    <w:rsid w:val="009504AC"/>
    <w:rsid w:val="00951145"/>
    <w:rsid w:val="00951239"/>
    <w:rsid w:val="009516C8"/>
    <w:rsid w:val="0095239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A6"/>
    <w:rsid w:val="009572B1"/>
    <w:rsid w:val="009573A0"/>
    <w:rsid w:val="009576A9"/>
    <w:rsid w:val="00957E66"/>
    <w:rsid w:val="0096024C"/>
    <w:rsid w:val="00960CB0"/>
    <w:rsid w:val="00960F84"/>
    <w:rsid w:val="00961A89"/>
    <w:rsid w:val="00962923"/>
    <w:rsid w:val="009630DD"/>
    <w:rsid w:val="00963789"/>
    <w:rsid w:val="0096391A"/>
    <w:rsid w:val="0096395A"/>
    <w:rsid w:val="00964358"/>
    <w:rsid w:val="009645A1"/>
    <w:rsid w:val="00965935"/>
    <w:rsid w:val="0096614C"/>
    <w:rsid w:val="00966374"/>
    <w:rsid w:val="009666B6"/>
    <w:rsid w:val="00966DA9"/>
    <w:rsid w:val="00967090"/>
    <w:rsid w:val="0096739A"/>
    <w:rsid w:val="009677A1"/>
    <w:rsid w:val="009678BB"/>
    <w:rsid w:val="00970211"/>
    <w:rsid w:val="009704BF"/>
    <w:rsid w:val="009706E7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52D"/>
    <w:rsid w:val="00973A8E"/>
    <w:rsid w:val="00973DC4"/>
    <w:rsid w:val="00974BD4"/>
    <w:rsid w:val="00975087"/>
    <w:rsid w:val="00975146"/>
    <w:rsid w:val="00975365"/>
    <w:rsid w:val="0097566D"/>
    <w:rsid w:val="00976155"/>
    <w:rsid w:val="009762E3"/>
    <w:rsid w:val="009763E4"/>
    <w:rsid w:val="00976DDD"/>
    <w:rsid w:val="00977AFC"/>
    <w:rsid w:val="009817B7"/>
    <w:rsid w:val="00981A1C"/>
    <w:rsid w:val="00981A3C"/>
    <w:rsid w:val="00981D69"/>
    <w:rsid w:val="00982081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9EF"/>
    <w:rsid w:val="009859FA"/>
    <w:rsid w:val="009859FD"/>
    <w:rsid w:val="00985DB3"/>
    <w:rsid w:val="009861F3"/>
    <w:rsid w:val="009864CC"/>
    <w:rsid w:val="00986DF3"/>
    <w:rsid w:val="00986EE4"/>
    <w:rsid w:val="00987465"/>
    <w:rsid w:val="00987D94"/>
    <w:rsid w:val="00990AB1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D30"/>
    <w:rsid w:val="0099626B"/>
    <w:rsid w:val="009969BB"/>
    <w:rsid w:val="009970F8"/>
    <w:rsid w:val="0099769A"/>
    <w:rsid w:val="00997EB2"/>
    <w:rsid w:val="009A0544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4EB2"/>
    <w:rsid w:val="009A5907"/>
    <w:rsid w:val="009A5C42"/>
    <w:rsid w:val="009A61F3"/>
    <w:rsid w:val="009A705B"/>
    <w:rsid w:val="009A71A8"/>
    <w:rsid w:val="009A7584"/>
    <w:rsid w:val="009A7E1F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6FF2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B6F"/>
    <w:rsid w:val="009C5FEB"/>
    <w:rsid w:val="009C6329"/>
    <w:rsid w:val="009C6AB8"/>
    <w:rsid w:val="009C728D"/>
    <w:rsid w:val="009C757C"/>
    <w:rsid w:val="009C77C2"/>
    <w:rsid w:val="009C7D9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2D3"/>
    <w:rsid w:val="009D6879"/>
    <w:rsid w:val="009D69C4"/>
    <w:rsid w:val="009D6E6F"/>
    <w:rsid w:val="009E02E5"/>
    <w:rsid w:val="009E04A6"/>
    <w:rsid w:val="009E0A1A"/>
    <w:rsid w:val="009E0A38"/>
    <w:rsid w:val="009E0DF2"/>
    <w:rsid w:val="009E1F44"/>
    <w:rsid w:val="009E3327"/>
    <w:rsid w:val="009E421A"/>
    <w:rsid w:val="009E46C4"/>
    <w:rsid w:val="009E480D"/>
    <w:rsid w:val="009E5096"/>
    <w:rsid w:val="009E553C"/>
    <w:rsid w:val="009E5CA0"/>
    <w:rsid w:val="009E5E06"/>
    <w:rsid w:val="009E5E24"/>
    <w:rsid w:val="009E5F6B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10C3"/>
    <w:rsid w:val="009F12B8"/>
    <w:rsid w:val="009F178C"/>
    <w:rsid w:val="009F1E5E"/>
    <w:rsid w:val="009F22B2"/>
    <w:rsid w:val="009F240B"/>
    <w:rsid w:val="009F2693"/>
    <w:rsid w:val="009F35E6"/>
    <w:rsid w:val="009F3A73"/>
    <w:rsid w:val="009F3E10"/>
    <w:rsid w:val="009F51D3"/>
    <w:rsid w:val="009F61A3"/>
    <w:rsid w:val="009F67E9"/>
    <w:rsid w:val="009F79BB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478"/>
    <w:rsid w:val="00A0267B"/>
    <w:rsid w:val="00A02920"/>
    <w:rsid w:val="00A03084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0E85"/>
    <w:rsid w:val="00A11148"/>
    <w:rsid w:val="00A11923"/>
    <w:rsid w:val="00A11D0E"/>
    <w:rsid w:val="00A11DE1"/>
    <w:rsid w:val="00A1233E"/>
    <w:rsid w:val="00A1235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CBD"/>
    <w:rsid w:val="00A15EC8"/>
    <w:rsid w:val="00A16088"/>
    <w:rsid w:val="00A160A7"/>
    <w:rsid w:val="00A1674E"/>
    <w:rsid w:val="00A16885"/>
    <w:rsid w:val="00A171BF"/>
    <w:rsid w:val="00A173C3"/>
    <w:rsid w:val="00A17766"/>
    <w:rsid w:val="00A17A7B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652E"/>
    <w:rsid w:val="00A3672C"/>
    <w:rsid w:val="00A36AF6"/>
    <w:rsid w:val="00A36B54"/>
    <w:rsid w:val="00A36FEC"/>
    <w:rsid w:val="00A379CF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EED"/>
    <w:rsid w:val="00A42F2E"/>
    <w:rsid w:val="00A43292"/>
    <w:rsid w:val="00A434FC"/>
    <w:rsid w:val="00A43C81"/>
    <w:rsid w:val="00A44C87"/>
    <w:rsid w:val="00A44D07"/>
    <w:rsid w:val="00A44DCE"/>
    <w:rsid w:val="00A44F45"/>
    <w:rsid w:val="00A4583A"/>
    <w:rsid w:val="00A458C8"/>
    <w:rsid w:val="00A45FA9"/>
    <w:rsid w:val="00A46C06"/>
    <w:rsid w:val="00A47174"/>
    <w:rsid w:val="00A471AA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0A6"/>
    <w:rsid w:val="00A55BB8"/>
    <w:rsid w:val="00A55E6D"/>
    <w:rsid w:val="00A5765B"/>
    <w:rsid w:val="00A579D8"/>
    <w:rsid w:val="00A57A11"/>
    <w:rsid w:val="00A57C8E"/>
    <w:rsid w:val="00A6011C"/>
    <w:rsid w:val="00A604D9"/>
    <w:rsid w:val="00A60BA0"/>
    <w:rsid w:val="00A60D7B"/>
    <w:rsid w:val="00A60F33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3BC"/>
    <w:rsid w:val="00A647C0"/>
    <w:rsid w:val="00A64934"/>
    <w:rsid w:val="00A64F61"/>
    <w:rsid w:val="00A6632B"/>
    <w:rsid w:val="00A67026"/>
    <w:rsid w:val="00A677E6"/>
    <w:rsid w:val="00A67882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52BE"/>
    <w:rsid w:val="00A75408"/>
    <w:rsid w:val="00A75E81"/>
    <w:rsid w:val="00A75F3D"/>
    <w:rsid w:val="00A76148"/>
    <w:rsid w:val="00A76518"/>
    <w:rsid w:val="00A76FBD"/>
    <w:rsid w:val="00A77BBA"/>
    <w:rsid w:val="00A80116"/>
    <w:rsid w:val="00A80401"/>
    <w:rsid w:val="00A806C3"/>
    <w:rsid w:val="00A80701"/>
    <w:rsid w:val="00A810FB"/>
    <w:rsid w:val="00A81345"/>
    <w:rsid w:val="00A8154B"/>
    <w:rsid w:val="00A819D8"/>
    <w:rsid w:val="00A81A19"/>
    <w:rsid w:val="00A82100"/>
    <w:rsid w:val="00A82CC5"/>
    <w:rsid w:val="00A82D62"/>
    <w:rsid w:val="00A831E1"/>
    <w:rsid w:val="00A834E4"/>
    <w:rsid w:val="00A83C31"/>
    <w:rsid w:val="00A83F63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EA1"/>
    <w:rsid w:val="00A97317"/>
    <w:rsid w:val="00AA1087"/>
    <w:rsid w:val="00AA1634"/>
    <w:rsid w:val="00AA1F00"/>
    <w:rsid w:val="00AA2608"/>
    <w:rsid w:val="00AA263A"/>
    <w:rsid w:val="00AA263C"/>
    <w:rsid w:val="00AA2779"/>
    <w:rsid w:val="00AA361B"/>
    <w:rsid w:val="00AA3E92"/>
    <w:rsid w:val="00AA4BC5"/>
    <w:rsid w:val="00AA4DDC"/>
    <w:rsid w:val="00AA4E2D"/>
    <w:rsid w:val="00AA4FC4"/>
    <w:rsid w:val="00AA55CF"/>
    <w:rsid w:val="00AA5ACA"/>
    <w:rsid w:val="00AA5C64"/>
    <w:rsid w:val="00AA602E"/>
    <w:rsid w:val="00AA61C2"/>
    <w:rsid w:val="00AA6375"/>
    <w:rsid w:val="00AA66C7"/>
    <w:rsid w:val="00AA716F"/>
    <w:rsid w:val="00AA7744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620"/>
    <w:rsid w:val="00AB69FF"/>
    <w:rsid w:val="00AB6EBE"/>
    <w:rsid w:val="00AB70E1"/>
    <w:rsid w:val="00AB73DE"/>
    <w:rsid w:val="00AB7434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49C6"/>
    <w:rsid w:val="00AC550F"/>
    <w:rsid w:val="00AC5F42"/>
    <w:rsid w:val="00AC6A14"/>
    <w:rsid w:val="00AC6B61"/>
    <w:rsid w:val="00AC6C1A"/>
    <w:rsid w:val="00AC7502"/>
    <w:rsid w:val="00AC76A1"/>
    <w:rsid w:val="00AC7A59"/>
    <w:rsid w:val="00AC7BBD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AA1"/>
    <w:rsid w:val="00AE05BA"/>
    <w:rsid w:val="00AE1115"/>
    <w:rsid w:val="00AE15DF"/>
    <w:rsid w:val="00AE18FD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E9E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2CA"/>
    <w:rsid w:val="00AF1724"/>
    <w:rsid w:val="00AF221B"/>
    <w:rsid w:val="00AF32B7"/>
    <w:rsid w:val="00AF376C"/>
    <w:rsid w:val="00AF3C00"/>
    <w:rsid w:val="00AF4438"/>
    <w:rsid w:val="00AF6C51"/>
    <w:rsid w:val="00AF6E80"/>
    <w:rsid w:val="00AF6EFB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834"/>
    <w:rsid w:val="00B038C2"/>
    <w:rsid w:val="00B03D9E"/>
    <w:rsid w:val="00B03F09"/>
    <w:rsid w:val="00B042AF"/>
    <w:rsid w:val="00B049B9"/>
    <w:rsid w:val="00B05A67"/>
    <w:rsid w:val="00B05D8B"/>
    <w:rsid w:val="00B06439"/>
    <w:rsid w:val="00B06DF3"/>
    <w:rsid w:val="00B0745D"/>
    <w:rsid w:val="00B07DED"/>
    <w:rsid w:val="00B07FBD"/>
    <w:rsid w:val="00B100F6"/>
    <w:rsid w:val="00B1027F"/>
    <w:rsid w:val="00B104B8"/>
    <w:rsid w:val="00B107A8"/>
    <w:rsid w:val="00B10CEA"/>
    <w:rsid w:val="00B11109"/>
    <w:rsid w:val="00B115F3"/>
    <w:rsid w:val="00B13212"/>
    <w:rsid w:val="00B1329F"/>
    <w:rsid w:val="00B14274"/>
    <w:rsid w:val="00B15097"/>
    <w:rsid w:val="00B15983"/>
    <w:rsid w:val="00B15A0D"/>
    <w:rsid w:val="00B16643"/>
    <w:rsid w:val="00B1757B"/>
    <w:rsid w:val="00B1786E"/>
    <w:rsid w:val="00B178FE"/>
    <w:rsid w:val="00B209AB"/>
    <w:rsid w:val="00B2102D"/>
    <w:rsid w:val="00B22942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75"/>
    <w:rsid w:val="00B273AF"/>
    <w:rsid w:val="00B27483"/>
    <w:rsid w:val="00B27838"/>
    <w:rsid w:val="00B27932"/>
    <w:rsid w:val="00B27E65"/>
    <w:rsid w:val="00B27EAC"/>
    <w:rsid w:val="00B30104"/>
    <w:rsid w:val="00B31047"/>
    <w:rsid w:val="00B32064"/>
    <w:rsid w:val="00B320F9"/>
    <w:rsid w:val="00B33848"/>
    <w:rsid w:val="00B33B31"/>
    <w:rsid w:val="00B33F47"/>
    <w:rsid w:val="00B33FAF"/>
    <w:rsid w:val="00B34019"/>
    <w:rsid w:val="00B34281"/>
    <w:rsid w:val="00B34455"/>
    <w:rsid w:val="00B34B1A"/>
    <w:rsid w:val="00B3532F"/>
    <w:rsid w:val="00B35F26"/>
    <w:rsid w:val="00B364F0"/>
    <w:rsid w:val="00B366CB"/>
    <w:rsid w:val="00B36CE2"/>
    <w:rsid w:val="00B3703E"/>
    <w:rsid w:val="00B37253"/>
    <w:rsid w:val="00B37F3C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C7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AA1"/>
    <w:rsid w:val="00B55ADB"/>
    <w:rsid w:val="00B55C1C"/>
    <w:rsid w:val="00B55E41"/>
    <w:rsid w:val="00B561CE"/>
    <w:rsid w:val="00B56267"/>
    <w:rsid w:val="00B563F9"/>
    <w:rsid w:val="00B566F9"/>
    <w:rsid w:val="00B56FA5"/>
    <w:rsid w:val="00B5752F"/>
    <w:rsid w:val="00B60831"/>
    <w:rsid w:val="00B60D12"/>
    <w:rsid w:val="00B616C6"/>
    <w:rsid w:val="00B6212F"/>
    <w:rsid w:val="00B62422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4D2"/>
    <w:rsid w:val="00B707A5"/>
    <w:rsid w:val="00B70905"/>
    <w:rsid w:val="00B70EEC"/>
    <w:rsid w:val="00B717F4"/>
    <w:rsid w:val="00B718C7"/>
    <w:rsid w:val="00B718E0"/>
    <w:rsid w:val="00B7359D"/>
    <w:rsid w:val="00B73829"/>
    <w:rsid w:val="00B7387B"/>
    <w:rsid w:val="00B73E9D"/>
    <w:rsid w:val="00B76055"/>
    <w:rsid w:val="00B7629C"/>
    <w:rsid w:val="00B7675C"/>
    <w:rsid w:val="00B76E0F"/>
    <w:rsid w:val="00B801EF"/>
    <w:rsid w:val="00B8062F"/>
    <w:rsid w:val="00B80D9F"/>
    <w:rsid w:val="00B81550"/>
    <w:rsid w:val="00B81834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1D4D"/>
    <w:rsid w:val="00B920EE"/>
    <w:rsid w:val="00B92315"/>
    <w:rsid w:val="00B92A28"/>
    <w:rsid w:val="00B930E1"/>
    <w:rsid w:val="00B93177"/>
    <w:rsid w:val="00B931FE"/>
    <w:rsid w:val="00B9390A"/>
    <w:rsid w:val="00B93DCC"/>
    <w:rsid w:val="00B94A8F"/>
    <w:rsid w:val="00B962CB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1BFD"/>
    <w:rsid w:val="00BC1D2F"/>
    <w:rsid w:val="00BC2278"/>
    <w:rsid w:val="00BC2474"/>
    <w:rsid w:val="00BC2A75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BB3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3F94"/>
    <w:rsid w:val="00BE40B2"/>
    <w:rsid w:val="00BE4242"/>
    <w:rsid w:val="00BE4377"/>
    <w:rsid w:val="00BE4857"/>
    <w:rsid w:val="00BE4DC8"/>
    <w:rsid w:val="00BE50E0"/>
    <w:rsid w:val="00BE602A"/>
    <w:rsid w:val="00BE6530"/>
    <w:rsid w:val="00BE6AEA"/>
    <w:rsid w:val="00BE74D4"/>
    <w:rsid w:val="00BE7544"/>
    <w:rsid w:val="00BF06EF"/>
    <w:rsid w:val="00BF13A4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927"/>
    <w:rsid w:val="00BF793B"/>
    <w:rsid w:val="00BF799E"/>
    <w:rsid w:val="00BF7FB1"/>
    <w:rsid w:val="00C00D96"/>
    <w:rsid w:val="00C00E7E"/>
    <w:rsid w:val="00C02327"/>
    <w:rsid w:val="00C03237"/>
    <w:rsid w:val="00C03D90"/>
    <w:rsid w:val="00C0447D"/>
    <w:rsid w:val="00C04655"/>
    <w:rsid w:val="00C04744"/>
    <w:rsid w:val="00C04DFD"/>
    <w:rsid w:val="00C05593"/>
    <w:rsid w:val="00C055BB"/>
    <w:rsid w:val="00C05C64"/>
    <w:rsid w:val="00C06137"/>
    <w:rsid w:val="00C06796"/>
    <w:rsid w:val="00C068DE"/>
    <w:rsid w:val="00C06A2C"/>
    <w:rsid w:val="00C06BC0"/>
    <w:rsid w:val="00C077C2"/>
    <w:rsid w:val="00C07ADC"/>
    <w:rsid w:val="00C07B20"/>
    <w:rsid w:val="00C07C1B"/>
    <w:rsid w:val="00C106F0"/>
    <w:rsid w:val="00C119EB"/>
    <w:rsid w:val="00C11D2D"/>
    <w:rsid w:val="00C12254"/>
    <w:rsid w:val="00C12402"/>
    <w:rsid w:val="00C126BA"/>
    <w:rsid w:val="00C12AE3"/>
    <w:rsid w:val="00C12C01"/>
    <w:rsid w:val="00C1315D"/>
    <w:rsid w:val="00C13A3E"/>
    <w:rsid w:val="00C14717"/>
    <w:rsid w:val="00C14B14"/>
    <w:rsid w:val="00C15B4A"/>
    <w:rsid w:val="00C161D6"/>
    <w:rsid w:val="00C16523"/>
    <w:rsid w:val="00C1685F"/>
    <w:rsid w:val="00C17984"/>
    <w:rsid w:val="00C17AFF"/>
    <w:rsid w:val="00C17CE5"/>
    <w:rsid w:val="00C17E66"/>
    <w:rsid w:val="00C20665"/>
    <w:rsid w:val="00C20836"/>
    <w:rsid w:val="00C22176"/>
    <w:rsid w:val="00C22380"/>
    <w:rsid w:val="00C22877"/>
    <w:rsid w:val="00C22DFF"/>
    <w:rsid w:val="00C23376"/>
    <w:rsid w:val="00C23604"/>
    <w:rsid w:val="00C2408C"/>
    <w:rsid w:val="00C24FB2"/>
    <w:rsid w:val="00C254C2"/>
    <w:rsid w:val="00C25AE5"/>
    <w:rsid w:val="00C25C24"/>
    <w:rsid w:val="00C25F01"/>
    <w:rsid w:val="00C25F96"/>
    <w:rsid w:val="00C26527"/>
    <w:rsid w:val="00C26D1A"/>
    <w:rsid w:val="00C271D5"/>
    <w:rsid w:val="00C306B8"/>
    <w:rsid w:val="00C30EE9"/>
    <w:rsid w:val="00C30FCC"/>
    <w:rsid w:val="00C312BC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CA3"/>
    <w:rsid w:val="00C34CF2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26D8"/>
    <w:rsid w:val="00C43A64"/>
    <w:rsid w:val="00C440A9"/>
    <w:rsid w:val="00C4440D"/>
    <w:rsid w:val="00C44508"/>
    <w:rsid w:val="00C44A3A"/>
    <w:rsid w:val="00C454B4"/>
    <w:rsid w:val="00C4552E"/>
    <w:rsid w:val="00C4599A"/>
    <w:rsid w:val="00C46D57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5D2"/>
    <w:rsid w:val="00C609DF"/>
    <w:rsid w:val="00C60E29"/>
    <w:rsid w:val="00C61095"/>
    <w:rsid w:val="00C61453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923"/>
    <w:rsid w:val="00C64E93"/>
    <w:rsid w:val="00C65421"/>
    <w:rsid w:val="00C6558F"/>
    <w:rsid w:val="00C657F3"/>
    <w:rsid w:val="00C65A65"/>
    <w:rsid w:val="00C66B20"/>
    <w:rsid w:val="00C66F8A"/>
    <w:rsid w:val="00C67290"/>
    <w:rsid w:val="00C677A9"/>
    <w:rsid w:val="00C67FF6"/>
    <w:rsid w:val="00C705EE"/>
    <w:rsid w:val="00C71514"/>
    <w:rsid w:val="00C71BD3"/>
    <w:rsid w:val="00C71E2E"/>
    <w:rsid w:val="00C7290B"/>
    <w:rsid w:val="00C74914"/>
    <w:rsid w:val="00C74A2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6CD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499E"/>
    <w:rsid w:val="00C8506C"/>
    <w:rsid w:val="00C8552C"/>
    <w:rsid w:val="00C857D6"/>
    <w:rsid w:val="00C86026"/>
    <w:rsid w:val="00C86140"/>
    <w:rsid w:val="00C8689E"/>
    <w:rsid w:val="00C873D3"/>
    <w:rsid w:val="00C87F46"/>
    <w:rsid w:val="00C905B1"/>
    <w:rsid w:val="00C90B8F"/>
    <w:rsid w:val="00C90CEF"/>
    <w:rsid w:val="00C91452"/>
    <w:rsid w:val="00C914CF"/>
    <w:rsid w:val="00C91656"/>
    <w:rsid w:val="00C91D97"/>
    <w:rsid w:val="00C91FBB"/>
    <w:rsid w:val="00C92344"/>
    <w:rsid w:val="00C9243F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EE4"/>
    <w:rsid w:val="00CA540D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797"/>
    <w:rsid w:val="00CA7CA2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16ED"/>
    <w:rsid w:val="00CC2118"/>
    <w:rsid w:val="00CC2484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988"/>
    <w:rsid w:val="00CC6A7F"/>
    <w:rsid w:val="00CC6AC5"/>
    <w:rsid w:val="00CC6D4B"/>
    <w:rsid w:val="00CC7C64"/>
    <w:rsid w:val="00CD0A72"/>
    <w:rsid w:val="00CD1ED0"/>
    <w:rsid w:val="00CD2267"/>
    <w:rsid w:val="00CD239E"/>
    <w:rsid w:val="00CD2C00"/>
    <w:rsid w:val="00CD2E05"/>
    <w:rsid w:val="00CD31C1"/>
    <w:rsid w:val="00CD3B51"/>
    <w:rsid w:val="00CD48E8"/>
    <w:rsid w:val="00CD5491"/>
    <w:rsid w:val="00CD559D"/>
    <w:rsid w:val="00CD56A6"/>
    <w:rsid w:val="00CD5E64"/>
    <w:rsid w:val="00CD6108"/>
    <w:rsid w:val="00CD614F"/>
    <w:rsid w:val="00CD6184"/>
    <w:rsid w:val="00CD6446"/>
    <w:rsid w:val="00CD64E0"/>
    <w:rsid w:val="00CD6D44"/>
    <w:rsid w:val="00CD7BF5"/>
    <w:rsid w:val="00CD7DE5"/>
    <w:rsid w:val="00CE076F"/>
    <w:rsid w:val="00CE081A"/>
    <w:rsid w:val="00CE0F3A"/>
    <w:rsid w:val="00CE150E"/>
    <w:rsid w:val="00CE1582"/>
    <w:rsid w:val="00CE183E"/>
    <w:rsid w:val="00CE2169"/>
    <w:rsid w:val="00CE21F0"/>
    <w:rsid w:val="00CE2886"/>
    <w:rsid w:val="00CE2BAE"/>
    <w:rsid w:val="00CE2DA0"/>
    <w:rsid w:val="00CE31B9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DEA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17"/>
    <w:rsid w:val="00D01B68"/>
    <w:rsid w:val="00D01D2C"/>
    <w:rsid w:val="00D024C5"/>
    <w:rsid w:val="00D03BE2"/>
    <w:rsid w:val="00D03FC0"/>
    <w:rsid w:val="00D040BA"/>
    <w:rsid w:val="00D04843"/>
    <w:rsid w:val="00D04A31"/>
    <w:rsid w:val="00D06564"/>
    <w:rsid w:val="00D0695C"/>
    <w:rsid w:val="00D06C6B"/>
    <w:rsid w:val="00D06D5F"/>
    <w:rsid w:val="00D113BF"/>
    <w:rsid w:val="00D113C0"/>
    <w:rsid w:val="00D11979"/>
    <w:rsid w:val="00D1232F"/>
    <w:rsid w:val="00D12393"/>
    <w:rsid w:val="00D124CE"/>
    <w:rsid w:val="00D12979"/>
    <w:rsid w:val="00D13537"/>
    <w:rsid w:val="00D1371B"/>
    <w:rsid w:val="00D14430"/>
    <w:rsid w:val="00D144E8"/>
    <w:rsid w:val="00D145D9"/>
    <w:rsid w:val="00D14937"/>
    <w:rsid w:val="00D15135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38"/>
    <w:rsid w:val="00D2307C"/>
    <w:rsid w:val="00D23CD2"/>
    <w:rsid w:val="00D23F55"/>
    <w:rsid w:val="00D2493A"/>
    <w:rsid w:val="00D2565B"/>
    <w:rsid w:val="00D25E45"/>
    <w:rsid w:val="00D26325"/>
    <w:rsid w:val="00D26398"/>
    <w:rsid w:val="00D26822"/>
    <w:rsid w:val="00D26D3B"/>
    <w:rsid w:val="00D27A78"/>
    <w:rsid w:val="00D27C51"/>
    <w:rsid w:val="00D313D3"/>
    <w:rsid w:val="00D316A4"/>
    <w:rsid w:val="00D3178E"/>
    <w:rsid w:val="00D31A4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A14"/>
    <w:rsid w:val="00D34CB8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B8E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17B1"/>
    <w:rsid w:val="00D61F42"/>
    <w:rsid w:val="00D61FFC"/>
    <w:rsid w:val="00D62E88"/>
    <w:rsid w:val="00D63DF4"/>
    <w:rsid w:val="00D651AA"/>
    <w:rsid w:val="00D652BD"/>
    <w:rsid w:val="00D6563F"/>
    <w:rsid w:val="00D65B35"/>
    <w:rsid w:val="00D65EB8"/>
    <w:rsid w:val="00D66224"/>
    <w:rsid w:val="00D6755D"/>
    <w:rsid w:val="00D67587"/>
    <w:rsid w:val="00D6792F"/>
    <w:rsid w:val="00D67BAE"/>
    <w:rsid w:val="00D70300"/>
    <w:rsid w:val="00D70A37"/>
    <w:rsid w:val="00D71072"/>
    <w:rsid w:val="00D71975"/>
    <w:rsid w:val="00D71A16"/>
    <w:rsid w:val="00D71F1E"/>
    <w:rsid w:val="00D722A3"/>
    <w:rsid w:val="00D72445"/>
    <w:rsid w:val="00D728D2"/>
    <w:rsid w:val="00D72BC2"/>
    <w:rsid w:val="00D73FA6"/>
    <w:rsid w:val="00D744F6"/>
    <w:rsid w:val="00D7457F"/>
    <w:rsid w:val="00D746AE"/>
    <w:rsid w:val="00D74F42"/>
    <w:rsid w:val="00D752E3"/>
    <w:rsid w:val="00D754E5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856"/>
    <w:rsid w:val="00D84923"/>
    <w:rsid w:val="00D84F1A"/>
    <w:rsid w:val="00D8513D"/>
    <w:rsid w:val="00D854FD"/>
    <w:rsid w:val="00D859EA"/>
    <w:rsid w:val="00D85BD9"/>
    <w:rsid w:val="00D86198"/>
    <w:rsid w:val="00D86216"/>
    <w:rsid w:val="00D8681E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47F0"/>
    <w:rsid w:val="00D95882"/>
    <w:rsid w:val="00D95E7F"/>
    <w:rsid w:val="00D962A3"/>
    <w:rsid w:val="00D96E0F"/>
    <w:rsid w:val="00DA0068"/>
    <w:rsid w:val="00DA081E"/>
    <w:rsid w:val="00DA0A56"/>
    <w:rsid w:val="00DA0C17"/>
    <w:rsid w:val="00DA101C"/>
    <w:rsid w:val="00DA1080"/>
    <w:rsid w:val="00DA10C6"/>
    <w:rsid w:val="00DA1248"/>
    <w:rsid w:val="00DA16AF"/>
    <w:rsid w:val="00DA1BC6"/>
    <w:rsid w:val="00DA24D9"/>
    <w:rsid w:val="00DA2D61"/>
    <w:rsid w:val="00DA2D6D"/>
    <w:rsid w:val="00DA322D"/>
    <w:rsid w:val="00DA3378"/>
    <w:rsid w:val="00DA387D"/>
    <w:rsid w:val="00DA4CBD"/>
    <w:rsid w:val="00DA4D32"/>
    <w:rsid w:val="00DA53D3"/>
    <w:rsid w:val="00DA53E0"/>
    <w:rsid w:val="00DA5D84"/>
    <w:rsid w:val="00DA6605"/>
    <w:rsid w:val="00DA69A2"/>
    <w:rsid w:val="00DA6B0E"/>
    <w:rsid w:val="00DA7215"/>
    <w:rsid w:val="00DA7283"/>
    <w:rsid w:val="00DA7969"/>
    <w:rsid w:val="00DA7C0E"/>
    <w:rsid w:val="00DA7D6B"/>
    <w:rsid w:val="00DB2584"/>
    <w:rsid w:val="00DB2C56"/>
    <w:rsid w:val="00DB32FC"/>
    <w:rsid w:val="00DB365A"/>
    <w:rsid w:val="00DB3757"/>
    <w:rsid w:val="00DB3BD8"/>
    <w:rsid w:val="00DB44AE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E71"/>
    <w:rsid w:val="00DC2384"/>
    <w:rsid w:val="00DC399A"/>
    <w:rsid w:val="00DC40E5"/>
    <w:rsid w:val="00DC5210"/>
    <w:rsid w:val="00DC645B"/>
    <w:rsid w:val="00DC65E3"/>
    <w:rsid w:val="00DC6AA2"/>
    <w:rsid w:val="00DC6C25"/>
    <w:rsid w:val="00DC7698"/>
    <w:rsid w:val="00DC7D60"/>
    <w:rsid w:val="00DC7F04"/>
    <w:rsid w:val="00DD03C1"/>
    <w:rsid w:val="00DD05C4"/>
    <w:rsid w:val="00DD0982"/>
    <w:rsid w:val="00DD0A68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9C"/>
    <w:rsid w:val="00DD7376"/>
    <w:rsid w:val="00DD73DE"/>
    <w:rsid w:val="00DD73FA"/>
    <w:rsid w:val="00DD7B84"/>
    <w:rsid w:val="00DD7BB1"/>
    <w:rsid w:val="00DE0360"/>
    <w:rsid w:val="00DE0BDB"/>
    <w:rsid w:val="00DE139C"/>
    <w:rsid w:val="00DE13EF"/>
    <w:rsid w:val="00DE1B0E"/>
    <w:rsid w:val="00DE2858"/>
    <w:rsid w:val="00DE2977"/>
    <w:rsid w:val="00DE2A6A"/>
    <w:rsid w:val="00DE3C32"/>
    <w:rsid w:val="00DE3D09"/>
    <w:rsid w:val="00DE409A"/>
    <w:rsid w:val="00DE439E"/>
    <w:rsid w:val="00DE47D9"/>
    <w:rsid w:val="00DE5269"/>
    <w:rsid w:val="00DE5AB1"/>
    <w:rsid w:val="00DE5B20"/>
    <w:rsid w:val="00DE6907"/>
    <w:rsid w:val="00DF0172"/>
    <w:rsid w:val="00DF0A29"/>
    <w:rsid w:val="00DF0AE5"/>
    <w:rsid w:val="00DF0C68"/>
    <w:rsid w:val="00DF164C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8B5"/>
    <w:rsid w:val="00E00008"/>
    <w:rsid w:val="00E0015B"/>
    <w:rsid w:val="00E00180"/>
    <w:rsid w:val="00E0241F"/>
    <w:rsid w:val="00E0283D"/>
    <w:rsid w:val="00E0391C"/>
    <w:rsid w:val="00E03A2C"/>
    <w:rsid w:val="00E040B5"/>
    <w:rsid w:val="00E04BF2"/>
    <w:rsid w:val="00E04EB7"/>
    <w:rsid w:val="00E04FE2"/>
    <w:rsid w:val="00E050F1"/>
    <w:rsid w:val="00E053C6"/>
    <w:rsid w:val="00E05736"/>
    <w:rsid w:val="00E06378"/>
    <w:rsid w:val="00E06529"/>
    <w:rsid w:val="00E06B19"/>
    <w:rsid w:val="00E06B59"/>
    <w:rsid w:val="00E07032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A0"/>
    <w:rsid w:val="00E1182C"/>
    <w:rsid w:val="00E11B1F"/>
    <w:rsid w:val="00E120B7"/>
    <w:rsid w:val="00E128C0"/>
    <w:rsid w:val="00E12F33"/>
    <w:rsid w:val="00E13ED5"/>
    <w:rsid w:val="00E1448C"/>
    <w:rsid w:val="00E145CF"/>
    <w:rsid w:val="00E14823"/>
    <w:rsid w:val="00E154E6"/>
    <w:rsid w:val="00E15C42"/>
    <w:rsid w:val="00E16260"/>
    <w:rsid w:val="00E166BE"/>
    <w:rsid w:val="00E205CF"/>
    <w:rsid w:val="00E211EF"/>
    <w:rsid w:val="00E2154A"/>
    <w:rsid w:val="00E215A2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A60"/>
    <w:rsid w:val="00E25AF0"/>
    <w:rsid w:val="00E26C5A"/>
    <w:rsid w:val="00E2715E"/>
    <w:rsid w:val="00E27733"/>
    <w:rsid w:val="00E27881"/>
    <w:rsid w:val="00E303AA"/>
    <w:rsid w:val="00E31455"/>
    <w:rsid w:val="00E31573"/>
    <w:rsid w:val="00E317B0"/>
    <w:rsid w:val="00E32C8E"/>
    <w:rsid w:val="00E32C92"/>
    <w:rsid w:val="00E32EB9"/>
    <w:rsid w:val="00E3314C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EDF"/>
    <w:rsid w:val="00E37EFB"/>
    <w:rsid w:val="00E40F07"/>
    <w:rsid w:val="00E418F1"/>
    <w:rsid w:val="00E41D1E"/>
    <w:rsid w:val="00E4214A"/>
    <w:rsid w:val="00E42260"/>
    <w:rsid w:val="00E43453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11DA"/>
    <w:rsid w:val="00E516D1"/>
    <w:rsid w:val="00E52301"/>
    <w:rsid w:val="00E52AF6"/>
    <w:rsid w:val="00E53895"/>
    <w:rsid w:val="00E5477C"/>
    <w:rsid w:val="00E54833"/>
    <w:rsid w:val="00E548F9"/>
    <w:rsid w:val="00E54A0A"/>
    <w:rsid w:val="00E54AE3"/>
    <w:rsid w:val="00E552D9"/>
    <w:rsid w:val="00E55AEA"/>
    <w:rsid w:val="00E55DAC"/>
    <w:rsid w:val="00E56B03"/>
    <w:rsid w:val="00E5703A"/>
    <w:rsid w:val="00E57932"/>
    <w:rsid w:val="00E60426"/>
    <w:rsid w:val="00E60AA4"/>
    <w:rsid w:val="00E61767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1762"/>
    <w:rsid w:val="00E82128"/>
    <w:rsid w:val="00E825C7"/>
    <w:rsid w:val="00E829D1"/>
    <w:rsid w:val="00E837F4"/>
    <w:rsid w:val="00E83860"/>
    <w:rsid w:val="00E848FB"/>
    <w:rsid w:val="00E84BA3"/>
    <w:rsid w:val="00E84CC1"/>
    <w:rsid w:val="00E84D54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37D"/>
    <w:rsid w:val="00E91834"/>
    <w:rsid w:val="00E91C91"/>
    <w:rsid w:val="00E91DAD"/>
    <w:rsid w:val="00E921C8"/>
    <w:rsid w:val="00E923B0"/>
    <w:rsid w:val="00E924EE"/>
    <w:rsid w:val="00E927B2"/>
    <w:rsid w:val="00E92AFB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53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4D1"/>
    <w:rsid w:val="00EA0F70"/>
    <w:rsid w:val="00EA108C"/>
    <w:rsid w:val="00EA2341"/>
    <w:rsid w:val="00EA24D1"/>
    <w:rsid w:val="00EA32B8"/>
    <w:rsid w:val="00EA38FE"/>
    <w:rsid w:val="00EA3F25"/>
    <w:rsid w:val="00EA41A7"/>
    <w:rsid w:val="00EA5A37"/>
    <w:rsid w:val="00EA5B9C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A37"/>
    <w:rsid w:val="00EB4BDC"/>
    <w:rsid w:val="00EB4C39"/>
    <w:rsid w:val="00EB4F6F"/>
    <w:rsid w:val="00EB523C"/>
    <w:rsid w:val="00EB56D6"/>
    <w:rsid w:val="00EB574D"/>
    <w:rsid w:val="00EB6474"/>
    <w:rsid w:val="00EC08F3"/>
    <w:rsid w:val="00EC151C"/>
    <w:rsid w:val="00EC1C8E"/>
    <w:rsid w:val="00EC1FC5"/>
    <w:rsid w:val="00EC3675"/>
    <w:rsid w:val="00EC3EF2"/>
    <w:rsid w:val="00EC4D37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4E9"/>
    <w:rsid w:val="00ED0CEC"/>
    <w:rsid w:val="00ED0DCC"/>
    <w:rsid w:val="00ED0F67"/>
    <w:rsid w:val="00ED15CD"/>
    <w:rsid w:val="00ED17A8"/>
    <w:rsid w:val="00ED1E6F"/>
    <w:rsid w:val="00ED2945"/>
    <w:rsid w:val="00ED2FB6"/>
    <w:rsid w:val="00ED354D"/>
    <w:rsid w:val="00ED3824"/>
    <w:rsid w:val="00ED4676"/>
    <w:rsid w:val="00ED4CC4"/>
    <w:rsid w:val="00ED6C64"/>
    <w:rsid w:val="00ED7312"/>
    <w:rsid w:val="00ED77E9"/>
    <w:rsid w:val="00ED7D78"/>
    <w:rsid w:val="00EE00CD"/>
    <w:rsid w:val="00EE0408"/>
    <w:rsid w:val="00EE15BA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643"/>
    <w:rsid w:val="00EE4EF6"/>
    <w:rsid w:val="00EE51E4"/>
    <w:rsid w:val="00EE52FC"/>
    <w:rsid w:val="00EE5D97"/>
    <w:rsid w:val="00EE61D3"/>
    <w:rsid w:val="00EE69B5"/>
    <w:rsid w:val="00EE6C8C"/>
    <w:rsid w:val="00EE6F89"/>
    <w:rsid w:val="00EE795B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840"/>
    <w:rsid w:val="00F02BCD"/>
    <w:rsid w:val="00F03A7F"/>
    <w:rsid w:val="00F04325"/>
    <w:rsid w:val="00F04931"/>
    <w:rsid w:val="00F04F87"/>
    <w:rsid w:val="00F050B9"/>
    <w:rsid w:val="00F05816"/>
    <w:rsid w:val="00F05A0D"/>
    <w:rsid w:val="00F05C5C"/>
    <w:rsid w:val="00F05E86"/>
    <w:rsid w:val="00F060CC"/>
    <w:rsid w:val="00F061E0"/>
    <w:rsid w:val="00F078FA"/>
    <w:rsid w:val="00F07950"/>
    <w:rsid w:val="00F07CDC"/>
    <w:rsid w:val="00F07DFB"/>
    <w:rsid w:val="00F100D2"/>
    <w:rsid w:val="00F102E5"/>
    <w:rsid w:val="00F1053B"/>
    <w:rsid w:val="00F11F9F"/>
    <w:rsid w:val="00F127A1"/>
    <w:rsid w:val="00F127D1"/>
    <w:rsid w:val="00F128A4"/>
    <w:rsid w:val="00F12D00"/>
    <w:rsid w:val="00F1317E"/>
    <w:rsid w:val="00F13423"/>
    <w:rsid w:val="00F13C30"/>
    <w:rsid w:val="00F13FC2"/>
    <w:rsid w:val="00F1415B"/>
    <w:rsid w:val="00F14291"/>
    <w:rsid w:val="00F1431F"/>
    <w:rsid w:val="00F14966"/>
    <w:rsid w:val="00F14B6B"/>
    <w:rsid w:val="00F15A82"/>
    <w:rsid w:val="00F16538"/>
    <w:rsid w:val="00F17375"/>
    <w:rsid w:val="00F17D9F"/>
    <w:rsid w:val="00F17DD3"/>
    <w:rsid w:val="00F17E59"/>
    <w:rsid w:val="00F17EBE"/>
    <w:rsid w:val="00F17EF7"/>
    <w:rsid w:val="00F20744"/>
    <w:rsid w:val="00F207A9"/>
    <w:rsid w:val="00F20CB5"/>
    <w:rsid w:val="00F21297"/>
    <w:rsid w:val="00F216A1"/>
    <w:rsid w:val="00F2191F"/>
    <w:rsid w:val="00F22D47"/>
    <w:rsid w:val="00F23566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27253"/>
    <w:rsid w:val="00F30137"/>
    <w:rsid w:val="00F305C1"/>
    <w:rsid w:val="00F305EA"/>
    <w:rsid w:val="00F30744"/>
    <w:rsid w:val="00F3115A"/>
    <w:rsid w:val="00F316B0"/>
    <w:rsid w:val="00F316F9"/>
    <w:rsid w:val="00F31744"/>
    <w:rsid w:val="00F32165"/>
    <w:rsid w:val="00F32689"/>
    <w:rsid w:val="00F32737"/>
    <w:rsid w:val="00F3360E"/>
    <w:rsid w:val="00F344CF"/>
    <w:rsid w:val="00F34DDD"/>
    <w:rsid w:val="00F35A03"/>
    <w:rsid w:val="00F35A05"/>
    <w:rsid w:val="00F35FC3"/>
    <w:rsid w:val="00F36919"/>
    <w:rsid w:val="00F36A71"/>
    <w:rsid w:val="00F36E8B"/>
    <w:rsid w:val="00F3737F"/>
    <w:rsid w:val="00F376A6"/>
    <w:rsid w:val="00F376DA"/>
    <w:rsid w:val="00F4062B"/>
    <w:rsid w:val="00F408C6"/>
    <w:rsid w:val="00F409A2"/>
    <w:rsid w:val="00F413D3"/>
    <w:rsid w:val="00F42046"/>
    <w:rsid w:val="00F423D4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50952"/>
    <w:rsid w:val="00F50B30"/>
    <w:rsid w:val="00F50C6C"/>
    <w:rsid w:val="00F512C1"/>
    <w:rsid w:val="00F52052"/>
    <w:rsid w:val="00F53052"/>
    <w:rsid w:val="00F537FA"/>
    <w:rsid w:val="00F5398D"/>
    <w:rsid w:val="00F53E37"/>
    <w:rsid w:val="00F54607"/>
    <w:rsid w:val="00F54789"/>
    <w:rsid w:val="00F54A96"/>
    <w:rsid w:val="00F54E1A"/>
    <w:rsid w:val="00F55F34"/>
    <w:rsid w:val="00F560A9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718F"/>
    <w:rsid w:val="00F6735C"/>
    <w:rsid w:val="00F674ED"/>
    <w:rsid w:val="00F70067"/>
    <w:rsid w:val="00F70746"/>
    <w:rsid w:val="00F7116B"/>
    <w:rsid w:val="00F71856"/>
    <w:rsid w:val="00F7286E"/>
    <w:rsid w:val="00F72B20"/>
    <w:rsid w:val="00F72BB8"/>
    <w:rsid w:val="00F72BEE"/>
    <w:rsid w:val="00F731F4"/>
    <w:rsid w:val="00F7385E"/>
    <w:rsid w:val="00F73DBE"/>
    <w:rsid w:val="00F73E8D"/>
    <w:rsid w:val="00F740B1"/>
    <w:rsid w:val="00F7453A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BC"/>
    <w:rsid w:val="00F84A03"/>
    <w:rsid w:val="00F84F59"/>
    <w:rsid w:val="00F85739"/>
    <w:rsid w:val="00F85867"/>
    <w:rsid w:val="00F86A69"/>
    <w:rsid w:val="00F8715B"/>
    <w:rsid w:val="00F87911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6EA"/>
    <w:rsid w:val="00F95D00"/>
    <w:rsid w:val="00F96037"/>
    <w:rsid w:val="00F965D7"/>
    <w:rsid w:val="00F968F6"/>
    <w:rsid w:val="00F96E91"/>
    <w:rsid w:val="00F971A8"/>
    <w:rsid w:val="00F97C3C"/>
    <w:rsid w:val="00F97C8E"/>
    <w:rsid w:val="00FA0831"/>
    <w:rsid w:val="00FA0D4A"/>
    <w:rsid w:val="00FA0E1F"/>
    <w:rsid w:val="00FA0F50"/>
    <w:rsid w:val="00FA1E5B"/>
    <w:rsid w:val="00FA33CC"/>
    <w:rsid w:val="00FA36C6"/>
    <w:rsid w:val="00FA4701"/>
    <w:rsid w:val="00FA4E6B"/>
    <w:rsid w:val="00FA619D"/>
    <w:rsid w:val="00FA63D9"/>
    <w:rsid w:val="00FA692D"/>
    <w:rsid w:val="00FA6D32"/>
    <w:rsid w:val="00FA71CB"/>
    <w:rsid w:val="00FA7265"/>
    <w:rsid w:val="00FA757C"/>
    <w:rsid w:val="00FA7B87"/>
    <w:rsid w:val="00FB08FA"/>
    <w:rsid w:val="00FB0BC8"/>
    <w:rsid w:val="00FB0D46"/>
    <w:rsid w:val="00FB0D5D"/>
    <w:rsid w:val="00FB1765"/>
    <w:rsid w:val="00FB18CA"/>
    <w:rsid w:val="00FB1E57"/>
    <w:rsid w:val="00FB2122"/>
    <w:rsid w:val="00FB28E8"/>
    <w:rsid w:val="00FB2AF1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7C8C"/>
    <w:rsid w:val="00FC0C8B"/>
    <w:rsid w:val="00FC0CD3"/>
    <w:rsid w:val="00FC15C9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D8E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2812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5B9A"/>
    <w:rsid w:val="00FF6116"/>
    <w:rsid w:val="00FF6580"/>
    <w:rsid w:val="00FF6B90"/>
    <w:rsid w:val="00FF6D6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2C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C26B3-2A6C-420A-9868-0EB8BD93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2540</TotalTime>
  <Pages>22</Pages>
  <Words>12757</Words>
  <Characters>72716</Characters>
  <Application>Microsoft Office Word</Application>
  <DocSecurity>0</DocSecurity>
  <Lines>605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85303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880</cp:revision>
  <cp:lastPrinted>2019-02-26T10:54:00Z</cp:lastPrinted>
  <dcterms:created xsi:type="dcterms:W3CDTF">2018-10-05T08:54:00Z</dcterms:created>
  <dcterms:modified xsi:type="dcterms:W3CDTF">2019-02-26T11:18:00Z</dcterms:modified>
</cp:coreProperties>
</file>