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C07" w:rsidRDefault="00C85C07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40"/>
          <w:szCs w:val="40"/>
        </w:rPr>
      </w:pPr>
      <w:bookmarkStart w:id="0" w:name="_Ref46730557"/>
      <w:bookmarkEnd w:id="0"/>
      <w:r w:rsidRPr="00F434A6">
        <w:rPr>
          <w:rFonts w:ascii="Angsana New" w:hAnsi="Angsana New"/>
          <w:b/>
          <w:bCs/>
          <w:sz w:val="40"/>
          <w:szCs w:val="40"/>
          <w:cs/>
        </w:rPr>
        <w:t xml:space="preserve">บริษัท </w:t>
      </w:r>
      <w:proofErr w:type="spellStart"/>
      <w:r w:rsidRPr="00F434A6">
        <w:rPr>
          <w:rFonts w:ascii="Angsana New" w:hAnsi="Angsana New"/>
          <w:b/>
          <w:bCs/>
          <w:sz w:val="40"/>
          <w:szCs w:val="40"/>
          <w:cs/>
        </w:rPr>
        <w:t>ฮั้วฟง</w:t>
      </w:r>
      <w:proofErr w:type="spellEnd"/>
      <w:r w:rsidRPr="00F434A6">
        <w:rPr>
          <w:rFonts w:ascii="Angsana New" w:hAnsi="Angsana New"/>
          <w:b/>
          <w:bCs/>
          <w:sz w:val="40"/>
          <w:szCs w:val="40"/>
          <w:cs/>
        </w:rPr>
        <w:t>รับเบอร์ (ไทยแลนด์)</w:t>
      </w:r>
      <w:r w:rsidRPr="00F434A6">
        <w:rPr>
          <w:rFonts w:ascii="Angsana New" w:hAnsi="Angsana New"/>
          <w:b/>
          <w:bCs/>
          <w:sz w:val="40"/>
          <w:szCs w:val="40"/>
        </w:rPr>
        <w:t xml:space="preserve"> </w:t>
      </w:r>
      <w:r w:rsidRPr="00F434A6">
        <w:rPr>
          <w:rFonts w:ascii="Angsana New" w:hAnsi="Angsana New"/>
          <w:b/>
          <w:bCs/>
          <w:sz w:val="40"/>
          <w:szCs w:val="40"/>
          <w:cs/>
        </w:rPr>
        <w:t>จำกัด (มหาชน)</w:t>
      </w:r>
      <w:r w:rsidRPr="00F434A6">
        <w:rPr>
          <w:rFonts w:ascii="Angsana New" w:eastAsia="Calibri" w:hAnsi="Angsana New" w:cs="AngsanaUPC"/>
          <w:b/>
          <w:bCs/>
          <w:sz w:val="40"/>
          <w:szCs w:val="40"/>
        </w:rPr>
        <w:t xml:space="preserve"> </w:t>
      </w:r>
      <w:r w:rsidRPr="00F434A6">
        <w:rPr>
          <w:rFonts w:ascii="Angsana New" w:hAnsi="Angsana New" w:hint="cs"/>
          <w:b/>
          <w:bCs/>
          <w:color w:val="000000"/>
          <w:sz w:val="40"/>
          <w:szCs w:val="40"/>
          <w:cs/>
        </w:rPr>
        <w:t>และบริษัทย่อย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40"/>
          <w:szCs w:val="40"/>
        </w:rPr>
      </w:pP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>งบการเงิน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40"/>
          <w:szCs w:val="40"/>
        </w:rPr>
      </w:pP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 xml:space="preserve">สำหรับปีสิ้นสุด วันที่ </w:t>
      </w:r>
      <w:r w:rsidRPr="00F434A6">
        <w:rPr>
          <w:rFonts w:ascii="Angsana New" w:eastAsia="Calibri" w:hAnsi="Angsana New" w:cs="AngsanaUPC"/>
          <w:b/>
          <w:bCs/>
          <w:sz w:val="40"/>
          <w:szCs w:val="40"/>
        </w:rPr>
        <w:t>31</w:t>
      </w: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 xml:space="preserve">  ธันวาคม  </w:t>
      </w:r>
      <w:r w:rsidRPr="00F434A6">
        <w:rPr>
          <w:rFonts w:ascii="Angsana New" w:eastAsia="Calibri" w:hAnsi="Angsana New" w:cs="AngsanaUPC"/>
          <w:b/>
          <w:bCs/>
          <w:sz w:val="40"/>
          <w:szCs w:val="40"/>
        </w:rPr>
        <w:t>2561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40"/>
          <w:szCs w:val="40"/>
        </w:rPr>
      </w:pP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>และ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40"/>
          <w:szCs w:val="40"/>
        </w:rPr>
      </w:pP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>รายงาน</w:t>
      </w:r>
      <w:r w:rsidRPr="00F434A6">
        <w:rPr>
          <w:rFonts w:ascii="Angsana New" w:eastAsia="Calibri" w:hAnsi="Angsana New" w:cs="AngsanaUPC" w:hint="cs"/>
          <w:b/>
          <w:bCs/>
          <w:sz w:val="40"/>
          <w:szCs w:val="40"/>
          <w:cs/>
        </w:rPr>
        <w:t>ของ</w:t>
      </w:r>
      <w:r w:rsidRPr="00F434A6">
        <w:rPr>
          <w:rFonts w:ascii="Angsana New" w:eastAsia="Calibri" w:hAnsi="Angsana New" w:cs="AngsanaUPC"/>
          <w:b/>
          <w:bCs/>
          <w:sz w:val="40"/>
          <w:szCs w:val="40"/>
          <w:cs/>
        </w:rPr>
        <w:t>ผู้สอบบัญชีรับอนุญาต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b/>
          <w:bCs/>
          <w:sz w:val="36"/>
          <w:szCs w:val="36"/>
        </w:rPr>
      </w:pPr>
      <w:r w:rsidRPr="00F434A6">
        <w:rPr>
          <w:rFonts w:ascii="Angsana New" w:eastAsia="Calibri" w:hAnsi="Angsana New" w:cs="AngsanaUPC"/>
          <w:b/>
          <w:bCs/>
          <w:sz w:val="36"/>
          <w:szCs w:val="36"/>
          <w:cs/>
        </w:rPr>
        <w:t>รายงานของผู้สอบบัญชีรับอนุญาต</w:t>
      </w:r>
    </w:p>
    <w:p w:rsidR="00F434A6" w:rsidRPr="00F434A6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="Calibri" w:hAnsi="Angsana New" w:cs="AngsanaUPC"/>
          <w:sz w:val="32"/>
          <w:szCs w:val="32"/>
        </w:rPr>
      </w:pPr>
    </w:p>
    <w:p w:rsidR="00F434A6" w:rsidRPr="00827E0C" w:rsidRDefault="00F434A6" w:rsidP="00F4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827E0C">
        <w:rPr>
          <w:rFonts w:ascii="Angsana New" w:eastAsia="Calibri" w:hAnsi="Angsana New"/>
          <w:b/>
          <w:bCs/>
          <w:sz w:val="32"/>
          <w:szCs w:val="32"/>
          <w:cs/>
        </w:rPr>
        <w:t xml:space="preserve">เสนอ   ผู้ถือหุ้นและคณะกรรมการ </w:t>
      </w:r>
      <w:r w:rsidRPr="00827E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827E0C">
        <w:rPr>
          <w:rFonts w:ascii="Angsana New" w:hAnsi="Angsana New"/>
          <w:b/>
          <w:bCs/>
          <w:sz w:val="32"/>
          <w:szCs w:val="32"/>
          <w:cs/>
        </w:rPr>
        <w:t>ฮั้วฟง</w:t>
      </w:r>
      <w:proofErr w:type="spellEnd"/>
      <w:r w:rsidRPr="00827E0C">
        <w:rPr>
          <w:rFonts w:ascii="Angsana New" w:hAnsi="Angsana New"/>
          <w:b/>
          <w:bCs/>
          <w:sz w:val="32"/>
          <w:szCs w:val="32"/>
          <w:cs/>
        </w:rPr>
        <w:t>รับเบอร์ (ไทยแลนด์)</w:t>
      </w:r>
      <w:r w:rsidRPr="00827E0C">
        <w:rPr>
          <w:rFonts w:ascii="Angsana New" w:hAnsi="Angsana New"/>
          <w:b/>
          <w:bCs/>
          <w:sz w:val="32"/>
          <w:szCs w:val="32"/>
        </w:rPr>
        <w:t xml:space="preserve"> </w:t>
      </w:r>
      <w:r w:rsidRPr="00827E0C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:rsidR="00A81AC2" w:rsidRDefault="00A81AC2" w:rsidP="00447D0E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255DC" w:rsidRPr="004D5A8E" w:rsidRDefault="007255DC" w:rsidP="004D5A8E">
      <w:pPr>
        <w:numPr>
          <w:ilvl w:val="0"/>
          <w:numId w:val="34"/>
        </w:numPr>
        <w:ind w:hanging="72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4D5A8E">
        <w:rPr>
          <w:rFonts w:ascii="Angsana New" w:eastAsia="Calibri" w:hAnsi="Angsana New"/>
          <w:b/>
          <w:bCs/>
          <w:sz w:val="32"/>
          <w:szCs w:val="32"/>
          <w:cs/>
        </w:rPr>
        <w:t>ความเห็น</w:t>
      </w:r>
    </w:p>
    <w:p w:rsidR="00DF0506" w:rsidRPr="004D5A8E" w:rsidRDefault="00DF0506" w:rsidP="00447D0E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242AC0" w:rsidRDefault="00066047" w:rsidP="00447D0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582">
        <w:rPr>
          <w:rFonts w:ascii="Angsana New" w:hAnsi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6B0582">
        <w:rPr>
          <w:rFonts w:ascii="Angsana New" w:hAnsi="Angsana New"/>
          <w:color w:val="000000"/>
          <w:sz w:val="30"/>
          <w:szCs w:val="30"/>
          <w:cs/>
        </w:rPr>
        <w:t>ฮั้วฟง</w:t>
      </w:r>
      <w:proofErr w:type="spellEnd"/>
      <w:r w:rsidRPr="006B0582">
        <w:rPr>
          <w:rFonts w:ascii="Angsana New" w:hAnsi="Angsana New"/>
          <w:color w:val="000000"/>
          <w:sz w:val="30"/>
          <w:szCs w:val="30"/>
          <w:cs/>
        </w:rPr>
        <w:t>รับเบอร์ (ไทยแลนด์)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จำกัด (มหาชน)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</w:t>
      </w:r>
      <w:r w:rsidR="00593948">
        <w:rPr>
          <w:rFonts w:ascii="Angsana New" w:hAnsi="Angsana New"/>
          <w:color w:val="000000"/>
          <w:sz w:val="30"/>
          <w:szCs w:val="30"/>
        </w:rPr>
        <w:t xml:space="preserve"> (</w:t>
      </w:r>
      <w:r w:rsidR="00593948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593948">
        <w:rPr>
          <w:rFonts w:ascii="Angsana New" w:hAnsi="Angsana New"/>
          <w:color w:val="000000"/>
          <w:sz w:val="30"/>
          <w:szCs w:val="30"/>
        </w:rPr>
        <w:t xml:space="preserve">) 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และของเฉพาะบริษัท </w:t>
      </w:r>
      <w:proofErr w:type="spellStart"/>
      <w:r w:rsidRPr="006B0582">
        <w:rPr>
          <w:rFonts w:ascii="Angsana New" w:hAnsi="Angsana New"/>
          <w:color w:val="000000"/>
          <w:sz w:val="30"/>
          <w:szCs w:val="30"/>
          <w:cs/>
        </w:rPr>
        <w:t>ฮั้วฟง</w:t>
      </w:r>
      <w:proofErr w:type="spellEnd"/>
      <w:r w:rsidRPr="006B0582">
        <w:rPr>
          <w:rFonts w:ascii="Angsana New" w:hAnsi="Angsana New"/>
          <w:color w:val="000000"/>
          <w:sz w:val="30"/>
          <w:szCs w:val="30"/>
          <w:cs/>
        </w:rPr>
        <w:t>รับเบอร์ (ไทยแลนด์)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จำกัด (มหาชน)</w:t>
      </w:r>
      <w:r w:rsidR="0059394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3948">
        <w:rPr>
          <w:rFonts w:ascii="Angsana New" w:hAnsi="Angsana New"/>
          <w:color w:val="000000"/>
          <w:sz w:val="30"/>
          <w:szCs w:val="30"/>
        </w:rPr>
        <w:t>(</w:t>
      </w:r>
      <w:r w:rsidR="00593948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593948">
        <w:rPr>
          <w:rFonts w:ascii="Angsana New" w:hAnsi="Angsana New"/>
          <w:color w:val="000000"/>
          <w:sz w:val="30"/>
          <w:szCs w:val="30"/>
        </w:rPr>
        <w:t xml:space="preserve">) </w:t>
      </w:r>
      <w:r w:rsidRPr="006B0582">
        <w:rPr>
          <w:rFonts w:hint="cs"/>
          <w:color w:val="000000"/>
          <w:sz w:val="30"/>
          <w:szCs w:val="30"/>
          <w:cs/>
        </w:rPr>
        <w:t>ตามลำดับ</w:t>
      </w:r>
      <w:r w:rsidR="00F434A6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ณ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575AA">
        <w:rPr>
          <w:rFonts w:ascii="Angsana New" w:hAnsi="Angsana New"/>
          <w:color w:val="000000"/>
          <w:sz w:val="30"/>
          <w:szCs w:val="30"/>
        </w:rPr>
        <w:t xml:space="preserve"> 25</w:t>
      </w:r>
      <w:r w:rsidR="00B6345B">
        <w:rPr>
          <w:rFonts w:ascii="Angsana New" w:hAnsi="Angsana New"/>
          <w:color w:val="000000"/>
          <w:sz w:val="30"/>
          <w:szCs w:val="30"/>
        </w:rPr>
        <w:t>6</w:t>
      </w:r>
      <w:r w:rsidR="00CC28B7">
        <w:rPr>
          <w:rFonts w:ascii="Angsana New" w:hAnsi="Angsana New"/>
          <w:color w:val="000000"/>
          <w:sz w:val="30"/>
          <w:szCs w:val="30"/>
        </w:rPr>
        <w:t>1</w:t>
      </w:r>
      <w:r w:rsidR="00B6345B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รวมและงบกระแสเงินสดเฉพาะกิจการ</w:t>
      </w:r>
      <w:r w:rsidR="00C3313A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รวมถึง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หมายเหตุ</w:t>
      </w:r>
      <w:r w:rsidR="00A81AC2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ซึ่งประกอบด้วยสรุป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นโยบายการบัญชีที่สำคัญและ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อื่น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ๆ</w:t>
      </w:r>
    </w:p>
    <w:p w:rsidR="007255DC" w:rsidRDefault="007255DC" w:rsidP="00447D0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255DC" w:rsidRPr="006B0582" w:rsidRDefault="007255DC" w:rsidP="007255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582">
        <w:rPr>
          <w:rFonts w:ascii="Angsana New" w:hAnsi="Angsana New"/>
          <w:color w:val="000000"/>
          <w:sz w:val="30"/>
          <w:szCs w:val="30"/>
          <w:cs/>
        </w:rPr>
        <w:t>ข้าพเจ้าเห็นว่า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ข้างต้นนี้แสดงฐานะการเงิน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รวมและฐานะการเงินเฉพาะกิจการ</w:t>
      </w:r>
      <w:r w:rsidRPr="006B0582">
        <w:rPr>
          <w:rFonts w:hint="cs"/>
          <w:color w:val="000000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</w:t>
      </w:r>
      <w:r w:rsidRPr="006B0582">
        <w:rPr>
          <w:rFonts w:hint="cs"/>
          <w:color w:val="000000"/>
          <w:sz w:val="30"/>
          <w:szCs w:val="30"/>
          <w:cs/>
        </w:rPr>
        <w:t xml:space="preserve"> ตามลำดับ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ณ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95E85">
        <w:rPr>
          <w:rFonts w:ascii="Angsana New" w:hAnsi="Angsana New"/>
          <w:color w:val="000000"/>
          <w:sz w:val="30"/>
          <w:szCs w:val="30"/>
        </w:rPr>
        <w:t>256</w:t>
      </w:r>
      <w:r w:rsidR="00CC28B7">
        <w:rPr>
          <w:rFonts w:ascii="Angsana New" w:hAnsi="Angsana New"/>
          <w:color w:val="000000"/>
          <w:sz w:val="30"/>
          <w:szCs w:val="30"/>
        </w:rPr>
        <w:t>1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ผลการดำเนินงาน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6B0582">
        <w:rPr>
          <w:rFonts w:ascii="Angsana New" w:hAnsi="Angsana New"/>
          <w:color w:val="000000"/>
          <w:sz w:val="30"/>
          <w:szCs w:val="30"/>
          <w:cs/>
        </w:rPr>
        <w:t>และกระแสเงินสด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รวมและกระแสเงินสดเฉพาะกิจการ</w:t>
      </w:r>
      <w:r w:rsidR="005C1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255DC" w:rsidRPr="004D5A8E" w:rsidRDefault="007255DC" w:rsidP="00447D0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7255DC" w:rsidRPr="004D5A8E" w:rsidRDefault="007255DC" w:rsidP="004D5A8E">
      <w:pPr>
        <w:numPr>
          <w:ilvl w:val="0"/>
          <w:numId w:val="34"/>
        </w:numPr>
        <w:ind w:hanging="72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4D5A8E">
        <w:rPr>
          <w:rFonts w:ascii="Angsana New" w:eastAsia="Calibri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7255DC" w:rsidRPr="004D5A8E" w:rsidRDefault="007255DC" w:rsidP="007255DC">
      <w:pPr>
        <w:jc w:val="thaiDistribute"/>
        <w:rPr>
          <w:rFonts w:ascii="Angsana New" w:eastAsia="Calibri" w:hAnsi="Angsana New"/>
          <w:b/>
          <w:bCs/>
          <w:sz w:val="32"/>
          <w:szCs w:val="32"/>
        </w:rPr>
      </w:pPr>
    </w:p>
    <w:p w:rsidR="007255DC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1613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3833FC">
        <w:rPr>
          <w:rFonts w:ascii="Angsana New" w:eastAsia="Calibri" w:hAnsi="Angsana New" w:hint="cs"/>
          <w:sz w:val="30"/>
          <w:szCs w:val="30"/>
          <w:cs/>
        </w:rPr>
        <w:t xml:space="preserve">                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7255DC">
        <w:rPr>
          <w:rFonts w:ascii="Angsana New" w:eastAsia="Calibri" w:hAnsi="Angsana New"/>
          <w:i/>
          <w:iCs/>
          <w:sz w:val="30"/>
          <w:szCs w:val="30"/>
          <w:cs/>
        </w:rPr>
        <w:t>งบการเงิน</w:t>
      </w:r>
      <w:r w:rsidRPr="007255D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255D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</w:t>
      </w:r>
      <w:r w:rsidRPr="0077113D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434A6" w:rsidRDefault="00F434A6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434A6" w:rsidRDefault="00F434A6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434A6" w:rsidRDefault="00F434A6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434A6" w:rsidRDefault="00F434A6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D5A8E" w:rsidRPr="007B2F56" w:rsidRDefault="004D5A8E" w:rsidP="00347F9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7B2F56">
        <w:rPr>
          <w:rFonts w:ascii="Angsana New" w:eastAsia="Calibri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  <w:r w:rsidRPr="007B2F56">
        <w:rPr>
          <w:rFonts w:ascii="Angsana New" w:eastAsia="Calibri" w:hAnsi="Angsana New" w:cs="AngsanaUPC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B2F56">
        <w:rPr>
          <w:rFonts w:ascii="Angsana New" w:eastAsia="Calibri" w:hAnsi="Angsana New" w:cs="AngsanaUPC" w:hint="cs"/>
          <w:sz w:val="28"/>
          <w:szCs w:val="28"/>
          <w:cs/>
        </w:rPr>
        <w:t xml:space="preserve"> </w:t>
      </w:r>
      <w:r w:rsidRPr="007B2F56">
        <w:rPr>
          <w:rFonts w:ascii="Angsana New" w:eastAsia="Calibri" w:hAnsi="Angsana New" w:cs="AngsanaUPC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31" w:hanging="431"/>
        <w:rPr>
          <w:rFonts w:ascii="Angsana New" w:eastAsia="Calibri" w:hAnsi="Angsana New"/>
          <w:sz w:val="32"/>
          <w:szCs w:val="32"/>
        </w:rPr>
      </w:pPr>
      <w:r w:rsidRPr="007B2F56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 พร้อมวิธีการตรวจสอบ</w:t>
      </w:r>
      <w:r w:rsidRPr="007B2F56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7B2F56">
        <w:rPr>
          <w:rFonts w:ascii="Angsana New" w:eastAsia="Calibri" w:hAnsi="Angsana New"/>
          <w:sz w:val="28"/>
          <w:szCs w:val="28"/>
          <w:cs/>
        </w:rPr>
        <w:t>มีดังต่อไปนี้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i/>
          <w:iCs/>
          <w:sz w:val="28"/>
          <w:szCs w:val="28"/>
          <w:u w:val="single"/>
        </w:rPr>
      </w:pPr>
      <w:r w:rsidRPr="007B2F56">
        <w:rPr>
          <w:rFonts w:ascii="Angsana New" w:eastAsia="Calibri" w:hAnsi="Angsana New" w:cs="AngsanaUPC"/>
          <w:i/>
          <w:iCs/>
          <w:sz w:val="28"/>
          <w:szCs w:val="28"/>
          <w:u w:val="single"/>
          <w:cs/>
        </w:rPr>
        <w:t xml:space="preserve">การแสดงมูลค่าของสินค้าคงเหลือ 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  <w:r w:rsidRPr="007B2F56">
        <w:rPr>
          <w:rFonts w:ascii="Angsana New" w:eastAsia="Calibri" w:hAnsi="Angsana New" w:cs="AngsanaUPC"/>
          <w:sz w:val="28"/>
          <w:szCs w:val="28"/>
          <w:cs/>
        </w:rPr>
        <w:t>ตามที่กล่าวไว้ในหมายเหตุประกอบงบการเงินข้อ</w:t>
      </w:r>
      <w:r w:rsidRPr="007B2F56">
        <w:rPr>
          <w:rFonts w:ascii="Angsana New" w:eastAsia="Calibri" w:hAnsi="Angsana New" w:cs="AngsanaUPC" w:hint="cs"/>
          <w:sz w:val="28"/>
          <w:szCs w:val="28"/>
          <w:cs/>
        </w:rPr>
        <w:t xml:space="preserve"> </w:t>
      </w:r>
      <w:r w:rsidRPr="007B2F56">
        <w:rPr>
          <w:rFonts w:ascii="Angsana New" w:hAnsi="Angsana New"/>
          <w:sz w:val="30"/>
          <w:szCs w:val="30"/>
          <w:cs/>
        </w:rPr>
        <w:t xml:space="preserve">3 (จ) และ </w:t>
      </w:r>
      <w:r w:rsidR="005E3C3D" w:rsidRPr="007B2F56">
        <w:rPr>
          <w:rFonts w:ascii="Angsana New" w:hAnsi="Angsana New"/>
          <w:sz w:val="30"/>
          <w:szCs w:val="30"/>
        </w:rPr>
        <w:t>8</w:t>
      </w:r>
      <w:r w:rsidRPr="007B2F56">
        <w:rPr>
          <w:rFonts w:ascii="Angsana New" w:hAnsi="Angsana New"/>
          <w:sz w:val="30"/>
          <w:szCs w:val="30"/>
          <w:cs/>
        </w:rPr>
        <w:t xml:space="preserve"> </w:t>
      </w:r>
      <w:r w:rsidRPr="007B2F56">
        <w:rPr>
          <w:rFonts w:ascii="Angsana New" w:eastAsia="Calibri" w:hAnsi="Angsana New" w:cs="AngsanaUPC"/>
          <w:sz w:val="28"/>
          <w:szCs w:val="28"/>
          <w:cs/>
        </w:rPr>
        <w:t xml:space="preserve">  </w:t>
      </w:r>
      <w:r w:rsidRPr="007B2F56">
        <w:rPr>
          <w:rFonts w:ascii="Times New Roman" w:hAnsi="Times New Roman"/>
          <w:i/>
          <w:sz w:val="30"/>
          <w:szCs w:val="30"/>
          <w:cs/>
        </w:rPr>
        <w:t>เนื่องจากผลิตภัณฑ์ของกลุ่มบริษัท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และบริษัท</w:t>
      </w:r>
      <w:r w:rsidRPr="007B2F56">
        <w:rPr>
          <w:rFonts w:ascii="Times New Roman" w:hAnsi="Times New Roman"/>
          <w:i/>
          <w:sz w:val="30"/>
          <w:szCs w:val="30"/>
          <w:cs/>
        </w:rPr>
        <w:t>มีอายุค่อนข้างจำกัด การมีสินค้าเหลืออยู่เป็นจำนวนมาก</w:t>
      </w:r>
      <w:r w:rsidRPr="007B2F56">
        <w:rPr>
          <w:rFonts w:ascii="Times New Roman" w:hAnsi="Times New Roman"/>
          <w:i/>
          <w:sz w:val="30"/>
          <w:szCs w:val="30"/>
        </w:rPr>
        <w:t xml:space="preserve"> </w:t>
      </w:r>
      <w:r w:rsidRPr="007B2F56">
        <w:rPr>
          <w:rFonts w:ascii="Times New Roman" w:hAnsi="Times New Roman"/>
          <w:i/>
          <w:sz w:val="30"/>
          <w:szCs w:val="30"/>
          <w:cs/>
        </w:rPr>
        <w:t>อาจทำให้กลุ่มบริษัท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และบริษัท</w:t>
      </w:r>
      <w:r w:rsidRPr="007B2F56">
        <w:rPr>
          <w:rFonts w:ascii="Times New Roman" w:hAnsi="Times New Roman"/>
          <w:i/>
          <w:sz w:val="30"/>
          <w:szCs w:val="30"/>
          <w:cs/>
        </w:rPr>
        <w:t>ไม่สามารถจำหน่ายสินค้าได้ทันเวลา</w:t>
      </w:r>
      <w:r w:rsidRPr="007B2F56">
        <w:rPr>
          <w:rFonts w:ascii="Times New Roman" w:hAnsi="Times New Roman" w:hint="cs"/>
          <w:i/>
          <w:sz w:val="30"/>
          <w:szCs w:val="30"/>
          <w:cs/>
        </w:rPr>
        <w:t xml:space="preserve"> </w:t>
      </w:r>
      <w:r w:rsidRPr="007B2F56">
        <w:rPr>
          <w:rFonts w:ascii="Times New Roman" w:hAnsi="Times New Roman"/>
          <w:i/>
          <w:sz w:val="30"/>
          <w:szCs w:val="30"/>
          <w:cs/>
        </w:rPr>
        <w:t>ซึ่ง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อาจ</w:t>
      </w:r>
      <w:r w:rsidRPr="007B2F56">
        <w:rPr>
          <w:rFonts w:ascii="Times New Roman" w:hAnsi="Times New Roman"/>
          <w:i/>
          <w:sz w:val="30"/>
          <w:szCs w:val="30"/>
          <w:cs/>
        </w:rPr>
        <w:t xml:space="preserve">ทำให้เกิดสินค้าล้าสมัย 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ซึ่งต้อง</w:t>
      </w:r>
      <w:r w:rsidRPr="007B2F56">
        <w:rPr>
          <w:rFonts w:ascii="Times New Roman" w:hAnsi="Times New Roman"/>
          <w:i/>
          <w:sz w:val="30"/>
          <w:szCs w:val="30"/>
          <w:cs/>
        </w:rPr>
        <w:t>ใช้วิจารณญาณ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อย่างมากในการประมาณการการลดลงของ</w:t>
      </w:r>
      <w:r w:rsidRPr="007B2F56">
        <w:rPr>
          <w:rFonts w:ascii="Times New Roman" w:hAnsi="Times New Roman"/>
          <w:i/>
          <w:sz w:val="30"/>
          <w:szCs w:val="30"/>
          <w:cs/>
        </w:rPr>
        <w:t xml:space="preserve">มูลค่าสินค้าคงเหลือ </w:t>
      </w:r>
      <w:r w:rsidRPr="007B2F56">
        <w:rPr>
          <w:rFonts w:ascii="Angsana New" w:hAnsi="Angsana New"/>
          <w:i/>
          <w:sz w:val="30"/>
          <w:szCs w:val="30"/>
          <w:cs/>
        </w:rPr>
        <w:t>ดังนั้น ข้าพเจ้าจึงพิจารณาเรื่องดังกล่าวเป็นเรื่องสำคัญในการตรวจสอบ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i/>
          <w:iCs/>
          <w:sz w:val="28"/>
          <w:szCs w:val="28"/>
          <w:u w:val="single"/>
        </w:rPr>
      </w:pPr>
      <w:r w:rsidRPr="007B2F56">
        <w:rPr>
          <w:rFonts w:ascii="Angsana New" w:eastAsia="Calibri" w:hAnsi="Angsana New" w:cs="AngsanaUPC"/>
          <w:i/>
          <w:iCs/>
          <w:sz w:val="28"/>
          <w:szCs w:val="28"/>
          <w:u w:val="single"/>
          <w:cs/>
        </w:rPr>
        <w:t>วิธีการตรวจสอบของข้าพเจ้าต่อเรื่องดังกล่าว</w:t>
      </w:r>
    </w:p>
    <w:p w:rsidR="004D5A8E" w:rsidRPr="007B2F56" w:rsidRDefault="004D5A8E" w:rsidP="004D5A8E">
      <w:pPr>
        <w:jc w:val="thaiDistribute"/>
        <w:rPr>
          <w:rFonts w:ascii="Times New Roman" w:hAnsi="Times New Roman"/>
          <w:i/>
          <w:sz w:val="30"/>
          <w:szCs w:val="30"/>
        </w:rPr>
      </w:pPr>
      <w:r w:rsidRPr="007B2F56">
        <w:rPr>
          <w:rFonts w:ascii="Times New Roman" w:hAnsi="Times New Roman"/>
          <w:i/>
          <w:sz w:val="30"/>
          <w:szCs w:val="30"/>
          <w:cs/>
        </w:rPr>
        <w:t>วิธีการตรวจสอบ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ของ</w:t>
      </w:r>
      <w:r w:rsidRPr="007B2F56">
        <w:rPr>
          <w:rFonts w:ascii="Times New Roman" w:hAnsi="Times New Roman"/>
          <w:i/>
          <w:sz w:val="30"/>
          <w:szCs w:val="30"/>
          <w:cs/>
        </w:rPr>
        <w:t>ข้าพเจ้า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รวมถึงการทำความเข้าใจในนโยบายและวิธีการบริหารจัดการสินค้าคงเหลือของกลุ่มบริษัทและบริษัท</w:t>
      </w:r>
      <w:r w:rsidRPr="007B2F56">
        <w:rPr>
          <w:rFonts w:ascii="Angsana New" w:hAnsi="Angsana New"/>
          <w:sz w:val="30"/>
          <w:szCs w:val="30"/>
          <w:cs/>
        </w:rPr>
        <w:t>โดยการสอบถามผู้บริหารที่รับผิดชอบโดยตรง</w:t>
      </w:r>
      <w:r w:rsidRPr="007B2F56">
        <w:rPr>
          <w:rFonts w:ascii="Angsana New" w:hAnsi="Angsana New" w:hint="cs"/>
          <w:sz w:val="30"/>
          <w:szCs w:val="30"/>
          <w:cs/>
        </w:rPr>
        <w:t xml:space="preserve"> 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และประเมิน</w:t>
      </w:r>
      <w:r w:rsidRPr="007B2F56">
        <w:rPr>
          <w:rFonts w:ascii="Times New Roman" w:hAnsi="Times New Roman"/>
          <w:i/>
          <w:sz w:val="30"/>
          <w:szCs w:val="30"/>
          <w:cs/>
        </w:rPr>
        <w:t>การ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ควบคุมภายในที่เกี่ยวกับการพิจารณามูลค่าสินค้าคงเหลือ</w:t>
      </w:r>
      <w:r w:rsidRPr="007B2F56">
        <w:rPr>
          <w:rFonts w:ascii="Times New Roman" w:hAnsi="Times New Roman"/>
          <w:i/>
          <w:sz w:val="30"/>
          <w:szCs w:val="30"/>
          <w:cs/>
        </w:rPr>
        <w:t>และการ</w:t>
      </w:r>
      <w:proofErr w:type="spellStart"/>
      <w:r w:rsidRPr="007B2F56">
        <w:rPr>
          <w:rFonts w:ascii="Times New Roman" w:hAnsi="Times New Roman"/>
          <w:i/>
          <w:sz w:val="30"/>
          <w:szCs w:val="30"/>
          <w:cs/>
        </w:rPr>
        <w:t>นํา</w:t>
      </w:r>
      <w:proofErr w:type="spellEnd"/>
      <w:r w:rsidRPr="007B2F56">
        <w:rPr>
          <w:rFonts w:ascii="Times New Roman" w:hAnsi="Times New Roman" w:hint="cs"/>
          <w:i/>
          <w:sz w:val="30"/>
          <w:szCs w:val="30"/>
          <w:cs/>
        </w:rPr>
        <w:t>การควบคุมดังกล่าว</w:t>
      </w:r>
      <w:r w:rsidRPr="007B2F56">
        <w:rPr>
          <w:rFonts w:ascii="Times New Roman" w:hAnsi="Times New Roman"/>
          <w:i/>
          <w:sz w:val="30"/>
          <w:szCs w:val="30"/>
          <w:cs/>
        </w:rPr>
        <w:t>ไปปฏิบัต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ิจริง</w:t>
      </w:r>
      <w:r w:rsidRPr="007B2F56">
        <w:rPr>
          <w:rFonts w:ascii="Times New Roman" w:hAnsi="Times New Roman"/>
          <w:i/>
          <w:sz w:val="30"/>
          <w:szCs w:val="30"/>
        </w:rPr>
        <w:t xml:space="preserve"> </w:t>
      </w:r>
    </w:p>
    <w:p w:rsidR="004D5A8E" w:rsidRPr="007B2F56" w:rsidRDefault="004D5A8E" w:rsidP="004D5A8E">
      <w:pPr>
        <w:jc w:val="thaiDistribute"/>
        <w:rPr>
          <w:rFonts w:ascii="Times New Roman" w:hAnsi="Times New Roman"/>
          <w:i/>
          <w:sz w:val="30"/>
          <w:szCs w:val="30"/>
        </w:rPr>
      </w:pP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  <w:r w:rsidRPr="007B2F56">
        <w:rPr>
          <w:rFonts w:ascii="Angsana New" w:hAnsi="Angsana New" w:hint="cs"/>
          <w:sz w:val="30"/>
          <w:szCs w:val="30"/>
          <w:cs/>
        </w:rPr>
        <w:t>นอกจากนี้</w:t>
      </w:r>
      <w:r w:rsidRPr="007B2F56">
        <w:rPr>
          <w:rFonts w:ascii="Angsana New" w:hAnsi="Angsana New"/>
          <w:sz w:val="30"/>
          <w:szCs w:val="30"/>
        </w:rPr>
        <w:t xml:space="preserve"> </w:t>
      </w:r>
      <w:r w:rsidRPr="007B2F56">
        <w:rPr>
          <w:rFonts w:ascii="Times New Roman" w:hAnsi="Times New Roman" w:hint="cs"/>
          <w:i/>
          <w:sz w:val="30"/>
          <w:szCs w:val="30"/>
          <w:cs/>
        </w:rPr>
        <w:t>ข้าพเจ้ายังได้พิจารณารายงานอายุสินค้าคงเหลือและทดสอบความถูกต้องของรายงานอายุสินค้าคงเหลือโดย    สุ่มตรวจข้อมูลสินค้าคงเหลือในรายงานกับรายงานการผลิตและทดสอบว่าสินค้าคงเหลือถูกจัดประเภทในแต่ละช่วงอายุอย่างถูกต้อง และทดสอบการคำนวณ ประเมินความเหมาะสมของการพิจารณาค่าเผื่อสินค้าล้าสมัยด้วยการเปรียบเทียบการตัดจำหน่ายสินค้าที่เกิดขึ้นจริงในงวดปัจจุบันกับค่าเผื่อสินค้าล้าสมัยในปีก่อน ตลอดจนแผนการจำหน่ายสินค้าที่ค้างนาน และพิจารณาความเหมาะสมของการประมาณมูลค่าสุทธิที่จะได้รับกับยอดขายในภายหลังโดยสุ่มตัวอย่างทดสอบราคาขายที่เกิดขึ้นจริงกับเอกสารที่เกี่ยวข้อง และพิจารณาการประมาณค่าใช้จ่ายที่คาดว่าจะเกิดขึ้นจากการขาย และประเมินความเพียงพอของการเปิดเผยข้อมูลตามมาตรฐานการรายงานทางการเงิน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</w:p>
    <w:p w:rsidR="004D5A8E" w:rsidRPr="007B2F56" w:rsidRDefault="004D5A8E" w:rsidP="00347F9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7B2F56">
        <w:rPr>
          <w:rFonts w:ascii="Angsana New" w:hAnsi="Angsana New"/>
          <w:b/>
          <w:bCs/>
          <w:sz w:val="32"/>
          <w:szCs w:val="32"/>
          <w:cs/>
        </w:rPr>
        <w:t xml:space="preserve">เรื่องอื่น </w:t>
      </w:r>
    </w:p>
    <w:p w:rsidR="004D5A8E" w:rsidRPr="007B2F56" w:rsidRDefault="004D5A8E" w:rsidP="004D5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eastAsia="Calibri" w:hAnsi="Angsana New" w:cs="AngsanaUPC"/>
          <w:sz w:val="28"/>
          <w:szCs w:val="28"/>
        </w:rPr>
      </w:pPr>
      <w:r w:rsidRPr="007B2F56">
        <w:rPr>
          <w:rFonts w:ascii="Angsana New" w:hAnsi="Angsana New"/>
          <w:sz w:val="28"/>
          <w:szCs w:val="28"/>
          <w:cs/>
        </w:rPr>
        <w:t>งบการเงินของ</w:t>
      </w:r>
      <w:r w:rsidRPr="007B2F56">
        <w:rPr>
          <w:rFonts w:ascii="Angsana New" w:hAnsi="Angsana New" w:hint="cs"/>
          <w:sz w:val="28"/>
          <w:szCs w:val="28"/>
          <w:cs/>
        </w:rPr>
        <w:t xml:space="preserve"> </w:t>
      </w:r>
      <w:r w:rsidR="00F876C2" w:rsidRPr="00F876C2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F876C2" w:rsidRPr="00F876C2">
        <w:rPr>
          <w:rFonts w:ascii="Angsana New" w:hAnsi="Angsana New"/>
          <w:sz w:val="28"/>
          <w:szCs w:val="28"/>
          <w:cs/>
        </w:rPr>
        <w:t>ฮั้วฟง</w:t>
      </w:r>
      <w:proofErr w:type="spellEnd"/>
      <w:r w:rsidR="00F876C2" w:rsidRPr="00F876C2">
        <w:rPr>
          <w:rFonts w:ascii="Angsana New" w:hAnsi="Angsana New"/>
          <w:sz w:val="28"/>
          <w:szCs w:val="28"/>
          <w:cs/>
        </w:rPr>
        <w:t xml:space="preserve">รับเบอร์ (ไทยแลนด์) จำกัด (มหาชน) </w:t>
      </w:r>
      <w:r w:rsidRPr="007B2F5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7B2F56">
        <w:rPr>
          <w:rFonts w:ascii="Angsana New" w:hAnsi="Angsana New"/>
          <w:sz w:val="28"/>
          <w:szCs w:val="28"/>
        </w:rPr>
        <w:t xml:space="preserve">31 </w:t>
      </w:r>
      <w:r w:rsidRPr="007B2F5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B2F56">
        <w:rPr>
          <w:rFonts w:ascii="Angsana New" w:hAnsi="Angsana New"/>
          <w:sz w:val="28"/>
          <w:szCs w:val="28"/>
        </w:rPr>
        <w:t>2560</w:t>
      </w:r>
      <w:r w:rsidRPr="007B2F56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 w:rsidRPr="007B2F56">
        <w:rPr>
          <w:rFonts w:ascii="Angsana New" w:hAnsi="Angsana New" w:hint="cs"/>
          <w:sz w:val="28"/>
          <w:szCs w:val="28"/>
          <w:cs/>
        </w:rPr>
        <w:t xml:space="preserve"> </w:t>
      </w:r>
      <w:r w:rsidRPr="007B2F56">
        <w:rPr>
          <w:rFonts w:ascii="Angsana New" w:hAnsi="Angsana New"/>
          <w:sz w:val="28"/>
          <w:szCs w:val="28"/>
          <w:cs/>
        </w:rPr>
        <w:t>23 กุมภาพันธ์ 2561</w:t>
      </w:r>
    </w:p>
    <w:p w:rsidR="004D5A8E" w:rsidRDefault="004D5A8E" w:rsidP="004D5A8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876C2" w:rsidRDefault="00F876C2" w:rsidP="004D5A8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87776" w:rsidRDefault="00687776" w:rsidP="004D5A8E">
      <w:pPr>
        <w:jc w:val="thaiDistribute"/>
        <w:rPr>
          <w:rFonts w:ascii="Angsana New" w:eastAsia="Calibri" w:hAnsi="Angsana New"/>
          <w:sz w:val="30"/>
          <w:szCs w:val="30"/>
        </w:rPr>
      </w:pPr>
      <w:bookmarkStart w:id="1" w:name="_GoBack"/>
      <w:bookmarkEnd w:id="1"/>
    </w:p>
    <w:p w:rsidR="00F876C2" w:rsidRDefault="00F876C2" w:rsidP="004D5A8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876C2" w:rsidRPr="007B2F56" w:rsidRDefault="00F876C2" w:rsidP="004D5A8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5DC" w:rsidRPr="007B2F56" w:rsidRDefault="007255DC" w:rsidP="00347F90">
      <w:pPr>
        <w:numPr>
          <w:ilvl w:val="0"/>
          <w:numId w:val="34"/>
        </w:numPr>
        <w:tabs>
          <w:tab w:val="clear" w:pos="680"/>
        </w:tabs>
        <w:snapToGrid w:val="0"/>
        <w:spacing w:line="240" w:lineRule="auto"/>
        <w:ind w:left="426" w:hanging="426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7B2F56">
        <w:rPr>
          <w:rFonts w:ascii="Angsana New" w:eastAsia="Calibri" w:hAnsi="Angsana New"/>
          <w:b/>
          <w:bCs/>
          <w:sz w:val="30"/>
          <w:szCs w:val="30"/>
          <w:cs/>
        </w:rPr>
        <w:t xml:space="preserve">ข้อมูลอื่น </w:t>
      </w:r>
    </w:p>
    <w:p w:rsidR="007255DC" w:rsidRPr="007B2F56" w:rsidRDefault="007255DC" w:rsidP="00B6345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b/>
          <w:bCs/>
          <w:sz w:val="16"/>
          <w:szCs w:val="16"/>
        </w:rPr>
      </w:pPr>
    </w:p>
    <w:p w:rsidR="007255DC" w:rsidRPr="007B2F56" w:rsidRDefault="007255DC" w:rsidP="00B6345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  <w:r w:rsidRPr="007B2F56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  <w:r w:rsidRPr="007B2F56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  <w:r w:rsidRPr="007B2F5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255DC" w:rsidRPr="007B2F56" w:rsidRDefault="007255DC" w:rsidP="007255D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16"/>
          <w:szCs w:val="16"/>
        </w:rPr>
      </w:pPr>
    </w:p>
    <w:p w:rsidR="008F22DE" w:rsidRPr="007B2F56" w:rsidRDefault="007255DC" w:rsidP="007255D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</w:p>
    <w:p w:rsidR="008F22DE" w:rsidRPr="007B2F56" w:rsidRDefault="008F22DE" w:rsidP="007255D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96485B" w:rsidRPr="007B2F56" w:rsidRDefault="007255DC" w:rsidP="008F22D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B2F56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B2F56">
        <w:rPr>
          <w:rFonts w:ascii="Angsana New" w:eastAsia="Calibri" w:hAnsi="Angsana New"/>
          <w:sz w:val="30"/>
          <w:szCs w:val="30"/>
          <w:cs/>
        </w:rPr>
        <w:t>คือ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  <w:r w:rsidRPr="007B2F56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B2F56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B2F56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  <w:r w:rsidRPr="007B2F56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B2F56">
        <w:rPr>
          <w:rFonts w:ascii="Angsana New" w:eastAsia="Calibri" w:hAnsi="Angsana New"/>
          <w:sz w:val="30"/>
          <w:szCs w:val="30"/>
        </w:rPr>
        <w:t xml:space="preserve"> </w:t>
      </w:r>
    </w:p>
    <w:p w:rsidR="0096485B" w:rsidRPr="007B2F56" w:rsidRDefault="0096485B" w:rsidP="007255DC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7255DC" w:rsidRPr="007B2F56" w:rsidRDefault="007255DC" w:rsidP="00347F90">
      <w:pPr>
        <w:numPr>
          <w:ilvl w:val="0"/>
          <w:numId w:val="34"/>
        </w:numPr>
        <w:ind w:hanging="720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7B2F56">
        <w:rPr>
          <w:rFonts w:ascii="Angsana New" w:eastAsia="Calibri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B2F56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7255DC" w:rsidRPr="007B2F56" w:rsidRDefault="007255DC" w:rsidP="007255DC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B2F5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B2F56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B2F56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B2F56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B2F56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B2F5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B2F56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5DC" w:rsidRPr="007B2F56" w:rsidRDefault="007255DC" w:rsidP="007255D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B2F56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7255DC" w:rsidRPr="007B2F56" w:rsidRDefault="007255DC" w:rsidP="00447D0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255DC" w:rsidRPr="007B2F56" w:rsidRDefault="007255DC" w:rsidP="00347F90">
      <w:pPr>
        <w:numPr>
          <w:ilvl w:val="0"/>
          <w:numId w:val="34"/>
        </w:numPr>
        <w:tabs>
          <w:tab w:val="clear" w:pos="6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7B2F56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5DC" w:rsidRPr="007B2F56" w:rsidRDefault="007255DC" w:rsidP="00F434A6">
      <w:pPr>
        <w:spacing w:after="120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B2F56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255DC" w:rsidRPr="007B2F56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255DC" w:rsidRPr="007B2F56" w:rsidRDefault="007255DC" w:rsidP="003D4D1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B2F5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B2F5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2F5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B2F56">
        <w:rPr>
          <w:rFonts w:ascii="Angsana New" w:hAnsi="Angsana New"/>
          <w:sz w:val="30"/>
          <w:szCs w:val="30"/>
          <w:cs/>
        </w:rPr>
        <w:t>ายใน</w:t>
      </w:r>
    </w:p>
    <w:p w:rsidR="007255DC" w:rsidRPr="007255DC" w:rsidRDefault="007255DC" w:rsidP="00DF79E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255D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hAnsi="Angsana New"/>
          <w:sz w:val="30"/>
          <w:szCs w:val="30"/>
          <w:cs/>
        </w:rPr>
        <w:t>บริษัท</w:t>
      </w:r>
    </w:p>
    <w:p w:rsidR="007255DC" w:rsidRPr="007255DC" w:rsidRDefault="007255DC" w:rsidP="00DF79E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255DC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7255DC" w:rsidRPr="007255DC" w:rsidRDefault="007255DC" w:rsidP="00DF79E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255D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B21918">
        <w:rPr>
          <w:rFonts w:ascii="Angsana New" w:hAnsi="Angsana New"/>
          <w:sz w:val="30"/>
          <w:szCs w:val="30"/>
        </w:rPr>
        <w:br/>
      </w:r>
      <w:r w:rsidRPr="007255DC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255DC">
        <w:rPr>
          <w:rFonts w:ascii="Angsana New" w:hAnsi="Angsana New" w:hint="cs"/>
          <w:sz w:val="30"/>
          <w:szCs w:val="30"/>
          <w:cs/>
        </w:rPr>
        <w:t xml:space="preserve"> </w:t>
      </w:r>
      <w:r w:rsidRPr="007255DC">
        <w:rPr>
          <w:rFonts w:ascii="Angsana New" w:hAnsi="Angsana New"/>
          <w:sz w:val="30"/>
          <w:szCs w:val="30"/>
          <w:cs/>
        </w:rPr>
        <w:t>ข้าพเจ้าต้องกล่าวไว้ในรา</w:t>
      </w:r>
      <w:r w:rsidR="00E06758">
        <w:rPr>
          <w:rFonts w:ascii="Angsana New" w:hAnsi="Angsana New"/>
          <w:sz w:val="30"/>
          <w:szCs w:val="30"/>
          <w:cs/>
        </w:rPr>
        <w:t>ยงานของผู้สอบบัญชีของข้าพเจ้า</w:t>
      </w:r>
      <w:r w:rsidR="000726A4" w:rsidRPr="000726A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0726A4" w:rsidRPr="000726A4">
        <w:rPr>
          <w:rFonts w:ascii="Angsana New" w:hAnsi="Angsana New"/>
          <w:sz w:val="30"/>
          <w:szCs w:val="30"/>
          <w:cs/>
        </w:rPr>
        <w:t>ถึงการเปิดเผย</w:t>
      </w:r>
      <w:r w:rsidR="000726A4" w:rsidRPr="000726A4">
        <w:rPr>
          <w:rFonts w:ascii="Angsana New" w:hAnsi="Angsana New" w:hint="cs"/>
          <w:sz w:val="30"/>
          <w:szCs w:val="30"/>
          <w:cs/>
        </w:rPr>
        <w:t>ข้อมูล</w:t>
      </w:r>
      <w:r w:rsidR="000726A4" w:rsidRPr="000726A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0726A4">
        <w:rPr>
          <w:rFonts w:ascii="Angsana New" w:hAnsi="Angsana New" w:hint="cs"/>
          <w:sz w:val="30"/>
          <w:szCs w:val="30"/>
          <w:cs/>
        </w:rPr>
        <w:t xml:space="preserve"> </w:t>
      </w:r>
      <w:r w:rsidR="000726A4" w:rsidRPr="00405D26">
        <w:rPr>
          <w:rFonts w:ascii="Angsana New" w:hAnsi="Angsana New"/>
          <w:sz w:val="30"/>
          <w:szCs w:val="30"/>
          <w:cs/>
        </w:rPr>
        <w:t>หรือถ้า</w:t>
      </w:r>
      <w:r w:rsidR="000726A4" w:rsidRPr="000726A4">
        <w:rPr>
          <w:rFonts w:ascii="Angsana New" w:hAnsi="Angsana New"/>
          <w:sz w:val="30"/>
          <w:szCs w:val="30"/>
          <w:cs/>
        </w:rPr>
        <w:t>การเปิดเผย</w:t>
      </w:r>
      <w:r w:rsidR="000726A4" w:rsidRPr="000726A4">
        <w:rPr>
          <w:rFonts w:ascii="Angsana New" w:hAnsi="Angsana New" w:hint="cs"/>
          <w:sz w:val="30"/>
          <w:szCs w:val="30"/>
          <w:cs/>
        </w:rPr>
        <w:t>ข้อมูล</w:t>
      </w:r>
      <w:r w:rsidRPr="007255DC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255D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8F22DE" w:rsidRDefault="007255DC" w:rsidP="00DF79E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61B8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726A4">
        <w:rPr>
          <w:rFonts w:ascii="Angsana New" w:hAnsi="Angsana New" w:hint="cs"/>
          <w:sz w:val="30"/>
          <w:szCs w:val="30"/>
          <w:cs/>
        </w:rPr>
        <w:t>ข้อมูล</w:t>
      </w:r>
      <w:r w:rsidRPr="00061B8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726A4">
        <w:rPr>
          <w:rFonts w:ascii="Angsana New" w:hAnsi="Angsana New" w:hint="cs"/>
          <w:sz w:val="30"/>
          <w:szCs w:val="30"/>
          <w:cs/>
        </w:rPr>
        <w:t>หรือไม่</w:t>
      </w:r>
    </w:p>
    <w:p w:rsidR="00FE1371" w:rsidRPr="000255C5" w:rsidRDefault="007255DC" w:rsidP="002451F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 w:hanging="540"/>
        <w:jc w:val="thaiDistribute"/>
        <w:rPr>
          <w:rFonts w:ascii="Angsana New" w:eastAsia="Calibri" w:hAnsi="Angsana New"/>
          <w:sz w:val="30"/>
          <w:szCs w:val="30"/>
        </w:rPr>
      </w:pPr>
      <w:r w:rsidRPr="000255C5">
        <w:rPr>
          <w:rFonts w:ascii="Angsana New" w:hAnsi="Angsana New"/>
          <w:sz w:val="30"/>
          <w:szCs w:val="30"/>
          <w:cs/>
        </w:rPr>
        <w:t>ได้</w:t>
      </w:r>
      <w:r w:rsidRPr="000255C5">
        <w:rPr>
          <w:rFonts w:ascii="Angsana New" w:hAnsi="Angsana New" w:hint="cs"/>
          <w:sz w:val="30"/>
          <w:szCs w:val="30"/>
          <w:cs/>
        </w:rPr>
        <w:t>รับ</w:t>
      </w:r>
      <w:r w:rsidRPr="000255C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255C5">
        <w:rPr>
          <w:rFonts w:ascii="Angsana New" w:hAnsi="Angsana New"/>
          <w:sz w:val="30"/>
          <w:szCs w:val="30"/>
        </w:rPr>
        <w:t xml:space="preserve"> </w:t>
      </w:r>
      <w:r w:rsidRPr="000255C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255C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255C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255C5">
        <w:rPr>
          <w:rFonts w:ascii="Angsana New" w:hAnsi="Angsana New"/>
          <w:sz w:val="30"/>
          <w:szCs w:val="30"/>
        </w:rPr>
        <w:t xml:space="preserve"> </w:t>
      </w:r>
      <w:r w:rsidRPr="000255C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255DC" w:rsidRDefault="007255DC" w:rsidP="007255DC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726A4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0726A4" w:rsidRPr="000726A4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7255DC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726A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255DC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255DC">
        <w:rPr>
          <w:rFonts w:ascii="Angsana New" w:hAnsi="Angsana New"/>
          <w:sz w:val="30"/>
          <w:szCs w:val="30"/>
          <w:cs/>
        </w:rPr>
        <w:t>งข้าพเจ้า</w:t>
      </w:r>
    </w:p>
    <w:p w:rsidR="007255DC" w:rsidRPr="007255DC" w:rsidRDefault="007255DC" w:rsidP="007255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5DC" w:rsidRPr="007255DC" w:rsidRDefault="007255DC" w:rsidP="007255DC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255DC">
        <w:rPr>
          <w:rFonts w:ascii="Angsana New" w:hAnsi="Angsana New"/>
          <w:sz w:val="30"/>
          <w:szCs w:val="30"/>
          <w:cs/>
        </w:rPr>
        <w:t>อิสระ</w:t>
      </w:r>
    </w:p>
    <w:p w:rsidR="00320627" w:rsidRDefault="00320627" w:rsidP="007255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255DC" w:rsidRPr="007255DC" w:rsidRDefault="007255DC" w:rsidP="007255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42AC0" w:rsidRPr="00885CDB" w:rsidRDefault="00242AC0" w:rsidP="00447D0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2C4F96" w:rsidRDefault="002C4F96" w:rsidP="00447D0E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7255DC" w:rsidRDefault="007255DC" w:rsidP="00447D0E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434A6" w:rsidRDefault="00F434A6" w:rsidP="00447D0E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434A6" w:rsidRDefault="00F434A6" w:rsidP="00447D0E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9F6600" w:rsidRPr="00C327A7" w:rsidRDefault="009F6600" w:rsidP="00447D0E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7B2F56" w:rsidRDefault="005105FF" w:rsidP="00347F90">
      <w:pPr>
        <w:pStyle w:val="T"/>
        <w:ind w:left="0" w:right="0" w:firstLine="5812"/>
        <w:jc w:val="left"/>
        <w:rPr>
          <w:rFonts w:ascii="Angsana New" w:hAnsi="Angsana New" w:cs="Angsana New"/>
          <w:cs/>
        </w:rPr>
      </w:pPr>
      <w:r w:rsidRPr="007B2F56">
        <w:rPr>
          <w:rFonts w:ascii="Angsana New" w:hAnsi="Angsana New" w:cs="Angsana New" w:hint="cs"/>
          <w:cs/>
        </w:rPr>
        <w:t>(</w:t>
      </w:r>
      <w:r w:rsidR="00347F90" w:rsidRPr="007B2F56">
        <w:rPr>
          <w:rFonts w:ascii="Angsana New" w:hAnsi="Angsana New" w:cs="Angsana New" w:hint="cs"/>
          <w:cs/>
          <w:lang w:val="en-US"/>
        </w:rPr>
        <w:t>นายชัย</w:t>
      </w:r>
      <w:proofErr w:type="spellStart"/>
      <w:r w:rsidR="00347F90" w:rsidRPr="007B2F56">
        <w:rPr>
          <w:rFonts w:ascii="Angsana New" w:hAnsi="Angsana New" w:cs="Angsana New" w:hint="cs"/>
          <w:cs/>
          <w:lang w:val="en-US"/>
        </w:rPr>
        <w:t>ยุทธ</w:t>
      </w:r>
      <w:proofErr w:type="spellEnd"/>
      <w:r w:rsidR="00347F90" w:rsidRPr="007B2F56">
        <w:rPr>
          <w:rFonts w:ascii="Angsana New" w:hAnsi="Angsana New" w:cs="Angsana New" w:hint="cs"/>
          <w:cs/>
          <w:lang w:val="en-US"/>
        </w:rPr>
        <w:t xml:space="preserve">  อังศุวิทยา</w:t>
      </w:r>
      <w:r w:rsidRPr="007B2F56">
        <w:rPr>
          <w:rFonts w:ascii="Angsana New" w:hAnsi="Angsana New" w:cs="Angsana New" w:hint="cs"/>
          <w:cs/>
        </w:rPr>
        <w:t>)</w:t>
      </w:r>
    </w:p>
    <w:p w:rsidR="00FF704B" w:rsidRPr="007B2F56" w:rsidRDefault="00FF704B" w:rsidP="00347F90">
      <w:pPr>
        <w:pStyle w:val="T"/>
        <w:ind w:left="0" w:right="0" w:firstLine="5954"/>
        <w:jc w:val="left"/>
        <w:rPr>
          <w:rFonts w:ascii="Angsana New" w:hAnsi="Angsana New" w:cs="Angsana New"/>
          <w:cs/>
        </w:rPr>
      </w:pPr>
      <w:r w:rsidRPr="007B2F56">
        <w:rPr>
          <w:rFonts w:ascii="Angsana New" w:hAnsi="Angsana New" w:cs="Angsana New"/>
          <w:cs/>
        </w:rPr>
        <w:t>ผู้สอบบัญชีรับอนุ</w:t>
      </w:r>
      <w:r w:rsidR="00F45D76" w:rsidRPr="007B2F56">
        <w:rPr>
          <w:rFonts w:ascii="Angsana New" w:hAnsi="Angsana New" w:cs="Angsana New" w:hint="cs"/>
          <w:cs/>
        </w:rPr>
        <w:t>ญาต</w:t>
      </w:r>
    </w:p>
    <w:p w:rsidR="00FF704B" w:rsidRPr="007B2F56" w:rsidRDefault="00F45D76" w:rsidP="00347F90">
      <w:pPr>
        <w:pStyle w:val="T"/>
        <w:ind w:left="0" w:right="0" w:firstLine="6237"/>
        <w:jc w:val="left"/>
        <w:rPr>
          <w:rFonts w:ascii="Angsana New" w:hAnsi="Angsana New" w:cs="Angsana New"/>
          <w:lang w:val="en-US"/>
        </w:rPr>
      </w:pPr>
      <w:r w:rsidRPr="007B2F56">
        <w:rPr>
          <w:rFonts w:ascii="Angsana New" w:hAnsi="Angsana New" w:cs="Angsana New"/>
          <w:cs/>
        </w:rPr>
        <w:t xml:space="preserve">เลขทะเบียน </w:t>
      </w:r>
      <w:r w:rsidR="00347F90" w:rsidRPr="007B2F56">
        <w:rPr>
          <w:rFonts w:ascii="Angsana New" w:hAnsi="Angsana New" w:cs="Angsana New"/>
          <w:lang w:val="en-US"/>
        </w:rPr>
        <w:t>3885</w:t>
      </w:r>
    </w:p>
    <w:p w:rsidR="00FF704B" w:rsidRPr="007B2F56" w:rsidRDefault="00FF704B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47F90" w:rsidRPr="007B2F56" w:rsidRDefault="00347F90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434A6" w:rsidRPr="007B2F56" w:rsidRDefault="00F434A6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434A6" w:rsidRPr="007B2F56" w:rsidRDefault="00F434A6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434A6" w:rsidRPr="007B2F56" w:rsidRDefault="00F434A6" w:rsidP="0044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47F90" w:rsidRPr="007B2F56" w:rsidRDefault="00347F90" w:rsidP="0034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  <w:tab w:val="right" w:pos="9026"/>
        </w:tabs>
        <w:spacing w:line="240" w:lineRule="auto"/>
        <w:ind w:left="432" w:hanging="432"/>
        <w:jc w:val="thaiDistribute"/>
        <w:rPr>
          <w:rFonts w:ascii="Angsana New" w:eastAsia="Calibri" w:hAnsi="Angsana New" w:cs="AngsanaUPC"/>
          <w:color w:val="000000"/>
          <w:sz w:val="30"/>
          <w:szCs w:val="30"/>
        </w:rPr>
      </w:pPr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 xml:space="preserve">สำนักงาน เอ. </w:t>
      </w:r>
      <w:proofErr w:type="spellStart"/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>เอ็ม</w:t>
      </w:r>
      <w:proofErr w:type="spellEnd"/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 xml:space="preserve">. ที. </w:t>
      </w:r>
      <w:proofErr w:type="spellStart"/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>แอส</w:t>
      </w:r>
      <w:proofErr w:type="spellEnd"/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>โซซิ</w:t>
      </w:r>
      <w:proofErr w:type="spellStart"/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>เอท</w:t>
      </w:r>
      <w:proofErr w:type="spellEnd"/>
    </w:p>
    <w:p w:rsidR="00347F90" w:rsidRPr="007B2F56" w:rsidRDefault="00347F90" w:rsidP="0034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  <w:tab w:val="right" w:pos="9026"/>
        </w:tabs>
        <w:spacing w:line="240" w:lineRule="auto"/>
        <w:ind w:left="432" w:hanging="432"/>
        <w:jc w:val="thaiDistribute"/>
        <w:rPr>
          <w:rFonts w:ascii="Angsana New" w:eastAsia="Calibri" w:hAnsi="Angsana New" w:cs="AngsanaUPC"/>
          <w:color w:val="000000"/>
          <w:sz w:val="30"/>
          <w:szCs w:val="30"/>
        </w:rPr>
      </w:pPr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>กรุงเทพมหานคร</w:t>
      </w:r>
    </w:p>
    <w:p w:rsidR="00FF704B" w:rsidRPr="00347F90" w:rsidRDefault="00347F90" w:rsidP="0034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 xml:space="preserve">วันที่ </w:t>
      </w:r>
      <w:r w:rsidRPr="007B2F56">
        <w:rPr>
          <w:rFonts w:ascii="Angsana New" w:eastAsia="Calibri" w:hAnsi="Angsana New" w:cs="AngsanaUPC"/>
          <w:color w:val="000000"/>
          <w:sz w:val="30"/>
          <w:szCs w:val="30"/>
        </w:rPr>
        <w:t>25</w:t>
      </w:r>
      <w:r w:rsidRPr="007B2F56">
        <w:rPr>
          <w:rFonts w:ascii="Angsana New" w:eastAsia="Calibri" w:hAnsi="Angsana New" w:cs="AngsanaUPC" w:hint="cs"/>
          <w:color w:val="000000"/>
          <w:sz w:val="30"/>
          <w:szCs w:val="30"/>
          <w:cs/>
        </w:rPr>
        <w:t xml:space="preserve"> กุมภาพันธ์ </w:t>
      </w:r>
      <w:r w:rsidRPr="007B2F56">
        <w:rPr>
          <w:rFonts w:ascii="Angsana New" w:eastAsia="Calibri" w:hAnsi="Angsana New" w:cs="AngsanaUPC"/>
          <w:color w:val="000000"/>
          <w:sz w:val="30"/>
          <w:szCs w:val="30"/>
        </w:rPr>
        <w:t>2562</w:t>
      </w:r>
    </w:p>
    <w:sectPr w:rsidR="00FF704B" w:rsidRPr="00347F90" w:rsidSect="00F434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18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385" w:rsidRDefault="00AA6385">
      <w:r>
        <w:separator/>
      </w:r>
    </w:p>
  </w:endnote>
  <w:endnote w:type="continuationSeparator" w:id="0">
    <w:p w:rsidR="00AA6385" w:rsidRDefault="00AA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C7" w:rsidRDefault="002227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993" w:rsidRPr="00D36DA5" w:rsidRDefault="006E0993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87776">
      <w:rPr>
        <w:rStyle w:val="PageNumber"/>
        <w:rFonts w:ascii="Angsana New" w:hAnsi="Angsana New"/>
        <w:noProof/>
        <w:sz w:val="30"/>
        <w:szCs w:val="30"/>
        <w:cs/>
      </w:rPr>
      <w:t>6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E0993" w:rsidRPr="000115A6" w:rsidRDefault="006E0993" w:rsidP="000115A6">
    <w:pPr>
      <w:pStyle w:val="Footer"/>
      <w:rPr>
        <w:szCs w:val="30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C7" w:rsidRDefault="00222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385" w:rsidRDefault="00AA6385">
      <w:r>
        <w:separator/>
      </w:r>
    </w:p>
  </w:footnote>
  <w:footnote w:type="continuationSeparator" w:id="0">
    <w:p w:rsidR="00AA6385" w:rsidRDefault="00AA6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C7" w:rsidRDefault="002227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FA" w:rsidRPr="001531FA" w:rsidRDefault="00D80CF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C7" w:rsidRDefault="002227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482"/>
        </w:tabs>
        <w:ind w:left="248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8630F2"/>
    <w:multiLevelType w:val="hybridMultilevel"/>
    <w:tmpl w:val="B246B92C"/>
    <w:lvl w:ilvl="0" w:tplc="BC708E22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A64C54"/>
    <w:multiLevelType w:val="hybridMultilevel"/>
    <w:tmpl w:val="A1167106"/>
    <w:lvl w:ilvl="0" w:tplc="4BDC8BE6">
      <w:start w:val="19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CAA3CF1"/>
    <w:multiLevelType w:val="multilevel"/>
    <w:tmpl w:val="0A522A1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b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0C21B9"/>
    <w:multiLevelType w:val="hybridMultilevel"/>
    <w:tmpl w:val="A0D21E26"/>
    <w:lvl w:ilvl="0" w:tplc="C86A45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3257B88"/>
    <w:multiLevelType w:val="multilevel"/>
    <w:tmpl w:val="9A2285F0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7146FD"/>
    <w:multiLevelType w:val="hybridMultilevel"/>
    <w:tmpl w:val="5420D264"/>
    <w:lvl w:ilvl="0" w:tplc="2C52BA04">
      <w:start w:val="20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2FE78C3"/>
    <w:multiLevelType w:val="multilevel"/>
    <w:tmpl w:val="B2E6C23A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31"/>
  </w:num>
  <w:num w:numId="14">
    <w:abstractNumId w:val="18"/>
  </w:num>
  <w:num w:numId="15">
    <w:abstractNumId w:val="22"/>
  </w:num>
  <w:num w:numId="16">
    <w:abstractNumId w:val="30"/>
  </w:num>
  <w:num w:numId="17">
    <w:abstractNumId w:val="20"/>
  </w:num>
  <w:num w:numId="18">
    <w:abstractNumId w:val="13"/>
  </w:num>
  <w:num w:numId="19">
    <w:abstractNumId w:val="16"/>
  </w:num>
  <w:num w:numId="20">
    <w:abstractNumId w:val="33"/>
  </w:num>
  <w:num w:numId="21">
    <w:abstractNumId w:val="10"/>
  </w:num>
  <w:num w:numId="22">
    <w:abstractNumId w:val="28"/>
  </w:num>
  <w:num w:numId="23">
    <w:abstractNumId w:val="23"/>
  </w:num>
  <w:num w:numId="24">
    <w:abstractNumId w:val="11"/>
  </w:num>
  <w:num w:numId="25">
    <w:abstractNumId w:val="24"/>
  </w:num>
  <w:num w:numId="26">
    <w:abstractNumId w:val="26"/>
  </w:num>
  <w:num w:numId="27">
    <w:abstractNumId w:val="29"/>
  </w:num>
  <w:num w:numId="28">
    <w:abstractNumId w:val="25"/>
  </w:num>
  <w:num w:numId="29">
    <w:abstractNumId w:val="17"/>
  </w:num>
  <w:num w:numId="30">
    <w:abstractNumId w:val="12"/>
  </w:num>
  <w:num w:numId="31">
    <w:abstractNumId w:val="32"/>
  </w:num>
  <w:num w:numId="32">
    <w:abstractNumId w:val="27"/>
  </w:num>
  <w:num w:numId="33">
    <w:abstractNumId w:val="14"/>
  </w:num>
  <w:num w:numId="34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E2"/>
    <w:rsid w:val="00000DF2"/>
    <w:rsid w:val="00001501"/>
    <w:rsid w:val="00001A16"/>
    <w:rsid w:val="00001B5C"/>
    <w:rsid w:val="0000210F"/>
    <w:rsid w:val="000028BD"/>
    <w:rsid w:val="00002F57"/>
    <w:rsid w:val="0000454F"/>
    <w:rsid w:val="000047E0"/>
    <w:rsid w:val="00005AAF"/>
    <w:rsid w:val="00010041"/>
    <w:rsid w:val="00010AC7"/>
    <w:rsid w:val="000115A6"/>
    <w:rsid w:val="00011927"/>
    <w:rsid w:val="00011BE3"/>
    <w:rsid w:val="000144FA"/>
    <w:rsid w:val="00014B21"/>
    <w:rsid w:val="00015015"/>
    <w:rsid w:val="000172F1"/>
    <w:rsid w:val="00017315"/>
    <w:rsid w:val="00020F4D"/>
    <w:rsid w:val="00021ADE"/>
    <w:rsid w:val="00022FCB"/>
    <w:rsid w:val="0002370D"/>
    <w:rsid w:val="0002436A"/>
    <w:rsid w:val="000247EC"/>
    <w:rsid w:val="000255C5"/>
    <w:rsid w:val="00025DCF"/>
    <w:rsid w:val="00026C2E"/>
    <w:rsid w:val="000270FA"/>
    <w:rsid w:val="00027ECB"/>
    <w:rsid w:val="00030332"/>
    <w:rsid w:val="00031038"/>
    <w:rsid w:val="000316FF"/>
    <w:rsid w:val="00032622"/>
    <w:rsid w:val="00032A15"/>
    <w:rsid w:val="00033513"/>
    <w:rsid w:val="00033E7C"/>
    <w:rsid w:val="00033FE7"/>
    <w:rsid w:val="00034375"/>
    <w:rsid w:val="0003498E"/>
    <w:rsid w:val="000351DE"/>
    <w:rsid w:val="000354E1"/>
    <w:rsid w:val="00036731"/>
    <w:rsid w:val="00036777"/>
    <w:rsid w:val="000368EB"/>
    <w:rsid w:val="000376ED"/>
    <w:rsid w:val="00041789"/>
    <w:rsid w:val="00041A74"/>
    <w:rsid w:val="0004303B"/>
    <w:rsid w:val="00043580"/>
    <w:rsid w:val="00044877"/>
    <w:rsid w:val="00044F3B"/>
    <w:rsid w:val="00045282"/>
    <w:rsid w:val="00045DAC"/>
    <w:rsid w:val="000461FD"/>
    <w:rsid w:val="00046BDB"/>
    <w:rsid w:val="00046F6C"/>
    <w:rsid w:val="00047921"/>
    <w:rsid w:val="00050259"/>
    <w:rsid w:val="00051A2A"/>
    <w:rsid w:val="000524A2"/>
    <w:rsid w:val="0005326F"/>
    <w:rsid w:val="00053991"/>
    <w:rsid w:val="00054B28"/>
    <w:rsid w:val="0005559F"/>
    <w:rsid w:val="00055B72"/>
    <w:rsid w:val="000561EF"/>
    <w:rsid w:val="0005635E"/>
    <w:rsid w:val="00056DD6"/>
    <w:rsid w:val="00056E83"/>
    <w:rsid w:val="00057015"/>
    <w:rsid w:val="00057E5E"/>
    <w:rsid w:val="00057FDE"/>
    <w:rsid w:val="00060344"/>
    <w:rsid w:val="00060C5C"/>
    <w:rsid w:val="00061B8D"/>
    <w:rsid w:val="00062519"/>
    <w:rsid w:val="0006265F"/>
    <w:rsid w:val="00062F0E"/>
    <w:rsid w:val="000632AB"/>
    <w:rsid w:val="0006523F"/>
    <w:rsid w:val="0006584A"/>
    <w:rsid w:val="00066001"/>
    <w:rsid w:val="00066047"/>
    <w:rsid w:val="00066BD0"/>
    <w:rsid w:val="000670F7"/>
    <w:rsid w:val="00067D0E"/>
    <w:rsid w:val="000704C8"/>
    <w:rsid w:val="000711E0"/>
    <w:rsid w:val="0007183E"/>
    <w:rsid w:val="000726A4"/>
    <w:rsid w:val="000731A0"/>
    <w:rsid w:val="00073BC6"/>
    <w:rsid w:val="00073FC5"/>
    <w:rsid w:val="0007482F"/>
    <w:rsid w:val="00074D2E"/>
    <w:rsid w:val="00074E97"/>
    <w:rsid w:val="00075248"/>
    <w:rsid w:val="000759C2"/>
    <w:rsid w:val="00075B42"/>
    <w:rsid w:val="000760F0"/>
    <w:rsid w:val="00077CED"/>
    <w:rsid w:val="00077E28"/>
    <w:rsid w:val="00077FD1"/>
    <w:rsid w:val="00080A3B"/>
    <w:rsid w:val="000826A1"/>
    <w:rsid w:val="0008286E"/>
    <w:rsid w:val="0008293F"/>
    <w:rsid w:val="000829D9"/>
    <w:rsid w:val="00082EFE"/>
    <w:rsid w:val="00084434"/>
    <w:rsid w:val="00084B5C"/>
    <w:rsid w:val="00085539"/>
    <w:rsid w:val="00085E1C"/>
    <w:rsid w:val="00086068"/>
    <w:rsid w:val="000862A4"/>
    <w:rsid w:val="0008668B"/>
    <w:rsid w:val="000872DD"/>
    <w:rsid w:val="000878DF"/>
    <w:rsid w:val="0008798D"/>
    <w:rsid w:val="00087C21"/>
    <w:rsid w:val="00087C3D"/>
    <w:rsid w:val="0009024E"/>
    <w:rsid w:val="00090A46"/>
    <w:rsid w:val="000911A7"/>
    <w:rsid w:val="00092F85"/>
    <w:rsid w:val="00093A7D"/>
    <w:rsid w:val="00094079"/>
    <w:rsid w:val="000956C2"/>
    <w:rsid w:val="00095E24"/>
    <w:rsid w:val="0009640D"/>
    <w:rsid w:val="00097145"/>
    <w:rsid w:val="00097162"/>
    <w:rsid w:val="0009753A"/>
    <w:rsid w:val="00097979"/>
    <w:rsid w:val="000A08C4"/>
    <w:rsid w:val="000A1D6A"/>
    <w:rsid w:val="000A1E95"/>
    <w:rsid w:val="000A2157"/>
    <w:rsid w:val="000A25C3"/>
    <w:rsid w:val="000A2C2B"/>
    <w:rsid w:val="000A2E99"/>
    <w:rsid w:val="000A35D2"/>
    <w:rsid w:val="000A3830"/>
    <w:rsid w:val="000A3D59"/>
    <w:rsid w:val="000A40AD"/>
    <w:rsid w:val="000A4464"/>
    <w:rsid w:val="000A48A9"/>
    <w:rsid w:val="000A5D75"/>
    <w:rsid w:val="000A616A"/>
    <w:rsid w:val="000A6243"/>
    <w:rsid w:val="000A65DB"/>
    <w:rsid w:val="000A6CFA"/>
    <w:rsid w:val="000A7074"/>
    <w:rsid w:val="000A79FB"/>
    <w:rsid w:val="000A7B07"/>
    <w:rsid w:val="000B193A"/>
    <w:rsid w:val="000B1CF3"/>
    <w:rsid w:val="000B1EAC"/>
    <w:rsid w:val="000B2247"/>
    <w:rsid w:val="000B3D99"/>
    <w:rsid w:val="000B4823"/>
    <w:rsid w:val="000B4AC6"/>
    <w:rsid w:val="000B4EB3"/>
    <w:rsid w:val="000B705D"/>
    <w:rsid w:val="000B740C"/>
    <w:rsid w:val="000B754A"/>
    <w:rsid w:val="000B789C"/>
    <w:rsid w:val="000C0465"/>
    <w:rsid w:val="000C05CD"/>
    <w:rsid w:val="000C0A68"/>
    <w:rsid w:val="000C1727"/>
    <w:rsid w:val="000C1D12"/>
    <w:rsid w:val="000C2789"/>
    <w:rsid w:val="000C3521"/>
    <w:rsid w:val="000C3E24"/>
    <w:rsid w:val="000C3EA9"/>
    <w:rsid w:val="000C4642"/>
    <w:rsid w:val="000C47B9"/>
    <w:rsid w:val="000C4F9C"/>
    <w:rsid w:val="000C5341"/>
    <w:rsid w:val="000C6595"/>
    <w:rsid w:val="000C6989"/>
    <w:rsid w:val="000C78EF"/>
    <w:rsid w:val="000C7BD6"/>
    <w:rsid w:val="000C7D5D"/>
    <w:rsid w:val="000C7FFB"/>
    <w:rsid w:val="000D02A6"/>
    <w:rsid w:val="000D1CD7"/>
    <w:rsid w:val="000D2106"/>
    <w:rsid w:val="000D2118"/>
    <w:rsid w:val="000D26C8"/>
    <w:rsid w:val="000D4003"/>
    <w:rsid w:val="000D43E5"/>
    <w:rsid w:val="000D5673"/>
    <w:rsid w:val="000D5C3A"/>
    <w:rsid w:val="000D6D14"/>
    <w:rsid w:val="000D7C39"/>
    <w:rsid w:val="000E0463"/>
    <w:rsid w:val="000E1351"/>
    <w:rsid w:val="000E2173"/>
    <w:rsid w:val="000E2F5D"/>
    <w:rsid w:val="000E3453"/>
    <w:rsid w:val="000E345D"/>
    <w:rsid w:val="000E3662"/>
    <w:rsid w:val="000E418D"/>
    <w:rsid w:val="000E49D5"/>
    <w:rsid w:val="000E4BC8"/>
    <w:rsid w:val="000E4FDB"/>
    <w:rsid w:val="000F08D6"/>
    <w:rsid w:val="000F0B74"/>
    <w:rsid w:val="000F1000"/>
    <w:rsid w:val="000F116D"/>
    <w:rsid w:val="000F1970"/>
    <w:rsid w:val="000F1D1E"/>
    <w:rsid w:val="000F1DB9"/>
    <w:rsid w:val="000F1EC9"/>
    <w:rsid w:val="000F2B67"/>
    <w:rsid w:val="000F3F44"/>
    <w:rsid w:val="000F4F7F"/>
    <w:rsid w:val="000F5EF3"/>
    <w:rsid w:val="000F61CB"/>
    <w:rsid w:val="000F667B"/>
    <w:rsid w:val="000F7535"/>
    <w:rsid w:val="000F766C"/>
    <w:rsid w:val="000F7D60"/>
    <w:rsid w:val="0010073A"/>
    <w:rsid w:val="00100A0C"/>
    <w:rsid w:val="00100B30"/>
    <w:rsid w:val="00100BE0"/>
    <w:rsid w:val="00100C70"/>
    <w:rsid w:val="00100F9A"/>
    <w:rsid w:val="00101C95"/>
    <w:rsid w:val="001038A3"/>
    <w:rsid w:val="00105707"/>
    <w:rsid w:val="00107F96"/>
    <w:rsid w:val="00110544"/>
    <w:rsid w:val="001106C8"/>
    <w:rsid w:val="0011074A"/>
    <w:rsid w:val="0011094A"/>
    <w:rsid w:val="00110F45"/>
    <w:rsid w:val="001127BA"/>
    <w:rsid w:val="00112F97"/>
    <w:rsid w:val="0011539B"/>
    <w:rsid w:val="00115996"/>
    <w:rsid w:val="00115DC8"/>
    <w:rsid w:val="001163AA"/>
    <w:rsid w:val="001171DA"/>
    <w:rsid w:val="0012014B"/>
    <w:rsid w:val="00120E55"/>
    <w:rsid w:val="00121588"/>
    <w:rsid w:val="0012215A"/>
    <w:rsid w:val="00122285"/>
    <w:rsid w:val="00122D55"/>
    <w:rsid w:val="00123039"/>
    <w:rsid w:val="00123218"/>
    <w:rsid w:val="00124584"/>
    <w:rsid w:val="001245AE"/>
    <w:rsid w:val="00125195"/>
    <w:rsid w:val="00125E0A"/>
    <w:rsid w:val="001268D4"/>
    <w:rsid w:val="001278A1"/>
    <w:rsid w:val="00127E14"/>
    <w:rsid w:val="0013046E"/>
    <w:rsid w:val="00130680"/>
    <w:rsid w:val="00131412"/>
    <w:rsid w:val="0013334F"/>
    <w:rsid w:val="00134363"/>
    <w:rsid w:val="001352D3"/>
    <w:rsid w:val="00135C64"/>
    <w:rsid w:val="001363C1"/>
    <w:rsid w:val="001373AA"/>
    <w:rsid w:val="00140641"/>
    <w:rsid w:val="001406BC"/>
    <w:rsid w:val="0014143C"/>
    <w:rsid w:val="00143149"/>
    <w:rsid w:val="00143656"/>
    <w:rsid w:val="00143B00"/>
    <w:rsid w:val="0014420D"/>
    <w:rsid w:val="001448FD"/>
    <w:rsid w:val="00145C0C"/>
    <w:rsid w:val="00145F80"/>
    <w:rsid w:val="001463C8"/>
    <w:rsid w:val="001467F9"/>
    <w:rsid w:val="001477E9"/>
    <w:rsid w:val="0015083D"/>
    <w:rsid w:val="00150C9F"/>
    <w:rsid w:val="00150CC8"/>
    <w:rsid w:val="001533E8"/>
    <w:rsid w:val="0015410A"/>
    <w:rsid w:val="00154372"/>
    <w:rsid w:val="00154AB0"/>
    <w:rsid w:val="00154B58"/>
    <w:rsid w:val="00154E20"/>
    <w:rsid w:val="001551D0"/>
    <w:rsid w:val="0015533F"/>
    <w:rsid w:val="00155990"/>
    <w:rsid w:val="00155E1F"/>
    <w:rsid w:val="00155F86"/>
    <w:rsid w:val="00156599"/>
    <w:rsid w:val="00156858"/>
    <w:rsid w:val="001600AA"/>
    <w:rsid w:val="00160936"/>
    <w:rsid w:val="00161239"/>
    <w:rsid w:val="001612CD"/>
    <w:rsid w:val="0016332C"/>
    <w:rsid w:val="00163569"/>
    <w:rsid w:val="00164F34"/>
    <w:rsid w:val="00164FBC"/>
    <w:rsid w:val="0016624B"/>
    <w:rsid w:val="00166337"/>
    <w:rsid w:val="00166EB7"/>
    <w:rsid w:val="001677B4"/>
    <w:rsid w:val="00167D4C"/>
    <w:rsid w:val="00167E3C"/>
    <w:rsid w:val="001706EB"/>
    <w:rsid w:val="00170854"/>
    <w:rsid w:val="0017137B"/>
    <w:rsid w:val="00172B91"/>
    <w:rsid w:val="00172CF9"/>
    <w:rsid w:val="00174406"/>
    <w:rsid w:val="001747CB"/>
    <w:rsid w:val="00175C5E"/>
    <w:rsid w:val="00175DC8"/>
    <w:rsid w:val="00176444"/>
    <w:rsid w:val="00177DDB"/>
    <w:rsid w:val="00180C60"/>
    <w:rsid w:val="001811A4"/>
    <w:rsid w:val="00181296"/>
    <w:rsid w:val="0018132A"/>
    <w:rsid w:val="001814F1"/>
    <w:rsid w:val="001819AA"/>
    <w:rsid w:val="00181CC1"/>
    <w:rsid w:val="00181FCE"/>
    <w:rsid w:val="00182557"/>
    <w:rsid w:val="001828B4"/>
    <w:rsid w:val="001831E7"/>
    <w:rsid w:val="00183728"/>
    <w:rsid w:val="00183B44"/>
    <w:rsid w:val="00184BC8"/>
    <w:rsid w:val="00185979"/>
    <w:rsid w:val="0018599B"/>
    <w:rsid w:val="001868AA"/>
    <w:rsid w:val="00187291"/>
    <w:rsid w:val="00190305"/>
    <w:rsid w:val="001910A0"/>
    <w:rsid w:val="00192573"/>
    <w:rsid w:val="00192AC8"/>
    <w:rsid w:val="00193CAD"/>
    <w:rsid w:val="00194346"/>
    <w:rsid w:val="0019501A"/>
    <w:rsid w:val="00195B87"/>
    <w:rsid w:val="00195EF4"/>
    <w:rsid w:val="00195F40"/>
    <w:rsid w:val="00197001"/>
    <w:rsid w:val="001A0450"/>
    <w:rsid w:val="001A0710"/>
    <w:rsid w:val="001A0E0C"/>
    <w:rsid w:val="001A1302"/>
    <w:rsid w:val="001A25ED"/>
    <w:rsid w:val="001A2C81"/>
    <w:rsid w:val="001A2DC7"/>
    <w:rsid w:val="001A3432"/>
    <w:rsid w:val="001A3932"/>
    <w:rsid w:val="001A430B"/>
    <w:rsid w:val="001A4EFC"/>
    <w:rsid w:val="001A5C17"/>
    <w:rsid w:val="001A6A45"/>
    <w:rsid w:val="001A7373"/>
    <w:rsid w:val="001B00EC"/>
    <w:rsid w:val="001B09E5"/>
    <w:rsid w:val="001B19E8"/>
    <w:rsid w:val="001B2166"/>
    <w:rsid w:val="001B25DE"/>
    <w:rsid w:val="001B2D53"/>
    <w:rsid w:val="001B2DDB"/>
    <w:rsid w:val="001B3F17"/>
    <w:rsid w:val="001B4937"/>
    <w:rsid w:val="001B4E00"/>
    <w:rsid w:val="001B54DE"/>
    <w:rsid w:val="001B565B"/>
    <w:rsid w:val="001B58FC"/>
    <w:rsid w:val="001B5AFE"/>
    <w:rsid w:val="001B623E"/>
    <w:rsid w:val="001B6747"/>
    <w:rsid w:val="001B6C24"/>
    <w:rsid w:val="001B7838"/>
    <w:rsid w:val="001B79A3"/>
    <w:rsid w:val="001C07EE"/>
    <w:rsid w:val="001C0D51"/>
    <w:rsid w:val="001C1554"/>
    <w:rsid w:val="001C2C00"/>
    <w:rsid w:val="001C4082"/>
    <w:rsid w:val="001C409E"/>
    <w:rsid w:val="001C4CDB"/>
    <w:rsid w:val="001C51E1"/>
    <w:rsid w:val="001C527C"/>
    <w:rsid w:val="001C67F0"/>
    <w:rsid w:val="001D00C4"/>
    <w:rsid w:val="001D0796"/>
    <w:rsid w:val="001D0864"/>
    <w:rsid w:val="001D23BA"/>
    <w:rsid w:val="001D3002"/>
    <w:rsid w:val="001D3281"/>
    <w:rsid w:val="001D4197"/>
    <w:rsid w:val="001D4C85"/>
    <w:rsid w:val="001D52D8"/>
    <w:rsid w:val="001D6C77"/>
    <w:rsid w:val="001D6DE8"/>
    <w:rsid w:val="001D74AD"/>
    <w:rsid w:val="001D75F6"/>
    <w:rsid w:val="001E00E3"/>
    <w:rsid w:val="001E0F9E"/>
    <w:rsid w:val="001E1260"/>
    <w:rsid w:val="001E12DB"/>
    <w:rsid w:val="001E1330"/>
    <w:rsid w:val="001E13BE"/>
    <w:rsid w:val="001E13D4"/>
    <w:rsid w:val="001E25CC"/>
    <w:rsid w:val="001E4EE2"/>
    <w:rsid w:val="001E5523"/>
    <w:rsid w:val="001E68F1"/>
    <w:rsid w:val="001E705E"/>
    <w:rsid w:val="001F0642"/>
    <w:rsid w:val="001F2BAF"/>
    <w:rsid w:val="001F2C69"/>
    <w:rsid w:val="001F2D62"/>
    <w:rsid w:val="001F359D"/>
    <w:rsid w:val="001F437E"/>
    <w:rsid w:val="001F45AB"/>
    <w:rsid w:val="001F683B"/>
    <w:rsid w:val="001F6D79"/>
    <w:rsid w:val="002008FD"/>
    <w:rsid w:val="00200C72"/>
    <w:rsid w:val="00200EC2"/>
    <w:rsid w:val="002012D1"/>
    <w:rsid w:val="00201322"/>
    <w:rsid w:val="00201B0A"/>
    <w:rsid w:val="00201BBE"/>
    <w:rsid w:val="00202861"/>
    <w:rsid w:val="00202BA4"/>
    <w:rsid w:val="002031B0"/>
    <w:rsid w:val="00204493"/>
    <w:rsid w:val="00204F10"/>
    <w:rsid w:val="002050B5"/>
    <w:rsid w:val="00206280"/>
    <w:rsid w:val="00207A42"/>
    <w:rsid w:val="00207EF0"/>
    <w:rsid w:val="00210041"/>
    <w:rsid w:val="002109EE"/>
    <w:rsid w:val="00210AD7"/>
    <w:rsid w:val="00210DF3"/>
    <w:rsid w:val="00211A01"/>
    <w:rsid w:val="00211A2B"/>
    <w:rsid w:val="00211D6E"/>
    <w:rsid w:val="00211EB1"/>
    <w:rsid w:val="00213559"/>
    <w:rsid w:val="00213D6F"/>
    <w:rsid w:val="0021410A"/>
    <w:rsid w:val="002141C9"/>
    <w:rsid w:val="00215574"/>
    <w:rsid w:val="0021596D"/>
    <w:rsid w:val="0021606D"/>
    <w:rsid w:val="002167A9"/>
    <w:rsid w:val="00216954"/>
    <w:rsid w:val="00216B79"/>
    <w:rsid w:val="00217C5B"/>
    <w:rsid w:val="00220127"/>
    <w:rsid w:val="002201F6"/>
    <w:rsid w:val="0022050A"/>
    <w:rsid w:val="00221A47"/>
    <w:rsid w:val="00221CFE"/>
    <w:rsid w:val="00221D22"/>
    <w:rsid w:val="002227C7"/>
    <w:rsid w:val="00224135"/>
    <w:rsid w:val="002252AC"/>
    <w:rsid w:val="002253C8"/>
    <w:rsid w:val="002264D3"/>
    <w:rsid w:val="0022677F"/>
    <w:rsid w:val="00226A6B"/>
    <w:rsid w:val="00226A73"/>
    <w:rsid w:val="00227DCB"/>
    <w:rsid w:val="00227F90"/>
    <w:rsid w:val="002302D3"/>
    <w:rsid w:val="00231AF5"/>
    <w:rsid w:val="00231DDF"/>
    <w:rsid w:val="0023295F"/>
    <w:rsid w:val="00233FFA"/>
    <w:rsid w:val="0023421A"/>
    <w:rsid w:val="00234DF7"/>
    <w:rsid w:val="002353B1"/>
    <w:rsid w:val="00235CB5"/>
    <w:rsid w:val="00236BA8"/>
    <w:rsid w:val="0023754B"/>
    <w:rsid w:val="00237837"/>
    <w:rsid w:val="0024049C"/>
    <w:rsid w:val="002406E4"/>
    <w:rsid w:val="00240738"/>
    <w:rsid w:val="00240D5B"/>
    <w:rsid w:val="00241B87"/>
    <w:rsid w:val="00242752"/>
    <w:rsid w:val="00242AC0"/>
    <w:rsid w:val="00242FAD"/>
    <w:rsid w:val="00243001"/>
    <w:rsid w:val="002449C2"/>
    <w:rsid w:val="00244FE7"/>
    <w:rsid w:val="002451FF"/>
    <w:rsid w:val="002477DA"/>
    <w:rsid w:val="00250AC9"/>
    <w:rsid w:val="00250F6F"/>
    <w:rsid w:val="002519A8"/>
    <w:rsid w:val="0025256F"/>
    <w:rsid w:val="002533AE"/>
    <w:rsid w:val="0025348D"/>
    <w:rsid w:val="00253709"/>
    <w:rsid w:val="00253B6D"/>
    <w:rsid w:val="002541A4"/>
    <w:rsid w:val="002546EE"/>
    <w:rsid w:val="00255185"/>
    <w:rsid w:val="00255FE7"/>
    <w:rsid w:val="0025603A"/>
    <w:rsid w:val="00260B88"/>
    <w:rsid w:val="0026119B"/>
    <w:rsid w:val="00261672"/>
    <w:rsid w:val="00261C73"/>
    <w:rsid w:val="00262517"/>
    <w:rsid w:val="00263163"/>
    <w:rsid w:val="00264318"/>
    <w:rsid w:val="00264FB0"/>
    <w:rsid w:val="00265141"/>
    <w:rsid w:val="002663CC"/>
    <w:rsid w:val="00267ACA"/>
    <w:rsid w:val="0027023D"/>
    <w:rsid w:val="00270CC3"/>
    <w:rsid w:val="00271294"/>
    <w:rsid w:val="00272806"/>
    <w:rsid w:val="00273875"/>
    <w:rsid w:val="00273947"/>
    <w:rsid w:val="00274043"/>
    <w:rsid w:val="00274577"/>
    <w:rsid w:val="00274EAD"/>
    <w:rsid w:val="00275488"/>
    <w:rsid w:val="0027554C"/>
    <w:rsid w:val="0027565A"/>
    <w:rsid w:val="002764B8"/>
    <w:rsid w:val="002776EF"/>
    <w:rsid w:val="00280E78"/>
    <w:rsid w:val="00281E99"/>
    <w:rsid w:val="0028218F"/>
    <w:rsid w:val="00282D8B"/>
    <w:rsid w:val="00283C72"/>
    <w:rsid w:val="002840C2"/>
    <w:rsid w:val="002840DB"/>
    <w:rsid w:val="00284413"/>
    <w:rsid w:val="00284B21"/>
    <w:rsid w:val="00284C1D"/>
    <w:rsid w:val="00284EDE"/>
    <w:rsid w:val="002852F0"/>
    <w:rsid w:val="00286B8E"/>
    <w:rsid w:val="00290B09"/>
    <w:rsid w:val="00290FCC"/>
    <w:rsid w:val="002913A9"/>
    <w:rsid w:val="0029145A"/>
    <w:rsid w:val="00291C17"/>
    <w:rsid w:val="00291D9A"/>
    <w:rsid w:val="0029267C"/>
    <w:rsid w:val="00292B2F"/>
    <w:rsid w:val="0029308D"/>
    <w:rsid w:val="0029350F"/>
    <w:rsid w:val="00294AE1"/>
    <w:rsid w:val="00296A30"/>
    <w:rsid w:val="00296C8C"/>
    <w:rsid w:val="0029704E"/>
    <w:rsid w:val="002A0534"/>
    <w:rsid w:val="002A11E5"/>
    <w:rsid w:val="002A1306"/>
    <w:rsid w:val="002A1675"/>
    <w:rsid w:val="002A1CBE"/>
    <w:rsid w:val="002A36DC"/>
    <w:rsid w:val="002A3ADD"/>
    <w:rsid w:val="002A3BDC"/>
    <w:rsid w:val="002A451B"/>
    <w:rsid w:val="002A51DD"/>
    <w:rsid w:val="002A5371"/>
    <w:rsid w:val="002A61DA"/>
    <w:rsid w:val="002A6B21"/>
    <w:rsid w:val="002A7050"/>
    <w:rsid w:val="002A72C8"/>
    <w:rsid w:val="002A7556"/>
    <w:rsid w:val="002A799A"/>
    <w:rsid w:val="002B0618"/>
    <w:rsid w:val="002B06A8"/>
    <w:rsid w:val="002B127E"/>
    <w:rsid w:val="002B1A7D"/>
    <w:rsid w:val="002B31EC"/>
    <w:rsid w:val="002B4030"/>
    <w:rsid w:val="002B4119"/>
    <w:rsid w:val="002B452A"/>
    <w:rsid w:val="002B5605"/>
    <w:rsid w:val="002B6061"/>
    <w:rsid w:val="002B6808"/>
    <w:rsid w:val="002B6910"/>
    <w:rsid w:val="002B699F"/>
    <w:rsid w:val="002B728E"/>
    <w:rsid w:val="002B738C"/>
    <w:rsid w:val="002B7D88"/>
    <w:rsid w:val="002B7F37"/>
    <w:rsid w:val="002C04A9"/>
    <w:rsid w:val="002C0755"/>
    <w:rsid w:val="002C0FBD"/>
    <w:rsid w:val="002C1956"/>
    <w:rsid w:val="002C34BA"/>
    <w:rsid w:val="002C38A3"/>
    <w:rsid w:val="002C4F96"/>
    <w:rsid w:val="002C6EF3"/>
    <w:rsid w:val="002C7164"/>
    <w:rsid w:val="002C7EB1"/>
    <w:rsid w:val="002D036B"/>
    <w:rsid w:val="002D0852"/>
    <w:rsid w:val="002D0972"/>
    <w:rsid w:val="002D0EC1"/>
    <w:rsid w:val="002D10F0"/>
    <w:rsid w:val="002D1310"/>
    <w:rsid w:val="002D1364"/>
    <w:rsid w:val="002D1805"/>
    <w:rsid w:val="002D1CBD"/>
    <w:rsid w:val="002D21D9"/>
    <w:rsid w:val="002D245D"/>
    <w:rsid w:val="002D2BA2"/>
    <w:rsid w:val="002D343F"/>
    <w:rsid w:val="002D38E8"/>
    <w:rsid w:val="002D46AC"/>
    <w:rsid w:val="002D52CA"/>
    <w:rsid w:val="002D5454"/>
    <w:rsid w:val="002D5AC7"/>
    <w:rsid w:val="002D5F71"/>
    <w:rsid w:val="002D6035"/>
    <w:rsid w:val="002D6976"/>
    <w:rsid w:val="002D6E84"/>
    <w:rsid w:val="002D6EBE"/>
    <w:rsid w:val="002D71D9"/>
    <w:rsid w:val="002D790D"/>
    <w:rsid w:val="002D79B2"/>
    <w:rsid w:val="002D7C04"/>
    <w:rsid w:val="002E079E"/>
    <w:rsid w:val="002E0988"/>
    <w:rsid w:val="002E0BF8"/>
    <w:rsid w:val="002E1973"/>
    <w:rsid w:val="002E2470"/>
    <w:rsid w:val="002E2A92"/>
    <w:rsid w:val="002E2B2C"/>
    <w:rsid w:val="002E2FAC"/>
    <w:rsid w:val="002E3E66"/>
    <w:rsid w:val="002E43BB"/>
    <w:rsid w:val="002E4694"/>
    <w:rsid w:val="002E48D6"/>
    <w:rsid w:val="002E5725"/>
    <w:rsid w:val="002E664E"/>
    <w:rsid w:val="002E6B68"/>
    <w:rsid w:val="002E6BB5"/>
    <w:rsid w:val="002F005F"/>
    <w:rsid w:val="002F139B"/>
    <w:rsid w:val="002F1DE4"/>
    <w:rsid w:val="002F2BF3"/>
    <w:rsid w:val="002F2C0A"/>
    <w:rsid w:val="002F2F7D"/>
    <w:rsid w:val="002F40B1"/>
    <w:rsid w:val="002F48FB"/>
    <w:rsid w:val="002F4A60"/>
    <w:rsid w:val="002F55CD"/>
    <w:rsid w:val="002F6B43"/>
    <w:rsid w:val="002F702D"/>
    <w:rsid w:val="002F75E5"/>
    <w:rsid w:val="002F79E7"/>
    <w:rsid w:val="0030089B"/>
    <w:rsid w:val="00300BD8"/>
    <w:rsid w:val="00300D5C"/>
    <w:rsid w:val="00302D9D"/>
    <w:rsid w:val="00303031"/>
    <w:rsid w:val="0030387D"/>
    <w:rsid w:val="003038B4"/>
    <w:rsid w:val="00304F60"/>
    <w:rsid w:val="00305406"/>
    <w:rsid w:val="003057D4"/>
    <w:rsid w:val="00305D9A"/>
    <w:rsid w:val="00306E0E"/>
    <w:rsid w:val="00306FFC"/>
    <w:rsid w:val="00307179"/>
    <w:rsid w:val="00307C80"/>
    <w:rsid w:val="00307D1E"/>
    <w:rsid w:val="00310A00"/>
    <w:rsid w:val="00311074"/>
    <w:rsid w:val="00311BA7"/>
    <w:rsid w:val="00312E27"/>
    <w:rsid w:val="0031508D"/>
    <w:rsid w:val="00315E4D"/>
    <w:rsid w:val="00316EB9"/>
    <w:rsid w:val="00320210"/>
    <w:rsid w:val="00320627"/>
    <w:rsid w:val="00320E36"/>
    <w:rsid w:val="0032230B"/>
    <w:rsid w:val="00322C6D"/>
    <w:rsid w:val="0032348E"/>
    <w:rsid w:val="00324517"/>
    <w:rsid w:val="00324E55"/>
    <w:rsid w:val="0032575A"/>
    <w:rsid w:val="00325D9E"/>
    <w:rsid w:val="003261A2"/>
    <w:rsid w:val="00326FC0"/>
    <w:rsid w:val="0032797E"/>
    <w:rsid w:val="003364F3"/>
    <w:rsid w:val="0033715D"/>
    <w:rsid w:val="00337682"/>
    <w:rsid w:val="00337B1B"/>
    <w:rsid w:val="00337FED"/>
    <w:rsid w:val="003406A5"/>
    <w:rsid w:val="00340A50"/>
    <w:rsid w:val="003414A2"/>
    <w:rsid w:val="0034178A"/>
    <w:rsid w:val="00342D0A"/>
    <w:rsid w:val="0034378B"/>
    <w:rsid w:val="0034393D"/>
    <w:rsid w:val="0034477E"/>
    <w:rsid w:val="003447FC"/>
    <w:rsid w:val="003459BC"/>
    <w:rsid w:val="00345CDE"/>
    <w:rsid w:val="00345F5A"/>
    <w:rsid w:val="003464CB"/>
    <w:rsid w:val="00346897"/>
    <w:rsid w:val="003472BC"/>
    <w:rsid w:val="00347595"/>
    <w:rsid w:val="00347F90"/>
    <w:rsid w:val="0035038D"/>
    <w:rsid w:val="003504CF"/>
    <w:rsid w:val="00350E0F"/>
    <w:rsid w:val="00350EEB"/>
    <w:rsid w:val="00351A7C"/>
    <w:rsid w:val="00352718"/>
    <w:rsid w:val="003529A3"/>
    <w:rsid w:val="00352B3E"/>
    <w:rsid w:val="00352D29"/>
    <w:rsid w:val="003532E6"/>
    <w:rsid w:val="00353549"/>
    <w:rsid w:val="003538AF"/>
    <w:rsid w:val="00353F8D"/>
    <w:rsid w:val="00353FAE"/>
    <w:rsid w:val="003546BA"/>
    <w:rsid w:val="00354C5C"/>
    <w:rsid w:val="003557FC"/>
    <w:rsid w:val="003558A5"/>
    <w:rsid w:val="00356171"/>
    <w:rsid w:val="0035625F"/>
    <w:rsid w:val="00356261"/>
    <w:rsid w:val="003563BB"/>
    <w:rsid w:val="003568B8"/>
    <w:rsid w:val="003576BE"/>
    <w:rsid w:val="00357BFD"/>
    <w:rsid w:val="00361282"/>
    <w:rsid w:val="003612D7"/>
    <w:rsid w:val="00361421"/>
    <w:rsid w:val="003617B5"/>
    <w:rsid w:val="00361806"/>
    <w:rsid w:val="00362B68"/>
    <w:rsid w:val="00362E50"/>
    <w:rsid w:val="00362FC2"/>
    <w:rsid w:val="00363457"/>
    <w:rsid w:val="00364222"/>
    <w:rsid w:val="003646D0"/>
    <w:rsid w:val="003647E1"/>
    <w:rsid w:val="0036508F"/>
    <w:rsid w:val="00366857"/>
    <w:rsid w:val="00370972"/>
    <w:rsid w:val="00370ABC"/>
    <w:rsid w:val="00370BAB"/>
    <w:rsid w:val="00370C2F"/>
    <w:rsid w:val="00370C89"/>
    <w:rsid w:val="003719C0"/>
    <w:rsid w:val="003725A3"/>
    <w:rsid w:val="0037346F"/>
    <w:rsid w:val="0037407F"/>
    <w:rsid w:val="00374C1A"/>
    <w:rsid w:val="00374DCF"/>
    <w:rsid w:val="00375D45"/>
    <w:rsid w:val="00375DAB"/>
    <w:rsid w:val="00376405"/>
    <w:rsid w:val="00376DA1"/>
    <w:rsid w:val="00380299"/>
    <w:rsid w:val="003803C4"/>
    <w:rsid w:val="0038063A"/>
    <w:rsid w:val="003806B9"/>
    <w:rsid w:val="00382864"/>
    <w:rsid w:val="003832A4"/>
    <w:rsid w:val="003833FC"/>
    <w:rsid w:val="00383AEA"/>
    <w:rsid w:val="00383B08"/>
    <w:rsid w:val="00383EDD"/>
    <w:rsid w:val="00384C82"/>
    <w:rsid w:val="0038505A"/>
    <w:rsid w:val="003853DB"/>
    <w:rsid w:val="00385640"/>
    <w:rsid w:val="00385696"/>
    <w:rsid w:val="003862C4"/>
    <w:rsid w:val="003864FD"/>
    <w:rsid w:val="00386E99"/>
    <w:rsid w:val="003912C5"/>
    <w:rsid w:val="00391AB7"/>
    <w:rsid w:val="00392B8C"/>
    <w:rsid w:val="00392C0F"/>
    <w:rsid w:val="003955D0"/>
    <w:rsid w:val="00395B77"/>
    <w:rsid w:val="00396326"/>
    <w:rsid w:val="00397300"/>
    <w:rsid w:val="00397324"/>
    <w:rsid w:val="003A0047"/>
    <w:rsid w:val="003A0849"/>
    <w:rsid w:val="003A095C"/>
    <w:rsid w:val="003A0ABA"/>
    <w:rsid w:val="003A0DCA"/>
    <w:rsid w:val="003A1F9C"/>
    <w:rsid w:val="003A2552"/>
    <w:rsid w:val="003A305A"/>
    <w:rsid w:val="003A3086"/>
    <w:rsid w:val="003A4153"/>
    <w:rsid w:val="003A42AC"/>
    <w:rsid w:val="003A52E5"/>
    <w:rsid w:val="003A567D"/>
    <w:rsid w:val="003A6C9F"/>
    <w:rsid w:val="003A728B"/>
    <w:rsid w:val="003A792D"/>
    <w:rsid w:val="003B0015"/>
    <w:rsid w:val="003B045D"/>
    <w:rsid w:val="003B2692"/>
    <w:rsid w:val="003B2B9F"/>
    <w:rsid w:val="003B3005"/>
    <w:rsid w:val="003B382E"/>
    <w:rsid w:val="003B5CD0"/>
    <w:rsid w:val="003B62DB"/>
    <w:rsid w:val="003B6634"/>
    <w:rsid w:val="003B6E2A"/>
    <w:rsid w:val="003B73AC"/>
    <w:rsid w:val="003B7F3C"/>
    <w:rsid w:val="003C0EF8"/>
    <w:rsid w:val="003C15AA"/>
    <w:rsid w:val="003C2685"/>
    <w:rsid w:val="003C2CCF"/>
    <w:rsid w:val="003C2F40"/>
    <w:rsid w:val="003D189A"/>
    <w:rsid w:val="003D1CF4"/>
    <w:rsid w:val="003D1E01"/>
    <w:rsid w:val="003D2221"/>
    <w:rsid w:val="003D22F4"/>
    <w:rsid w:val="003D25EE"/>
    <w:rsid w:val="003D38F0"/>
    <w:rsid w:val="003D499A"/>
    <w:rsid w:val="003D4B7B"/>
    <w:rsid w:val="003D4D12"/>
    <w:rsid w:val="003D6493"/>
    <w:rsid w:val="003D6CFC"/>
    <w:rsid w:val="003D7FBB"/>
    <w:rsid w:val="003E0049"/>
    <w:rsid w:val="003E0268"/>
    <w:rsid w:val="003E0342"/>
    <w:rsid w:val="003E13A6"/>
    <w:rsid w:val="003E1B1B"/>
    <w:rsid w:val="003E1F54"/>
    <w:rsid w:val="003E206A"/>
    <w:rsid w:val="003E2843"/>
    <w:rsid w:val="003E2EEC"/>
    <w:rsid w:val="003E35BD"/>
    <w:rsid w:val="003E3877"/>
    <w:rsid w:val="003E3EA1"/>
    <w:rsid w:val="003E6388"/>
    <w:rsid w:val="003E6AEB"/>
    <w:rsid w:val="003E6C11"/>
    <w:rsid w:val="003E6C98"/>
    <w:rsid w:val="003E7FB5"/>
    <w:rsid w:val="003F0073"/>
    <w:rsid w:val="003F0DBD"/>
    <w:rsid w:val="003F112B"/>
    <w:rsid w:val="003F11D9"/>
    <w:rsid w:val="003F1E08"/>
    <w:rsid w:val="003F1E12"/>
    <w:rsid w:val="003F1E92"/>
    <w:rsid w:val="003F25E6"/>
    <w:rsid w:val="003F2BC4"/>
    <w:rsid w:val="003F2BE2"/>
    <w:rsid w:val="003F2CB8"/>
    <w:rsid w:val="003F3280"/>
    <w:rsid w:val="003F3306"/>
    <w:rsid w:val="003F4030"/>
    <w:rsid w:val="003F41B7"/>
    <w:rsid w:val="003F43B0"/>
    <w:rsid w:val="003F443E"/>
    <w:rsid w:val="003F5176"/>
    <w:rsid w:val="003F5EB3"/>
    <w:rsid w:val="003F6FA6"/>
    <w:rsid w:val="003F77B4"/>
    <w:rsid w:val="003F7912"/>
    <w:rsid w:val="003F7D59"/>
    <w:rsid w:val="00400AA7"/>
    <w:rsid w:val="004015AF"/>
    <w:rsid w:val="00401DDE"/>
    <w:rsid w:val="00401F42"/>
    <w:rsid w:val="004026BB"/>
    <w:rsid w:val="00402770"/>
    <w:rsid w:val="00402E0D"/>
    <w:rsid w:val="00402ED4"/>
    <w:rsid w:val="0040301F"/>
    <w:rsid w:val="00403740"/>
    <w:rsid w:val="00403ADD"/>
    <w:rsid w:val="00403FDB"/>
    <w:rsid w:val="0040419B"/>
    <w:rsid w:val="004052CF"/>
    <w:rsid w:val="00406160"/>
    <w:rsid w:val="00406251"/>
    <w:rsid w:val="004064B9"/>
    <w:rsid w:val="0040652D"/>
    <w:rsid w:val="00406F4D"/>
    <w:rsid w:val="00407D0E"/>
    <w:rsid w:val="00407F48"/>
    <w:rsid w:val="004104F1"/>
    <w:rsid w:val="00410509"/>
    <w:rsid w:val="004106C7"/>
    <w:rsid w:val="00410B75"/>
    <w:rsid w:val="00410E98"/>
    <w:rsid w:val="0041110D"/>
    <w:rsid w:val="00412860"/>
    <w:rsid w:val="0041294E"/>
    <w:rsid w:val="004130FE"/>
    <w:rsid w:val="00413D7F"/>
    <w:rsid w:val="00414429"/>
    <w:rsid w:val="00414455"/>
    <w:rsid w:val="00414BDF"/>
    <w:rsid w:val="00414D77"/>
    <w:rsid w:val="004155B3"/>
    <w:rsid w:val="004155DE"/>
    <w:rsid w:val="00415F85"/>
    <w:rsid w:val="0041621D"/>
    <w:rsid w:val="00416F17"/>
    <w:rsid w:val="00420874"/>
    <w:rsid w:val="00421ABA"/>
    <w:rsid w:val="00421DA3"/>
    <w:rsid w:val="004234AB"/>
    <w:rsid w:val="00423E6C"/>
    <w:rsid w:val="00423F90"/>
    <w:rsid w:val="00425DC8"/>
    <w:rsid w:val="00426347"/>
    <w:rsid w:val="0042732A"/>
    <w:rsid w:val="004278E5"/>
    <w:rsid w:val="004306F8"/>
    <w:rsid w:val="00430CDE"/>
    <w:rsid w:val="0043131A"/>
    <w:rsid w:val="00431B55"/>
    <w:rsid w:val="00431D7D"/>
    <w:rsid w:val="00431F31"/>
    <w:rsid w:val="00432348"/>
    <w:rsid w:val="00432A98"/>
    <w:rsid w:val="00433AEA"/>
    <w:rsid w:val="00433CAF"/>
    <w:rsid w:val="00434C50"/>
    <w:rsid w:val="00435F6A"/>
    <w:rsid w:val="00436363"/>
    <w:rsid w:val="00436971"/>
    <w:rsid w:val="00436F63"/>
    <w:rsid w:val="0043735B"/>
    <w:rsid w:val="004417B5"/>
    <w:rsid w:val="00442677"/>
    <w:rsid w:val="004432BF"/>
    <w:rsid w:val="00444622"/>
    <w:rsid w:val="00445700"/>
    <w:rsid w:val="0044613E"/>
    <w:rsid w:val="00446961"/>
    <w:rsid w:val="00446BC3"/>
    <w:rsid w:val="0044737A"/>
    <w:rsid w:val="004474D2"/>
    <w:rsid w:val="00447D0E"/>
    <w:rsid w:val="00447EA2"/>
    <w:rsid w:val="004500F9"/>
    <w:rsid w:val="004500FC"/>
    <w:rsid w:val="004502B0"/>
    <w:rsid w:val="00450C97"/>
    <w:rsid w:val="00451841"/>
    <w:rsid w:val="0045191E"/>
    <w:rsid w:val="00452A07"/>
    <w:rsid w:val="00452D83"/>
    <w:rsid w:val="00453B03"/>
    <w:rsid w:val="00454D71"/>
    <w:rsid w:val="004554C1"/>
    <w:rsid w:val="0045612D"/>
    <w:rsid w:val="004561E2"/>
    <w:rsid w:val="00456546"/>
    <w:rsid w:val="00456749"/>
    <w:rsid w:val="004575AA"/>
    <w:rsid w:val="00457F4B"/>
    <w:rsid w:val="0046025B"/>
    <w:rsid w:val="00460331"/>
    <w:rsid w:val="00462081"/>
    <w:rsid w:val="00462327"/>
    <w:rsid w:val="0046349B"/>
    <w:rsid w:val="004640AD"/>
    <w:rsid w:val="004643EE"/>
    <w:rsid w:val="004650D1"/>
    <w:rsid w:val="00465D1E"/>
    <w:rsid w:val="00466182"/>
    <w:rsid w:val="004666D3"/>
    <w:rsid w:val="004667B3"/>
    <w:rsid w:val="004671D7"/>
    <w:rsid w:val="004700D2"/>
    <w:rsid w:val="00470C3A"/>
    <w:rsid w:val="00470CB9"/>
    <w:rsid w:val="00470DEB"/>
    <w:rsid w:val="00470E04"/>
    <w:rsid w:val="00472160"/>
    <w:rsid w:val="00472290"/>
    <w:rsid w:val="00474A83"/>
    <w:rsid w:val="00474D51"/>
    <w:rsid w:val="004752B8"/>
    <w:rsid w:val="00475F04"/>
    <w:rsid w:val="00476CA7"/>
    <w:rsid w:val="00477002"/>
    <w:rsid w:val="004771EF"/>
    <w:rsid w:val="004773B4"/>
    <w:rsid w:val="0048014C"/>
    <w:rsid w:val="00480214"/>
    <w:rsid w:val="00480605"/>
    <w:rsid w:val="00481195"/>
    <w:rsid w:val="004812B2"/>
    <w:rsid w:val="00481E45"/>
    <w:rsid w:val="0048297D"/>
    <w:rsid w:val="00484397"/>
    <w:rsid w:val="00484B2A"/>
    <w:rsid w:val="00484E7E"/>
    <w:rsid w:val="00485249"/>
    <w:rsid w:val="004859E8"/>
    <w:rsid w:val="00485A0F"/>
    <w:rsid w:val="00486580"/>
    <w:rsid w:val="00487DD2"/>
    <w:rsid w:val="00487E27"/>
    <w:rsid w:val="00490075"/>
    <w:rsid w:val="004903E0"/>
    <w:rsid w:val="00490827"/>
    <w:rsid w:val="00490A9D"/>
    <w:rsid w:val="00490F1F"/>
    <w:rsid w:val="004910D2"/>
    <w:rsid w:val="004931F4"/>
    <w:rsid w:val="004936C1"/>
    <w:rsid w:val="0049376D"/>
    <w:rsid w:val="00493A92"/>
    <w:rsid w:val="00494F95"/>
    <w:rsid w:val="00495AA7"/>
    <w:rsid w:val="00496BBE"/>
    <w:rsid w:val="0049770B"/>
    <w:rsid w:val="00497C68"/>
    <w:rsid w:val="004A3619"/>
    <w:rsid w:val="004A456A"/>
    <w:rsid w:val="004A45E1"/>
    <w:rsid w:val="004A48FE"/>
    <w:rsid w:val="004A4C3C"/>
    <w:rsid w:val="004A52DA"/>
    <w:rsid w:val="004A711C"/>
    <w:rsid w:val="004A7332"/>
    <w:rsid w:val="004A761D"/>
    <w:rsid w:val="004A7944"/>
    <w:rsid w:val="004B07CE"/>
    <w:rsid w:val="004B0900"/>
    <w:rsid w:val="004B2A8E"/>
    <w:rsid w:val="004B39D1"/>
    <w:rsid w:val="004B5FFC"/>
    <w:rsid w:val="004C08AE"/>
    <w:rsid w:val="004C0997"/>
    <w:rsid w:val="004C0AEC"/>
    <w:rsid w:val="004C2568"/>
    <w:rsid w:val="004C2EFC"/>
    <w:rsid w:val="004C311F"/>
    <w:rsid w:val="004C3448"/>
    <w:rsid w:val="004C3CDB"/>
    <w:rsid w:val="004C480C"/>
    <w:rsid w:val="004C4BED"/>
    <w:rsid w:val="004C4EA0"/>
    <w:rsid w:val="004C5AC4"/>
    <w:rsid w:val="004C64E4"/>
    <w:rsid w:val="004C656A"/>
    <w:rsid w:val="004C733A"/>
    <w:rsid w:val="004C774E"/>
    <w:rsid w:val="004D00F6"/>
    <w:rsid w:val="004D0478"/>
    <w:rsid w:val="004D07C6"/>
    <w:rsid w:val="004D0E45"/>
    <w:rsid w:val="004D124D"/>
    <w:rsid w:val="004D1568"/>
    <w:rsid w:val="004D17C6"/>
    <w:rsid w:val="004D17EB"/>
    <w:rsid w:val="004D1E87"/>
    <w:rsid w:val="004D2C4C"/>
    <w:rsid w:val="004D3908"/>
    <w:rsid w:val="004D3BA0"/>
    <w:rsid w:val="004D5A8E"/>
    <w:rsid w:val="004D5C56"/>
    <w:rsid w:val="004D694A"/>
    <w:rsid w:val="004D69CD"/>
    <w:rsid w:val="004D71F3"/>
    <w:rsid w:val="004D7630"/>
    <w:rsid w:val="004E0213"/>
    <w:rsid w:val="004E0CB9"/>
    <w:rsid w:val="004E2E69"/>
    <w:rsid w:val="004E3392"/>
    <w:rsid w:val="004E38A3"/>
    <w:rsid w:val="004E4281"/>
    <w:rsid w:val="004E4B5C"/>
    <w:rsid w:val="004E511F"/>
    <w:rsid w:val="004E5176"/>
    <w:rsid w:val="004E51D0"/>
    <w:rsid w:val="004E5D7B"/>
    <w:rsid w:val="004E6131"/>
    <w:rsid w:val="004E6AEA"/>
    <w:rsid w:val="004E71D0"/>
    <w:rsid w:val="004E7913"/>
    <w:rsid w:val="004E7998"/>
    <w:rsid w:val="004F003E"/>
    <w:rsid w:val="004F0278"/>
    <w:rsid w:val="004F149A"/>
    <w:rsid w:val="004F1DCF"/>
    <w:rsid w:val="004F30DF"/>
    <w:rsid w:val="004F39D2"/>
    <w:rsid w:val="004F4040"/>
    <w:rsid w:val="004F4093"/>
    <w:rsid w:val="004F4F22"/>
    <w:rsid w:val="004F5B6E"/>
    <w:rsid w:val="004F76F5"/>
    <w:rsid w:val="004F77FE"/>
    <w:rsid w:val="005006F8"/>
    <w:rsid w:val="00502066"/>
    <w:rsid w:val="005020A0"/>
    <w:rsid w:val="00503179"/>
    <w:rsid w:val="005034B2"/>
    <w:rsid w:val="00503E96"/>
    <w:rsid w:val="0050434A"/>
    <w:rsid w:val="00504732"/>
    <w:rsid w:val="00505389"/>
    <w:rsid w:val="00506982"/>
    <w:rsid w:val="00506C24"/>
    <w:rsid w:val="00506F2F"/>
    <w:rsid w:val="005079EE"/>
    <w:rsid w:val="00507F56"/>
    <w:rsid w:val="00510142"/>
    <w:rsid w:val="005105FF"/>
    <w:rsid w:val="0051134B"/>
    <w:rsid w:val="00511A5E"/>
    <w:rsid w:val="00511D4B"/>
    <w:rsid w:val="00511DBD"/>
    <w:rsid w:val="005122CC"/>
    <w:rsid w:val="00514531"/>
    <w:rsid w:val="00514D83"/>
    <w:rsid w:val="005153C1"/>
    <w:rsid w:val="00516273"/>
    <w:rsid w:val="005163C9"/>
    <w:rsid w:val="00516A8A"/>
    <w:rsid w:val="005172AF"/>
    <w:rsid w:val="00517333"/>
    <w:rsid w:val="00517C49"/>
    <w:rsid w:val="005219ED"/>
    <w:rsid w:val="00522207"/>
    <w:rsid w:val="005223CB"/>
    <w:rsid w:val="00522F7B"/>
    <w:rsid w:val="00522FEC"/>
    <w:rsid w:val="005237A8"/>
    <w:rsid w:val="00524395"/>
    <w:rsid w:val="005243E9"/>
    <w:rsid w:val="00525519"/>
    <w:rsid w:val="005260D5"/>
    <w:rsid w:val="00526161"/>
    <w:rsid w:val="005262B3"/>
    <w:rsid w:val="005269A8"/>
    <w:rsid w:val="00526A4E"/>
    <w:rsid w:val="00530A23"/>
    <w:rsid w:val="00530ADE"/>
    <w:rsid w:val="00531D6E"/>
    <w:rsid w:val="0053225E"/>
    <w:rsid w:val="00532C6A"/>
    <w:rsid w:val="00532D2E"/>
    <w:rsid w:val="00534127"/>
    <w:rsid w:val="005345F5"/>
    <w:rsid w:val="00534B68"/>
    <w:rsid w:val="0053569F"/>
    <w:rsid w:val="005356A7"/>
    <w:rsid w:val="005357AE"/>
    <w:rsid w:val="00537317"/>
    <w:rsid w:val="00541ABB"/>
    <w:rsid w:val="00543B6E"/>
    <w:rsid w:val="005446D6"/>
    <w:rsid w:val="00544874"/>
    <w:rsid w:val="0054595D"/>
    <w:rsid w:val="00546A45"/>
    <w:rsid w:val="005509BD"/>
    <w:rsid w:val="00551343"/>
    <w:rsid w:val="005513EE"/>
    <w:rsid w:val="0055173B"/>
    <w:rsid w:val="005518B3"/>
    <w:rsid w:val="005537E7"/>
    <w:rsid w:val="005564D3"/>
    <w:rsid w:val="005572C6"/>
    <w:rsid w:val="005574E8"/>
    <w:rsid w:val="00557B56"/>
    <w:rsid w:val="00557E2F"/>
    <w:rsid w:val="0056177E"/>
    <w:rsid w:val="00562236"/>
    <w:rsid w:val="0056278C"/>
    <w:rsid w:val="005634D5"/>
    <w:rsid w:val="00563547"/>
    <w:rsid w:val="005636C6"/>
    <w:rsid w:val="00563938"/>
    <w:rsid w:val="00563D5B"/>
    <w:rsid w:val="00564181"/>
    <w:rsid w:val="005648CA"/>
    <w:rsid w:val="00566777"/>
    <w:rsid w:val="00567A44"/>
    <w:rsid w:val="00567FFD"/>
    <w:rsid w:val="00570235"/>
    <w:rsid w:val="00570262"/>
    <w:rsid w:val="0057079B"/>
    <w:rsid w:val="005712B2"/>
    <w:rsid w:val="00571C86"/>
    <w:rsid w:val="00571FB8"/>
    <w:rsid w:val="00572077"/>
    <w:rsid w:val="00572426"/>
    <w:rsid w:val="00572DF7"/>
    <w:rsid w:val="00573550"/>
    <w:rsid w:val="00573DBA"/>
    <w:rsid w:val="00573F3B"/>
    <w:rsid w:val="005744EE"/>
    <w:rsid w:val="00575993"/>
    <w:rsid w:val="00575D13"/>
    <w:rsid w:val="005769AC"/>
    <w:rsid w:val="00576E74"/>
    <w:rsid w:val="00576FA8"/>
    <w:rsid w:val="0057714D"/>
    <w:rsid w:val="00577935"/>
    <w:rsid w:val="005808E0"/>
    <w:rsid w:val="005813B1"/>
    <w:rsid w:val="00581BB7"/>
    <w:rsid w:val="00582393"/>
    <w:rsid w:val="0058274E"/>
    <w:rsid w:val="00582AEC"/>
    <w:rsid w:val="005835FB"/>
    <w:rsid w:val="00583D4B"/>
    <w:rsid w:val="005842DB"/>
    <w:rsid w:val="00584474"/>
    <w:rsid w:val="00587832"/>
    <w:rsid w:val="0059030D"/>
    <w:rsid w:val="0059086E"/>
    <w:rsid w:val="00590A02"/>
    <w:rsid w:val="00591182"/>
    <w:rsid w:val="00591346"/>
    <w:rsid w:val="00593948"/>
    <w:rsid w:val="00593D48"/>
    <w:rsid w:val="00594315"/>
    <w:rsid w:val="0059457A"/>
    <w:rsid w:val="00594A00"/>
    <w:rsid w:val="00597A52"/>
    <w:rsid w:val="00597C8A"/>
    <w:rsid w:val="005A0315"/>
    <w:rsid w:val="005A1AB1"/>
    <w:rsid w:val="005A1CCB"/>
    <w:rsid w:val="005A242B"/>
    <w:rsid w:val="005A3C9F"/>
    <w:rsid w:val="005A3EF2"/>
    <w:rsid w:val="005A4EE9"/>
    <w:rsid w:val="005A572F"/>
    <w:rsid w:val="005A5E20"/>
    <w:rsid w:val="005A5EDC"/>
    <w:rsid w:val="005A6110"/>
    <w:rsid w:val="005A6A0B"/>
    <w:rsid w:val="005A7006"/>
    <w:rsid w:val="005A72B6"/>
    <w:rsid w:val="005A7331"/>
    <w:rsid w:val="005A7452"/>
    <w:rsid w:val="005A7B16"/>
    <w:rsid w:val="005B0224"/>
    <w:rsid w:val="005B15B3"/>
    <w:rsid w:val="005B1890"/>
    <w:rsid w:val="005B1906"/>
    <w:rsid w:val="005B1ABD"/>
    <w:rsid w:val="005B5570"/>
    <w:rsid w:val="005B559B"/>
    <w:rsid w:val="005B5BDB"/>
    <w:rsid w:val="005B66DA"/>
    <w:rsid w:val="005B6999"/>
    <w:rsid w:val="005B7C6A"/>
    <w:rsid w:val="005C0031"/>
    <w:rsid w:val="005C06F8"/>
    <w:rsid w:val="005C1673"/>
    <w:rsid w:val="005C2A8A"/>
    <w:rsid w:val="005C3659"/>
    <w:rsid w:val="005C39F8"/>
    <w:rsid w:val="005C3A2C"/>
    <w:rsid w:val="005C3B2D"/>
    <w:rsid w:val="005C3F9B"/>
    <w:rsid w:val="005C5020"/>
    <w:rsid w:val="005C5D67"/>
    <w:rsid w:val="005C64EF"/>
    <w:rsid w:val="005C6625"/>
    <w:rsid w:val="005C6769"/>
    <w:rsid w:val="005C6ADE"/>
    <w:rsid w:val="005C72CB"/>
    <w:rsid w:val="005C73D3"/>
    <w:rsid w:val="005C7451"/>
    <w:rsid w:val="005C79AE"/>
    <w:rsid w:val="005D068E"/>
    <w:rsid w:val="005D0EAD"/>
    <w:rsid w:val="005D1B99"/>
    <w:rsid w:val="005D1D9F"/>
    <w:rsid w:val="005D2328"/>
    <w:rsid w:val="005D2B28"/>
    <w:rsid w:val="005D3E51"/>
    <w:rsid w:val="005D4CAD"/>
    <w:rsid w:val="005D7116"/>
    <w:rsid w:val="005D751D"/>
    <w:rsid w:val="005D786F"/>
    <w:rsid w:val="005D7A49"/>
    <w:rsid w:val="005D7D52"/>
    <w:rsid w:val="005D7E4D"/>
    <w:rsid w:val="005E17A3"/>
    <w:rsid w:val="005E32C6"/>
    <w:rsid w:val="005E3C3D"/>
    <w:rsid w:val="005E3EAC"/>
    <w:rsid w:val="005E4158"/>
    <w:rsid w:val="005E43A4"/>
    <w:rsid w:val="005E5265"/>
    <w:rsid w:val="005E532C"/>
    <w:rsid w:val="005E5B4E"/>
    <w:rsid w:val="005E5F3B"/>
    <w:rsid w:val="005E6379"/>
    <w:rsid w:val="005E7439"/>
    <w:rsid w:val="005E752D"/>
    <w:rsid w:val="005E75EC"/>
    <w:rsid w:val="005E7908"/>
    <w:rsid w:val="005E7B8E"/>
    <w:rsid w:val="005F01A6"/>
    <w:rsid w:val="005F0828"/>
    <w:rsid w:val="005F0A57"/>
    <w:rsid w:val="005F0F58"/>
    <w:rsid w:val="005F1557"/>
    <w:rsid w:val="005F1B9E"/>
    <w:rsid w:val="005F2372"/>
    <w:rsid w:val="005F2435"/>
    <w:rsid w:val="005F28F2"/>
    <w:rsid w:val="005F2A08"/>
    <w:rsid w:val="005F2B6D"/>
    <w:rsid w:val="005F3068"/>
    <w:rsid w:val="005F3DC0"/>
    <w:rsid w:val="005F3FB8"/>
    <w:rsid w:val="005F495A"/>
    <w:rsid w:val="005F4C46"/>
    <w:rsid w:val="005F5A97"/>
    <w:rsid w:val="005F5E64"/>
    <w:rsid w:val="005F6267"/>
    <w:rsid w:val="006007D0"/>
    <w:rsid w:val="006009A4"/>
    <w:rsid w:val="00601CD0"/>
    <w:rsid w:val="00602241"/>
    <w:rsid w:val="00602ACA"/>
    <w:rsid w:val="00602C4B"/>
    <w:rsid w:val="0060345D"/>
    <w:rsid w:val="00605B57"/>
    <w:rsid w:val="00607981"/>
    <w:rsid w:val="00610C82"/>
    <w:rsid w:val="00611B9B"/>
    <w:rsid w:val="006125E2"/>
    <w:rsid w:val="00612B49"/>
    <w:rsid w:val="006138FE"/>
    <w:rsid w:val="00613F06"/>
    <w:rsid w:val="00614292"/>
    <w:rsid w:val="00614BA7"/>
    <w:rsid w:val="00614C97"/>
    <w:rsid w:val="0061613A"/>
    <w:rsid w:val="006166B4"/>
    <w:rsid w:val="00616C80"/>
    <w:rsid w:val="00617391"/>
    <w:rsid w:val="006200BD"/>
    <w:rsid w:val="006208A8"/>
    <w:rsid w:val="00620C57"/>
    <w:rsid w:val="0062177C"/>
    <w:rsid w:val="00621F7E"/>
    <w:rsid w:val="0062244C"/>
    <w:rsid w:val="00622BE0"/>
    <w:rsid w:val="00622C71"/>
    <w:rsid w:val="00622FFE"/>
    <w:rsid w:val="00623C80"/>
    <w:rsid w:val="00624872"/>
    <w:rsid w:val="006249DC"/>
    <w:rsid w:val="006268B0"/>
    <w:rsid w:val="00627143"/>
    <w:rsid w:val="0062776D"/>
    <w:rsid w:val="00627CC6"/>
    <w:rsid w:val="00627DA8"/>
    <w:rsid w:val="00630288"/>
    <w:rsid w:val="0063069A"/>
    <w:rsid w:val="00631736"/>
    <w:rsid w:val="00631D56"/>
    <w:rsid w:val="00631DB6"/>
    <w:rsid w:val="006333CB"/>
    <w:rsid w:val="00633D32"/>
    <w:rsid w:val="00634530"/>
    <w:rsid w:val="006348A8"/>
    <w:rsid w:val="00634BDB"/>
    <w:rsid w:val="00635018"/>
    <w:rsid w:val="00635B63"/>
    <w:rsid w:val="00636177"/>
    <w:rsid w:val="00636304"/>
    <w:rsid w:val="006363C2"/>
    <w:rsid w:val="006366B3"/>
    <w:rsid w:val="00636775"/>
    <w:rsid w:val="00637556"/>
    <w:rsid w:val="006375FF"/>
    <w:rsid w:val="0063773E"/>
    <w:rsid w:val="006405EE"/>
    <w:rsid w:val="00641691"/>
    <w:rsid w:val="006416C1"/>
    <w:rsid w:val="00641DC8"/>
    <w:rsid w:val="006425DE"/>
    <w:rsid w:val="00643334"/>
    <w:rsid w:val="00643588"/>
    <w:rsid w:val="00643AE2"/>
    <w:rsid w:val="00643C07"/>
    <w:rsid w:val="00644532"/>
    <w:rsid w:val="00644A66"/>
    <w:rsid w:val="00644B5D"/>
    <w:rsid w:val="00646514"/>
    <w:rsid w:val="00646849"/>
    <w:rsid w:val="00646DF6"/>
    <w:rsid w:val="0064705B"/>
    <w:rsid w:val="006473D7"/>
    <w:rsid w:val="00647F8A"/>
    <w:rsid w:val="006500E9"/>
    <w:rsid w:val="00650273"/>
    <w:rsid w:val="00650E63"/>
    <w:rsid w:val="00650F1F"/>
    <w:rsid w:val="0065292F"/>
    <w:rsid w:val="00654C24"/>
    <w:rsid w:val="00654DB4"/>
    <w:rsid w:val="00655338"/>
    <w:rsid w:val="0065662E"/>
    <w:rsid w:val="006568F9"/>
    <w:rsid w:val="00657E5A"/>
    <w:rsid w:val="00660C41"/>
    <w:rsid w:val="00660FC1"/>
    <w:rsid w:val="00661996"/>
    <w:rsid w:val="006627BA"/>
    <w:rsid w:val="00662A8C"/>
    <w:rsid w:val="00662E88"/>
    <w:rsid w:val="006637D2"/>
    <w:rsid w:val="00663E7E"/>
    <w:rsid w:val="00665DB5"/>
    <w:rsid w:val="006661AB"/>
    <w:rsid w:val="00666742"/>
    <w:rsid w:val="006700F7"/>
    <w:rsid w:val="00670597"/>
    <w:rsid w:val="006708B6"/>
    <w:rsid w:val="00671CB7"/>
    <w:rsid w:val="00671F90"/>
    <w:rsid w:val="00672311"/>
    <w:rsid w:val="00672CE2"/>
    <w:rsid w:val="006730A3"/>
    <w:rsid w:val="006732DF"/>
    <w:rsid w:val="0067356F"/>
    <w:rsid w:val="0067446F"/>
    <w:rsid w:val="0067531F"/>
    <w:rsid w:val="00675CF7"/>
    <w:rsid w:val="006761BD"/>
    <w:rsid w:val="0067645B"/>
    <w:rsid w:val="006765D9"/>
    <w:rsid w:val="0067693F"/>
    <w:rsid w:val="00676FBD"/>
    <w:rsid w:val="00677A67"/>
    <w:rsid w:val="00680491"/>
    <w:rsid w:val="006807F0"/>
    <w:rsid w:val="006809E4"/>
    <w:rsid w:val="00680FAF"/>
    <w:rsid w:val="00683625"/>
    <w:rsid w:val="00683CA8"/>
    <w:rsid w:val="00685AA6"/>
    <w:rsid w:val="0068602D"/>
    <w:rsid w:val="00687564"/>
    <w:rsid w:val="006875F3"/>
    <w:rsid w:val="00687776"/>
    <w:rsid w:val="00687C6D"/>
    <w:rsid w:val="00690BAB"/>
    <w:rsid w:val="00690F18"/>
    <w:rsid w:val="00690F8C"/>
    <w:rsid w:val="00691838"/>
    <w:rsid w:val="00691A24"/>
    <w:rsid w:val="00692884"/>
    <w:rsid w:val="006933F3"/>
    <w:rsid w:val="00696000"/>
    <w:rsid w:val="00697E82"/>
    <w:rsid w:val="006A0283"/>
    <w:rsid w:val="006A0794"/>
    <w:rsid w:val="006A0CE7"/>
    <w:rsid w:val="006A10A8"/>
    <w:rsid w:val="006A10D4"/>
    <w:rsid w:val="006A14D5"/>
    <w:rsid w:val="006A18FA"/>
    <w:rsid w:val="006A1D02"/>
    <w:rsid w:val="006A2519"/>
    <w:rsid w:val="006A3291"/>
    <w:rsid w:val="006A37BC"/>
    <w:rsid w:val="006A392B"/>
    <w:rsid w:val="006A3D6F"/>
    <w:rsid w:val="006A3F58"/>
    <w:rsid w:val="006A4452"/>
    <w:rsid w:val="006A5AD1"/>
    <w:rsid w:val="006A6B51"/>
    <w:rsid w:val="006A7852"/>
    <w:rsid w:val="006B0582"/>
    <w:rsid w:val="006B0AA4"/>
    <w:rsid w:val="006B10F2"/>
    <w:rsid w:val="006B2A68"/>
    <w:rsid w:val="006B2C7A"/>
    <w:rsid w:val="006B6020"/>
    <w:rsid w:val="006B6970"/>
    <w:rsid w:val="006B69E7"/>
    <w:rsid w:val="006B6C38"/>
    <w:rsid w:val="006B6D5E"/>
    <w:rsid w:val="006B6EFE"/>
    <w:rsid w:val="006B77A5"/>
    <w:rsid w:val="006B7D0D"/>
    <w:rsid w:val="006C0143"/>
    <w:rsid w:val="006C0F35"/>
    <w:rsid w:val="006C1799"/>
    <w:rsid w:val="006C2232"/>
    <w:rsid w:val="006C2B80"/>
    <w:rsid w:val="006C35FE"/>
    <w:rsid w:val="006C3D89"/>
    <w:rsid w:val="006C4305"/>
    <w:rsid w:val="006C4809"/>
    <w:rsid w:val="006C4F8D"/>
    <w:rsid w:val="006C5048"/>
    <w:rsid w:val="006C60C0"/>
    <w:rsid w:val="006C62D8"/>
    <w:rsid w:val="006C6672"/>
    <w:rsid w:val="006D0196"/>
    <w:rsid w:val="006D07B8"/>
    <w:rsid w:val="006D19E9"/>
    <w:rsid w:val="006D1F66"/>
    <w:rsid w:val="006D206E"/>
    <w:rsid w:val="006D210F"/>
    <w:rsid w:val="006D239B"/>
    <w:rsid w:val="006D2C7A"/>
    <w:rsid w:val="006D2D96"/>
    <w:rsid w:val="006D2E7A"/>
    <w:rsid w:val="006D301D"/>
    <w:rsid w:val="006D3118"/>
    <w:rsid w:val="006D3CD4"/>
    <w:rsid w:val="006D55EC"/>
    <w:rsid w:val="006D69AB"/>
    <w:rsid w:val="006D6F21"/>
    <w:rsid w:val="006E01AD"/>
    <w:rsid w:val="006E0993"/>
    <w:rsid w:val="006E1CB6"/>
    <w:rsid w:val="006E1D80"/>
    <w:rsid w:val="006E1FD1"/>
    <w:rsid w:val="006E2127"/>
    <w:rsid w:val="006E2DAE"/>
    <w:rsid w:val="006E395F"/>
    <w:rsid w:val="006E42E0"/>
    <w:rsid w:val="006E42E1"/>
    <w:rsid w:val="006E4A6A"/>
    <w:rsid w:val="006E521C"/>
    <w:rsid w:val="006E560D"/>
    <w:rsid w:val="006E56F1"/>
    <w:rsid w:val="006E6FC5"/>
    <w:rsid w:val="006E7352"/>
    <w:rsid w:val="006F0989"/>
    <w:rsid w:val="006F0DAD"/>
    <w:rsid w:val="006F1AB0"/>
    <w:rsid w:val="006F23CA"/>
    <w:rsid w:val="006F23D6"/>
    <w:rsid w:val="006F24E7"/>
    <w:rsid w:val="006F2736"/>
    <w:rsid w:val="006F294D"/>
    <w:rsid w:val="006F2E8E"/>
    <w:rsid w:val="006F3807"/>
    <w:rsid w:val="006F39A7"/>
    <w:rsid w:val="006F465E"/>
    <w:rsid w:val="006F4B8F"/>
    <w:rsid w:val="006F550D"/>
    <w:rsid w:val="006F6323"/>
    <w:rsid w:val="006F7118"/>
    <w:rsid w:val="006F7202"/>
    <w:rsid w:val="006F78F3"/>
    <w:rsid w:val="007024E2"/>
    <w:rsid w:val="0070261D"/>
    <w:rsid w:val="007032ED"/>
    <w:rsid w:val="00703718"/>
    <w:rsid w:val="007037F8"/>
    <w:rsid w:val="00703F4F"/>
    <w:rsid w:val="00705646"/>
    <w:rsid w:val="007057B5"/>
    <w:rsid w:val="00705A33"/>
    <w:rsid w:val="00705AB7"/>
    <w:rsid w:val="0070722D"/>
    <w:rsid w:val="0070788F"/>
    <w:rsid w:val="0071009C"/>
    <w:rsid w:val="007103DB"/>
    <w:rsid w:val="00710C1D"/>
    <w:rsid w:val="00710C5D"/>
    <w:rsid w:val="00711B27"/>
    <w:rsid w:val="00711E6A"/>
    <w:rsid w:val="0071277F"/>
    <w:rsid w:val="00712E7B"/>
    <w:rsid w:val="007132EA"/>
    <w:rsid w:val="0071335B"/>
    <w:rsid w:val="00713929"/>
    <w:rsid w:val="007139D2"/>
    <w:rsid w:val="00713B47"/>
    <w:rsid w:val="00713D84"/>
    <w:rsid w:val="00714383"/>
    <w:rsid w:val="00714B96"/>
    <w:rsid w:val="00715601"/>
    <w:rsid w:val="00715EDC"/>
    <w:rsid w:val="00716446"/>
    <w:rsid w:val="0071663B"/>
    <w:rsid w:val="0071680A"/>
    <w:rsid w:val="007178F7"/>
    <w:rsid w:val="00717906"/>
    <w:rsid w:val="00717EE5"/>
    <w:rsid w:val="007204B1"/>
    <w:rsid w:val="00720613"/>
    <w:rsid w:val="00721205"/>
    <w:rsid w:val="00721976"/>
    <w:rsid w:val="007223A4"/>
    <w:rsid w:val="00722B5E"/>
    <w:rsid w:val="00723A03"/>
    <w:rsid w:val="00724167"/>
    <w:rsid w:val="007245CA"/>
    <w:rsid w:val="007254C6"/>
    <w:rsid w:val="00725587"/>
    <w:rsid w:val="007255DC"/>
    <w:rsid w:val="0072675C"/>
    <w:rsid w:val="00727104"/>
    <w:rsid w:val="007275E1"/>
    <w:rsid w:val="00727D77"/>
    <w:rsid w:val="00727FB9"/>
    <w:rsid w:val="00730015"/>
    <w:rsid w:val="007309B9"/>
    <w:rsid w:val="0073151A"/>
    <w:rsid w:val="00732C8B"/>
    <w:rsid w:val="00732D4A"/>
    <w:rsid w:val="00733601"/>
    <w:rsid w:val="007346A2"/>
    <w:rsid w:val="00734C92"/>
    <w:rsid w:val="007352A1"/>
    <w:rsid w:val="0073556D"/>
    <w:rsid w:val="0073601A"/>
    <w:rsid w:val="00736097"/>
    <w:rsid w:val="00737000"/>
    <w:rsid w:val="007373EB"/>
    <w:rsid w:val="00737FFB"/>
    <w:rsid w:val="00740096"/>
    <w:rsid w:val="007402B1"/>
    <w:rsid w:val="00740FF9"/>
    <w:rsid w:val="00741096"/>
    <w:rsid w:val="00741229"/>
    <w:rsid w:val="00741417"/>
    <w:rsid w:val="00741E40"/>
    <w:rsid w:val="00742516"/>
    <w:rsid w:val="0074395E"/>
    <w:rsid w:val="00743FC2"/>
    <w:rsid w:val="007445D6"/>
    <w:rsid w:val="0074461D"/>
    <w:rsid w:val="00744A6A"/>
    <w:rsid w:val="00744D5A"/>
    <w:rsid w:val="007450B2"/>
    <w:rsid w:val="00745AEC"/>
    <w:rsid w:val="0074631E"/>
    <w:rsid w:val="00746C89"/>
    <w:rsid w:val="00746DCA"/>
    <w:rsid w:val="0074724A"/>
    <w:rsid w:val="00750C3B"/>
    <w:rsid w:val="00751061"/>
    <w:rsid w:val="0075136B"/>
    <w:rsid w:val="00751598"/>
    <w:rsid w:val="00752D92"/>
    <w:rsid w:val="00754F56"/>
    <w:rsid w:val="00754F69"/>
    <w:rsid w:val="00755E1C"/>
    <w:rsid w:val="00756E17"/>
    <w:rsid w:val="00760417"/>
    <w:rsid w:val="00760EAB"/>
    <w:rsid w:val="007612E3"/>
    <w:rsid w:val="007614D5"/>
    <w:rsid w:val="00762E9F"/>
    <w:rsid w:val="0076350A"/>
    <w:rsid w:val="00763535"/>
    <w:rsid w:val="007640B8"/>
    <w:rsid w:val="00765EEC"/>
    <w:rsid w:val="00766237"/>
    <w:rsid w:val="00771119"/>
    <w:rsid w:val="007711B8"/>
    <w:rsid w:val="007712CB"/>
    <w:rsid w:val="00771857"/>
    <w:rsid w:val="007724F0"/>
    <w:rsid w:val="00772C23"/>
    <w:rsid w:val="00773179"/>
    <w:rsid w:val="0077404C"/>
    <w:rsid w:val="0077537E"/>
    <w:rsid w:val="007754FB"/>
    <w:rsid w:val="0077588A"/>
    <w:rsid w:val="00775C77"/>
    <w:rsid w:val="0077641C"/>
    <w:rsid w:val="00776426"/>
    <w:rsid w:val="007768E2"/>
    <w:rsid w:val="007775CC"/>
    <w:rsid w:val="00777904"/>
    <w:rsid w:val="00777E2D"/>
    <w:rsid w:val="00777EE5"/>
    <w:rsid w:val="007830B0"/>
    <w:rsid w:val="0078360A"/>
    <w:rsid w:val="007839B0"/>
    <w:rsid w:val="0078528A"/>
    <w:rsid w:val="0078576E"/>
    <w:rsid w:val="007859E3"/>
    <w:rsid w:val="007859F2"/>
    <w:rsid w:val="00785D53"/>
    <w:rsid w:val="007909ED"/>
    <w:rsid w:val="007915D1"/>
    <w:rsid w:val="007917E5"/>
    <w:rsid w:val="00791B14"/>
    <w:rsid w:val="00791D02"/>
    <w:rsid w:val="00793A23"/>
    <w:rsid w:val="00793D6A"/>
    <w:rsid w:val="00794862"/>
    <w:rsid w:val="007949CA"/>
    <w:rsid w:val="007958E5"/>
    <w:rsid w:val="00796848"/>
    <w:rsid w:val="007976B4"/>
    <w:rsid w:val="007A065A"/>
    <w:rsid w:val="007A0790"/>
    <w:rsid w:val="007A16F2"/>
    <w:rsid w:val="007A1DEC"/>
    <w:rsid w:val="007A2807"/>
    <w:rsid w:val="007A50FE"/>
    <w:rsid w:val="007A57B7"/>
    <w:rsid w:val="007A6025"/>
    <w:rsid w:val="007A6881"/>
    <w:rsid w:val="007A75F4"/>
    <w:rsid w:val="007B1D84"/>
    <w:rsid w:val="007B25FD"/>
    <w:rsid w:val="007B2658"/>
    <w:rsid w:val="007B2954"/>
    <w:rsid w:val="007B2EBE"/>
    <w:rsid w:val="007B2F56"/>
    <w:rsid w:val="007B376A"/>
    <w:rsid w:val="007B46A0"/>
    <w:rsid w:val="007B46E5"/>
    <w:rsid w:val="007B4A38"/>
    <w:rsid w:val="007B7424"/>
    <w:rsid w:val="007B748C"/>
    <w:rsid w:val="007B757D"/>
    <w:rsid w:val="007B76DA"/>
    <w:rsid w:val="007B7EDD"/>
    <w:rsid w:val="007C12FB"/>
    <w:rsid w:val="007C1FC3"/>
    <w:rsid w:val="007C4659"/>
    <w:rsid w:val="007C58DD"/>
    <w:rsid w:val="007C63F2"/>
    <w:rsid w:val="007C74CD"/>
    <w:rsid w:val="007C752C"/>
    <w:rsid w:val="007C7BCB"/>
    <w:rsid w:val="007D00F9"/>
    <w:rsid w:val="007D066A"/>
    <w:rsid w:val="007D0B92"/>
    <w:rsid w:val="007D139D"/>
    <w:rsid w:val="007D1489"/>
    <w:rsid w:val="007D43B1"/>
    <w:rsid w:val="007D715B"/>
    <w:rsid w:val="007D7B0A"/>
    <w:rsid w:val="007D7DE6"/>
    <w:rsid w:val="007D7E92"/>
    <w:rsid w:val="007E01BB"/>
    <w:rsid w:val="007E0220"/>
    <w:rsid w:val="007E09C2"/>
    <w:rsid w:val="007E0BB1"/>
    <w:rsid w:val="007E0F5C"/>
    <w:rsid w:val="007E26B7"/>
    <w:rsid w:val="007E37E0"/>
    <w:rsid w:val="007E4E68"/>
    <w:rsid w:val="007E4FAA"/>
    <w:rsid w:val="007E5447"/>
    <w:rsid w:val="007E5B68"/>
    <w:rsid w:val="007E5D4A"/>
    <w:rsid w:val="007E63CB"/>
    <w:rsid w:val="007E6991"/>
    <w:rsid w:val="007E7828"/>
    <w:rsid w:val="007E7ADF"/>
    <w:rsid w:val="007E7CE9"/>
    <w:rsid w:val="007F14BD"/>
    <w:rsid w:val="007F1CAB"/>
    <w:rsid w:val="007F1F23"/>
    <w:rsid w:val="007F3D16"/>
    <w:rsid w:val="007F3D74"/>
    <w:rsid w:val="007F3F0F"/>
    <w:rsid w:val="007F53CF"/>
    <w:rsid w:val="007F5A65"/>
    <w:rsid w:val="007F5B81"/>
    <w:rsid w:val="007F6367"/>
    <w:rsid w:val="007F67FF"/>
    <w:rsid w:val="007F68AE"/>
    <w:rsid w:val="007F6C41"/>
    <w:rsid w:val="007F6EA0"/>
    <w:rsid w:val="007F7536"/>
    <w:rsid w:val="0080109F"/>
    <w:rsid w:val="00801A71"/>
    <w:rsid w:val="008024B5"/>
    <w:rsid w:val="00803AA3"/>
    <w:rsid w:val="0080426B"/>
    <w:rsid w:val="00804729"/>
    <w:rsid w:val="00805B5E"/>
    <w:rsid w:val="0080601A"/>
    <w:rsid w:val="008061FC"/>
    <w:rsid w:val="00806490"/>
    <w:rsid w:val="00806523"/>
    <w:rsid w:val="008107B2"/>
    <w:rsid w:val="008108A1"/>
    <w:rsid w:val="00811517"/>
    <w:rsid w:val="008115DD"/>
    <w:rsid w:val="008117B1"/>
    <w:rsid w:val="0081187F"/>
    <w:rsid w:val="008121C4"/>
    <w:rsid w:val="008126CC"/>
    <w:rsid w:val="00812712"/>
    <w:rsid w:val="00812EE9"/>
    <w:rsid w:val="00813741"/>
    <w:rsid w:val="00813C89"/>
    <w:rsid w:val="00813FE9"/>
    <w:rsid w:val="00814CFD"/>
    <w:rsid w:val="0081602A"/>
    <w:rsid w:val="00816A14"/>
    <w:rsid w:val="00816E1A"/>
    <w:rsid w:val="00817185"/>
    <w:rsid w:val="008178E4"/>
    <w:rsid w:val="008202DB"/>
    <w:rsid w:val="008206A8"/>
    <w:rsid w:val="008208EB"/>
    <w:rsid w:val="00821867"/>
    <w:rsid w:val="00821CA4"/>
    <w:rsid w:val="008224A7"/>
    <w:rsid w:val="00822837"/>
    <w:rsid w:val="008230CB"/>
    <w:rsid w:val="008233B2"/>
    <w:rsid w:val="0082363C"/>
    <w:rsid w:val="008237D7"/>
    <w:rsid w:val="00823AD9"/>
    <w:rsid w:val="00823AFD"/>
    <w:rsid w:val="00823D64"/>
    <w:rsid w:val="00823E0E"/>
    <w:rsid w:val="00826268"/>
    <w:rsid w:val="00826AF9"/>
    <w:rsid w:val="00827512"/>
    <w:rsid w:val="00827925"/>
    <w:rsid w:val="00827E0C"/>
    <w:rsid w:val="008302FD"/>
    <w:rsid w:val="00830E59"/>
    <w:rsid w:val="0083158E"/>
    <w:rsid w:val="00831CF8"/>
    <w:rsid w:val="00831F7A"/>
    <w:rsid w:val="0083289F"/>
    <w:rsid w:val="00832C7A"/>
    <w:rsid w:val="00832FE9"/>
    <w:rsid w:val="00833163"/>
    <w:rsid w:val="00833460"/>
    <w:rsid w:val="00833C60"/>
    <w:rsid w:val="00833E7C"/>
    <w:rsid w:val="008341A7"/>
    <w:rsid w:val="008342A1"/>
    <w:rsid w:val="008344E3"/>
    <w:rsid w:val="00834826"/>
    <w:rsid w:val="008360C9"/>
    <w:rsid w:val="008363C0"/>
    <w:rsid w:val="00836F86"/>
    <w:rsid w:val="008373D6"/>
    <w:rsid w:val="00837514"/>
    <w:rsid w:val="0083765D"/>
    <w:rsid w:val="008377AD"/>
    <w:rsid w:val="00837AC0"/>
    <w:rsid w:val="008406D7"/>
    <w:rsid w:val="00840986"/>
    <w:rsid w:val="00840DC2"/>
    <w:rsid w:val="0084162C"/>
    <w:rsid w:val="008418FF"/>
    <w:rsid w:val="0084233C"/>
    <w:rsid w:val="00842717"/>
    <w:rsid w:val="0084327B"/>
    <w:rsid w:val="00843CC3"/>
    <w:rsid w:val="00843D33"/>
    <w:rsid w:val="008441DB"/>
    <w:rsid w:val="008456BB"/>
    <w:rsid w:val="008459DF"/>
    <w:rsid w:val="00845A10"/>
    <w:rsid w:val="008460ED"/>
    <w:rsid w:val="00846BDD"/>
    <w:rsid w:val="00846C68"/>
    <w:rsid w:val="00846F68"/>
    <w:rsid w:val="00846F6E"/>
    <w:rsid w:val="00847286"/>
    <w:rsid w:val="00847CB7"/>
    <w:rsid w:val="00847E2E"/>
    <w:rsid w:val="00851D59"/>
    <w:rsid w:val="00852C9E"/>
    <w:rsid w:val="00853374"/>
    <w:rsid w:val="008538B2"/>
    <w:rsid w:val="008538C8"/>
    <w:rsid w:val="008541C2"/>
    <w:rsid w:val="008542EB"/>
    <w:rsid w:val="00854A22"/>
    <w:rsid w:val="00855102"/>
    <w:rsid w:val="008561A2"/>
    <w:rsid w:val="008568D1"/>
    <w:rsid w:val="00856D0E"/>
    <w:rsid w:val="00856D73"/>
    <w:rsid w:val="00857254"/>
    <w:rsid w:val="00861213"/>
    <w:rsid w:val="0086155C"/>
    <w:rsid w:val="00861F11"/>
    <w:rsid w:val="00861FA8"/>
    <w:rsid w:val="008624C4"/>
    <w:rsid w:val="00862621"/>
    <w:rsid w:val="00862BBB"/>
    <w:rsid w:val="008635EF"/>
    <w:rsid w:val="008653F5"/>
    <w:rsid w:val="00865F1C"/>
    <w:rsid w:val="008662C8"/>
    <w:rsid w:val="00866708"/>
    <w:rsid w:val="00870ED0"/>
    <w:rsid w:val="00871660"/>
    <w:rsid w:val="00871A47"/>
    <w:rsid w:val="00871B2E"/>
    <w:rsid w:val="008724DB"/>
    <w:rsid w:val="00872BA9"/>
    <w:rsid w:val="00872DD9"/>
    <w:rsid w:val="008733E3"/>
    <w:rsid w:val="00873E9E"/>
    <w:rsid w:val="0087400A"/>
    <w:rsid w:val="008749E5"/>
    <w:rsid w:val="00874C57"/>
    <w:rsid w:val="00874E43"/>
    <w:rsid w:val="0087529C"/>
    <w:rsid w:val="00875699"/>
    <w:rsid w:val="00875BBB"/>
    <w:rsid w:val="0087630F"/>
    <w:rsid w:val="00877421"/>
    <w:rsid w:val="0087743F"/>
    <w:rsid w:val="008775C4"/>
    <w:rsid w:val="00877602"/>
    <w:rsid w:val="00877622"/>
    <w:rsid w:val="0087763B"/>
    <w:rsid w:val="00877A04"/>
    <w:rsid w:val="00880228"/>
    <w:rsid w:val="00880CD1"/>
    <w:rsid w:val="00880D43"/>
    <w:rsid w:val="00880E8F"/>
    <w:rsid w:val="0088115A"/>
    <w:rsid w:val="00881414"/>
    <w:rsid w:val="008824FB"/>
    <w:rsid w:val="0088399B"/>
    <w:rsid w:val="008848D6"/>
    <w:rsid w:val="00884BFE"/>
    <w:rsid w:val="00884EF5"/>
    <w:rsid w:val="00885CDB"/>
    <w:rsid w:val="008867CA"/>
    <w:rsid w:val="0088796B"/>
    <w:rsid w:val="00890972"/>
    <w:rsid w:val="00890F5F"/>
    <w:rsid w:val="00891A6E"/>
    <w:rsid w:val="00892693"/>
    <w:rsid w:val="0089361C"/>
    <w:rsid w:val="008936B9"/>
    <w:rsid w:val="00893D49"/>
    <w:rsid w:val="00893E53"/>
    <w:rsid w:val="00895517"/>
    <w:rsid w:val="00895CBB"/>
    <w:rsid w:val="00896E6D"/>
    <w:rsid w:val="0089701F"/>
    <w:rsid w:val="00897773"/>
    <w:rsid w:val="008978C9"/>
    <w:rsid w:val="008A127F"/>
    <w:rsid w:val="008A175E"/>
    <w:rsid w:val="008A2ACC"/>
    <w:rsid w:val="008A2D9A"/>
    <w:rsid w:val="008A436A"/>
    <w:rsid w:val="008A4C8F"/>
    <w:rsid w:val="008A4E19"/>
    <w:rsid w:val="008A50EB"/>
    <w:rsid w:val="008A5299"/>
    <w:rsid w:val="008A5A4D"/>
    <w:rsid w:val="008A5EDF"/>
    <w:rsid w:val="008A5F69"/>
    <w:rsid w:val="008A609E"/>
    <w:rsid w:val="008A6259"/>
    <w:rsid w:val="008A63B8"/>
    <w:rsid w:val="008A6B31"/>
    <w:rsid w:val="008A6C27"/>
    <w:rsid w:val="008A75FF"/>
    <w:rsid w:val="008A7B90"/>
    <w:rsid w:val="008A7BC0"/>
    <w:rsid w:val="008B0539"/>
    <w:rsid w:val="008B16AA"/>
    <w:rsid w:val="008B1A1D"/>
    <w:rsid w:val="008B22A5"/>
    <w:rsid w:val="008B2468"/>
    <w:rsid w:val="008B3751"/>
    <w:rsid w:val="008B3F05"/>
    <w:rsid w:val="008B3F15"/>
    <w:rsid w:val="008B3F1F"/>
    <w:rsid w:val="008B554F"/>
    <w:rsid w:val="008B63CB"/>
    <w:rsid w:val="008B64DF"/>
    <w:rsid w:val="008C07AF"/>
    <w:rsid w:val="008C1032"/>
    <w:rsid w:val="008C1DDA"/>
    <w:rsid w:val="008C2693"/>
    <w:rsid w:val="008C337B"/>
    <w:rsid w:val="008C51B8"/>
    <w:rsid w:val="008C5456"/>
    <w:rsid w:val="008C5F57"/>
    <w:rsid w:val="008C734B"/>
    <w:rsid w:val="008C7ADF"/>
    <w:rsid w:val="008D0D66"/>
    <w:rsid w:val="008D1794"/>
    <w:rsid w:val="008D1992"/>
    <w:rsid w:val="008D2CC2"/>
    <w:rsid w:val="008D31A3"/>
    <w:rsid w:val="008D34A2"/>
    <w:rsid w:val="008D38E9"/>
    <w:rsid w:val="008D57A8"/>
    <w:rsid w:val="008D57E2"/>
    <w:rsid w:val="008D5D15"/>
    <w:rsid w:val="008D62C8"/>
    <w:rsid w:val="008D63D0"/>
    <w:rsid w:val="008D677D"/>
    <w:rsid w:val="008D6B60"/>
    <w:rsid w:val="008D70DA"/>
    <w:rsid w:val="008D73CD"/>
    <w:rsid w:val="008D7818"/>
    <w:rsid w:val="008D786C"/>
    <w:rsid w:val="008D7B00"/>
    <w:rsid w:val="008E0385"/>
    <w:rsid w:val="008E07EE"/>
    <w:rsid w:val="008E0CA6"/>
    <w:rsid w:val="008E14B0"/>
    <w:rsid w:val="008E2A53"/>
    <w:rsid w:val="008E2FB9"/>
    <w:rsid w:val="008E4197"/>
    <w:rsid w:val="008E42DC"/>
    <w:rsid w:val="008E447C"/>
    <w:rsid w:val="008E46E4"/>
    <w:rsid w:val="008E5339"/>
    <w:rsid w:val="008E5880"/>
    <w:rsid w:val="008E699D"/>
    <w:rsid w:val="008E7B22"/>
    <w:rsid w:val="008F0688"/>
    <w:rsid w:val="008F1AB2"/>
    <w:rsid w:val="008F22DE"/>
    <w:rsid w:val="008F434A"/>
    <w:rsid w:val="008F439E"/>
    <w:rsid w:val="008F4914"/>
    <w:rsid w:val="008F6217"/>
    <w:rsid w:val="008F6B2C"/>
    <w:rsid w:val="008F6C3C"/>
    <w:rsid w:val="009000B1"/>
    <w:rsid w:val="00900341"/>
    <w:rsid w:val="009006FF"/>
    <w:rsid w:val="00901D06"/>
    <w:rsid w:val="0090264B"/>
    <w:rsid w:val="00902BD6"/>
    <w:rsid w:val="00902F5A"/>
    <w:rsid w:val="0090397D"/>
    <w:rsid w:val="00904E79"/>
    <w:rsid w:val="009050FE"/>
    <w:rsid w:val="0090512E"/>
    <w:rsid w:val="009062DB"/>
    <w:rsid w:val="00906787"/>
    <w:rsid w:val="00906B72"/>
    <w:rsid w:val="00907D58"/>
    <w:rsid w:val="00907EB0"/>
    <w:rsid w:val="00910FC3"/>
    <w:rsid w:val="009118F0"/>
    <w:rsid w:val="00911E4C"/>
    <w:rsid w:val="00911F05"/>
    <w:rsid w:val="0091204A"/>
    <w:rsid w:val="009129E4"/>
    <w:rsid w:val="00912FC6"/>
    <w:rsid w:val="00913C82"/>
    <w:rsid w:val="00914052"/>
    <w:rsid w:val="009143A4"/>
    <w:rsid w:val="0091470E"/>
    <w:rsid w:val="0091504E"/>
    <w:rsid w:val="00915452"/>
    <w:rsid w:val="009163FD"/>
    <w:rsid w:val="009169C6"/>
    <w:rsid w:val="00916D9A"/>
    <w:rsid w:val="009170BD"/>
    <w:rsid w:val="009208CD"/>
    <w:rsid w:val="009209CB"/>
    <w:rsid w:val="00920D37"/>
    <w:rsid w:val="009224F4"/>
    <w:rsid w:val="009228C0"/>
    <w:rsid w:val="00922EA7"/>
    <w:rsid w:val="00924581"/>
    <w:rsid w:val="0092580F"/>
    <w:rsid w:val="00925E4F"/>
    <w:rsid w:val="00926EDD"/>
    <w:rsid w:val="00926FFE"/>
    <w:rsid w:val="00927003"/>
    <w:rsid w:val="00927673"/>
    <w:rsid w:val="00927BB2"/>
    <w:rsid w:val="009301F6"/>
    <w:rsid w:val="00931D92"/>
    <w:rsid w:val="0093245C"/>
    <w:rsid w:val="009325EE"/>
    <w:rsid w:val="009328A6"/>
    <w:rsid w:val="0093367A"/>
    <w:rsid w:val="00933E57"/>
    <w:rsid w:val="00934ED7"/>
    <w:rsid w:val="00935097"/>
    <w:rsid w:val="00935755"/>
    <w:rsid w:val="00937778"/>
    <w:rsid w:val="009377CC"/>
    <w:rsid w:val="00937861"/>
    <w:rsid w:val="0093788D"/>
    <w:rsid w:val="00937C7D"/>
    <w:rsid w:val="009418F5"/>
    <w:rsid w:val="009423D0"/>
    <w:rsid w:val="009424D1"/>
    <w:rsid w:val="00942A94"/>
    <w:rsid w:val="00942B0B"/>
    <w:rsid w:val="00942C36"/>
    <w:rsid w:val="00942E8F"/>
    <w:rsid w:val="00943E89"/>
    <w:rsid w:val="00943F5E"/>
    <w:rsid w:val="00944996"/>
    <w:rsid w:val="00944AFF"/>
    <w:rsid w:val="00945C3C"/>
    <w:rsid w:val="009461CB"/>
    <w:rsid w:val="0094645A"/>
    <w:rsid w:val="0095017B"/>
    <w:rsid w:val="0095024E"/>
    <w:rsid w:val="00951243"/>
    <w:rsid w:val="00951532"/>
    <w:rsid w:val="009516D3"/>
    <w:rsid w:val="009526E9"/>
    <w:rsid w:val="00953408"/>
    <w:rsid w:val="00953BCB"/>
    <w:rsid w:val="00953CF2"/>
    <w:rsid w:val="00954710"/>
    <w:rsid w:val="009550B8"/>
    <w:rsid w:val="00955976"/>
    <w:rsid w:val="00955E69"/>
    <w:rsid w:val="00956204"/>
    <w:rsid w:val="009569D2"/>
    <w:rsid w:val="009575C3"/>
    <w:rsid w:val="00960096"/>
    <w:rsid w:val="00961427"/>
    <w:rsid w:val="00961837"/>
    <w:rsid w:val="009618E1"/>
    <w:rsid w:val="0096209F"/>
    <w:rsid w:val="009623F3"/>
    <w:rsid w:val="0096324C"/>
    <w:rsid w:val="0096329D"/>
    <w:rsid w:val="009634D9"/>
    <w:rsid w:val="00963C39"/>
    <w:rsid w:val="00964384"/>
    <w:rsid w:val="0096445B"/>
    <w:rsid w:val="0096474E"/>
    <w:rsid w:val="0096485B"/>
    <w:rsid w:val="00964918"/>
    <w:rsid w:val="00964F81"/>
    <w:rsid w:val="00965178"/>
    <w:rsid w:val="009657B3"/>
    <w:rsid w:val="00965C6A"/>
    <w:rsid w:val="0096717C"/>
    <w:rsid w:val="0096781F"/>
    <w:rsid w:val="00967CFA"/>
    <w:rsid w:val="00967E6D"/>
    <w:rsid w:val="00970CE4"/>
    <w:rsid w:val="009715C0"/>
    <w:rsid w:val="009717FD"/>
    <w:rsid w:val="009726D8"/>
    <w:rsid w:val="00972726"/>
    <w:rsid w:val="0097439C"/>
    <w:rsid w:val="00974C13"/>
    <w:rsid w:val="00974F0E"/>
    <w:rsid w:val="00974F88"/>
    <w:rsid w:val="00975A3B"/>
    <w:rsid w:val="00976B7A"/>
    <w:rsid w:val="009803DB"/>
    <w:rsid w:val="009809F7"/>
    <w:rsid w:val="00980DC0"/>
    <w:rsid w:val="009827C9"/>
    <w:rsid w:val="00983198"/>
    <w:rsid w:val="0098383E"/>
    <w:rsid w:val="00983F8F"/>
    <w:rsid w:val="00985269"/>
    <w:rsid w:val="00985852"/>
    <w:rsid w:val="009860F0"/>
    <w:rsid w:val="00986342"/>
    <w:rsid w:val="00986572"/>
    <w:rsid w:val="009867C5"/>
    <w:rsid w:val="0098690A"/>
    <w:rsid w:val="00986F9C"/>
    <w:rsid w:val="00987071"/>
    <w:rsid w:val="0098732F"/>
    <w:rsid w:val="00987899"/>
    <w:rsid w:val="00990527"/>
    <w:rsid w:val="00991772"/>
    <w:rsid w:val="009918D2"/>
    <w:rsid w:val="00992E06"/>
    <w:rsid w:val="00992E75"/>
    <w:rsid w:val="0099371A"/>
    <w:rsid w:val="00993ACC"/>
    <w:rsid w:val="0099540B"/>
    <w:rsid w:val="009954ED"/>
    <w:rsid w:val="0099555A"/>
    <w:rsid w:val="00995D39"/>
    <w:rsid w:val="00995E85"/>
    <w:rsid w:val="00996071"/>
    <w:rsid w:val="00996072"/>
    <w:rsid w:val="009962B6"/>
    <w:rsid w:val="0099696B"/>
    <w:rsid w:val="00996AC9"/>
    <w:rsid w:val="009A0539"/>
    <w:rsid w:val="009A07D7"/>
    <w:rsid w:val="009A2923"/>
    <w:rsid w:val="009A297D"/>
    <w:rsid w:val="009A371F"/>
    <w:rsid w:val="009A4013"/>
    <w:rsid w:val="009A4065"/>
    <w:rsid w:val="009A4A08"/>
    <w:rsid w:val="009A55A6"/>
    <w:rsid w:val="009A56F1"/>
    <w:rsid w:val="009A57CD"/>
    <w:rsid w:val="009A5B08"/>
    <w:rsid w:val="009A6180"/>
    <w:rsid w:val="009A6190"/>
    <w:rsid w:val="009A6BD4"/>
    <w:rsid w:val="009A7D2A"/>
    <w:rsid w:val="009B0581"/>
    <w:rsid w:val="009B1555"/>
    <w:rsid w:val="009B1E50"/>
    <w:rsid w:val="009B23A8"/>
    <w:rsid w:val="009B2434"/>
    <w:rsid w:val="009B3235"/>
    <w:rsid w:val="009B367A"/>
    <w:rsid w:val="009B39BA"/>
    <w:rsid w:val="009B3DC8"/>
    <w:rsid w:val="009B487F"/>
    <w:rsid w:val="009B4AB7"/>
    <w:rsid w:val="009B4B10"/>
    <w:rsid w:val="009B5B62"/>
    <w:rsid w:val="009B5CC6"/>
    <w:rsid w:val="009B6185"/>
    <w:rsid w:val="009B620A"/>
    <w:rsid w:val="009B62FB"/>
    <w:rsid w:val="009B7259"/>
    <w:rsid w:val="009B7BFE"/>
    <w:rsid w:val="009C022E"/>
    <w:rsid w:val="009C030F"/>
    <w:rsid w:val="009C0D7D"/>
    <w:rsid w:val="009C0E7B"/>
    <w:rsid w:val="009C14F9"/>
    <w:rsid w:val="009C162B"/>
    <w:rsid w:val="009C1712"/>
    <w:rsid w:val="009C1882"/>
    <w:rsid w:val="009C3D05"/>
    <w:rsid w:val="009C752C"/>
    <w:rsid w:val="009C768E"/>
    <w:rsid w:val="009D004D"/>
    <w:rsid w:val="009D0146"/>
    <w:rsid w:val="009D1157"/>
    <w:rsid w:val="009D13DA"/>
    <w:rsid w:val="009D16F1"/>
    <w:rsid w:val="009D1A0A"/>
    <w:rsid w:val="009D1C2F"/>
    <w:rsid w:val="009D2158"/>
    <w:rsid w:val="009D24B1"/>
    <w:rsid w:val="009D24E5"/>
    <w:rsid w:val="009D2824"/>
    <w:rsid w:val="009D2ACB"/>
    <w:rsid w:val="009D2C23"/>
    <w:rsid w:val="009D34B2"/>
    <w:rsid w:val="009D38C3"/>
    <w:rsid w:val="009D524D"/>
    <w:rsid w:val="009D5ABD"/>
    <w:rsid w:val="009D657B"/>
    <w:rsid w:val="009D6A19"/>
    <w:rsid w:val="009D77B1"/>
    <w:rsid w:val="009D7CF6"/>
    <w:rsid w:val="009E0821"/>
    <w:rsid w:val="009E0D2C"/>
    <w:rsid w:val="009E1543"/>
    <w:rsid w:val="009E1E63"/>
    <w:rsid w:val="009E204C"/>
    <w:rsid w:val="009E2B76"/>
    <w:rsid w:val="009E349C"/>
    <w:rsid w:val="009E3A0E"/>
    <w:rsid w:val="009E4297"/>
    <w:rsid w:val="009E50B5"/>
    <w:rsid w:val="009E527A"/>
    <w:rsid w:val="009E5826"/>
    <w:rsid w:val="009E5C0A"/>
    <w:rsid w:val="009E6524"/>
    <w:rsid w:val="009E69A4"/>
    <w:rsid w:val="009F0263"/>
    <w:rsid w:val="009F1B76"/>
    <w:rsid w:val="009F2EEC"/>
    <w:rsid w:val="009F2FBE"/>
    <w:rsid w:val="009F3A1F"/>
    <w:rsid w:val="009F3A6A"/>
    <w:rsid w:val="009F4168"/>
    <w:rsid w:val="009F4E65"/>
    <w:rsid w:val="009F5197"/>
    <w:rsid w:val="009F5585"/>
    <w:rsid w:val="009F59A7"/>
    <w:rsid w:val="009F6600"/>
    <w:rsid w:val="009F719E"/>
    <w:rsid w:val="009F73B7"/>
    <w:rsid w:val="00A00AB4"/>
    <w:rsid w:val="00A01204"/>
    <w:rsid w:val="00A02FD5"/>
    <w:rsid w:val="00A0342F"/>
    <w:rsid w:val="00A03F0B"/>
    <w:rsid w:val="00A04678"/>
    <w:rsid w:val="00A04A7A"/>
    <w:rsid w:val="00A04F5B"/>
    <w:rsid w:val="00A04FA6"/>
    <w:rsid w:val="00A05185"/>
    <w:rsid w:val="00A063BF"/>
    <w:rsid w:val="00A06AFA"/>
    <w:rsid w:val="00A06F08"/>
    <w:rsid w:val="00A06F41"/>
    <w:rsid w:val="00A07272"/>
    <w:rsid w:val="00A075C0"/>
    <w:rsid w:val="00A07665"/>
    <w:rsid w:val="00A10033"/>
    <w:rsid w:val="00A11696"/>
    <w:rsid w:val="00A11FF6"/>
    <w:rsid w:val="00A12AB0"/>
    <w:rsid w:val="00A13A84"/>
    <w:rsid w:val="00A13BD9"/>
    <w:rsid w:val="00A14204"/>
    <w:rsid w:val="00A156C4"/>
    <w:rsid w:val="00A159D7"/>
    <w:rsid w:val="00A15AAB"/>
    <w:rsid w:val="00A15CDA"/>
    <w:rsid w:val="00A15CEB"/>
    <w:rsid w:val="00A165FE"/>
    <w:rsid w:val="00A1664B"/>
    <w:rsid w:val="00A1685D"/>
    <w:rsid w:val="00A172FA"/>
    <w:rsid w:val="00A1753F"/>
    <w:rsid w:val="00A2066D"/>
    <w:rsid w:val="00A2077E"/>
    <w:rsid w:val="00A20F7A"/>
    <w:rsid w:val="00A213B4"/>
    <w:rsid w:val="00A21DE4"/>
    <w:rsid w:val="00A22F61"/>
    <w:rsid w:val="00A2465E"/>
    <w:rsid w:val="00A26BF9"/>
    <w:rsid w:val="00A27020"/>
    <w:rsid w:val="00A30229"/>
    <w:rsid w:val="00A30824"/>
    <w:rsid w:val="00A30B9F"/>
    <w:rsid w:val="00A31116"/>
    <w:rsid w:val="00A31284"/>
    <w:rsid w:val="00A31E06"/>
    <w:rsid w:val="00A31E10"/>
    <w:rsid w:val="00A3258E"/>
    <w:rsid w:val="00A33E04"/>
    <w:rsid w:val="00A35107"/>
    <w:rsid w:val="00A3547F"/>
    <w:rsid w:val="00A35D11"/>
    <w:rsid w:val="00A35D87"/>
    <w:rsid w:val="00A35EFA"/>
    <w:rsid w:val="00A36664"/>
    <w:rsid w:val="00A3687E"/>
    <w:rsid w:val="00A37796"/>
    <w:rsid w:val="00A37AA0"/>
    <w:rsid w:val="00A4032A"/>
    <w:rsid w:val="00A40436"/>
    <w:rsid w:val="00A4054F"/>
    <w:rsid w:val="00A41F96"/>
    <w:rsid w:val="00A42190"/>
    <w:rsid w:val="00A4466C"/>
    <w:rsid w:val="00A45CED"/>
    <w:rsid w:val="00A50944"/>
    <w:rsid w:val="00A511C0"/>
    <w:rsid w:val="00A51863"/>
    <w:rsid w:val="00A51A75"/>
    <w:rsid w:val="00A51F81"/>
    <w:rsid w:val="00A5231C"/>
    <w:rsid w:val="00A531BB"/>
    <w:rsid w:val="00A53382"/>
    <w:rsid w:val="00A53A88"/>
    <w:rsid w:val="00A53C6D"/>
    <w:rsid w:val="00A53F2A"/>
    <w:rsid w:val="00A541CC"/>
    <w:rsid w:val="00A54ADA"/>
    <w:rsid w:val="00A54C47"/>
    <w:rsid w:val="00A5535A"/>
    <w:rsid w:val="00A5668C"/>
    <w:rsid w:val="00A56AE0"/>
    <w:rsid w:val="00A578FE"/>
    <w:rsid w:val="00A57EAA"/>
    <w:rsid w:val="00A60103"/>
    <w:rsid w:val="00A60B61"/>
    <w:rsid w:val="00A60D86"/>
    <w:rsid w:val="00A60E2F"/>
    <w:rsid w:val="00A61104"/>
    <w:rsid w:val="00A615B6"/>
    <w:rsid w:val="00A61D63"/>
    <w:rsid w:val="00A62610"/>
    <w:rsid w:val="00A62E6C"/>
    <w:rsid w:val="00A62FA8"/>
    <w:rsid w:val="00A63E86"/>
    <w:rsid w:val="00A64785"/>
    <w:rsid w:val="00A64CD2"/>
    <w:rsid w:val="00A64DDB"/>
    <w:rsid w:val="00A65BBB"/>
    <w:rsid w:val="00A65BD4"/>
    <w:rsid w:val="00A66DD2"/>
    <w:rsid w:val="00A6750B"/>
    <w:rsid w:val="00A6758A"/>
    <w:rsid w:val="00A7034D"/>
    <w:rsid w:val="00A70430"/>
    <w:rsid w:val="00A70501"/>
    <w:rsid w:val="00A70757"/>
    <w:rsid w:val="00A710EF"/>
    <w:rsid w:val="00A72247"/>
    <w:rsid w:val="00A722C0"/>
    <w:rsid w:val="00A74767"/>
    <w:rsid w:val="00A74CC5"/>
    <w:rsid w:val="00A76533"/>
    <w:rsid w:val="00A76783"/>
    <w:rsid w:val="00A76EDB"/>
    <w:rsid w:val="00A77014"/>
    <w:rsid w:val="00A77109"/>
    <w:rsid w:val="00A77BD2"/>
    <w:rsid w:val="00A77FBC"/>
    <w:rsid w:val="00A804CB"/>
    <w:rsid w:val="00A80836"/>
    <w:rsid w:val="00A8098F"/>
    <w:rsid w:val="00A80E42"/>
    <w:rsid w:val="00A80EA0"/>
    <w:rsid w:val="00A817FE"/>
    <w:rsid w:val="00A81AC2"/>
    <w:rsid w:val="00A82456"/>
    <w:rsid w:val="00A830A9"/>
    <w:rsid w:val="00A840F0"/>
    <w:rsid w:val="00A85D00"/>
    <w:rsid w:val="00A862B9"/>
    <w:rsid w:val="00A87383"/>
    <w:rsid w:val="00A8747B"/>
    <w:rsid w:val="00A877C5"/>
    <w:rsid w:val="00A87F96"/>
    <w:rsid w:val="00A91C16"/>
    <w:rsid w:val="00A92D06"/>
    <w:rsid w:val="00A92FB3"/>
    <w:rsid w:val="00A9361A"/>
    <w:rsid w:val="00A93D07"/>
    <w:rsid w:val="00A94211"/>
    <w:rsid w:val="00A94302"/>
    <w:rsid w:val="00A94D5C"/>
    <w:rsid w:val="00A95B73"/>
    <w:rsid w:val="00A961C5"/>
    <w:rsid w:val="00A96933"/>
    <w:rsid w:val="00A96C55"/>
    <w:rsid w:val="00A96C81"/>
    <w:rsid w:val="00A96FBC"/>
    <w:rsid w:val="00A97879"/>
    <w:rsid w:val="00AA0743"/>
    <w:rsid w:val="00AA0B19"/>
    <w:rsid w:val="00AA0DE0"/>
    <w:rsid w:val="00AA1D05"/>
    <w:rsid w:val="00AA22BD"/>
    <w:rsid w:val="00AA34F3"/>
    <w:rsid w:val="00AA3853"/>
    <w:rsid w:val="00AA4156"/>
    <w:rsid w:val="00AA5142"/>
    <w:rsid w:val="00AA6385"/>
    <w:rsid w:val="00AA6D51"/>
    <w:rsid w:val="00AA72C1"/>
    <w:rsid w:val="00AB07BF"/>
    <w:rsid w:val="00AB126B"/>
    <w:rsid w:val="00AB2A84"/>
    <w:rsid w:val="00AB397B"/>
    <w:rsid w:val="00AB3DE1"/>
    <w:rsid w:val="00AB45A9"/>
    <w:rsid w:val="00AB51BA"/>
    <w:rsid w:val="00AB5641"/>
    <w:rsid w:val="00AB57B6"/>
    <w:rsid w:val="00AB5CC7"/>
    <w:rsid w:val="00AB63B7"/>
    <w:rsid w:val="00AB6821"/>
    <w:rsid w:val="00AB6B11"/>
    <w:rsid w:val="00AC0436"/>
    <w:rsid w:val="00AC053F"/>
    <w:rsid w:val="00AC1AB4"/>
    <w:rsid w:val="00AC1B67"/>
    <w:rsid w:val="00AC1E81"/>
    <w:rsid w:val="00AC2449"/>
    <w:rsid w:val="00AC3897"/>
    <w:rsid w:val="00AC4817"/>
    <w:rsid w:val="00AC6B0B"/>
    <w:rsid w:val="00AC721F"/>
    <w:rsid w:val="00AC79AA"/>
    <w:rsid w:val="00AC7E58"/>
    <w:rsid w:val="00AD032E"/>
    <w:rsid w:val="00AD04B1"/>
    <w:rsid w:val="00AD0E32"/>
    <w:rsid w:val="00AD1F13"/>
    <w:rsid w:val="00AD29A5"/>
    <w:rsid w:val="00AD2A61"/>
    <w:rsid w:val="00AD3623"/>
    <w:rsid w:val="00AD378B"/>
    <w:rsid w:val="00AD3D9C"/>
    <w:rsid w:val="00AD52EC"/>
    <w:rsid w:val="00AD57DD"/>
    <w:rsid w:val="00AD6618"/>
    <w:rsid w:val="00AD6859"/>
    <w:rsid w:val="00AD78B8"/>
    <w:rsid w:val="00AE130D"/>
    <w:rsid w:val="00AE1F7B"/>
    <w:rsid w:val="00AE226C"/>
    <w:rsid w:val="00AE2425"/>
    <w:rsid w:val="00AE2AEF"/>
    <w:rsid w:val="00AE4F50"/>
    <w:rsid w:val="00AE53B9"/>
    <w:rsid w:val="00AE651E"/>
    <w:rsid w:val="00AE6D9E"/>
    <w:rsid w:val="00AE6FF1"/>
    <w:rsid w:val="00AE73C5"/>
    <w:rsid w:val="00AE7631"/>
    <w:rsid w:val="00AE79F5"/>
    <w:rsid w:val="00AE7F09"/>
    <w:rsid w:val="00AF2A77"/>
    <w:rsid w:val="00AF2BFB"/>
    <w:rsid w:val="00AF2C92"/>
    <w:rsid w:val="00AF37EA"/>
    <w:rsid w:val="00AF5106"/>
    <w:rsid w:val="00AF5689"/>
    <w:rsid w:val="00AF5B0F"/>
    <w:rsid w:val="00AF5D8C"/>
    <w:rsid w:val="00AF63EC"/>
    <w:rsid w:val="00AF6A03"/>
    <w:rsid w:val="00AF6D6A"/>
    <w:rsid w:val="00AF7474"/>
    <w:rsid w:val="00AF7621"/>
    <w:rsid w:val="00AF7BD2"/>
    <w:rsid w:val="00B00238"/>
    <w:rsid w:val="00B009D4"/>
    <w:rsid w:val="00B00A2A"/>
    <w:rsid w:val="00B00E94"/>
    <w:rsid w:val="00B02067"/>
    <w:rsid w:val="00B022DB"/>
    <w:rsid w:val="00B0290C"/>
    <w:rsid w:val="00B03502"/>
    <w:rsid w:val="00B03B0B"/>
    <w:rsid w:val="00B041D9"/>
    <w:rsid w:val="00B04A51"/>
    <w:rsid w:val="00B0502E"/>
    <w:rsid w:val="00B05B3D"/>
    <w:rsid w:val="00B062B9"/>
    <w:rsid w:val="00B06796"/>
    <w:rsid w:val="00B07203"/>
    <w:rsid w:val="00B100C5"/>
    <w:rsid w:val="00B10B9C"/>
    <w:rsid w:val="00B10F78"/>
    <w:rsid w:val="00B1177D"/>
    <w:rsid w:val="00B11D19"/>
    <w:rsid w:val="00B127AA"/>
    <w:rsid w:val="00B12963"/>
    <w:rsid w:val="00B13BC7"/>
    <w:rsid w:val="00B13CBD"/>
    <w:rsid w:val="00B13F73"/>
    <w:rsid w:val="00B14AF3"/>
    <w:rsid w:val="00B150A9"/>
    <w:rsid w:val="00B1540A"/>
    <w:rsid w:val="00B16C11"/>
    <w:rsid w:val="00B16DFC"/>
    <w:rsid w:val="00B179A9"/>
    <w:rsid w:val="00B20168"/>
    <w:rsid w:val="00B20570"/>
    <w:rsid w:val="00B20B5F"/>
    <w:rsid w:val="00B21731"/>
    <w:rsid w:val="00B21918"/>
    <w:rsid w:val="00B21CCD"/>
    <w:rsid w:val="00B220A3"/>
    <w:rsid w:val="00B22DC8"/>
    <w:rsid w:val="00B23093"/>
    <w:rsid w:val="00B24052"/>
    <w:rsid w:val="00B242D0"/>
    <w:rsid w:val="00B24D66"/>
    <w:rsid w:val="00B2524B"/>
    <w:rsid w:val="00B25AD6"/>
    <w:rsid w:val="00B263E7"/>
    <w:rsid w:val="00B26D7D"/>
    <w:rsid w:val="00B27291"/>
    <w:rsid w:val="00B2773F"/>
    <w:rsid w:val="00B279DA"/>
    <w:rsid w:val="00B27A50"/>
    <w:rsid w:val="00B3099A"/>
    <w:rsid w:val="00B309D1"/>
    <w:rsid w:val="00B30B74"/>
    <w:rsid w:val="00B31221"/>
    <w:rsid w:val="00B31C42"/>
    <w:rsid w:val="00B329F0"/>
    <w:rsid w:val="00B33A36"/>
    <w:rsid w:val="00B33C20"/>
    <w:rsid w:val="00B34021"/>
    <w:rsid w:val="00B350A7"/>
    <w:rsid w:val="00B35F67"/>
    <w:rsid w:val="00B363AA"/>
    <w:rsid w:val="00B37CE1"/>
    <w:rsid w:val="00B400AA"/>
    <w:rsid w:val="00B4020B"/>
    <w:rsid w:val="00B4035A"/>
    <w:rsid w:val="00B419FB"/>
    <w:rsid w:val="00B42323"/>
    <w:rsid w:val="00B4252C"/>
    <w:rsid w:val="00B42F5F"/>
    <w:rsid w:val="00B43202"/>
    <w:rsid w:val="00B43553"/>
    <w:rsid w:val="00B460AF"/>
    <w:rsid w:val="00B46EAA"/>
    <w:rsid w:val="00B47032"/>
    <w:rsid w:val="00B47419"/>
    <w:rsid w:val="00B477D0"/>
    <w:rsid w:val="00B47F02"/>
    <w:rsid w:val="00B5091D"/>
    <w:rsid w:val="00B5113F"/>
    <w:rsid w:val="00B511A1"/>
    <w:rsid w:val="00B5124B"/>
    <w:rsid w:val="00B51CA7"/>
    <w:rsid w:val="00B51F29"/>
    <w:rsid w:val="00B543A4"/>
    <w:rsid w:val="00B55798"/>
    <w:rsid w:val="00B55C65"/>
    <w:rsid w:val="00B56A60"/>
    <w:rsid w:val="00B56F44"/>
    <w:rsid w:val="00B57301"/>
    <w:rsid w:val="00B6005A"/>
    <w:rsid w:val="00B6033C"/>
    <w:rsid w:val="00B60886"/>
    <w:rsid w:val="00B611F0"/>
    <w:rsid w:val="00B6157A"/>
    <w:rsid w:val="00B61C3A"/>
    <w:rsid w:val="00B620C8"/>
    <w:rsid w:val="00B6345B"/>
    <w:rsid w:val="00B63A37"/>
    <w:rsid w:val="00B64591"/>
    <w:rsid w:val="00B64650"/>
    <w:rsid w:val="00B65A28"/>
    <w:rsid w:val="00B660D9"/>
    <w:rsid w:val="00B66323"/>
    <w:rsid w:val="00B672F8"/>
    <w:rsid w:val="00B67957"/>
    <w:rsid w:val="00B70620"/>
    <w:rsid w:val="00B71BF5"/>
    <w:rsid w:val="00B72A86"/>
    <w:rsid w:val="00B7318E"/>
    <w:rsid w:val="00B73B81"/>
    <w:rsid w:val="00B74777"/>
    <w:rsid w:val="00B75FDA"/>
    <w:rsid w:val="00B765B5"/>
    <w:rsid w:val="00B7751E"/>
    <w:rsid w:val="00B80C66"/>
    <w:rsid w:val="00B8109B"/>
    <w:rsid w:val="00B811C8"/>
    <w:rsid w:val="00B81F76"/>
    <w:rsid w:val="00B82458"/>
    <w:rsid w:val="00B82738"/>
    <w:rsid w:val="00B8338F"/>
    <w:rsid w:val="00B84051"/>
    <w:rsid w:val="00B851BE"/>
    <w:rsid w:val="00B85691"/>
    <w:rsid w:val="00B8603B"/>
    <w:rsid w:val="00B86048"/>
    <w:rsid w:val="00B870AF"/>
    <w:rsid w:val="00B8731A"/>
    <w:rsid w:val="00B87821"/>
    <w:rsid w:val="00B87AD1"/>
    <w:rsid w:val="00B87FBC"/>
    <w:rsid w:val="00B9179F"/>
    <w:rsid w:val="00B92C89"/>
    <w:rsid w:val="00B93245"/>
    <w:rsid w:val="00B93ECF"/>
    <w:rsid w:val="00B944E3"/>
    <w:rsid w:val="00B95F56"/>
    <w:rsid w:val="00B96D46"/>
    <w:rsid w:val="00BA04EE"/>
    <w:rsid w:val="00BA07B0"/>
    <w:rsid w:val="00BA0D67"/>
    <w:rsid w:val="00BA1BD1"/>
    <w:rsid w:val="00BA1D1B"/>
    <w:rsid w:val="00BA1E21"/>
    <w:rsid w:val="00BA2FF7"/>
    <w:rsid w:val="00BA347C"/>
    <w:rsid w:val="00BA3F22"/>
    <w:rsid w:val="00BA4055"/>
    <w:rsid w:val="00BA4B11"/>
    <w:rsid w:val="00BA4C19"/>
    <w:rsid w:val="00BA56A7"/>
    <w:rsid w:val="00BA58DC"/>
    <w:rsid w:val="00BA5E89"/>
    <w:rsid w:val="00BA67DB"/>
    <w:rsid w:val="00BA6E02"/>
    <w:rsid w:val="00BB02C1"/>
    <w:rsid w:val="00BB0351"/>
    <w:rsid w:val="00BB0B1C"/>
    <w:rsid w:val="00BB11A6"/>
    <w:rsid w:val="00BB137C"/>
    <w:rsid w:val="00BB2204"/>
    <w:rsid w:val="00BB243E"/>
    <w:rsid w:val="00BB24C8"/>
    <w:rsid w:val="00BB25B4"/>
    <w:rsid w:val="00BB3967"/>
    <w:rsid w:val="00BB444E"/>
    <w:rsid w:val="00BB4861"/>
    <w:rsid w:val="00BB4DC4"/>
    <w:rsid w:val="00BB618B"/>
    <w:rsid w:val="00BB6D63"/>
    <w:rsid w:val="00BB6E80"/>
    <w:rsid w:val="00BB7A35"/>
    <w:rsid w:val="00BC0118"/>
    <w:rsid w:val="00BC112D"/>
    <w:rsid w:val="00BC1153"/>
    <w:rsid w:val="00BC12D9"/>
    <w:rsid w:val="00BC284F"/>
    <w:rsid w:val="00BC2B33"/>
    <w:rsid w:val="00BC41B1"/>
    <w:rsid w:val="00BC49B2"/>
    <w:rsid w:val="00BC4A55"/>
    <w:rsid w:val="00BC4DDE"/>
    <w:rsid w:val="00BC541C"/>
    <w:rsid w:val="00BC567C"/>
    <w:rsid w:val="00BC63D9"/>
    <w:rsid w:val="00BC6FC6"/>
    <w:rsid w:val="00BD0279"/>
    <w:rsid w:val="00BD032C"/>
    <w:rsid w:val="00BD107A"/>
    <w:rsid w:val="00BD155D"/>
    <w:rsid w:val="00BD1D4C"/>
    <w:rsid w:val="00BD2995"/>
    <w:rsid w:val="00BD2FFE"/>
    <w:rsid w:val="00BD311A"/>
    <w:rsid w:val="00BD391D"/>
    <w:rsid w:val="00BD6638"/>
    <w:rsid w:val="00BD6727"/>
    <w:rsid w:val="00BD6FDC"/>
    <w:rsid w:val="00BD7056"/>
    <w:rsid w:val="00BD7607"/>
    <w:rsid w:val="00BD7735"/>
    <w:rsid w:val="00BD7F00"/>
    <w:rsid w:val="00BE22B1"/>
    <w:rsid w:val="00BE239A"/>
    <w:rsid w:val="00BE2CE6"/>
    <w:rsid w:val="00BE2FD5"/>
    <w:rsid w:val="00BE309E"/>
    <w:rsid w:val="00BE5C7F"/>
    <w:rsid w:val="00BE6545"/>
    <w:rsid w:val="00BE6CC5"/>
    <w:rsid w:val="00BE6F5D"/>
    <w:rsid w:val="00BF0135"/>
    <w:rsid w:val="00BF0143"/>
    <w:rsid w:val="00BF0F20"/>
    <w:rsid w:val="00BF146B"/>
    <w:rsid w:val="00BF1A2C"/>
    <w:rsid w:val="00BF1D9B"/>
    <w:rsid w:val="00BF25A1"/>
    <w:rsid w:val="00BF25E2"/>
    <w:rsid w:val="00BF5572"/>
    <w:rsid w:val="00BF781D"/>
    <w:rsid w:val="00BF7845"/>
    <w:rsid w:val="00C00BF2"/>
    <w:rsid w:val="00C00EEA"/>
    <w:rsid w:val="00C01696"/>
    <w:rsid w:val="00C016AF"/>
    <w:rsid w:val="00C02768"/>
    <w:rsid w:val="00C02EFE"/>
    <w:rsid w:val="00C0361B"/>
    <w:rsid w:val="00C039BB"/>
    <w:rsid w:val="00C0653C"/>
    <w:rsid w:val="00C0677D"/>
    <w:rsid w:val="00C0683C"/>
    <w:rsid w:val="00C071C4"/>
    <w:rsid w:val="00C07962"/>
    <w:rsid w:val="00C07C12"/>
    <w:rsid w:val="00C07C3E"/>
    <w:rsid w:val="00C07C3F"/>
    <w:rsid w:val="00C102CD"/>
    <w:rsid w:val="00C10BCB"/>
    <w:rsid w:val="00C1124A"/>
    <w:rsid w:val="00C11418"/>
    <w:rsid w:val="00C117D7"/>
    <w:rsid w:val="00C129D0"/>
    <w:rsid w:val="00C13995"/>
    <w:rsid w:val="00C1496B"/>
    <w:rsid w:val="00C16860"/>
    <w:rsid w:val="00C17A17"/>
    <w:rsid w:val="00C20637"/>
    <w:rsid w:val="00C20A31"/>
    <w:rsid w:val="00C21012"/>
    <w:rsid w:val="00C219F1"/>
    <w:rsid w:val="00C21BAC"/>
    <w:rsid w:val="00C23A81"/>
    <w:rsid w:val="00C23D73"/>
    <w:rsid w:val="00C25842"/>
    <w:rsid w:val="00C25970"/>
    <w:rsid w:val="00C2694A"/>
    <w:rsid w:val="00C27E41"/>
    <w:rsid w:val="00C30E32"/>
    <w:rsid w:val="00C31CF8"/>
    <w:rsid w:val="00C320B2"/>
    <w:rsid w:val="00C326A9"/>
    <w:rsid w:val="00C327A7"/>
    <w:rsid w:val="00C329A1"/>
    <w:rsid w:val="00C32AD9"/>
    <w:rsid w:val="00C3313A"/>
    <w:rsid w:val="00C3370F"/>
    <w:rsid w:val="00C33997"/>
    <w:rsid w:val="00C34646"/>
    <w:rsid w:val="00C347BF"/>
    <w:rsid w:val="00C34AE6"/>
    <w:rsid w:val="00C351C5"/>
    <w:rsid w:val="00C36534"/>
    <w:rsid w:val="00C36E1B"/>
    <w:rsid w:val="00C3708C"/>
    <w:rsid w:val="00C370E3"/>
    <w:rsid w:val="00C37DE1"/>
    <w:rsid w:val="00C4016E"/>
    <w:rsid w:val="00C408F0"/>
    <w:rsid w:val="00C41019"/>
    <w:rsid w:val="00C411F7"/>
    <w:rsid w:val="00C412D4"/>
    <w:rsid w:val="00C41521"/>
    <w:rsid w:val="00C41A7C"/>
    <w:rsid w:val="00C41B70"/>
    <w:rsid w:val="00C435A4"/>
    <w:rsid w:val="00C438F1"/>
    <w:rsid w:val="00C44BB4"/>
    <w:rsid w:val="00C450B2"/>
    <w:rsid w:val="00C46E39"/>
    <w:rsid w:val="00C471ED"/>
    <w:rsid w:val="00C47A3C"/>
    <w:rsid w:val="00C47AB5"/>
    <w:rsid w:val="00C50338"/>
    <w:rsid w:val="00C5052A"/>
    <w:rsid w:val="00C50795"/>
    <w:rsid w:val="00C5208F"/>
    <w:rsid w:val="00C52579"/>
    <w:rsid w:val="00C5278F"/>
    <w:rsid w:val="00C527DE"/>
    <w:rsid w:val="00C52925"/>
    <w:rsid w:val="00C53118"/>
    <w:rsid w:val="00C5327A"/>
    <w:rsid w:val="00C535E0"/>
    <w:rsid w:val="00C55E33"/>
    <w:rsid w:val="00C568E2"/>
    <w:rsid w:val="00C578AE"/>
    <w:rsid w:val="00C613F3"/>
    <w:rsid w:val="00C616A8"/>
    <w:rsid w:val="00C6171C"/>
    <w:rsid w:val="00C6297B"/>
    <w:rsid w:val="00C6383D"/>
    <w:rsid w:val="00C63BE7"/>
    <w:rsid w:val="00C645D6"/>
    <w:rsid w:val="00C64B8B"/>
    <w:rsid w:val="00C6569F"/>
    <w:rsid w:val="00C65BC4"/>
    <w:rsid w:val="00C6674F"/>
    <w:rsid w:val="00C670B1"/>
    <w:rsid w:val="00C6740E"/>
    <w:rsid w:val="00C700AB"/>
    <w:rsid w:val="00C71715"/>
    <w:rsid w:val="00C71834"/>
    <w:rsid w:val="00C718E4"/>
    <w:rsid w:val="00C71BFE"/>
    <w:rsid w:val="00C71FFA"/>
    <w:rsid w:val="00C72DFD"/>
    <w:rsid w:val="00C74BF2"/>
    <w:rsid w:val="00C75DF6"/>
    <w:rsid w:val="00C76BFE"/>
    <w:rsid w:val="00C77278"/>
    <w:rsid w:val="00C8010A"/>
    <w:rsid w:val="00C81523"/>
    <w:rsid w:val="00C81844"/>
    <w:rsid w:val="00C823F3"/>
    <w:rsid w:val="00C83485"/>
    <w:rsid w:val="00C83C67"/>
    <w:rsid w:val="00C84553"/>
    <w:rsid w:val="00C84C17"/>
    <w:rsid w:val="00C84F3D"/>
    <w:rsid w:val="00C85B97"/>
    <w:rsid w:val="00C85C07"/>
    <w:rsid w:val="00C85CB7"/>
    <w:rsid w:val="00C86507"/>
    <w:rsid w:val="00C86ACC"/>
    <w:rsid w:val="00C87281"/>
    <w:rsid w:val="00C90A65"/>
    <w:rsid w:val="00C9106E"/>
    <w:rsid w:val="00C914D8"/>
    <w:rsid w:val="00C91ED4"/>
    <w:rsid w:val="00C922F4"/>
    <w:rsid w:val="00C9238C"/>
    <w:rsid w:val="00C93CB6"/>
    <w:rsid w:val="00C93E7B"/>
    <w:rsid w:val="00C94003"/>
    <w:rsid w:val="00C95F7A"/>
    <w:rsid w:val="00C960D0"/>
    <w:rsid w:val="00C97B2D"/>
    <w:rsid w:val="00C97DB0"/>
    <w:rsid w:val="00CA1A68"/>
    <w:rsid w:val="00CA2112"/>
    <w:rsid w:val="00CA2451"/>
    <w:rsid w:val="00CA26AD"/>
    <w:rsid w:val="00CA340F"/>
    <w:rsid w:val="00CA39AF"/>
    <w:rsid w:val="00CA4092"/>
    <w:rsid w:val="00CA41D5"/>
    <w:rsid w:val="00CA4CCF"/>
    <w:rsid w:val="00CA5900"/>
    <w:rsid w:val="00CA5F53"/>
    <w:rsid w:val="00CA66F9"/>
    <w:rsid w:val="00CA726E"/>
    <w:rsid w:val="00CA7E25"/>
    <w:rsid w:val="00CB04AD"/>
    <w:rsid w:val="00CB0D61"/>
    <w:rsid w:val="00CB13CB"/>
    <w:rsid w:val="00CB15A8"/>
    <w:rsid w:val="00CB1930"/>
    <w:rsid w:val="00CB26CE"/>
    <w:rsid w:val="00CB43AE"/>
    <w:rsid w:val="00CB4F11"/>
    <w:rsid w:val="00CB50D4"/>
    <w:rsid w:val="00CB53A2"/>
    <w:rsid w:val="00CB5453"/>
    <w:rsid w:val="00CB586A"/>
    <w:rsid w:val="00CB67C3"/>
    <w:rsid w:val="00CB70DE"/>
    <w:rsid w:val="00CB7BD1"/>
    <w:rsid w:val="00CC2292"/>
    <w:rsid w:val="00CC28B7"/>
    <w:rsid w:val="00CC2DAC"/>
    <w:rsid w:val="00CC2E0B"/>
    <w:rsid w:val="00CC3A3B"/>
    <w:rsid w:val="00CC56A6"/>
    <w:rsid w:val="00CC5922"/>
    <w:rsid w:val="00CC6FAE"/>
    <w:rsid w:val="00CC7517"/>
    <w:rsid w:val="00CD14E2"/>
    <w:rsid w:val="00CD1EEA"/>
    <w:rsid w:val="00CD291D"/>
    <w:rsid w:val="00CD2E20"/>
    <w:rsid w:val="00CD2ECF"/>
    <w:rsid w:val="00CD3E4F"/>
    <w:rsid w:val="00CD4853"/>
    <w:rsid w:val="00CD503F"/>
    <w:rsid w:val="00CD5155"/>
    <w:rsid w:val="00CD54D0"/>
    <w:rsid w:val="00CD5670"/>
    <w:rsid w:val="00CD58BB"/>
    <w:rsid w:val="00CD61D7"/>
    <w:rsid w:val="00CD6587"/>
    <w:rsid w:val="00CD68B8"/>
    <w:rsid w:val="00CD69D6"/>
    <w:rsid w:val="00CD6B0C"/>
    <w:rsid w:val="00CD7BA3"/>
    <w:rsid w:val="00CE1494"/>
    <w:rsid w:val="00CE1BFA"/>
    <w:rsid w:val="00CE1C1F"/>
    <w:rsid w:val="00CE1CB1"/>
    <w:rsid w:val="00CE22B4"/>
    <w:rsid w:val="00CE2F73"/>
    <w:rsid w:val="00CE2F9D"/>
    <w:rsid w:val="00CE3664"/>
    <w:rsid w:val="00CE3E51"/>
    <w:rsid w:val="00CE4B82"/>
    <w:rsid w:val="00CE4D36"/>
    <w:rsid w:val="00CE4F82"/>
    <w:rsid w:val="00CE5C1B"/>
    <w:rsid w:val="00CE6C13"/>
    <w:rsid w:val="00CE6F6C"/>
    <w:rsid w:val="00CE6F75"/>
    <w:rsid w:val="00CE7345"/>
    <w:rsid w:val="00CF1706"/>
    <w:rsid w:val="00CF1708"/>
    <w:rsid w:val="00CF5260"/>
    <w:rsid w:val="00CF56FA"/>
    <w:rsid w:val="00CF5BC1"/>
    <w:rsid w:val="00CF660F"/>
    <w:rsid w:val="00CF6708"/>
    <w:rsid w:val="00CF75E9"/>
    <w:rsid w:val="00CF7C8E"/>
    <w:rsid w:val="00CF7D9C"/>
    <w:rsid w:val="00D00207"/>
    <w:rsid w:val="00D005C6"/>
    <w:rsid w:val="00D006EF"/>
    <w:rsid w:val="00D00961"/>
    <w:rsid w:val="00D00E66"/>
    <w:rsid w:val="00D0136B"/>
    <w:rsid w:val="00D014E6"/>
    <w:rsid w:val="00D01AC7"/>
    <w:rsid w:val="00D01CC1"/>
    <w:rsid w:val="00D01DB0"/>
    <w:rsid w:val="00D02329"/>
    <w:rsid w:val="00D02787"/>
    <w:rsid w:val="00D041B7"/>
    <w:rsid w:val="00D04B0E"/>
    <w:rsid w:val="00D04B41"/>
    <w:rsid w:val="00D05A5C"/>
    <w:rsid w:val="00D05AE6"/>
    <w:rsid w:val="00D06835"/>
    <w:rsid w:val="00D06BDD"/>
    <w:rsid w:val="00D07129"/>
    <w:rsid w:val="00D07313"/>
    <w:rsid w:val="00D10216"/>
    <w:rsid w:val="00D10A1C"/>
    <w:rsid w:val="00D11126"/>
    <w:rsid w:val="00D11929"/>
    <w:rsid w:val="00D1251D"/>
    <w:rsid w:val="00D13EFB"/>
    <w:rsid w:val="00D14510"/>
    <w:rsid w:val="00D14DE2"/>
    <w:rsid w:val="00D1556F"/>
    <w:rsid w:val="00D15D0E"/>
    <w:rsid w:val="00D16F9D"/>
    <w:rsid w:val="00D17D70"/>
    <w:rsid w:val="00D17EF9"/>
    <w:rsid w:val="00D20395"/>
    <w:rsid w:val="00D205F9"/>
    <w:rsid w:val="00D20690"/>
    <w:rsid w:val="00D216DD"/>
    <w:rsid w:val="00D21DC7"/>
    <w:rsid w:val="00D22230"/>
    <w:rsid w:val="00D22776"/>
    <w:rsid w:val="00D22DAF"/>
    <w:rsid w:val="00D235E1"/>
    <w:rsid w:val="00D23D52"/>
    <w:rsid w:val="00D2416E"/>
    <w:rsid w:val="00D245BA"/>
    <w:rsid w:val="00D248D9"/>
    <w:rsid w:val="00D24E2B"/>
    <w:rsid w:val="00D2507E"/>
    <w:rsid w:val="00D254AC"/>
    <w:rsid w:val="00D25919"/>
    <w:rsid w:val="00D25C08"/>
    <w:rsid w:val="00D26C99"/>
    <w:rsid w:val="00D30203"/>
    <w:rsid w:val="00D3317F"/>
    <w:rsid w:val="00D3336A"/>
    <w:rsid w:val="00D33D25"/>
    <w:rsid w:val="00D33DC4"/>
    <w:rsid w:val="00D340AA"/>
    <w:rsid w:val="00D34660"/>
    <w:rsid w:val="00D34F67"/>
    <w:rsid w:val="00D35966"/>
    <w:rsid w:val="00D35CA9"/>
    <w:rsid w:val="00D36DA5"/>
    <w:rsid w:val="00D37035"/>
    <w:rsid w:val="00D40517"/>
    <w:rsid w:val="00D40C98"/>
    <w:rsid w:val="00D413D4"/>
    <w:rsid w:val="00D419D1"/>
    <w:rsid w:val="00D41F27"/>
    <w:rsid w:val="00D426D7"/>
    <w:rsid w:val="00D43E61"/>
    <w:rsid w:val="00D446F6"/>
    <w:rsid w:val="00D454E9"/>
    <w:rsid w:val="00D4611B"/>
    <w:rsid w:val="00D4682F"/>
    <w:rsid w:val="00D476A6"/>
    <w:rsid w:val="00D479CC"/>
    <w:rsid w:val="00D479DF"/>
    <w:rsid w:val="00D5020D"/>
    <w:rsid w:val="00D50280"/>
    <w:rsid w:val="00D5055C"/>
    <w:rsid w:val="00D5190F"/>
    <w:rsid w:val="00D53496"/>
    <w:rsid w:val="00D5507D"/>
    <w:rsid w:val="00D5521C"/>
    <w:rsid w:val="00D55E41"/>
    <w:rsid w:val="00D56411"/>
    <w:rsid w:val="00D61181"/>
    <w:rsid w:val="00D614C3"/>
    <w:rsid w:val="00D618CF"/>
    <w:rsid w:val="00D63648"/>
    <w:rsid w:val="00D63BC9"/>
    <w:rsid w:val="00D63BEF"/>
    <w:rsid w:val="00D640FB"/>
    <w:rsid w:val="00D64A54"/>
    <w:rsid w:val="00D65AE9"/>
    <w:rsid w:val="00D65C28"/>
    <w:rsid w:val="00D6754E"/>
    <w:rsid w:val="00D67E4E"/>
    <w:rsid w:val="00D70229"/>
    <w:rsid w:val="00D7056D"/>
    <w:rsid w:val="00D70C9C"/>
    <w:rsid w:val="00D711C3"/>
    <w:rsid w:val="00D72723"/>
    <w:rsid w:val="00D74469"/>
    <w:rsid w:val="00D74640"/>
    <w:rsid w:val="00D74C31"/>
    <w:rsid w:val="00D75385"/>
    <w:rsid w:val="00D76347"/>
    <w:rsid w:val="00D76869"/>
    <w:rsid w:val="00D76FBE"/>
    <w:rsid w:val="00D77990"/>
    <w:rsid w:val="00D80001"/>
    <w:rsid w:val="00D80289"/>
    <w:rsid w:val="00D80665"/>
    <w:rsid w:val="00D806B1"/>
    <w:rsid w:val="00D80CFA"/>
    <w:rsid w:val="00D81EF7"/>
    <w:rsid w:val="00D825EC"/>
    <w:rsid w:val="00D8274D"/>
    <w:rsid w:val="00D827BD"/>
    <w:rsid w:val="00D8367C"/>
    <w:rsid w:val="00D838DE"/>
    <w:rsid w:val="00D83F75"/>
    <w:rsid w:val="00D841AE"/>
    <w:rsid w:val="00D85667"/>
    <w:rsid w:val="00D873C4"/>
    <w:rsid w:val="00D87513"/>
    <w:rsid w:val="00D875C2"/>
    <w:rsid w:val="00D9076F"/>
    <w:rsid w:val="00D90BE9"/>
    <w:rsid w:val="00D90DAC"/>
    <w:rsid w:val="00D935FF"/>
    <w:rsid w:val="00D940A5"/>
    <w:rsid w:val="00D9419F"/>
    <w:rsid w:val="00D9478D"/>
    <w:rsid w:val="00D95228"/>
    <w:rsid w:val="00D95460"/>
    <w:rsid w:val="00D979E2"/>
    <w:rsid w:val="00DA0ABA"/>
    <w:rsid w:val="00DA1B81"/>
    <w:rsid w:val="00DA1F0D"/>
    <w:rsid w:val="00DA2516"/>
    <w:rsid w:val="00DA37B2"/>
    <w:rsid w:val="00DA3D7A"/>
    <w:rsid w:val="00DA3F8F"/>
    <w:rsid w:val="00DA40BE"/>
    <w:rsid w:val="00DA4E9F"/>
    <w:rsid w:val="00DA5474"/>
    <w:rsid w:val="00DA5B02"/>
    <w:rsid w:val="00DA5B89"/>
    <w:rsid w:val="00DA6B15"/>
    <w:rsid w:val="00DA6D47"/>
    <w:rsid w:val="00DA6DDF"/>
    <w:rsid w:val="00DA7182"/>
    <w:rsid w:val="00DA78B5"/>
    <w:rsid w:val="00DB007F"/>
    <w:rsid w:val="00DB0628"/>
    <w:rsid w:val="00DB1B0D"/>
    <w:rsid w:val="00DB1DC6"/>
    <w:rsid w:val="00DB2697"/>
    <w:rsid w:val="00DB2E27"/>
    <w:rsid w:val="00DB38FE"/>
    <w:rsid w:val="00DB3AF5"/>
    <w:rsid w:val="00DB514A"/>
    <w:rsid w:val="00DB53D8"/>
    <w:rsid w:val="00DB6150"/>
    <w:rsid w:val="00DB6A90"/>
    <w:rsid w:val="00DB6BC7"/>
    <w:rsid w:val="00DB6CEC"/>
    <w:rsid w:val="00DB6E63"/>
    <w:rsid w:val="00DC047E"/>
    <w:rsid w:val="00DC086F"/>
    <w:rsid w:val="00DC142F"/>
    <w:rsid w:val="00DC1555"/>
    <w:rsid w:val="00DC1849"/>
    <w:rsid w:val="00DC1EBD"/>
    <w:rsid w:val="00DC2219"/>
    <w:rsid w:val="00DC25C9"/>
    <w:rsid w:val="00DC3A47"/>
    <w:rsid w:val="00DC4245"/>
    <w:rsid w:val="00DC5986"/>
    <w:rsid w:val="00DC5DA9"/>
    <w:rsid w:val="00DC67BC"/>
    <w:rsid w:val="00DC6F92"/>
    <w:rsid w:val="00DC70FD"/>
    <w:rsid w:val="00DC767B"/>
    <w:rsid w:val="00DD00AE"/>
    <w:rsid w:val="00DD1264"/>
    <w:rsid w:val="00DD12DB"/>
    <w:rsid w:val="00DD12F5"/>
    <w:rsid w:val="00DD1474"/>
    <w:rsid w:val="00DD2164"/>
    <w:rsid w:val="00DD25FF"/>
    <w:rsid w:val="00DD3276"/>
    <w:rsid w:val="00DD581C"/>
    <w:rsid w:val="00DD5965"/>
    <w:rsid w:val="00DD5FC6"/>
    <w:rsid w:val="00DD63BD"/>
    <w:rsid w:val="00DD7786"/>
    <w:rsid w:val="00DE036D"/>
    <w:rsid w:val="00DE0FC5"/>
    <w:rsid w:val="00DE1C80"/>
    <w:rsid w:val="00DE1E70"/>
    <w:rsid w:val="00DE230F"/>
    <w:rsid w:val="00DE2963"/>
    <w:rsid w:val="00DE2ACE"/>
    <w:rsid w:val="00DE300B"/>
    <w:rsid w:val="00DE4621"/>
    <w:rsid w:val="00DE4D57"/>
    <w:rsid w:val="00DE5978"/>
    <w:rsid w:val="00DE607B"/>
    <w:rsid w:val="00DE6E78"/>
    <w:rsid w:val="00DE7277"/>
    <w:rsid w:val="00DE7D39"/>
    <w:rsid w:val="00DF014B"/>
    <w:rsid w:val="00DF028B"/>
    <w:rsid w:val="00DF0315"/>
    <w:rsid w:val="00DF0506"/>
    <w:rsid w:val="00DF0A41"/>
    <w:rsid w:val="00DF1685"/>
    <w:rsid w:val="00DF2E2A"/>
    <w:rsid w:val="00DF436F"/>
    <w:rsid w:val="00DF574B"/>
    <w:rsid w:val="00DF6C20"/>
    <w:rsid w:val="00DF79EC"/>
    <w:rsid w:val="00DF7C02"/>
    <w:rsid w:val="00E0011E"/>
    <w:rsid w:val="00E00CD3"/>
    <w:rsid w:val="00E0115A"/>
    <w:rsid w:val="00E024D3"/>
    <w:rsid w:val="00E034E8"/>
    <w:rsid w:val="00E03F1E"/>
    <w:rsid w:val="00E0478E"/>
    <w:rsid w:val="00E05A4D"/>
    <w:rsid w:val="00E062CB"/>
    <w:rsid w:val="00E0648A"/>
    <w:rsid w:val="00E06758"/>
    <w:rsid w:val="00E07C68"/>
    <w:rsid w:val="00E10619"/>
    <w:rsid w:val="00E11346"/>
    <w:rsid w:val="00E115D3"/>
    <w:rsid w:val="00E1180A"/>
    <w:rsid w:val="00E119A3"/>
    <w:rsid w:val="00E132F9"/>
    <w:rsid w:val="00E14F55"/>
    <w:rsid w:val="00E14F5C"/>
    <w:rsid w:val="00E154F9"/>
    <w:rsid w:val="00E15DE3"/>
    <w:rsid w:val="00E1713D"/>
    <w:rsid w:val="00E1752D"/>
    <w:rsid w:val="00E177F0"/>
    <w:rsid w:val="00E17ADE"/>
    <w:rsid w:val="00E17DE9"/>
    <w:rsid w:val="00E17FB2"/>
    <w:rsid w:val="00E203A7"/>
    <w:rsid w:val="00E2085D"/>
    <w:rsid w:val="00E20F23"/>
    <w:rsid w:val="00E231CD"/>
    <w:rsid w:val="00E23AE8"/>
    <w:rsid w:val="00E241DD"/>
    <w:rsid w:val="00E24516"/>
    <w:rsid w:val="00E253EA"/>
    <w:rsid w:val="00E27066"/>
    <w:rsid w:val="00E27730"/>
    <w:rsid w:val="00E30192"/>
    <w:rsid w:val="00E30BC0"/>
    <w:rsid w:val="00E30C38"/>
    <w:rsid w:val="00E30E1F"/>
    <w:rsid w:val="00E314B1"/>
    <w:rsid w:val="00E31C7C"/>
    <w:rsid w:val="00E329B8"/>
    <w:rsid w:val="00E32CE4"/>
    <w:rsid w:val="00E32F68"/>
    <w:rsid w:val="00E332F9"/>
    <w:rsid w:val="00E340E8"/>
    <w:rsid w:val="00E356E6"/>
    <w:rsid w:val="00E35BAD"/>
    <w:rsid w:val="00E36CB3"/>
    <w:rsid w:val="00E37497"/>
    <w:rsid w:val="00E3781E"/>
    <w:rsid w:val="00E422FC"/>
    <w:rsid w:val="00E42966"/>
    <w:rsid w:val="00E42C46"/>
    <w:rsid w:val="00E43FE8"/>
    <w:rsid w:val="00E4414B"/>
    <w:rsid w:val="00E45B72"/>
    <w:rsid w:val="00E45D14"/>
    <w:rsid w:val="00E46057"/>
    <w:rsid w:val="00E46261"/>
    <w:rsid w:val="00E473AA"/>
    <w:rsid w:val="00E475D5"/>
    <w:rsid w:val="00E47917"/>
    <w:rsid w:val="00E47A02"/>
    <w:rsid w:val="00E508F3"/>
    <w:rsid w:val="00E50C22"/>
    <w:rsid w:val="00E5203A"/>
    <w:rsid w:val="00E52C7C"/>
    <w:rsid w:val="00E53408"/>
    <w:rsid w:val="00E538E8"/>
    <w:rsid w:val="00E5448B"/>
    <w:rsid w:val="00E546A4"/>
    <w:rsid w:val="00E56B44"/>
    <w:rsid w:val="00E56ED6"/>
    <w:rsid w:val="00E5715A"/>
    <w:rsid w:val="00E5748C"/>
    <w:rsid w:val="00E617C4"/>
    <w:rsid w:val="00E6180D"/>
    <w:rsid w:val="00E619A1"/>
    <w:rsid w:val="00E62A55"/>
    <w:rsid w:val="00E63061"/>
    <w:rsid w:val="00E63175"/>
    <w:rsid w:val="00E63600"/>
    <w:rsid w:val="00E64327"/>
    <w:rsid w:val="00E64700"/>
    <w:rsid w:val="00E64AF1"/>
    <w:rsid w:val="00E6560D"/>
    <w:rsid w:val="00E65C7B"/>
    <w:rsid w:val="00E6608E"/>
    <w:rsid w:val="00E66506"/>
    <w:rsid w:val="00E67193"/>
    <w:rsid w:val="00E67684"/>
    <w:rsid w:val="00E70253"/>
    <w:rsid w:val="00E7187F"/>
    <w:rsid w:val="00E71A23"/>
    <w:rsid w:val="00E7200C"/>
    <w:rsid w:val="00E722E5"/>
    <w:rsid w:val="00E72D36"/>
    <w:rsid w:val="00E73A47"/>
    <w:rsid w:val="00E74611"/>
    <w:rsid w:val="00E77333"/>
    <w:rsid w:val="00E801E4"/>
    <w:rsid w:val="00E80515"/>
    <w:rsid w:val="00E828BD"/>
    <w:rsid w:val="00E82CE7"/>
    <w:rsid w:val="00E8373B"/>
    <w:rsid w:val="00E83D47"/>
    <w:rsid w:val="00E8439A"/>
    <w:rsid w:val="00E84CFE"/>
    <w:rsid w:val="00E84E27"/>
    <w:rsid w:val="00E85474"/>
    <w:rsid w:val="00E85A61"/>
    <w:rsid w:val="00E86665"/>
    <w:rsid w:val="00E8688C"/>
    <w:rsid w:val="00E86A77"/>
    <w:rsid w:val="00E86BB2"/>
    <w:rsid w:val="00E875C8"/>
    <w:rsid w:val="00E90F0D"/>
    <w:rsid w:val="00E91116"/>
    <w:rsid w:val="00E91F80"/>
    <w:rsid w:val="00E92B77"/>
    <w:rsid w:val="00E93207"/>
    <w:rsid w:val="00E94644"/>
    <w:rsid w:val="00E94ACE"/>
    <w:rsid w:val="00E95C6C"/>
    <w:rsid w:val="00E96120"/>
    <w:rsid w:val="00E96365"/>
    <w:rsid w:val="00E967F2"/>
    <w:rsid w:val="00E97784"/>
    <w:rsid w:val="00E97CF2"/>
    <w:rsid w:val="00EA04B7"/>
    <w:rsid w:val="00EA1CA5"/>
    <w:rsid w:val="00EA1FE5"/>
    <w:rsid w:val="00EA329D"/>
    <w:rsid w:val="00EA4262"/>
    <w:rsid w:val="00EA560C"/>
    <w:rsid w:val="00EA62CE"/>
    <w:rsid w:val="00EA6D69"/>
    <w:rsid w:val="00EA7565"/>
    <w:rsid w:val="00EB131D"/>
    <w:rsid w:val="00EB2423"/>
    <w:rsid w:val="00EB2882"/>
    <w:rsid w:val="00EB2B13"/>
    <w:rsid w:val="00EB2C17"/>
    <w:rsid w:val="00EB3D95"/>
    <w:rsid w:val="00EB434F"/>
    <w:rsid w:val="00EB7642"/>
    <w:rsid w:val="00EB77A7"/>
    <w:rsid w:val="00EC1575"/>
    <w:rsid w:val="00EC19F1"/>
    <w:rsid w:val="00EC22A1"/>
    <w:rsid w:val="00EC3C55"/>
    <w:rsid w:val="00EC5FDD"/>
    <w:rsid w:val="00EC639D"/>
    <w:rsid w:val="00EC6662"/>
    <w:rsid w:val="00EC6758"/>
    <w:rsid w:val="00EC68FA"/>
    <w:rsid w:val="00EC6DA1"/>
    <w:rsid w:val="00EC7044"/>
    <w:rsid w:val="00EC745F"/>
    <w:rsid w:val="00EC787E"/>
    <w:rsid w:val="00EC789A"/>
    <w:rsid w:val="00EC7CA0"/>
    <w:rsid w:val="00EC7DD0"/>
    <w:rsid w:val="00ED0EBF"/>
    <w:rsid w:val="00ED1764"/>
    <w:rsid w:val="00ED241B"/>
    <w:rsid w:val="00ED2C67"/>
    <w:rsid w:val="00ED2F69"/>
    <w:rsid w:val="00ED3411"/>
    <w:rsid w:val="00ED428E"/>
    <w:rsid w:val="00ED5C47"/>
    <w:rsid w:val="00ED6467"/>
    <w:rsid w:val="00ED72AA"/>
    <w:rsid w:val="00ED7CE9"/>
    <w:rsid w:val="00EE0CBD"/>
    <w:rsid w:val="00EE12AF"/>
    <w:rsid w:val="00EE1940"/>
    <w:rsid w:val="00EE27DE"/>
    <w:rsid w:val="00EE2972"/>
    <w:rsid w:val="00EE2CEF"/>
    <w:rsid w:val="00EE3F34"/>
    <w:rsid w:val="00EE3FB6"/>
    <w:rsid w:val="00EE4D5F"/>
    <w:rsid w:val="00EE5998"/>
    <w:rsid w:val="00EE609E"/>
    <w:rsid w:val="00EE68AD"/>
    <w:rsid w:val="00EE6A56"/>
    <w:rsid w:val="00EE7823"/>
    <w:rsid w:val="00EE7E52"/>
    <w:rsid w:val="00EF05E7"/>
    <w:rsid w:val="00EF09F7"/>
    <w:rsid w:val="00EF0E85"/>
    <w:rsid w:val="00EF1297"/>
    <w:rsid w:val="00EF1546"/>
    <w:rsid w:val="00EF2BC9"/>
    <w:rsid w:val="00EF42E6"/>
    <w:rsid w:val="00EF4583"/>
    <w:rsid w:val="00EF589C"/>
    <w:rsid w:val="00EF5AAC"/>
    <w:rsid w:val="00EF5BEA"/>
    <w:rsid w:val="00EF5C4A"/>
    <w:rsid w:val="00EF7E34"/>
    <w:rsid w:val="00F01573"/>
    <w:rsid w:val="00F01A2C"/>
    <w:rsid w:val="00F01ADD"/>
    <w:rsid w:val="00F020D5"/>
    <w:rsid w:val="00F02517"/>
    <w:rsid w:val="00F02D7D"/>
    <w:rsid w:val="00F02D89"/>
    <w:rsid w:val="00F02E1D"/>
    <w:rsid w:val="00F0329A"/>
    <w:rsid w:val="00F03964"/>
    <w:rsid w:val="00F03A8D"/>
    <w:rsid w:val="00F03DD1"/>
    <w:rsid w:val="00F0435C"/>
    <w:rsid w:val="00F046F4"/>
    <w:rsid w:val="00F05195"/>
    <w:rsid w:val="00F052DC"/>
    <w:rsid w:val="00F054F5"/>
    <w:rsid w:val="00F05A6B"/>
    <w:rsid w:val="00F0682E"/>
    <w:rsid w:val="00F07258"/>
    <w:rsid w:val="00F077A3"/>
    <w:rsid w:val="00F079CB"/>
    <w:rsid w:val="00F07EE1"/>
    <w:rsid w:val="00F07F85"/>
    <w:rsid w:val="00F10479"/>
    <w:rsid w:val="00F12150"/>
    <w:rsid w:val="00F1272B"/>
    <w:rsid w:val="00F13521"/>
    <w:rsid w:val="00F15046"/>
    <w:rsid w:val="00F1534C"/>
    <w:rsid w:val="00F162A9"/>
    <w:rsid w:val="00F1654B"/>
    <w:rsid w:val="00F16C27"/>
    <w:rsid w:val="00F1742C"/>
    <w:rsid w:val="00F21053"/>
    <w:rsid w:val="00F22734"/>
    <w:rsid w:val="00F238F1"/>
    <w:rsid w:val="00F23C5C"/>
    <w:rsid w:val="00F242E1"/>
    <w:rsid w:val="00F25C6F"/>
    <w:rsid w:val="00F26884"/>
    <w:rsid w:val="00F26AF5"/>
    <w:rsid w:val="00F27AFD"/>
    <w:rsid w:val="00F27D81"/>
    <w:rsid w:val="00F301B1"/>
    <w:rsid w:val="00F31068"/>
    <w:rsid w:val="00F31A73"/>
    <w:rsid w:val="00F33035"/>
    <w:rsid w:val="00F33CE8"/>
    <w:rsid w:val="00F34356"/>
    <w:rsid w:val="00F3489C"/>
    <w:rsid w:val="00F351B6"/>
    <w:rsid w:val="00F3586D"/>
    <w:rsid w:val="00F35A85"/>
    <w:rsid w:val="00F36290"/>
    <w:rsid w:val="00F3647E"/>
    <w:rsid w:val="00F36A9B"/>
    <w:rsid w:val="00F36B36"/>
    <w:rsid w:val="00F37458"/>
    <w:rsid w:val="00F4015F"/>
    <w:rsid w:val="00F41B1A"/>
    <w:rsid w:val="00F434A6"/>
    <w:rsid w:val="00F43935"/>
    <w:rsid w:val="00F44055"/>
    <w:rsid w:val="00F440DE"/>
    <w:rsid w:val="00F449E0"/>
    <w:rsid w:val="00F44E07"/>
    <w:rsid w:val="00F44EBA"/>
    <w:rsid w:val="00F45A05"/>
    <w:rsid w:val="00F45D76"/>
    <w:rsid w:val="00F469AD"/>
    <w:rsid w:val="00F46F7C"/>
    <w:rsid w:val="00F4701F"/>
    <w:rsid w:val="00F47C12"/>
    <w:rsid w:val="00F5015B"/>
    <w:rsid w:val="00F50993"/>
    <w:rsid w:val="00F5130C"/>
    <w:rsid w:val="00F5148A"/>
    <w:rsid w:val="00F51527"/>
    <w:rsid w:val="00F51C0F"/>
    <w:rsid w:val="00F51D24"/>
    <w:rsid w:val="00F522A4"/>
    <w:rsid w:val="00F5232F"/>
    <w:rsid w:val="00F5292F"/>
    <w:rsid w:val="00F52BBB"/>
    <w:rsid w:val="00F54964"/>
    <w:rsid w:val="00F558F9"/>
    <w:rsid w:val="00F559B5"/>
    <w:rsid w:val="00F57449"/>
    <w:rsid w:val="00F57CAD"/>
    <w:rsid w:val="00F60E6F"/>
    <w:rsid w:val="00F61441"/>
    <w:rsid w:val="00F61DAC"/>
    <w:rsid w:val="00F621A9"/>
    <w:rsid w:val="00F63625"/>
    <w:rsid w:val="00F6386A"/>
    <w:rsid w:val="00F643AA"/>
    <w:rsid w:val="00F6486F"/>
    <w:rsid w:val="00F64C07"/>
    <w:rsid w:val="00F65336"/>
    <w:rsid w:val="00F6546B"/>
    <w:rsid w:val="00F655F7"/>
    <w:rsid w:val="00F66341"/>
    <w:rsid w:val="00F66B43"/>
    <w:rsid w:val="00F66B7E"/>
    <w:rsid w:val="00F67AF1"/>
    <w:rsid w:val="00F67D2A"/>
    <w:rsid w:val="00F70C56"/>
    <w:rsid w:val="00F726E7"/>
    <w:rsid w:val="00F72754"/>
    <w:rsid w:val="00F72B18"/>
    <w:rsid w:val="00F72D12"/>
    <w:rsid w:val="00F72EF6"/>
    <w:rsid w:val="00F73B98"/>
    <w:rsid w:val="00F73F4C"/>
    <w:rsid w:val="00F753FF"/>
    <w:rsid w:val="00F75498"/>
    <w:rsid w:val="00F7722B"/>
    <w:rsid w:val="00F80536"/>
    <w:rsid w:val="00F81BD1"/>
    <w:rsid w:val="00F82421"/>
    <w:rsid w:val="00F82A03"/>
    <w:rsid w:val="00F82AAB"/>
    <w:rsid w:val="00F82F1C"/>
    <w:rsid w:val="00F836E2"/>
    <w:rsid w:val="00F83891"/>
    <w:rsid w:val="00F854A6"/>
    <w:rsid w:val="00F85762"/>
    <w:rsid w:val="00F85BDF"/>
    <w:rsid w:val="00F85E0C"/>
    <w:rsid w:val="00F85E11"/>
    <w:rsid w:val="00F8641C"/>
    <w:rsid w:val="00F8645D"/>
    <w:rsid w:val="00F86503"/>
    <w:rsid w:val="00F86D23"/>
    <w:rsid w:val="00F87547"/>
    <w:rsid w:val="00F876C2"/>
    <w:rsid w:val="00F90D0F"/>
    <w:rsid w:val="00F916F6"/>
    <w:rsid w:val="00F91B5B"/>
    <w:rsid w:val="00F942F8"/>
    <w:rsid w:val="00F9521B"/>
    <w:rsid w:val="00F954C4"/>
    <w:rsid w:val="00F955D1"/>
    <w:rsid w:val="00F9695C"/>
    <w:rsid w:val="00F96D15"/>
    <w:rsid w:val="00F97A93"/>
    <w:rsid w:val="00F97D37"/>
    <w:rsid w:val="00FA061D"/>
    <w:rsid w:val="00FA0B50"/>
    <w:rsid w:val="00FA1A3D"/>
    <w:rsid w:val="00FA25CD"/>
    <w:rsid w:val="00FA418B"/>
    <w:rsid w:val="00FA41C0"/>
    <w:rsid w:val="00FA4822"/>
    <w:rsid w:val="00FA4D20"/>
    <w:rsid w:val="00FA5409"/>
    <w:rsid w:val="00FA7086"/>
    <w:rsid w:val="00FA70B9"/>
    <w:rsid w:val="00FA76C1"/>
    <w:rsid w:val="00FB020F"/>
    <w:rsid w:val="00FB0DED"/>
    <w:rsid w:val="00FB19EB"/>
    <w:rsid w:val="00FB2675"/>
    <w:rsid w:val="00FB2751"/>
    <w:rsid w:val="00FB27C4"/>
    <w:rsid w:val="00FB32AF"/>
    <w:rsid w:val="00FB360E"/>
    <w:rsid w:val="00FB437F"/>
    <w:rsid w:val="00FB4FBF"/>
    <w:rsid w:val="00FB5BE0"/>
    <w:rsid w:val="00FB5F08"/>
    <w:rsid w:val="00FB66BF"/>
    <w:rsid w:val="00FB79F5"/>
    <w:rsid w:val="00FC04B3"/>
    <w:rsid w:val="00FC0944"/>
    <w:rsid w:val="00FC0A94"/>
    <w:rsid w:val="00FC0BD3"/>
    <w:rsid w:val="00FC146E"/>
    <w:rsid w:val="00FC2B53"/>
    <w:rsid w:val="00FC4433"/>
    <w:rsid w:val="00FC476C"/>
    <w:rsid w:val="00FC4770"/>
    <w:rsid w:val="00FC4C36"/>
    <w:rsid w:val="00FC5222"/>
    <w:rsid w:val="00FC52B6"/>
    <w:rsid w:val="00FC5451"/>
    <w:rsid w:val="00FC609E"/>
    <w:rsid w:val="00FC637D"/>
    <w:rsid w:val="00FC6762"/>
    <w:rsid w:val="00FC6A07"/>
    <w:rsid w:val="00FC7433"/>
    <w:rsid w:val="00FD04BC"/>
    <w:rsid w:val="00FD1D37"/>
    <w:rsid w:val="00FD319D"/>
    <w:rsid w:val="00FD34F1"/>
    <w:rsid w:val="00FD3760"/>
    <w:rsid w:val="00FD37F5"/>
    <w:rsid w:val="00FD41BB"/>
    <w:rsid w:val="00FD42CD"/>
    <w:rsid w:val="00FD54BF"/>
    <w:rsid w:val="00FD56AE"/>
    <w:rsid w:val="00FD5926"/>
    <w:rsid w:val="00FD683B"/>
    <w:rsid w:val="00FD73FE"/>
    <w:rsid w:val="00FD7499"/>
    <w:rsid w:val="00FD7EC6"/>
    <w:rsid w:val="00FE0366"/>
    <w:rsid w:val="00FE0BE5"/>
    <w:rsid w:val="00FE0E78"/>
    <w:rsid w:val="00FE1090"/>
    <w:rsid w:val="00FE1371"/>
    <w:rsid w:val="00FE1EB0"/>
    <w:rsid w:val="00FE2397"/>
    <w:rsid w:val="00FE50B0"/>
    <w:rsid w:val="00FE56B1"/>
    <w:rsid w:val="00FE6400"/>
    <w:rsid w:val="00FE7F0B"/>
    <w:rsid w:val="00FF00B0"/>
    <w:rsid w:val="00FF016D"/>
    <w:rsid w:val="00FF0905"/>
    <w:rsid w:val="00FF0B24"/>
    <w:rsid w:val="00FF0CFC"/>
    <w:rsid w:val="00FF16F0"/>
    <w:rsid w:val="00FF198A"/>
    <w:rsid w:val="00FF1F24"/>
    <w:rsid w:val="00FF22CD"/>
    <w:rsid w:val="00FF32C3"/>
    <w:rsid w:val="00FF36D3"/>
    <w:rsid w:val="00FF3822"/>
    <w:rsid w:val="00FF3D5F"/>
    <w:rsid w:val="00FF3DED"/>
    <w:rsid w:val="00FF43E8"/>
    <w:rsid w:val="00FF490E"/>
    <w:rsid w:val="00FF4BB9"/>
    <w:rsid w:val="00FF4D84"/>
    <w:rsid w:val="00FF4F0F"/>
    <w:rsid w:val="00FF519B"/>
    <w:rsid w:val="00FF5516"/>
    <w:rsid w:val="00FF704B"/>
    <w:rsid w:val="00FF706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index 1" w:semiHidden="0" w:uiPriority="99" w:unhideWhenUsed="0"/>
    <w:lsdException w:name="index 2" w:semiHidden="0" w:uiPriority="99" w:unhideWhenUsed="0"/>
    <w:lsdException w:name="index 3" w:semiHidden="0" w:uiPriority="99" w:unhideWhenUsed="0"/>
    <w:lsdException w:name="index 4" w:semiHidden="0" w:uiPriority="99" w:unhideWhenUsed="0"/>
    <w:lsdException w:name="index 5" w:semiHidden="0" w:uiPriority="99" w:unhideWhenUsed="0"/>
    <w:lsdException w:name="index 6" w:semiHidden="0" w:uiPriority="99" w:unhideWhenUsed="0"/>
    <w:lsdException w:name="index 7" w:semiHidden="0" w:uiPriority="99" w:unhideWhenUsed="0"/>
    <w:lsdException w:name="index 8" w:semiHidden="0" w:uiPriority="99" w:unhideWhenUsed="0"/>
    <w:lsdException w:name="index 9" w:semiHidden="0" w:uiPriority="99" w:unhideWhenUsed="0"/>
    <w:lsdException w:name="toc 1" w:semiHidden="0" w:uiPriority="99" w:unhideWhenUsed="0"/>
    <w:lsdException w:name="toc 2" w:semiHidden="0" w:uiPriority="99" w:unhideWhenUsed="0"/>
    <w:lsdException w:name="toc 3" w:semiHidden="0" w:uiPriority="99" w:unhideWhenUsed="0"/>
    <w:lsdException w:name="toc 4" w:semiHidden="0" w:uiPriority="99" w:unhideWhenUsed="0"/>
    <w:lsdException w:name="toc 5" w:semiHidden="0" w:uiPriority="99" w:unhideWhenUsed="0"/>
    <w:lsdException w:name="toc 6" w:semiHidden="0" w:uiPriority="99" w:unhideWhenUsed="0"/>
    <w:lsdException w:name="toc 7" w:semiHidden="0" w:uiPriority="99" w:unhideWhenUsed="0"/>
    <w:lsdException w:name="toc 8" w:semiHidden="0" w:uiPriority="99" w:unhideWhenUsed="0"/>
    <w:lsdException w:name="toc 9" w:semiHidden="0" w:uiPriority="99" w:unhideWhenUsed="0"/>
    <w:lsdException w:name="Normal Indent" w:semiHidden="0" w:uiPriority="99" w:unhideWhenUsed="0"/>
    <w:lsdException w:name="footnote text" w:semiHidden="0" w:unhideWhenUsed="0"/>
    <w:lsdException w:name="annotation text" w:semiHidden="0" w:uiPriority="99" w:unhideWhenUsed="0"/>
    <w:lsdException w:name="header" w:semiHidden="0" w:uiPriority="99" w:unhideWhenUsed="0"/>
    <w:lsdException w:name="footer" w:semiHidden="0" w:uiPriority="99" w:unhideWhenUsed="0"/>
    <w:lsdException w:name="index heading" w:semiHidden="0" w:unhideWhenUsed="0"/>
    <w:lsdException w:name="caption" w:semiHidden="0" w:uiPriority="99" w:unhideWhenUsed="0" w:qFormat="1"/>
    <w:lsdException w:name="table of figures" w:semiHidden="0" w:uiPriority="99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iPriority="99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iPriority="99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/>
    <w:lsdException w:name="List Bullet 5" w:semiHidden="0" w:uiPriority="99" w:unhideWhenUsed="0"/>
    <w:lsdException w:name="List Number 2" w:semiHidden="0" w:uiPriority="99" w:unhideWhenUsed="0"/>
    <w:lsdException w:name="List Number 3" w:semiHidden="0" w:uiPriority="99" w:unhideWhenUsed="0"/>
    <w:lsdException w:name="List Number 4" w:semiHidden="0" w:uiPriority="99" w:unhideWhenUsed="0"/>
    <w:lsdException w:name="List Number 5" w:semiHidden="0" w:uiPriority="99" w:unhideWhenUsed="0"/>
    <w:lsdException w:name="Title" w:semiHidden="0" w:unhideWhenUsed="0" w:qFormat="1"/>
    <w:lsdException w:name="Closing" w:semiHidden="0" w:unhideWhenUsed="0"/>
    <w:lsdException w:name="Signature" w:semiHidden="0" w:uiPriority="99" w:unhideWhenUsed="0"/>
    <w:lsdException w:name="Default Paragraph Font" w:semiHidden="0" w:unhideWhenUsed="0"/>
    <w:lsdException w:name="Body Text" w:semiHidden="0" w:unhideWhenUsed="0"/>
    <w:lsdException w:name="Body Text Indent" w:semiHidden="0" w:uiPriority="99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semiHidden="0" w:uiPriority="99" w:unhideWhenUsed="0"/>
    <w:lsdException w:name="Note Heading" w:semiHidden="0" w:unhideWhenUsed="0"/>
    <w:lsdException w:name="Body Text 2" w:semiHidden="0" w:unhideWhenUsed="0"/>
    <w:lsdException w:name="Body Text 3" w:semiHidden="0" w:uiPriority="99" w:unhideWhenUsed="0"/>
    <w:lsdException w:name="Body Text Indent 2" w:semiHidden="0" w:uiPriority="99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99" w:unhideWhenUsed="0" w:qFormat="1"/>
    <w:lsdException w:name="Emphasis" w:semiHidden="0" w:unhideWhenUsed="0" w:qFormat="1"/>
    <w:lsdException w:name="Document Map" w:semiHidden="0" w:uiPriority="99" w:unhideWhenUsed="0"/>
    <w:lsdException w:name="Plain Text" w:semiHidden="0" w:uiPriority="99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iPriority="99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C408F0"/>
    <w:rPr>
      <w:rFonts w:ascii="Courier New" w:hAnsi="Courier New"/>
      <w:szCs w:val="25"/>
      <w:lang w:val="en-US" w:eastAsia="en-US" w:bidi="th-TH"/>
    </w:rPr>
  </w:style>
  <w:style w:type="paragraph" w:styleId="MacroText">
    <w:name w:val="macro"/>
    <w:link w:val="MacroTextChar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Cs w:val="25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Heading2Char1">
    <w:name w:val="Heading 2 Char1"/>
    <w:rsid w:val="00167D4C"/>
    <w:rPr>
      <w:rFonts w:ascii="Arial" w:hAnsi="Arial"/>
      <w:b/>
      <w:bCs/>
      <w:sz w:val="18"/>
      <w:szCs w:val="18"/>
      <w:lang w:val="en-US" w:eastAsia="en-US" w:bidi="th-TH"/>
    </w:rPr>
  </w:style>
  <w:style w:type="character" w:styleId="FootnoteReference">
    <w:name w:val="footnote reference"/>
    <w:uiPriority w:val="99"/>
    <w:unhideWhenUsed/>
    <w:rsid w:val="007255DC"/>
    <w:rPr>
      <w:vertAlign w:val="superscript"/>
    </w:rPr>
  </w:style>
  <w:style w:type="character" w:customStyle="1" w:styleId="HeaderChar1">
    <w:name w:val="Header Char1"/>
    <w:rsid w:val="0018729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18729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18729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index 1" w:semiHidden="0" w:uiPriority="99" w:unhideWhenUsed="0"/>
    <w:lsdException w:name="index 2" w:semiHidden="0" w:uiPriority="99" w:unhideWhenUsed="0"/>
    <w:lsdException w:name="index 3" w:semiHidden="0" w:uiPriority="99" w:unhideWhenUsed="0"/>
    <w:lsdException w:name="index 4" w:semiHidden="0" w:uiPriority="99" w:unhideWhenUsed="0"/>
    <w:lsdException w:name="index 5" w:semiHidden="0" w:uiPriority="99" w:unhideWhenUsed="0"/>
    <w:lsdException w:name="index 6" w:semiHidden="0" w:uiPriority="99" w:unhideWhenUsed="0"/>
    <w:lsdException w:name="index 7" w:semiHidden="0" w:uiPriority="99" w:unhideWhenUsed="0"/>
    <w:lsdException w:name="index 8" w:semiHidden="0" w:uiPriority="99" w:unhideWhenUsed="0"/>
    <w:lsdException w:name="index 9" w:semiHidden="0" w:uiPriority="99" w:unhideWhenUsed="0"/>
    <w:lsdException w:name="toc 1" w:semiHidden="0" w:uiPriority="99" w:unhideWhenUsed="0"/>
    <w:lsdException w:name="toc 2" w:semiHidden="0" w:uiPriority="99" w:unhideWhenUsed="0"/>
    <w:lsdException w:name="toc 3" w:semiHidden="0" w:uiPriority="99" w:unhideWhenUsed="0"/>
    <w:lsdException w:name="toc 4" w:semiHidden="0" w:uiPriority="99" w:unhideWhenUsed="0"/>
    <w:lsdException w:name="toc 5" w:semiHidden="0" w:uiPriority="99" w:unhideWhenUsed="0"/>
    <w:lsdException w:name="toc 6" w:semiHidden="0" w:uiPriority="99" w:unhideWhenUsed="0"/>
    <w:lsdException w:name="toc 7" w:semiHidden="0" w:uiPriority="99" w:unhideWhenUsed="0"/>
    <w:lsdException w:name="toc 8" w:semiHidden="0" w:uiPriority="99" w:unhideWhenUsed="0"/>
    <w:lsdException w:name="toc 9" w:semiHidden="0" w:uiPriority="99" w:unhideWhenUsed="0"/>
    <w:lsdException w:name="Normal Indent" w:semiHidden="0" w:uiPriority="99" w:unhideWhenUsed="0"/>
    <w:lsdException w:name="footnote text" w:semiHidden="0" w:unhideWhenUsed="0"/>
    <w:lsdException w:name="annotation text" w:semiHidden="0" w:uiPriority="99" w:unhideWhenUsed="0"/>
    <w:lsdException w:name="header" w:semiHidden="0" w:uiPriority="99" w:unhideWhenUsed="0"/>
    <w:lsdException w:name="footer" w:semiHidden="0" w:uiPriority="99" w:unhideWhenUsed="0"/>
    <w:lsdException w:name="index heading" w:semiHidden="0" w:unhideWhenUsed="0"/>
    <w:lsdException w:name="caption" w:semiHidden="0" w:uiPriority="99" w:unhideWhenUsed="0" w:qFormat="1"/>
    <w:lsdException w:name="table of figures" w:semiHidden="0" w:uiPriority="99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iPriority="99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iPriority="99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/>
    <w:lsdException w:name="List Bullet 5" w:semiHidden="0" w:uiPriority="99" w:unhideWhenUsed="0"/>
    <w:lsdException w:name="List Number 2" w:semiHidden="0" w:uiPriority="99" w:unhideWhenUsed="0"/>
    <w:lsdException w:name="List Number 3" w:semiHidden="0" w:uiPriority="99" w:unhideWhenUsed="0"/>
    <w:lsdException w:name="List Number 4" w:semiHidden="0" w:uiPriority="99" w:unhideWhenUsed="0"/>
    <w:lsdException w:name="List Number 5" w:semiHidden="0" w:uiPriority="99" w:unhideWhenUsed="0"/>
    <w:lsdException w:name="Title" w:semiHidden="0" w:unhideWhenUsed="0" w:qFormat="1"/>
    <w:lsdException w:name="Closing" w:semiHidden="0" w:unhideWhenUsed="0"/>
    <w:lsdException w:name="Signature" w:semiHidden="0" w:uiPriority="99" w:unhideWhenUsed="0"/>
    <w:lsdException w:name="Default Paragraph Font" w:semiHidden="0" w:unhideWhenUsed="0"/>
    <w:lsdException w:name="Body Text" w:semiHidden="0" w:unhideWhenUsed="0"/>
    <w:lsdException w:name="Body Text Indent" w:semiHidden="0" w:uiPriority="99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semiHidden="0" w:uiPriority="99" w:unhideWhenUsed="0"/>
    <w:lsdException w:name="Note Heading" w:semiHidden="0" w:unhideWhenUsed="0"/>
    <w:lsdException w:name="Body Text 2" w:semiHidden="0" w:unhideWhenUsed="0"/>
    <w:lsdException w:name="Body Text 3" w:semiHidden="0" w:uiPriority="99" w:unhideWhenUsed="0"/>
    <w:lsdException w:name="Body Text Indent 2" w:semiHidden="0" w:uiPriority="99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99" w:unhideWhenUsed="0" w:qFormat="1"/>
    <w:lsdException w:name="Emphasis" w:semiHidden="0" w:unhideWhenUsed="0" w:qFormat="1"/>
    <w:lsdException w:name="Document Map" w:semiHidden="0" w:uiPriority="99" w:unhideWhenUsed="0"/>
    <w:lsdException w:name="Plain Text" w:semiHidden="0" w:uiPriority="99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iPriority="99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C408F0"/>
    <w:rPr>
      <w:rFonts w:ascii="Courier New" w:hAnsi="Courier New"/>
      <w:szCs w:val="25"/>
      <w:lang w:val="en-US" w:eastAsia="en-US" w:bidi="th-TH"/>
    </w:rPr>
  </w:style>
  <w:style w:type="paragraph" w:styleId="MacroText">
    <w:name w:val="macro"/>
    <w:link w:val="MacroTextChar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Cs w:val="25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Heading2Char1">
    <w:name w:val="Heading 2 Char1"/>
    <w:rsid w:val="00167D4C"/>
    <w:rPr>
      <w:rFonts w:ascii="Arial" w:hAnsi="Arial"/>
      <w:b/>
      <w:bCs/>
      <w:sz w:val="18"/>
      <w:szCs w:val="18"/>
      <w:lang w:val="en-US" w:eastAsia="en-US" w:bidi="th-TH"/>
    </w:rPr>
  </w:style>
  <w:style w:type="character" w:styleId="FootnoteReference">
    <w:name w:val="footnote reference"/>
    <w:uiPriority w:val="99"/>
    <w:unhideWhenUsed/>
    <w:rsid w:val="007255DC"/>
    <w:rPr>
      <w:vertAlign w:val="superscript"/>
    </w:rPr>
  </w:style>
  <w:style w:type="character" w:customStyle="1" w:styleId="HeaderChar1">
    <w:name w:val="Header Char1"/>
    <w:rsid w:val="0018729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18729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18729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EE0D7-E662-47A8-A259-9B9CBB90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6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tadsong_h22</dc:creator>
  <cp:lastModifiedBy>Sakchai</cp:lastModifiedBy>
  <cp:revision>7</cp:revision>
  <cp:lastPrinted>2019-02-25T11:45:00Z</cp:lastPrinted>
  <dcterms:created xsi:type="dcterms:W3CDTF">2019-02-24T18:04:00Z</dcterms:created>
  <dcterms:modified xsi:type="dcterms:W3CDTF">2019-02-25T11:49:00Z</dcterms:modified>
</cp:coreProperties>
</file>