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711" w:rsidRPr="001531FA" w:rsidRDefault="00956711" w:rsidP="00956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2"/>
          <w:szCs w:val="32"/>
        </w:rPr>
      </w:pPr>
      <w:r w:rsidRPr="001531FA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>
        <w:rPr>
          <w:rFonts w:ascii="Angsana New" w:hAnsi="Angsana New"/>
          <w:b/>
          <w:bCs/>
          <w:sz w:val="32"/>
          <w:szCs w:val="32"/>
          <w:cs/>
        </w:rPr>
        <w:t>ฮั้วฟงรับเบอร์ (ไทยแลนด์)</w:t>
      </w:r>
      <w:r w:rsidRPr="001531FA">
        <w:rPr>
          <w:rFonts w:ascii="Angsana New" w:hAnsi="Angsana New"/>
          <w:b/>
          <w:bCs/>
          <w:sz w:val="32"/>
          <w:szCs w:val="32"/>
        </w:rPr>
        <w:t xml:space="preserve"> </w:t>
      </w:r>
      <w:r w:rsidRPr="001531F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1531FA">
        <w:rPr>
          <w:rFonts w:ascii="Angsana New" w:hAnsi="Angsana New"/>
          <w:b/>
          <w:bCs/>
          <w:sz w:val="32"/>
          <w:szCs w:val="32"/>
        </w:rPr>
        <w:t>(</w:t>
      </w:r>
      <w:r w:rsidRPr="001531F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1531FA">
        <w:rPr>
          <w:rFonts w:ascii="Angsana New" w:hAnsi="Angsana New"/>
          <w:b/>
          <w:bCs/>
          <w:sz w:val="32"/>
          <w:szCs w:val="32"/>
        </w:rPr>
        <w:t xml:space="preserve">) </w:t>
      </w:r>
      <w:r w:rsidRPr="001531F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956711" w:rsidRDefault="00956711" w:rsidP="00956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2"/>
          <w:szCs w:val="32"/>
        </w:rPr>
      </w:pPr>
      <w:r w:rsidRPr="001531F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:rsidR="00956711" w:rsidRDefault="00956711" w:rsidP="00956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2"/>
          <w:szCs w:val="32"/>
        </w:rPr>
      </w:pPr>
      <w:r w:rsidRPr="00E875C8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E875C8">
        <w:rPr>
          <w:rFonts w:ascii="Angsana New" w:hAnsi="Angsana New"/>
          <w:b/>
          <w:bCs/>
          <w:sz w:val="32"/>
          <w:szCs w:val="32"/>
        </w:rPr>
        <w:t xml:space="preserve">31 </w:t>
      </w:r>
      <w:r w:rsidRPr="00E875C8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956711" w:rsidRDefault="00956711" w:rsidP="00956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:rsidR="00A60B61" w:rsidRPr="00155F86" w:rsidRDefault="00A60B61" w:rsidP="00DF79EC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55F86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A60B61" w:rsidRPr="00155F86" w:rsidRDefault="00A60B61" w:rsidP="00B45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55F86">
        <w:rPr>
          <w:rFonts w:ascii="Angsana New" w:hAnsi="Angsana New"/>
          <w:sz w:val="30"/>
          <w:szCs w:val="30"/>
          <w:cs/>
        </w:rPr>
        <w:t xml:space="preserve">บริษัท </w:t>
      </w:r>
      <w:r w:rsidR="00627CC6" w:rsidRPr="00155F86">
        <w:rPr>
          <w:rFonts w:ascii="Angsana New" w:hAnsi="Angsana New"/>
          <w:sz w:val="30"/>
          <w:szCs w:val="30"/>
          <w:cs/>
        </w:rPr>
        <w:t>ฮั้วฟงรับเบอร์ (ไทยแลนด์)</w:t>
      </w:r>
      <w:r w:rsidRPr="00155F86">
        <w:rPr>
          <w:rFonts w:ascii="Angsana New" w:hAnsi="Angsana New"/>
          <w:sz w:val="30"/>
          <w:szCs w:val="30"/>
        </w:rPr>
        <w:t xml:space="preserve"> </w:t>
      </w:r>
      <w:r w:rsidRPr="00155F86">
        <w:rPr>
          <w:rFonts w:ascii="Angsana New" w:hAnsi="Angsana New"/>
          <w:sz w:val="30"/>
          <w:szCs w:val="30"/>
          <w:cs/>
        </w:rPr>
        <w:t xml:space="preserve">จำกัด </w:t>
      </w:r>
      <w:r w:rsidRPr="00155F86">
        <w:rPr>
          <w:rFonts w:ascii="Angsana New" w:hAnsi="Angsana New"/>
          <w:sz w:val="30"/>
          <w:szCs w:val="30"/>
        </w:rPr>
        <w:t>(</w:t>
      </w:r>
      <w:r w:rsidRPr="00155F86">
        <w:rPr>
          <w:rFonts w:ascii="Angsana New" w:hAnsi="Angsana New"/>
          <w:sz w:val="30"/>
          <w:szCs w:val="30"/>
          <w:cs/>
        </w:rPr>
        <w:t>มหาชน</w:t>
      </w:r>
      <w:r w:rsidRPr="00155F86">
        <w:rPr>
          <w:rFonts w:ascii="Angsana New" w:hAnsi="Angsana New"/>
          <w:sz w:val="30"/>
          <w:szCs w:val="30"/>
        </w:rPr>
        <w:t>) “</w:t>
      </w:r>
      <w:r w:rsidRPr="00155F86">
        <w:rPr>
          <w:rFonts w:ascii="Angsana New" w:hAnsi="Angsana New"/>
          <w:sz w:val="30"/>
          <w:szCs w:val="30"/>
          <w:cs/>
        </w:rPr>
        <w:t>บริษัท</w:t>
      </w:r>
      <w:r w:rsidRPr="00155F86">
        <w:rPr>
          <w:rFonts w:ascii="Angsana New" w:hAnsi="Angsana New"/>
          <w:sz w:val="30"/>
          <w:szCs w:val="30"/>
        </w:rPr>
        <w:t>”</w:t>
      </w:r>
      <w:r w:rsidR="00BF1D9B" w:rsidRPr="00155F86">
        <w:rPr>
          <w:rFonts w:ascii="Angsana New" w:hAnsi="Angsana New"/>
          <w:sz w:val="30"/>
          <w:szCs w:val="30"/>
          <w:cs/>
        </w:rPr>
        <w:t xml:space="preserve"> </w:t>
      </w:r>
      <w:r w:rsidRPr="00155F86">
        <w:rPr>
          <w:rFonts w:ascii="Angsana New" w:hAnsi="Angsana New"/>
          <w:sz w:val="30"/>
          <w:szCs w:val="30"/>
          <w:cs/>
        </w:rPr>
        <w:t>เป็นนิติ</w:t>
      </w:r>
      <w:r w:rsidR="00B009D4" w:rsidRPr="00155F86">
        <w:rPr>
          <w:rFonts w:ascii="Angsana New" w:hAnsi="Angsana New"/>
          <w:sz w:val="30"/>
          <w:szCs w:val="30"/>
          <w:cs/>
        </w:rPr>
        <w:t>บุคคลที่จัดตั้งขึ้นในประเทศไทย</w:t>
      </w:r>
      <w:r w:rsidRPr="00155F86">
        <w:rPr>
          <w:rFonts w:ascii="Angsana New" w:hAnsi="Angsana New"/>
          <w:sz w:val="30"/>
          <w:szCs w:val="30"/>
          <w:cs/>
        </w:rPr>
        <w:t xml:space="preserve">และมีที่อยู่จดทะเบียนตั้งอยู่เลขที่ </w:t>
      </w:r>
      <w:r w:rsidR="00C0677D">
        <w:rPr>
          <w:rFonts w:ascii="Angsana New" w:hAnsi="Angsana New"/>
          <w:sz w:val="30"/>
          <w:szCs w:val="30"/>
        </w:rPr>
        <w:t>317</w:t>
      </w:r>
      <w:r w:rsidR="00C0677D">
        <w:rPr>
          <w:rFonts w:ascii="Angsana New" w:hAnsi="Angsana New"/>
          <w:sz w:val="30"/>
          <w:szCs w:val="30"/>
          <w:cs/>
        </w:rPr>
        <w:t xml:space="preserve"> หมู่ </w:t>
      </w:r>
      <w:r w:rsidR="00C0677D">
        <w:rPr>
          <w:rFonts w:ascii="Angsana New" w:hAnsi="Angsana New"/>
          <w:sz w:val="30"/>
          <w:szCs w:val="30"/>
        </w:rPr>
        <w:t>4</w:t>
      </w:r>
      <w:r w:rsidR="00C0677D">
        <w:rPr>
          <w:rFonts w:ascii="Angsana New" w:hAnsi="Angsana New"/>
          <w:sz w:val="30"/>
          <w:szCs w:val="30"/>
          <w:cs/>
        </w:rPr>
        <w:t xml:space="preserve"> ซอย </w:t>
      </w:r>
      <w:r w:rsidR="00C0677D">
        <w:rPr>
          <w:rFonts w:ascii="Angsana New" w:hAnsi="Angsana New"/>
          <w:sz w:val="30"/>
          <w:szCs w:val="30"/>
        </w:rPr>
        <w:t>6</w:t>
      </w:r>
      <w:r w:rsidR="008A175E" w:rsidRPr="00155F86">
        <w:rPr>
          <w:rFonts w:ascii="Angsana New" w:hAnsi="Angsana New"/>
          <w:sz w:val="30"/>
          <w:szCs w:val="30"/>
          <w:cs/>
        </w:rPr>
        <w:t xml:space="preserve"> ซี นิคมอุตสาหกรรมบางปู อำเภอเมือง จังหวัดสมุทรปราการ</w:t>
      </w:r>
    </w:p>
    <w:p w:rsidR="00A60B61" w:rsidRPr="00155F86" w:rsidRDefault="00A60B61" w:rsidP="005E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55F86">
        <w:rPr>
          <w:rFonts w:ascii="Angsana New" w:hAnsi="Angsana New"/>
          <w:sz w:val="30"/>
          <w:szCs w:val="30"/>
          <w:cs/>
        </w:rPr>
        <w:t>บริษัทจดทะเบียนกับตลาดหลักทรัพย์แห่งประเท</w:t>
      </w:r>
      <w:r w:rsidR="001E68F1">
        <w:rPr>
          <w:rFonts w:ascii="Angsana New" w:hAnsi="Angsana New"/>
          <w:sz w:val="30"/>
          <w:szCs w:val="30"/>
          <w:cs/>
        </w:rPr>
        <w:t>ศไทย</w:t>
      </w:r>
      <w:r w:rsidRPr="00155F86">
        <w:rPr>
          <w:rFonts w:ascii="Angsana New" w:hAnsi="Angsana New"/>
          <w:sz w:val="30"/>
          <w:szCs w:val="30"/>
          <w:cs/>
        </w:rPr>
        <w:t xml:space="preserve">เมื่อปี </w:t>
      </w:r>
      <w:r w:rsidR="00C0677D">
        <w:rPr>
          <w:rFonts w:ascii="Angsana New" w:hAnsi="Angsana New"/>
          <w:sz w:val="30"/>
          <w:szCs w:val="30"/>
        </w:rPr>
        <w:t>2545</w:t>
      </w:r>
    </w:p>
    <w:p w:rsidR="00D87513" w:rsidRPr="00155F86" w:rsidRDefault="00D87513" w:rsidP="005E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distribute"/>
        <w:rPr>
          <w:rFonts w:ascii="Angsana New" w:hAnsi="Angsana New"/>
          <w:sz w:val="30"/>
          <w:szCs w:val="30"/>
        </w:rPr>
      </w:pPr>
      <w:r w:rsidRPr="00155F86">
        <w:rPr>
          <w:rFonts w:ascii="Angsana New" w:hAnsi="Angsana New"/>
          <w:sz w:val="30"/>
          <w:szCs w:val="30"/>
          <w:cs/>
        </w:rPr>
        <w:t>บริษัทใหญ่ในระหว่าง</w:t>
      </w:r>
      <w:r w:rsidR="001E68F1">
        <w:rPr>
          <w:rFonts w:ascii="Angsana New" w:hAnsi="Angsana New" w:hint="cs"/>
          <w:sz w:val="30"/>
          <w:szCs w:val="30"/>
          <w:cs/>
        </w:rPr>
        <w:t>ปี</w:t>
      </w:r>
      <w:r w:rsidRPr="00155F86">
        <w:rPr>
          <w:rFonts w:ascii="Angsana New" w:hAnsi="Angsana New"/>
          <w:sz w:val="30"/>
          <w:szCs w:val="30"/>
          <w:cs/>
        </w:rPr>
        <w:t>ได้แก่ บริษัท ฮั้วฟง รับเบอร์ อินดัสทรี จำกัด</w:t>
      </w:r>
      <w:r w:rsidRPr="00155F86">
        <w:rPr>
          <w:rFonts w:ascii="Angsana New" w:hAnsi="Angsana New"/>
          <w:sz w:val="30"/>
          <w:szCs w:val="30"/>
        </w:rPr>
        <w:t xml:space="preserve"> </w:t>
      </w:r>
      <w:r w:rsidRPr="00155F86">
        <w:rPr>
          <w:rFonts w:ascii="Angsana New" w:hAnsi="Angsana New"/>
          <w:sz w:val="30"/>
          <w:szCs w:val="30"/>
          <w:cs/>
        </w:rPr>
        <w:t>ซึ่งเป็นนิติบุคคลที่จัดตั้งขึ้นในประเทศไต้หวัน</w:t>
      </w:r>
    </w:p>
    <w:p w:rsidR="00A60B61" w:rsidRPr="00260B88" w:rsidRDefault="00A60B61" w:rsidP="005E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E672B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="005D4CAD" w:rsidRPr="005E672B">
        <w:rPr>
          <w:rFonts w:ascii="Angsana New" w:hAnsi="Angsana New"/>
          <w:sz w:val="30"/>
          <w:szCs w:val="30"/>
          <w:cs/>
        </w:rPr>
        <w:t>การผลิตและจำหน่ายยางนอกและยางในสำหรับรถจักรยาน จักรยานยนต์ และรถขนส่งขนาดเล็ก</w:t>
      </w:r>
    </w:p>
    <w:p w:rsidR="00CB26CE" w:rsidRPr="00634BDB" w:rsidRDefault="00CB26CE" w:rsidP="00447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:rsidR="00A60B61" w:rsidRPr="00155F86" w:rsidRDefault="00A60B61" w:rsidP="00DF79EC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AA1D05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:rsidR="007859E3" w:rsidRPr="00862BBB" w:rsidRDefault="007859E3" w:rsidP="00B450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862BBB">
        <w:rPr>
          <w:rFonts w:ascii="Angsana New" w:hAnsi="Angsana New"/>
          <w:i/>
          <w:iCs/>
          <w:sz w:val="30"/>
          <w:szCs w:val="30"/>
          <w:cs/>
        </w:rPr>
        <w:t>(ก)</w:t>
      </w:r>
      <w:r w:rsidRPr="00862BBB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9F6600" w:rsidRPr="005E672B" w:rsidRDefault="009F6600" w:rsidP="00B45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E672B">
        <w:rPr>
          <w:rFonts w:ascii="Angsana New" w:hAnsi="Angsana New"/>
          <w:sz w:val="30"/>
          <w:szCs w:val="30"/>
          <w:cs/>
        </w:rPr>
        <w:t>งบการเงิน</w:t>
      </w:r>
      <w:r w:rsidRPr="005E672B">
        <w:rPr>
          <w:rFonts w:ascii="Angsana New" w:hAnsi="Angsana New" w:hint="cs"/>
          <w:sz w:val="30"/>
          <w:szCs w:val="30"/>
          <w:cs/>
        </w:rPr>
        <w:t>นี้</w:t>
      </w:r>
      <w:r w:rsidRPr="005E672B">
        <w:rPr>
          <w:rFonts w:ascii="Angsana New" w:hAnsi="Angsana New"/>
          <w:sz w:val="30"/>
          <w:szCs w:val="30"/>
          <w:cs/>
        </w:rPr>
        <w:t>จัดทำขึ้นตาม</w:t>
      </w:r>
      <w:r w:rsidRPr="005E672B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5E672B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Pr="005E672B">
        <w:rPr>
          <w:rFonts w:ascii="Angsana New" w:hAnsi="Angsana New" w:hint="cs"/>
          <w:sz w:val="30"/>
          <w:szCs w:val="30"/>
          <w:cs/>
        </w:rPr>
        <w:t>ฯ (</w:t>
      </w:r>
      <w:r w:rsidRPr="005E672B">
        <w:rPr>
          <w:rFonts w:ascii="Angsana New" w:hAnsi="Angsana New" w:hint="cs"/>
          <w:sz w:val="30"/>
          <w:szCs w:val="30"/>
        </w:rPr>
        <w:t>“</w:t>
      </w:r>
      <w:r w:rsidRPr="005E672B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5E672B">
        <w:rPr>
          <w:rFonts w:ascii="Angsana New" w:hAnsi="Angsana New" w:hint="cs"/>
          <w:sz w:val="30"/>
          <w:szCs w:val="30"/>
        </w:rPr>
        <w:t>”</w:t>
      </w:r>
      <w:r w:rsidRPr="005E672B">
        <w:rPr>
          <w:rFonts w:ascii="Angsana New" w:hAnsi="Angsana New" w:hint="cs"/>
          <w:sz w:val="30"/>
          <w:szCs w:val="30"/>
          <w:cs/>
        </w:rPr>
        <w:t>) กฎระเบียบและประกาศคณะกรรมการกำกับหลักทรัพย์และตลาดหลักทรัพย์ที่เกี่ยวข้อง</w:t>
      </w:r>
    </w:p>
    <w:p w:rsidR="005E672B" w:rsidRDefault="005E672B" w:rsidP="005E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E672B">
        <w:rPr>
          <w:rFonts w:ascii="Angsana New" w:hAnsi="Angsana New"/>
          <w:sz w:val="30"/>
          <w:szCs w:val="30"/>
          <w:cs/>
        </w:rPr>
        <w:t>ในการจัดทำงบการเงินรวมสำหรับ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5E672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5E672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5E672B">
        <w:rPr>
          <w:rFonts w:ascii="Angsana New" w:hAnsi="Angsana New"/>
          <w:sz w:val="30"/>
          <w:szCs w:val="30"/>
          <w:cs/>
        </w:rPr>
        <w:t xml:space="preserve"> </w:t>
      </w:r>
      <w:r w:rsidRPr="005E672B">
        <w:rPr>
          <w:rFonts w:ascii="Angsana New" w:hAnsi="Angsana New"/>
          <w:sz w:val="30"/>
          <w:szCs w:val="30"/>
        </w:rPr>
        <w:t xml:space="preserve">2561 </w:t>
      </w:r>
      <w:r w:rsidRPr="005E672B">
        <w:rPr>
          <w:rFonts w:ascii="Angsana New" w:hAnsi="Angsana New"/>
          <w:sz w:val="30"/>
          <w:szCs w:val="30"/>
          <w:cs/>
        </w:rPr>
        <w:t xml:space="preserve">ได้รวมงบการเงินของบริษัทย่อยในและต่างประเทศ (บริษัท เอช เอฟ ที โฮลดิ้ง จำกัด และ </w:t>
      </w:r>
      <w:r w:rsidRPr="005E672B">
        <w:rPr>
          <w:rFonts w:ascii="Angsana New" w:hAnsi="Angsana New"/>
          <w:sz w:val="30"/>
          <w:szCs w:val="30"/>
        </w:rPr>
        <w:t xml:space="preserve">PT.Hwa Fong Rubber Indonesia </w:t>
      </w:r>
      <w:r w:rsidRPr="005E672B">
        <w:rPr>
          <w:rFonts w:ascii="Angsana New" w:hAnsi="Angsana New"/>
          <w:sz w:val="30"/>
          <w:szCs w:val="30"/>
          <w:cs/>
        </w:rPr>
        <w:t xml:space="preserve">ตามลำดับ) ซึ่งมียอดรวมสินทรัพย์ ณ วันที่ </w:t>
      </w:r>
      <w:r>
        <w:rPr>
          <w:rFonts w:ascii="Angsana New" w:hAnsi="Angsana New"/>
          <w:sz w:val="30"/>
          <w:szCs w:val="30"/>
        </w:rPr>
        <w:t>31</w:t>
      </w:r>
      <w:r w:rsidRPr="005E672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5E672B">
        <w:rPr>
          <w:rFonts w:ascii="Angsana New" w:hAnsi="Angsana New"/>
          <w:sz w:val="30"/>
          <w:szCs w:val="30"/>
          <w:cs/>
        </w:rPr>
        <w:t xml:space="preserve"> </w:t>
      </w:r>
      <w:r w:rsidRPr="005E672B">
        <w:rPr>
          <w:rFonts w:ascii="Angsana New" w:hAnsi="Angsana New"/>
          <w:sz w:val="30"/>
          <w:szCs w:val="30"/>
        </w:rPr>
        <w:t xml:space="preserve">2561 </w:t>
      </w:r>
      <w:r w:rsidRPr="005E672B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>
        <w:rPr>
          <w:rFonts w:ascii="Angsana New" w:hAnsi="Angsana New"/>
          <w:sz w:val="30"/>
          <w:szCs w:val="30"/>
        </w:rPr>
        <w:t>380.48</w:t>
      </w:r>
      <w:r w:rsidRPr="005E672B">
        <w:rPr>
          <w:rFonts w:ascii="Angsana New" w:hAnsi="Angsana New"/>
          <w:sz w:val="30"/>
          <w:szCs w:val="30"/>
        </w:rPr>
        <w:t xml:space="preserve"> </w:t>
      </w:r>
      <w:r w:rsidRPr="005E672B">
        <w:rPr>
          <w:rFonts w:ascii="Angsana New" w:hAnsi="Angsana New"/>
          <w:sz w:val="30"/>
          <w:szCs w:val="30"/>
          <w:cs/>
        </w:rPr>
        <w:t xml:space="preserve">ล้านบาท (เทียบเท่าร้อยละ </w:t>
      </w:r>
      <w:r>
        <w:rPr>
          <w:rFonts w:ascii="Angsana New" w:hAnsi="Angsana New"/>
          <w:sz w:val="30"/>
          <w:szCs w:val="30"/>
        </w:rPr>
        <w:t>11.39</w:t>
      </w:r>
      <w:r w:rsidRPr="005E672B">
        <w:rPr>
          <w:rFonts w:ascii="Angsana New" w:hAnsi="Angsana New"/>
          <w:sz w:val="30"/>
          <w:szCs w:val="30"/>
        </w:rPr>
        <w:t xml:space="preserve"> </w:t>
      </w:r>
      <w:r w:rsidRPr="005E672B">
        <w:rPr>
          <w:rFonts w:ascii="Angsana New" w:hAnsi="Angsana New"/>
          <w:sz w:val="30"/>
          <w:szCs w:val="30"/>
          <w:cs/>
        </w:rPr>
        <w:t xml:space="preserve">ของยอดรวมสินทรัพย์ในงบการเงินรวม) มียอดรวมหนี้สินเป็นจำนวนเงิน </w:t>
      </w:r>
      <w:r>
        <w:rPr>
          <w:rFonts w:ascii="Angsana New" w:hAnsi="Angsana New"/>
          <w:sz w:val="30"/>
          <w:szCs w:val="30"/>
        </w:rPr>
        <w:t>7.85</w:t>
      </w:r>
      <w:r w:rsidRPr="005E672B">
        <w:rPr>
          <w:rFonts w:ascii="Angsana New" w:hAnsi="Angsana New"/>
          <w:sz w:val="30"/>
          <w:szCs w:val="30"/>
        </w:rPr>
        <w:t xml:space="preserve"> </w:t>
      </w:r>
      <w:r w:rsidRPr="005E672B">
        <w:rPr>
          <w:rFonts w:ascii="Angsana New" w:hAnsi="Angsana New"/>
          <w:sz w:val="30"/>
          <w:szCs w:val="30"/>
          <w:cs/>
        </w:rPr>
        <w:t xml:space="preserve">ล้านบาท (เทียบเท่าร้อยละ </w:t>
      </w:r>
      <w:r>
        <w:rPr>
          <w:rFonts w:ascii="Angsana New" w:hAnsi="Angsana New"/>
          <w:sz w:val="30"/>
          <w:szCs w:val="30"/>
        </w:rPr>
        <w:t>1.47</w:t>
      </w:r>
      <w:r w:rsidRPr="005E672B">
        <w:rPr>
          <w:rFonts w:ascii="Angsana New" w:hAnsi="Angsana New"/>
          <w:sz w:val="30"/>
          <w:szCs w:val="30"/>
        </w:rPr>
        <w:t xml:space="preserve"> </w:t>
      </w:r>
      <w:r w:rsidRPr="005E672B">
        <w:rPr>
          <w:rFonts w:ascii="Angsana New" w:hAnsi="Angsana New"/>
          <w:sz w:val="30"/>
          <w:szCs w:val="30"/>
          <w:cs/>
        </w:rPr>
        <w:t>ของยอดรวมหนี้สินในงบการเงินรวม) และยอดรวมกำไร (ขาดทุน) สุทธิสำหรับ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5E672B">
        <w:rPr>
          <w:rFonts w:ascii="Angsana New" w:hAnsi="Angsana New"/>
          <w:sz w:val="30"/>
          <w:szCs w:val="30"/>
          <w:cs/>
        </w:rPr>
        <w:t xml:space="preserve">สิ้นสุดวันเดียวกันเป็นจำนวนเงิน </w:t>
      </w:r>
      <w:r>
        <w:rPr>
          <w:rFonts w:ascii="Angsana New" w:hAnsi="Angsana New"/>
          <w:sz w:val="30"/>
          <w:szCs w:val="30"/>
        </w:rPr>
        <w:t>2.78</w:t>
      </w:r>
      <w:r w:rsidRPr="005E672B">
        <w:rPr>
          <w:rFonts w:ascii="Angsana New" w:hAnsi="Angsana New"/>
          <w:sz w:val="30"/>
          <w:szCs w:val="30"/>
        </w:rPr>
        <w:t xml:space="preserve"> </w:t>
      </w:r>
      <w:r w:rsidRPr="005E672B">
        <w:rPr>
          <w:rFonts w:ascii="Angsana New" w:hAnsi="Angsana New"/>
          <w:sz w:val="30"/>
          <w:szCs w:val="30"/>
          <w:cs/>
        </w:rPr>
        <w:t xml:space="preserve">ล้านบาท (เทียบเท่าร้อยละ </w:t>
      </w:r>
      <w:r w:rsidR="003E1A62">
        <w:rPr>
          <w:rFonts w:ascii="Angsana New" w:hAnsi="Angsana New"/>
          <w:sz w:val="30"/>
          <w:szCs w:val="30"/>
        </w:rPr>
        <w:t>1.24</w:t>
      </w:r>
      <w:r w:rsidRPr="005E672B">
        <w:rPr>
          <w:rFonts w:ascii="Angsana New" w:hAnsi="Angsana New"/>
          <w:sz w:val="30"/>
          <w:szCs w:val="30"/>
        </w:rPr>
        <w:t xml:space="preserve"> </w:t>
      </w:r>
      <w:r w:rsidRPr="005E672B">
        <w:rPr>
          <w:rFonts w:ascii="Angsana New" w:hAnsi="Angsana New"/>
          <w:sz w:val="30"/>
          <w:szCs w:val="30"/>
          <w:cs/>
        </w:rPr>
        <w:t>ของกำไรสุทธิในงบการเงินรวม)</w:t>
      </w:r>
    </w:p>
    <w:p w:rsidR="005E672B" w:rsidRPr="005E672B" w:rsidRDefault="005E672B" w:rsidP="005E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E672B">
        <w:rPr>
          <w:rFonts w:ascii="Angsana New" w:hAnsi="Angsana New"/>
          <w:sz w:val="30"/>
          <w:szCs w:val="30"/>
          <w:cs/>
        </w:rPr>
        <w:t>งบการเงินรวมของบริษัทฯ ได้รวมงบการเงินของ บริษัท ฮั้วฟงรับเบอร์ (ไทยแลนด์) จำกัด (มหาชน) และบริษัทย่อย หลังจากได้ตัดยอดคงเหลือและรายการระหว่างกันที่มีนัยสำคัญออกแล้ว</w:t>
      </w:r>
    </w:p>
    <w:p w:rsidR="005E672B" w:rsidRDefault="005E672B" w:rsidP="005E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 w:right="-45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5E672B">
        <w:rPr>
          <w:rFonts w:ascii="Angsana New" w:hAnsi="Angsana New"/>
          <w:sz w:val="30"/>
          <w:szCs w:val="30"/>
          <w:cs/>
        </w:rPr>
        <w:t>งบการเงินฉบับภาษาอังกฤษ จัดทำขึ้นจากงบการเงินที่เป็นภาษาไทย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:rsidR="003E1A62" w:rsidRPr="00862BBB" w:rsidRDefault="003E1A62" w:rsidP="00B450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862BBB">
        <w:rPr>
          <w:rFonts w:ascii="Angsana New" w:hAnsi="Angsana New"/>
          <w:i/>
          <w:iCs/>
          <w:sz w:val="30"/>
          <w:szCs w:val="30"/>
          <w:cs/>
        </w:rPr>
        <w:t>(</w:t>
      </w:r>
      <w:r w:rsidRPr="00862BBB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862BBB">
        <w:rPr>
          <w:rFonts w:ascii="Angsana New" w:hAnsi="Angsana New"/>
          <w:i/>
          <w:iCs/>
          <w:sz w:val="30"/>
          <w:szCs w:val="30"/>
          <w:cs/>
        </w:rPr>
        <w:t>)</w:t>
      </w:r>
      <w:r w:rsidRPr="00862BBB">
        <w:rPr>
          <w:rFonts w:ascii="Angsana New" w:hAnsi="Angsana New" w:hint="cs"/>
          <w:i/>
          <w:iCs/>
          <w:sz w:val="30"/>
          <w:szCs w:val="30"/>
          <w:cs/>
        </w:rPr>
        <w:tab/>
      </w:r>
      <w:r>
        <w:rPr>
          <w:rFonts w:ascii="Angsana New" w:hAnsi="Angsana New" w:hint="cs"/>
          <w:i/>
          <w:iCs/>
          <w:sz w:val="30"/>
          <w:szCs w:val="30"/>
          <w:cs/>
        </w:rPr>
        <w:t>การประกาศใช้</w:t>
      </w:r>
      <w:r w:rsidRPr="003E1A62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มาตรฐานการรายงานทางการเงินใหม่</w:t>
      </w:r>
    </w:p>
    <w:p w:rsidR="00221CFE" w:rsidRPr="00C12138" w:rsidRDefault="003E1A62" w:rsidP="00956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C12138">
        <w:rPr>
          <w:rFonts w:ascii="Angsana New" w:hAnsi="Angsana New"/>
          <w:i/>
          <w:iCs/>
          <w:sz w:val="30"/>
          <w:szCs w:val="30"/>
        </w:rPr>
        <w:t xml:space="preserve">(1) </w:t>
      </w:r>
      <w:r w:rsidR="00956711">
        <w:rPr>
          <w:rFonts w:ascii="Angsana New" w:hAnsi="Angsana New" w:hint="cs"/>
          <w:i/>
          <w:iCs/>
          <w:sz w:val="30"/>
          <w:szCs w:val="30"/>
          <w:cs/>
        </w:rPr>
        <w:tab/>
      </w:r>
      <w:r w:rsidRPr="00C12138">
        <w:rPr>
          <w:rFonts w:ascii="Angsana New" w:hAnsi="Angsana New"/>
          <w:i/>
          <w:iCs/>
          <w:sz w:val="30"/>
          <w:szCs w:val="30"/>
          <w:cs/>
        </w:rPr>
        <w:t>มาตรฐานการรายงาน</w:t>
      </w:r>
      <w:r w:rsidR="00C12138">
        <w:rPr>
          <w:rFonts w:ascii="Angsana New" w:hAnsi="Angsana New" w:hint="cs"/>
          <w:i/>
          <w:iCs/>
          <w:sz w:val="30"/>
          <w:szCs w:val="30"/>
          <w:cs/>
        </w:rPr>
        <w:t>ทางการเงินที่มีผลบังคับใช้ในปี</w:t>
      </w:r>
      <w:r w:rsidRPr="00C12138">
        <w:rPr>
          <w:rFonts w:ascii="Angsana New" w:hAnsi="Angsana New" w:hint="cs"/>
          <w:i/>
          <w:iCs/>
          <w:sz w:val="30"/>
          <w:szCs w:val="30"/>
          <w:cs/>
        </w:rPr>
        <w:t>ปัจจุบัน</w:t>
      </w:r>
    </w:p>
    <w:p w:rsidR="00C12138" w:rsidRDefault="00C12138" w:rsidP="009567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C12138">
        <w:rPr>
          <w:rFonts w:ascii="Angsana New" w:hAnsi="Angsana New"/>
          <w:sz w:val="30"/>
          <w:szCs w:val="30"/>
          <w:cs/>
        </w:rPr>
        <w:t xml:space="preserve">ในระหว่างปี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C12138">
        <w:rPr>
          <w:rFonts w:ascii="Angsana New" w:hAnsi="Angsana New"/>
          <w:sz w:val="30"/>
          <w:szCs w:val="30"/>
          <w:cs/>
        </w:rPr>
        <w:t>บริษัทฯ ได้ปฏิบัติตามมาตรฐานการบัญชีและมาตรฐานการรายงานทางการเงินรวมถึงการตีความที่ออกและปรับปรุงใหม่โดยสภาวิชาชีพบัญชีฯ ซึ่งมีผลบังคับใช้ตั้งแต่รอบระยะเวลาบัญชีที่เริ่มในหรือ</w:t>
      </w:r>
      <w:r w:rsidRPr="00C12138">
        <w:rPr>
          <w:rFonts w:ascii="Angsana New" w:hAnsi="Angsana New"/>
          <w:sz w:val="30"/>
          <w:szCs w:val="30"/>
          <w:cs/>
        </w:rPr>
        <w:lastRenderedPageBreak/>
        <w:t>หลังวันที่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Pr="00C12138">
        <w:rPr>
          <w:rFonts w:ascii="Angsana New" w:hAnsi="Angsana New"/>
          <w:sz w:val="30"/>
          <w:szCs w:val="30"/>
        </w:rPr>
        <w:t xml:space="preserve">1 </w:t>
      </w:r>
      <w:r w:rsidRPr="00C12138">
        <w:rPr>
          <w:rFonts w:ascii="Angsana New" w:hAnsi="Angsana New"/>
          <w:sz w:val="30"/>
          <w:szCs w:val="30"/>
          <w:cs/>
        </w:rPr>
        <w:t xml:space="preserve">มกราคม </w:t>
      </w:r>
      <w:r w:rsidRPr="00C12138">
        <w:rPr>
          <w:rFonts w:ascii="Angsana New" w:hAnsi="Angsana New"/>
          <w:sz w:val="30"/>
          <w:szCs w:val="30"/>
        </w:rPr>
        <w:t xml:space="preserve">2561 </w:t>
      </w:r>
      <w:r w:rsidRPr="00C12138">
        <w:rPr>
          <w:rFonts w:ascii="Angsana New" w:hAnsi="Angsana New"/>
          <w:sz w:val="30"/>
          <w:szCs w:val="30"/>
          <w:cs/>
        </w:rPr>
        <w:t>ซึ่งการปฏิบัติตามมาตรฐานการรายงานทางการเงินดังกล่าวข้างต้นในปีปัจจุบันไม่มีผลกระทบต่องบการเงินอย่างมีนัยสำคัญ</w:t>
      </w:r>
    </w:p>
    <w:p w:rsidR="003E1A62" w:rsidRPr="00C12138" w:rsidRDefault="003E1A62" w:rsidP="00956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C12138">
        <w:rPr>
          <w:rFonts w:ascii="Angsana New" w:hAnsi="Angsana New"/>
          <w:i/>
          <w:iCs/>
          <w:sz w:val="30"/>
          <w:szCs w:val="30"/>
        </w:rPr>
        <w:t xml:space="preserve">(2) </w:t>
      </w:r>
      <w:r w:rsidR="00956711">
        <w:rPr>
          <w:rFonts w:ascii="Angsana New" w:hAnsi="Angsana New" w:hint="cs"/>
          <w:i/>
          <w:iCs/>
          <w:sz w:val="30"/>
          <w:szCs w:val="30"/>
          <w:cs/>
        </w:rPr>
        <w:tab/>
      </w:r>
      <w:r w:rsidRPr="00C12138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</w:t>
      </w:r>
      <w:r w:rsidR="00C12138">
        <w:rPr>
          <w:rFonts w:ascii="Angsana New" w:hAnsi="Angsana New"/>
          <w:i/>
          <w:iCs/>
          <w:sz w:val="30"/>
          <w:szCs w:val="30"/>
          <w:cs/>
        </w:rPr>
        <w:t>นใหม่ที่ยังไม่มีผลบังคับใช้ใน</w:t>
      </w:r>
      <w:r w:rsidR="00C12138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Pr="00C12138">
        <w:rPr>
          <w:rFonts w:ascii="Angsana New" w:hAnsi="Angsana New"/>
          <w:i/>
          <w:iCs/>
          <w:sz w:val="30"/>
          <w:szCs w:val="30"/>
          <w:cs/>
        </w:rPr>
        <w:t>ปัจจุบัน</w:t>
      </w:r>
    </w:p>
    <w:p w:rsidR="00C12138" w:rsidRDefault="00C12138" w:rsidP="009567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C12138">
        <w:rPr>
          <w:rFonts w:ascii="Angsana New" w:hAnsi="Angsana New"/>
          <w:sz w:val="30"/>
          <w:szCs w:val="30"/>
          <w:cs/>
        </w:rPr>
        <w:t xml:space="preserve">ในระหว่างปี สภาวิชาชีพบัญชีฯ ได้ออกและปรับปรุงมาตรฐานการบัญชี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ซึ่งมีผลบังคับใช้ตั้งแต่รอบระยะเวลาบัญชีที่เริ่มในหรือหลังวันที่ </w:t>
      </w:r>
      <w:r w:rsidRPr="00C12138">
        <w:rPr>
          <w:rFonts w:ascii="Angsana New" w:hAnsi="Angsana New"/>
          <w:sz w:val="30"/>
          <w:szCs w:val="30"/>
        </w:rPr>
        <w:t xml:space="preserve">1 </w:t>
      </w:r>
      <w:r w:rsidRPr="00C12138">
        <w:rPr>
          <w:rFonts w:ascii="Angsana New" w:hAnsi="Angsana New"/>
          <w:sz w:val="30"/>
          <w:szCs w:val="30"/>
          <w:cs/>
        </w:rPr>
        <w:t>มกราคม ในปีดังต่อไปนี้</w:t>
      </w:r>
    </w:p>
    <w:tbl>
      <w:tblPr>
        <w:tblW w:w="9222" w:type="dxa"/>
        <w:tblInd w:w="808" w:type="dxa"/>
        <w:tblLayout w:type="fixed"/>
        <w:tblLook w:val="04A0" w:firstRow="1" w:lastRow="0" w:firstColumn="1" w:lastColumn="0" w:noHBand="0" w:noVBand="1"/>
      </w:tblPr>
      <w:tblGrid>
        <w:gridCol w:w="7947"/>
        <w:gridCol w:w="1275"/>
      </w:tblGrid>
      <w:tr w:rsidR="00C12138" w:rsidRPr="003F5AA9" w:rsidTr="00C12138">
        <w:trPr>
          <w:trHeight w:val="20"/>
          <w:tblHeader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3F5AA9" w:rsidRDefault="00C12138" w:rsidP="008517A0">
            <w:pPr>
              <w:tabs>
                <w:tab w:val="left" w:pos="2410"/>
              </w:tabs>
              <w:spacing w:line="240" w:lineRule="auto"/>
              <w:ind w:left="672" w:right="-180" w:firstLine="574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color w:val="000000"/>
                <w:spacing w:val="-13"/>
                <w:sz w:val="30"/>
                <w:szCs w:val="30"/>
                <w:u w:val="single"/>
                <w:cs/>
              </w:rPr>
            </w:pPr>
            <w:r w:rsidRPr="003F5AA9">
              <w:rPr>
                <w:rFonts w:ascii="Angsana New" w:hAnsi="Angsana New"/>
                <w:spacing w:val="-13"/>
                <w:sz w:val="30"/>
                <w:szCs w:val="30"/>
                <w:u w:val="single"/>
                <w:cs/>
              </w:rPr>
              <w:t>ปีที่มีผลบังคับใช้</w:t>
            </w: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3F5AA9" w:rsidRDefault="00C12138" w:rsidP="008517A0">
            <w:pPr>
              <w:tabs>
                <w:tab w:val="left" w:pos="1300"/>
              </w:tabs>
              <w:spacing w:line="240" w:lineRule="auto"/>
              <w:ind w:left="-96" w:right="-18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F5AA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มาตรฐานการบัญชี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u w:val="single"/>
                <w:cs/>
              </w:rPr>
            </w:pP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3F5AA9" w:rsidRDefault="00C12138" w:rsidP="008517A0">
            <w:pPr>
              <w:tabs>
                <w:tab w:val="clear" w:pos="2580"/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1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การนำเสนองบการเงิน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C12138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3F5AA9" w:rsidRDefault="00C12138" w:rsidP="008517A0">
            <w:pPr>
              <w:tabs>
                <w:tab w:val="clear" w:pos="2580"/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2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3F5AA9" w:rsidRDefault="00C12138" w:rsidP="008517A0">
            <w:pPr>
              <w:tabs>
                <w:tab w:val="clear" w:pos="2580"/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7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3F5AA9" w:rsidRDefault="00C12138" w:rsidP="008517A0">
            <w:pPr>
              <w:tabs>
                <w:tab w:val="clear" w:pos="2580"/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8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นโยบายการบัญชีการเปลี่ยนแปลงประมาณการ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3F5AA9" w:rsidRDefault="00C12138" w:rsidP="00AC7BD2">
            <w:pPr>
              <w:tabs>
                <w:tab w:val="clear" w:pos="227"/>
                <w:tab w:val="left" w:pos="632"/>
                <w:tab w:val="left" w:pos="1460"/>
              </w:tabs>
              <w:spacing w:line="240" w:lineRule="auto"/>
              <w:ind w:right="-180" w:firstLine="35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ทางบัญชีและข้อผิดพลาด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3F5AA9" w:rsidRDefault="00C12138" w:rsidP="008517A0">
            <w:pPr>
              <w:tabs>
                <w:tab w:val="clear" w:pos="2580"/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10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ab/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3F5AA9" w:rsidRDefault="00C12138" w:rsidP="008517A0">
            <w:pPr>
              <w:tabs>
                <w:tab w:val="clear" w:pos="2580"/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12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ab/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3F5AA9" w:rsidRDefault="00C12138" w:rsidP="008517A0">
            <w:pPr>
              <w:tabs>
                <w:tab w:val="clear" w:pos="2580"/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16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ab/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3F5AA9" w:rsidRDefault="00C12138" w:rsidP="008517A0">
            <w:pPr>
              <w:tabs>
                <w:tab w:val="clear" w:pos="2580"/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17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ab/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3F5AA9" w:rsidRDefault="00C12138" w:rsidP="008517A0">
            <w:pPr>
              <w:tabs>
                <w:tab w:val="clear" w:pos="2580"/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19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ab/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ผลประโยชน์ของพนักงาน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3F5AA9" w:rsidRDefault="00C12138" w:rsidP="008517A0">
            <w:pPr>
              <w:tabs>
                <w:tab w:val="clear" w:pos="2580"/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20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ab/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การบัญชีสำหรับเงินอุดหนุนจากรัฐบาล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BD2" w:rsidRDefault="00C12138" w:rsidP="00AC7BD2">
            <w:pPr>
              <w:tabs>
                <w:tab w:val="left" w:pos="1460"/>
              </w:tabs>
              <w:spacing w:line="240" w:lineRule="auto"/>
              <w:ind w:left="481" w:right="-180" w:firstLine="30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และการเปิดเผยข้อมูลเกี่ยวกับความช่วยเหลือ</w:t>
            </w:r>
          </w:p>
          <w:p w:rsidR="00C12138" w:rsidRPr="003F5AA9" w:rsidRDefault="00C12138" w:rsidP="00AC7BD2">
            <w:pPr>
              <w:tabs>
                <w:tab w:val="left" w:pos="1460"/>
              </w:tabs>
              <w:spacing w:line="240" w:lineRule="auto"/>
              <w:ind w:left="481" w:right="-180" w:firstLine="30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จากรัฐบาล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66585" w:rsidRDefault="00466585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</w:p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3F5AA9" w:rsidRDefault="00C12138" w:rsidP="008517A0">
            <w:pPr>
              <w:tabs>
                <w:tab w:val="clear" w:pos="2580"/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21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ผลกระทบจากการเปลี่ยนแปลงของ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3F5AA9" w:rsidRDefault="00C12138" w:rsidP="00AC7BD2">
            <w:pPr>
              <w:tabs>
                <w:tab w:val="left" w:pos="1460"/>
              </w:tabs>
              <w:spacing w:line="240" w:lineRule="auto"/>
              <w:ind w:left="481" w:right="-180" w:firstLine="30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3F5AA9" w:rsidRDefault="00C12138" w:rsidP="008517A0">
            <w:pPr>
              <w:tabs>
                <w:tab w:val="clear" w:pos="2580"/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23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ต้นทุนการกู้ยืม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3F5AA9" w:rsidRDefault="00C12138" w:rsidP="008517A0">
            <w:pPr>
              <w:tabs>
                <w:tab w:val="clear" w:pos="2580"/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24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การเปิดเผยข้อมูลเกี่ยวกับบุคคลหรือกิจการ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138" w:rsidRPr="003F5AA9" w:rsidRDefault="00C12138" w:rsidP="00AC7BD2">
            <w:pPr>
              <w:tabs>
                <w:tab w:val="left" w:pos="1460"/>
              </w:tabs>
              <w:spacing w:line="240" w:lineRule="auto"/>
              <w:ind w:left="481" w:right="-180" w:firstLine="30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3F5AA9" w:rsidRDefault="00C12138" w:rsidP="008517A0">
            <w:pPr>
              <w:tabs>
                <w:tab w:val="clear" w:pos="2580"/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26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การบัญชีและการรายงานโครงการผลประโยชน์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3F5AA9" w:rsidRDefault="00C12138" w:rsidP="00AC7BD2">
            <w:pPr>
              <w:tabs>
                <w:tab w:val="left" w:pos="1460"/>
              </w:tabs>
              <w:spacing w:line="240" w:lineRule="auto"/>
              <w:ind w:left="481" w:right="-180" w:firstLine="30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เมื่อออกจากงาน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3F5AA9" w:rsidRDefault="00C12138" w:rsidP="008517A0">
            <w:pPr>
              <w:tabs>
                <w:tab w:val="clear" w:pos="2580"/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27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3F5AA9" w:rsidRDefault="00C12138" w:rsidP="008517A0">
            <w:pPr>
              <w:tabs>
                <w:tab w:val="clear" w:pos="2580"/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28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3F5AA9" w:rsidRDefault="00C12138" w:rsidP="008517A0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29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การรายงานทางการเงินในสภาพเศรษฐกิจ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138" w:rsidRPr="003F5AA9" w:rsidRDefault="00C12138" w:rsidP="00AC7BD2">
            <w:pPr>
              <w:tabs>
                <w:tab w:val="left" w:pos="1460"/>
              </w:tabs>
              <w:spacing w:line="240" w:lineRule="auto"/>
              <w:ind w:left="481" w:right="-180" w:firstLine="30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ที่เงินเฟ้อรุนแรง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C12138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3F5AA9" w:rsidRDefault="00C12138" w:rsidP="00AC7BD2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right" w:pos="1319"/>
                <w:tab w:val="left" w:pos="1460"/>
                <w:tab w:val="left" w:pos="3512"/>
                <w:tab w:val="left" w:pos="3692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32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AC7BD2" w:rsidP="008517A0">
            <w:pPr>
              <w:tabs>
                <w:tab w:val="clear" w:pos="2580"/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left="-108" w:right="-180" w:firstLine="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2563</w:t>
            </w: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3F5AA9" w:rsidRDefault="00C12138" w:rsidP="008517A0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33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กำไรต่อหุ้น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3F5AA9" w:rsidRDefault="00C12138" w:rsidP="008517A0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34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การรายงานทางการเงินระหว่างกาล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3F5AA9" w:rsidRDefault="00C12138" w:rsidP="008517A0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36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การด้อยค่าของสินทรัพย์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3F5AA9" w:rsidRDefault="00C12138" w:rsidP="008517A0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38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3F5AA9" w:rsidRDefault="00C12138" w:rsidP="008517A0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40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3F5AA9" w:rsidRDefault="00C12138" w:rsidP="008517A0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41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เกษตรกรรม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3F5AA9" w:rsidRDefault="00C12138" w:rsidP="008517A0">
            <w:pPr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มาตรฐาน</w:t>
            </w:r>
            <w:r w:rsidRPr="003F5A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การรายงานทางการเงิน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tabs>
                <w:tab w:val="clear" w:pos="2580"/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left="-108" w:right="-180" w:firstLine="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BD2" w:rsidRDefault="00C12138" w:rsidP="00AC7BD2">
            <w:pPr>
              <w:tabs>
                <w:tab w:val="clear" w:pos="1871"/>
                <w:tab w:val="clear" w:pos="2580"/>
                <w:tab w:val="clear" w:pos="2807"/>
                <w:tab w:val="right" w:pos="1319"/>
                <w:tab w:val="left" w:pos="1460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1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การนำมาตรฐานการรายงานทางการเงินมาใช้</w:t>
            </w:r>
          </w:p>
          <w:p w:rsidR="00C12138" w:rsidRPr="003F5AA9" w:rsidRDefault="00C12138" w:rsidP="00AC7BD2">
            <w:pPr>
              <w:tabs>
                <w:tab w:val="clear" w:pos="1871"/>
                <w:tab w:val="clear" w:pos="2580"/>
                <w:tab w:val="clear" w:pos="2807"/>
                <w:tab w:val="right" w:pos="1319"/>
                <w:tab w:val="left" w:pos="1460"/>
              </w:tabs>
              <w:spacing w:line="240" w:lineRule="auto"/>
              <w:ind w:left="481" w:right="-180" w:firstLine="30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เป็นครั้งแรก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3F5AA9" w:rsidRDefault="00C12138" w:rsidP="008517A0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2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3F5AA9" w:rsidRDefault="00C12138" w:rsidP="008517A0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3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การรวมธุรกิจ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3F5AA9" w:rsidRDefault="00C12138" w:rsidP="008517A0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5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3F5AA9" w:rsidRDefault="00C12138" w:rsidP="00AC7BD2">
            <w:pPr>
              <w:spacing w:line="240" w:lineRule="auto"/>
              <w:ind w:left="481" w:right="-180" w:firstLine="30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และการดำเนินงานที่ยกเลิก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3F5AA9" w:rsidRDefault="00C12138" w:rsidP="008517A0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6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การสำรวจและการประเมินค่าแหล่งทรัพยากรแร่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3F5AA9" w:rsidRDefault="00C12138" w:rsidP="00AC7BD2">
            <w:pPr>
              <w:tabs>
                <w:tab w:val="clear" w:pos="1871"/>
                <w:tab w:val="clear" w:pos="2580"/>
                <w:tab w:val="clear" w:pos="2807"/>
                <w:tab w:val="right" w:pos="1319"/>
                <w:tab w:val="left" w:pos="1460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7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ab/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AC7BD2" w:rsidP="008517A0">
            <w:pPr>
              <w:tabs>
                <w:tab w:val="clear" w:pos="2580"/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left="-108" w:right="-180" w:firstLine="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2563</w:t>
            </w: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3F5AA9" w:rsidRDefault="00C12138" w:rsidP="008517A0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8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ส่วนงานดำเนินงาน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3F5AA9" w:rsidRDefault="00C12138" w:rsidP="00AC7BD2">
            <w:pPr>
              <w:tabs>
                <w:tab w:val="clear" w:pos="1871"/>
                <w:tab w:val="clear" w:pos="2580"/>
                <w:tab w:val="clear" w:pos="2807"/>
                <w:tab w:val="right" w:pos="1319"/>
                <w:tab w:val="left" w:pos="1460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9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AC7BD2" w:rsidP="008517A0">
            <w:pPr>
              <w:tabs>
                <w:tab w:val="clear" w:pos="2580"/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left="-108" w:right="-180" w:firstLine="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2563</w:t>
            </w: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3F5AA9" w:rsidRDefault="00C12138" w:rsidP="008517A0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10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3F5AA9" w:rsidRDefault="00C12138" w:rsidP="008517A0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11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การร่วมการงาน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3F5AA9" w:rsidRDefault="00C12138" w:rsidP="008517A0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12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การเปิดเผยข้อมูลเกี่ยวกับส่วนได้เสียในกิจการอื่น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3F5AA9" w:rsidRDefault="00C12138" w:rsidP="008517A0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13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การวัดมูลค่ายุติธรรม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3F5AA9" w:rsidRDefault="00C12138" w:rsidP="00AC7BD2">
            <w:pPr>
              <w:tabs>
                <w:tab w:val="clear" w:pos="1871"/>
                <w:tab w:val="clear" w:pos="2580"/>
                <w:tab w:val="clear" w:pos="2807"/>
                <w:tab w:val="right" w:pos="1319"/>
                <w:tab w:val="left" w:pos="1460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15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tabs>
                <w:tab w:val="clear" w:pos="2580"/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left="-108" w:right="-180" w:firstLine="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138" w:rsidRPr="003F5AA9" w:rsidRDefault="00C12138" w:rsidP="008517A0">
            <w:pPr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</w:t>
            </w:r>
            <w:r w:rsidRPr="003F5AA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ตีความ</w:t>
            </w:r>
            <w:r w:rsidRPr="003F5A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มาตรฐานการบัญชี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u w:val="single"/>
                <w:cs/>
              </w:rPr>
            </w:pP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138" w:rsidRPr="003F5AA9" w:rsidRDefault="00C12138" w:rsidP="008517A0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10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pacing w:val="-4"/>
                <w:sz w:val="30"/>
                <w:szCs w:val="30"/>
                <w:cs/>
              </w:rPr>
              <w:t>ความช่วยเหลือจากรัฐบาล - กรณีที่ไม่มี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7BD2" w:rsidRDefault="00C12138" w:rsidP="00AC7BD2">
            <w:pPr>
              <w:tabs>
                <w:tab w:val="left" w:pos="1460"/>
              </w:tabs>
              <w:spacing w:line="240" w:lineRule="auto"/>
              <w:ind w:left="481" w:right="-180" w:firstLine="30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AA9">
              <w:rPr>
                <w:rFonts w:ascii="Angsana New" w:hAnsi="Angsana New"/>
                <w:spacing w:val="-4"/>
                <w:sz w:val="30"/>
                <w:szCs w:val="30"/>
                <w:cs/>
              </w:rPr>
              <w:t>ความ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เกี่ยวข้องอย่างเฉพาะเจาะจงกับกิจกรรม</w:t>
            </w:r>
          </w:p>
          <w:p w:rsidR="00C12138" w:rsidRPr="003F5AA9" w:rsidRDefault="00C12138" w:rsidP="00AC7BD2">
            <w:pPr>
              <w:tabs>
                <w:tab w:val="left" w:pos="1460"/>
              </w:tabs>
              <w:spacing w:line="240" w:lineRule="auto"/>
              <w:ind w:left="481" w:right="-180" w:firstLine="30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20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3F5AA9" w:rsidRDefault="00C12138" w:rsidP="008517A0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15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สัญญาเช่าดำเนินงาน - สิ่งจูงใจที่ให้แก่ผู้เช่า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C12138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336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138" w:rsidRPr="003F5AA9" w:rsidRDefault="00C12138" w:rsidP="008517A0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25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ภาษีเงินได้ - การเปลี่ยนแปลงสถานภาพทางภาษี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493" w:right="-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12138" w:rsidRPr="003F5AA9" w:rsidTr="008517A0">
        <w:trPr>
          <w:trHeight w:val="383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138" w:rsidRPr="003F5AA9" w:rsidRDefault="00C12138" w:rsidP="00AC7BD2">
            <w:pPr>
              <w:tabs>
                <w:tab w:val="left" w:pos="1460"/>
              </w:tabs>
              <w:spacing w:line="240" w:lineRule="auto"/>
              <w:ind w:left="481" w:right="-180" w:firstLine="30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ของกิจการหรือของผู้ถือหุ้น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146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138" w:rsidRPr="003F5AA9" w:rsidRDefault="00C12138" w:rsidP="008517A0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27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pacing w:val="-14"/>
                <w:sz w:val="30"/>
                <w:szCs w:val="30"/>
                <w:cs/>
              </w:rPr>
              <w:t>การประเมินเนื้อหาสัญญาเช่าที่ทำขึ้น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</w:tr>
      <w:tr w:rsidR="00C12138" w:rsidRPr="003F5AA9" w:rsidTr="008517A0">
        <w:trPr>
          <w:trHeight w:val="146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138" w:rsidRPr="003F5AA9" w:rsidRDefault="00C12138" w:rsidP="00AC7BD2">
            <w:pPr>
              <w:spacing w:line="240" w:lineRule="auto"/>
              <w:ind w:left="481" w:right="-180" w:firstLine="30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pacing w:val="-14"/>
                <w:sz w:val="30"/>
                <w:szCs w:val="30"/>
                <w:cs/>
              </w:rPr>
              <w:t>ตาม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รูปแบบ</w:t>
            </w:r>
            <w:r w:rsidRPr="003F5AA9">
              <w:rPr>
                <w:rFonts w:ascii="Angsana New" w:hAnsi="Angsana New"/>
                <w:spacing w:val="-14"/>
                <w:sz w:val="30"/>
                <w:szCs w:val="30"/>
                <w:cs/>
              </w:rPr>
              <w:t>กฎหมาย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146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138" w:rsidRPr="003F5AA9" w:rsidRDefault="00C12138" w:rsidP="008517A0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29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การเปิดเผยข้อมูลของข้อตกลงสัมปทานบริการ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146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138" w:rsidRPr="003F5AA9" w:rsidRDefault="00C12138" w:rsidP="008517A0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32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 - ต้นทุนเว็บไซต์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AC7BD2" w:rsidRPr="003F5AA9" w:rsidTr="008517A0">
        <w:trPr>
          <w:trHeight w:val="146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7BD2" w:rsidRPr="003F5AA9" w:rsidRDefault="000C6475" w:rsidP="008517A0">
            <w:pPr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64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C7BD2" w:rsidRPr="003F5AA9" w:rsidRDefault="00AC7BD2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</w:tr>
      <w:tr w:rsidR="00C12138" w:rsidRPr="003F5AA9" w:rsidTr="008517A0">
        <w:trPr>
          <w:trHeight w:val="146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138" w:rsidRPr="003F5AA9" w:rsidRDefault="00C12138" w:rsidP="008517A0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ab/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 xml:space="preserve">การเปลี่ยนแปลงในหนี้ สินที่เกิดขึ้นจากการรื้อถอน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</w:tr>
      <w:tr w:rsidR="00C12138" w:rsidRPr="003F5AA9" w:rsidTr="008517A0">
        <w:trPr>
          <w:trHeight w:val="146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138" w:rsidRPr="003F5AA9" w:rsidRDefault="00C12138" w:rsidP="008517A0">
            <w:pPr>
              <w:tabs>
                <w:tab w:val="left" w:pos="1460"/>
              </w:tabs>
              <w:spacing w:line="240" w:lineRule="auto"/>
              <w:ind w:left="481" w:right="-180" w:firstLine="310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การบูรณะ และหนี้สินที่มีลักษณะคล้ายคลึงกัน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146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138" w:rsidRPr="003F5AA9" w:rsidRDefault="00C12138" w:rsidP="008517A0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ab/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การประเมินว่าข้อตกลงประกอบด้วย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</w:tr>
      <w:tr w:rsidR="00C12138" w:rsidRPr="003F5AA9" w:rsidTr="008517A0">
        <w:trPr>
          <w:trHeight w:val="146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138" w:rsidRPr="003F5AA9" w:rsidRDefault="00C12138" w:rsidP="008517A0">
            <w:pPr>
              <w:tabs>
                <w:tab w:val="left" w:pos="1460"/>
              </w:tabs>
              <w:spacing w:line="240" w:lineRule="auto"/>
              <w:ind w:left="481" w:right="-180" w:firstLine="310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3F5AA9">
              <w:rPr>
                <w:rFonts w:ascii="Angsana New" w:hAnsi="Angsana New"/>
                <w:spacing w:val="-14"/>
                <w:sz w:val="30"/>
                <w:szCs w:val="30"/>
                <w:cs/>
              </w:rPr>
              <w:t>เช่า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หรือไม่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466585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146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138" w:rsidRPr="003F5AA9" w:rsidRDefault="00C12138" w:rsidP="008517A0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5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 xml:space="preserve">สิทธิในส่วนได้เสียจากกองทุนการรื้อถอน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</w:tr>
      <w:tr w:rsidR="00C12138" w:rsidRPr="003F5AA9" w:rsidTr="008517A0">
        <w:trPr>
          <w:trHeight w:val="146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138" w:rsidRPr="003F5AA9" w:rsidRDefault="00C12138" w:rsidP="00AC7BD2">
            <w:pPr>
              <w:tabs>
                <w:tab w:val="left" w:pos="1460"/>
              </w:tabs>
              <w:spacing w:line="240" w:lineRule="auto"/>
              <w:ind w:left="481" w:right="-180" w:firstLine="30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3F5AA9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บูรณะ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และการปรับปรุงสภาพแวดล้อม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146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138" w:rsidRPr="003F5AA9" w:rsidRDefault="00C12138" w:rsidP="008517A0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7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การปรับปรุงย้อนหลังภายใต้มาตรฐานการบัญชี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</w:tr>
      <w:tr w:rsidR="00C12138" w:rsidRPr="003F5AA9" w:rsidTr="008517A0">
        <w:trPr>
          <w:trHeight w:val="146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138" w:rsidRPr="003F5AA9" w:rsidRDefault="00C12138" w:rsidP="00AC7BD2">
            <w:pPr>
              <w:tabs>
                <w:tab w:val="left" w:pos="1460"/>
              </w:tabs>
              <w:spacing w:line="240" w:lineRule="auto"/>
              <w:ind w:left="481" w:right="-180" w:firstLine="30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 xml:space="preserve"> 29 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การรายงาน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</w:tr>
      <w:tr w:rsidR="00C12138" w:rsidRPr="003F5AA9" w:rsidTr="008517A0">
        <w:trPr>
          <w:trHeight w:val="146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138" w:rsidRPr="003F5AA9" w:rsidRDefault="00C12138" w:rsidP="00AC7BD2">
            <w:pPr>
              <w:tabs>
                <w:tab w:val="left" w:pos="1460"/>
              </w:tabs>
              <w:spacing w:line="240" w:lineRule="auto"/>
              <w:ind w:left="481" w:right="-180" w:firstLine="30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ทางการเงินในสภาพเศรษฐกิจที่เงินเฟ้อรุนแรง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146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138" w:rsidRPr="003F5AA9" w:rsidRDefault="00C12138" w:rsidP="008517A0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10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ab/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การรายงานทางการเงินระหว่างกาลและการด้อยค่า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146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138" w:rsidRPr="003F5AA9" w:rsidRDefault="00C12138" w:rsidP="008517A0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12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ab/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ข้อตกลงสัมปทานบริการ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146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138" w:rsidRPr="003F5AA9" w:rsidRDefault="00C12138" w:rsidP="008517A0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14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ab/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 xml:space="preserve">ข้อจำกัดสินทรัพย์ตามโครงการผลประโยชน์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</w:tr>
      <w:tr w:rsidR="00C12138" w:rsidRPr="003F5AA9" w:rsidTr="008517A0">
        <w:trPr>
          <w:trHeight w:val="146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138" w:rsidRPr="003F5AA9" w:rsidRDefault="00C12138" w:rsidP="00AC7BD2">
            <w:pPr>
              <w:tabs>
                <w:tab w:val="left" w:pos="1460"/>
              </w:tabs>
              <w:spacing w:line="240" w:lineRule="auto"/>
              <w:ind w:left="481" w:right="-180" w:firstLine="30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ข้อกำหนดเงินทุนขั้นต่ำและปฏิสัมพันธ์ของรายการ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</w:tr>
      <w:tr w:rsidR="00C12138" w:rsidRPr="003F5AA9" w:rsidTr="008517A0">
        <w:trPr>
          <w:trHeight w:val="146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138" w:rsidRPr="003F5AA9" w:rsidRDefault="00C12138" w:rsidP="00AC7BD2">
            <w:pPr>
              <w:tabs>
                <w:tab w:val="left" w:pos="1460"/>
              </w:tabs>
              <w:spacing w:line="240" w:lineRule="auto"/>
              <w:ind w:left="481" w:right="-180" w:firstLine="30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 xml:space="preserve">เหล่านี้สำหรับมาตรฐานการบัญชีฉบับที่ </w:t>
            </w:r>
            <w:r w:rsidRPr="003F5AA9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</w:tr>
      <w:tr w:rsidR="00C12138" w:rsidRPr="003F5AA9" w:rsidTr="008517A0">
        <w:trPr>
          <w:trHeight w:val="146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138" w:rsidRPr="003F5AA9" w:rsidRDefault="00C12138" w:rsidP="00AC7BD2">
            <w:pPr>
              <w:tabs>
                <w:tab w:val="left" w:pos="1460"/>
              </w:tabs>
              <w:spacing w:line="240" w:lineRule="auto"/>
              <w:ind w:left="481" w:right="-180" w:firstLine="30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 เรื่อง ผลประโยชน์ของพนักงาน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146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585" w:rsidRDefault="00C12138" w:rsidP="00466585">
            <w:pPr>
              <w:tabs>
                <w:tab w:val="clear" w:pos="1871"/>
                <w:tab w:val="clear" w:pos="2580"/>
                <w:tab w:val="clear" w:pos="2807"/>
                <w:tab w:val="right" w:pos="1319"/>
                <w:tab w:val="left" w:pos="1460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16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</w:t>
            </w:r>
          </w:p>
          <w:p w:rsidR="00C12138" w:rsidRPr="003F5AA9" w:rsidRDefault="00C12138" w:rsidP="00466585">
            <w:pPr>
              <w:tabs>
                <w:tab w:val="clear" w:pos="1871"/>
                <w:tab w:val="clear" w:pos="2580"/>
                <w:tab w:val="clear" w:pos="2807"/>
                <w:tab w:val="right" w:pos="1319"/>
                <w:tab w:val="left" w:pos="1460"/>
              </w:tabs>
              <w:spacing w:line="240" w:lineRule="auto"/>
              <w:ind w:left="481" w:right="-180" w:firstLine="30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หน่วยงานต่างประเทศ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66585" w:rsidRDefault="00466585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</w:p>
          <w:p w:rsidR="00C12138" w:rsidRPr="003F5AA9" w:rsidRDefault="00AC7BD2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2563</w:t>
            </w:r>
          </w:p>
        </w:tc>
      </w:tr>
      <w:tr w:rsidR="00C12138" w:rsidRPr="003F5AA9" w:rsidTr="008517A0">
        <w:trPr>
          <w:trHeight w:val="146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138" w:rsidRPr="003F5AA9" w:rsidRDefault="00C12138" w:rsidP="008517A0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17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ab/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การจ่ายสินทรัพย์ที่ไม่ใช่เงินสดให้เจ้าของ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146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138" w:rsidRPr="003F5AA9" w:rsidRDefault="00C12138" w:rsidP="00466585">
            <w:pPr>
              <w:tabs>
                <w:tab w:val="clear" w:pos="1871"/>
                <w:tab w:val="clear" w:pos="2580"/>
                <w:tab w:val="clear" w:pos="2807"/>
                <w:tab w:val="right" w:pos="1319"/>
                <w:tab w:val="left" w:pos="1460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19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AC7BD2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2563</w:t>
            </w:r>
          </w:p>
        </w:tc>
      </w:tr>
      <w:tr w:rsidR="00C12138" w:rsidRPr="003F5AA9" w:rsidTr="008517A0">
        <w:trPr>
          <w:trHeight w:val="146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138" w:rsidRPr="003F5AA9" w:rsidRDefault="00C12138" w:rsidP="008517A0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20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ab/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ต้นทุนการเปิดหน้าดินในช่วงการผลิต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</w:tr>
      <w:tr w:rsidR="00C12138" w:rsidRPr="003F5AA9" w:rsidTr="008517A0">
        <w:trPr>
          <w:trHeight w:val="146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138" w:rsidRPr="003F5AA9" w:rsidRDefault="00C12138" w:rsidP="00AC7BD2">
            <w:pPr>
              <w:tabs>
                <w:tab w:val="left" w:pos="1460"/>
              </w:tabs>
              <w:spacing w:line="240" w:lineRule="auto"/>
              <w:ind w:left="481" w:right="-180" w:firstLine="30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สำหรับเหมืองผิวดิน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C12138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C12138" w:rsidRPr="003F5AA9" w:rsidTr="008517A0">
        <w:trPr>
          <w:trHeight w:val="146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138" w:rsidRPr="003F5AA9" w:rsidRDefault="00C12138" w:rsidP="008517A0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line="240" w:lineRule="auto"/>
              <w:ind w:left="481" w:right="-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A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  <w:t>21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 xml:space="preserve">(ปรับปรุง </w:t>
            </w:r>
            <w:r w:rsidRPr="003F5AA9">
              <w:rPr>
                <w:rFonts w:ascii="Angsana New" w:hAnsi="Angsana New"/>
                <w:sz w:val="30"/>
                <w:szCs w:val="30"/>
              </w:rPr>
              <w:t>2561</w:t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3F5AA9">
              <w:rPr>
                <w:rFonts w:ascii="Angsana New" w:hAnsi="Angsana New"/>
                <w:sz w:val="30"/>
                <w:szCs w:val="30"/>
              </w:rPr>
              <w:tab/>
            </w:r>
            <w:r w:rsidRPr="003F5AA9">
              <w:rPr>
                <w:rFonts w:ascii="Angsana New" w:hAnsi="Angsana New"/>
                <w:sz w:val="30"/>
                <w:szCs w:val="30"/>
                <w:cs/>
              </w:rPr>
              <w:t>เงินที่นำส่งรัฐ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2138" w:rsidRPr="003F5AA9" w:rsidRDefault="00C12138" w:rsidP="008517A0">
            <w:pPr>
              <w:spacing w:line="240" w:lineRule="auto"/>
              <w:ind w:left="-108" w:right="-18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</w:tbl>
    <w:p w:rsidR="000C6475" w:rsidRPr="00420047" w:rsidRDefault="00C12138" w:rsidP="004200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-450" w:right="-475"/>
        <w:jc w:val="thaiDistribute"/>
        <w:rPr>
          <w:rFonts w:ascii="Angsana New" w:hAnsi="Angsana New"/>
          <w:sz w:val="28"/>
          <w:szCs w:val="28"/>
        </w:rPr>
      </w:pPr>
      <w:r w:rsidRPr="00420047">
        <w:rPr>
          <w:rFonts w:ascii="Angsana New" w:hAnsi="Angsana New"/>
          <w:sz w:val="28"/>
          <w:szCs w:val="28"/>
          <w:cs/>
        </w:rPr>
        <w:t xml:space="preserve">ฝ่ายบริหารของบริษัทฯ ได้ประเมินมาตรฐานการบัญชี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ที่มีผลบังคับใช้ตั้งแต่รอบระยะเวลาบัญชีที่เริ่มในหรือหลังวันที่ </w:t>
      </w:r>
      <w:r w:rsidRPr="00420047">
        <w:rPr>
          <w:rFonts w:ascii="Angsana New" w:hAnsi="Angsana New"/>
          <w:sz w:val="28"/>
          <w:szCs w:val="28"/>
        </w:rPr>
        <w:t>1</w:t>
      </w:r>
      <w:r w:rsidRPr="00420047">
        <w:rPr>
          <w:rFonts w:ascii="Angsana New" w:hAnsi="Angsana New"/>
          <w:sz w:val="28"/>
          <w:szCs w:val="28"/>
          <w:cs/>
        </w:rPr>
        <w:t xml:space="preserve"> มกราคม </w:t>
      </w:r>
      <w:r w:rsidRPr="00420047">
        <w:rPr>
          <w:rFonts w:ascii="Angsana New" w:hAnsi="Angsana New"/>
          <w:sz w:val="28"/>
          <w:szCs w:val="28"/>
        </w:rPr>
        <w:t>2562</w:t>
      </w:r>
      <w:r w:rsidRPr="00420047">
        <w:rPr>
          <w:rFonts w:ascii="Angsana New" w:hAnsi="Angsana New"/>
          <w:sz w:val="28"/>
          <w:szCs w:val="28"/>
          <w:cs/>
        </w:rPr>
        <w:t xml:space="preserve"> แล้วเห็นว่า</w:t>
      </w:r>
    </w:p>
    <w:p w:rsidR="000C6475" w:rsidRPr="00420047" w:rsidRDefault="000C6475" w:rsidP="004200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-270" w:right="-475" w:hanging="180"/>
        <w:jc w:val="thaiDistribute"/>
        <w:rPr>
          <w:rFonts w:ascii="Angsana New" w:hAnsi="Angsana New"/>
          <w:sz w:val="28"/>
          <w:szCs w:val="28"/>
        </w:rPr>
      </w:pPr>
      <w:r w:rsidRPr="00420047">
        <w:rPr>
          <w:rFonts w:ascii="Angsana New" w:hAnsi="Angsana New"/>
          <w:sz w:val="28"/>
          <w:szCs w:val="28"/>
        </w:rPr>
        <w:t xml:space="preserve">1. </w:t>
      </w:r>
      <w:r w:rsidR="00C12138" w:rsidRPr="00420047">
        <w:rPr>
          <w:rFonts w:ascii="Angsana New" w:hAnsi="Angsana New"/>
          <w:sz w:val="28"/>
          <w:szCs w:val="28"/>
          <w:cs/>
        </w:rPr>
        <w:t xml:space="preserve">มาตรฐานการบัญชีฉบับที่ </w:t>
      </w:r>
      <w:r w:rsidR="00C12138" w:rsidRPr="00420047">
        <w:rPr>
          <w:rFonts w:ascii="Angsana New" w:hAnsi="Angsana New"/>
          <w:sz w:val="28"/>
          <w:szCs w:val="28"/>
        </w:rPr>
        <w:t xml:space="preserve">1, </w:t>
      </w:r>
      <w:r w:rsidR="00C12138" w:rsidRPr="00420047">
        <w:rPr>
          <w:rFonts w:ascii="Angsana New" w:hAnsi="Angsana New"/>
          <w:sz w:val="28"/>
          <w:szCs w:val="28"/>
          <w:cs/>
        </w:rPr>
        <w:t xml:space="preserve">ฉบับที่ </w:t>
      </w:r>
      <w:r w:rsidR="00C12138" w:rsidRPr="00420047">
        <w:rPr>
          <w:rFonts w:ascii="Angsana New" w:hAnsi="Angsana New"/>
          <w:sz w:val="28"/>
          <w:szCs w:val="28"/>
        </w:rPr>
        <w:t xml:space="preserve">7, </w:t>
      </w:r>
      <w:r w:rsidR="00C12138" w:rsidRPr="00420047">
        <w:rPr>
          <w:rFonts w:ascii="Angsana New" w:hAnsi="Angsana New"/>
          <w:sz w:val="28"/>
          <w:szCs w:val="28"/>
          <w:cs/>
        </w:rPr>
        <w:t xml:space="preserve">ฉบับที่ </w:t>
      </w:r>
      <w:r w:rsidR="00C12138" w:rsidRPr="00420047">
        <w:rPr>
          <w:rFonts w:ascii="Angsana New" w:hAnsi="Angsana New"/>
          <w:sz w:val="28"/>
          <w:szCs w:val="28"/>
        </w:rPr>
        <w:t xml:space="preserve">8, </w:t>
      </w:r>
      <w:r w:rsidR="00C12138" w:rsidRPr="00420047">
        <w:rPr>
          <w:rFonts w:ascii="Angsana New" w:hAnsi="Angsana New"/>
          <w:sz w:val="28"/>
          <w:szCs w:val="28"/>
          <w:cs/>
        </w:rPr>
        <w:t xml:space="preserve">ฉบับที่ </w:t>
      </w:r>
      <w:r w:rsidR="00C12138" w:rsidRPr="00420047">
        <w:rPr>
          <w:rFonts w:ascii="Angsana New" w:hAnsi="Angsana New"/>
          <w:sz w:val="28"/>
          <w:szCs w:val="28"/>
        </w:rPr>
        <w:t xml:space="preserve">10, </w:t>
      </w:r>
      <w:r w:rsidR="00C12138" w:rsidRPr="00420047">
        <w:rPr>
          <w:rFonts w:ascii="Angsana New" w:hAnsi="Angsana New"/>
          <w:sz w:val="28"/>
          <w:szCs w:val="28"/>
          <w:cs/>
        </w:rPr>
        <w:t xml:space="preserve">ฉบับที่ </w:t>
      </w:r>
      <w:r w:rsidR="00C12138" w:rsidRPr="00420047">
        <w:rPr>
          <w:rFonts w:ascii="Angsana New" w:hAnsi="Angsana New"/>
          <w:sz w:val="28"/>
          <w:szCs w:val="28"/>
        </w:rPr>
        <w:t xml:space="preserve">12, </w:t>
      </w:r>
      <w:r w:rsidR="00C12138" w:rsidRPr="00420047">
        <w:rPr>
          <w:rFonts w:ascii="Angsana New" w:hAnsi="Angsana New"/>
          <w:sz w:val="28"/>
          <w:szCs w:val="28"/>
          <w:cs/>
        </w:rPr>
        <w:t xml:space="preserve">ฉบับที่ </w:t>
      </w:r>
      <w:r w:rsidR="00C12138" w:rsidRPr="00420047">
        <w:rPr>
          <w:rFonts w:ascii="Angsana New" w:hAnsi="Angsana New"/>
          <w:sz w:val="28"/>
          <w:szCs w:val="28"/>
        </w:rPr>
        <w:t xml:space="preserve">16,  </w:t>
      </w:r>
      <w:r w:rsidR="00C12138" w:rsidRPr="00420047">
        <w:rPr>
          <w:rFonts w:ascii="Angsana New" w:hAnsi="Angsana New"/>
          <w:sz w:val="28"/>
          <w:szCs w:val="28"/>
          <w:cs/>
        </w:rPr>
        <w:t xml:space="preserve">ฉบับที่ </w:t>
      </w:r>
      <w:r w:rsidR="00C12138" w:rsidRPr="00420047">
        <w:rPr>
          <w:rFonts w:ascii="Angsana New" w:hAnsi="Angsana New"/>
          <w:sz w:val="28"/>
          <w:szCs w:val="28"/>
        </w:rPr>
        <w:t xml:space="preserve">17, </w:t>
      </w:r>
      <w:r w:rsidR="00C12138" w:rsidRPr="00420047">
        <w:rPr>
          <w:rFonts w:ascii="Angsana New" w:hAnsi="Angsana New"/>
          <w:sz w:val="28"/>
          <w:szCs w:val="28"/>
          <w:cs/>
        </w:rPr>
        <w:t xml:space="preserve">ฉบับที่ </w:t>
      </w:r>
      <w:r w:rsidR="00C12138" w:rsidRPr="00420047">
        <w:rPr>
          <w:rFonts w:ascii="Angsana New" w:hAnsi="Angsana New"/>
          <w:sz w:val="28"/>
          <w:szCs w:val="28"/>
        </w:rPr>
        <w:t xml:space="preserve">19, </w:t>
      </w:r>
      <w:r w:rsidR="00C12138" w:rsidRPr="00420047">
        <w:rPr>
          <w:rFonts w:ascii="Angsana New" w:hAnsi="Angsana New"/>
          <w:sz w:val="28"/>
          <w:szCs w:val="28"/>
          <w:cs/>
        </w:rPr>
        <w:t xml:space="preserve">ฉบับที่ </w:t>
      </w:r>
      <w:r w:rsidR="00C12138" w:rsidRPr="00420047">
        <w:rPr>
          <w:rFonts w:ascii="Angsana New" w:hAnsi="Angsana New"/>
          <w:sz w:val="28"/>
          <w:szCs w:val="28"/>
        </w:rPr>
        <w:t xml:space="preserve">21, </w:t>
      </w:r>
      <w:r w:rsidR="00C12138" w:rsidRPr="00420047">
        <w:rPr>
          <w:rFonts w:ascii="Angsana New" w:hAnsi="Angsana New"/>
          <w:sz w:val="28"/>
          <w:szCs w:val="28"/>
          <w:cs/>
        </w:rPr>
        <w:t xml:space="preserve">ฉบับที่ </w:t>
      </w:r>
      <w:r w:rsidR="00C12138" w:rsidRPr="00420047">
        <w:rPr>
          <w:rFonts w:ascii="Angsana New" w:hAnsi="Angsana New"/>
          <w:sz w:val="28"/>
          <w:szCs w:val="28"/>
        </w:rPr>
        <w:t xml:space="preserve">23, </w:t>
      </w:r>
      <w:r w:rsidR="00C12138" w:rsidRPr="00420047">
        <w:rPr>
          <w:rFonts w:ascii="Angsana New" w:hAnsi="Angsana New"/>
          <w:sz w:val="28"/>
          <w:szCs w:val="28"/>
          <w:cs/>
        </w:rPr>
        <w:t xml:space="preserve">ฉบับที่ </w:t>
      </w:r>
      <w:r w:rsidR="00C12138" w:rsidRPr="00420047">
        <w:rPr>
          <w:rFonts w:ascii="Angsana New" w:hAnsi="Angsana New"/>
          <w:sz w:val="28"/>
          <w:szCs w:val="28"/>
        </w:rPr>
        <w:t xml:space="preserve">24, </w:t>
      </w:r>
      <w:r w:rsidR="00C12138" w:rsidRPr="00420047">
        <w:rPr>
          <w:rFonts w:ascii="Angsana New" w:hAnsi="Angsana New"/>
          <w:sz w:val="28"/>
          <w:szCs w:val="28"/>
          <w:cs/>
        </w:rPr>
        <w:t xml:space="preserve">ฉบับที่ </w:t>
      </w:r>
      <w:r w:rsidR="00C12138" w:rsidRPr="00420047">
        <w:rPr>
          <w:rFonts w:ascii="Angsana New" w:hAnsi="Angsana New"/>
          <w:sz w:val="28"/>
          <w:szCs w:val="28"/>
        </w:rPr>
        <w:t xml:space="preserve">33, </w:t>
      </w:r>
      <w:r w:rsidR="00C12138" w:rsidRPr="00420047">
        <w:rPr>
          <w:rFonts w:ascii="Angsana New" w:hAnsi="Angsana New"/>
          <w:sz w:val="28"/>
          <w:szCs w:val="28"/>
          <w:cs/>
        </w:rPr>
        <w:t xml:space="preserve">ฉบับที่ </w:t>
      </w:r>
      <w:r w:rsidR="00C12138" w:rsidRPr="00420047">
        <w:rPr>
          <w:rFonts w:ascii="Angsana New" w:hAnsi="Angsana New"/>
          <w:sz w:val="28"/>
          <w:szCs w:val="28"/>
        </w:rPr>
        <w:t xml:space="preserve">34, </w:t>
      </w:r>
      <w:r w:rsidR="00C12138" w:rsidRPr="00420047">
        <w:rPr>
          <w:rFonts w:ascii="Angsana New" w:hAnsi="Angsana New"/>
          <w:sz w:val="28"/>
          <w:szCs w:val="28"/>
          <w:cs/>
        </w:rPr>
        <w:t xml:space="preserve">ฉบับที่ </w:t>
      </w:r>
      <w:r w:rsidR="00C12138" w:rsidRPr="00420047">
        <w:rPr>
          <w:rFonts w:ascii="Angsana New" w:hAnsi="Angsana New"/>
          <w:sz w:val="28"/>
          <w:szCs w:val="28"/>
        </w:rPr>
        <w:t xml:space="preserve">36, </w:t>
      </w:r>
      <w:r w:rsidR="00C12138" w:rsidRPr="00420047">
        <w:rPr>
          <w:rFonts w:ascii="Angsana New" w:hAnsi="Angsana New"/>
          <w:sz w:val="28"/>
          <w:szCs w:val="28"/>
          <w:cs/>
        </w:rPr>
        <w:t xml:space="preserve">ฉบับที่ </w:t>
      </w:r>
      <w:r w:rsidR="00C12138" w:rsidRPr="00420047">
        <w:rPr>
          <w:rFonts w:ascii="Angsana New" w:hAnsi="Angsana New"/>
          <w:sz w:val="28"/>
          <w:szCs w:val="28"/>
        </w:rPr>
        <w:t>37</w:t>
      </w:r>
      <w:r w:rsidR="00C12138" w:rsidRPr="00420047">
        <w:rPr>
          <w:rFonts w:ascii="Angsana New" w:hAnsi="Angsana New"/>
          <w:sz w:val="28"/>
          <w:szCs w:val="28"/>
          <w:cs/>
        </w:rPr>
        <w:t xml:space="preserve"> และมาตรฐานการรายงานทางการเงินฉบับที่ </w:t>
      </w:r>
      <w:r w:rsidR="00C12138" w:rsidRPr="00420047">
        <w:rPr>
          <w:rFonts w:ascii="Angsana New" w:hAnsi="Angsana New"/>
          <w:sz w:val="28"/>
          <w:szCs w:val="28"/>
        </w:rPr>
        <w:t xml:space="preserve">8, </w:t>
      </w:r>
      <w:r w:rsidR="00C12138" w:rsidRPr="00420047">
        <w:rPr>
          <w:rFonts w:ascii="Angsana New" w:hAnsi="Angsana New"/>
          <w:sz w:val="28"/>
          <w:szCs w:val="28"/>
          <w:cs/>
        </w:rPr>
        <w:t xml:space="preserve">ฉบับที่ </w:t>
      </w:r>
      <w:r w:rsidR="00C12138" w:rsidRPr="00420047">
        <w:rPr>
          <w:rFonts w:ascii="Angsana New" w:hAnsi="Angsana New"/>
          <w:sz w:val="28"/>
          <w:szCs w:val="28"/>
        </w:rPr>
        <w:t>13</w:t>
      </w:r>
      <w:r w:rsidR="00C12138" w:rsidRPr="00420047">
        <w:rPr>
          <w:rFonts w:ascii="Angsana New" w:hAnsi="Angsana New"/>
          <w:sz w:val="28"/>
          <w:szCs w:val="28"/>
          <w:cs/>
        </w:rPr>
        <w:t xml:space="preserve"> จะไม่มีผลกระทบอย่างเป็นสาระสำคัญต่องบการเงินเมื่อนำมาถือปฏิบัติ </w:t>
      </w:r>
    </w:p>
    <w:p w:rsidR="00420047" w:rsidRPr="00420047" w:rsidRDefault="00420047" w:rsidP="004200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-270" w:right="-475" w:hanging="180"/>
        <w:jc w:val="thaiDistribute"/>
        <w:rPr>
          <w:rFonts w:ascii="Angsana New" w:hAnsi="Angsana New"/>
          <w:sz w:val="28"/>
          <w:szCs w:val="28"/>
        </w:rPr>
      </w:pPr>
      <w:r w:rsidRPr="00420047">
        <w:rPr>
          <w:rFonts w:ascii="Angsana New" w:hAnsi="Angsana New"/>
          <w:sz w:val="28"/>
          <w:szCs w:val="28"/>
        </w:rPr>
        <w:t xml:space="preserve">2. </w:t>
      </w:r>
      <w:r w:rsidRPr="00420047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มาตรฐานการรายงานทางการเงินฉบับที่ </w:t>
      </w:r>
      <w:r w:rsidRPr="00420047">
        <w:rPr>
          <w:rFonts w:ascii="Angsana New" w:hAnsi="Angsana New"/>
          <w:sz w:val="28"/>
          <w:szCs w:val="28"/>
        </w:rPr>
        <w:t xml:space="preserve">15 </w:t>
      </w:r>
      <w:r w:rsidRPr="00420047">
        <w:rPr>
          <w:rFonts w:ascii="Angsana New" w:hAnsi="Angsana New"/>
          <w:sz w:val="28"/>
          <w:szCs w:val="28"/>
          <w:cs/>
        </w:rPr>
        <w:t>ฝ่ายบริหารพิจารณาว่าการนำมาตรฐานฉบับนี้มาใช้ จะมีผลให้เกิดรายการปรับปรุงรายการที่เกี่ยวข้องกับการขายสินค้าที่รับจ้างผลิตตามคำสั่งที่กำหนดเป็นพิเศษของลูกค้า ฝ่ายบริหารพิจารณาว่ารายการดังกล่าวได้มีการส่งมอบอำนาจการควบคุมสินค้า  ตามการปฏิบัติงานที่เสร็จสิ้นถึงปัจจุบัน ดังนั้นจะบันทึกเป็นรายได้โด</w:t>
      </w:r>
      <w:r w:rsidR="005E0E9D">
        <w:rPr>
          <w:rFonts w:ascii="Angsana New" w:hAnsi="Angsana New"/>
          <w:sz w:val="28"/>
          <w:szCs w:val="28"/>
          <w:cs/>
        </w:rPr>
        <w:t>ยพิจารณาถึงขั้นความสำเร็จของงาน</w:t>
      </w:r>
      <w:r w:rsidRPr="00420047">
        <w:rPr>
          <w:rFonts w:ascii="Angsana New" w:hAnsi="Angsana New"/>
          <w:sz w:val="28"/>
          <w:szCs w:val="28"/>
          <w:cs/>
        </w:rPr>
        <w:t>ซึ่งจากเดิมบริษัทย่อยรับรู้รายการดังกล่าวเป็นรายได้จากการขายทั้งจำนวนเมื่อได้ส่งมอบสินค้าและโอนความเสี่ยงและผลตอบแทนที่เป็นสาระสำคัญของความเป็นเจ้าของสินค้าให้กับผู้ซื้อแล้ว</w:t>
      </w:r>
    </w:p>
    <w:p w:rsidR="00C12138" w:rsidRPr="00420047" w:rsidRDefault="00420047" w:rsidP="004200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-270" w:right="-475" w:hanging="180"/>
        <w:jc w:val="thaiDistribute"/>
        <w:rPr>
          <w:rFonts w:ascii="Angsana New" w:hAnsi="Angsana New"/>
          <w:sz w:val="28"/>
          <w:szCs w:val="28"/>
        </w:rPr>
      </w:pPr>
      <w:r w:rsidRPr="00420047">
        <w:rPr>
          <w:rFonts w:ascii="Angsana New" w:hAnsi="Angsana New"/>
          <w:sz w:val="28"/>
          <w:szCs w:val="28"/>
        </w:rPr>
        <w:t>3</w:t>
      </w:r>
      <w:r w:rsidR="000C6475" w:rsidRPr="00420047">
        <w:rPr>
          <w:rFonts w:ascii="Angsana New" w:hAnsi="Angsana New"/>
          <w:sz w:val="28"/>
          <w:szCs w:val="28"/>
        </w:rPr>
        <w:t xml:space="preserve">. </w:t>
      </w:r>
      <w:r w:rsidR="00C12138" w:rsidRPr="00420047">
        <w:rPr>
          <w:rFonts w:ascii="Angsana New" w:hAnsi="Angsana New"/>
          <w:sz w:val="28"/>
          <w:szCs w:val="28"/>
          <w:cs/>
        </w:rPr>
        <w:t>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การตีความมาตรฐานการบัญชีและการตีความมาตรฐานการรายงานทางการเงินอื่นๆ ไม่เกี่ยวเนื่องกับธุรกิจของบริษัทฯ ดังนั้นจึงไม่มีผลกระทบต่องบการเงินเมื่อนำมาถือปฏิบัติ</w:t>
      </w:r>
    </w:p>
    <w:p w:rsidR="00C12138" w:rsidRPr="00420047" w:rsidRDefault="00C12138" w:rsidP="004200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-450" w:right="-475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420047">
        <w:rPr>
          <w:rFonts w:ascii="Angsana New" w:hAnsi="Angsana New"/>
          <w:sz w:val="28"/>
          <w:szCs w:val="28"/>
          <w:cs/>
        </w:rPr>
        <w:t xml:space="preserve">และฝ่ายบริหารของบริษัทฯ อยู่ระหว่างการประเมินผลกระทบที่อาจมีต่องบการเงินในปีที่เริ่มนำมาตรฐานการบัญชี มาตรฐานการรายงานทางการเงินและการตีความมาตรฐานการรายงานทางการเงินที่มีผลบังคับใช้ตั้งแต่รอบระยะเวลาบัญชีที่เริ่มในหรือหลังวันที่ </w:t>
      </w:r>
      <w:r w:rsidRPr="00420047">
        <w:rPr>
          <w:rFonts w:ascii="Angsana New" w:hAnsi="Angsana New"/>
          <w:sz w:val="28"/>
          <w:szCs w:val="28"/>
        </w:rPr>
        <w:t xml:space="preserve">1 </w:t>
      </w:r>
      <w:r w:rsidRPr="00420047">
        <w:rPr>
          <w:rFonts w:ascii="Angsana New" w:hAnsi="Angsana New"/>
          <w:sz w:val="28"/>
          <w:szCs w:val="28"/>
          <w:cs/>
        </w:rPr>
        <w:t xml:space="preserve">มกราคม </w:t>
      </w:r>
      <w:r w:rsidRPr="00420047">
        <w:rPr>
          <w:rFonts w:ascii="Angsana New" w:hAnsi="Angsana New"/>
          <w:sz w:val="28"/>
          <w:szCs w:val="28"/>
        </w:rPr>
        <w:t xml:space="preserve">2563 </w:t>
      </w:r>
      <w:r w:rsidRPr="00420047">
        <w:rPr>
          <w:rFonts w:ascii="Angsana New" w:hAnsi="Angsana New"/>
          <w:sz w:val="28"/>
          <w:szCs w:val="28"/>
          <w:cs/>
        </w:rPr>
        <w:t>มาถือปฏิบัติ</w:t>
      </w:r>
    </w:p>
    <w:p w:rsidR="00D15D0E" w:rsidRPr="00862BBB" w:rsidRDefault="00D15D0E" w:rsidP="009567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 w:hanging="547"/>
        <w:contextualSpacing w:val="0"/>
        <w:jc w:val="both"/>
        <w:rPr>
          <w:rFonts w:ascii="Angsana New" w:hAnsi="Angsana New"/>
          <w:i/>
          <w:iCs/>
          <w:sz w:val="30"/>
          <w:szCs w:val="30"/>
        </w:rPr>
      </w:pPr>
      <w:r w:rsidRPr="00862BBB">
        <w:rPr>
          <w:rFonts w:ascii="Angsana New" w:hAnsi="Angsana New"/>
          <w:i/>
          <w:iCs/>
          <w:sz w:val="30"/>
          <w:szCs w:val="30"/>
          <w:cs/>
        </w:rPr>
        <w:t>(</w:t>
      </w:r>
      <w:r w:rsidR="00B450A8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="00983198" w:rsidRPr="00862BBB">
        <w:rPr>
          <w:rFonts w:ascii="Angsana New" w:hAnsi="Angsana New"/>
          <w:i/>
          <w:iCs/>
          <w:sz w:val="30"/>
          <w:szCs w:val="30"/>
          <w:cs/>
        </w:rPr>
        <w:t>)</w:t>
      </w:r>
      <w:r w:rsidR="00983198" w:rsidRPr="00862BBB">
        <w:rPr>
          <w:rFonts w:ascii="Angsana New" w:hAnsi="Angsana New" w:hint="cs"/>
          <w:i/>
          <w:iCs/>
          <w:sz w:val="30"/>
          <w:szCs w:val="30"/>
          <w:cs/>
        </w:rPr>
        <w:tab/>
      </w:r>
      <w:r w:rsidRPr="00862BBB">
        <w:rPr>
          <w:rFonts w:ascii="Angsana New" w:hAnsi="Angsana New" w:hint="cs"/>
          <w:i/>
          <w:iCs/>
          <w:sz w:val="30"/>
          <w:szCs w:val="30"/>
          <w:cs/>
        </w:rPr>
        <w:t>เกณฑ์การวัดมูลค่า</w:t>
      </w:r>
    </w:p>
    <w:p w:rsidR="000A4464" w:rsidRDefault="0099540B" w:rsidP="00B45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E683D">
        <w:rPr>
          <w:rFonts w:ascii="Angsana New" w:hAnsi="Angsana New" w:hint="cs"/>
          <w:sz w:val="30"/>
          <w:szCs w:val="30"/>
          <w:cs/>
        </w:rPr>
        <w:t>งบการเงินนี้จัดทำขึ้นโดยถือหลักเกณฑ์การบันทึกตามราคาทุนเดิม</w:t>
      </w:r>
      <w:r>
        <w:rPr>
          <w:rFonts w:ascii="Angsana New" w:hAnsi="Angsana New"/>
          <w:sz w:val="30"/>
          <w:szCs w:val="30"/>
        </w:rPr>
        <w:t xml:space="preserve"> </w:t>
      </w:r>
      <w:r w:rsidR="00862BBB" w:rsidRPr="00862BBB">
        <w:rPr>
          <w:rFonts w:ascii="Angsana New" w:hAnsi="Angsana New" w:hint="cs"/>
          <w:sz w:val="30"/>
          <w:szCs w:val="30"/>
          <w:cs/>
        </w:rPr>
        <w:t>ยกเว้นรายการ</w:t>
      </w:r>
      <w:r w:rsidR="00862BBB" w:rsidRPr="00862BBB">
        <w:rPr>
          <w:rFonts w:ascii="Angsana New" w:hAnsi="Angsana New"/>
          <w:sz w:val="30"/>
          <w:szCs w:val="30"/>
          <w:cs/>
        </w:rPr>
        <w:t>ดังต่อไปนี้</w:t>
      </w:r>
    </w:p>
    <w:tbl>
      <w:tblPr>
        <w:tblW w:w="0" w:type="auto"/>
        <w:tblInd w:w="540" w:type="dxa"/>
        <w:tblLook w:val="04A0" w:firstRow="1" w:lastRow="0" w:firstColumn="1" w:lastColumn="0" w:noHBand="0" w:noVBand="1"/>
      </w:tblPr>
      <w:tblGrid>
        <w:gridCol w:w="4320"/>
        <w:gridCol w:w="4671"/>
      </w:tblGrid>
      <w:tr w:rsidR="00216B79" w:rsidRPr="003E7205" w:rsidTr="00CA2112">
        <w:tc>
          <w:tcPr>
            <w:tcW w:w="4320" w:type="dxa"/>
            <w:shd w:val="clear" w:color="auto" w:fill="auto"/>
          </w:tcPr>
          <w:p w:rsidR="00862BBB" w:rsidRPr="00216B79" w:rsidRDefault="000A4464" w:rsidP="00447D0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62BBB" w:rsidRPr="00216B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671" w:type="dxa"/>
            <w:shd w:val="clear" w:color="auto" w:fill="auto"/>
          </w:tcPr>
          <w:p w:rsidR="00862BBB" w:rsidRPr="00216B79" w:rsidRDefault="00862BBB" w:rsidP="00447D0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16B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เกณฑ์</w:t>
            </w:r>
            <w:r w:rsidRPr="00216B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การวัดมูลค่า</w:t>
            </w:r>
          </w:p>
        </w:tc>
      </w:tr>
      <w:tr w:rsidR="00216B79" w:rsidRPr="003E7205" w:rsidTr="00CA2112">
        <w:tc>
          <w:tcPr>
            <w:tcW w:w="4320" w:type="dxa"/>
            <w:shd w:val="clear" w:color="auto" w:fill="auto"/>
          </w:tcPr>
          <w:p w:rsidR="00862BBB" w:rsidRPr="00216B79" w:rsidRDefault="00E7187F" w:rsidP="00447D0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Times New Roman" w:hAnsi="Times New Roman"/>
                <w:sz w:val="22"/>
                <w:szCs w:val="28"/>
              </w:rPr>
            </w:pPr>
            <w:r w:rsidRPr="00E7187F">
              <w:rPr>
                <w:rFonts w:ascii="Times New Roman" w:hAnsi="Times New Roman" w:hint="cs"/>
                <w:sz w:val="30"/>
                <w:szCs w:val="30"/>
                <w:cs/>
              </w:rPr>
              <w:t>เงินลงทุน</w:t>
            </w:r>
            <w:r w:rsidRPr="00E7187F">
              <w:rPr>
                <w:rFonts w:ascii="Times New Roman" w:hAnsi="Times New Roman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4671" w:type="dxa"/>
            <w:shd w:val="clear" w:color="auto" w:fill="auto"/>
          </w:tcPr>
          <w:p w:rsidR="00862BBB" w:rsidRPr="00216B79" w:rsidRDefault="00862BBB" w:rsidP="00447D0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Times New Roman" w:hAnsi="Times New Roman"/>
                <w:sz w:val="22"/>
                <w:szCs w:val="28"/>
              </w:rPr>
            </w:pPr>
            <w:r w:rsidRPr="00216B79">
              <w:rPr>
                <w:rFonts w:ascii="Times New Roman" w:hAnsi="Times New Roman"/>
                <w:sz w:val="22"/>
                <w:szCs w:val="28"/>
                <w:cs/>
              </w:rPr>
              <w:t>มูลค่ายุติธรรม</w:t>
            </w:r>
          </w:p>
        </w:tc>
      </w:tr>
      <w:tr w:rsidR="00B450A8" w:rsidRPr="003E7205" w:rsidTr="00201E2C">
        <w:tc>
          <w:tcPr>
            <w:tcW w:w="4320" w:type="dxa"/>
            <w:shd w:val="clear" w:color="auto" w:fill="auto"/>
          </w:tcPr>
          <w:p w:rsidR="00B450A8" w:rsidRPr="00216B79" w:rsidRDefault="00B450A8" w:rsidP="00201E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4671" w:type="dxa"/>
            <w:shd w:val="clear" w:color="auto" w:fill="auto"/>
          </w:tcPr>
          <w:p w:rsidR="00B450A8" w:rsidRPr="00216B79" w:rsidRDefault="00B450A8" w:rsidP="00201E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Times New Roman" w:hAnsi="Times New Roman"/>
                <w:sz w:val="22"/>
                <w:szCs w:val="28"/>
              </w:rPr>
            </w:pPr>
            <w:r w:rsidRPr="00216B79">
              <w:rPr>
                <w:rFonts w:ascii="Times New Roman" w:hAnsi="Times New Roman"/>
                <w:sz w:val="22"/>
                <w:szCs w:val="28"/>
                <w:cs/>
              </w:rPr>
              <w:t>มูลค่ายุติธรรม</w:t>
            </w:r>
          </w:p>
        </w:tc>
      </w:tr>
      <w:tr w:rsidR="00CA2112" w:rsidRPr="003E7205" w:rsidTr="00CA2112">
        <w:trPr>
          <w:trHeight w:val="425"/>
        </w:trPr>
        <w:tc>
          <w:tcPr>
            <w:tcW w:w="4320" w:type="dxa"/>
            <w:shd w:val="clear" w:color="auto" w:fill="auto"/>
          </w:tcPr>
          <w:p w:rsidR="00CA2112" w:rsidRPr="00216B79" w:rsidRDefault="00CA2112" w:rsidP="00CA211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Times New Roman" w:hAnsi="Times New Roman"/>
                <w:sz w:val="22"/>
                <w:szCs w:val="28"/>
                <w:cs/>
              </w:rPr>
            </w:pPr>
            <w:r>
              <w:rPr>
                <w:rFonts w:ascii="Times New Roman" w:hAnsi="Times New Roman" w:hint="cs"/>
                <w:sz w:val="22"/>
                <w:szCs w:val="28"/>
                <w:cs/>
              </w:rPr>
              <w:t>หนี้สินผลประโยชน์ที่กำหนดไว้</w:t>
            </w:r>
          </w:p>
        </w:tc>
        <w:tc>
          <w:tcPr>
            <w:tcW w:w="4671" w:type="dxa"/>
            <w:shd w:val="clear" w:color="auto" w:fill="auto"/>
          </w:tcPr>
          <w:p w:rsidR="00CA2112" w:rsidRPr="00216B79" w:rsidRDefault="00CA2112" w:rsidP="00447D0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Times New Roman" w:hAnsi="Times New Roman"/>
                <w:sz w:val="22"/>
                <w:szCs w:val="28"/>
                <w:cs/>
              </w:rPr>
            </w:pPr>
            <w:r w:rsidRPr="002913A9"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มูลค่าปัจจุบันของภาระผูกพันตามผลประโยชน์ที่กำหนดไว้</w:t>
            </w:r>
            <w:r w:rsidR="000A4464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 w:rsidR="000A4464" w:rsidRPr="000A4464">
              <w:rPr>
                <w:rFonts w:ascii="Angsana New" w:hAnsi="Angsana New" w:hint="cs"/>
                <w:sz w:val="30"/>
                <w:szCs w:val="30"/>
                <w:cs/>
              </w:rPr>
              <w:t>ซึ่ง</w:t>
            </w:r>
            <w:r w:rsidR="000A4464" w:rsidRPr="00961BAA">
              <w:rPr>
                <w:rFonts w:ascii="Angsana New" w:hAnsi="Angsana New"/>
                <w:sz w:val="30"/>
                <w:szCs w:val="30"/>
                <w:cs/>
              </w:rPr>
              <w:t>ได้เปิดเผยในหมายเหตุ</w:t>
            </w:r>
            <w:r w:rsidR="000A4464" w:rsidRPr="00961BAA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="000A4464" w:rsidRPr="00961BA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E43A4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0C7D5D" w:rsidRPr="00B450A8">
              <w:rPr>
                <w:rFonts w:ascii="Angsana New" w:hAnsi="Angsana New"/>
                <w:sz w:val="30"/>
                <w:szCs w:val="30"/>
              </w:rPr>
              <w:t>(</w:t>
            </w:r>
            <w:r w:rsidR="00931787" w:rsidRPr="00B450A8">
              <w:rPr>
                <w:rFonts w:ascii="Angsana New" w:hAnsi="Angsana New" w:hint="cs"/>
                <w:sz w:val="30"/>
                <w:szCs w:val="30"/>
                <w:cs/>
              </w:rPr>
              <w:t>ฏ</w:t>
            </w:r>
            <w:r w:rsidR="000C7D5D" w:rsidRPr="00B450A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9569D2" w:rsidRPr="00862BBB" w:rsidRDefault="00D15D0E" w:rsidP="009065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0" w:hanging="54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  <w:r w:rsidRPr="00862BBB">
        <w:rPr>
          <w:rFonts w:ascii="Angsana New" w:hAnsi="Angsana New"/>
          <w:i/>
          <w:iCs/>
          <w:sz w:val="30"/>
          <w:szCs w:val="30"/>
          <w:cs/>
        </w:rPr>
        <w:t>(</w:t>
      </w:r>
      <w:r w:rsidR="00B450A8">
        <w:rPr>
          <w:rFonts w:ascii="Angsana New" w:hAnsi="Angsana New" w:hint="cs"/>
          <w:i/>
          <w:iCs/>
          <w:sz w:val="30"/>
          <w:szCs w:val="30"/>
          <w:cs/>
        </w:rPr>
        <w:t>ง</w:t>
      </w:r>
      <w:r w:rsidR="009569D2" w:rsidRPr="00862BBB">
        <w:rPr>
          <w:rFonts w:ascii="Angsana New" w:hAnsi="Angsana New"/>
          <w:i/>
          <w:iCs/>
          <w:sz w:val="30"/>
          <w:szCs w:val="30"/>
          <w:cs/>
        </w:rPr>
        <w:t>)</w:t>
      </w:r>
      <w:r w:rsidR="009569D2" w:rsidRPr="00862BBB">
        <w:rPr>
          <w:rFonts w:ascii="Angsana New" w:hAnsi="Angsana New"/>
          <w:sz w:val="30"/>
          <w:szCs w:val="30"/>
          <w:cs/>
        </w:rPr>
        <w:tab/>
      </w:r>
      <w:r w:rsidR="009569D2" w:rsidRPr="00862BBB">
        <w:rPr>
          <w:rFonts w:ascii="Angsana New" w:hAnsi="Angsana New"/>
          <w:i/>
          <w:iCs/>
          <w:sz w:val="30"/>
          <w:szCs w:val="30"/>
          <w:cs/>
        </w:rPr>
        <w:t>สกุลเงินที่</w:t>
      </w:r>
      <w:r w:rsidR="005537E7" w:rsidRPr="00862BBB">
        <w:rPr>
          <w:rFonts w:ascii="Angsana New" w:hAnsi="Angsana New" w:hint="cs"/>
          <w:i/>
          <w:iCs/>
          <w:sz w:val="30"/>
          <w:szCs w:val="30"/>
          <w:cs/>
        </w:rPr>
        <w:t>ใช้ในการดำเนินงาน</w:t>
      </w:r>
      <w:r w:rsidR="00DB3AF5" w:rsidRPr="00862BBB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9569D2" w:rsidRPr="00862BBB">
        <w:rPr>
          <w:rFonts w:ascii="Angsana New" w:hAnsi="Angsana New"/>
          <w:i/>
          <w:iCs/>
          <w:sz w:val="30"/>
          <w:szCs w:val="30"/>
          <w:cs/>
        </w:rPr>
        <w:t xml:space="preserve">นำเสนองบการเงิน  </w:t>
      </w:r>
    </w:p>
    <w:p w:rsidR="009569D2" w:rsidRPr="00885CDB" w:rsidRDefault="009569D2" w:rsidP="00B45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  <w:r w:rsidRPr="00155F86">
        <w:rPr>
          <w:rFonts w:ascii="Angsana New" w:hAnsi="Angsana New"/>
          <w:sz w:val="30"/>
          <w:szCs w:val="30"/>
          <w:cs/>
        </w:rPr>
        <w:t>งบการเงินนี้จัดท</w:t>
      </w:r>
      <w:r w:rsidR="00EA1FE5">
        <w:rPr>
          <w:rFonts w:ascii="Angsana New" w:hAnsi="Angsana New"/>
          <w:sz w:val="30"/>
          <w:szCs w:val="30"/>
          <w:cs/>
        </w:rPr>
        <w:t>ำและแสดงหน่วยเงินตราเป็นเงินบาท</w:t>
      </w:r>
      <w:r w:rsidR="00602C4B">
        <w:rPr>
          <w:rFonts w:ascii="Angsana New" w:hAnsi="Angsana New" w:hint="cs"/>
          <w:sz w:val="30"/>
          <w:szCs w:val="30"/>
          <w:cs/>
        </w:rPr>
        <w:t>ซึ่งเป็นสกุลเงินที่ใช้ในการดำเนินงานของบริษัท</w:t>
      </w:r>
    </w:p>
    <w:p w:rsidR="009569D2" w:rsidRPr="00B450A8" w:rsidRDefault="00D15D0E" w:rsidP="00B450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862BBB">
        <w:rPr>
          <w:rFonts w:ascii="Angsana New" w:hAnsi="Angsana New"/>
          <w:i/>
          <w:iCs/>
          <w:sz w:val="30"/>
          <w:szCs w:val="30"/>
          <w:cs/>
        </w:rPr>
        <w:t>(</w:t>
      </w:r>
      <w:r w:rsidR="00B450A8">
        <w:rPr>
          <w:rFonts w:ascii="Angsana New" w:hAnsi="Angsana New" w:hint="cs"/>
          <w:i/>
          <w:iCs/>
          <w:sz w:val="30"/>
          <w:szCs w:val="30"/>
          <w:cs/>
        </w:rPr>
        <w:t>จ</w:t>
      </w:r>
      <w:r w:rsidR="009569D2" w:rsidRPr="00862BBB">
        <w:rPr>
          <w:rFonts w:ascii="Angsana New" w:hAnsi="Angsana New"/>
          <w:i/>
          <w:iCs/>
          <w:sz w:val="30"/>
          <w:szCs w:val="30"/>
          <w:cs/>
        </w:rPr>
        <w:t>)</w:t>
      </w:r>
      <w:r w:rsidR="009569D2" w:rsidRPr="00862BBB">
        <w:rPr>
          <w:rFonts w:ascii="Angsana New" w:hAnsi="Angsana New"/>
          <w:i/>
          <w:iCs/>
          <w:sz w:val="30"/>
          <w:szCs w:val="30"/>
          <w:cs/>
        </w:rPr>
        <w:tab/>
        <w:t>การ</w:t>
      </w:r>
      <w:r w:rsidR="00862BBB" w:rsidRPr="00862BBB">
        <w:rPr>
          <w:rFonts w:ascii="Angsana New" w:hAnsi="Angsana New"/>
          <w:i/>
          <w:iCs/>
          <w:sz w:val="30"/>
          <w:szCs w:val="30"/>
          <w:cs/>
        </w:rPr>
        <w:t>ใช้วิจารณญาณ</w:t>
      </w:r>
      <w:r w:rsidR="009569D2" w:rsidRPr="00862BBB">
        <w:rPr>
          <w:rFonts w:ascii="Angsana New" w:hAnsi="Angsana New"/>
          <w:i/>
          <w:iCs/>
          <w:sz w:val="30"/>
          <w:szCs w:val="30"/>
          <w:cs/>
        </w:rPr>
        <w:t>และ</w:t>
      </w:r>
      <w:r w:rsidR="00862BBB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862BBB" w:rsidRPr="00862BBB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</w:p>
    <w:p w:rsidR="009569D2" w:rsidRPr="009C752C" w:rsidRDefault="00090A46" w:rsidP="00B45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C752C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Pr="009C752C">
        <w:rPr>
          <w:rFonts w:ascii="Angsana New" w:hAnsi="Angsana New" w:hint="cs"/>
          <w:sz w:val="30"/>
          <w:szCs w:val="30"/>
          <w:cs/>
        </w:rPr>
        <w:t>ให้</w:t>
      </w:r>
      <w:r w:rsidRPr="009C752C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เป็นไปตามมาตรฐานการรายงานทางการเงิน ผู้บริหารต้องใช้วิจารณญาณ 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282D8B" w:rsidRDefault="00282D8B" w:rsidP="00B45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2783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</w:t>
      </w:r>
      <w:r>
        <w:rPr>
          <w:rFonts w:ascii="Angsana New" w:hAnsi="Angsana New" w:hint="cs"/>
          <w:sz w:val="30"/>
          <w:szCs w:val="30"/>
          <w:cs/>
        </w:rPr>
        <w:t xml:space="preserve">ต่อเนื่อง </w:t>
      </w:r>
      <w:r w:rsidRPr="002E2783">
        <w:rPr>
          <w:rFonts w:ascii="Angsana New" w:hAnsi="Angsana New"/>
          <w:sz w:val="30"/>
          <w:szCs w:val="30"/>
          <w:cs/>
        </w:rPr>
        <w:t xml:space="preserve"> การปรับประมาณ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2E2783">
        <w:rPr>
          <w:rFonts w:ascii="Angsana New" w:hAnsi="Angsana New"/>
          <w:sz w:val="30"/>
          <w:szCs w:val="30"/>
          <w:cs/>
        </w:rPr>
        <w:t>ทางบัญชี</w:t>
      </w:r>
      <w:r w:rsidRPr="001C6C81">
        <w:rPr>
          <w:rFonts w:ascii="Angsana New" w:hAnsi="Angsana New"/>
          <w:sz w:val="30"/>
          <w:szCs w:val="30"/>
          <w:cs/>
        </w:rPr>
        <w:t>จะบันทึก</w:t>
      </w:r>
      <w:r w:rsidR="001D0864">
        <w:rPr>
          <w:rFonts w:ascii="Angsana New" w:hAnsi="Angsana New" w:hint="cs"/>
          <w:sz w:val="30"/>
          <w:szCs w:val="30"/>
          <w:cs/>
        </w:rPr>
        <w:t>โดยวิธีเปลี่ยนทันทีเป็นต้นไป</w:t>
      </w:r>
    </w:p>
    <w:p w:rsidR="001D0864" w:rsidRDefault="001D0864" w:rsidP="00DF79EC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3E7205">
        <w:rPr>
          <w:rFonts w:ascii="Angsana New" w:hAnsi="Angsana New" w:hint="cs"/>
          <w:sz w:val="30"/>
          <w:szCs w:val="30"/>
          <w:cs/>
        </w:rPr>
        <w:t>ข้อ</w:t>
      </w:r>
      <w:r w:rsidR="00E875C8">
        <w:rPr>
          <w:rFonts w:ascii="Angsana New" w:hAnsi="Angsana New"/>
          <w:sz w:val="30"/>
          <w:szCs w:val="30"/>
          <w:cs/>
        </w:rPr>
        <w:t>สมมติ</w:t>
      </w:r>
      <w:r w:rsidRPr="003E7205">
        <w:rPr>
          <w:rFonts w:ascii="Angsana New" w:hAnsi="Angsana New"/>
          <w:sz w:val="30"/>
          <w:szCs w:val="30"/>
          <w:cs/>
        </w:rPr>
        <w:t>และ</w:t>
      </w:r>
      <w:r w:rsidRPr="003E7205">
        <w:rPr>
          <w:rFonts w:ascii="Angsana New" w:hAnsi="Angsana New" w:hint="cs"/>
          <w:sz w:val="30"/>
          <w:szCs w:val="30"/>
          <w:cs/>
        </w:rPr>
        <w:t>ความไม่แน่นอนของการ</w:t>
      </w:r>
      <w:r w:rsidRPr="003E7205">
        <w:rPr>
          <w:rFonts w:ascii="Angsana New" w:hAnsi="Angsana New"/>
          <w:sz w:val="30"/>
          <w:szCs w:val="30"/>
          <w:cs/>
        </w:rPr>
        <w:t>ประมาณการ</w:t>
      </w:r>
    </w:p>
    <w:p w:rsidR="002F1DE4" w:rsidRDefault="00414429" w:rsidP="007D0E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414429">
        <w:rPr>
          <w:rFonts w:ascii="Angsana New" w:hAnsi="Angsana New" w:hint="cs"/>
          <w:sz w:val="30"/>
          <w:szCs w:val="30"/>
          <w:cs/>
        </w:rPr>
        <w:t>ข้อมูลเกี่ยวกับ</w:t>
      </w:r>
      <w:r w:rsidR="00E875C8">
        <w:rPr>
          <w:rFonts w:ascii="Angsana New" w:hAnsi="Angsana New" w:hint="cs"/>
          <w:sz w:val="30"/>
          <w:szCs w:val="30"/>
          <w:cs/>
        </w:rPr>
        <w:t>ข้อสมมติและ</w:t>
      </w:r>
      <w:r w:rsidRPr="00414429">
        <w:rPr>
          <w:rFonts w:ascii="Angsana New" w:hAnsi="Angsana New" w:hint="cs"/>
          <w:sz w:val="30"/>
          <w:szCs w:val="30"/>
          <w:cs/>
        </w:rPr>
        <w:t>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</w:t>
      </w:r>
      <w:r w:rsidR="002F1DE4" w:rsidRPr="00282D8B">
        <w:rPr>
          <w:rFonts w:ascii="Angsana New" w:hAnsi="Angsana New" w:hint="cs"/>
          <w:sz w:val="30"/>
          <w:szCs w:val="30"/>
          <w:cs/>
        </w:rPr>
        <w:t>ในงบการเงิน</w:t>
      </w:r>
      <w:r>
        <w:rPr>
          <w:rFonts w:ascii="Angsana New" w:hAnsi="Angsana New"/>
          <w:sz w:val="30"/>
          <w:szCs w:val="30"/>
        </w:rPr>
        <w:t xml:space="preserve"> </w:t>
      </w:r>
      <w:r w:rsidR="002F1DE4" w:rsidRPr="00282D8B">
        <w:rPr>
          <w:rFonts w:ascii="Angsana New" w:hAnsi="Angsana New" w:hint="cs"/>
          <w:sz w:val="30"/>
          <w:szCs w:val="30"/>
          <w:cs/>
        </w:rPr>
        <w:t>ซึ่งประกอบด้วยหมายเหตุประกอบงบการเงินต่อไปนี้</w:t>
      </w:r>
    </w:p>
    <w:tbl>
      <w:tblPr>
        <w:tblW w:w="8640" w:type="dxa"/>
        <w:tblInd w:w="1098" w:type="dxa"/>
        <w:tblLook w:val="04A0" w:firstRow="1" w:lastRow="0" w:firstColumn="1" w:lastColumn="0" w:noHBand="0" w:noVBand="1"/>
      </w:tblPr>
      <w:tblGrid>
        <w:gridCol w:w="2430"/>
        <w:gridCol w:w="6210"/>
      </w:tblGrid>
      <w:tr w:rsidR="003A095C" w:rsidRPr="008B379C" w:rsidTr="003A095C">
        <w:tc>
          <w:tcPr>
            <w:tcW w:w="2430" w:type="dxa"/>
          </w:tcPr>
          <w:p w:rsidR="003A095C" w:rsidRPr="007309B9" w:rsidRDefault="003A095C" w:rsidP="005E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09B9">
              <w:rPr>
                <w:rFonts w:ascii="Angsana New" w:hAnsi="Angsana New" w:hint="cs"/>
                <w:sz w:val="30"/>
                <w:szCs w:val="30"/>
                <w:cs/>
              </w:rPr>
              <w:t>หมายเหตุข้อ</w:t>
            </w:r>
            <w:r>
              <w:rPr>
                <w:rFonts w:ascii="Angsana New" w:hAnsi="Angsana New"/>
                <w:sz w:val="30"/>
                <w:szCs w:val="30"/>
              </w:rPr>
              <w:t xml:space="preserve"> 7</w:t>
            </w:r>
          </w:p>
        </w:tc>
        <w:tc>
          <w:tcPr>
            <w:tcW w:w="6210" w:type="dxa"/>
          </w:tcPr>
          <w:p w:rsidR="003A095C" w:rsidRPr="008B379C" w:rsidRDefault="00DE607B" w:rsidP="00DE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</w:t>
            </w:r>
            <w:r w:rsidR="003A095C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</w:tr>
      <w:tr w:rsidR="003A095C" w:rsidRPr="008B379C" w:rsidTr="003A095C">
        <w:tc>
          <w:tcPr>
            <w:tcW w:w="2430" w:type="dxa"/>
          </w:tcPr>
          <w:p w:rsidR="003A095C" w:rsidRPr="007309B9" w:rsidRDefault="003A095C" w:rsidP="003A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09B9">
              <w:rPr>
                <w:rFonts w:ascii="Angsana New" w:hAnsi="Angsana New" w:hint="cs"/>
                <w:sz w:val="30"/>
                <w:szCs w:val="30"/>
                <w:cs/>
              </w:rPr>
              <w:t>หมายเหตุข้อ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108D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6210" w:type="dxa"/>
          </w:tcPr>
          <w:p w:rsidR="003A095C" w:rsidRPr="008B379C" w:rsidRDefault="003A095C" w:rsidP="0093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การวัดมูลค่าสุทธิที่คาดว่าจะได้รับของสินค้าคงเหลือ</w:t>
            </w:r>
          </w:p>
        </w:tc>
      </w:tr>
      <w:tr w:rsidR="002F1DE4" w:rsidRPr="008B379C" w:rsidTr="003A095C">
        <w:tc>
          <w:tcPr>
            <w:tcW w:w="2430" w:type="dxa"/>
          </w:tcPr>
          <w:p w:rsidR="002F1DE4" w:rsidRPr="007309B9" w:rsidRDefault="002F1DE4" w:rsidP="003A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09B9">
              <w:rPr>
                <w:rFonts w:ascii="Angsana New" w:hAnsi="Angsana New" w:hint="cs"/>
                <w:sz w:val="30"/>
                <w:szCs w:val="30"/>
                <w:cs/>
              </w:rPr>
              <w:t>หมายเหตุข้อ</w:t>
            </w:r>
            <w:r w:rsidR="002B6808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2108D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210" w:type="dxa"/>
          </w:tcPr>
          <w:p w:rsidR="002F1DE4" w:rsidRPr="007309B9" w:rsidRDefault="00931D92" w:rsidP="0093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379C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การวัดมูลค่าภา</w:t>
            </w:r>
            <w:r w:rsidRPr="003418CD">
              <w:rPr>
                <w:rFonts w:ascii="Angsana New" w:hAnsi="Angsana New" w:hint="cs"/>
                <w:sz w:val="30"/>
                <w:szCs w:val="30"/>
                <w:cs/>
              </w:rPr>
              <w:t>ระผูกพันของโครงการผลประโยชน์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ที่กำหนดไว้ </w:t>
            </w:r>
            <w:r w:rsidRPr="00931D92">
              <w:rPr>
                <w:rFonts w:ascii="Angsana New" w:hAnsi="Angsana New" w:hint="cs"/>
                <w:sz w:val="30"/>
                <w:szCs w:val="30"/>
                <w:cs/>
              </w:rPr>
              <w:t>เกี่ยวกับ</w:t>
            </w:r>
            <w:r w:rsidRPr="00931D92">
              <w:rPr>
                <w:rFonts w:ascii="Angsana New" w:hAnsi="Angsana New"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</w:tr>
    </w:tbl>
    <w:p w:rsidR="001D0864" w:rsidRDefault="001D0864" w:rsidP="009065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D0864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  <w:r w:rsidRPr="001D0864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:rsidR="00E875C8" w:rsidRPr="00E875C8" w:rsidRDefault="00B95F56" w:rsidP="007D0EC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875C8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ทั้งสินทรัพย์และหนี้สินทางการเงิน</w:t>
      </w:r>
      <w:r w:rsidR="003A792D">
        <w:rPr>
          <w:rFonts w:ascii="Angsana New" w:hAnsi="Angsana New" w:hint="cs"/>
          <w:sz w:val="30"/>
          <w:szCs w:val="30"/>
          <w:cs/>
        </w:rPr>
        <w:t>และไม่ใช่ทางการเงิน</w:t>
      </w:r>
    </w:p>
    <w:p w:rsidR="00B95F56" w:rsidRDefault="00B95F56" w:rsidP="00956711">
      <w:pPr>
        <w:pStyle w:val="BodyText"/>
        <w:shd w:val="clear" w:color="auto" w:fill="FFFFFF"/>
        <w:tabs>
          <w:tab w:val="clear" w:pos="454"/>
        </w:tabs>
        <w:spacing w:before="120"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875C8">
        <w:rPr>
          <w:rFonts w:ascii="Angsana New" w:hAnsi="Angsana New"/>
          <w:sz w:val="30"/>
          <w:szCs w:val="30"/>
          <w:cs/>
        </w:rPr>
        <w:t>เมื่อวัดมูลค่ายุติธรรมของสินทรัพย์</w:t>
      </w:r>
      <w:r w:rsidRPr="00B95F56">
        <w:rPr>
          <w:rFonts w:ascii="Angsana New" w:hAnsi="Angsana New" w:hint="cs"/>
          <w:sz w:val="30"/>
          <w:szCs w:val="30"/>
          <w:cs/>
        </w:rPr>
        <w:t xml:space="preserve">หรือหนี้สิน </w:t>
      </w:r>
      <w:r w:rsidRPr="00B95F56">
        <w:rPr>
          <w:rFonts w:ascii="Angsana New" w:hAnsi="Angsana New"/>
          <w:sz w:val="30"/>
          <w:szCs w:val="30"/>
          <w:cs/>
        </w:rPr>
        <w:t>กลุ่ม</w:t>
      </w:r>
      <w:r w:rsidRPr="00B95F56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B95F56">
        <w:rPr>
          <w:rFonts w:ascii="Angsana New" w:hAnsi="Angsana New"/>
          <w:sz w:val="30"/>
          <w:szCs w:val="30"/>
          <w:cs/>
        </w:rPr>
        <w:t>ได้ใช้</w:t>
      </w:r>
      <w:r w:rsidRPr="00B95F56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B95F56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B95F56">
        <w:rPr>
          <w:rFonts w:ascii="Angsana New" w:hAnsi="Angsana New" w:hint="cs"/>
          <w:sz w:val="30"/>
          <w:szCs w:val="30"/>
          <w:cs/>
        </w:rPr>
        <w:t>ในแต่ละ</w:t>
      </w:r>
      <w:r w:rsidRPr="00B95F56">
        <w:rPr>
          <w:rFonts w:ascii="Angsana New" w:hAnsi="Angsana New"/>
          <w:sz w:val="30"/>
          <w:szCs w:val="30"/>
          <w:cs/>
        </w:rPr>
        <w:t>ลำดับชั้น</w:t>
      </w:r>
      <w:r w:rsidRPr="00B95F56">
        <w:rPr>
          <w:rFonts w:ascii="Angsana New" w:hAnsi="Angsana New" w:hint="cs"/>
          <w:sz w:val="30"/>
          <w:szCs w:val="30"/>
          <w:cs/>
        </w:rPr>
        <w:t>ของ</w:t>
      </w:r>
      <w:r w:rsidRPr="00B95F56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="00956711">
        <w:rPr>
          <w:rFonts w:ascii="Angsana New" w:hAnsi="Angsana New" w:hint="cs"/>
          <w:sz w:val="30"/>
          <w:szCs w:val="30"/>
          <w:cs/>
        </w:rPr>
        <w:t xml:space="preserve"> </w:t>
      </w:r>
      <w:r w:rsidRPr="00B95F56"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:rsidR="00B95F56" w:rsidRPr="00B95F56" w:rsidRDefault="00B95F56" w:rsidP="00DF79EC">
      <w:pPr>
        <w:pStyle w:val="block"/>
        <w:numPr>
          <w:ilvl w:val="0"/>
          <w:numId w:val="23"/>
        </w:numPr>
        <w:tabs>
          <w:tab w:val="left" w:pos="810"/>
        </w:tabs>
        <w:spacing w:after="0" w:line="240" w:lineRule="atLeast"/>
        <w:ind w:left="810" w:right="-7" w:hanging="27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86048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 xml:space="preserve">ข้อมูลระดับ </w:t>
      </w:r>
      <w:r w:rsidRPr="00B86048">
        <w:rPr>
          <w:rFonts w:ascii="Angsana New" w:hAnsi="Angsana New" w:cs="Angsana New"/>
          <w:i/>
          <w:iCs/>
          <w:sz w:val="30"/>
          <w:szCs w:val="30"/>
          <w:lang w:val="en-US" w:bidi="th-TH"/>
        </w:rPr>
        <w:t>1</w:t>
      </w:r>
      <w:r w:rsidRPr="00B95F56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B95F5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B95F56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B95F56">
        <w:rPr>
          <w:rFonts w:ascii="Angsana New" w:hAnsi="Angsana New" w:cs="Angsana New"/>
          <w:sz w:val="30"/>
          <w:szCs w:val="30"/>
          <w:lang w:bidi="th-TH"/>
        </w:rPr>
        <w:t>(</w:t>
      </w:r>
      <w:r w:rsidRPr="00B95F56">
        <w:rPr>
          <w:rFonts w:ascii="Angsana New" w:hAnsi="Angsana New" w:cs="Angsana New"/>
          <w:sz w:val="30"/>
          <w:szCs w:val="30"/>
          <w:cs/>
          <w:lang w:bidi="th-TH"/>
        </w:rPr>
        <w:t>ไม่</w:t>
      </w:r>
      <w:r w:rsidRPr="00B95F56">
        <w:rPr>
          <w:rFonts w:ascii="Angsana New" w:hAnsi="Angsana New" w:cs="Angsana New" w:hint="cs"/>
          <w:sz w:val="30"/>
          <w:szCs w:val="30"/>
          <w:cs/>
          <w:lang w:bidi="th-TH"/>
        </w:rPr>
        <w:t>ต้อง</w:t>
      </w:r>
      <w:r w:rsidRPr="00B95F56">
        <w:rPr>
          <w:rFonts w:ascii="Angsana New" w:hAnsi="Angsana New" w:cs="Angsana New"/>
          <w:sz w:val="30"/>
          <w:szCs w:val="30"/>
          <w:cs/>
          <w:lang w:bidi="th-TH"/>
        </w:rPr>
        <w:t>ปรับปรุง</w:t>
      </w:r>
      <w:r w:rsidRPr="00B95F56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Pr="00B95F56">
        <w:rPr>
          <w:rFonts w:ascii="Angsana New" w:hAnsi="Angsana New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B95F56" w:rsidRPr="00B95F56" w:rsidRDefault="00B95F56" w:rsidP="00DF79EC">
      <w:pPr>
        <w:pStyle w:val="block"/>
        <w:numPr>
          <w:ilvl w:val="0"/>
          <w:numId w:val="23"/>
        </w:numPr>
        <w:tabs>
          <w:tab w:val="left" w:pos="810"/>
        </w:tabs>
        <w:spacing w:after="0" w:line="240" w:lineRule="atLeast"/>
        <w:ind w:left="810" w:right="-7" w:hanging="27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86048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ข้อมูลระดับ</w:t>
      </w:r>
      <w:r w:rsidRPr="00B86048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2</w:t>
      </w:r>
      <w:r w:rsidRPr="00B95F56">
        <w:rPr>
          <w:rFonts w:ascii="Angsana New" w:hAnsi="Angsana New" w:cs="Angsana New"/>
          <w:sz w:val="30"/>
          <w:szCs w:val="30"/>
          <w:lang w:bidi="th-TH"/>
        </w:rPr>
        <w:t xml:space="preserve">  </w:t>
      </w:r>
      <w:r w:rsidRPr="00B95F56">
        <w:rPr>
          <w:rFonts w:ascii="Angsana New" w:hAnsi="Angsana New" w:cs="Angsana New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Pr="00B95F5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B95F56">
        <w:rPr>
          <w:rFonts w:ascii="Angsana New" w:hAnsi="Angsana New" w:cs="Angsana New"/>
          <w:sz w:val="30"/>
          <w:szCs w:val="30"/>
          <w:lang w:bidi="th-TH"/>
        </w:rPr>
        <w:t>(</w:t>
      </w:r>
      <w:r w:rsidRPr="00B95F5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เช่น ราคาขาย) </w:t>
      </w:r>
      <w:r w:rsidRPr="00B95F56">
        <w:rPr>
          <w:rFonts w:ascii="Angsana New" w:hAnsi="Angsana New" w:cs="Angsana New"/>
          <w:sz w:val="30"/>
          <w:szCs w:val="30"/>
          <w:cs/>
          <w:lang w:bidi="th-TH"/>
        </w:rPr>
        <w:t>หรือโดยอ้อม</w:t>
      </w:r>
      <w:r w:rsidRPr="00B95F5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B95F56">
        <w:rPr>
          <w:rFonts w:ascii="Angsana New" w:hAnsi="Angsana New" w:cs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B95F56">
        <w:rPr>
          <w:rFonts w:ascii="Angsana New" w:hAnsi="Angsana New" w:cs="Angsana New"/>
          <w:sz w:val="30"/>
          <w:szCs w:val="30"/>
          <w:lang w:bidi="th-TH"/>
        </w:rPr>
        <w:t>1</w:t>
      </w:r>
    </w:p>
    <w:p w:rsidR="00B95F56" w:rsidRPr="00B95F56" w:rsidRDefault="00B95F56" w:rsidP="00FD54BF">
      <w:pPr>
        <w:pStyle w:val="block"/>
        <w:numPr>
          <w:ilvl w:val="0"/>
          <w:numId w:val="23"/>
        </w:numPr>
        <w:tabs>
          <w:tab w:val="left" w:pos="810"/>
        </w:tabs>
        <w:spacing w:after="0" w:line="240" w:lineRule="atLeast"/>
        <w:ind w:left="810" w:right="-7" w:hanging="27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86048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ข้อมูล</w:t>
      </w:r>
      <w:r w:rsidRPr="00B86048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ระดับ</w:t>
      </w:r>
      <w:r w:rsidRPr="00B86048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3</w:t>
      </w:r>
      <w:r w:rsidRPr="00B95F56">
        <w:rPr>
          <w:rFonts w:ascii="Angsana New" w:hAnsi="Angsana New" w:cs="Angsana New"/>
          <w:sz w:val="30"/>
          <w:szCs w:val="30"/>
          <w:lang w:bidi="th-TH"/>
        </w:rPr>
        <w:t xml:space="preserve">  </w:t>
      </w:r>
      <w:r w:rsidRPr="00B95F56">
        <w:rPr>
          <w:rFonts w:ascii="Angsana New" w:hAnsi="Angsana New" w:cs="Angsana New" w:hint="cs"/>
          <w:sz w:val="30"/>
          <w:szCs w:val="30"/>
          <w:cs/>
          <w:lang w:bidi="th-TH"/>
        </w:rPr>
        <w:t>เป็น</w:t>
      </w:r>
      <w:r w:rsidRPr="00B95F56">
        <w:rPr>
          <w:rFonts w:ascii="Angsana New" w:hAnsi="Angsana New" w:cs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B95F56">
        <w:rPr>
          <w:rFonts w:ascii="Angsana New" w:hAnsi="Angsana New" w:cs="Angsana New" w:hint="cs"/>
          <w:sz w:val="30"/>
          <w:szCs w:val="30"/>
          <w:cs/>
          <w:lang w:bidi="th-TH"/>
        </w:rPr>
        <w:t>ไม่ได้มาจากข้อมูลที่</w:t>
      </w:r>
      <w:r w:rsidR="00721205">
        <w:rPr>
          <w:rFonts w:ascii="Angsana New" w:hAnsi="Angsana New" w:cs="Angsana New" w:hint="cs"/>
          <w:sz w:val="30"/>
          <w:szCs w:val="30"/>
          <w:cs/>
          <w:lang w:bidi="th-TH"/>
        </w:rPr>
        <w:t>สามารถ</w:t>
      </w:r>
      <w:r w:rsidRPr="00B95F56">
        <w:rPr>
          <w:rFonts w:ascii="Angsana New" w:hAnsi="Angsana New" w:cs="Angsana New" w:hint="cs"/>
          <w:sz w:val="30"/>
          <w:szCs w:val="30"/>
          <w:cs/>
          <w:lang w:bidi="th-TH"/>
        </w:rPr>
        <w:t>สังเกตได้ (ข้อมูลที่ไม่สามารถ</w:t>
      </w:r>
      <w:r w:rsidRPr="00B95F56">
        <w:rPr>
          <w:rFonts w:ascii="Angsana New" w:hAnsi="Angsana New" w:cs="Angsana New"/>
          <w:sz w:val="30"/>
          <w:szCs w:val="30"/>
          <w:cs/>
          <w:lang w:bidi="th-TH"/>
        </w:rPr>
        <w:t>สังเกตได้</w:t>
      </w:r>
      <w:r w:rsidRPr="00B95F56">
        <w:rPr>
          <w:rFonts w:ascii="Angsana New" w:hAnsi="Angsana New" w:cs="Angsana New" w:hint="cs"/>
          <w:sz w:val="30"/>
          <w:szCs w:val="30"/>
          <w:cs/>
          <w:lang w:bidi="th-TH"/>
        </w:rPr>
        <w:t>)</w:t>
      </w:r>
    </w:p>
    <w:p w:rsidR="003A792D" w:rsidRDefault="00B95F56" w:rsidP="0064122E">
      <w:pPr>
        <w:pStyle w:val="BodyText"/>
        <w:shd w:val="clear" w:color="auto" w:fill="FFFFFF"/>
        <w:tabs>
          <w:tab w:val="clear" w:pos="454"/>
        </w:tabs>
        <w:spacing w:before="120" w:after="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95F56">
        <w:rPr>
          <w:rFonts w:ascii="Angsana New" w:hAnsi="Angsana New"/>
          <w:sz w:val="30"/>
          <w:szCs w:val="30"/>
          <w:cs/>
        </w:rPr>
        <w:t>หา</w:t>
      </w:r>
      <w:r w:rsidRPr="00B95F56">
        <w:rPr>
          <w:rFonts w:ascii="Angsana New" w:hAnsi="Angsana New" w:hint="cs"/>
          <w:sz w:val="30"/>
          <w:szCs w:val="30"/>
          <w:cs/>
        </w:rPr>
        <w:t>ก</w:t>
      </w:r>
      <w:r w:rsidRPr="00B95F56">
        <w:rPr>
          <w:rFonts w:ascii="Angsana New" w:hAnsi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B95F56">
        <w:rPr>
          <w:rFonts w:ascii="Angsana New" w:hAnsi="Angsana New" w:hint="cs"/>
          <w:sz w:val="30"/>
          <w:szCs w:val="30"/>
          <w:cs/>
        </w:rPr>
        <w:t>ั้น</w:t>
      </w:r>
      <w:r w:rsidRPr="00B95F56">
        <w:rPr>
          <w:rFonts w:ascii="Angsana New" w:hAnsi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B95F56">
        <w:rPr>
          <w:rFonts w:ascii="Angsana New" w:hAnsi="Angsana New" w:hint="cs"/>
          <w:sz w:val="30"/>
          <w:szCs w:val="30"/>
          <w:cs/>
        </w:rPr>
        <w:t>โดยรวม</w:t>
      </w:r>
      <w:r w:rsidRPr="00B95F56">
        <w:rPr>
          <w:rFonts w:ascii="Angsana New" w:hAnsi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B95F56">
        <w:rPr>
          <w:rFonts w:ascii="Angsana New" w:hAnsi="Angsana New" w:hint="cs"/>
          <w:sz w:val="30"/>
          <w:szCs w:val="30"/>
          <w:cs/>
        </w:rPr>
        <w:t>ตาม</w:t>
      </w:r>
      <w:r w:rsidRPr="00B95F56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  <w:r w:rsidRPr="00B95F56">
        <w:rPr>
          <w:rFonts w:ascii="Angsana New" w:hAnsi="Angsana New" w:hint="cs"/>
          <w:sz w:val="30"/>
          <w:szCs w:val="30"/>
          <w:cs/>
        </w:rPr>
        <w:t>ของ</w:t>
      </w:r>
      <w:r w:rsidRPr="00B95F56">
        <w:rPr>
          <w:rFonts w:ascii="Angsana New" w:hAnsi="Angsana New"/>
          <w:sz w:val="30"/>
          <w:szCs w:val="30"/>
          <w:cs/>
        </w:rPr>
        <w:t>ข้อมูล</w:t>
      </w:r>
      <w:r w:rsidRPr="00B95F56">
        <w:rPr>
          <w:rFonts w:ascii="Angsana New" w:hAnsi="Angsana New" w:hint="cs"/>
          <w:sz w:val="30"/>
          <w:szCs w:val="30"/>
          <w:cs/>
        </w:rPr>
        <w:t>ที่อยู่</w:t>
      </w:r>
      <w:r w:rsidRPr="00B95F56">
        <w:rPr>
          <w:rFonts w:ascii="Angsana New" w:hAnsi="Angsana New"/>
          <w:sz w:val="30"/>
          <w:szCs w:val="30"/>
          <w:cs/>
        </w:rPr>
        <w:t>ในระดับต่ำสุด</w:t>
      </w:r>
      <w:r w:rsidRPr="00B95F56">
        <w:rPr>
          <w:rFonts w:ascii="Angsana New" w:hAnsi="Angsana New" w:hint="cs"/>
          <w:sz w:val="30"/>
          <w:szCs w:val="30"/>
          <w:cs/>
        </w:rPr>
        <w:t>ที่</w:t>
      </w:r>
      <w:r w:rsidRPr="00B95F56">
        <w:rPr>
          <w:rFonts w:ascii="Angsana New" w:hAnsi="Angsana New"/>
          <w:sz w:val="30"/>
          <w:szCs w:val="30"/>
          <w:cs/>
        </w:rPr>
        <w:t>มีนัยสำคัญ</w:t>
      </w:r>
      <w:r w:rsidRPr="00B95F56">
        <w:rPr>
          <w:rFonts w:ascii="Angsana New" w:hAnsi="Angsana New" w:hint="cs"/>
          <w:sz w:val="30"/>
          <w:szCs w:val="30"/>
          <w:cs/>
        </w:rPr>
        <w:t>สำหรับ</w:t>
      </w:r>
      <w:r w:rsidRPr="00B95F56">
        <w:rPr>
          <w:rFonts w:ascii="Angsana New" w:hAnsi="Angsana New"/>
          <w:sz w:val="30"/>
          <w:szCs w:val="30"/>
          <w:cs/>
        </w:rPr>
        <w:t>การวัดมูลค่า</w:t>
      </w:r>
      <w:r w:rsidRPr="00B95F56">
        <w:rPr>
          <w:rFonts w:ascii="Angsana New" w:hAnsi="Angsana New" w:hint="cs"/>
          <w:sz w:val="30"/>
          <w:szCs w:val="30"/>
          <w:cs/>
        </w:rPr>
        <w:t>ยุติธรรมโดยรวม</w:t>
      </w:r>
    </w:p>
    <w:p w:rsidR="00A60B61" w:rsidRDefault="00282D8B" w:rsidP="0064122E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82D8B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:rsidR="007F5B81" w:rsidRPr="00282D8B" w:rsidRDefault="00282D8B" w:rsidP="00B45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82D8B">
        <w:rPr>
          <w:rFonts w:ascii="Angsana New" w:hAnsi="Angsana New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:rsidR="00282D8B" w:rsidRDefault="00282D8B" w:rsidP="00B450A8">
      <w:pPr>
        <w:pStyle w:val="Heading8"/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rPr>
          <w:rFonts w:ascii="Angsana New" w:hAnsi="Angsana New"/>
          <w:b/>
          <w:bCs/>
          <w:i/>
          <w:iCs/>
          <w:sz w:val="30"/>
          <w:szCs w:val="30"/>
        </w:rPr>
      </w:pPr>
      <w:r w:rsidRPr="00282D8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เกณฑ์ในการ</w:t>
      </w:r>
      <w:r w:rsidRPr="00282D8B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จัด</w:t>
      </w:r>
      <w:r w:rsidRPr="00282D8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ทำงบการเงินรวม</w:t>
      </w:r>
    </w:p>
    <w:p w:rsidR="00634BDB" w:rsidRDefault="00282D8B" w:rsidP="00B45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82D8B">
        <w:rPr>
          <w:rFonts w:ascii="Angsana New" w:hAnsi="Angsana New" w:hint="cs"/>
          <w:sz w:val="30"/>
          <w:szCs w:val="30"/>
          <w:cs/>
        </w:rPr>
        <w:t>งบการเงินรวมประกอบด้วยงบการเ</w:t>
      </w:r>
      <w:r w:rsidRPr="00146E97">
        <w:rPr>
          <w:rFonts w:ascii="Angsana New" w:hAnsi="Angsana New" w:hint="cs"/>
          <w:sz w:val="30"/>
          <w:szCs w:val="30"/>
          <w:cs/>
        </w:rPr>
        <w:t xml:space="preserve">งินของบริษัท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146E97">
        <w:rPr>
          <w:rFonts w:ascii="Angsana New" w:hAnsi="Angsana New" w:hint="cs"/>
          <w:sz w:val="30"/>
          <w:szCs w:val="30"/>
          <w:cs/>
        </w:rPr>
        <w:t xml:space="preserve">บริษัทย่อย (รวมกันเรียกว่า </w:t>
      </w:r>
      <w:r w:rsidRPr="00146E97">
        <w:rPr>
          <w:rFonts w:ascii="Angsana New" w:hAnsi="Angsana New" w:hint="cs"/>
          <w:sz w:val="30"/>
          <w:szCs w:val="30"/>
        </w:rPr>
        <w:t>“</w:t>
      </w:r>
      <w:r w:rsidRPr="00146E9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46E97">
        <w:rPr>
          <w:rFonts w:ascii="Angsana New" w:hAnsi="Angsana New" w:hint="cs"/>
          <w:sz w:val="30"/>
          <w:szCs w:val="30"/>
        </w:rPr>
        <w:t>”</w:t>
      </w:r>
      <w:r w:rsidRPr="00146E97">
        <w:rPr>
          <w:rFonts w:ascii="Angsana New" w:hAnsi="Angsana New" w:hint="cs"/>
          <w:sz w:val="30"/>
          <w:szCs w:val="30"/>
          <w:cs/>
        </w:rPr>
        <w:t xml:space="preserve">) </w:t>
      </w:r>
      <w:r w:rsidR="00814CFD" w:rsidRPr="00146E97">
        <w:rPr>
          <w:rFonts w:ascii="Angsana New" w:hAnsi="Angsana New" w:hint="cs"/>
          <w:sz w:val="30"/>
          <w:szCs w:val="30"/>
          <w:cs/>
        </w:rPr>
        <w:t>และส่วนได้เสียของกลุ่มบริษัทในบริษัทร่วม</w:t>
      </w:r>
    </w:p>
    <w:p w:rsidR="00B42F5F" w:rsidRPr="00B42F5F" w:rsidRDefault="00B42F5F" w:rsidP="007D0E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42F5F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  <w:r w:rsidRPr="00B42F5F">
        <w:rPr>
          <w:rFonts w:ascii="Angsana New" w:hAnsi="Angsana New"/>
          <w:i/>
          <w:iCs/>
          <w:sz w:val="30"/>
          <w:szCs w:val="30"/>
        </w:rPr>
        <w:t xml:space="preserve">  </w:t>
      </w:r>
    </w:p>
    <w:p w:rsidR="00B42F5F" w:rsidRPr="00B42F5F" w:rsidRDefault="00B42F5F" w:rsidP="00956711">
      <w:pPr>
        <w:pStyle w:val="BodyText2"/>
        <w:tabs>
          <w:tab w:val="left" w:pos="540"/>
        </w:tabs>
        <w:spacing w:before="120"/>
        <w:ind w:left="547" w:right="43" w:firstLine="0"/>
        <w:jc w:val="thaiDistribute"/>
        <w:rPr>
          <w:rFonts w:ascii="Angsana New" w:hAnsi="Angsana New"/>
          <w:sz w:val="16"/>
          <w:szCs w:val="16"/>
        </w:rPr>
      </w:pPr>
      <w:r w:rsidRPr="00B42F5F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B42F5F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42F5F">
        <w:rPr>
          <w:rFonts w:ascii="Angsana New" w:hAnsi="Angsana New"/>
          <w:sz w:val="30"/>
          <w:szCs w:val="30"/>
          <w:cs/>
        </w:rPr>
        <w:t xml:space="preserve">  การควบคุมเกิดขึ้นเมื่อ</w:t>
      </w:r>
      <w:r w:rsidRPr="00B42F5F">
        <w:rPr>
          <w:rFonts w:ascii="Angsana New" w:hAnsi="Angsana New" w:hint="cs"/>
          <w:sz w:val="30"/>
          <w:szCs w:val="30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B42F5F">
        <w:rPr>
          <w:rFonts w:ascii="Angsana New" w:hAnsi="Angsana New"/>
          <w:sz w:val="30"/>
          <w:szCs w:val="30"/>
          <w:cs/>
        </w:rPr>
        <w:t xml:space="preserve"> 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  <w:r w:rsidRPr="00B42F5F">
        <w:rPr>
          <w:rFonts w:ascii="Angsana New" w:hAnsi="Angsana New" w:hint="cs"/>
          <w:sz w:val="30"/>
          <w:szCs w:val="30"/>
          <w:cs/>
        </w:rPr>
        <w:t xml:space="preserve"> </w:t>
      </w:r>
    </w:p>
    <w:p w:rsidR="00B42F5F" w:rsidRPr="00B42F5F" w:rsidRDefault="00B42F5F" w:rsidP="007D0E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B42F5F">
        <w:rPr>
          <w:rFonts w:ascii="Angsana New" w:hAnsi="Angsana New"/>
          <w:i/>
          <w:iCs/>
          <w:sz w:val="30"/>
          <w:szCs w:val="30"/>
          <w:cs/>
        </w:rPr>
        <w:t>การสูญเสีย</w:t>
      </w:r>
      <w:r w:rsidRPr="00B42F5F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B42F5F">
        <w:rPr>
          <w:rFonts w:ascii="Angsana New" w:hAnsi="Angsana New"/>
          <w:i/>
          <w:iCs/>
          <w:sz w:val="30"/>
          <w:szCs w:val="30"/>
          <w:cs/>
        </w:rPr>
        <w:t>ควบคุม</w:t>
      </w:r>
      <w:r w:rsidRPr="00B42F5F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:rsidR="00B42F5F" w:rsidRPr="00B42F5F" w:rsidRDefault="00B42F5F" w:rsidP="00956711">
      <w:pPr>
        <w:pStyle w:val="BodyText2"/>
        <w:tabs>
          <w:tab w:val="left" w:pos="540"/>
        </w:tabs>
        <w:spacing w:before="120" w:line="240" w:lineRule="atLeast"/>
        <w:ind w:left="547" w:right="43" w:firstLine="0"/>
        <w:jc w:val="thaiDistribute"/>
        <w:rPr>
          <w:rFonts w:ascii="Angsana New" w:hAnsi="Angsana New"/>
          <w:sz w:val="30"/>
          <w:szCs w:val="30"/>
        </w:rPr>
      </w:pPr>
      <w:r w:rsidRPr="00B42F5F">
        <w:rPr>
          <w:rFonts w:ascii="Angsana New" w:hAnsi="Angsana New"/>
          <w:sz w:val="30"/>
          <w:szCs w:val="30"/>
          <w:cs/>
        </w:rPr>
        <w:t>เมื่อ</w:t>
      </w:r>
      <w:r w:rsidRPr="00B42F5F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42F5F">
        <w:rPr>
          <w:rFonts w:ascii="Angsana New" w:hAnsi="Angsana New"/>
          <w:sz w:val="30"/>
          <w:szCs w:val="30"/>
          <w:cs/>
        </w:rPr>
        <w:t>สูญเสีย</w:t>
      </w:r>
      <w:r w:rsidRPr="00B42F5F">
        <w:rPr>
          <w:rFonts w:ascii="Angsana New" w:hAnsi="Angsana New" w:hint="cs"/>
          <w:sz w:val="30"/>
          <w:szCs w:val="30"/>
          <w:cs/>
        </w:rPr>
        <w:t xml:space="preserve">การควบคุมในบริษัทย่อย </w:t>
      </w:r>
      <w:r w:rsidRPr="00B42F5F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กลุ่มบริษัทตัดรายการสินทรัพย์และหนี้สินของบริษัทย่อย</w:t>
      </w:r>
      <w:r w:rsidRPr="00B42F5F">
        <w:rPr>
          <w:rFonts w:ascii="Angsana New" w:hAnsi="Angsana New" w:hint="cs"/>
          <w:sz w:val="30"/>
          <w:szCs w:val="30"/>
          <w:cs/>
        </w:rPr>
        <w:t>นั้นออก</w:t>
      </w:r>
      <w:r w:rsidRPr="00B42F5F">
        <w:rPr>
          <w:rFonts w:ascii="Angsana New" w:hAnsi="Angsana New"/>
          <w:sz w:val="30"/>
          <w:szCs w:val="30"/>
          <w:cs/>
        </w:rPr>
        <w:t xml:space="preserve"> </w:t>
      </w:r>
      <w:r w:rsidRPr="00B42F5F">
        <w:rPr>
          <w:rFonts w:ascii="Angsana New" w:hAnsi="Angsana New" w:hint="cs"/>
          <w:sz w:val="30"/>
          <w:szCs w:val="30"/>
          <w:cs/>
        </w:rPr>
        <w:t>รวมถึง</w:t>
      </w:r>
      <w:r w:rsidRPr="00B42F5F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ส่วนได้เสียที่ไม่มีอำนาจควบคุมและส่วนประกอบอื่นในส่วนของ</w:t>
      </w:r>
      <w:r w:rsidR="00FD54BF">
        <w:rPr>
          <w:rFonts w:ascii="Angsana New" w:hAnsi="Angsana New" w:hint="cs"/>
          <w:sz w:val="30"/>
          <w:szCs w:val="30"/>
          <w:cs/>
        </w:rPr>
        <w:t>ผู้ถือหุ้น</w:t>
      </w:r>
      <w:r w:rsidRPr="00B42F5F">
        <w:rPr>
          <w:rFonts w:ascii="Angsana New" w:hAnsi="Angsana New"/>
          <w:sz w:val="30"/>
          <w:szCs w:val="30"/>
          <w:cs/>
        </w:rPr>
        <w:t>ที่เกี่ยวข้องกับบริษัทย่อยนั้น   กำไรหรือขาดทุนที่เกิดขึ้นจากการสูญเสีย</w:t>
      </w:r>
      <w:r w:rsidRPr="00B42F5F">
        <w:rPr>
          <w:rFonts w:ascii="Angsana New" w:hAnsi="Angsana New" w:hint="cs"/>
          <w:sz w:val="30"/>
          <w:szCs w:val="30"/>
          <w:cs/>
        </w:rPr>
        <w:t>การ</w:t>
      </w:r>
      <w:r w:rsidRPr="00B42F5F">
        <w:rPr>
          <w:rFonts w:ascii="Angsana New" w:hAnsi="Angsana New"/>
          <w:sz w:val="30"/>
          <w:szCs w:val="30"/>
          <w:cs/>
        </w:rPr>
        <w:t>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B42F5F">
        <w:rPr>
          <w:rFonts w:ascii="Angsana New" w:hAnsi="Angsana New" w:hint="cs"/>
          <w:sz w:val="30"/>
          <w:szCs w:val="30"/>
          <w:cs/>
        </w:rPr>
        <w:t>การ</w:t>
      </w:r>
      <w:r w:rsidRPr="00B42F5F">
        <w:rPr>
          <w:rFonts w:ascii="Angsana New" w:hAnsi="Angsana New"/>
          <w:sz w:val="30"/>
          <w:szCs w:val="30"/>
          <w:cs/>
        </w:rPr>
        <w:t>ควบคุม</w:t>
      </w:r>
    </w:p>
    <w:p w:rsidR="00B42F5F" w:rsidRPr="00B42F5F" w:rsidRDefault="00B42F5F" w:rsidP="00956711">
      <w:pPr>
        <w:pStyle w:val="BodyText2"/>
        <w:tabs>
          <w:tab w:val="left" w:pos="540"/>
        </w:tabs>
        <w:spacing w:before="240" w:line="240" w:lineRule="atLeast"/>
        <w:ind w:left="547" w:right="43" w:firstLine="0"/>
        <w:rPr>
          <w:rFonts w:ascii="Angsana New" w:hAnsi="Angsana New"/>
          <w:i/>
          <w:iCs/>
          <w:sz w:val="30"/>
          <w:szCs w:val="30"/>
          <w:cs/>
        </w:rPr>
      </w:pPr>
      <w:r w:rsidRPr="00B42F5F">
        <w:rPr>
          <w:rFonts w:ascii="Angsana New" w:hAnsi="Angsana New" w:hint="cs"/>
          <w:i/>
          <w:iCs/>
          <w:sz w:val="30"/>
          <w:szCs w:val="30"/>
          <w:cs/>
        </w:rPr>
        <w:t xml:space="preserve">ส่วนได้เสียในเงินลงทุนที่บันทึกตามวิธีส่วนได้เสีย </w:t>
      </w:r>
    </w:p>
    <w:p w:rsidR="00B42F5F" w:rsidRPr="00B42F5F" w:rsidRDefault="00B42F5F" w:rsidP="00956711">
      <w:pPr>
        <w:pStyle w:val="BodyText"/>
        <w:spacing w:before="120"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B42F5F">
        <w:rPr>
          <w:rFonts w:ascii="Angsana New" w:hAnsi="Angsana New"/>
          <w:sz w:val="30"/>
          <w:szCs w:val="30"/>
          <w:cs/>
        </w:rPr>
        <w:t>ส่วนได้เสีย</w:t>
      </w:r>
      <w:r w:rsidRPr="00B42F5F">
        <w:rPr>
          <w:rFonts w:ascii="Angsana New" w:hAnsi="Angsana New" w:hint="cs"/>
          <w:sz w:val="30"/>
          <w:szCs w:val="30"/>
          <w:cs/>
        </w:rPr>
        <w:t>ของกลุ่มบริษัทในเงินลงทุนที่บันทึกตามวิธีส่วนได้เสีย</w:t>
      </w:r>
      <w:r w:rsidRPr="00B42F5F">
        <w:rPr>
          <w:rFonts w:ascii="Angsana New" w:hAnsi="Angsana New"/>
          <w:sz w:val="30"/>
          <w:szCs w:val="30"/>
          <w:cs/>
        </w:rPr>
        <w:t xml:space="preserve"> ประกอบด้วยส่วนได้เสียในบริษัทร่วม</w:t>
      </w:r>
    </w:p>
    <w:p w:rsidR="00B42F5F" w:rsidRPr="00B42F5F" w:rsidRDefault="00B42F5F" w:rsidP="00956711">
      <w:pPr>
        <w:pStyle w:val="BodyText"/>
        <w:spacing w:before="120"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42F5F">
        <w:rPr>
          <w:rFonts w:ascii="Angsana New" w:hAnsi="Angsana New"/>
          <w:sz w:val="30"/>
          <w:szCs w:val="30"/>
          <w:cs/>
        </w:rPr>
        <w:t>บริษัทร่วมเป็นกิจการที่</w:t>
      </w:r>
      <w:r w:rsidRPr="00B42F5F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42F5F">
        <w:rPr>
          <w:rFonts w:ascii="Angsana New" w:hAnsi="Angsana New"/>
          <w:sz w:val="30"/>
          <w:szCs w:val="30"/>
          <w:cs/>
        </w:rPr>
        <w:t>มีอิทธิพลอย่าง</w:t>
      </w:r>
      <w:r w:rsidRPr="00B42F5F">
        <w:rPr>
          <w:rFonts w:ascii="Angsana New" w:hAnsi="Angsana New" w:hint="cs"/>
          <w:sz w:val="30"/>
          <w:szCs w:val="30"/>
          <w:cs/>
        </w:rPr>
        <w:t>มีนัย</w:t>
      </w:r>
      <w:r w:rsidRPr="00B42F5F">
        <w:rPr>
          <w:rFonts w:ascii="Angsana New" w:hAnsi="Angsana New"/>
          <w:sz w:val="30"/>
          <w:szCs w:val="30"/>
          <w:cs/>
        </w:rPr>
        <w:t>สำคัญโดยมีอำนาจเข้าไปมีส่วนร่วมในการตัดสินใ</w:t>
      </w:r>
      <w:r w:rsidRPr="00B42F5F">
        <w:rPr>
          <w:rFonts w:ascii="Angsana New" w:hAnsi="Angsana New" w:hint="cs"/>
          <w:sz w:val="30"/>
          <w:szCs w:val="30"/>
          <w:cs/>
        </w:rPr>
        <w:t>จ</w:t>
      </w:r>
      <w:r w:rsidRPr="00B42F5F">
        <w:rPr>
          <w:rFonts w:ascii="Angsana New" w:hAnsi="Angsana New"/>
          <w:sz w:val="30"/>
          <w:szCs w:val="30"/>
          <w:cs/>
        </w:rPr>
        <w:t>เกี่ยวกับนโยบายทางการเงินและการดำเนินงานแต่ไม่ถึงระดับที่จะควบคุม</w:t>
      </w:r>
      <w:r w:rsidRPr="00B42F5F">
        <w:rPr>
          <w:rFonts w:ascii="Angsana New" w:hAnsi="Angsana New" w:hint="cs"/>
          <w:sz w:val="30"/>
          <w:szCs w:val="30"/>
          <w:cs/>
        </w:rPr>
        <w:t>หรือควบคุมร่วมใน</w:t>
      </w:r>
      <w:r w:rsidRPr="00B42F5F">
        <w:rPr>
          <w:rFonts w:ascii="Angsana New" w:hAnsi="Angsana New"/>
          <w:sz w:val="30"/>
          <w:szCs w:val="30"/>
          <w:cs/>
        </w:rPr>
        <w:t>นโยบายดังกล่าว</w:t>
      </w:r>
    </w:p>
    <w:p w:rsidR="00143B00" w:rsidRDefault="00B42F5F" w:rsidP="007D0E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42F5F">
        <w:rPr>
          <w:rFonts w:ascii="Angsana New" w:hAnsi="Angsana New"/>
          <w:sz w:val="30"/>
          <w:szCs w:val="30"/>
          <w:cs/>
        </w:rPr>
        <w:t>ส่วน</w:t>
      </w:r>
      <w:r w:rsidR="00C90A65">
        <w:rPr>
          <w:rFonts w:ascii="Angsana New" w:hAnsi="Angsana New"/>
          <w:sz w:val="30"/>
          <w:szCs w:val="30"/>
          <w:cs/>
        </w:rPr>
        <w:t>ได้เสียในบริษัทร่วม</w:t>
      </w:r>
      <w:r w:rsidRPr="00B42F5F">
        <w:rPr>
          <w:rFonts w:ascii="Angsana New" w:hAnsi="Angsana New"/>
          <w:sz w:val="30"/>
          <w:szCs w:val="30"/>
          <w:cs/>
        </w:rPr>
        <w:t>บันทึกบัญชีตามวิธีส่วนได้เสีย</w:t>
      </w:r>
      <w:r w:rsidRPr="00B42F5F">
        <w:rPr>
          <w:rFonts w:ascii="Angsana New" w:hAnsi="Angsana New"/>
          <w:sz w:val="30"/>
          <w:szCs w:val="30"/>
        </w:rPr>
        <w:t xml:space="preserve"> </w:t>
      </w:r>
      <w:r w:rsidRPr="00B42F5F">
        <w:rPr>
          <w:rFonts w:ascii="Angsana New" w:hAnsi="Angsana New" w:hint="cs"/>
          <w:sz w:val="30"/>
          <w:szCs w:val="30"/>
          <w:cs/>
        </w:rPr>
        <w:t>โดย</w:t>
      </w:r>
      <w:r w:rsidRPr="00B42F5F">
        <w:rPr>
          <w:rFonts w:ascii="Angsana New" w:hAnsi="Angsana New"/>
          <w:sz w:val="30"/>
          <w:szCs w:val="30"/>
          <w:cs/>
        </w:rPr>
        <w:t>รับรู้รายการ</w:t>
      </w:r>
      <w:r w:rsidRPr="00B42F5F">
        <w:rPr>
          <w:rFonts w:ascii="Angsana New" w:hAnsi="Angsana New" w:hint="cs"/>
          <w:sz w:val="30"/>
          <w:szCs w:val="30"/>
          <w:cs/>
        </w:rPr>
        <w:t>เมื่อ</w:t>
      </w:r>
      <w:r w:rsidRPr="00B42F5F">
        <w:rPr>
          <w:rFonts w:ascii="Angsana New" w:hAnsi="Angsana New"/>
          <w:sz w:val="30"/>
          <w:szCs w:val="30"/>
          <w:cs/>
        </w:rPr>
        <w:t>เริ่มแรกด้วยราคาทุนซึ่งรวมถึงต้นทุนการทำรายการ ภายหลังการรับรู้รายการเริ่มแรก</w:t>
      </w:r>
      <w:r w:rsidRPr="00B42F5F">
        <w:rPr>
          <w:rFonts w:ascii="Angsana New" w:hAnsi="Angsana New" w:hint="cs"/>
          <w:sz w:val="30"/>
          <w:szCs w:val="30"/>
          <w:cs/>
        </w:rPr>
        <w:t xml:space="preserve"> </w:t>
      </w:r>
      <w:r w:rsidRPr="00B42F5F">
        <w:rPr>
          <w:rFonts w:ascii="Angsana New" w:hAnsi="Angsana New"/>
          <w:sz w:val="30"/>
          <w:szCs w:val="30"/>
          <w:cs/>
        </w:rPr>
        <w:t>ส่วนแบ่งกำไรหรือขาดทุนและกำไร</w:t>
      </w:r>
      <w:r w:rsidRPr="00B42F5F">
        <w:rPr>
          <w:rFonts w:ascii="Angsana New" w:hAnsi="Angsana New" w:hint="cs"/>
          <w:sz w:val="30"/>
          <w:szCs w:val="30"/>
          <w:cs/>
        </w:rPr>
        <w:t>ขาดทุน</w:t>
      </w:r>
      <w:r w:rsidRPr="00B42F5F">
        <w:rPr>
          <w:rFonts w:ascii="Angsana New" w:hAnsi="Angsana New"/>
          <w:sz w:val="30"/>
          <w:szCs w:val="30"/>
          <w:cs/>
        </w:rPr>
        <w:t>เบ็ดเสร็จอื่น</w:t>
      </w:r>
      <w:r w:rsidRPr="00B42F5F">
        <w:rPr>
          <w:rFonts w:ascii="Angsana New" w:hAnsi="Angsana New" w:hint="cs"/>
          <w:sz w:val="30"/>
          <w:szCs w:val="30"/>
          <w:cs/>
        </w:rPr>
        <w:t>ของเงินลงทุนที่บันทึกตามวิธีส่วนได้เสียของกลุ่มบริษัท</w:t>
      </w:r>
      <w:r w:rsidRPr="00B42F5F">
        <w:rPr>
          <w:rFonts w:ascii="Angsana New" w:hAnsi="Angsana New"/>
          <w:sz w:val="30"/>
          <w:szCs w:val="30"/>
          <w:cs/>
        </w:rPr>
        <w:t xml:space="preserve"> </w:t>
      </w:r>
      <w:r w:rsidRPr="00B42F5F">
        <w:rPr>
          <w:rFonts w:ascii="Angsana New" w:hAnsi="Angsana New" w:hint="cs"/>
          <w:sz w:val="30"/>
          <w:szCs w:val="30"/>
          <w:cs/>
        </w:rPr>
        <w:t>จะถูกบันทึกใน</w:t>
      </w:r>
      <w:r w:rsidRPr="00B42F5F">
        <w:rPr>
          <w:rFonts w:ascii="Angsana New" w:hAnsi="Angsana New"/>
          <w:sz w:val="30"/>
          <w:szCs w:val="30"/>
          <w:cs/>
        </w:rPr>
        <w:t>งบการเงินรวมจนถึงวันที่</w:t>
      </w:r>
      <w:r w:rsidRPr="00B42F5F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42F5F">
        <w:rPr>
          <w:rFonts w:ascii="Angsana New" w:hAnsi="Angsana New"/>
          <w:sz w:val="30"/>
          <w:szCs w:val="30"/>
          <w:cs/>
        </w:rPr>
        <w:t>สูญเ</w:t>
      </w:r>
      <w:r w:rsidR="00811517">
        <w:rPr>
          <w:rFonts w:ascii="Angsana New" w:hAnsi="Angsana New"/>
          <w:sz w:val="30"/>
          <w:szCs w:val="30"/>
          <w:cs/>
        </w:rPr>
        <w:t>สียความมีอิทธิพลอย่างมีนัยสำคัญ</w:t>
      </w:r>
    </w:p>
    <w:p w:rsidR="00956711" w:rsidRDefault="00956711" w:rsidP="007D0E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320B2" w:rsidRDefault="00C320B2" w:rsidP="007D0E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0"/>
        <w:jc w:val="both"/>
        <w:rPr>
          <w:rFonts w:ascii="Angsana New" w:eastAsia="EucrosiaUPCBold" w:hAnsi="Angsana New"/>
          <w:i/>
          <w:iCs/>
          <w:sz w:val="30"/>
          <w:szCs w:val="30"/>
        </w:rPr>
      </w:pPr>
      <w:r w:rsidRPr="009412E6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การตัดรายการในงบการเงินรวม</w:t>
      </w:r>
    </w:p>
    <w:p w:rsidR="00C527DE" w:rsidRDefault="00C527DE" w:rsidP="00956711">
      <w:pPr>
        <w:pStyle w:val="BodyText2"/>
        <w:tabs>
          <w:tab w:val="left" w:pos="540"/>
        </w:tabs>
        <w:spacing w:before="120" w:line="240" w:lineRule="atLeast"/>
        <w:ind w:left="547" w:right="43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9412E6">
        <w:rPr>
          <w:rFonts w:ascii="Angsana New" w:hAnsi="Angsana New" w:hint="cs"/>
          <w:sz w:val="30"/>
          <w:szCs w:val="30"/>
          <w:cs/>
        </w:rPr>
        <w:t>ยอดคงเหลือและรายการบัญชีระหว่างกิจการในกลุ่ม รวมถึงรายได</w:t>
      </w:r>
      <w:r>
        <w:rPr>
          <w:rFonts w:ascii="Angsana New" w:hAnsi="Angsana New" w:hint="cs"/>
          <w:sz w:val="30"/>
          <w:szCs w:val="30"/>
          <w:cs/>
        </w:rPr>
        <w:t xml:space="preserve">้ </w:t>
      </w:r>
      <w:r w:rsidRPr="009412E6">
        <w:rPr>
          <w:rFonts w:ascii="Angsana New" w:hAnsi="Angsana New" w:hint="cs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</w:t>
      </w:r>
      <w:r w:rsidR="0054595D">
        <w:rPr>
          <w:rFonts w:ascii="Angsana New" w:hAnsi="Angsana New" w:hint="cs"/>
          <w:sz w:val="30"/>
          <w:szCs w:val="30"/>
          <w:cs/>
        </w:rPr>
        <w:t>เงินลงทุนที่บันทึกตามวิธีส่วนได้เสีย</w:t>
      </w:r>
      <w:r w:rsidRPr="009412E6">
        <w:rPr>
          <w:rFonts w:ascii="Angsana New" w:hAnsi="Angsana New" w:hint="cs"/>
          <w:sz w:val="30"/>
          <w:szCs w:val="30"/>
          <w:cs/>
        </w:rPr>
        <w:t>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9412E6">
        <w:rPr>
          <w:rFonts w:ascii="Angsana New" w:eastAsia="EucrosiaUPCBold" w:hAnsi="Angsana New" w:hint="cs"/>
          <w:sz w:val="30"/>
          <w:szCs w:val="30"/>
          <w:cs/>
        </w:rPr>
        <w:t>เมื่อไม่มีหลักฐานการด้อยค่าเกิดขึ้น</w:t>
      </w:r>
      <w:r w:rsidRPr="00CE1B1E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  <w:r>
        <w:rPr>
          <w:rFonts w:ascii="Angsana New" w:hAnsi="Angsana New"/>
          <w:b/>
          <w:bCs/>
          <w:color w:val="0000FF"/>
          <w:sz w:val="30"/>
          <w:szCs w:val="30"/>
        </w:rPr>
        <w:t xml:space="preserve">  </w:t>
      </w:r>
    </w:p>
    <w:p w:rsidR="00C320B2" w:rsidRPr="00830E59" w:rsidRDefault="00830E59" w:rsidP="00956711">
      <w:pPr>
        <w:pStyle w:val="Heading8"/>
        <w:numPr>
          <w:ilvl w:val="1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43" w:hanging="54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55185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รายการบัญชีที่เป็นเงินตราต่างประเท</w:t>
      </w:r>
      <w:r w:rsidR="00255185" w:rsidRPr="00255185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ศ</w:t>
      </w:r>
      <w:r w:rsidR="00C320B2" w:rsidRPr="00830E59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</w:p>
    <w:p w:rsidR="006B6EFE" w:rsidRPr="006B6EFE" w:rsidRDefault="00C320B2" w:rsidP="007D0EC4">
      <w:pPr>
        <w:pStyle w:val="BodyText2"/>
        <w:tabs>
          <w:tab w:val="left" w:pos="540"/>
        </w:tabs>
        <w:spacing w:before="120"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6B6EFE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</w:t>
      </w:r>
      <w:r w:rsidR="00D413D4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สกุลเงินที่ใช้ในการดำเนินงานของ</w:t>
      </w:r>
      <w:r w:rsidR="00902F5A">
        <w:rPr>
          <w:rFonts w:ascii="Angsana New" w:hAnsi="Angsana New" w:hint="cs"/>
          <w:sz w:val="30"/>
          <w:szCs w:val="30"/>
          <w:cs/>
        </w:rPr>
        <w:t>กลุ่ม</w:t>
      </w:r>
      <w:r w:rsidR="00D413D4">
        <w:rPr>
          <w:rFonts w:ascii="Angsana New" w:hAnsi="Angsana New" w:hint="cs"/>
          <w:sz w:val="30"/>
          <w:szCs w:val="30"/>
          <w:cs/>
        </w:rPr>
        <w:t>บริษัท</w:t>
      </w:r>
      <w:r w:rsidR="00C83485">
        <w:rPr>
          <w:rFonts w:ascii="Angsana New" w:hAnsi="Angsana New" w:hint="cs"/>
          <w:sz w:val="30"/>
          <w:szCs w:val="30"/>
          <w:cs/>
        </w:rPr>
        <w:t xml:space="preserve"> </w:t>
      </w:r>
      <w:r w:rsidRPr="006B6EFE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:rsidR="00C320B2" w:rsidRDefault="00C320B2" w:rsidP="007D0EC4">
      <w:pPr>
        <w:pStyle w:val="BodyText2"/>
        <w:tabs>
          <w:tab w:val="left" w:pos="540"/>
        </w:tabs>
        <w:spacing w:before="120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6E1F17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</w:t>
      </w:r>
      <w:r w:rsidR="00902F5A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Pr="006E1F17">
        <w:rPr>
          <w:rFonts w:ascii="Angsana New" w:hAnsi="Angsana New"/>
          <w:sz w:val="30"/>
          <w:szCs w:val="30"/>
          <w:cs/>
        </w:rPr>
        <w:t xml:space="preserve">โดยใช้อัตราแลกเปลี่ยน ณ วันนั้น  </w:t>
      </w:r>
    </w:p>
    <w:p w:rsidR="00C320B2" w:rsidRDefault="00C320B2" w:rsidP="007D0EC4">
      <w:pPr>
        <w:pStyle w:val="BodyText2"/>
        <w:tabs>
          <w:tab w:val="left" w:pos="540"/>
        </w:tabs>
        <w:spacing w:before="120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 ซึ่งบันทึกตามเกณฑ์ราคาทุนเดิม แปลงค่าเป็น</w:t>
      </w:r>
      <w:r w:rsidR="00902F5A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>
        <w:rPr>
          <w:rFonts w:ascii="Angsana New" w:hAnsi="Angsana New" w:hint="cs"/>
          <w:sz w:val="30"/>
          <w:szCs w:val="30"/>
          <w:cs/>
        </w:rPr>
        <w:t>โดยใช้อัตราแลกเปลี่ยน ณ วันที่เกิดรายการ</w:t>
      </w:r>
    </w:p>
    <w:p w:rsidR="00E7187F" w:rsidRPr="007D0EC4" w:rsidRDefault="00A04678" w:rsidP="007D0EC4">
      <w:pPr>
        <w:pStyle w:val="BodyText2"/>
        <w:tabs>
          <w:tab w:val="left" w:pos="540"/>
        </w:tabs>
        <w:spacing w:before="120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7D0EC4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 แต่ผลต่างของอัตราแลกเปลี่ยนที่เกิดขึ้นจากการ</w:t>
      </w:r>
      <w:r w:rsidR="008E4197" w:rsidRPr="007D0EC4">
        <w:rPr>
          <w:rFonts w:ascii="Angsana New" w:hAnsi="Angsana New"/>
          <w:sz w:val="30"/>
          <w:szCs w:val="30"/>
          <w:cs/>
        </w:rPr>
        <w:t>แปลงค่าของตราสารทุนที่ถือไว้เ</w:t>
      </w:r>
      <w:r w:rsidR="008E4197" w:rsidRPr="007D0EC4">
        <w:rPr>
          <w:rFonts w:ascii="Angsana New" w:hAnsi="Angsana New" w:hint="cs"/>
          <w:sz w:val="30"/>
          <w:szCs w:val="30"/>
          <w:cs/>
        </w:rPr>
        <w:t>ผื่</w:t>
      </w:r>
      <w:r w:rsidRPr="007D0EC4">
        <w:rPr>
          <w:rFonts w:ascii="Angsana New" w:hAnsi="Angsana New"/>
          <w:sz w:val="30"/>
          <w:szCs w:val="30"/>
          <w:cs/>
        </w:rPr>
        <w:t>อขายจะรับรู้เข้ากำไรขาดทุนเบ็ดเสร็จอื่น</w:t>
      </w:r>
      <w:r w:rsidR="00C07C3E" w:rsidRPr="007D0EC4">
        <w:rPr>
          <w:rFonts w:ascii="Angsana New" w:hAnsi="Angsana New"/>
          <w:sz w:val="30"/>
          <w:szCs w:val="30"/>
        </w:rPr>
        <w:t xml:space="preserve"> </w:t>
      </w:r>
      <w:r w:rsidR="00C07C3E" w:rsidRPr="007D0EC4">
        <w:rPr>
          <w:rFonts w:ascii="Angsana New" w:hAnsi="Angsana New"/>
          <w:sz w:val="30"/>
          <w:szCs w:val="30"/>
          <w:cs/>
        </w:rPr>
        <w:t>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:rsidR="00E7187F" w:rsidRPr="007839B0" w:rsidRDefault="00E7187F" w:rsidP="00956711">
      <w:pPr>
        <w:pStyle w:val="Heading8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7839B0">
        <w:rPr>
          <w:rFonts w:ascii="Angsana New" w:hAnsi="Angsana New"/>
          <w:i/>
          <w:iCs/>
          <w:sz w:val="30"/>
          <w:szCs w:val="30"/>
          <w:cs/>
          <w:lang w:val="th-TH"/>
        </w:rPr>
        <w:t>หน่วยงานในต่างประเทศ</w:t>
      </w:r>
      <w:r w:rsidR="00A74767" w:rsidRPr="007839B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</w:p>
    <w:p w:rsidR="00E7187F" w:rsidRPr="00124584" w:rsidRDefault="00E7187F" w:rsidP="00E7187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124584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</w:t>
      </w:r>
      <w:r w:rsidRPr="00124584">
        <w:rPr>
          <w:rFonts w:ascii="Angsana New" w:hAnsi="Angsana New" w:hint="cs"/>
          <w:sz w:val="30"/>
          <w:szCs w:val="30"/>
          <w:cs/>
        </w:rPr>
        <w:t>รายงาน</w:t>
      </w:r>
    </w:p>
    <w:p w:rsidR="00E7187F" w:rsidRPr="00124584" w:rsidRDefault="00E7187F" w:rsidP="007D0EC4">
      <w:pPr>
        <w:pStyle w:val="BodyText2"/>
        <w:tabs>
          <w:tab w:val="left" w:pos="540"/>
        </w:tabs>
        <w:spacing w:before="120"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124584">
        <w:rPr>
          <w:rFonts w:ascii="Angsana New" w:hAnsi="Angsana New"/>
          <w:sz w:val="30"/>
          <w:szCs w:val="30"/>
          <w:cs/>
        </w:rPr>
        <w:t>รายได้และค่าใช้จ่ายของ</w:t>
      </w:r>
      <w:r w:rsidRPr="00124584">
        <w:rPr>
          <w:rFonts w:ascii="Angsana New" w:hAnsi="Angsana New" w:hint="cs"/>
          <w:sz w:val="30"/>
          <w:szCs w:val="30"/>
          <w:cs/>
        </w:rPr>
        <w:t>หน่วยงาน</w:t>
      </w:r>
      <w:r w:rsidRPr="00124584">
        <w:rPr>
          <w:rFonts w:ascii="Angsana New" w:hAnsi="Angsana New"/>
          <w:sz w:val="30"/>
          <w:szCs w:val="30"/>
          <w:cs/>
        </w:rPr>
        <w:t>ในต่างประเทศ</w:t>
      </w:r>
      <w:r w:rsidRPr="00124584">
        <w:rPr>
          <w:rFonts w:ascii="Angsana New" w:hAnsi="Angsana New"/>
          <w:sz w:val="30"/>
          <w:szCs w:val="30"/>
        </w:rPr>
        <w:t xml:space="preserve"> </w:t>
      </w:r>
      <w:r w:rsidRPr="00124584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 ณ วันที่เกิดรายการ</w:t>
      </w:r>
    </w:p>
    <w:p w:rsidR="00E7187F" w:rsidRPr="00124584" w:rsidRDefault="00E7187F" w:rsidP="007D0EC4">
      <w:pPr>
        <w:pStyle w:val="BodyText2"/>
        <w:spacing w:before="120"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124584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 บันทึก</w:t>
      </w:r>
      <w:r w:rsidRPr="00124584">
        <w:rPr>
          <w:rFonts w:ascii="Angsana New" w:hAnsi="Angsana New" w:hint="cs"/>
          <w:sz w:val="30"/>
          <w:szCs w:val="30"/>
          <w:cs/>
        </w:rPr>
        <w:t xml:space="preserve">ในกำไรขาดทุนเบ็ดเสร็จอื่น และแสดงเป็นรายการผลต่างจากอัตราแลกเปลี่ยนในส่วนของผู้ถือหุ้น </w:t>
      </w:r>
      <w:r w:rsidRPr="00124584">
        <w:rPr>
          <w:rFonts w:ascii="Angsana New" w:hAnsi="Angsana New"/>
          <w:sz w:val="30"/>
          <w:szCs w:val="30"/>
          <w:cs/>
        </w:rPr>
        <w:t>จนกว่ามีการจำหน่ายเงินลงทุนนั้นออกไป</w:t>
      </w:r>
    </w:p>
    <w:p w:rsidR="00E7187F" w:rsidRPr="00124584" w:rsidRDefault="00E7187F" w:rsidP="00956711">
      <w:pPr>
        <w:pStyle w:val="BodyText2"/>
        <w:spacing w:before="120" w:line="240" w:lineRule="atLeast"/>
        <w:ind w:left="547" w:right="43" w:firstLine="0"/>
        <w:jc w:val="thaiDistribute"/>
        <w:rPr>
          <w:rFonts w:ascii="Angsana New" w:hAnsi="Angsana New"/>
          <w:sz w:val="30"/>
          <w:szCs w:val="30"/>
        </w:rPr>
      </w:pPr>
      <w:r w:rsidRPr="00124584">
        <w:rPr>
          <w:rFonts w:ascii="Angsana New" w:hAnsi="Angsana New"/>
          <w:sz w:val="30"/>
          <w:szCs w:val="30"/>
          <w:cs/>
        </w:rPr>
        <w:t>เมื่อหน่วยงานต่างปร</w:t>
      </w:r>
      <w:r w:rsidRPr="00124584">
        <w:rPr>
          <w:rFonts w:ascii="Angsana New" w:hAnsi="Angsana New" w:hint="cs"/>
          <w:sz w:val="30"/>
          <w:szCs w:val="30"/>
          <w:cs/>
        </w:rPr>
        <w:t>ะ</w:t>
      </w:r>
      <w:r w:rsidRPr="00124584">
        <w:rPr>
          <w:rFonts w:ascii="Angsana New" w:hAnsi="Angsana New"/>
          <w:sz w:val="30"/>
          <w:szCs w:val="30"/>
          <w:cs/>
        </w:rPr>
        <w:t>เทศถูกจำหน่ายส่วนได้เสียทั้งหมดหรือ</w:t>
      </w:r>
      <w:r w:rsidRPr="00124584">
        <w:rPr>
          <w:rFonts w:ascii="Angsana New" w:hAnsi="Angsana New" w:hint="cs"/>
          <w:sz w:val="30"/>
          <w:szCs w:val="30"/>
          <w:cs/>
        </w:rPr>
        <w:t>เพียงบางส่วนที่ทำให้</w:t>
      </w:r>
      <w:r w:rsidRPr="00124584">
        <w:rPr>
          <w:rFonts w:ascii="Angsana New" w:hAnsi="Angsana New"/>
          <w:sz w:val="30"/>
          <w:szCs w:val="30"/>
          <w:cs/>
        </w:rPr>
        <w:t>สูญเสียการควบคุม ความมีอิทธิพลอย่างมีสาระสำคัญ</w:t>
      </w:r>
      <w:r w:rsidRPr="00124584">
        <w:rPr>
          <w:rFonts w:ascii="Angsana New" w:hAnsi="Angsana New"/>
          <w:sz w:val="30"/>
          <w:szCs w:val="30"/>
        </w:rPr>
        <w:t xml:space="preserve"> </w:t>
      </w:r>
      <w:r w:rsidRPr="00124584">
        <w:rPr>
          <w:rFonts w:ascii="Angsana New" w:hAnsi="Angsana New"/>
          <w:sz w:val="30"/>
          <w:szCs w:val="30"/>
          <w:cs/>
        </w:rPr>
        <w:t xml:space="preserve">หรือการควบคุมร่วมกัน </w:t>
      </w:r>
      <w:r w:rsidRPr="00124584">
        <w:rPr>
          <w:rFonts w:ascii="Angsana New" w:hAnsi="Angsana New" w:hint="cs"/>
          <w:sz w:val="30"/>
          <w:szCs w:val="30"/>
          <w:cs/>
        </w:rPr>
        <w:t>ผล</w:t>
      </w:r>
      <w:r w:rsidRPr="00124584">
        <w:rPr>
          <w:rFonts w:ascii="Angsana New" w:hAnsi="Angsana New"/>
          <w:sz w:val="30"/>
          <w:szCs w:val="30"/>
          <w:cs/>
        </w:rPr>
        <w:t>สะสม</w:t>
      </w:r>
      <w:r w:rsidRPr="00124584">
        <w:rPr>
          <w:rFonts w:ascii="Angsana New" w:hAnsi="Angsana New" w:hint="cs"/>
          <w:sz w:val="30"/>
          <w:szCs w:val="30"/>
          <w:cs/>
        </w:rPr>
        <w:t>ของ</w:t>
      </w:r>
      <w:r w:rsidRPr="00124584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ผลต่างจากอัตราแลกเปลี่ยนที่เกี่ยวข้องกับหน่วยงานต่างประเทศนั้นต้อง</w:t>
      </w:r>
      <w:r w:rsidRPr="00124584">
        <w:rPr>
          <w:rFonts w:ascii="Angsana New" w:hAnsi="Angsana New" w:hint="cs"/>
          <w:sz w:val="30"/>
          <w:szCs w:val="30"/>
          <w:cs/>
        </w:rPr>
        <w:t>ถูก</w:t>
      </w:r>
      <w:r w:rsidRPr="00124584">
        <w:rPr>
          <w:rFonts w:ascii="Angsana New" w:hAnsi="Angsana New"/>
          <w:sz w:val="30"/>
          <w:szCs w:val="30"/>
          <w:cs/>
        </w:rPr>
        <w:t>จัดประเภทเป็นกำไรหรือขาดทุน</w:t>
      </w:r>
      <w:r w:rsidRPr="00124584">
        <w:rPr>
          <w:rFonts w:ascii="Angsana New" w:hAnsi="Angsana New" w:hint="cs"/>
          <w:sz w:val="30"/>
          <w:szCs w:val="30"/>
          <w:cs/>
        </w:rPr>
        <w:t>โดย</w:t>
      </w:r>
      <w:r w:rsidRPr="00124584">
        <w:rPr>
          <w:rFonts w:ascii="Angsana New" w:hAnsi="Angsana New"/>
          <w:sz w:val="30"/>
          <w:szCs w:val="30"/>
          <w:cs/>
        </w:rPr>
        <w:t>เป็นส่วนหนึ่งของกำไรขาดทุนจากการจำหน่าย หากกลุ่มบริษัทจำหน่ายส่วนได้เสียในบริษัทย่อย</w:t>
      </w:r>
      <w:r w:rsidRPr="00124584">
        <w:rPr>
          <w:rFonts w:ascii="Angsana New" w:hAnsi="Angsana New" w:hint="cs"/>
          <w:sz w:val="30"/>
          <w:szCs w:val="30"/>
          <w:cs/>
        </w:rPr>
        <w:t>เพียงบางส่วน</w:t>
      </w:r>
      <w:r w:rsidRPr="00124584">
        <w:rPr>
          <w:rFonts w:ascii="Angsana New" w:hAnsi="Angsana New"/>
          <w:sz w:val="30"/>
          <w:szCs w:val="30"/>
          <w:cs/>
        </w:rPr>
        <w:t>แต่</w:t>
      </w:r>
      <w:r w:rsidRPr="00124584">
        <w:rPr>
          <w:rFonts w:ascii="Angsana New" w:hAnsi="Angsana New" w:hint="cs"/>
          <w:sz w:val="30"/>
          <w:szCs w:val="30"/>
          <w:cs/>
        </w:rPr>
        <w:t>ยังคงมี</w:t>
      </w:r>
      <w:r w:rsidRPr="00124584">
        <w:rPr>
          <w:rFonts w:ascii="Angsana New" w:hAnsi="Angsana New"/>
          <w:sz w:val="30"/>
          <w:szCs w:val="30"/>
          <w:cs/>
        </w:rPr>
        <w:t xml:space="preserve">การควบคุม </w:t>
      </w:r>
      <w:r w:rsidRPr="00124584">
        <w:rPr>
          <w:rFonts w:ascii="Angsana New" w:hAnsi="Angsana New" w:hint="cs"/>
          <w:sz w:val="30"/>
          <w:szCs w:val="30"/>
          <w:cs/>
        </w:rPr>
        <w:t>ผลสะสม</w:t>
      </w:r>
      <w:r w:rsidRPr="00124584">
        <w:rPr>
          <w:rFonts w:ascii="Angsana New" w:hAnsi="Angsana New"/>
          <w:sz w:val="30"/>
          <w:szCs w:val="30"/>
          <w:cs/>
        </w:rPr>
        <w:t>ต้อง</w:t>
      </w:r>
      <w:r w:rsidRPr="00124584">
        <w:rPr>
          <w:rFonts w:ascii="Angsana New" w:hAnsi="Angsana New" w:hint="cs"/>
          <w:sz w:val="30"/>
          <w:szCs w:val="30"/>
          <w:cs/>
        </w:rPr>
        <w:t>ถูก</w:t>
      </w:r>
      <w:r w:rsidRPr="00124584">
        <w:rPr>
          <w:rFonts w:ascii="Angsana New" w:hAnsi="Angsana New"/>
          <w:sz w:val="30"/>
          <w:szCs w:val="30"/>
          <w:cs/>
        </w:rPr>
        <w:t>ปันสัดส่วนให้กับส่วนของผู้ถือหุ้นที่ไม่มีอำนาจควบคุม</w:t>
      </w:r>
      <w:r w:rsidRPr="00124584">
        <w:rPr>
          <w:rFonts w:ascii="Angsana New" w:hAnsi="Angsana New" w:hint="cs"/>
          <w:sz w:val="30"/>
          <w:szCs w:val="30"/>
          <w:cs/>
        </w:rPr>
        <w:t xml:space="preserve">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:rsidR="00E7187F" w:rsidRPr="005A25D1" w:rsidRDefault="00E7187F" w:rsidP="007D0EC4">
      <w:pPr>
        <w:pStyle w:val="BodyText2"/>
        <w:spacing w:before="240"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124584">
        <w:rPr>
          <w:rFonts w:ascii="Angsana New" w:hAnsi="Angsana New" w:hint="cs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:rsidR="00C320B2" w:rsidRPr="006E1F17" w:rsidRDefault="00C320B2" w:rsidP="00956711">
      <w:pPr>
        <w:pStyle w:val="Heading8"/>
        <w:numPr>
          <w:ilvl w:val="1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43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E1F17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:rsidR="00AF7BD2" w:rsidRPr="00AF7BD2" w:rsidRDefault="00C320B2" w:rsidP="007D0EC4">
      <w:pPr>
        <w:pStyle w:val="BodyText2"/>
        <w:tabs>
          <w:tab w:val="left" w:pos="540"/>
        </w:tabs>
        <w:spacing w:before="120"/>
        <w:ind w:left="540" w:right="47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AF7BD2">
        <w:rPr>
          <w:rFonts w:ascii="Angsana New" w:hAnsi="Angsana New"/>
          <w:color w:val="000000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Pr="00AF7BD2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AF7BD2">
        <w:rPr>
          <w:rFonts w:ascii="Angsana New" w:hAnsi="Angsana New"/>
          <w:color w:val="000000"/>
          <w:sz w:val="30"/>
          <w:szCs w:val="30"/>
          <w:cs/>
        </w:rPr>
        <w:t>เผื่อเรียก และเงิ</w:t>
      </w:r>
      <w:r w:rsidR="00833E7C" w:rsidRPr="00AF7BD2">
        <w:rPr>
          <w:rFonts w:ascii="Angsana New" w:hAnsi="Angsana New"/>
          <w:color w:val="000000"/>
          <w:sz w:val="30"/>
          <w:szCs w:val="30"/>
          <w:cs/>
        </w:rPr>
        <w:t>นลงทุนระยะสั้นที่มีสภาพคล่องสูง</w:t>
      </w:r>
    </w:p>
    <w:p w:rsidR="00C320B2" w:rsidRPr="00C36E1B" w:rsidRDefault="00C320B2" w:rsidP="007D0EC4">
      <w:pPr>
        <w:pStyle w:val="Heading8"/>
        <w:numPr>
          <w:ilvl w:val="1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 w:right="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36E1B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:rsidR="00C320B2" w:rsidRPr="007D0EC4" w:rsidRDefault="00C320B2" w:rsidP="007D0EC4">
      <w:pPr>
        <w:pStyle w:val="BodyText2"/>
        <w:tabs>
          <w:tab w:val="left" w:pos="540"/>
        </w:tabs>
        <w:spacing w:before="120"/>
        <w:ind w:left="540" w:right="47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7D0EC4">
        <w:rPr>
          <w:rFonts w:ascii="Angsana New" w:hAnsi="Angsana New"/>
          <w:color w:val="000000"/>
          <w:sz w:val="30"/>
          <w:szCs w:val="30"/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:rsidR="00832C7A" w:rsidRDefault="00C320B2" w:rsidP="007D0EC4">
      <w:pPr>
        <w:pStyle w:val="BodyText2"/>
        <w:tabs>
          <w:tab w:val="left" w:pos="540"/>
        </w:tabs>
        <w:spacing w:before="240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7D0EC4">
        <w:rPr>
          <w:rFonts w:ascii="Angsana New" w:hAnsi="Angsana New"/>
          <w:color w:val="000000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</w:t>
      </w:r>
      <w:r w:rsidR="00410E98" w:rsidRPr="007D0EC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7D0EC4">
        <w:rPr>
          <w:rFonts w:ascii="Angsana New" w:hAnsi="Angsana New"/>
          <w:color w:val="000000"/>
          <w:sz w:val="30"/>
          <w:szCs w:val="30"/>
          <w:cs/>
        </w:rPr>
        <w:t>และการคาดการณ์เกี่ยวกับชำระหนี้ในอนาคตของลูกค้า ลูกหนี้จะถูกตัดจำหน่ายบัญชีเมื่อทราบว่าเป็นหนี้สูญ</w:t>
      </w:r>
    </w:p>
    <w:p w:rsidR="00C320B2" w:rsidRPr="00C36E1B" w:rsidRDefault="00C320B2" w:rsidP="007D0EC4">
      <w:pPr>
        <w:pStyle w:val="Heading8"/>
        <w:numPr>
          <w:ilvl w:val="1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 w:right="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36E1B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:rsidR="00C320B2" w:rsidRPr="00C36E1B" w:rsidRDefault="00C039BB" w:rsidP="007D0EC4">
      <w:pPr>
        <w:spacing w:before="120" w:line="240" w:lineRule="auto"/>
        <w:ind w:left="313" w:firstLine="227"/>
        <w:jc w:val="thaiDistribute"/>
        <w:rPr>
          <w:rFonts w:ascii="Angsana New" w:hAnsi="Angsana New"/>
          <w:sz w:val="30"/>
          <w:szCs w:val="30"/>
        </w:rPr>
      </w:pPr>
      <w:r w:rsidRPr="00C039BB">
        <w:rPr>
          <w:rFonts w:ascii="Angsana New" w:hAnsi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</w:p>
    <w:p w:rsidR="00C320B2" w:rsidRPr="00C36E1B" w:rsidRDefault="00C320B2" w:rsidP="007D0EC4">
      <w:pPr>
        <w:spacing w:before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36E1B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</w:t>
      </w:r>
      <w:r w:rsidR="004C08AE">
        <w:rPr>
          <w:rFonts w:ascii="Angsana New" w:hAnsi="Angsana New" w:hint="cs"/>
          <w:sz w:val="30"/>
          <w:szCs w:val="30"/>
          <w:cs/>
        </w:rPr>
        <w:t>ถ่วงน้ำหนัก</w:t>
      </w:r>
      <w:r w:rsidRPr="00C36E1B">
        <w:rPr>
          <w:rFonts w:ascii="Angsana New" w:hAnsi="Angsana New"/>
          <w:sz w:val="30"/>
          <w:szCs w:val="30"/>
          <w:cs/>
        </w:rPr>
        <w:t xml:space="preserve"> ต้นทุนสินค้าประกอบด้วยราคาทุนที่ซื้อ ต้นทุนแปลง</w:t>
      </w:r>
      <w:r w:rsidR="00833E7C">
        <w:rPr>
          <w:rFonts w:ascii="Angsana New" w:hAnsi="Angsana New" w:hint="cs"/>
          <w:sz w:val="30"/>
          <w:szCs w:val="30"/>
          <w:cs/>
        </w:rPr>
        <w:t>สภาพ</w:t>
      </w:r>
      <w:r w:rsidRPr="00C36E1B">
        <w:rPr>
          <w:rFonts w:ascii="Angsana New" w:hAnsi="Angsana New"/>
          <w:sz w:val="30"/>
          <w:szCs w:val="30"/>
          <w:cs/>
        </w:rPr>
        <w:t>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ในกรณีของสินค้าสำเร็จรูปและสินค้าระหวางผลิตที่ผลิตเอง ต้นทุนสินค้าคำนวณโดยใช้การใช้ต้นทุนมาตรฐานซึ่งได้รับการปรับปรุงให้ใกล้เคียงกับราคาทุนถัวเฉลี่ย รวมการปันส่วนของค่าโสหุ้ยการผลิตอย่างเหมาะสมโดยคำนึงถึงระดับกำลังการผลิตตามปกติ</w:t>
      </w:r>
    </w:p>
    <w:p w:rsidR="00C320B2" w:rsidRDefault="00C320B2" w:rsidP="00A97D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right="43"/>
        <w:jc w:val="both"/>
        <w:rPr>
          <w:rFonts w:ascii="Angsana New" w:hAnsi="Angsana New"/>
          <w:sz w:val="30"/>
          <w:szCs w:val="30"/>
        </w:rPr>
      </w:pPr>
      <w:r w:rsidRPr="00C36E1B">
        <w:rPr>
          <w:rFonts w:ascii="Angsana New" w:hAnsi="Angsana New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:rsidR="00C320B2" w:rsidRPr="00C36E1B" w:rsidRDefault="00C320B2" w:rsidP="00906540">
      <w:pPr>
        <w:pStyle w:val="Heading8"/>
        <w:numPr>
          <w:ilvl w:val="1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 w:right="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36E1B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</w:t>
      </w:r>
    </w:p>
    <w:p w:rsidR="000A35D2" w:rsidRPr="00373678" w:rsidRDefault="000A35D2" w:rsidP="00A97D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/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373678">
        <w:rPr>
          <w:rFonts w:ascii="Angsana New" w:hAnsi="Angsana New"/>
          <w:i/>
          <w:iCs/>
          <w:sz w:val="30"/>
          <w:szCs w:val="30"/>
          <w:cs/>
          <w:lang w:val="th-TH"/>
        </w:rPr>
        <w:t>เงินลงทุน</w:t>
      </w:r>
      <w:r w:rsidRPr="00A54ADA">
        <w:rPr>
          <w:rFonts w:ascii="Angsana New" w:hAnsi="Angsana New"/>
          <w:i/>
          <w:iCs/>
          <w:sz w:val="28"/>
          <w:szCs w:val="28"/>
          <w:cs/>
        </w:rPr>
        <w:t>ใ</w:t>
      </w:r>
      <w:r w:rsidRPr="00373678">
        <w:rPr>
          <w:rFonts w:ascii="Angsana New" w:hAnsi="Angsana New"/>
          <w:i/>
          <w:iCs/>
          <w:sz w:val="30"/>
          <w:szCs w:val="30"/>
          <w:cs/>
        </w:rPr>
        <w:t>นบริษัทร่วม</w:t>
      </w:r>
      <w:r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373678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:rsidR="00832C7A" w:rsidRDefault="000A35D2" w:rsidP="00A97D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/>
        <w:ind w:left="547"/>
        <w:jc w:val="thaiDistribute"/>
        <w:rPr>
          <w:rFonts w:ascii="Angsana New" w:hAnsi="Angsana New"/>
          <w:sz w:val="30"/>
          <w:szCs w:val="30"/>
        </w:rPr>
      </w:pPr>
      <w:r w:rsidRPr="00373678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373678">
        <w:rPr>
          <w:rFonts w:ascii="Angsana New" w:hAnsi="Angsana New"/>
          <w:sz w:val="30"/>
          <w:szCs w:val="30"/>
          <w:cs/>
        </w:rPr>
        <w:t>บริษัทย่อย</w:t>
      </w:r>
      <w:r w:rsidRPr="008F07A2">
        <w:rPr>
          <w:rFonts w:ascii="Angsana New" w:hAnsi="Angsana New"/>
          <w:sz w:val="30"/>
          <w:szCs w:val="30"/>
          <w:cs/>
        </w:rPr>
        <w:t>ในงบการเงินเฉพาะ</w:t>
      </w:r>
      <w:r w:rsidRPr="008F07A2">
        <w:rPr>
          <w:rFonts w:ascii="Angsana New" w:hAnsi="Angsana New" w:hint="cs"/>
          <w:sz w:val="30"/>
          <w:szCs w:val="30"/>
          <w:cs/>
        </w:rPr>
        <w:t>กิจการของ</w:t>
      </w:r>
      <w:r w:rsidR="00A54ADA">
        <w:rPr>
          <w:rFonts w:ascii="Angsana New" w:hAnsi="Angsana New"/>
          <w:sz w:val="30"/>
          <w:szCs w:val="30"/>
          <w:cs/>
        </w:rPr>
        <w:t>บริษัท</w:t>
      </w:r>
      <w:r w:rsidRPr="008F07A2">
        <w:rPr>
          <w:rFonts w:ascii="Angsana New" w:hAnsi="Angsana New"/>
          <w:sz w:val="30"/>
          <w:szCs w:val="30"/>
          <w:cs/>
        </w:rPr>
        <w:t>บันทึกบัญชีโดยใช้วิธี</w:t>
      </w:r>
      <w:r w:rsidRPr="008F07A2">
        <w:rPr>
          <w:rFonts w:ascii="Angsana New" w:hAnsi="Angsana New" w:hint="cs"/>
          <w:sz w:val="30"/>
          <w:szCs w:val="30"/>
          <w:cs/>
        </w:rPr>
        <w:t>ราคาทุน   ส่วน</w:t>
      </w:r>
      <w:r w:rsidR="00C039BB" w:rsidRPr="00C039BB">
        <w:rPr>
          <w:rFonts w:ascii="Angsana New" w:hAnsi="Angsana New"/>
          <w:sz w:val="30"/>
          <w:szCs w:val="30"/>
          <w:cs/>
        </w:rPr>
        <w:t>ส่วนการบันทึก</w:t>
      </w:r>
      <w:r w:rsidRPr="008F07A2">
        <w:rPr>
          <w:rFonts w:ascii="Angsana New" w:hAnsi="Angsana New" w:hint="cs"/>
          <w:sz w:val="30"/>
          <w:szCs w:val="30"/>
          <w:cs/>
        </w:rPr>
        <w:t>บัญชีเงินลงทุนในบริษัทร่วมในงบการเงินรวมใช้วิธีส่วนได้เสีย</w:t>
      </w:r>
    </w:p>
    <w:p w:rsidR="00974C13" w:rsidRDefault="00974C13" w:rsidP="00625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0"/>
        <w:jc w:val="thaiDistribute"/>
        <w:rPr>
          <w:rFonts w:ascii="Angsana New" w:hAnsi="Angsana New"/>
          <w:sz w:val="30"/>
          <w:szCs w:val="30"/>
        </w:rPr>
      </w:pPr>
      <w:r w:rsidRPr="00C36E1B">
        <w:rPr>
          <w:rFonts w:ascii="Angsana New" w:hAnsi="Angsana New"/>
          <w:i/>
          <w:iCs/>
          <w:sz w:val="30"/>
          <w:szCs w:val="30"/>
          <w:cs/>
        </w:rPr>
        <w:t>เงินลงทุน</w:t>
      </w:r>
      <w:r w:rsidR="00DD3276">
        <w:rPr>
          <w:rFonts w:ascii="Angsana New" w:hAnsi="Angsana New" w:hint="cs"/>
          <w:i/>
          <w:iCs/>
          <w:sz w:val="30"/>
          <w:szCs w:val="30"/>
          <w:cs/>
        </w:rPr>
        <w:t>ในตราสารทุน</w:t>
      </w:r>
    </w:p>
    <w:p w:rsidR="00143B00" w:rsidRDefault="00A8747B" w:rsidP="00A97D61">
      <w:pPr>
        <w:tabs>
          <w:tab w:val="clear" w:pos="227"/>
          <w:tab w:val="clear" w:pos="454"/>
          <w:tab w:val="clear" w:pos="680"/>
          <w:tab w:val="clear" w:pos="907"/>
          <w:tab w:val="right" w:pos="7200"/>
        </w:tabs>
        <w:spacing w:before="12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A16DBB">
        <w:rPr>
          <w:rFonts w:ascii="Angsana New" w:hAnsi="Angsana New"/>
          <w:sz w:val="30"/>
          <w:szCs w:val="30"/>
          <w:cs/>
        </w:rPr>
        <w:t>ตรา</w:t>
      </w:r>
      <w:r w:rsidRPr="00715A22">
        <w:rPr>
          <w:rFonts w:ascii="Angsana New" w:hAnsi="Angsana New"/>
          <w:sz w:val="30"/>
          <w:szCs w:val="30"/>
          <w:cs/>
        </w:rPr>
        <w:t>สารทุนซึ่งเป็นหลักทรัพย์ในความต้องการของตลาด นอกเหนือจากที่ถือไว้เพื่อค้าหรือตั้งใจถือไว้จนครบกำหนด</w:t>
      </w:r>
      <w:r w:rsidRPr="00715A22">
        <w:rPr>
          <w:rFonts w:ascii="Angsana New" w:hAnsi="Angsana New" w:hint="cs"/>
          <w:sz w:val="30"/>
          <w:szCs w:val="30"/>
          <w:cs/>
        </w:rPr>
        <w:t>จัดประเภทเป็นเงินลงทุนเผื่อขาย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974C13" w:rsidRPr="00715A22">
        <w:rPr>
          <w:rFonts w:ascii="Angsana New" w:hAnsi="Angsana New" w:hint="cs"/>
          <w:sz w:val="30"/>
          <w:szCs w:val="30"/>
          <w:cs/>
        </w:rPr>
        <w:t>ภายหลังการรับรู้มูลค่าในครั้งแรกเงินลงทุนเผื่อขายแสดงในมูลค่ายุติธรรม และการ</w:t>
      </w:r>
      <w:r w:rsidR="00974C13" w:rsidRPr="00EB25A1">
        <w:rPr>
          <w:rFonts w:ascii="Angsana New" w:hAnsi="Angsana New" w:hint="cs"/>
          <w:sz w:val="30"/>
          <w:szCs w:val="30"/>
          <w:cs/>
        </w:rPr>
        <w:t>เปลี่ยนแปลงที่ไม่ใช่ผลขาดทุนจากการด้อยค่าและผลต่างจากสกุลเงินตราต่างประเทศของรายการที่เป็นตัวเงิน บันทึกโดยตรงในส่วนของผู้ถือหุ้น ส่วนผลขาดทุนจากการด้อยค่าและผลต่างจากการแลกเปลี่ยนเงินตราต่างประเทศรับรู้ในกำไรหรือขาดทุน</w:t>
      </w:r>
      <w:r w:rsidR="00974C13" w:rsidRPr="00EB25A1">
        <w:rPr>
          <w:rFonts w:ascii="Angsana New" w:hAnsi="Angsana New"/>
          <w:sz w:val="30"/>
          <w:szCs w:val="30"/>
          <w:cs/>
        </w:rPr>
        <w:t xml:space="preserve">  เมื่อมีการ</w:t>
      </w:r>
      <w:r w:rsidR="00974C13" w:rsidRPr="00EB25A1">
        <w:rPr>
          <w:rFonts w:ascii="Angsana New" w:hAnsi="Angsana New" w:hint="cs"/>
          <w:sz w:val="30"/>
          <w:szCs w:val="30"/>
          <w:cs/>
        </w:rPr>
        <w:t>ตัดจำหน่าย</w:t>
      </w:r>
      <w:r w:rsidR="00974C13" w:rsidRPr="00EB25A1">
        <w:rPr>
          <w:rFonts w:ascii="Angsana New" w:hAnsi="Angsana New"/>
          <w:sz w:val="30"/>
          <w:szCs w:val="30"/>
          <w:cs/>
        </w:rPr>
        <w:t>เงินลงทุน จะรับรู้ผลกำไรหรือขาดทุน</w:t>
      </w:r>
      <w:r w:rsidR="00974C13" w:rsidRPr="00EB25A1">
        <w:rPr>
          <w:rFonts w:ascii="Angsana New" w:hAnsi="Angsana New" w:hint="cs"/>
          <w:sz w:val="30"/>
          <w:szCs w:val="30"/>
          <w:cs/>
        </w:rPr>
        <w:t>สะสม</w:t>
      </w:r>
      <w:r w:rsidR="00974C13" w:rsidRPr="00EB25A1">
        <w:rPr>
          <w:rFonts w:ascii="Angsana New" w:hAnsi="Angsana New"/>
          <w:sz w:val="30"/>
          <w:szCs w:val="30"/>
          <w:cs/>
        </w:rPr>
        <w:t>ที่เคยบันทึกในส่วนของผู้ถือหุ้น</w:t>
      </w:r>
      <w:r w:rsidR="00974C13" w:rsidRPr="00373678">
        <w:rPr>
          <w:rFonts w:ascii="Angsana New" w:hAnsi="Angsana New"/>
          <w:sz w:val="30"/>
          <w:szCs w:val="30"/>
          <w:cs/>
        </w:rPr>
        <w:t>โดยตรงเข้า</w:t>
      </w:r>
      <w:r w:rsidR="00974C13" w:rsidRPr="00373678">
        <w:rPr>
          <w:rFonts w:ascii="Angsana New" w:hAnsi="Angsana New" w:hint="cs"/>
          <w:sz w:val="30"/>
          <w:szCs w:val="30"/>
          <w:cs/>
        </w:rPr>
        <w:t>กำไรห</w:t>
      </w:r>
      <w:r w:rsidR="00974C13" w:rsidRPr="00EB25A1">
        <w:rPr>
          <w:rFonts w:ascii="Angsana New" w:hAnsi="Angsana New" w:hint="cs"/>
          <w:sz w:val="30"/>
          <w:szCs w:val="30"/>
          <w:cs/>
        </w:rPr>
        <w:t>รือขาดทุน</w:t>
      </w:r>
    </w:p>
    <w:p w:rsidR="00DD3276" w:rsidRDefault="00DD3276" w:rsidP="00625E12">
      <w:pPr>
        <w:tabs>
          <w:tab w:val="clear" w:pos="227"/>
          <w:tab w:val="clear" w:pos="454"/>
          <w:tab w:val="clear" w:pos="680"/>
          <w:tab w:val="clear" w:pos="907"/>
          <w:tab w:val="right" w:pos="7200"/>
        </w:tabs>
        <w:spacing w:before="12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A16DBB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มูลค่ายุติธรรมของเครื่องมือทางการเงินสำหรับหลักทรัพย์</w:t>
      </w:r>
      <w:r>
        <w:rPr>
          <w:rFonts w:ascii="Angsana New" w:hAnsi="Angsana New"/>
          <w:sz w:val="30"/>
          <w:szCs w:val="30"/>
          <w:cs/>
        </w:rPr>
        <w:t>เผื่อขายจะใช้ราคาเสนอซื้อ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ณ วันที่</w:t>
      </w:r>
      <w:r w:rsidRPr="006432AD">
        <w:rPr>
          <w:rFonts w:ascii="Angsana New" w:hAnsi="Angsana New" w:hint="cs"/>
          <w:sz w:val="30"/>
          <w:szCs w:val="30"/>
          <w:cs/>
        </w:rPr>
        <w:t>รายงาน</w:t>
      </w:r>
    </w:p>
    <w:p w:rsidR="00C320B2" w:rsidRPr="00C36E1B" w:rsidRDefault="00C320B2" w:rsidP="00A97D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</w:rPr>
      </w:pPr>
      <w:r w:rsidRPr="00C36E1B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:rsidR="00C320B2" w:rsidRDefault="00C320B2" w:rsidP="00447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C36E1B">
        <w:rPr>
          <w:rFonts w:ascii="Angsana New" w:hAnsi="Angsana New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:rsidR="00143B00" w:rsidRDefault="00C320B2" w:rsidP="00625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C36E1B">
        <w:rPr>
          <w:rFonts w:ascii="Angsana New" w:hAnsi="Angsana New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:rsidR="003F15FE" w:rsidRDefault="003F15FE" w:rsidP="00625E12">
      <w:pPr>
        <w:pStyle w:val="Heading8"/>
        <w:numPr>
          <w:ilvl w:val="1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 w:right="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อสังหาริมทรัพย์เพื่อการลงทุน</w:t>
      </w:r>
    </w:p>
    <w:p w:rsidR="003F15FE" w:rsidRPr="00443FAD" w:rsidRDefault="00443FAD" w:rsidP="00625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906540">
        <w:rPr>
          <w:rFonts w:ascii="Angsana New" w:hAnsi="Angsana New"/>
          <w:sz w:val="30"/>
          <w:szCs w:val="30"/>
          <w:cs/>
        </w:rPr>
        <w:t>อสังหาริมทรัพย์เพื่อการลงทุนแสดงด้วยมูลค่ายุติธรรม ซึ่งเป็นราคาตลาดที่ได้จากการประเมินโดยผู้ประเมินราคาอิสระประกอบกับการพิจารณาของกรรมการของกลุ่มบริษัท การเปลี่ยนแปลงในมูลค่ายุติธรรมของอสังหาริมทรัพย์เพื่อการลงทุนรับรู้ในงบกำไรขาดทุนเบ็ดเสร็จในงวดที่เกิดขึ้น</w:t>
      </w:r>
    </w:p>
    <w:p w:rsidR="00C320B2" w:rsidRPr="00143B00" w:rsidRDefault="00C320B2" w:rsidP="00625E12">
      <w:pPr>
        <w:pStyle w:val="Heading8"/>
        <w:numPr>
          <w:ilvl w:val="1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 w:right="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43B00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:rsidR="00C320B2" w:rsidRPr="00C36E1B" w:rsidRDefault="00C320B2" w:rsidP="00A97D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518"/>
        <w:jc w:val="both"/>
        <w:rPr>
          <w:rFonts w:ascii="Angsana New" w:hAnsi="Angsana New"/>
          <w:i/>
          <w:iCs/>
          <w:sz w:val="30"/>
          <w:szCs w:val="30"/>
        </w:rPr>
      </w:pPr>
      <w:r w:rsidRPr="00C36E1B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:rsidR="00C320B2" w:rsidRPr="00C36E1B" w:rsidRDefault="00C320B2" w:rsidP="00447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C36E1B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C320B2" w:rsidRPr="00C36E1B" w:rsidRDefault="00C320B2" w:rsidP="00625E12">
      <w:pPr>
        <w:pStyle w:val="Heading8"/>
        <w:spacing w:before="120"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C36E1B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C039BB">
        <w:rPr>
          <w:rFonts w:ascii="Angsana New" w:hAnsi="Angsana New" w:hint="cs"/>
          <w:sz w:val="30"/>
          <w:szCs w:val="30"/>
          <w:cs/>
        </w:rPr>
        <w:t>วัดมูลค่า</w:t>
      </w:r>
      <w:r w:rsidRPr="00C36E1B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  <w:r w:rsidRPr="00C36E1B">
        <w:rPr>
          <w:rFonts w:ascii="Angsana New" w:hAnsi="Angsana New"/>
          <w:sz w:val="30"/>
          <w:szCs w:val="30"/>
        </w:rPr>
        <w:t xml:space="preserve"> </w:t>
      </w:r>
    </w:p>
    <w:p w:rsidR="00C320B2" w:rsidRPr="00C36E1B" w:rsidRDefault="00396326" w:rsidP="00A97D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396326">
        <w:rPr>
          <w:rFonts w:ascii="Angsana New" w:hAnsi="Angsana New"/>
          <w:color w:val="000000"/>
          <w:sz w:val="30"/>
          <w:szCs w:val="30"/>
          <w:cs/>
          <w:lang w:eastAsia="en-GB"/>
        </w:rPr>
        <w:t>ราคาทุนรวมถึงต้นทุนทางตรงที่เกี่ยวข้องกับการได้มาของสินทรัพย์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 การขนย้าย 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  ลิขสิทธิ์ซอฟต์แวร์ดังกล่าวเป็นส่วนหนึ่งของอุปกรณ์</w:t>
      </w:r>
    </w:p>
    <w:p w:rsidR="00C320B2" w:rsidRPr="00C36E1B" w:rsidRDefault="00C320B2" w:rsidP="00625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C36E1B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ส่วนประกอบของรายการที่ดิน</w:t>
      </w:r>
      <w:r w:rsidRPr="00C36E1B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C36E1B">
        <w:rPr>
          <w:rFonts w:ascii="Angsana New" w:hAnsi="Angsana New"/>
          <w:color w:val="000000"/>
          <w:sz w:val="30"/>
          <w:szCs w:val="30"/>
          <w:cs/>
          <w:lang w:eastAsia="en-GB"/>
        </w:rPr>
        <w:t>อาคารและอุปกรณ์แต่ละรายการที่มีอายุการให้ประโยชน์ไม่เท่ากันต้องบันทึก</w:t>
      </w:r>
      <w:r w:rsidRPr="00C36E1B">
        <w:rPr>
          <w:rFonts w:ascii="Angsana New" w:hAnsi="Angsana New"/>
          <w:color w:val="000000"/>
          <w:sz w:val="30"/>
          <w:szCs w:val="30"/>
          <w:cs/>
          <w:lang w:eastAsia="en-GB"/>
        </w:rPr>
        <w:br/>
        <w:t>แต่ละส่วนประกอบที่มีนัยสำคัญแยกต่างหากจากกัน</w:t>
      </w:r>
      <w:r w:rsidRPr="00C36E1B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</w:p>
    <w:p w:rsidR="00C320B2" w:rsidRPr="00C36E1B" w:rsidRDefault="00C320B2" w:rsidP="00625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36E1B">
        <w:rPr>
          <w:rFonts w:ascii="Angsana New" w:hAnsi="Angsana New"/>
          <w:sz w:val="30"/>
          <w:szCs w:val="30"/>
          <w:cs/>
        </w:rPr>
        <w:t>กำไรหรือ</w:t>
      </w:r>
      <w:r w:rsidR="00B279DA">
        <w:rPr>
          <w:rFonts w:ascii="Angsana New" w:hAnsi="Angsana New"/>
          <w:sz w:val="30"/>
          <w:szCs w:val="30"/>
          <w:cs/>
        </w:rPr>
        <w:t>ขาดทุนจากการจำหน่ายที่ดิน อาคาร</w:t>
      </w:r>
      <w:r w:rsidRPr="00C36E1B">
        <w:rPr>
          <w:rFonts w:ascii="Angsana New" w:hAnsi="Angsana New"/>
          <w:sz w:val="30"/>
          <w:szCs w:val="30"/>
          <w:cs/>
        </w:rPr>
        <w:t>และอุปกรณ์ คือผลต่างระหว่างสิ่งตอบแทนสุทธิที่ได้รับจากการจำหน่ายกับมูลค่าตา</w:t>
      </w:r>
      <w:r w:rsidR="00474D51">
        <w:rPr>
          <w:rFonts w:ascii="Angsana New" w:hAnsi="Angsana New"/>
          <w:sz w:val="30"/>
          <w:szCs w:val="30"/>
          <w:cs/>
        </w:rPr>
        <w:t>มบัญชีของที่ดิน อาคาร</w:t>
      </w:r>
      <w:r w:rsidRPr="00C36E1B">
        <w:rPr>
          <w:rFonts w:ascii="Angsana New" w:hAnsi="Angsana New"/>
          <w:sz w:val="30"/>
          <w:szCs w:val="30"/>
          <w:cs/>
        </w:rPr>
        <w:t xml:space="preserve">และอุปกรณ์ โดยรับรู้ในกำไรหรือขาดทุน </w:t>
      </w:r>
    </w:p>
    <w:p w:rsidR="00C320B2" w:rsidRPr="00C36E1B" w:rsidRDefault="00C320B2" w:rsidP="00A97D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C36E1B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:rsidR="00C320B2" w:rsidRPr="00C36E1B" w:rsidRDefault="00C320B2" w:rsidP="00447D0E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C36E1B">
        <w:rPr>
          <w:rFonts w:ascii="Angsana New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C36E1B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C36E1B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 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</w:t>
      </w:r>
      <w:r w:rsidRPr="00C36E1B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C36E1B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:rsidR="00C320B2" w:rsidRPr="00C36E1B" w:rsidRDefault="00C320B2" w:rsidP="00625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C36E1B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C320B2" w:rsidRPr="00C36E1B" w:rsidRDefault="00C320B2" w:rsidP="00A97D61">
      <w:pPr>
        <w:pStyle w:val="Default"/>
        <w:spacing w:before="12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36E1B">
        <w:rPr>
          <w:rFonts w:ascii="Angsana New" w:hAnsi="Angsana New" w:cs="Angsana New"/>
          <w:sz w:val="30"/>
          <w:szCs w:val="30"/>
          <w:cs/>
        </w:rPr>
        <w:t>ค่าเสื่อมราคาคำนวณจา</w:t>
      </w:r>
      <w:r w:rsidR="00B279DA">
        <w:rPr>
          <w:rFonts w:ascii="Angsana New" w:hAnsi="Angsana New" w:cs="Angsana New"/>
          <w:sz w:val="30"/>
          <w:szCs w:val="30"/>
          <w:cs/>
        </w:rPr>
        <w:t>กมูลค่าเสื่อมสภาพของรายการอาคาร</w:t>
      </w:r>
      <w:r w:rsidRPr="00C36E1B">
        <w:rPr>
          <w:rFonts w:ascii="Angsana New" w:hAnsi="Angsana New" w:cs="Angsana New"/>
          <w:sz w:val="30"/>
          <w:szCs w:val="30"/>
          <w:cs/>
        </w:rPr>
        <w:t>และอุปกรณ์ ซึ่งประกอบด้วยราคาทุนของสินทรัพย์หรือต้นทุนในการเปลี่ยนแทนอื่น</w:t>
      </w:r>
      <w:r w:rsidRPr="00C36E1B">
        <w:rPr>
          <w:rFonts w:ascii="Angsana New" w:hAnsi="Angsana New" w:cs="Angsana New"/>
          <w:sz w:val="30"/>
          <w:szCs w:val="30"/>
        </w:rPr>
        <w:t xml:space="preserve"> </w:t>
      </w:r>
      <w:r w:rsidRPr="00C36E1B">
        <w:rPr>
          <w:rFonts w:ascii="Angsana New" w:hAnsi="Angsana New" w:cs="Angsana New"/>
          <w:sz w:val="30"/>
          <w:szCs w:val="30"/>
          <w:cs/>
        </w:rPr>
        <w:t xml:space="preserve">หักด้วยมูลค่าคงเหลือของสินทรัพย์ </w:t>
      </w:r>
    </w:p>
    <w:p w:rsidR="00C320B2" w:rsidRDefault="00C320B2" w:rsidP="00625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36E1B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</w:t>
      </w:r>
      <w:r w:rsidR="007724F0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C36E1B">
        <w:rPr>
          <w:rFonts w:ascii="Angsana New" w:hAnsi="Angsana New"/>
          <w:sz w:val="30"/>
          <w:szCs w:val="30"/>
          <w:cs/>
        </w:rPr>
        <w:t>โดยประมาณของส่วนประกอบของสินทรัพย์แต่ละรายการ  ประมาณการอายุการ</w:t>
      </w:r>
      <w:r w:rsidR="00E340E8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C36E1B">
        <w:rPr>
          <w:rFonts w:ascii="Angsana New" w:hAnsi="Angsana New"/>
          <w:sz w:val="30"/>
          <w:szCs w:val="30"/>
          <w:cs/>
        </w:rPr>
        <w:t xml:space="preserve">ของสินทรัพย์แสดงได้ดังนี้ </w:t>
      </w:r>
    </w:p>
    <w:tbl>
      <w:tblPr>
        <w:tblW w:w="9595" w:type="dxa"/>
        <w:tblInd w:w="548" w:type="dxa"/>
        <w:tblLook w:val="0000" w:firstRow="0" w:lastRow="0" w:firstColumn="0" w:lastColumn="0" w:noHBand="0" w:noVBand="0"/>
      </w:tblPr>
      <w:tblGrid>
        <w:gridCol w:w="7570"/>
        <w:gridCol w:w="1350"/>
        <w:gridCol w:w="675"/>
      </w:tblGrid>
      <w:tr w:rsidR="00C320B2" w:rsidRPr="00C36E1B" w:rsidTr="002D52CA">
        <w:tc>
          <w:tcPr>
            <w:tcW w:w="7570" w:type="dxa"/>
            <w:vAlign w:val="bottom"/>
          </w:tcPr>
          <w:p w:rsidR="00C320B2" w:rsidRPr="00C36E1B" w:rsidRDefault="00C320B2" w:rsidP="00614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C36E1B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="00614C97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  <w:r w:rsidRPr="00C36E1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:rsidR="00C320B2" w:rsidRPr="00C36E1B" w:rsidRDefault="0067356F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7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10 - 40</w:t>
            </w:r>
          </w:p>
        </w:tc>
        <w:tc>
          <w:tcPr>
            <w:tcW w:w="675" w:type="dxa"/>
          </w:tcPr>
          <w:p w:rsidR="00C320B2" w:rsidRPr="00C36E1B" w:rsidRDefault="00C320B2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C36E1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320B2" w:rsidRPr="00C36E1B" w:rsidTr="002D52CA">
        <w:tc>
          <w:tcPr>
            <w:tcW w:w="7570" w:type="dxa"/>
            <w:vAlign w:val="bottom"/>
          </w:tcPr>
          <w:p w:rsidR="00C320B2" w:rsidRPr="00C36E1B" w:rsidRDefault="00C320B2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C36E1B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</w:tcPr>
          <w:p w:rsidR="00C320B2" w:rsidRPr="00C36E1B" w:rsidRDefault="001E705E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7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5 -</w:t>
            </w:r>
            <w:r w:rsidR="0067356F">
              <w:rPr>
                <w:rFonts w:ascii="Angsana New" w:hAnsi="Angsana New"/>
                <w:sz w:val="30"/>
                <w:szCs w:val="30"/>
              </w:rPr>
              <w:t xml:space="preserve"> 20</w:t>
            </w:r>
          </w:p>
        </w:tc>
        <w:tc>
          <w:tcPr>
            <w:tcW w:w="675" w:type="dxa"/>
          </w:tcPr>
          <w:p w:rsidR="00C320B2" w:rsidRPr="00C36E1B" w:rsidRDefault="00C320B2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C36E1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320B2" w:rsidRPr="00C36E1B" w:rsidTr="002D52CA">
        <w:tc>
          <w:tcPr>
            <w:tcW w:w="7570" w:type="dxa"/>
            <w:vAlign w:val="bottom"/>
          </w:tcPr>
          <w:p w:rsidR="00C320B2" w:rsidRPr="00C36E1B" w:rsidRDefault="00C320B2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C36E1B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  <w:r w:rsidR="001A3432" w:rsidRPr="00C36E1B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  <w:r w:rsidRPr="00C36E1B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350" w:type="dxa"/>
          </w:tcPr>
          <w:p w:rsidR="00C320B2" w:rsidRPr="00C36E1B" w:rsidRDefault="001E705E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7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5 -</w:t>
            </w:r>
            <w:r w:rsidR="0067356F">
              <w:rPr>
                <w:rFonts w:ascii="Angsana New" w:hAnsi="Angsana New"/>
                <w:sz w:val="30"/>
                <w:szCs w:val="30"/>
              </w:rPr>
              <w:t xml:space="preserve"> 10</w:t>
            </w:r>
          </w:p>
        </w:tc>
        <w:tc>
          <w:tcPr>
            <w:tcW w:w="675" w:type="dxa"/>
          </w:tcPr>
          <w:p w:rsidR="00C320B2" w:rsidRPr="00C36E1B" w:rsidRDefault="00C320B2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C36E1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320B2" w:rsidRPr="00C36E1B" w:rsidTr="002D52CA">
        <w:tc>
          <w:tcPr>
            <w:tcW w:w="7570" w:type="dxa"/>
            <w:shd w:val="clear" w:color="auto" w:fill="auto"/>
            <w:vAlign w:val="bottom"/>
          </w:tcPr>
          <w:p w:rsidR="00C320B2" w:rsidRPr="00C36E1B" w:rsidRDefault="00C320B2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C36E1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</w:tcPr>
          <w:p w:rsidR="00C320B2" w:rsidRPr="00C36E1B" w:rsidRDefault="0067356F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7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5 - 10</w:t>
            </w:r>
          </w:p>
        </w:tc>
        <w:tc>
          <w:tcPr>
            <w:tcW w:w="675" w:type="dxa"/>
            <w:shd w:val="clear" w:color="auto" w:fill="auto"/>
          </w:tcPr>
          <w:p w:rsidR="00C320B2" w:rsidRPr="00C36E1B" w:rsidRDefault="00C320B2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C36E1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C320B2" w:rsidRPr="00C36E1B" w:rsidRDefault="00C320B2" w:rsidP="00447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36E1B">
        <w:rPr>
          <w:rFonts w:ascii="Angsana New" w:hAnsi="Angsana New"/>
          <w:sz w:val="30"/>
          <w:szCs w:val="30"/>
          <w:cs/>
        </w:rPr>
        <w:t>กลุ่มบริษัท</w:t>
      </w:r>
      <w:r w:rsidR="00C55E33">
        <w:rPr>
          <w:rFonts w:ascii="Angsana New" w:hAnsi="Angsana New"/>
          <w:sz w:val="30"/>
          <w:szCs w:val="30"/>
          <w:cs/>
        </w:rPr>
        <w:t>ไม่คิดค่าเสื่อมราคาสำหรับที่ดิน</w:t>
      </w:r>
      <w:r w:rsidRPr="00C36E1B">
        <w:rPr>
          <w:rFonts w:ascii="Angsana New" w:hAnsi="Angsana New"/>
          <w:sz w:val="30"/>
          <w:szCs w:val="30"/>
          <w:cs/>
        </w:rPr>
        <w:t>และสินทรัพย์ที่อยู่ระหว่างการก่อสร้าง</w:t>
      </w:r>
      <w:r w:rsidR="00C55E33">
        <w:rPr>
          <w:rFonts w:ascii="Angsana New" w:hAnsi="Angsana New" w:hint="cs"/>
          <w:sz w:val="30"/>
          <w:szCs w:val="30"/>
          <w:cs/>
        </w:rPr>
        <w:t>และติดตั้ง</w:t>
      </w:r>
    </w:p>
    <w:p w:rsidR="00C320B2" w:rsidRPr="00C36E1B" w:rsidRDefault="00C320B2" w:rsidP="00625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36E1B">
        <w:rPr>
          <w:rFonts w:ascii="Angsana New" w:hAnsi="Angsana New"/>
          <w:sz w:val="30"/>
          <w:szCs w:val="30"/>
          <w:cs/>
        </w:rPr>
        <w:t xml:space="preserve">วิธีการคิดค่าเสื่อมราคา อายุการให้ประโยชน์ของสินทรัพย์ และมูลค่าคงเหลือ </w:t>
      </w:r>
      <w:r w:rsidR="00487DD2">
        <w:rPr>
          <w:rFonts w:ascii="Angsana New" w:hAnsi="Angsana New"/>
          <w:sz w:val="30"/>
          <w:szCs w:val="30"/>
          <w:cs/>
        </w:rPr>
        <w:t>ถูกทบทวนอย่างน้อยที่สุดทุกสิ้น</w:t>
      </w:r>
      <w:r w:rsidRPr="00C36E1B">
        <w:rPr>
          <w:rFonts w:ascii="Angsana New" w:hAnsi="Angsana New"/>
          <w:sz w:val="30"/>
          <w:szCs w:val="30"/>
          <w:cs/>
        </w:rPr>
        <w:t>รอบปีบัญชี และปรับปรุงตามความเหมาะสม</w:t>
      </w:r>
    </w:p>
    <w:p w:rsidR="00C320B2" w:rsidRPr="00C36E1B" w:rsidRDefault="00C320B2" w:rsidP="00A97D61">
      <w:pPr>
        <w:pStyle w:val="Heading8"/>
        <w:numPr>
          <w:ilvl w:val="1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43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36E1B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</w:p>
    <w:p w:rsidR="00C320B2" w:rsidRPr="00C36E1B" w:rsidRDefault="00C320B2" w:rsidP="00447D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C36E1B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 มีข้อบ่งชี้เรื่องการด้อยค่าหรือไม่</w:t>
      </w:r>
      <w:r w:rsidRPr="00C36E1B">
        <w:rPr>
          <w:rFonts w:ascii="Angsana New" w:hAnsi="Angsana New"/>
          <w:sz w:val="30"/>
          <w:szCs w:val="30"/>
        </w:rPr>
        <w:t xml:space="preserve"> </w:t>
      </w:r>
      <w:r w:rsidRPr="00C36E1B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:rsidR="00BA2FF7" w:rsidRDefault="00C320B2" w:rsidP="00625E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C36E1B">
        <w:rPr>
          <w:rFonts w:ascii="Angsana New" w:hAnsi="Angsana New"/>
          <w:sz w:val="30"/>
          <w:szCs w:val="30"/>
          <w:cs/>
        </w:rPr>
        <w:t xml:space="preserve"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ขาดทุนจากการด้อยค่าบันทึกในกำไรหรือขาดทุน </w:t>
      </w:r>
    </w:p>
    <w:p w:rsidR="00E340E8" w:rsidRDefault="00E340E8" w:rsidP="00625E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5E5C03">
        <w:rPr>
          <w:rFonts w:ascii="Angsana New" w:hAnsi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 ยอด</w:t>
      </w:r>
      <w:r w:rsidRPr="007A299D">
        <w:rPr>
          <w:rFonts w:ascii="Angsana New" w:hAnsi="Angsana New"/>
          <w:sz w:val="30"/>
          <w:szCs w:val="30"/>
          <w:cs/>
        </w:rPr>
        <w:t>ขาดทุนซึ่งเคยบันทึกในส่วนของผู้ถือหุ้นจะถูกบันทึกในกำไร</w:t>
      </w:r>
      <w:r w:rsidRPr="007A299D">
        <w:rPr>
          <w:rFonts w:ascii="Angsana New" w:hAnsi="Angsana New" w:hint="cs"/>
          <w:sz w:val="30"/>
          <w:szCs w:val="30"/>
          <w:cs/>
        </w:rPr>
        <w:t>หรือ</w:t>
      </w:r>
      <w:r w:rsidRPr="007A299D">
        <w:rPr>
          <w:rFonts w:ascii="Angsana New" w:hAnsi="Angsana New"/>
          <w:sz w:val="30"/>
          <w:szCs w:val="30"/>
          <w:cs/>
        </w:rPr>
        <w:t>ขาดทุน</w:t>
      </w:r>
      <w:r w:rsidRPr="007A299D">
        <w:rPr>
          <w:rFonts w:ascii="Angsana New" w:hAnsi="Angsana New" w:hint="cs"/>
          <w:sz w:val="30"/>
          <w:szCs w:val="30"/>
          <w:cs/>
        </w:rPr>
        <w:t>โดยไม่ต้องปรับกับยอด</w:t>
      </w:r>
      <w:r w:rsidRPr="007A299D">
        <w:rPr>
          <w:rFonts w:ascii="Angsana New" w:hAnsi="Angsana New"/>
          <w:sz w:val="30"/>
          <w:szCs w:val="30"/>
          <w:cs/>
        </w:rPr>
        <w:t>สินทรัพย์</w:t>
      </w:r>
      <w:r w:rsidRPr="007A299D">
        <w:rPr>
          <w:rFonts w:ascii="Angsana New" w:hAnsi="Angsana New" w:hint="cs"/>
          <w:sz w:val="30"/>
          <w:szCs w:val="30"/>
          <w:cs/>
        </w:rPr>
        <w:t>ทางการเงินดังกล่าว</w:t>
      </w:r>
      <w:r w:rsidRPr="007A299D">
        <w:rPr>
          <w:rFonts w:ascii="Angsana New" w:hAnsi="Angsana New"/>
          <w:sz w:val="30"/>
          <w:szCs w:val="30"/>
          <w:cs/>
        </w:rPr>
        <w:t xml:space="preserve">  ยอดขาดทุนที่บันทึกในกำไร</w:t>
      </w:r>
      <w:r w:rsidRPr="007A299D">
        <w:rPr>
          <w:rFonts w:ascii="Angsana New" w:hAnsi="Angsana New" w:hint="cs"/>
          <w:sz w:val="30"/>
          <w:szCs w:val="30"/>
          <w:cs/>
        </w:rPr>
        <w:t>หรือ</w:t>
      </w:r>
      <w:r w:rsidRPr="007A299D">
        <w:rPr>
          <w:rFonts w:ascii="Angsana New" w:hAnsi="Angsana New"/>
          <w:sz w:val="30"/>
          <w:szCs w:val="30"/>
          <w:cs/>
        </w:rPr>
        <w:t>ขาดทุนเป็นผลต่างระหว่างราคาทุนที่ซื้อกับมูลค่ายุติธรรมในปัจจุบันของสินทรัพย์  หักขาดทุนจากการด้อยค่าของสินทรัพย์ทางการเงินนั้น</w:t>
      </w:r>
      <w:r w:rsidR="00852C9E">
        <w:rPr>
          <w:rFonts w:ascii="Angsana New" w:hAnsi="Angsana New" w:hint="cs"/>
          <w:sz w:val="30"/>
          <w:szCs w:val="30"/>
          <w:cs/>
        </w:rPr>
        <w:t xml:space="preserve"> </w:t>
      </w:r>
      <w:r w:rsidRPr="007A299D">
        <w:rPr>
          <w:rFonts w:ascii="Angsana New" w:hAnsi="Angsana New"/>
          <w:sz w:val="30"/>
          <w:szCs w:val="30"/>
          <w:cs/>
        </w:rPr>
        <w:t>ๆ ซึ่งเคยรับรู้แล้วในกำไร</w:t>
      </w:r>
      <w:r w:rsidRPr="007A299D">
        <w:rPr>
          <w:rFonts w:ascii="Angsana New" w:hAnsi="Angsana New" w:hint="cs"/>
          <w:sz w:val="30"/>
          <w:szCs w:val="30"/>
          <w:cs/>
        </w:rPr>
        <w:t>หรือ</w:t>
      </w:r>
      <w:r w:rsidRPr="007A299D">
        <w:rPr>
          <w:rFonts w:ascii="Angsana New" w:hAnsi="Angsana New"/>
          <w:sz w:val="30"/>
          <w:szCs w:val="30"/>
          <w:cs/>
        </w:rPr>
        <w:t>ขาดทุน</w:t>
      </w:r>
    </w:p>
    <w:p w:rsidR="00BA2FF7" w:rsidRDefault="00C320B2" w:rsidP="00625E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left="540" w:right="47"/>
        <w:jc w:val="thaiDistribute"/>
        <w:rPr>
          <w:rFonts w:ascii="Angsana New" w:hAnsi="Angsana New"/>
          <w:iCs/>
          <w:sz w:val="30"/>
          <w:szCs w:val="30"/>
        </w:rPr>
      </w:pPr>
      <w:r w:rsidRPr="00C36E1B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614C97" w:rsidRDefault="005F0828" w:rsidP="00A97D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8832AF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</w:t>
      </w:r>
      <w:r w:rsidRPr="008832AF">
        <w:rPr>
          <w:rFonts w:ascii="Angsana New" w:hAnsi="Angsana New" w:hint="cs"/>
          <w:sz w:val="30"/>
          <w:szCs w:val="30"/>
          <w:cs/>
        </w:rPr>
        <w:t>สินทรัพย์ทางการเงินสำหรับหลักทรัพย์เผื่อขาย คำนวณโดยอ้างอิงถึงมูลค่ายุติธรรม</w:t>
      </w:r>
    </w:p>
    <w:p w:rsidR="00C320B2" w:rsidRPr="00C36E1B" w:rsidRDefault="00C320B2" w:rsidP="00625E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36E1B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</w:t>
      </w:r>
      <w:r w:rsidR="007724F0">
        <w:rPr>
          <w:rFonts w:ascii="Angsana New" w:hAnsi="Angsana New" w:hint="cs"/>
          <w:sz w:val="30"/>
          <w:szCs w:val="30"/>
          <w:cs/>
        </w:rPr>
        <w:t xml:space="preserve"> </w:t>
      </w:r>
      <w:r w:rsidRPr="00C36E1B">
        <w:rPr>
          <w:rFonts w:ascii="Angsana New" w:hAnsi="Angsana New"/>
          <w:sz w:val="30"/>
          <w:szCs w:val="30"/>
          <w:cs/>
        </w:rPr>
        <w:t>มูลค่าจากการใช้ของสินทรัพย์ 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</w:t>
      </w:r>
      <w:r w:rsidR="00614C97">
        <w:rPr>
          <w:rFonts w:ascii="Angsana New" w:hAnsi="Angsana New"/>
          <w:sz w:val="30"/>
          <w:szCs w:val="30"/>
          <w:cs/>
        </w:rPr>
        <w:t>ระเมินได้ในตลาดปัจจุบัน ซึ่งแปรไ</w:t>
      </w:r>
      <w:r w:rsidRPr="00C36E1B">
        <w:rPr>
          <w:rFonts w:ascii="Angsana New" w:hAnsi="Angsana New"/>
          <w:sz w:val="30"/>
          <w:szCs w:val="30"/>
          <w:cs/>
        </w:rPr>
        <w:t>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ให้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C320B2" w:rsidRDefault="00C320B2" w:rsidP="00A97D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  <w:r w:rsidRPr="00C36E1B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:rsidR="00576FA8" w:rsidRPr="00576FA8" w:rsidRDefault="00576FA8" w:rsidP="00576FA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A78CF">
        <w:rPr>
          <w:rFonts w:ascii="Angsana New" w:hAnsi="Angsana New"/>
          <w:sz w:val="30"/>
          <w:szCs w:val="30"/>
          <w:cs/>
        </w:rPr>
        <w:t>ขาดทุนจากการด้อยค่าของ</w:t>
      </w:r>
      <w:r w:rsidRPr="00CA78CF">
        <w:rPr>
          <w:rFonts w:ascii="Angsana New" w:hAnsi="Angsana New" w:hint="cs"/>
          <w:sz w:val="30"/>
          <w:szCs w:val="30"/>
          <w:cs/>
        </w:rPr>
        <w:t>สินทรัพย์ทางการเงิน</w:t>
      </w:r>
      <w:r w:rsidRPr="00CA78CF">
        <w:rPr>
          <w:rFonts w:ascii="Angsana New" w:hAnsi="Angsana New"/>
          <w:sz w:val="30"/>
          <w:szCs w:val="30"/>
          <w:cs/>
        </w:rPr>
        <w:t>จะถูกกลับรายการ  เมื่อมูลค่าที่</w:t>
      </w:r>
      <w:r w:rsidRPr="00CA78CF">
        <w:rPr>
          <w:rFonts w:ascii="Angsana New" w:hAnsi="Angsana New" w:hint="cs"/>
          <w:sz w:val="30"/>
          <w:szCs w:val="30"/>
          <w:cs/>
        </w:rPr>
        <w:t>คาดว่า</w:t>
      </w:r>
      <w:r w:rsidRPr="00CA78CF">
        <w:rPr>
          <w:rFonts w:ascii="Angsana New" w:hAnsi="Angsana New"/>
          <w:sz w:val="30"/>
          <w:szCs w:val="30"/>
          <w:cs/>
        </w:rPr>
        <w:t>จะได้รับคืน</w:t>
      </w:r>
      <w:r w:rsidRPr="00CA78CF">
        <w:rPr>
          <w:rFonts w:ascii="Angsana New" w:hAnsi="Angsana New" w:hint="cs"/>
          <w:sz w:val="30"/>
          <w:szCs w:val="30"/>
          <w:cs/>
        </w:rPr>
        <w:t>เพิ่มขึ้น</w:t>
      </w:r>
      <w:r w:rsidRPr="00CA78CF">
        <w:rPr>
          <w:rFonts w:ascii="Angsana New" w:hAnsi="Angsana New"/>
          <w:sz w:val="30"/>
          <w:szCs w:val="30"/>
          <w:cs/>
        </w:rPr>
        <w:t>ในภายหลัง  และการเพิ่มขึ้นนั้นสัมพันธ์โดยตรงกับขาดทุนจากการด้อย</w:t>
      </w:r>
      <w:r w:rsidRPr="007A299D">
        <w:rPr>
          <w:rFonts w:ascii="Angsana New" w:hAnsi="Angsana New"/>
          <w:sz w:val="30"/>
          <w:szCs w:val="30"/>
          <w:cs/>
        </w:rPr>
        <w:t>ค่าที่เคยรับรู้</w:t>
      </w:r>
      <w:r w:rsidRPr="007A299D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="007724F0">
        <w:rPr>
          <w:rFonts w:ascii="Angsana New" w:hAnsi="Angsana New" w:hint="cs"/>
          <w:sz w:val="30"/>
          <w:szCs w:val="30"/>
          <w:cs/>
        </w:rPr>
        <w:t xml:space="preserve"> </w:t>
      </w:r>
      <w:r w:rsidRPr="007A299D">
        <w:rPr>
          <w:rFonts w:ascii="Angsana New" w:hAnsi="Angsana New" w:hint="cs"/>
          <w:sz w:val="30"/>
          <w:szCs w:val="30"/>
          <w:cs/>
        </w:rPr>
        <w:t>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:rsidR="00C320B2" w:rsidRDefault="00C320B2" w:rsidP="00625E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36E1B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</w:t>
      </w:r>
      <w:r w:rsidR="00852C9E">
        <w:rPr>
          <w:rFonts w:ascii="Angsana New" w:hAnsi="Angsana New"/>
          <w:sz w:val="30"/>
          <w:szCs w:val="30"/>
        </w:rPr>
        <w:t xml:space="preserve"> </w:t>
      </w:r>
      <w:r w:rsidRPr="00C36E1B">
        <w:rPr>
          <w:rFonts w:ascii="Angsana New" w:hAnsi="Angsana New"/>
          <w:sz w:val="30"/>
          <w:szCs w:val="30"/>
          <w:cs/>
        </w:rPr>
        <w:t>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เสมือนหนึ่งไม่เคยมีการบันทึกขาดทุนจากการด้อยค่ามาก่อน</w:t>
      </w:r>
      <w:r w:rsidRPr="00C36E1B">
        <w:rPr>
          <w:rFonts w:ascii="Angsana New" w:hAnsi="Angsana New"/>
          <w:sz w:val="30"/>
          <w:szCs w:val="30"/>
        </w:rPr>
        <w:t xml:space="preserve"> </w:t>
      </w:r>
    </w:p>
    <w:p w:rsidR="00C320B2" w:rsidRPr="00C36E1B" w:rsidRDefault="00C320B2" w:rsidP="00625E12">
      <w:pPr>
        <w:pStyle w:val="Heading8"/>
        <w:numPr>
          <w:ilvl w:val="1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 w:right="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bookmarkStart w:id="0" w:name="OLE_LINK8"/>
      <w:r w:rsidRPr="00C36E1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หนี้สินที่มีภาระดอกเบี้ย</w:t>
      </w:r>
    </w:p>
    <w:p w:rsidR="009526E9" w:rsidRDefault="00C320B2" w:rsidP="00625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36E1B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</w:t>
      </w:r>
      <w:bookmarkEnd w:id="0"/>
      <w:r w:rsidR="00020F4D">
        <w:rPr>
          <w:rFonts w:ascii="Angsana New" w:hAnsi="Angsana New" w:hint="cs"/>
          <w:sz w:val="30"/>
          <w:szCs w:val="30"/>
          <w:cs/>
        </w:rPr>
        <w:t>ในราคาทุน</w:t>
      </w:r>
    </w:p>
    <w:p w:rsidR="00C320B2" w:rsidRPr="00C36E1B" w:rsidRDefault="00C320B2" w:rsidP="00625E12">
      <w:pPr>
        <w:pStyle w:val="Heading8"/>
        <w:numPr>
          <w:ilvl w:val="1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 w:right="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C36E1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เจ้าหนี้การค้าและเจ้าหนี้อื่น</w:t>
      </w:r>
    </w:p>
    <w:p w:rsidR="00143B00" w:rsidRDefault="00C320B2" w:rsidP="00625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36E1B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C320B2" w:rsidRPr="002479C4" w:rsidRDefault="00C320B2" w:rsidP="00625E12">
      <w:pPr>
        <w:pStyle w:val="Heading8"/>
        <w:numPr>
          <w:ilvl w:val="1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 w:right="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2479C4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ผลประโยชน์ของพนักงาน  </w:t>
      </w:r>
    </w:p>
    <w:p w:rsidR="001A3432" w:rsidRPr="002479C4" w:rsidRDefault="001A3432" w:rsidP="00A97D61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7"/>
        <w:jc w:val="both"/>
        <w:rPr>
          <w:rFonts w:ascii="Angsana New" w:hAnsi="Angsana New"/>
          <w:iCs/>
          <w:sz w:val="30"/>
          <w:szCs w:val="30"/>
        </w:rPr>
      </w:pPr>
      <w:r w:rsidRPr="002479C4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:rsidR="009A2923" w:rsidRPr="002479C4" w:rsidRDefault="009A2923" w:rsidP="009A292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2479C4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2479C4">
        <w:rPr>
          <w:rFonts w:ascii="Angsana New" w:hAnsi="Angsana New"/>
          <w:i/>
          <w:sz w:val="30"/>
          <w:szCs w:val="30"/>
          <w:shd w:val="clear" w:color="auto" w:fill="D9D9D9"/>
          <w:cs/>
        </w:rPr>
        <w:t xml:space="preserve"> </w:t>
      </w:r>
    </w:p>
    <w:p w:rsidR="00C320B2" w:rsidRPr="002479C4" w:rsidRDefault="00C320B2" w:rsidP="00A97D61">
      <w:pPr>
        <w:tabs>
          <w:tab w:val="clear" w:pos="227"/>
          <w:tab w:val="clear" w:pos="454"/>
          <w:tab w:val="clear" w:pos="680"/>
          <w:tab w:val="left" w:pos="720"/>
        </w:tabs>
        <w:spacing w:before="240" w:after="120" w:line="240" w:lineRule="auto"/>
        <w:ind w:left="547"/>
        <w:jc w:val="both"/>
        <w:rPr>
          <w:rFonts w:ascii="Angsana New" w:hAnsi="Angsana New"/>
          <w:iCs/>
          <w:sz w:val="30"/>
          <w:szCs w:val="30"/>
        </w:rPr>
      </w:pPr>
      <w:r w:rsidRPr="002479C4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:rsidR="00F87547" w:rsidRPr="002479C4" w:rsidRDefault="00F87547" w:rsidP="00F8754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2479C4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487DD2" w:rsidRPr="002479C4">
        <w:rPr>
          <w:rFonts w:ascii="Angsana New" w:hAnsi="Angsana New"/>
          <w:i/>
          <w:sz w:val="30"/>
          <w:szCs w:val="30"/>
        </w:rPr>
        <w:t xml:space="preserve"> </w:t>
      </w:r>
      <w:r w:rsidRPr="002479C4">
        <w:rPr>
          <w:rFonts w:ascii="Angsana New" w:hAnsi="Angsana New"/>
          <w:i/>
          <w:sz w:val="30"/>
          <w:szCs w:val="30"/>
          <w:cs/>
        </w:rPr>
        <w:t xml:space="preserve">ๆ  ผลประโยชน์ดังกล่าวได้มีการคิดลดกระแสเงินสดเพื่อให้เป็นมูลค่าปัจจุบัน </w:t>
      </w:r>
    </w:p>
    <w:p w:rsidR="00F87547" w:rsidRPr="002479C4" w:rsidRDefault="00F87547" w:rsidP="00625E12">
      <w:pPr>
        <w:tabs>
          <w:tab w:val="clear" w:pos="227"/>
          <w:tab w:val="clear" w:pos="454"/>
          <w:tab w:val="clear" w:pos="680"/>
          <w:tab w:val="left" w:pos="720"/>
        </w:tabs>
        <w:spacing w:before="12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2479C4">
        <w:rPr>
          <w:rFonts w:ascii="Angsana New" w:hAnsi="Angsana New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</w:t>
      </w:r>
      <w:r w:rsidR="003F443E" w:rsidRPr="002479C4">
        <w:rPr>
          <w:rFonts w:ascii="Angsana New" w:hAnsi="Angsana New"/>
          <w:i/>
          <w:sz w:val="30"/>
          <w:szCs w:val="30"/>
          <w:cs/>
        </w:rPr>
        <w:t>ภัยที่ได้รับอนุญาต</w:t>
      </w:r>
      <w:r w:rsidRPr="002479C4">
        <w:rPr>
          <w:rFonts w:ascii="Angsana New" w:hAnsi="Angsana New"/>
          <w:i/>
          <w:sz w:val="30"/>
          <w:szCs w:val="30"/>
          <w:cs/>
        </w:rPr>
        <w:t xml:space="preserve"> โดยวิธีคิดลดแต่ละหน่วยที่ประมาณการไว้  </w:t>
      </w:r>
    </w:p>
    <w:p w:rsidR="00F87547" w:rsidRPr="002479C4" w:rsidRDefault="00F87547" w:rsidP="00625E12">
      <w:pPr>
        <w:tabs>
          <w:tab w:val="clear" w:pos="227"/>
          <w:tab w:val="clear" w:pos="454"/>
          <w:tab w:val="clear" w:pos="680"/>
          <w:tab w:val="left" w:pos="720"/>
        </w:tabs>
        <w:spacing w:before="12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2479C4">
        <w:rPr>
          <w:rFonts w:ascii="Angsana New" w:hAnsi="Angsana New"/>
          <w:i/>
          <w:sz w:val="30"/>
          <w:szCs w:val="30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</w:t>
      </w:r>
      <w:r w:rsidR="00906540" w:rsidRPr="002479C4">
        <w:rPr>
          <w:rFonts w:ascii="Angsana New" w:hAnsi="Angsana New" w:hint="cs"/>
          <w:i/>
          <w:sz w:val="30"/>
          <w:szCs w:val="30"/>
          <w:cs/>
        </w:rPr>
        <w:t xml:space="preserve">   </w:t>
      </w:r>
      <w:r w:rsidRPr="002479C4">
        <w:rPr>
          <w:rFonts w:ascii="Angsana New" w:hAnsi="Angsana New"/>
          <w:i/>
          <w:sz w:val="30"/>
          <w:szCs w:val="30"/>
          <w:cs/>
        </w:rPr>
        <w:t>ต้นปี โดยคำนึงถึงการเปลี่ยนแปลงใด</w:t>
      </w:r>
      <w:r w:rsidR="00487DD2" w:rsidRPr="002479C4">
        <w:rPr>
          <w:rFonts w:ascii="Angsana New" w:hAnsi="Angsana New"/>
          <w:i/>
          <w:sz w:val="30"/>
          <w:szCs w:val="30"/>
        </w:rPr>
        <w:t xml:space="preserve"> </w:t>
      </w:r>
      <w:r w:rsidRPr="002479C4">
        <w:rPr>
          <w:rFonts w:ascii="Angsana New" w:hAnsi="Angsana New"/>
          <w:i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487DD2" w:rsidRPr="002479C4">
        <w:rPr>
          <w:rFonts w:ascii="Angsana New" w:hAnsi="Angsana New"/>
          <w:i/>
          <w:sz w:val="30"/>
          <w:szCs w:val="30"/>
        </w:rPr>
        <w:t xml:space="preserve"> </w:t>
      </w:r>
      <w:r w:rsidRPr="002479C4">
        <w:rPr>
          <w:rFonts w:ascii="Angsana New" w:hAnsi="Angsana New"/>
          <w:i/>
          <w:sz w:val="30"/>
          <w:szCs w:val="30"/>
          <w:cs/>
        </w:rPr>
        <w:t xml:space="preserve">ๆ ที่เกี่ยวข้องกับโครงการผลประโยชน์รับรู้รายการในกำไรหรือขาดทุน </w:t>
      </w:r>
    </w:p>
    <w:p w:rsidR="009526E9" w:rsidRPr="002479C4" w:rsidRDefault="00AF2BFB" w:rsidP="00625E12">
      <w:pPr>
        <w:tabs>
          <w:tab w:val="clear" w:pos="227"/>
          <w:tab w:val="clear" w:pos="454"/>
          <w:tab w:val="clear" w:pos="680"/>
          <w:tab w:val="left" w:pos="720"/>
        </w:tabs>
        <w:spacing w:before="12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2479C4"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="00F87547" w:rsidRPr="002479C4">
        <w:rPr>
          <w:rFonts w:ascii="Angsana New" w:hAnsi="Angsana New"/>
          <w:i/>
          <w:sz w:val="30"/>
          <w:szCs w:val="30"/>
          <w:cs/>
        </w:rPr>
        <w:t xml:space="preserve">รับรู้กำไรและขาดทุนจากการจ่ายชำระผลประโยชน์พนักงานเมื่อเกิดขึ้น </w:t>
      </w:r>
    </w:p>
    <w:p w:rsidR="00C320B2" w:rsidRPr="002479C4" w:rsidRDefault="00C320B2" w:rsidP="00625E12">
      <w:pPr>
        <w:tabs>
          <w:tab w:val="clear" w:pos="227"/>
          <w:tab w:val="clear" w:pos="454"/>
          <w:tab w:val="clear" w:pos="680"/>
          <w:tab w:val="left" w:pos="720"/>
        </w:tabs>
        <w:spacing w:before="240"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2479C4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:rsidR="00C320B2" w:rsidRPr="002479C4" w:rsidRDefault="00F87547" w:rsidP="00625E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40" w:right="47"/>
        <w:jc w:val="thaiDistribute"/>
        <w:rPr>
          <w:rFonts w:ascii="Angsana New" w:hAnsi="Angsana New"/>
          <w:i/>
          <w:sz w:val="30"/>
          <w:szCs w:val="30"/>
        </w:rPr>
      </w:pPr>
      <w:r w:rsidRPr="002479C4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C320B2" w:rsidRPr="002479C4" w:rsidRDefault="00C320B2" w:rsidP="00625E12">
      <w:pPr>
        <w:pStyle w:val="Heading8"/>
        <w:numPr>
          <w:ilvl w:val="1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 w:right="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2479C4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ประมาณการหนี้สิน </w:t>
      </w:r>
    </w:p>
    <w:p w:rsidR="00C320B2" w:rsidRPr="002479C4" w:rsidRDefault="00C320B2" w:rsidP="00A97D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2479C4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846BDD" w:rsidRPr="002479C4">
        <w:rPr>
          <w:rFonts w:ascii="Angsana New" w:hAnsi="Angsana New" w:hint="cs"/>
          <w:sz w:val="30"/>
          <w:szCs w:val="30"/>
          <w:cs/>
        </w:rPr>
        <w:t>ผูกพัน</w:t>
      </w:r>
      <w:r w:rsidRPr="002479C4">
        <w:rPr>
          <w:rFonts w:ascii="Angsana New" w:hAnsi="Angsana New"/>
          <w:sz w:val="30"/>
          <w:szCs w:val="30"/>
          <w:cs/>
        </w:rPr>
        <w:t>ตามกฎหมาย</w:t>
      </w:r>
      <w:r w:rsidR="00846BDD" w:rsidRPr="002479C4">
        <w:rPr>
          <w:rFonts w:ascii="Angsana New" w:hAnsi="Angsana New"/>
          <w:sz w:val="30"/>
          <w:szCs w:val="30"/>
          <w:cs/>
        </w:rPr>
        <w:t>หรือภาระผูกพันจากการอนุมาน</w:t>
      </w:r>
      <w:r w:rsidRPr="002479C4">
        <w:rPr>
          <w:rFonts w:ascii="Angsana New" w:hAnsi="Angsana New"/>
          <w:sz w:val="30"/>
          <w:szCs w:val="30"/>
          <w:cs/>
        </w:rPr>
        <w:t>ที่เกิดขึ้นในปัจจุบัน</w:t>
      </w:r>
      <w:r w:rsidR="00846BDD" w:rsidRPr="002479C4">
        <w:rPr>
          <w:rFonts w:ascii="Angsana New" w:hAnsi="Angsana New"/>
          <w:sz w:val="30"/>
          <w:szCs w:val="30"/>
          <w:cs/>
        </w:rPr>
        <w:t>อันเป็นผลมาจากเหตุการณ์ในอดีตซึ่งสามารถประมาณจำนวนของภาระผูกพันได้อย่างน่าเชื่อถือ</w:t>
      </w:r>
      <w:r w:rsidR="00A97D61" w:rsidRPr="002479C4">
        <w:rPr>
          <w:rFonts w:ascii="Angsana New" w:hAnsi="Angsana New" w:hint="cs"/>
          <w:sz w:val="30"/>
          <w:szCs w:val="30"/>
          <w:cs/>
        </w:rPr>
        <w:t xml:space="preserve"> </w:t>
      </w:r>
      <w:r w:rsidR="00846BDD" w:rsidRPr="002479C4">
        <w:rPr>
          <w:rFonts w:ascii="Angsana New" w:hAnsi="Angsana New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</w:t>
      </w:r>
      <w:r w:rsidRPr="002479C4">
        <w:rPr>
          <w:rFonts w:ascii="Angsana New" w:hAnsi="Angsana New"/>
          <w:sz w:val="30"/>
          <w:szCs w:val="30"/>
          <w:cs/>
        </w:rPr>
        <w:t xml:space="preserve">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</w:t>
      </w:r>
      <w:r w:rsidR="001A3432" w:rsidRPr="002479C4">
        <w:rPr>
          <w:rFonts w:ascii="Angsana New" w:hAnsi="Angsana New"/>
          <w:sz w:val="30"/>
          <w:szCs w:val="30"/>
          <w:cs/>
        </w:rPr>
        <w:t>ถึง</w:t>
      </w:r>
      <w:r w:rsidRPr="002479C4">
        <w:rPr>
          <w:rFonts w:ascii="Angsana New" w:hAnsi="Angsana New"/>
          <w:sz w:val="30"/>
          <w:szCs w:val="30"/>
          <w:cs/>
        </w:rPr>
        <w:t xml:space="preserve">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</w:t>
      </w:r>
    </w:p>
    <w:p w:rsidR="001A3432" w:rsidRPr="002479C4" w:rsidRDefault="001A3432" w:rsidP="00625E12">
      <w:pPr>
        <w:pStyle w:val="Heading8"/>
        <w:numPr>
          <w:ilvl w:val="1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 w:right="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479C4">
        <w:rPr>
          <w:rFonts w:ascii="Angsana New" w:hAnsi="Angsana New"/>
          <w:b/>
          <w:bCs/>
          <w:i/>
          <w:iCs/>
          <w:sz w:val="30"/>
          <w:szCs w:val="30"/>
          <w:cs/>
        </w:rPr>
        <w:t>หุ้นทุนซื้อคืน</w:t>
      </w:r>
    </w:p>
    <w:p w:rsidR="00143B00" w:rsidRDefault="001A3432" w:rsidP="00625E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2479C4">
        <w:rPr>
          <w:rFonts w:ascii="Angsana New" w:hAnsi="Angsana New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 เมื่อมีการจำหน่ายหุ้</w:t>
      </w:r>
      <w:r w:rsidRPr="00C36E1B">
        <w:rPr>
          <w:rFonts w:ascii="Angsana New" w:hAnsi="Angsana New"/>
          <w:sz w:val="30"/>
          <w:szCs w:val="30"/>
          <w:cs/>
        </w:rPr>
        <w:t>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 ส่วนเกินทุนจากการจำหน่ายหุ้นทุนซื้อคืน (</w:t>
      </w:r>
      <w:r w:rsidRPr="00C36E1B">
        <w:rPr>
          <w:rFonts w:ascii="Angsana New" w:hAnsi="Angsana New"/>
          <w:sz w:val="30"/>
          <w:szCs w:val="30"/>
        </w:rPr>
        <w:t>“</w:t>
      </w:r>
      <w:r w:rsidRPr="00C36E1B">
        <w:rPr>
          <w:rFonts w:ascii="Angsana New" w:hAnsi="Angsana New"/>
          <w:sz w:val="30"/>
          <w:szCs w:val="30"/>
          <w:cs/>
        </w:rPr>
        <w:t>ส่วนเกินทุนหุ้นทุนซื้อคืน</w:t>
      </w:r>
      <w:r w:rsidRPr="00C36E1B">
        <w:rPr>
          <w:rFonts w:ascii="Angsana New" w:hAnsi="Angsana New"/>
          <w:sz w:val="30"/>
          <w:szCs w:val="30"/>
        </w:rPr>
        <w:t>”</w:t>
      </w:r>
      <w:r w:rsidRPr="00C36E1B">
        <w:rPr>
          <w:rFonts w:ascii="Angsana New" w:hAnsi="Angsana New"/>
          <w:sz w:val="30"/>
          <w:szCs w:val="30"/>
          <w:cs/>
        </w:rPr>
        <w:t>) แสดงเป็นรายกา</w:t>
      </w:r>
      <w:r w:rsidR="00370BAB">
        <w:rPr>
          <w:rFonts w:ascii="Angsana New" w:hAnsi="Angsana New"/>
          <w:sz w:val="30"/>
          <w:szCs w:val="30"/>
          <w:cs/>
        </w:rPr>
        <w:t xml:space="preserve">รแยกต่างหากในส่วนของผู้ถือหุ้น </w:t>
      </w:r>
      <w:r w:rsidRPr="00C36E1B">
        <w:rPr>
          <w:rFonts w:ascii="Angsana New" w:hAnsi="Angsana New"/>
          <w:sz w:val="30"/>
          <w:szCs w:val="30"/>
          <w:cs/>
        </w:rPr>
        <w:t>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:rsidR="00C320B2" w:rsidRPr="00C36E1B" w:rsidRDefault="00C320B2" w:rsidP="00625E12">
      <w:pPr>
        <w:pStyle w:val="Heading8"/>
        <w:numPr>
          <w:ilvl w:val="1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 w:right="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36E1B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:rsidR="00C320B2" w:rsidRPr="00C36E1B" w:rsidRDefault="00C320B2" w:rsidP="00625E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C36E1B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 และส่วนลด</w:t>
      </w:r>
      <w:r w:rsidR="00846BDD">
        <w:rPr>
          <w:rFonts w:ascii="Angsana New" w:hAnsi="Angsana New" w:hint="cs"/>
          <w:sz w:val="30"/>
          <w:szCs w:val="30"/>
          <w:cs/>
        </w:rPr>
        <w:t>ตามปริมาณ</w:t>
      </w:r>
    </w:p>
    <w:p w:rsidR="00C320B2" w:rsidRPr="00C36E1B" w:rsidRDefault="00C320B2" w:rsidP="00A97D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 w:right="43"/>
        <w:jc w:val="thaiDistribute"/>
        <w:rPr>
          <w:rFonts w:ascii="Angsana New" w:hAnsi="Angsana New"/>
          <w:iCs/>
          <w:sz w:val="30"/>
          <w:szCs w:val="30"/>
        </w:rPr>
      </w:pPr>
      <w:r w:rsidRPr="00C36E1B">
        <w:rPr>
          <w:rFonts w:ascii="Angsana New" w:hAnsi="Angsana New"/>
          <w:iCs/>
          <w:sz w:val="30"/>
          <w:szCs w:val="30"/>
          <w:cs/>
        </w:rPr>
        <w:t>การขายสินค้า</w:t>
      </w:r>
    </w:p>
    <w:p w:rsidR="00C320B2" w:rsidRPr="00C36E1B" w:rsidRDefault="00C320B2" w:rsidP="00447D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C36E1B">
        <w:rPr>
          <w:rFonts w:ascii="Angsana New" w:hAnsi="Angsana New"/>
          <w:sz w:val="30"/>
          <w:szCs w:val="30"/>
          <w:cs/>
        </w:rPr>
        <w:t xml:space="preserve"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 </w:t>
      </w:r>
    </w:p>
    <w:p w:rsidR="00812712" w:rsidRPr="0082059D" w:rsidRDefault="00812712" w:rsidP="00D149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/>
        <w:ind w:left="547"/>
        <w:jc w:val="both"/>
        <w:rPr>
          <w:rFonts w:ascii="Angsana New" w:hAnsi="Angsana New"/>
          <w:iCs/>
          <w:sz w:val="20"/>
          <w:szCs w:val="20"/>
        </w:rPr>
      </w:pPr>
      <w:r w:rsidRPr="002E2783">
        <w:rPr>
          <w:rFonts w:ascii="Angsana New" w:hAnsi="Angsana New"/>
          <w:iCs/>
          <w:sz w:val="30"/>
          <w:szCs w:val="30"/>
          <w:cs/>
        </w:rPr>
        <w:t>เงินปันผลรับ</w:t>
      </w:r>
    </w:p>
    <w:p w:rsidR="00812712" w:rsidRPr="00C36E1B" w:rsidRDefault="00812712" w:rsidP="00D149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2E2783">
        <w:rPr>
          <w:rFonts w:ascii="Angsana New" w:hAnsi="Angsana New"/>
          <w:sz w:val="30"/>
          <w:szCs w:val="30"/>
          <w:cs/>
        </w:rPr>
        <w:t>เงินปันผลรับบันทึกในกำไร</w:t>
      </w:r>
      <w:r>
        <w:rPr>
          <w:rFonts w:ascii="Angsana New" w:hAnsi="Angsana New" w:hint="cs"/>
          <w:sz w:val="30"/>
          <w:szCs w:val="30"/>
          <w:cs/>
        </w:rPr>
        <w:t>หรือ</w:t>
      </w:r>
      <w:r w:rsidRPr="002E2783">
        <w:rPr>
          <w:rFonts w:ascii="Angsana New" w:hAnsi="Angsana New"/>
          <w:sz w:val="30"/>
          <w:szCs w:val="30"/>
          <w:cs/>
        </w:rPr>
        <w:t>ขาดทุนในวันที่</w:t>
      </w:r>
      <w:r w:rsidRPr="00812712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E2783">
        <w:rPr>
          <w:rFonts w:ascii="Angsana New" w:hAnsi="Angsana New"/>
          <w:sz w:val="30"/>
          <w:szCs w:val="30"/>
          <w:cs/>
        </w:rPr>
        <w:t xml:space="preserve">มีสิทธิได้รับเงินปันผล </w:t>
      </w:r>
      <w:r>
        <w:rPr>
          <w:rFonts w:ascii="Angsana New" w:hAnsi="Angsana New"/>
          <w:sz w:val="30"/>
          <w:szCs w:val="30"/>
        </w:rPr>
        <w:t xml:space="preserve">  </w:t>
      </w:r>
    </w:p>
    <w:p w:rsidR="00C320B2" w:rsidRPr="00C36E1B" w:rsidRDefault="00431F31" w:rsidP="00625E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left="540" w:right="47"/>
        <w:jc w:val="thaiDistribute"/>
        <w:rPr>
          <w:rFonts w:ascii="Angsana New" w:hAnsi="Angsana New"/>
          <w:iCs/>
          <w:sz w:val="30"/>
          <w:szCs w:val="30"/>
        </w:rPr>
      </w:pPr>
      <w:r w:rsidRPr="00C36E1B">
        <w:rPr>
          <w:rFonts w:ascii="Angsana New" w:hAnsi="Angsana New"/>
          <w:iCs/>
          <w:sz w:val="30"/>
          <w:szCs w:val="30"/>
          <w:cs/>
        </w:rPr>
        <w:t>ดอกเบี้ยรับและรายได้อื่น</w:t>
      </w:r>
    </w:p>
    <w:p w:rsidR="00C320B2" w:rsidRPr="00C36E1B" w:rsidRDefault="00431F31" w:rsidP="00D149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C36E1B">
        <w:rPr>
          <w:rFonts w:ascii="Angsana New" w:hAnsi="Angsana New"/>
          <w:sz w:val="30"/>
          <w:szCs w:val="30"/>
          <w:cs/>
        </w:rPr>
        <w:t>ดอกเบี้ยรับและรายได้อื่นบันทึกในงบกำไรขาดทุนตามเกณฑ์คงค้าง</w:t>
      </w:r>
      <w:r w:rsidR="00C320B2" w:rsidRPr="00C36E1B">
        <w:rPr>
          <w:rFonts w:ascii="Angsana New" w:hAnsi="Angsana New"/>
          <w:sz w:val="30"/>
          <w:szCs w:val="30"/>
          <w:cs/>
        </w:rPr>
        <w:t xml:space="preserve"> </w:t>
      </w:r>
    </w:p>
    <w:p w:rsidR="00C320B2" w:rsidRPr="00C36E1B" w:rsidRDefault="00C320B2" w:rsidP="00625E12">
      <w:pPr>
        <w:pStyle w:val="Heading8"/>
        <w:numPr>
          <w:ilvl w:val="1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beforeAutospacing="1" w:line="240" w:lineRule="auto"/>
        <w:ind w:left="540" w:right="43" w:hanging="540"/>
        <w:jc w:val="thaiDistribute"/>
        <w:rPr>
          <w:rFonts w:ascii="Angsana New" w:hAnsi="Angsana New"/>
          <w:b/>
          <w:bCs/>
          <w:iCs/>
          <w:sz w:val="30"/>
          <w:szCs w:val="30"/>
        </w:rPr>
      </w:pPr>
      <w:r w:rsidRPr="00C36E1B">
        <w:rPr>
          <w:rFonts w:ascii="Angsana New" w:hAnsi="Angsana New"/>
          <w:b/>
          <w:bCs/>
          <w:iCs/>
          <w:sz w:val="30"/>
          <w:szCs w:val="30"/>
          <w:cs/>
        </w:rPr>
        <w:t>ต้นทุนทางการเงิน</w:t>
      </w:r>
    </w:p>
    <w:p w:rsidR="004643EE" w:rsidRDefault="004643EE" w:rsidP="00625E12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12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643EE">
        <w:rPr>
          <w:rFonts w:ascii="Angsana New" w:hAnsi="Angsana New"/>
          <w:sz w:val="30"/>
          <w:szCs w:val="30"/>
          <w:cs/>
        </w:rPr>
        <w:t xml:space="preserve"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</w:t>
      </w:r>
    </w:p>
    <w:p w:rsidR="00C320B2" w:rsidRPr="00C36E1B" w:rsidRDefault="00C320B2" w:rsidP="00625E12">
      <w:pPr>
        <w:pStyle w:val="Heading8"/>
        <w:numPr>
          <w:ilvl w:val="1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 w:right="43" w:hanging="540"/>
        <w:jc w:val="thaiDistribute"/>
        <w:rPr>
          <w:rFonts w:ascii="Angsana New" w:hAnsi="Angsana New"/>
          <w:b/>
          <w:bCs/>
          <w:iCs/>
          <w:sz w:val="30"/>
          <w:szCs w:val="30"/>
        </w:rPr>
      </w:pPr>
      <w:r w:rsidRPr="00A51863">
        <w:rPr>
          <w:rFonts w:ascii="Angsana New" w:hAnsi="Angsana New"/>
          <w:b/>
          <w:bCs/>
          <w:iCs/>
          <w:sz w:val="30"/>
          <w:szCs w:val="30"/>
          <w:cs/>
        </w:rPr>
        <w:t>สัญญาเช่าดำเนินงาน</w:t>
      </w:r>
    </w:p>
    <w:p w:rsidR="00C320B2" w:rsidRPr="00C36E1B" w:rsidRDefault="00431F31" w:rsidP="00625E12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12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1863">
        <w:rPr>
          <w:rFonts w:ascii="Angsana New" w:hAnsi="Angsana New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</w:t>
      </w:r>
      <w:r w:rsidR="00C320B2" w:rsidRPr="00A51863">
        <w:rPr>
          <w:rFonts w:ascii="Angsana New" w:hAnsi="Angsana New"/>
          <w:sz w:val="30"/>
          <w:szCs w:val="30"/>
          <w:cs/>
        </w:rPr>
        <w:t xml:space="preserve"> </w:t>
      </w:r>
    </w:p>
    <w:p w:rsidR="00143B00" w:rsidRDefault="00C320B2" w:rsidP="00625E12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12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1863">
        <w:rPr>
          <w:rFonts w:ascii="Angsana New" w:hAnsi="Angsana New"/>
          <w:sz w:val="30"/>
          <w:szCs w:val="30"/>
          <w:cs/>
        </w:rPr>
        <w:t xml:space="preserve"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</w:t>
      </w:r>
      <w:r w:rsidR="0062244C" w:rsidRPr="00A51863">
        <w:rPr>
          <w:rFonts w:ascii="Angsana New" w:hAnsi="Angsana New" w:hint="cs"/>
          <w:sz w:val="30"/>
          <w:szCs w:val="30"/>
          <w:cs/>
        </w:rPr>
        <w:br/>
      </w:r>
      <w:r w:rsidRPr="00A51863">
        <w:rPr>
          <w:rFonts w:ascii="Angsana New" w:hAnsi="Angsana New"/>
          <w:sz w:val="30"/>
          <w:szCs w:val="30"/>
          <w:cs/>
        </w:rPr>
        <w:t>เมื่อได้รับการยืนยันการปรับค่าเช่า</w:t>
      </w:r>
    </w:p>
    <w:p w:rsidR="00C320B2" w:rsidRPr="00A51863" w:rsidRDefault="00C320B2" w:rsidP="00625E12">
      <w:pPr>
        <w:pStyle w:val="Heading8"/>
        <w:numPr>
          <w:ilvl w:val="1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 w:right="43" w:hanging="540"/>
        <w:jc w:val="thaiDistribute"/>
        <w:rPr>
          <w:rFonts w:ascii="Angsana New" w:hAnsi="Angsana New"/>
          <w:b/>
          <w:bCs/>
          <w:iCs/>
          <w:sz w:val="30"/>
          <w:szCs w:val="30"/>
        </w:rPr>
      </w:pPr>
      <w:r w:rsidRPr="00A51863">
        <w:rPr>
          <w:rFonts w:ascii="Angsana New" w:hAnsi="Angsana New"/>
          <w:b/>
          <w:bCs/>
          <w:iCs/>
          <w:sz w:val="30"/>
          <w:szCs w:val="30"/>
          <w:cs/>
        </w:rPr>
        <w:t>ภาษีเงินได้</w:t>
      </w:r>
    </w:p>
    <w:p w:rsidR="00A51863" w:rsidRPr="00A51863" w:rsidRDefault="006700F7" w:rsidP="00625E12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12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700F7">
        <w:rPr>
          <w:rFonts w:ascii="Angsana New" w:hAnsi="Angsana New" w:hint="cs"/>
          <w:sz w:val="30"/>
          <w:szCs w:val="30"/>
          <w:cs/>
        </w:rPr>
        <w:t>ค่าใช้จ่าย</w:t>
      </w:r>
      <w:r w:rsidRPr="006700F7">
        <w:rPr>
          <w:rFonts w:ascii="Angsana New" w:hAnsi="Angsana New"/>
          <w:sz w:val="30"/>
          <w:szCs w:val="30"/>
          <w:cs/>
        </w:rPr>
        <w:t>ภาษีเงินได้สำหรับปีประกอบด้วยภาษีเงินได้</w:t>
      </w:r>
      <w:r w:rsidRPr="006700F7">
        <w:rPr>
          <w:rFonts w:ascii="Angsana New" w:hAnsi="Angsana New" w:hint="cs"/>
          <w:sz w:val="30"/>
          <w:szCs w:val="30"/>
          <w:cs/>
        </w:rPr>
        <w:t>ของงวด</w:t>
      </w:r>
      <w:r w:rsidRPr="006700F7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</w:t>
      </w:r>
      <w:r w:rsidRPr="006700F7">
        <w:rPr>
          <w:rFonts w:ascii="Angsana New" w:hAnsi="Angsana New"/>
          <w:sz w:val="30"/>
          <w:szCs w:val="30"/>
        </w:rPr>
        <w:t xml:space="preserve"> </w:t>
      </w:r>
      <w:r w:rsidRPr="006700F7">
        <w:rPr>
          <w:rFonts w:ascii="Angsana New" w:hAnsi="Angsana New"/>
          <w:sz w:val="30"/>
          <w:szCs w:val="30"/>
          <w:cs/>
        </w:rPr>
        <w:t>ภาษีเงินได้</w:t>
      </w:r>
      <w:r w:rsidRPr="006700F7">
        <w:rPr>
          <w:rFonts w:ascii="Angsana New" w:hAnsi="Angsana New" w:hint="cs"/>
          <w:sz w:val="30"/>
          <w:szCs w:val="30"/>
          <w:cs/>
        </w:rPr>
        <w:t>ของงวดปัจจุบันและภาษีเงินได้รอการตัดบัญชี</w:t>
      </w:r>
      <w:r w:rsidRPr="006700F7">
        <w:rPr>
          <w:rFonts w:ascii="Angsana New" w:hAnsi="Angsana New"/>
          <w:sz w:val="30"/>
          <w:szCs w:val="30"/>
          <w:cs/>
        </w:rPr>
        <w:t>รับรู้ในกำไร</w:t>
      </w:r>
      <w:r w:rsidRPr="006700F7">
        <w:rPr>
          <w:rFonts w:ascii="Angsana New" w:hAnsi="Angsana New" w:hint="cs"/>
          <w:sz w:val="30"/>
          <w:szCs w:val="30"/>
          <w:cs/>
        </w:rPr>
        <w:t>หรือ</w:t>
      </w:r>
      <w:r w:rsidR="0010073A">
        <w:rPr>
          <w:rFonts w:ascii="Angsana New" w:hAnsi="Angsana New"/>
          <w:sz w:val="30"/>
          <w:szCs w:val="30"/>
          <w:cs/>
        </w:rPr>
        <w:t>ขาดทุนเว้นแต่ในส่วนที่เกี่ยวกั</w:t>
      </w:r>
      <w:r w:rsidR="0010073A">
        <w:rPr>
          <w:rFonts w:ascii="Angsana New" w:hAnsi="Angsana New" w:hint="cs"/>
          <w:sz w:val="30"/>
          <w:szCs w:val="30"/>
          <w:cs/>
        </w:rPr>
        <w:t>บ</w:t>
      </w:r>
      <w:r w:rsidRPr="006700F7">
        <w:rPr>
          <w:rFonts w:ascii="Angsana New" w:hAnsi="Angsana New" w:hint="cs"/>
          <w:sz w:val="30"/>
          <w:szCs w:val="30"/>
          <w:cs/>
        </w:rPr>
        <w:t>รายการ</w:t>
      </w:r>
      <w:r w:rsidRPr="006700F7">
        <w:rPr>
          <w:rFonts w:ascii="Angsana New" w:hAnsi="Angsana New"/>
          <w:sz w:val="30"/>
          <w:szCs w:val="30"/>
          <w:cs/>
        </w:rPr>
        <w:t>ที่</w:t>
      </w:r>
      <w:r w:rsidRPr="006700F7">
        <w:rPr>
          <w:rFonts w:ascii="Angsana New" w:hAnsi="Angsana New" w:hint="cs"/>
          <w:sz w:val="30"/>
          <w:szCs w:val="30"/>
          <w:cs/>
        </w:rPr>
        <w:t>รับรู้โดยตรง</w:t>
      </w:r>
      <w:r w:rsidRPr="006700F7">
        <w:rPr>
          <w:rFonts w:ascii="Angsana New" w:hAnsi="Angsana New"/>
          <w:sz w:val="30"/>
          <w:szCs w:val="30"/>
          <w:cs/>
        </w:rPr>
        <w:t>ในส่วนของผู้ถือหุ้น</w:t>
      </w:r>
      <w:r w:rsidRPr="006700F7">
        <w:rPr>
          <w:rFonts w:ascii="Angsana New" w:hAnsi="Angsana New" w:hint="cs"/>
          <w:sz w:val="30"/>
          <w:szCs w:val="30"/>
          <w:cs/>
        </w:rPr>
        <w:t>หรือกำไรขาดทุนเบ็ดเสร็จอื่น</w:t>
      </w:r>
    </w:p>
    <w:p w:rsidR="00A51863" w:rsidRDefault="006700F7" w:rsidP="00625E12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24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C202B">
        <w:rPr>
          <w:rFonts w:ascii="Angsana New" w:hAnsi="Angsana New" w:hint="cs"/>
          <w:sz w:val="30"/>
          <w:szCs w:val="30"/>
          <w:cs/>
        </w:rPr>
        <w:t>ภาษีเงินได้ของงวดปัจจุบั</w:t>
      </w:r>
      <w:r w:rsidRPr="00BA249C">
        <w:rPr>
          <w:rFonts w:ascii="Angsana New" w:hAnsi="Angsana New" w:hint="cs"/>
          <w:sz w:val="30"/>
          <w:szCs w:val="30"/>
          <w:cs/>
        </w:rPr>
        <w:t>นได้แก่ภาษีที่คาดว่าจะจ่ายชำระหรือได้รับชำระ โดยคำนวณจากกำไรหรือขาดทุนประจำปี</w:t>
      </w:r>
      <w:r w:rsidRPr="002146F5">
        <w:rPr>
          <w:rFonts w:ascii="Angsana New" w:hAnsi="Angsana New" w:hint="cs"/>
          <w:sz w:val="30"/>
          <w:szCs w:val="30"/>
          <w:cs/>
        </w:rPr>
        <w:t>ที่ต้องเสียภาษี</w:t>
      </w:r>
      <w:r w:rsidRPr="006700F7">
        <w:rPr>
          <w:rFonts w:ascii="Angsana New" w:hAnsi="Angsana New" w:hint="cs"/>
          <w:sz w:val="30"/>
          <w:szCs w:val="30"/>
          <w:cs/>
        </w:rPr>
        <w:t xml:space="preserve"> </w:t>
      </w:r>
      <w:r w:rsidRPr="00AB7269">
        <w:rPr>
          <w:rFonts w:ascii="Angsana New" w:hAnsi="Angsana New" w:hint="cs"/>
          <w:sz w:val="30"/>
          <w:szCs w:val="30"/>
          <w:cs/>
        </w:rPr>
        <w:t>โดยใช้อัตราภาษี</w:t>
      </w:r>
      <w:r w:rsidRPr="00CA5DD8">
        <w:rPr>
          <w:rFonts w:ascii="Angsana New" w:hAnsi="Angsana New" w:hint="cs"/>
          <w:sz w:val="30"/>
          <w:szCs w:val="30"/>
          <w:cs/>
        </w:rPr>
        <w:t>ที่ประกาศใช้</w:t>
      </w:r>
      <w:r w:rsidRPr="006432AD">
        <w:rPr>
          <w:rFonts w:ascii="Angsana New" w:hAnsi="Angsana New" w:hint="cs"/>
          <w:sz w:val="30"/>
          <w:szCs w:val="30"/>
          <w:cs/>
        </w:rPr>
        <w:t>หรือที่คาดว่ามีผลบังคับใช้ ณ วันที่รายงาน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202E8">
        <w:rPr>
          <w:rFonts w:ascii="Angsana New" w:hAnsi="Angsana New" w:hint="cs"/>
          <w:sz w:val="30"/>
          <w:szCs w:val="30"/>
          <w:cs/>
        </w:rPr>
        <w:t>ตลอดจนการปรับปรุงทางภาษีที่เกี่ยวกับรายการในปีก่อน</w:t>
      </w:r>
      <w:r w:rsidR="0010073A">
        <w:rPr>
          <w:rFonts w:ascii="Angsana New" w:hAnsi="Angsana New" w:hint="cs"/>
          <w:sz w:val="30"/>
          <w:szCs w:val="30"/>
          <w:cs/>
        </w:rPr>
        <w:t xml:space="preserve"> </w:t>
      </w:r>
      <w:r w:rsidRPr="001202E8">
        <w:rPr>
          <w:rFonts w:ascii="Angsana New" w:hAnsi="Angsana New" w:hint="cs"/>
          <w:sz w:val="30"/>
          <w:szCs w:val="30"/>
          <w:cs/>
        </w:rPr>
        <w:t>ๆ</w:t>
      </w:r>
    </w:p>
    <w:p w:rsidR="001814F1" w:rsidRDefault="006700F7" w:rsidP="00625E12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24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432AD">
        <w:rPr>
          <w:rFonts w:ascii="Angsana New" w:hAnsi="Angsana New" w:hint="cs"/>
          <w:sz w:val="30"/>
          <w:szCs w:val="30"/>
          <w:cs/>
        </w:rPr>
        <w:t>ภาษีเงินได้รอการตัดบัญชี</w:t>
      </w:r>
      <w:r w:rsidRPr="006432AD">
        <w:rPr>
          <w:rFonts w:ascii="Angsana New" w:hAnsi="Angsana New"/>
          <w:sz w:val="30"/>
          <w:szCs w:val="30"/>
          <w:cs/>
        </w:rPr>
        <w:t>บันทึกโ</w:t>
      </w:r>
      <w:r w:rsidRPr="006432AD">
        <w:rPr>
          <w:rFonts w:ascii="Angsana New" w:hAnsi="Angsana New" w:hint="cs"/>
          <w:sz w:val="30"/>
          <w:szCs w:val="30"/>
          <w:cs/>
        </w:rPr>
        <w:t>ดย</w:t>
      </w:r>
      <w:r w:rsidRPr="006432AD">
        <w:rPr>
          <w:rFonts w:ascii="Angsana New" w:hAnsi="Angsana New"/>
          <w:sz w:val="30"/>
          <w:szCs w:val="30"/>
          <w:cs/>
        </w:rPr>
        <w:t xml:space="preserve">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</w:t>
      </w:r>
      <w:r w:rsidRPr="006432AD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</w:t>
      </w:r>
      <w:r w:rsidRPr="006432AD">
        <w:rPr>
          <w:rFonts w:ascii="Angsana New" w:hAnsi="Angsana New"/>
          <w:sz w:val="30"/>
          <w:szCs w:val="30"/>
          <w:cs/>
        </w:rPr>
        <w:t>ไม่</w:t>
      </w:r>
      <w:r w:rsidRPr="006432AD">
        <w:rPr>
          <w:rFonts w:ascii="Angsana New" w:hAnsi="Angsana New" w:hint="cs"/>
          <w:sz w:val="30"/>
          <w:szCs w:val="30"/>
          <w:cs/>
        </w:rPr>
        <w:t>ถูกรับรู้เมื่อเกิดจากผลแตก</w:t>
      </w:r>
      <w:r w:rsidRPr="006432AD">
        <w:rPr>
          <w:rFonts w:ascii="Angsana New" w:hAnsi="Angsana New"/>
          <w:sz w:val="30"/>
          <w:szCs w:val="30"/>
          <w:cs/>
        </w:rPr>
        <w:t xml:space="preserve">ต่างชั่วคราวต่อไปนี้ </w:t>
      </w:r>
      <w:r w:rsidRPr="006432AD">
        <w:rPr>
          <w:rFonts w:ascii="Angsana New" w:hAnsi="Angsana New" w:hint="cs"/>
          <w:sz w:val="30"/>
          <w:szCs w:val="30"/>
          <w:cs/>
        </w:rPr>
        <w:t xml:space="preserve">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</w:t>
      </w:r>
      <w:r w:rsidRPr="00BA249C">
        <w:rPr>
          <w:rFonts w:ascii="Angsana New" w:hAnsi="Angsana New" w:hint="cs"/>
          <w:sz w:val="30"/>
          <w:szCs w:val="30"/>
          <w:cs/>
        </w:rPr>
        <w:t>ต่อกำไรขาดทุนทางบัญชี</w:t>
      </w:r>
      <w:r w:rsidRPr="006432AD">
        <w:rPr>
          <w:rFonts w:ascii="Angsana New" w:hAnsi="Angsana New" w:hint="cs"/>
          <w:sz w:val="30"/>
          <w:szCs w:val="30"/>
          <w:cs/>
        </w:rPr>
        <w:t>หรือทางภาษี และผลแตกต่างที่เกี่ยวข้</w:t>
      </w:r>
      <w:r w:rsidR="00F87547">
        <w:rPr>
          <w:rFonts w:ascii="Angsana New" w:hAnsi="Angsana New" w:hint="cs"/>
          <w:sz w:val="30"/>
          <w:szCs w:val="30"/>
          <w:cs/>
        </w:rPr>
        <w:t>องกับเงินลงทุนในบริษัทย่อย</w:t>
      </w:r>
      <w:r w:rsidRPr="006432AD">
        <w:rPr>
          <w:rFonts w:ascii="Angsana New" w:hAnsi="Angsana New"/>
          <w:sz w:val="30"/>
          <w:szCs w:val="30"/>
          <w:cs/>
        </w:rPr>
        <w:t>หากเป็นไปได้ว่าจะไม่มีการกลับรายการใน</w:t>
      </w:r>
      <w:r w:rsidRPr="006432AD">
        <w:rPr>
          <w:rFonts w:ascii="Angsana New" w:hAnsi="Angsana New" w:hint="cs"/>
          <w:sz w:val="30"/>
          <w:szCs w:val="30"/>
          <w:cs/>
        </w:rPr>
        <w:t>อนาคต</w:t>
      </w:r>
      <w:r w:rsidRPr="006432AD">
        <w:rPr>
          <w:rFonts w:ascii="Angsana New" w:hAnsi="Angsana New"/>
          <w:sz w:val="30"/>
          <w:szCs w:val="30"/>
          <w:cs/>
        </w:rPr>
        <w:t>อันใกล้</w:t>
      </w:r>
    </w:p>
    <w:p w:rsidR="00A51863" w:rsidRDefault="00A51863" w:rsidP="00625E12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24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1863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6700F7">
        <w:rPr>
          <w:rFonts w:ascii="Angsana New" w:hAnsi="Angsana New" w:hint="cs"/>
          <w:sz w:val="30"/>
          <w:szCs w:val="30"/>
          <w:cs/>
        </w:rPr>
        <w:t>กลุ่ม</w:t>
      </w:r>
      <w:r w:rsidRPr="00A51863">
        <w:rPr>
          <w:rFonts w:ascii="Angsana New" w:hAnsi="Angsana New"/>
          <w:sz w:val="30"/>
          <w:szCs w:val="30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</w:t>
      </w:r>
      <w:r w:rsidR="00C11418">
        <w:rPr>
          <w:rFonts w:ascii="Angsana New" w:hAnsi="Angsana New" w:hint="cs"/>
          <w:sz w:val="30"/>
          <w:szCs w:val="30"/>
          <w:cs/>
        </w:rPr>
        <w:t xml:space="preserve"> </w:t>
      </w:r>
      <w:r w:rsidRPr="00A51863">
        <w:rPr>
          <w:rFonts w:ascii="Angsana New" w:hAnsi="Angsana New"/>
          <w:sz w:val="30"/>
          <w:szCs w:val="30"/>
          <w:cs/>
        </w:rPr>
        <w:t>ณ วันที่สิ้นรอบระยะเวลาที่รายงาน</w:t>
      </w:r>
    </w:p>
    <w:p w:rsidR="00A51863" w:rsidRDefault="00A51863" w:rsidP="00447D0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700F7" w:rsidRDefault="006700F7" w:rsidP="00447D0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432AD">
        <w:rPr>
          <w:rFonts w:ascii="Angsana New" w:hAnsi="Angsana New"/>
          <w:sz w:val="30"/>
          <w:szCs w:val="30"/>
          <w:cs/>
        </w:rPr>
        <w:t>ภาษีเงิน</w:t>
      </w:r>
      <w:r w:rsidRPr="00BA249C">
        <w:rPr>
          <w:rFonts w:ascii="Angsana New" w:hAnsi="Angsana New"/>
          <w:sz w:val="30"/>
          <w:szCs w:val="30"/>
          <w:cs/>
        </w:rPr>
        <w:t>ได้รอการตัดบัญชี</w:t>
      </w:r>
      <w:r w:rsidRPr="00BA249C">
        <w:rPr>
          <w:rFonts w:ascii="Angsana New" w:hAnsi="Angsana New" w:hint="cs"/>
          <w:sz w:val="30"/>
          <w:szCs w:val="30"/>
          <w:cs/>
        </w:rPr>
        <w:t>วัดมูลค่าโดย</w:t>
      </w:r>
      <w:r w:rsidRPr="00BA249C">
        <w:rPr>
          <w:rFonts w:ascii="Angsana New" w:hAnsi="Angsana New"/>
          <w:sz w:val="30"/>
          <w:szCs w:val="30"/>
          <w:cs/>
        </w:rPr>
        <w:t>ใช้อัตราภาษี</w:t>
      </w:r>
      <w:r w:rsidRPr="00BA249C">
        <w:rPr>
          <w:rFonts w:ascii="Angsana New" w:hAnsi="Angsana New" w:hint="cs"/>
          <w:sz w:val="30"/>
          <w:szCs w:val="30"/>
          <w:cs/>
        </w:rPr>
        <w:t>ที่คาดว่าจะใช้กับผลแตกต่างชั่วคราวเมื่อมีการกลับรายการโดยใช้อัตราภาษีที่ประกาศใช้หรือ</w:t>
      </w:r>
      <w:r w:rsidRPr="006432AD">
        <w:rPr>
          <w:rFonts w:ascii="Angsana New" w:hAnsi="Angsana New" w:hint="cs"/>
          <w:sz w:val="30"/>
          <w:szCs w:val="30"/>
          <w:cs/>
        </w:rPr>
        <w:t>ที่คาดว่ามีผลบังคับใช้ ณ วันที่รายงาน</w:t>
      </w:r>
    </w:p>
    <w:p w:rsidR="00A51863" w:rsidRDefault="006700F7" w:rsidP="00625E12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24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A249C">
        <w:rPr>
          <w:rFonts w:ascii="Angsana New" w:hAnsi="Angsana New" w:hint="cs"/>
          <w:sz w:val="30"/>
          <w:szCs w:val="30"/>
          <w:cs/>
        </w:rPr>
        <w:t>ในการกำหนด</w:t>
      </w:r>
      <w:r w:rsidRPr="006700F7">
        <w:rPr>
          <w:rFonts w:ascii="Angsana New" w:hAnsi="Angsana New" w:hint="cs"/>
          <w:sz w:val="30"/>
          <w:szCs w:val="30"/>
          <w:cs/>
        </w:rPr>
        <w:t>มูลค่าของภาษีเงินได้ของงวดปัจจุบันและภาษีเงินได้รอการตัดบัญชี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</w:t>
      </w:r>
      <w:r w:rsidR="0016332C">
        <w:rPr>
          <w:rFonts w:ascii="Angsana New" w:hAnsi="Angsana New" w:hint="cs"/>
          <w:sz w:val="30"/>
          <w:szCs w:val="30"/>
          <w:cs/>
        </w:rPr>
        <w:t>อกเบี้ยที่ต้องชำระ  กลุ่มบริษัท</w:t>
      </w:r>
      <w:r w:rsidRPr="006700F7">
        <w:rPr>
          <w:rFonts w:ascii="Angsana New" w:hAnsi="Angsana New" w:hint="cs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</w:t>
      </w:r>
      <w:r w:rsidR="0016332C">
        <w:rPr>
          <w:rFonts w:ascii="Angsana New" w:hAnsi="Angsana New" w:hint="cs"/>
          <w:sz w:val="30"/>
          <w:szCs w:val="30"/>
          <w:cs/>
        </w:rPr>
        <w:t>หลายปัจจัย รวมถึง การตีความทางกฎ</w:t>
      </w:r>
      <w:r w:rsidRPr="006700F7">
        <w:rPr>
          <w:rFonts w:ascii="Angsana New" w:hAnsi="Angsana New" w:hint="cs"/>
          <w:sz w:val="30"/>
          <w:szCs w:val="30"/>
          <w:cs/>
        </w:rPr>
        <w:t>หมายภาษี และจากประสบการณ์ในอดีต  การประเมินนี้อยู่บ</w:t>
      </w:r>
      <w:r w:rsidR="004643EE">
        <w:rPr>
          <w:rFonts w:ascii="Angsana New" w:hAnsi="Angsana New" w:hint="cs"/>
          <w:sz w:val="30"/>
          <w:szCs w:val="30"/>
          <w:cs/>
        </w:rPr>
        <w:t>นพื้นฐานการประมาณการและข้อสมมติ</w:t>
      </w:r>
      <w:r w:rsidRPr="006700F7">
        <w:rPr>
          <w:rFonts w:ascii="Angsana New" w:hAnsi="Angsana New" w:hint="cs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 ข้อมูลใหม่</w:t>
      </w:r>
      <w:r w:rsidR="00487DD2">
        <w:rPr>
          <w:rFonts w:ascii="Angsana New" w:hAnsi="Angsana New"/>
          <w:sz w:val="30"/>
          <w:szCs w:val="30"/>
        </w:rPr>
        <w:t xml:space="preserve"> </w:t>
      </w:r>
      <w:r w:rsidRPr="006700F7">
        <w:rPr>
          <w:rFonts w:ascii="Angsana New" w:hAnsi="Angsana New" w:hint="cs"/>
          <w:sz w:val="30"/>
          <w:szCs w:val="30"/>
          <w:cs/>
        </w:rPr>
        <w:t>ๆ</w:t>
      </w:r>
      <w:r w:rsidR="00130680">
        <w:rPr>
          <w:rFonts w:ascii="Angsana New" w:hAnsi="Angsana New" w:hint="cs"/>
          <w:sz w:val="30"/>
          <w:szCs w:val="30"/>
          <w:cs/>
        </w:rPr>
        <w:t xml:space="preserve"> </w:t>
      </w:r>
      <w:r w:rsidRPr="006700F7">
        <w:rPr>
          <w:rFonts w:ascii="Angsana New" w:hAnsi="Angsana New" w:hint="cs"/>
          <w:sz w:val="30"/>
          <w:szCs w:val="30"/>
          <w:cs/>
        </w:rPr>
        <w:t>อาจจะทำให้กลุ่มบริษัทเปลี่ยนการตัดสินใจโดยขึ้นอยู่กับความเพียงพอ</w:t>
      </w:r>
      <w:r w:rsidRPr="00BA249C">
        <w:rPr>
          <w:rFonts w:ascii="Angsana New" w:hAnsi="Angsana New" w:hint="cs"/>
          <w:sz w:val="30"/>
          <w:szCs w:val="30"/>
          <w:cs/>
        </w:rPr>
        <w:t>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A51863" w:rsidRDefault="006700F7" w:rsidP="00625E12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24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A249C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</w:t>
      </w:r>
      <w:r w:rsidRPr="00BA249C">
        <w:rPr>
          <w:rFonts w:ascii="Angsana New" w:hAnsi="Angsana New" w:hint="cs"/>
          <w:sz w:val="30"/>
          <w:szCs w:val="30"/>
          <w:cs/>
        </w:rPr>
        <w:t>การ</w:t>
      </w:r>
      <w:r w:rsidRPr="00BA249C">
        <w:rPr>
          <w:rFonts w:ascii="Angsana New" w:hAnsi="Angsana New"/>
          <w:sz w:val="30"/>
          <w:szCs w:val="30"/>
          <w:cs/>
        </w:rPr>
        <w:t>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A51863" w:rsidRDefault="006700F7" w:rsidP="00625E12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24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11D60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C320B2" w:rsidRPr="00852C9E" w:rsidRDefault="00C320B2" w:rsidP="00625E12">
      <w:pPr>
        <w:pStyle w:val="Heading8"/>
        <w:numPr>
          <w:ilvl w:val="1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 w:right="43" w:hanging="540"/>
        <w:jc w:val="thaiDistribute"/>
        <w:rPr>
          <w:rFonts w:ascii="Angsana New" w:hAnsi="Angsana New"/>
          <w:b/>
          <w:bCs/>
          <w:iCs/>
          <w:sz w:val="30"/>
          <w:szCs w:val="30"/>
        </w:rPr>
      </w:pPr>
      <w:r w:rsidRPr="00852C9E">
        <w:rPr>
          <w:rFonts w:ascii="Angsana New" w:hAnsi="Angsana New"/>
          <w:b/>
          <w:bCs/>
          <w:iCs/>
          <w:sz w:val="30"/>
          <w:szCs w:val="30"/>
          <w:cs/>
        </w:rPr>
        <w:t xml:space="preserve">กำไรต่อหุ้น </w:t>
      </w:r>
    </w:p>
    <w:p w:rsidR="00C320B2" w:rsidRDefault="00431F31" w:rsidP="00625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36E1B">
        <w:rPr>
          <w:rFonts w:ascii="Angsana New" w:hAnsi="Angsana New"/>
          <w:sz w:val="30"/>
          <w:szCs w:val="30"/>
          <w:cs/>
        </w:rPr>
        <w:t>กลุ่มบริษัทแสดงกำไรต่อหุ้นขั้นพื้นฐานสำหรับหุ้นสามัญ</w:t>
      </w:r>
      <w:r w:rsidRPr="00C36E1B">
        <w:rPr>
          <w:rFonts w:ascii="Angsana New" w:hAnsi="Angsana New"/>
          <w:sz w:val="30"/>
          <w:szCs w:val="30"/>
        </w:rPr>
        <w:t xml:space="preserve"> </w:t>
      </w:r>
      <w:r w:rsidRPr="00C36E1B">
        <w:rPr>
          <w:rFonts w:ascii="Angsana New" w:hAnsi="Angsana New"/>
          <w:sz w:val="30"/>
          <w:szCs w:val="30"/>
          <w:cs/>
        </w:rPr>
        <w:t xml:space="preserve"> กำไรต่อหุ้นขั้นพื้นฐานคำนวณโดยการหารกำไรหรือขาดทุนของผู้ถือหุ้นสามัญของกลุ่มบริษัท</w:t>
      </w:r>
      <w:r w:rsidR="007D00F9" w:rsidRPr="00C36E1B">
        <w:rPr>
          <w:rFonts w:ascii="Angsana New" w:hAnsi="Angsana New"/>
          <w:sz w:val="30"/>
          <w:szCs w:val="30"/>
          <w:cs/>
        </w:rPr>
        <w:t xml:space="preserve"> </w:t>
      </w:r>
      <w:r w:rsidRPr="00C36E1B">
        <w:rPr>
          <w:rFonts w:ascii="Angsana New" w:hAnsi="Angsana New"/>
          <w:sz w:val="30"/>
          <w:szCs w:val="30"/>
          <w:cs/>
        </w:rPr>
        <w:t>ด้วยจำนวนหุ้นสามัญที่ออกจำหน่ายระหว่างปีปรับปรุงด้วยจำนวนหุ้นสามัญที่ซื้อคืน</w:t>
      </w:r>
    </w:p>
    <w:p w:rsidR="0078576E" w:rsidRPr="00625E12" w:rsidRDefault="0078576E" w:rsidP="00625E12">
      <w:pPr>
        <w:pStyle w:val="Heading8"/>
        <w:numPr>
          <w:ilvl w:val="1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 w:right="43" w:hanging="540"/>
        <w:jc w:val="thaiDistribute"/>
        <w:rPr>
          <w:rFonts w:ascii="Angsana New" w:hAnsi="Angsana New"/>
          <w:b/>
          <w:bCs/>
          <w:iCs/>
          <w:sz w:val="30"/>
          <w:szCs w:val="30"/>
          <w:cs/>
        </w:rPr>
      </w:pPr>
      <w:r w:rsidRPr="00625E12">
        <w:rPr>
          <w:rFonts w:ascii="Angsana New" w:hAnsi="Angsana New" w:hint="cs"/>
          <w:b/>
          <w:bCs/>
          <w:iCs/>
          <w:sz w:val="30"/>
          <w:szCs w:val="30"/>
          <w:cs/>
        </w:rPr>
        <w:t>รายงานทางการเงินจำแนกตามส่วน</w:t>
      </w:r>
      <w:r w:rsidRPr="00625E12">
        <w:rPr>
          <w:rFonts w:ascii="Angsana New" w:hAnsi="Angsana New"/>
          <w:b/>
          <w:bCs/>
          <w:iCs/>
          <w:sz w:val="30"/>
          <w:szCs w:val="30"/>
          <w:cs/>
        </w:rPr>
        <w:t xml:space="preserve"> </w:t>
      </w:r>
    </w:p>
    <w:p w:rsidR="008C5F57" w:rsidRDefault="008C5F57" w:rsidP="00625E12">
      <w:pPr>
        <w:spacing w:before="120" w:line="240" w:lineRule="auto"/>
        <w:ind w:left="518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8C5F57">
        <w:rPr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</w:t>
      </w:r>
      <w:r w:rsidR="005C72CB">
        <w:rPr>
          <w:sz w:val="30"/>
          <w:szCs w:val="30"/>
          <w:cs/>
        </w:rPr>
        <w:t>ได้รับการปันส่วนอย่างสมเหตุสมผล</w:t>
      </w:r>
      <w:r w:rsidR="005C72CB">
        <w:rPr>
          <w:sz w:val="30"/>
          <w:szCs w:val="30"/>
        </w:rPr>
        <w:t xml:space="preserve"> </w:t>
      </w:r>
      <w:r w:rsidR="005C72CB">
        <w:rPr>
          <w:rFonts w:hint="cs"/>
          <w:sz w:val="30"/>
          <w:szCs w:val="30"/>
          <w:cs/>
        </w:rPr>
        <w:t>รายการที่ไม่สามราถปันส่วนได้ส่วนใหญ่เป็นรายการเงินลงทุนในบริษัทร่วมและสินทร</w:t>
      </w:r>
      <w:r w:rsidR="005C72CB">
        <w:rPr>
          <w:rStyle w:val="PageNumber"/>
          <w:rFonts w:ascii="Angsana New" w:hAnsi="Angsana New"/>
          <w:sz w:val="30"/>
          <w:szCs w:val="30"/>
          <w:cs/>
        </w:rPr>
        <w:t>ั</w:t>
      </w:r>
      <w:r w:rsidR="005C72CB">
        <w:rPr>
          <w:rStyle w:val="PageNumber"/>
          <w:rFonts w:ascii="Angsana New" w:hAnsi="Angsana New" w:hint="cs"/>
          <w:sz w:val="30"/>
          <w:szCs w:val="30"/>
          <w:cs/>
        </w:rPr>
        <w:t>พย์ภาษีเงินได้รอการตัดบัญชี</w:t>
      </w:r>
    </w:p>
    <w:p w:rsidR="00282D8B" w:rsidRPr="009E5826" w:rsidRDefault="00282D8B" w:rsidP="00D14941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9E5826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E8439A" w:rsidRDefault="00E8439A" w:rsidP="00625E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C36E1B">
        <w:rPr>
          <w:rFonts w:ascii="Angsana New" w:hAnsi="Angsana New"/>
          <w:b/>
          <w:sz w:val="30"/>
          <w:szCs w:val="30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</w:t>
      </w:r>
      <w:r w:rsidR="0016332C">
        <w:rPr>
          <w:rFonts w:ascii="Angsana New" w:hAnsi="Angsana New" w:hint="cs"/>
          <w:b/>
          <w:sz w:val="30"/>
          <w:szCs w:val="30"/>
          <w:cs/>
        </w:rPr>
        <w:t>หรือ</w:t>
      </w:r>
      <w:r w:rsidR="0016332C" w:rsidRPr="0016332C">
        <w:rPr>
          <w:rFonts w:ascii="Angsana New" w:hAnsi="Angsana New" w:hint="cs"/>
          <w:b/>
          <w:sz w:val="30"/>
          <w:szCs w:val="30"/>
          <w:cs/>
        </w:rPr>
        <w:t>กลุ่มบริษัท</w:t>
      </w:r>
      <w:r w:rsidR="0016332C">
        <w:rPr>
          <w:rFonts w:ascii="Angsana New" w:hAnsi="Angsana New" w:hint="cs"/>
          <w:b/>
          <w:sz w:val="30"/>
          <w:szCs w:val="30"/>
          <w:cs/>
        </w:rPr>
        <w:t>อยู่ภายใต้การ</w:t>
      </w:r>
      <w:r w:rsidR="0016332C" w:rsidRPr="00E149AE">
        <w:rPr>
          <w:rFonts w:ascii="Angsana New" w:hAnsi="Angsana New" w:hint="cs"/>
          <w:b/>
          <w:sz w:val="30"/>
          <w:szCs w:val="30"/>
          <w:cs/>
        </w:rPr>
        <w:t>ควบคุมเดียวกันหรือ</w:t>
      </w:r>
      <w:r w:rsidR="0016332C">
        <w:rPr>
          <w:rFonts w:ascii="Angsana New" w:hAnsi="Angsana New" w:hint="cs"/>
          <w:b/>
          <w:sz w:val="30"/>
          <w:szCs w:val="30"/>
          <w:cs/>
        </w:rPr>
        <w:t>อยู่ภายใต้</w:t>
      </w:r>
      <w:r w:rsidR="0016332C" w:rsidRPr="00E149AE">
        <w:rPr>
          <w:rFonts w:ascii="Angsana New" w:hAnsi="Angsana New" w:hint="cs"/>
          <w:b/>
          <w:sz w:val="30"/>
          <w:szCs w:val="30"/>
          <w:cs/>
        </w:rPr>
        <w:t>อิทธิพลอย่างมี</w:t>
      </w:r>
      <w:r w:rsidR="0016332C">
        <w:rPr>
          <w:rFonts w:ascii="Angsana New" w:hAnsi="Angsana New" w:hint="cs"/>
          <w:b/>
          <w:sz w:val="30"/>
          <w:szCs w:val="30"/>
          <w:cs/>
        </w:rPr>
        <w:t>นัย</w:t>
      </w:r>
      <w:r w:rsidR="0016332C" w:rsidRPr="00E149AE">
        <w:rPr>
          <w:rFonts w:ascii="Angsana New" w:hAnsi="Angsana New" w:hint="cs"/>
          <w:b/>
          <w:sz w:val="30"/>
          <w:szCs w:val="30"/>
          <w:cs/>
        </w:rPr>
        <w:t>สำคัญเดียวกัน</w:t>
      </w:r>
      <w:r w:rsidR="0016332C">
        <w:rPr>
          <w:rFonts w:ascii="Angsana New" w:hAnsi="Angsana New" w:hint="cs"/>
          <w:b/>
          <w:sz w:val="30"/>
          <w:szCs w:val="30"/>
          <w:cs/>
        </w:rPr>
        <w:t>กับบุคคลหรือกิจการนั้น</w:t>
      </w:r>
      <w:r w:rsidR="0016332C" w:rsidRPr="00E149AE">
        <w:rPr>
          <w:rFonts w:ascii="Angsana New" w:hAnsi="Angsana New" w:hint="cs"/>
          <w:b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:rsidR="00D14941" w:rsidRDefault="00D14941" w:rsidP="00625E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p w:rsidR="00D14941" w:rsidRDefault="00D14941" w:rsidP="00625E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p w:rsidR="00D14941" w:rsidRDefault="00D14941" w:rsidP="00625E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p w:rsidR="009D5ABD" w:rsidRDefault="007724F0" w:rsidP="00625E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ความสัมพันธ์ที่มีกับบริษัทร่วม</w:t>
      </w:r>
      <w:r>
        <w:rPr>
          <w:rFonts w:ascii="Angsana New" w:hAnsi="Angsana New" w:hint="cs"/>
          <w:b/>
          <w:sz w:val="30"/>
          <w:szCs w:val="30"/>
          <w:cs/>
        </w:rPr>
        <w:t>และ</w:t>
      </w:r>
      <w:r>
        <w:rPr>
          <w:rFonts w:ascii="Angsana New" w:hAnsi="Angsana New"/>
          <w:b/>
          <w:sz w:val="30"/>
          <w:szCs w:val="30"/>
          <w:cs/>
        </w:rPr>
        <w:t>บริษัท</w:t>
      </w:r>
      <w:r>
        <w:rPr>
          <w:rFonts w:ascii="Angsana New" w:hAnsi="Angsana New" w:hint="cs"/>
          <w:b/>
          <w:sz w:val="30"/>
          <w:szCs w:val="30"/>
          <w:cs/>
        </w:rPr>
        <w:t>ย่อย</w:t>
      </w:r>
      <w:r w:rsidR="0016332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F87547" w:rsidRPr="00F87547">
        <w:rPr>
          <w:rFonts w:ascii="Angsana New" w:hAnsi="Angsana New"/>
          <w:b/>
          <w:sz w:val="30"/>
          <w:szCs w:val="30"/>
          <w:cs/>
        </w:rPr>
        <w:t xml:space="preserve">ได้เปิดเผยในหมายเหตุข้อ </w:t>
      </w:r>
      <w:r w:rsidR="002108DC">
        <w:rPr>
          <w:rFonts w:ascii="Angsana New" w:hAnsi="Angsana New"/>
          <w:bCs/>
          <w:sz w:val="30"/>
          <w:szCs w:val="30"/>
        </w:rPr>
        <w:t>9</w:t>
      </w:r>
      <w:r w:rsidR="00F87547" w:rsidRPr="00F87547">
        <w:rPr>
          <w:rFonts w:ascii="Angsana New" w:hAnsi="Angsana New"/>
          <w:bCs/>
          <w:sz w:val="30"/>
          <w:szCs w:val="30"/>
        </w:rPr>
        <w:t xml:space="preserve"> </w:t>
      </w:r>
      <w:r w:rsidR="00F87547" w:rsidRPr="0016332C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2108DC">
        <w:rPr>
          <w:rFonts w:ascii="Angsana New" w:hAnsi="Angsana New"/>
          <w:bCs/>
          <w:sz w:val="30"/>
          <w:szCs w:val="30"/>
        </w:rPr>
        <w:t>10</w:t>
      </w:r>
      <w:r w:rsidR="00F87547" w:rsidRPr="00F87547">
        <w:rPr>
          <w:rFonts w:ascii="Angsana New" w:hAnsi="Angsana New"/>
          <w:b/>
          <w:sz w:val="30"/>
          <w:szCs w:val="30"/>
        </w:rPr>
        <w:t xml:space="preserve"> </w:t>
      </w:r>
      <w:r w:rsidR="00F87547" w:rsidRPr="00F87547">
        <w:rPr>
          <w:rFonts w:ascii="Angsana New" w:hAnsi="Angsana New"/>
          <w:b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 มีดังนี้</w:t>
      </w:r>
    </w:p>
    <w:p w:rsidR="00D14941" w:rsidRDefault="00D14941" w:rsidP="00D149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pPr w:leftFromText="180" w:rightFromText="180" w:vertAnchor="text" w:tblpY="1"/>
        <w:tblOverlap w:val="never"/>
        <w:tblW w:w="103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9"/>
        <w:gridCol w:w="141"/>
        <w:gridCol w:w="1975"/>
        <w:gridCol w:w="141"/>
        <w:gridCol w:w="1996"/>
        <w:gridCol w:w="141"/>
        <w:gridCol w:w="985"/>
        <w:gridCol w:w="141"/>
        <w:gridCol w:w="755"/>
        <w:gridCol w:w="90"/>
        <w:gridCol w:w="866"/>
      </w:tblGrid>
      <w:tr w:rsidR="00EC6FCB" w:rsidRPr="00895B90" w:rsidTr="00F02790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14941" w:rsidRPr="00895B90" w:rsidRDefault="00D14941" w:rsidP="00B75A3B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</w:rPr>
              <w:t>ร้อยละการถือหุ้น</w:t>
            </w:r>
          </w:p>
        </w:tc>
      </w:tr>
      <w:tr w:rsidR="00EC6FCB" w:rsidRPr="00895B90" w:rsidTr="00F02790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895B90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left="-60" w:right="-45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895B90">
              <w:rPr>
                <w:rFonts w:ascii="Angsana New" w:hAnsi="Angsana New"/>
                <w:sz w:val="22"/>
                <w:szCs w:val="22"/>
              </w:rPr>
              <w:t>31</w:t>
            </w:r>
          </w:p>
        </w:tc>
      </w:tr>
      <w:tr w:rsidR="00EC6FCB" w:rsidRPr="00895B90" w:rsidTr="00F02790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</w:rPr>
              <w:t>ลักษณะความสัมพันธ์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left="-30" w:right="-45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95B90">
              <w:rPr>
                <w:rFonts w:ascii="Angsana New" w:hAnsi="Angsana New"/>
                <w:sz w:val="24"/>
                <w:szCs w:val="24"/>
                <w:cs/>
              </w:rPr>
              <w:t>จัดตั้งขึ้นใน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895B9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95B90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895B9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95B90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EC6FCB" w:rsidRPr="00895B90" w:rsidTr="00F02790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895B90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C6FCB" w:rsidRPr="00895B90" w:rsidTr="00F02790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tabs>
                <w:tab w:val="clear" w:pos="907"/>
                <w:tab w:val="left" w:pos="90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บริษัท เอช เอฟ ที โฮลดิ้ง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ลงทุนในพันธบัตรหรือหลักทรัพย์ ขายปลีกและขายส่งยางนอก ยางในและอุปกรณ์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spacing w:line="340" w:lineRule="exact"/>
              <w:ind w:firstLine="253"/>
              <w:textAlignment w:val="baseline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ถือหุ้น</w:t>
            </w:r>
          </w:p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firstLine="253"/>
              <w:textAlignment w:val="baseline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และมีกรรมการร่วมกัน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  <w:lang w:val="th-TH"/>
              </w:rPr>
              <w:t>ไทย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hAnsi="Angsana New"/>
                <w:sz w:val="21"/>
                <w:szCs w:val="21"/>
              </w:rPr>
            </w:pPr>
            <w:r w:rsidRPr="00895B90">
              <w:rPr>
                <w:rFonts w:ascii="Angsana New" w:hAnsi="Angsana New"/>
                <w:sz w:val="21"/>
                <w:szCs w:val="21"/>
              </w:rPr>
              <w:t>99.99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hAnsi="Angsana New"/>
                <w:sz w:val="21"/>
                <w:szCs w:val="21"/>
              </w:rPr>
            </w:pPr>
            <w:r w:rsidRPr="00895B90">
              <w:rPr>
                <w:rFonts w:ascii="Angsana New" w:hAnsi="Angsana New"/>
                <w:sz w:val="21"/>
                <w:szCs w:val="21"/>
              </w:rPr>
              <w:t>99.99</w:t>
            </w:r>
          </w:p>
        </w:tc>
      </w:tr>
      <w:tr w:rsidR="00EC6FCB" w:rsidRPr="00895B90" w:rsidTr="00F02790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PT. Hwa Fong Rubber</w:t>
            </w:r>
            <w:r w:rsidRPr="00895B9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95B90">
              <w:rPr>
                <w:rFonts w:ascii="Angsana New" w:hAnsi="Angsana New"/>
                <w:sz w:val="22"/>
                <w:szCs w:val="22"/>
              </w:rPr>
              <w:t>Indonesia</w:t>
            </w:r>
          </w:p>
          <w:p w:rsidR="00EC6FCB" w:rsidRPr="00895B90" w:rsidRDefault="00EC6FCB" w:rsidP="00B75A3B">
            <w:pPr>
              <w:rPr>
                <w:rFonts w:ascii="Angsana New" w:hAnsi="Angsana New"/>
                <w:sz w:val="22"/>
                <w:szCs w:val="22"/>
              </w:rPr>
            </w:pPr>
          </w:p>
          <w:p w:rsidR="00EC6FCB" w:rsidRPr="00895B90" w:rsidRDefault="00EC6FCB" w:rsidP="00B75A3B">
            <w:pPr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ผลิตและจัดจำหน่ายยางนอกและยางในสำหรับรถจักรยานและจักรยานยนต์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spacing w:line="340" w:lineRule="exact"/>
              <w:ind w:firstLine="253"/>
              <w:textAlignment w:val="baseline"/>
              <w:rPr>
                <w:rFonts w:ascii="Angsana New" w:hAnsi="Angsana New"/>
                <w:sz w:val="21"/>
                <w:szCs w:val="21"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ถือหุ้น</w:t>
            </w:r>
          </w:p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spacing w:line="340" w:lineRule="exact"/>
              <w:ind w:firstLine="253"/>
              <w:textAlignment w:val="baseline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และมีกรรมการร่วมกัน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อินโดนิเซีย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rFonts w:ascii="Angsana New" w:hAnsi="Angsana New"/>
                <w:sz w:val="21"/>
                <w:szCs w:val="21"/>
              </w:rPr>
            </w:pPr>
            <w:r w:rsidRPr="00895B90">
              <w:rPr>
                <w:rFonts w:ascii="Angsana New" w:hAnsi="Angsana New"/>
                <w:sz w:val="21"/>
                <w:szCs w:val="21"/>
              </w:rPr>
              <w:t>99.00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spacing w:before="120"/>
              <w:ind w:right="130"/>
              <w:jc w:val="center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rFonts w:ascii="Angsana New" w:hAnsi="Angsana New"/>
                <w:sz w:val="21"/>
                <w:szCs w:val="21"/>
              </w:rPr>
            </w:pPr>
            <w:r w:rsidRPr="00895B90">
              <w:rPr>
                <w:rFonts w:ascii="Angsana New" w:hAnsi="Angsana New"/>
                <w:sz w:val="21"/>
                <w:szCs w:val="21"/>
              </w:rPr>
              <w:t>99.00</w:t>
            </w:r>
          </w:p>
        </w:tc>
      </w:tr>
      <w:tr w:rsidR="00EC6FCB" w:rsidRPr="00895B90" w:rsidTr="00F02790">
        <w:trPr>
          <w:gridAfter w:val="9"/>
          <w:wAfter w:w="7090" w:type="dxa"/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895B90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บริษัทร่วม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</w:tr>
      <w:tr w:rsidR="00EC6FCB" w:rsidRPr="00895B90" w:rsidTr="00F02790">
        <w:trPr>
          <w:trHeight w:val="602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rPr>
                <w:rFonts w:ascii="Angsana New" w:hAnsi="Angsana New"/>
                <w:sz w:val="21"/>
                <w:szCs w:val="21"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บริษัท ดิ อเซ้นท์</w:t>
            </w:r>
            <w:r w:rsidRPr="00895B90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895B90">
              <w:rPr>
                <w:rFonts w:ascii="Angsana New" w:hAnsi="Angsana New"/>
                <w:sz w:val="21"/>
                <w:szCs w:val="21"/>
                <w:cs/>
              </w:rPr>
              <w:t xml:space="preserve">(ไทยแลนด์)  จำกัด </w:t>
            </w:r>
            <w:r w:rsidRPr="00895B90">
              <w:rPr>
                <w:rFonts w:ascii="Angsana New" w:hAnsi="Angsana New"/>
                <w:sz w:val="21"/>
                <w:szCs w:val="21"/>
                <w:vertAlign w:val="superscript"/>
              </w:rPr>
              <w:t>(1)</w:t>
            </w:r>
          </w:p>
          <w:p w:rsidR="00EC6FCB" w:rsidRPr="00895B90" w:rsidRDefault="00EC6FCB" w:rsidP="00B75A3B">
            <w:pPr>
              <w:rPr>
                <w:rFonts w:ascii="Angsana New" w:hAnsi="Angsana New"/>
                <w:b/>
                <w:bCs/>
                <w:sz w:val="21"/>
                <w:szCs w:val="21"/>
                <w:u w:val="single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นำเข้า ส่งออก จัดซื้อ และจำหน่ายรถจักรยานและจักรยานยนต์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ถือหุ้น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ascii="Angsana New" w:hAnsi="Angsana New"/>
                <w:sz w:val="21"/>
                <w:szCs w:val="21"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  <w:lang w:val="th-TH"/>
              </w:rPr>
              <w:t>ไทย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</w:rPr>
              <w:t>43.00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</w:rPr>
              <w:t>43.00</w:t>
            </w:r>
          </w:p>
        </w:tc>
      </w:tr>
      <w:tr w:rsidR="00EC6FCB" w:rsidRPr="00895B90" w:rsidTr="00F02790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sz w:val="21"/>
                <w:szCs w:val="21"/>
              </w:rPr>
            </w:pPr>
            <w:r w:rsidRPr="00895B90">
              <w:rPr>
                <w:rFonts w:ascii="Angsana New" w:hAnsi="Angsana New"/>
                <w:sz w:val="21"/>
                <w:szCs w:val="21"/>
              </w:rPr>
              <w:t xml:space="preserve">Chital International Trading Co., LTD. </w:t>
            </w:r>
            <w:r w:rsidRPr="00895B90">
              <w:rPr>
                <w:rFonts w:ascii="Angsana New" w:hAnsi="Angsana New"/>
                <w:sz w:val="21"/>
                <w:szCs w:val="21"/>
                <w:vertAlign w:val="superscript"/>
              </w:rPr>
              <w:t>(2)</w:t>
            </w:r>
          </w:p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จำหน่ายรถจักรยาน จักรยานยนต์ และยางนอกสำหรับรถจักรยานและจักรยานยนต์ รวมทั้งอะไหล่ที่เกี่ยวข้อง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ถือหุ้น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  <w:lang w:val="th-TH"/>
              </w:rPr>
              <w:t>ไต้หวัน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</w:rPr>
              <w:t>45.00</w:t>
            </w:r>
          </w:p>
        </w:tc>
      </w:tr>
      <w:tr w:rsidR="00EC6FCB" w:rsidRPr="00895B90" w:rsidTr="00F02790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B" w:rsidRPr="00895B90" w:rsidRDefault="00EC6FCB" w:rsidP="00B75A3B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B" w:rsidRPr="00895B90" w:rsidRDefault="00EC6FCB" w:rsidP="00B75A3B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B" w:rsidRPr="00895B90" w:rsidRDefault="00EC6FCB" w:rsidP="00B75A3B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C6FCB" w:rsidRPr="00895B90" w:rsidTr="00F02790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บริษัท ซูมิโตโม รับเบอร์ อินดัสทรี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บริษัทผลิตและจำหน่ายยางชนิดต่างๆ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ถือหุ้นของบริษัทใหญ่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  <w:lang w:val="th-TH"/>
              </w:rPr>
              <w:t>ญี่ปุ่น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EC6FCB" w:rsidRPr="00895B90" w:rsidTr="00F02790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บริษัท ฮั้วฟงรับเบอร์ อินดัสทรี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ascii="Angsana New" w:hAnsi="Angsana New"/>
                <w:sz w:val="21"/>
                <w:szCs w:val="21"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จำหน่ายรถจักรยาน จักรยานยนต์ และยางนอกสำหรับรถจักรยานและจักรยานยนต์ รวมทั้งอะไหล่ที่เกี่ยวข้อง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เป็นบริษัทใหญ่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ascii="Angsana New" w:hAnsi="Angsana New"/>
                <w:sz w:val="21"/>
                <w:szCs w:val="21"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  <w:lang w:val="th-TH"/>
              </w:rPr>
              <w:t>ไต้หวัน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1"/>
                <w:szCs w:val="21"/>
              </w:rPr>
            </w:pPr>
            <w:r w:rsidRPr="00895B90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EC6FCB" w:rsidRPr="00895B90" w:rsidTr="00F02790">
        <w:trPr>
          <w:trHeight w:val="449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บริษัท ฮั้วฟงรับเบอร์ (ยูเอสเอ)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บริษัทจำหน่ายยางชนิดต่างๆ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เป็นบริษัทย่อยของบริษัทใหญ่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ascii="Angsana New" w:hAnsi="Angsana New"/>
                <w:sz w:val="21"/>
                <w:szCs w:val="21"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1"/>
                <w:szCs w:val="21"/>
              </w:rPr>
            </w:pPr>
            <w:r w:rsidRPr="00895B90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EC6FCB" w:rsidRPr="00895B90" w:rsidTr="00F02790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บริษัท ฮั้วจง โฮลดิ้ง กรุ๊ป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จำหน่ายสินค้าและลงทุนทั่วไป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เป็นบริษัทย่อยของบริษัทใหญ่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ascii="Angsana New" w:hAnsi="Angsana New"/>
                <w:sz w:val="21"/>
                <w:szCs w:val="21"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หมู่เกาะบริติชเวอร์จิน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1"/>
                <w:szCs w:val="21"/>
              </w:rPr>
            </w:pPr>
            <w:r w:rsidRPr="00895B90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EC6FCB" w:rsidRPr="00895B90" w:rsidTr="00F02790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บริษัท เอช เอฟ อาร์ โฮลดิ้ง คอร์ป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จำหน่ายสินค้าและลงทุนทั่วไป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เป็นบริษัทย่อยของบริษัทใหญ่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ascii="Angsana New" w:hAnsi="Angsana New"/>
                <w:sz w:val="21"/>
                <w:szCs w:val="21"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จีน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1"/>
                <w:szCs w:val="21"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1"/>
                <w:szCs w:val="21"/>
              </w:rPr>
            </w:pPr>
            <w:r w:rsidRPr="00895B90">
              <w:rPr>
                <w:rFonts w:ascii="Angsana New" w:hAnsi="Angsana New"/>
                <w:sz w:val="21"/>
                <w:szCs w:val="21"/>
              </w:rPr>
              <w:t>-</w:t>
            </w:r>
          </w:p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C6FCB" w:rsidRPr="00895B90" w:rsidTr="00F02790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บริษัท ฮั้วฟงรับเบอร์ (ฮ่องกง)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จำหน่ายสินค้าและลงทุนทั่วไป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เป็นบริษัทย่อยของบริษัทใหญ่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ฮ่องกง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1"/>
                <w:szCs w:val="21"/>
              </w:rPr>
            </w:pPr>
            <w:r w:rsidRPr="00895B90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EC6FCB" w:rsidRPr="00895B90" w:rsidTr="00F02790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บริษัท ฮั้วฟงรับเบอร์ (สิงคโปร์)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จำหน่ายสินค้าและลงทุนทั่วไป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เป็นบริษัทย่อยของบริษัทใหญ่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ascii="Angsana New" w:hAnsi="Angsana New"/>
                <w:sz w:val="21"/>
                <w:szCs w:val="21"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สิงคโปร์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1"/>
                <w:szCs w:val="21"/>
              </w:rPr>
            </w:pPr>
            <w:r w:rsidRPr="00895B90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EC6FCB" w:rsidRPr="00895B90" w:rsidTr="00F02790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บริษัท ซิโน ฮั้วฟง เอ็นเตอร์ไพรส์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จำหน่ายสินค้าและลงทุนทั่วไป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เป็นบริษัทย่อยของบริษัทใหญ่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ascii="Angsana New" w:hAnsi="Angsana New"/>
                <w:sz w:val="21"/>
                <w:szCs w:val="21"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ไต้หวัน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1"/>
                <w:szCs w:val="21"/>
              </w:rPr>
            </w:pPr>
            <w:r w:rsidRPr="00895B90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EC6FCB" w:rsidRPr="00895B90" w:rsidTr="00F02790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บริษัท ซิโน ฮั้วฟง ไบโอเทคโนโลยี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จำหน่ายสินค้าและลงทุนทั่วไป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เป็นบริษัทย่อยของบริษัทใหญ่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ascii="Angsana New" w:hAnsi="Angsana New"/>
                <w:sz w:val="21"/>
                <w:szCs w:val="21"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ไต้หวัน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1"/>
                <w:szCs w:val="21"/>
              </w:rPr>
            </w:pPr>
            <w:r w:rsidRPr="00895B90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EC6FCB" w:rsidRPr="00895B90" w:rsidTr="00F02790">
        <w:trPr>
          <w:trHeight w:val="6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บริษัท ฮั้วฟงรับเบอร์ (ซูโจว)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บริษัทผู้ผลิตและจำหน่ายยางรถยนต์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เป็นบริษัทย่อยทางอ้อมของบริษัทใหญ่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ascii="Angsana New" w:hAnsi="Angsana New"/>
                <w:sz w:val="21"/>
                <w:szCs w:val="21"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จีน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1"/>
                <w:szCs w:val="21"/>
              </w:rPr>
            </w:pPr>
            <w:r w:rsidRPr="00895B90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EC6FCB" w:rsidRPr="00895B90" w:rsidTr="00F02790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บริษัท ฮั้วฟงรับเบอร์ (ประเทศจีน)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บริษัทผู้ผลิตและจำหน่ายยางรถยนต์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เเป็นบริษัทที่ถือหุ้นโดยบริษัทใหญ่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ascii="Angsana New" w:hAnsi="Angsana New"/>
                <w:sz w:val="21"/>
                <w:szCs w:val="21"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จีน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1"/>
                <w:szCs w:val="21"/>
                <w:cs/>
              </w:rPr>
            </w:pPr>
            <w:r w:rsidRPr="00895B90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1"/>
                <w:szCs w:val="21"/>
              </w:rPr>
            </w:pPr>
            <w:r w:rsidRPr="00895B90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EC6FCB" w:rsidRPr="00895B90" w:rsidTr="00F02790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B" w:rsidRPr="00895B90" w:rsidRDefault="00EC6FCB" w:rsidP="00B75A3B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B" w:rsidRPr="00895B90" w:rsidRDefault="00EC6FCB" w:rsidP="00B75A3B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B" w:rsidRPr="00895B90" w:rsidRDefault="00EC6FCB" w:rsidP="00B75A3B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B" w:rsidRPr="00895B90" w:rsidRDefault="00EC6FCB" w:rsidP="00B75A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1"/>
                <w:szCs w:val="21"/>
              </w:rPr>
            </w:pPr>
          </w:p>
        </w:tc>
      </w:tr>
    </w:tbl>
    <w:p w:rsidR="009E5F57" w:rsidRPr="00D14941" w:rsidRDefault="002108DC" w:rsidP="00D149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 w:right="-43" w:hanging="173"/>
        <w:jc w:val="thaiDistribute"/>
        <w:rPr>
          <w:rFonts w:ascii="Angsana New" w:hAnsi="Angsana New"/>
          <w:b/>
          <w:sz w:val="21"/>
          <w:szCs w:val="21"/>
        </w:rPr>
      </w:pPr>
      <w:r w:rsidRPr="002108DC">
        <w:rPr>
          <w:rFonts w:ascii="Angsana New" w:hAnsi="Angsana New"/>
          <w:bCs/>
          <w:sz w:val="21"/>
          <w:szCs w:val="21"/>
        </w:rPr>
        <w:t>(1)</w:t>
      </w:r>
      <w:r w:rsidR="009E5F57" w:rsidRPr="002108DC">
        <w:rPr>
          <w:rFonts w:ascii="Angsana New" w:hAnsi="Angsana New"/>
          <w:bCs/>
          <w:sz w:val="21"/>
          <w:szCs w:val="21"/>
          <w:cs/>
        </w:rPr>
        <w:t xml:space="preserve"> </w:t>
      </w:r>
      <w:r w:rsidR="009E5F57" w:rsidRPr="00D14941">
        <w:rPr>
          <w:rFonts w:ascii="Angsana New" w:hAnsi="Angsana New"/>
          <w:b/>
          <w:sz w:val="21"/>
          <w:szCs w:val="21"/>
          <w:cs/>
        </w:rPr>
        <w:t xml:space="preserve">จดทะเบียนเลิกกิจการเมื่อวันที่ </w:t>
      </w:r>
      <w:r w:rsidRPr="00D14941">
        <w:rPr>
          <w:rFonts w:ascii="Angsana New" w:hAnsi="Angsana New"/>
          <w:b/>
          <w:sz w:val="21"/>
          <w:szCs w:val="21"/>
        </w:rPr>
        <w:t>27</w:t>
      </w:r>
      <w:r w:rsidR="009E5F57" w:rsidRPr="00D14941">
        <w:rPr>
          <w:rFonts w:ascii="Angsana New" w:hAnsi="Angsana New"/>
          <w:b/>
          <w:sz w:val="21"/>
          <w:szCs w:val="21"/>
          <w:cs/>
        </w:rPr>
        <w:t xml:space="preserve"> กุมภาพันธ์ </w:t>
      </w:r>
      <w:r w:rsidR="00C84B98" w:rsidRPr="00D14941">
        <w:rPr>
          <w:rFonts w:ascii="Angsana New" w:hAnsi="Angsana New"/>
          <w:b/>
          <w:sz w:val="21"/>
          <w:szCs w:val="21"/>
        </w:rPr>
        <w:t>2561</w:t>
      </w:r>
      <w:r w:rsidR="00C84B98" w:rsidRPr="00D14941">
        <w:rPr>
          <w:rFonts w:ascii="Angsana New" w:hAnsi="Angsana New"/>
          <w:b/>
          <w:sz w:val="21"/>
          <w:szCs w:val="21"/>
          <w:cs/>
        </w:rPr>
        <w:t xml:space="preserve"> เมื่อวันที่ </w:t>
      </w:r>
      <w:r w:rsidR="00C84B98" w:rsidRPr="00D14941">
        <w:rPr>
          <w:rFonts w:ascii="Angsana New" w:hAnsi="Angsana New"/>
          <w:b/>
          <w:sz w:val="21"/>
          <w:szCs w:val="21"/>
        </w:rPr>
        <w:t>4</w:t>
      </w:r>
      <w:r w:rsidR="009E5F57" w:rsidRPr="00D14941">
        <w:rPr>
          <w:rFonts w:ascii="Angsana New" w:hAnsi="Angsana New"/>
          <w:b/>
          <w:sz w:val="21"/>
          <w:szCs w:val="21"/>
          <w:cs/>
        </w:rPr>
        <w:t xml:space="preserve"> มิถุนายน </w:t>
      </w:r>
      <w:r w:rsidR="00C84B98" w:rsidRPr="00D14941">
        <w:rPr>
          <w:rFonts w:ascii="Angsana New" w:hAnsi="Angsana New"/>
          <w:b/>
          <w:sz w:val="21"/>
          <w:szCs w:val="21"/>
        </w:rPr>
        <w:t>2561</w:t>
      </w:r>
      <w:r w:rsidR="009E5F57" w:rsidRPr="00D14941">
        <w:rPr>
          <w:rFonts w:ascii="Angsana New" w:hAnsi="Angsana New"/>
          <w:b/>
          <w:sz w:val="21"/>
          <w:szCs w:val="21"/>
          <w:cs/>
        </w:rPr>
        <w:t xml:space="preserve"> และวันที่ </w:t>
      </w:r>
      <w:r w:rsidR="00C84B98" w:rsidRPr="00D14941">
        <w:rPr>
          <w:rFonts w:ascii="Angsana New" w:hAnsi="Angsana New"/>
          <w:b/>
          <w:sz w:val="21"/>
          <w:szCs w:val="21"/>
        </w:rPr>
        <w:t>27</w:t>
      </w:r>
      <w:r w:rsidR="009E5F57" w:rsidRPr="00D14941">
        <w:rPr>
          <w:rFonts w:ascii="Angsana New" w:hAnsi="Angsana New"/>
          <w:b/>
          <w:sz w:val="21"/>
          <w:szCs w:val="21"/>
          <w:cs/>
        </w:rPr>
        <w:t xml:space="preserve"> สิงหาคม </w:t>
      </w:r>
      <w:r w:rsidR="00C84B98" w:rsidRPr="00D14941">
        <w:rPr>
          <w:rFonts w:ascii="Angsana New" w:hAnsi="Angsana New"/>
          <w:b/>
          <w:sz w:val="21"/>
          <w:szCs w:val="21"/>
        </w:rPr>
        <w:t>2561</w:t>
      </w:r>
      <w:r w:rsidR="009E5F57" w:rsidRPr="00D14941">
        <w:rPr>
          <w:rFonts w:ascii="Angsana New" w:hAnsi="Angsana New"/>
          <w:b/>
          <w:sz w:val="21"/>
          <w:szCs w:val="21"/>
          <w:cs/>
        </w:rPr>
        <w:t xml:space="preserve"> บริษัทได้รับเงินลงทุนบางส่วนคืนจากการเลิกบริษัท</w:t>
      </w:r>
    </w:p>
    <w:p w:rsidR="009E5F57" w:rsidRPr="00D14941" w:rsidRDefault="009E5F57" w:rsidP="00D149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 w:right="-43" w:hanging="14"/>
        <w:jc w:val="thaiDistribute"/>
        <w:rPr>
          <w:rFonts w:ascii="Angsana New" w:hAnsi="Angsana New"/>
          <w:b/>
          <w:sz w:val="21"/>
          <w:szCs w:val="21"/>
        </w:rPr>
      </w:pPr>
      <w:r w:rsidRPr="00D14941">
        <w:rPr>
          <w:rFonts w:ascii="Angsana New" w:hAnsi="Angsana New"/>
          <w:b/>
          <w:sz w:val="21"/>
          <w:szCs w:val="21"/>
          <w:cs/>
        </w:rPr>
        <w:t xml:space="preserve">รวมจำนวนรวม </w:t>
      </w:r>
      <w:r w:rsidR="00C84B98" w:rsidRPr="00D14941">
        <w:rPr>
          <w:rFonts w:ascii="Angsana New" w:hAnsi="Angsana New"/>
          <w:b/>
          <w:sz w:val="21"/>
          <w:szCs w:val="21"/>
        </w:rPr>
        <w:t>7.44</w:t>
      </w:r>
      <w:r w:rsidRPr="00D14941">
        <w:rPr>
          <w:rFonts w:ascii="Angsana New" w:hAnsi="Angsana New"/>
          <w:b/>
          <w:sz w:val="21"/>
          <w:szCs w:val="21"/>
          <w:cs/>
        </w:rPr>
        <w:t xml:space="preserve"> ล้านบาท</w:t>
      </w:r>
    </w:p>
    <w:p w:rsidR="00EC6FCB" w:rsidRDefault="009E5F57" w:rsidP="00D149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 w:right="-43" w:hanging="173"/>
        <w:jc w:val="thaiDistribute"/>
        <w:rPr>
          <w:rFonts w:ascii="Angsana New" w:hAnsi="Angsana New"/>
          <w:b/>
          <w:sz w:val="21"/>
          <w:szCs w:val="21"/>
        </w:rPr>
      </w:pPr>
      <w:r w:rsidRPr="00D14941">
        <w:rPr>
          <w:rFonts w:ascii="Angsana New" w:hAnsi="Angsana New"/>
          <w:b/>
          <w:sz w:val="21"/>
          <w:szCs w:val="21"/>
          <w:cs/>
        </w:rPr>
        <w:t xml:space="preserve">(2)  จดทะเบียนเลิกกิจการเมื่อวันที่ </w:t>
      </w:r>
      <w:r w:rsidR="00C84B98" w:rsidRPr="00D14941">
        <w:rPr>
          <w:rFonts w:ascii="Angsana New" w:hAnsi="Angsana New"/>
          <w:b/>
          <w:sz w:val="21"/>
          <w:szCs w:val="21"/>
        </w:rPr>
        <w:t>10</w:t>
      </w:r>
      <w:r w:rsidRPr="00D14941">
        <w:rPr>
          <w:rFonts w:ascii="Angsana New" w:hAnsi="Angsana New"/>
          <w:b/>
          <w:sz w:val="21"/>
          <w:szCs w:val="21"/>
          <w:cs/>
        </w:rPr>
        <w:t xml:space="preserve"> มกราคม</w:t>
      </w:r>
      <w:r w:rsidR="00C84B98" w:rsidRPr="00D14941">
        <w:rPr>
          <w:rFonts w:ascii="Angsana New" w:hAnsi="Angsana New"/>
          <w:b/>
          <w:sz w:val="21"/>
          <w:szCs w:val="21"/>
        </w:rPr>
        <w:t xml:space="preserve"> 2561</w:t>
      </w:r>
      <w:r w:rsidRPr="00D14941">
        <w:rPr>
          <w:rFonts w:ascii="Angsana New" w:hAnsi="Angsana New"/>
          <w:b/>
          <w:sz w:val="21"/>
          <w:szCs w:val="21"/>
          <w:cs/>
        </w:rPr>
        <w:t xml:space="preserve"> </w:t>
      </w:r>
      <w:r w:rsidR="00F02790" w:rsidRPr="00D14941">
        <w:rPr>
          <w:rFonts w:ascii="Angsana New" w:hAnsi="Angsana New" w:hint="cs"/>
          <w:b/>
          <w:sz w:val="21"/>
          <w:szCs w:val="21"/>
          <w:cs/>
        </w:rPr>
        <w:t xml:space="preserve"> </w:t>
      </w:r>
      <w:r w:rsidRPr="00D14941">
        <w:rPr>
          <w:rFonts w:ascii="Angsana New" w:hAnsi="Angsana New"/>
          <w:b/>
          <w:sz w:val="21"/>
          <w:szCs w:val="21"/>
          <w:cs/>
        </w:rPr>
        <w:t>การเลิกบริษัท แล้วเสร็จและ</w:t>
      </w:r>
      <w:r w:rsidR="00C84B98" w:rsidRPr="00D14941">
        <w:rPr>
          <w:rFonts w:ascii="Angsana New" w:hAnsi="Angsana New"/>
          <w:b/>
          <w:sz w:val="21"/>
          <w:szCs w:val="21"/>
          <w:cs/>
        </w:rPr>
        <w:t xml:space="preserve">ได้รับเงินคืน เมื่อวันที่ </w:t>
      </w:r>
      <w:r w:rsidR="00C84B98" w:rsidRPr="00D14941">
        <w:rPr>
          <w:rFonts w:ascii="Angsana New" w:hAnsi="Angsana New"/>
          <w:b/>
          <w:sz w:val="21"/>
          <w:szCs w:val="21"/>
        </w:rPr>
        <w:t>3</w:t>
      </w:r>
      <w:r w:rsidRPr="00D14941">
        <w:rPr>
          <w:rFonts w:ascii="Angsana New" w:hAnsi="Angsana New"/>
          <w:b/>
          <w:sz w:val="21"/>
          <w:szCs w:val="21"/>
          <w:cs/>
        </w:rPr>
        <w:t xml:space="preserve"> พฤษภาคม </w:t>
      </w:r>
      <w:r w:rsidR="00C84B98" w:rsidRPr="00D14941">
        <w:rPr>
          <w:rFonts w:ascii="Angsana New" w:hAnsi="Angsana New"/>
          <w:b/>
          <w:sz w:val="21"/>
          <w:szCs w:val="21"/>
        </w:rPr>
        <w:t>2561</w:t>
      </w:r>
    </w:p>
    <w:p w:rsidR="00D14941" w:rsidRDefault="00D14941" w:rsidP="00D149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 w:right="-43" w:hanging="173"/>
        <w:jc w:val="thaiDistribute"/>
        <w:rPr>
          <w:rFonts w:ascii="Angsana New" w:hAnsi="Angsana New"/>
          <w:b/>
          <w:sz w:val="21"/>
          <w:szCs w:val="21"/>
        </w:rPr>
      </w:pPr>
    </w:p>
    <w:p w:rsidR="00D14941" w:rsidRDefault="00D14941" w:rsidP="00D149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 w:right="-43" w:hanging="173"/>
        <w:jc w:val="thaiDistribute"/>
        <w:rPr>
          <w:rFonts w:ascii="Angsana New" w:hAnsi="Angsana New"/>
          <w:b/>
          <w:sz w:val="21"/>
          <w:szCs w:val="21"/>
        </w:rPr>
      </w:pPr>
    </w:p>
    <w:p w:rsidR="00D14941" w:rsidRPr="00D14941" w:rsidRDefault="00D14941" w:rsidP="00D149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 w:right="-43" w:hanging="173"/>
        <w:jc w:val="thaiDistribute"/>
        <w:rPr>
          <w:rFonts w:ascii="Angsana New" w:hAnsi="Angsana New"/>
          <w:b/>
          <w:sz w:val="21"/>
          <w:szCs w:val="21"/>
        </w:rPr>
      </w:pPr>
    </w:p>
    <w:p w:rsidR="00A60B61" w:rsidRDefault="00A60B61" w:rsidP="00F02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630" w:hanging="9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55F86">
        <w:rPr>
          <w:rFonts w:ascii="Angsana New" w:hAnsi="Angsana New"/>
          <w:sz w:val="30"/>
          <w:szCs w:val="30"/>
          <w:cs/>
          <w:lang w:val="th-TH"/>
        </w:rPr>
        <w:t>นโยบายการกำหนดราคาสำหรับ</w:t>
      </w:r>
      <w:r w:rsidR="00A804CB" w:rsidRPr="00155F86">
        <w:rPr>
          <w:rFonts w:ascii="Angsana New" w:hAnsi="Angsana New"/>
          <w:sz w:val="30"/>
          <w:szCs w:val="30"/>
          <w:cs/>
          <w:lang w:val="th-TH"/>
        </w:rPr>
        <w:t>รายการ</w:t>
      </w:r>
      <w:r w:rsidRPr="00155F86">
        <w:rPr>
          <w:rFonts w:ascii="Angsana New" w:hAnsi="Angsana New"/>
          <w:sz w:val="30"/>
          <w:szCs w:val="30"/>
          <w:cs/>
          <w:lang w:val="th-TH"/>
        </w:rPr>
        <w:t>แต่ละ</w:t>
      </w:r>
      <w:r w:rsidR="00A804CB" w:rsidRPr="00155F86">
        <w:rPr>
          <w:rFonts w:ascii="Angsana New" w:hAnsi="Angsana New"/>
          <w:sz w:val="30"/>
          <w:szCs w:val="30"/>
          <w:cs/>
          <w:lang w:val="th-TH"/>
        </w:rPr>
        <w:t>ประเภท</w:t>
      </w:r>
      <w:r w:rsidRPr="00155F86">
        <w:rPr>
          <w:rFonts w:ascii="Angsana New" w:hAnsi="Angsana New"/>
          <w:sz w:val="30"/>
          <w:szCs w:val="30"/>
          <w:cs/>
          <w:lang w:val="th-TH"/>
        </w:rPr>
        <w:t>อธิบายได้ดังต่อไปนี้</w:t>
      </w:r>
    </w:p>
    <w:tbl>
      <w:tblPr>
        <w:tblW w:w="9189" w:type="dxa"/>
        <w:tblInd w:w="558" w:type="dxa"/>
        <w:tblLook w:val="01E0" w:firstRow="1" w:lastRow="1" w:firstColumn="1" w:lastColumn="1" w:noHBand="0" w:noVBand="0"/>
      </w:tblPr>
      <w:tblGrid>
        <w:gridCol w:w="3378"/>
        <w:gridCol w:w="283"/>
        <w:gridCol w:w="5528"/>
      </w:tblGrid>
      <w:tr w:rsidR="009E5F57" w:rsidRPr="00155F86" w:rsidTr="009E5F57">
        <w:trPr>
          <w:tblHeader/>
        </w:trPr>
        <w:tc>
          <w:tcPr>
            <w:tcW w:w="3378" w:type="dxa"/>
            <w:tcBorders>
              <w:bottom w:val="single" w:sz="4" w:space="0" w:color="auto"/>
            </w:tcBorders>
          </w:tcPr>
          <w:p w:rsidR="009E5F57" w:rsidRPr="00155F86" w:rsidRDefault="009E5F57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5F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83" w:type="dxa"/>
          </w:tcPr>
          <w:p w:rsidR="009E5F57" w:rsidRPr="00155F86" w:rsidRDefault="009E5F57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9E5F57" w:rsidRPr="00155F86" w:rsidRDefault="009E5F57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5F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9E5F57" w:rsidRPr="00155F86" w:rsidTr="009E5F57">
        <w:tc>
          <w:tcPr>
            <w:tcW w:w="3378" w:type="dxa"/>
            <w:tcBorders>
              <w:top w:val="single" w:sz="4" w:space="0" w:color="auto"/>
            </w:tcBorders>
          </w:tcPr>
          <w:p w:rsidR="009E5F57" w:rsidRPr="00155F86" w:rsidRDefault="009E5F57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83" w:type="dxa"/>
          </w:tcPr>
          <w:p w:rsidR="009E5F57" w:rsidRPr="00155F86" w:rsidRDefault="009E5F57" w:rsidP="001A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9E5F57" w:rsidRPr="00155F86" w:rsidRDefault="009E5F57" w:rsidP="001A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5F86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9E5F57" w:rsidRPr="00155F86" w:rsidTr="009E5F57">
        <w:tc>
          <w:tcPr>
            <w:tcW w:w="3378" w:type="dxa"/>
          </w:tcPr>
          <w:p w:rsidR="009E5F57" w:rsidRPr="00155F86" w:rsidRDefault="009E5F57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83" w:type="dxa"/>
          </w:tcPr>
          <w:p w:rsidR="009E5F57" w:rsidRDefault="009E5F57" w:rsidP="002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28" w:type="dxa"/>
          </w:tcPr>
          <w:p w:rsidR="009E5F57" w:rsidRPr="00155F86" w:rsidRDefault="009E5F57" w:rsidP="002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ตามที่ประกาศจ่ายในรายงานการประชุมผู้ถือหุ้น</w:t>
            </w:r>
          </w:p>
        </w:tc>
      </w:tr>
      <w:tr w:rsidR="009E5F57" w:rsidRPr="00155F86" w:rsidTr="009E5F57">
        <w:tc>
          <w:tcPr>
            <w:tcW w:w="3378" w:type="dxa"/>
          </w:tcPr>
          <w:p w:rsidR="009E5F57" w:rsidRPr="00155F86" w:rsidRDefault="009E5F57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5F86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และสินค้าซื้อมาเพื่อขาย</w:t>
            </w:r>
          </w:p>
        </w:tc>
        <w:tc>
          <w:tcPr>
            <w:tcW w:w="283" w:type="dxa"/>
          </w:tcPr>
          <w:p w:rsidR="009E5F57" w:rsidRPr="00033E7C" w:rsidRDefault="009E5F57" w:rsidP="00447D0E">
            <w:pPr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5528" w:type="dxa"/>
          </w:tcPr>
          <w:p w:rsidR="009E5F57" w:rsidRPr="00155F86" w:rsidRDefault="009E5F57" w:rsidP="00447D0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33E7C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ราคาตลาด</w:t>
            </w:r>
          </w:p>
        </w:tc>
      </w:tr>
      <w:tr w:rsidR="009E5F57" w:rsidRPr="00155F86" w:rsidTr="009E5F57">
        <w:tc>
          <w:tcPr>
            <w:tcW w:w="3378" w:type="dxa"/>
          </w:tcPr>
          <w:p w:rsidR="009E5F57" w:rsidRPr="00155F86" w:rsidRDefault="009E5F57" w:rsidP="001A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5F86">
              <w:rPr>
                <w:rFonts w:ascii="Angsana New" w:hAnsi="Angsana New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283" w:type="dxa"/>
          </w:tcPr>
          <w:p w:rsidR="009E5F57" w:rsidRPr="00033E7C" w:rsidRDefault="009E5F57" w:rsidP="00447D0E">
            <w:pPr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5528" w:type="dxa"/>
          </w:tcPr>
          <w:p w:rsidR="009E5F57" w:rsidRPr="00155F86" w:rsidRDefault="009E5F57" w:rsidP="00447D0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33E7C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ราคาตลาด</w:t>
            </w:r>
          </w:p>
        </w:tc>
      </w:tr>
      <w:tr w:rsidR="009E5F57" w:rsidRPr="00155F86" w:rsidTr="009E5F57">
        <w:trPr>
          <w:trHeight w:val="425"/>
        </w:trPr>
        <w:tc>
          <w:tcPr>
            <w:tcW w:w="3378" w:type="dxa"/>
          </w:tcPr>
          <w:p w:rsidR="009E5F57" w:rsidRPr="00155F86" w:rsidRDefault="009E5F57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5F86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ค่าความช่วยเหลือทางเทคนิค</w:t>
            </w:r>
          </w:p>
        </w:tc>
        <w:tc>
          <w:tcPr>
            <w:tcW w:w="283" w:type="dxa"/>
          </w:tcPr>
          <w:p w:rsidR="009E5F57" w:rsidRPr="00255185" w:rsidRDefault="009E5F57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5528" w:type="dxa"/>
          </w:tcPr>
          <w:p w:rsidR="009E5F57" w:rsidRPr="00155F86" w:rsidRDefault="009E5F57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5185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ราคาที่ตกลงตามสัญญา</w:t>
            </w:r>
          </w:p>
        </w:tc>
      </w:tr>
      <w:tr w:rsidR="009E5F57" w:rsidRPr="00155F86" w:rsidTr="009E5F57">
        <w:tc>
          <w:tcPr>
            <w:tcW w:w="3378" w:type="dxa"/>
          </w:tcPr>
          <w:p w:rsidR="009E5F57" w:rsidRPr="00155F86" w:rsidRDefault="009E5F57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5F86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ค่าธรรมเนียมการใช้เครื่องหมายการค้า</w:t>
            </w:r>
          </w:p>
        </w:tc>
        <w:tc>
          <w:tcPr>
            <w:tcW w:w="283" w:type="dxa"/>
          </w:tcPr>
          <w:p w:rsidR="009E5F57" w:rsidRPr="00255185" w:rsidRDefault="009E5F57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5528" w:type="dxa"/>
          </w:tcPr>
          <w:p w:rsidR="009E5F57" w:rsidRPr="00155F86" w:rsidRDefault="009E5F57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5185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ราคาที่ตกลงตามสัญญา</w:t>
            </w:r>
          </w:p>
        </w:tc>
      </w:tr>
      <w:tr w:rsidR="009E5F57" w:rsidRPr="00155F86" w:rsidTr="009E5F57">
        <w:tc>
          <w:tcPr>
            <w:tcW w:w="3378" w:type="dxa"/>
          </w:tcPr>
          <w:p w:rsidR="009E5F57" w:rsidRPr="00155F86" w:rsidRDefault="009E5F57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5F86">
              <w:rPr>
                <w:rFonts w:ascii="Angsana New" w:hAnsi="Angsana New"/>
                <w:sz w:val="30"/>
                <w:szCs w:val="30"/>
                <w:cs/>
              </w:rPr>
              <w:t>ค่าสิทธิบัตรลายดอกยาง</w:t>
            </w:r>
          </w:p>
        </w:tc>
        <w:tc>
          <w:tcPr>
            <w:tcW w:w="283" w:type="dxa"/>
          </w:tcPr>
          <w:p w:rsidR="009E5F57" w:rsidRPr="00255185" w:rsidRDefault="009E5F57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5528" w:type="dxa"/>
          </w:tcPr>
          <w:p w:rsidR="009E5F57" w:rsidRPr="00155F86" w:rsidRDefault="009E5F57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5185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ราคาที่ตกลงตามสัญญา</w:t>
            </w:r>
          </w:p>
        </w:tc>
      </w:tr>
      <w:tr w:rsidR="009E5F57" w:rsidRPr="00155F86" w:rsidTr="009E5F57">
        <w:tc>
          <w:tcPr>
            <w:tcW w:w="3378" w:type="dxa"/>
          </w:tcPr>
          <w:p w:rsidR="009E5F57" w:rsidRPr="00155F86" w:rsidRDefault="009E5F57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283" w:type="dxa"/>
          </w:tcPr>
          <w:p w:rsidR="009E5F57" w:rsidRPr="00255185" w:rsidRDefault="009E5F57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5528" w:type="dxa"/>
          </w:tcPr>
          <w:p w:rsidR="009E5F57" w:rsidRPr="00255185" w:rsidRDefault="009E5F57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55185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ราคาที่ตกลงตามสัญญา</w:t>
            </w:r>
          </w:p>
        </w:tc>
      </w:tr>
      <w:tr w:rsidR="009E5F57" w:rsidRPr="00155F86" w:rsidTr="009E5F57">
        <w:tc>
          <w:tcPr>
            <w:tcW w:w="3378" w:type="dxa"/>
          </w:tcPr>
          <w:p w:rsidR="009E5F57" w:rsidRPr="00155F86" w:rsidRDefault="009E5F57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5F8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283" w:type="dxa"/>
          </w:tcPr>
          <w:p w:rsidR="009E5F57" w:rsidRPr="00155F86" w:rsidRDefault="009E5F57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28" w:type="dxa"/>
          </w:tcPr>
          <w:p w:rsidR="009E5F57" w:rsidRPr="00155F86" w:rsidRDefault="009E5F57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55F86">
              <w:rPr>
                <w:rFonts w:ascii="Angsana New" w:hAnsi="Angsana New"/>
                <w:sz w:val="30"/>
                <w:szCs w:val="30"/>
                <w:cs/>
              </w:rPr>
              <w:t>ตามได้รับอนุมัติโดยกรรมการและ</w:t>
            </w:r>
            <w:r w:rsidRPr="00155F86">
              <w:rPr>
                <w:rFonts w:ascii="Angsana New" w:hAnsi="Angsana New"/>
                <w:sz w:val="30"/>
                <w:szCs w:val="30"/>
              </w:rPr>
              <w:t>/</w:t>
            </w:r>
            <w:r w:rsidRPr="00155F86">
              <w:rPr>
                <w:rFonts w:ascii="Angsana New" w:hAnsi="Angsana New"/>
                <w:sz w:val="30"/>
                <w:szCs w:val="30"/>
                <w:cs/>
              </w:rPr>
              <w:t>หรือผู้ถือหุ้น</w:t>
            </w:r>
          </w:p>
        </w:tc>
      </w:tr>
    </w:tbl>
    <w:p w:rsidR="000A1E95" w:rsidRDefault="000A1E95" w:rsidP="00447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pacing w:val="-2"/>
          <w:sz w:val="30"/>
          <w:szCs w:val="30"/>
        </w:rPr>
      </w:pPr>
    </w:p>
    <w:p w:rsidR="00A60B61" w:rsidRDefault="0064122E" w:rsidP="00F02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0"/>
        <w:jc w:val="both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  <w:r w:rsidR="00A60B61" w:rsidRPr="00155F86">
        <w:rPr>
          <w:rFonts w:ascii="Angsana New" w:hAnsi="Angsana New"/>
          <w:spacing w:val="-2"/>
          <w:sz w:val="30"/>
          <w:szCs w:val="30"/>
          <w:cs/>
        </w:rPr>
        <w:t>รายการที่สำคัญ</w:t>
      </w:r>
      <w:r w:rsidR="00CC6FAE" w:rsidRPr="00155F86">
        <w:rPr>
          <w:rFonts w:ascii="Angsana New" w:hAnsi="Angsana New"/>
          <w:spacing w:val="-2"/>
          <w:sz w:val="30"/>
          <w:szCs w:val="30"/>
          <w:cs/>
        </w:rPr>
        <w:t>กับ</w:t>
      </w:r>
      <w:r w:rsidR="00CD291D" w:rsidRPr="00155F86">
        <w:rPr>
          <w:rFonts w:ascii="Angsana New" w:hAnsi="Angsana New"/>
          <w:spacing w:val="-2"/>
          <w:sz w:val="30"/>
          <w:szCs w:val="30"/>
          <w:cs/>
        </w:rPr>
        <w:t>บุคคลหรือ</w:t>
      </w:r>
      <w:r w:rsidR="00CC6FAE" w:rsidRPr="00155F86">
        <w:rPr>
          <w:rFonts w:ascii="Angsana New" w:hAnsi="Angsana New"/>
          <w:spacing w:val="-2"/>
          <w:sz w:val="30"/>
          <w:szCs w:val="30"/>
          <w:cs/>
        </w:rPr>
        <w:t>กิจการที่เกี่ยวข้องกัน</w:t>
      </w:r>
      <w:r w:rsidR="00A60B61" w:rsidRPr="00155F86">
        <w:rPr>
          <w:rFonts w:ascii="Angsana New" w:hAnsi="Angsana New"/>
          <w:spacing w:val="-2"/>
          <w:sz w:val="30"/>
          <w:szCs w:val="30"/>
          <w:cs/>
        </w:rPr>
        <w:t>สำหรับ</w:t>
      </w:r>
      <w:r w:rsidR="00A45CED">
        <w:rPr>
          <w:rFonts w:ascii="Angsana New" w:hAnsi="Angsana New"/>
          <w:sz w:val="30"/>
          <w:szCs w:val="30"/>
          <w:cs/>
        </w:rPr>
        <w:t>แต่ละปี</w:t>
      </w:r>
      <w:r w:rsidR="008F434A" w:rsidRPr="00155F86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A45CED">
        <w:rPr>
          <w:rFonts w:ascii="Angsana New" w:hAnsi="Angsana New"/>
          <w:sz w:val="30"/>
          <w:szCs w:val="30"/>
        </w:rPr>
        <w:t xml:space="preserve">31 </w:t>
      </w:r>
      <w:r w:rsidR="00A45CED">
        <w:rPr>
          <w:rFonts w:ascii="Angsana New" w:hAnsi="Angsana New"/>
          <w:sz w:val="30"/>
          <w:szCs w:val="30"/>
          <w:cs/>
        </w:rPr>
        <w:t>ธันวาคม</w:t>
      </w:r>
      <w:r w:rsidR="00A45CED">
        <w:rPr>
          <w:rFonts w:ascii="Angsana New" w:hAnsi="Angsana New"/>
          <w:sz w:val="30"/>
          <w:szCs w:val="30"/>
        </w:rPr>
        <w:t xml:space="preserve"> </w:t>
      </w:r>
      <w:r w:rsidR="00A60B61" w:rsidRPr="00155F86">
        <w:rPr>
          <w:rFonts w:ascii="Angsana New" w:hAnsi="Angsana New"/>
          <w:spacing w:val="-2"/>
          <w:sz w:val="30"/>
          <w:szCs w:val="30"/>
          <w:cs/>
        </w:rPr>
        <w:t>สรุปได้ดังนี้</w:t>
      </w:r>
    </w:p>
    <w:tbl>
      <w:tblPr>
        <w:tblW w:w="920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107"/>
        <w:gridCol w:w="243"/>
        <w:gridCol w:w="1125"/>
        <w:gridCol w:w="243"/>
        <w:gridCol w:w="1098"/>
        <w:gridCol w:w="236"/>
        <w:gridCol w:w="1107"/>
      </w:tblGrid>
      <w:tr w:rsidR="00122216" w:rsidRPr="00155F86" w:rsidTr="009E5F57">
        <w:trPr>
          <w:tblHeader/>
        </w:trPr>
        <w:tc>
          <w:tcPr>
            <w:tcW w:w="4050" w:type="dxa"/>
          </w:tcPr>
          <w:p w:rsidR="00122216" w:rsidRPr="00155F86" w:rsidRDefault="00122216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9" w:type="dxa"/>
            <w:gridSpan w:val="7"/>
            <w:tcBorders>
              <w:bottom w:val="single" w:sz="4" w:space="0" w:color="auto"/>
            </w:tcBorders>
          </w:tcPr>
          <w:p w:rsidR="00122216" w:rsidRPr="00F50272" w:rsidRDefault="00122216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0272">
              <w:rPr>
                <w:rFonts w:ascii="Angsana New" w:hAnsi="Angsana New"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60B61" w:rsidRPr="00155F86" w:rsidTr="00931787">
        <w:trPr>
          <w:tblHeader/>
        </w:trPr>
        <w:tc>
          <w:tcPr>
            <w:tcW w:w="4050" w:type="dxa"/>
          </w:tcPr>
          <w:p w:rsidR="00A60B61" w:rsidRPr="00155F86" w:rsidRDefault="00A60B61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60B61" w:rsidRPr="009E5F57" w:rsidRDefault="00A60B61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F5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:rsidR="00A60B61" w:rsidRPr="009E5F57" w:rsidRDefault="00A60B61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60B61" w:rsidRPr="009E5F57" w:rsidRDefault="00A60B61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F5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345B" w:rsidRPr="00155F86" w:rsidTr="00153651">
        <w:trPr>
          <w:tblHeader/>
        </w:trPr>
        <w:tc>
          <w:tcPr>
            <w:tcW w:w="4050" w:type="dxa"/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B73A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6345B" w:rsidRPr="00155F86" w:rsidRDefault="008B73A0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3" w:type="dxa"/>
            <w:shd w:val="clear" w:color="auto" w:fill="auto"/>
          </w:tcPr>
          <w:p w:rsidR="00B6345B" w:rsidRPr="00931787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B73A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B6345B" w:rsidRPr="00155F86" w:rsidRDefault="008B73A0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6345B" w:rsidRPr="00155F86" w:rsidTr="00D01675">
        <w:tc>
          <w:tcPr>
            <w:tcW w:w="4050" w:type="dxa"/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5F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FFFFFF"/>
          </w:tcPr>
          <w:p w:rsidR="00B6345B" w:rsidRPr="00931787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4D22" w:rsidRPr="00155F86" w:rsidTr="00D01675">
        <w:tc>
          <w:tcPr>
            <w:tcW w:w="4050" w:type="dxa"/>
          </w:tcPr>
          <w:p w:rsidR="00F34D22" w:rsidRPr="00155F86" w:rsidRDefault="00F34D22" w:rsidP="000F4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07" w:type="dxa"/>
          </w:tcPr>
          <w:p w:rsidR="00F34D22" w:rsidRPr="00E241DD" w:rsidRDefault="00F34D22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11,009</w:t>
            </w:r>
          </w:p>
        </w:tc>
        <w:tc>
          <w:tcPr>
            <w:tcW w:w="243" w:type="dxa"/>
          </w:tcPr>
          <w:p w:rsidR="00F34D22" w:rsidRPr="00155F86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F34D22" w:rsidRPr="00E241DD" w:rsidRDefault="00F34D22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674F">
              <w:rPr>
                <w:rFonts w:ascii="Angsana New" w:hAnsi="Angsana New"/>
                <w:sz w:val="30"/>
                <w:szCs w:val="30"/>
              </w:rPr>
              <w:t>16,951</w:t>
            </w:r>
          </w:p>
        </w:tc>
        <w:tc>
          <w:tcPr>
            <w:tcW w:w="243" w:type="dxa"/>
            <w:shd w:val="clear" w:color="auto" w:fill="FFFFFF"/>
          </w:tcPr>
          <w:p w:rsidR="00F34D22" w:rsidRPr="00155F86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098" w:type="dxa"/>
          </w:tcPr>
          <w:p w:rsidR="00F34D22" w:rsidRPr="00E241DD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11,009</w:t>
            </w:r>
          </w:p>
        </w:tc>
        <w:tc>
          <w:tcPr>
            <w:tcW w:w="236" w:type="dxa"/>
          </w:tcPr>
          <w:p w:rsidR="00F34D22" w:rsidRPr="00155F86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F34D22" w:rsidRPr="00E241DD" w:rsidRDefault="00F34D22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674F">
              <w:rPr>
                <w:rFonts w:ascii="Angsana New" w:hAnsi="Angsana New"/>
                <w:sz w:val="30"/>
                <w:szCs w:val="30"/>
              </w:rPr>
              <w:t>16,698</w:t>
            </w:r>
          </w:p>
        </w:tc>
      </w:tr>
      <w:tr w:rsidR="00F34D22" w:rsidRPr="00155F86" w:rsidTr="0007183E">
        <w:tc>
          <w:tcPr>
            <w:tcW w:w="4050" w:type="dxa"/>
          </w:tcPr>
          <w:p w:rsidR="00F34D22" w:rsidRPr="00155F86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ซื้อวัตถุดิ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บและสินค้า</w:t>
            </w:r>
          </w:p>
        </w:tc>
        <w:tc>
          <w:tcPr>
            <w:tcW w:w="1107" w:type="dxa"/>
          </w:tcPr>
          <w:p w:rsidR="00F34D22" w:rsidRPr="00E241DD" w:rsidRDefault="00F34D22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11,740</w:t>
            </w:r>
          </w:p>
        </w:tc>
        <w:tc>
          <w:tcPr>
            <w:tcW w:w="243" w:type="dxa"/>
          </w:tcPr>
          <w:p w:rsidR="00F34D22" w:rsidRPr="00155F86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F34D22" w:rsidRPr="00E241DD" w:rsidRDefault="00F34D22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674F">
              <w:rPr>
                <w:rFonts w:ascii="Angsana New" w:hAnsi="Angsana New"/>
                <w:sz w:val="30"/>
                <w:szCs w:val="30"/>
              </w:rPr>
              <w:t>12,379</w:t>
            </w:r>
          </w:p>
        </w:tc>
        <w:tc>
          <w:tcPr>
            <w:tcW w:w="243" w:type="dxa"/>
          </w:tcPr>
          <w:p w:rsidR="00F34D22" w:rsidRPr="00155F86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098" w:type="dxa"/>
          </w:tcPr>
          <w:p w:rsidR="00F34D22" w:rsidRPr="00E241DD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11,740</w:t>
            </w:r>
          </w:p>
        </w:tc>
        <w:tc>
          <w:tcPr>
            <w:tcW w:w="236" w:type="dxa"/>
          </w:tcPr>
          <w:p w:rsidR="00F34D22" w:rsidRPr="00155F86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F34D22" w:rsidRPr="00E241DD" w:rsidRDefault="00F34D22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674F">
              <w:rPr>
                <w:rFonts w:ascii="Angsana New" w:hAnsi="Angsana New"/>
                <w:sz w:val="30"/>
                <w:szCs w:val="30"/>
              </w:rPr>
              <w:t>12,379</w:t>
            </w:r>
          </w:p>
        </w:tc>
      </w:tr>
      <w:tr w:rsidR="00F34D22" w:rsidRPr="00155F86" w:rsidTr="0007183E">
        <w:tc>
          <w:tcPr>
            <w:tcW w:w="4050" w:type="dxa"/>
          </w:tcPr>
          <w:p w:rsidR="00F34D22" w:rsidRPr="00155F86" w:rsidRDefault="00F34D22" w:rsidP="001A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</w:t>
            </w:r>
            <w:r w:rsidR="001E2796">
              <w:rPr>
                <w:rFonts w:ascii="Angsana New" w:hAnsi="Angsana New" w:hint="cs"/>
                <w:sz w:val="30"/>
                <w:szCs w:val="30"/>
                <w:cs/>
              </w:rPr>
              <w:t>ออุปกรณ์</w:t>
            </w:r>
          </w:p>
        </w:tc>
        <w:tc>
          <w:tcPr>
            <w:tcW w:w="1107" w:type="dxa"/>
          </w:tcPr>
          <w:p w:rsidR="00F34D22" w:rsidRPr="00127A59" w:rsidRDefault="00F34D22" w:rsidP="00210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27A59">
              <w:rPr>
                <w:rFonts w:ascii="Angsana New" w:hAnsi="Angsana New"/>
                <w:sz w:val="30"/>
                <w:szCs w:val="30"/>
              </w:rPr>
              <w:t>3,</w:t>
            </w:r>
            <w:r w:rsidR="002108DC" w:rsidRPr="00127A59"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243" w:type="dxa"/>
          </w:tcPr>
          <w:p w:rsidR="00F34D22" w:rsidRPr="00127A59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F34D22" w:rsidRPr="00127A59" w:rsidRDefault="00F34D22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127A59">
              <w:rPr>
                <w:rFonts w:ascii="Angsana New" w:hAnsi="Angsana New"/>
                <w:sz w:val="30"/>
                <w:szCs w:val="30"/>
              </w:rPr>
              <w:t>2,287</w:t>
            </w:r>
          </w:p>
        </w:tc>
        <w:tc>
          <w:tcPr>
            <w:tcW w:w="243" w:type="dxa"/>
          </w:tcPr>
          <w:p w:rsidR="00F34D22" w:rsidRPr="00127A59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F34D22" w:rsidRPr="00127A59" w:rsidRDefault="00F34D22" w:rsidP="00210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27A59">
              <w:rPr>
                <w:rFonts w:ascii="Angsana New" w:hAnsi="Angsana New"/>
                <w:sz w:val="30"/>
                <w:szCs w:val="30"/>
              </w:rPr>
              <w:t>3,</w:t>
            </w:r>
            <w:r w:rsidR="002108DC" w:rsidRPr="00127A59"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236" w:type="dxa"/>
          </w:tcPr>
          <w:p w:rsidR="00F34D22" w:rsidRPr="00155F86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F34D22" w:rsidRPr="00E241DD" w:rsidRDefault="00F34D22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C6674F">
              <w:rPr>
                <w:rFonts w:ascii="Angsana New" w:hAnsi="Angsana New"/>
                <w:sz w:val="30"/>
                <w:szCs w:val="30"/>
              </w:rPr>
              <w:t>2,287</w:t>
            </w:r>
          </w:p>
        </w:tc>
      </w:tr>
      <w:tr w:rsidR="00F34D22" w:rsidRPr="00155F86" w:rsidTr="0007183E">
        <w:tc>
          <w:tcPr>
            <w:tcW w:w="4050" w:type="dxa"/>
          </w:tcPr>
          <w:p w:rsidR="00F34D22" w:rsidRPr="00155F86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5F86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ค่าความช่วยเหลือทางเทคนิค</w:t>
            </w:r>
          </w:p>
        </w:tc>
        <w:tc>
          <w:tcPr>
            <w:tcW w:w="1107" w:type="dxa"/>
          </w:tcPr>
          <w:p w:rsidR="00F34D22" w:rsidRPr="00127A59" w:rsidRDefault="00F34D22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27A59">
              <w:rPr>
                <w:rFonts w:ascii="Angsana New" w:hAnsi="Angsana New"/>
                <w:sz w:val="30"/>
                <w:szCs w:val="30"/>
              </w:rPr>
              <w:t>4,893</w:t>
            </w:r>
          </w:p>
        </w:tc>
        <w:tc>
          <w:tcPr>
            <w:tcW w:w="243" w:type="dxa"/>
          </w:tcPr>
          <w:p w:rsidR="00F34D22" w:rsidRPr="00127A59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F34D22" w:rsidRPr="00127A59" w:rsidRDefault="00F34D22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27A59">
              <w:rPr>
                <w:rFonts w:ascii="Angsana New" w:hAnsi="Angsana New"/>
                <w:sz w:val="30"/>
                <w:szCs w:val="30"/>
              </w:rPr>
              <w:t>3,434</w:t>
            </w:r>
          </w:p>
        </w:tc>
        <w:tc>
          <w:tcPr>
            <w:tcW w:w="243" w:type="dxa"/>
          </w:tcPr>
          <w:p w:rsidR="00F34D22" w:rsidRPr="00127A59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F34D22" w:rsidRPr="00127A59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27A59">
              <w:rPr>
                <w:rFonts w:ascii="Angsana New" w:hAnsi="Angsana New"/>
                <w:sz w:val="30"/>
                <w:szCs w:val="30"/>
              </w:rPr>
              <w:t>4,893</w:t>
            </w:r>
          </w:p>
        </w:tc>
        <w:tc>
          <w:tcPr>
            <w:tcW w:w="236" w:type="dxa"/>
          </w:tcPr>
          <w:p w:rsidR="00F34D22" w:rsidRPr="00155F86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F34D22" w:rsidRPr="00E241DD" w:rsidRDefault="00F34D22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674F">
              <w:rPr>
                <w:rFonts w:ascii="Angsana New" w:hAnsi="Angsana New"/>
                <w:sz w:val="30"/>
                <w:szCs w:val="30"/>
              </w:rPr>
              <w:t>3,434</w:t>
            </w:r>
          </w:p>
        </w:tc>
      </w:tr>
      <w:tr w:rsidR="00F34D22" w:rsidRPr="00155F86" w:rsidTr="0007183E">
        <w:tc>
          <w:tcPr>
            <w:tcW w:w="4050" w:type="dxa"/>
          </w:tcPr>
          <w:p w:rsidR="00F34D22" w:rsidRPr="00155F86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5F86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ค่าธรรมเนียมการใช้เครื่องหมายการค้า</w:t>
            </w:r>
          </w:p>
        </w:tc>
        <w:tc>
          <w:tcPr>
            <w:tcW w:w="1107" w:type="dxa"/>
          </w:tcPr>
          <w:p w:rsidR="00F34D22" w:rsidRPr="00127A59" w:rsidRDefault="00F34D22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27A59">
              <w:rPr>
                <w:rFonts w:ascii="Angsana New" w:hAnsi="Angsana New"/>
                <w:sz w:val="30"/>
                <w:szCs w:val="30"/>
              </w:rPr>
              <w:t>5,775</w:t>
            </w:r>
          </w:p>
        </w:tc>
        <w:tc>
          <w:tcPr>
            <w:tcW w:w="243" w:type="dxa"/>
          </w:tcPr>
          <w:p w:rsidR="00F34D22" w:rsidRPr="00127A59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F34D22" w:rsidRPr="00127A59" w:rsidRDefault="00F34D22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27A59">
              <w:rPr>
                <w:rFonts w:ascii="Angsana New" w:hAnsi="Angsana New"/>
                <w:sz w:val="30"/>
                <w:szCs w:val="30"/>
              </w:rPr>
              <w:t>6,521</w:t>
            </w:r>
          </w:p>
        </w:tc>
        <w:tc>
          <w:tcPr>
            <w:tcW w:w="243" w:type="dxa"/>
          </w:tcPr>
          <w:p w:rsidR="00F34D22" w:rsidRPr="00127A59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F34D22" w:rsidRPr="00127A59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27A59">
              <w:rPr>
                <w:rFonts w:ascii="Angsana New" w:hAnsi="Angsana New"/>
                <w:sz w:val="30"/>
                <w:szCs w:val="30"/>
              </w:rPr>
              <w:t>5,775</w:t>
            </w:r>
          </w:p>
        </w:tc>
        <w:tc>
          <w:tcPr>
            <w:tcW w:w="236" w:type="dxa"/>
          </w:tcPr>
          <w:p w:rsidR="00F34D22" w:rsidRPr="00155F86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F34D22" w:rsidRPr="00E241DD" w:rsidRDefault="00F34D22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674F">
              <w:rPr>
                <w:rFonts w:ascii="Angsana New" w:hAnsi="Angsana New"/>
                <w:sz w:val="30"/>
                <w:szCs w:val="30"/>
              </w:rPr>
              <w:t>6,521</w:t>
            </w:r>
          </w:p>
        </w:tc>
      </w:tr>
      <w:tr w:rsidR="00F34D22" w:rsidRPr="00155F86" w:rsidTr="00D40517">
        <w:tc>
          <w:tcPr>
            <w:tcW w:w="4050" w:type="dxa"/>
          </w:tcPr>
          <w:p w:rsidR="00F34D22" w:rsidRPr="00155F86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5F86">
              <w:rPr>
                <w:rFonts w:ascii="Angsana New" w:hAnsi="Angsana New"/>
                <w:sz w:val="30"/>
                <w:szCs w:val="30"/>
                <w:cs/>
              </w:rPr>
              <w:t>ค่าสิทธิบัตรลายดอกยาง</w:t>
            </w:r>
          </w:p>
        </w:tc>
        <w:tc>
          <w:tcPr>
            <w:tcW w:w="1107" w:type="dxa"/>
          </w:tcPr>
          <w:p w:rsidR="00F34D22" w:rsidRPr="00127A59" w:rsidRDefault="00F34D22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27A59">
              <w:rPr>
                <w:rFonts w:ascii="Angsana New" w:hAnsi="Angsana New"/>
                <w:sz w:val="30"/>
                <w:szCs w:val="30"/>
              </w:rPr>
              <w:t>1,139</w:t>
            </w:r>
          </w:p>
        </w:tc>
        <w:tc>
          <w:tcPr>
            <w:tcW w:w="243" w:type="dxa"/>
          </w:tcPr>
          <w:p w:rsidR="00F34D22" w:rsidRPr="00127A59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F34D22" w:rsidRPr="00127A59" w:rsidRDefault="00F34D22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27A59">
              <w:rPr>
                <w:rFonts w:ascii="Angsana New" w:hAnsi="Angsana New"/>
                <w:sz w:val="30"/>
                <w:szCs w:val="30"/>
              </w:rPr>
              <w:t>1,202</w:t>
            </w:r>
          </w:p>
        </w:tc>
        <w:tc>
          <w:tcPr>
            <w:tcW w:w="243" w:type="dxa"/>
          </w:tcPr>
          <w:p w:rsidR="00F34D22" w:rsidRPr="00127A59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F34D22" w:rsidRPr="00127A59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27A59">
              <w:rPr>
                <w:rFonts w:ascii="Angsana New" w:hAnsi="Angsana New"/>
                <w:sz w:val="30"/>
                <w:szCs w:val="30"/>
              </w:rPr>
              <w:t>1,139</w:t>
            </w:r>
          </w:p>
        </w:tc>
        <w:tc>
          <w:tcPr>
            <w:tcW w:w="236" w:type="dxa"/>
          </w:tcPr>
          <w:p w:rsidR="00F34D22" w:rsidRPr="00155F86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F34D22" w:rsidRPr="00E241DD" w:rsidRDefault="00F34D22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674F">
              <w:rPr>
                <w:rFonts w:ascii="Angsana New" w:hAnsi="Angsana New"/>
                <w:sz w:val="30"/>
                <w:szCs w:val="30"/>
              </w:rPr>
              <w:t>1,202</w:t>
            </w:r>
          </w:p>
        </w:tc>
      </w:tr>
      <w:tr w:rsidR="00F34D22" w:rsidRPr="00155F86" w:rsidTr="00D40517">
        <w:tc>
          <w:tcPr>
            <w:tcW w:w="4050" w:type="dxa"/>
          </w:tcPr>
          <w:p w:rsidR="00F34D22" w:rsidRPr="00155F86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7" w:type="dxa"/>
          </w:tcPr>
          <w:p w:rsidR="00F34D22" w:rsidRPr="00127A59" w:rsidRDefault="00F34D22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27A59">
              <w:rPr>
                <w:rFonts w:ascii="Angsana New" w:hAnsi="Angsana New"/>
                <w:sz w:val="30"/>
                <w:szCs w:val="30"/>
              </w:rPr>
              <w:t>7,408</w:t>
            </w:r>
          </w:p>
        </w:tc>
        <w:tc>
          <w:tcPr>
            <w:tcW w:w="243" w:type="dxa"/>
          </w:tcPr>
          <w:p w:rsidR="00F34D22" w:rsidRPr="00127A59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F34D22" w:rsidRPr="00127A59" w:rsidRDefault="00F34D22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27A59">
              <w:rPr>
                <w:rFonts w:ascii="Angsana New" w:hAnsi="Angsana New"/>
                <w:sz w:val="30"/>
                <w:szCs w:val="30"/>
              </w:rPr>
              <w:t>6,658</w:t>
            </w:r>
          </w:p>
        </w:tc>
        <w:tc>
          <w:tcPr>
            <w:tcW w:w="243" w:type="dxa"/>
          </w:tcPr>
          <w:p w:rsidR="00F34D22" w:rsidRPr="00127A59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F34D22" w:rsidRPr="00127A59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27A59">
              <w:rPr>
                <w:rFonts w:ascii="Angsana New" w:hAnsi="Angsana New"/>
                <w:sz w:val="30"/>
                <w:szCs w:val="30"/>
              </w:rPr>
              <w:t>7,408</w:t>
            </w:r>
          </w:p>
        </w:tc>
        <w:tc>
          <w:tcPr>
            <w:tcW w:w="236" w:type="dxa"/>
          </w:tcPr>
          <w:p w:rsidR="00F34D22" w:rsidRPr="00155F86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F34D22" w:rsidRPr="00C6674F" w:rsidRDefault="00F34D22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6,658</w:t>
            </w:r>
          </w:p>
        </w:tc>
      </w:tr>
      <w:tr w:rsidR="00F34D22" w:rsidRPr="002541A4" w:rsidTr="00A60B61">
        <w:tc>
          <w:tcPr>
            <w:tcW w:w="4050" w:type="dxa"/>
          </w:tcPr>
          <w:p w:rsidR="00F34D22" w:rsidRPr="002541A4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:rsidR="00F34D22" w:rsidRPr="002541A4" w:rsidRDefault="00F34D22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F34D22" w:rsidRPr="002541A4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F34D22" w:rsidRPr="002541A4" w:rsidRDefault="00F34D22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F34D22" w:rsidRPr="002541A4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F34D22" w:rsidRPr="002541A4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34D22" w:rsidRPr="002541A4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F34D22" w:rsidRPr="002541A4" w:rsidRDefault="00F34D22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4D22" w:rsidRPr="002541A4" w:rsidTr="00A60B61">
        <w:tc>
          <w:tcPr>
            <w:tcW w:w="4050" w:type="dxa"/>
          </w:tcPr>
          <w:p w:rsidR="00F34D22" w:rsidRPr="002541A4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07" w:type="dxa"/>
          </w:tcPr>
          <w:p w:rsidR="00F34D22" w:rsidRPr="002541A4" w:rsidRDefault="00F34D22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F34D22" w:rsidRPr="002541A4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F34D22" w:rsidRPr="002541A4" w:rsidRDefault="00F34D22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F34D22" w:rsidRPr="002541A4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F34D22" w:rsidRPr="002541A4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34D22" w:rsidRPr="002541A4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F34D22" w:rsidRPr="002541A4" w:rsidRDefault="00F34D22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4D22" w:rsidRPr="002541A4" w:rsidTr="00A60B61">
        <w:tc>
          <w:tcPr>
            <w:tcW w:w="4050" w:type="dxa"/>
          </w:tcPr>
          <w:p w:rsidR="00F34D22" w:rsidRPr="00155F86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07" w:type="dxa"/>
          </w:tcPr>
          <w:p w:rsidR="00F34D22" w:rsidRPr="00E241DD" w:rsidRDefault="00F34D22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904</w:t>
            </w:r>
          </w:p>
        </w:tc>
        <w:tc>
          <w:tcPr>
            <w:tcW w:w="243" w:type="dxa"/>
          </w:tcPr>
          <w:p w:rsidR="00F34D22" w:rsidRPr="000826A1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F34D22" w:rsidRPr="00E241DD" w:rsidRDefault="00F34D22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674F">
              <w:rPr>
                <w:rFonts w:ascii="Angsana New" w:hAnsi="Angsana New"/>
                <w:sz w:val="30"/>
                <w:szCs w:val="30"/>
              </w:rPr>
              <w:t>30,095</w:t>
            </w:r>
          </w:p>
        </w:tc>
        <w:tc>
          <w:tcPr>
            <w:tcW w:w="243" w:type="dxa"/>
          </w:tcPr>
          <w:p w:rsidR="00F34D22" w:rsidRPr="000826A1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F34D22" w:rsidRPr="00E241DD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904</w:t>
            </w:r>
          </w:p>
        </w:tc>
        <w:tc>
          <w:tcPr>
            <w:tcW w:w="236" w:type="dxa"/>
          </w:tcPr>
          <w:p w:rsidR="00F34D22" w:rsidRPr="000826A1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F34D22" w:rsidRPr="00E241DD" w:rsidRDefault="00F34D22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674F">
              <w:rPr>
                <w:rFonts w:ascii="Angsana New" w:hAnsi="Angsana New"/>
                <w:sz w:val="30"/>
                <w:szCs w:val="30"/>
              </w:rPr>
              <w:t>30,095</w:t>
            </w:r>
          </w:p>
        </w:tc>
      </w:tr>
      <w:tr w:rsidR="00F34D22" w:rsidRPr="002541A4" w:rsidTr="00A60B61">
        <w:tc>
          <w:tcPr>
            <w:tcW w:w="4050" w:type="dxa"/>
          </w:tcPr>
          <w:p w:rsidR="00F34D22" w:rsidRPr="002541A4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07" w:type="dxa"/>
          </w:tcPr>
          <w:p w:rsidR="00F34D22" w:rsidRPr="002541A4" w:rsidRDefault="00F34D22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F34D22" w:rsidRPr="002541A4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F34D22" w:rsidRPr="002541A4" w:rsidRDefault="00F34D22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F34D22" w:rsidRPr="002541A4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F34D22" w:rsidRPr="002541A4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34D22" w:rsidRPr="002541A4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F34D22" w:rsidRPr="002541A4" w:rsidRDefault="00F34D22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674F">
              <w:rPr>
                <w:rFonts w:ascii="Angsana New" w:hAnsi="Angsana New"/>
                <w:sz w:val="30"/>
                <w:szCs w:val="30"/>
              </w:rPr>
              <w:t>599</w:t>
            </w:r>
          </w:p>
        </w:tc>
      </w:tr>
      <w:tr w:rsidR="00C84B98" w:rsidRPr="00155F86" w:rsidTr="00A60B61">
        <w:tc>
          <w:tcPr>
            <w:tcW w:w="4050" w:type="dxa"/>
          </w:tcPr>
          <w:p w:rsidR="00C84B98" w:rsidRPr="00155F86" w:rsidRDefault="00C84B98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:rsidR="00C84B98" w:rsidRPr="00155F86" w:rsidRDefault="00C84B98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C84B98" w:rsidRPr="00155F86" w:rsidRDefault="00C84B98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C84B98" w:rsidRPr="00155F86" w:rsidRDefault="00C84B98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C84B98" w:rsidRPr="00155F86" w:rsidRDefault="00C84B98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84B98" w:rsidRPr="00155F86" w:rsidRDefault="00C84B98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84B98" w:rsidRPr="00155F86" w:rsidRDefault="00C84B98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C84B98" w:rsidRPr="00155F86" w:rsidRDefault="00C84B98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73A0" w:rsidRPr="00155F86" w:rsidTr="00A60B61">
        <w:tc>
          <w:tcPr>
            <w:tcW w:w="4050" w:type="dxa"/>
          </w:tcPr>
          <w:p w:rsidR="008B73A0" w:rsidRPr="00155F86" w:rsidRDefault="008B73A0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5F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07" w:type="dxa"/>
          </w:tcPr>
          <w:p w:rsidR="008B73A0" w:rsidRPr="00155F86" w:rsidRDefault="008B73A0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8B73A0" w:rsidRPr="00155F86" w:rsidRDefault="008B73A0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8B73A0" w:rsidRPr="00155F86" w:rsidRDefault="008B73A0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8B73A0" w:rsidRPr="00155F86" w:rsidRDefault="008B73A0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8B73A0" w:rsidRPr="00155F86" w:rsidRDefault="008B73A0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B73A0" w:rsidRPr="00155F86" w:rsidRDefault="008B73A0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8B73A0" w:rsidRPr="00155F86" w:rsidRDefault="008B73A0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4D22" w:rsidRPr="00155F86" w:rsidTr="00A60B61">
        <w:tc>
          <w:tcPr>
            <w:tcW w:w="4050" w:type="dxa"/>
          </w:tcPr>
          <w:p w:rsidR="00F34D22" w:rsidRPr="00155F86" w:rsidRDefault="00F34D22" w:rsidP="00154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07" w:type="dxa"/>
          </w:tcPr>
          <w:p w:rsidR="00F34D22" w:rsidRPr="00E241DD" w:rsidRDefault="00F34D22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146,075</w:t>
            </w:r>
          </w:p>
        </w:tc>
        <w:tc>
          <w:tcPr>
            <w:tcW w:w="243" w:type="dxa"/>
          </w:tcPr>
          <w:p w:rsidR="00F34D22" w:rsidRPr="00155F86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F34D22" w:rsidRPr="00E241DD" w:rsidRDefault="00F34D22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674F">
              <w:rPr>
                <w:rFonts w:ascii="Angsana New" w:hAnsi="Angsana New"/>
                <w:sz w:val="30"/>
                <w:szCs w:val="30"/>
              </w:rPr>
              <w:t>117,490</w:t>
            </w:r>
          </w:p>
        </w:tc>
        <w:tc>
          <w:tcPr>
            <w:tcW w:w="243" w:type="dxa"/>
          </w:tcPr>
          <w:p w:rsidR="00F34D22" w:rsidRPr="00155F86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F34D22" w:rsidRPr="00E241DD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146,075</w:t>
            </w:r>
          </w:p>
        </w:tc>
        <w:tc>
          <w:tcPr>
            <w:tcW w:w="236" w:type="dxa"/>
          </w:tcPr>
          <w:p w:rsidR="00F34D22" w:rsidRPr="00A51A75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F34D22" w:rsidRPr="00E241DD" w:rsidRDefault="00F34D22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674F">
              <w:rPr>
                <w:rFonts w:ascii="Angsana New" w:hAnsi="Angsana New"/>
                <w:sz w:val="30"/>
                <w:szCs w:val="30"/>
              </w:rPr>
              <w:t>117,490</w:t>
            </w:r>
          </w:p>
        </w:tc>
      </w:tr>
      <w:tr w:rsidR="00F34D22" w:rsidRPr="00155F86" w:rsidTr="00A60B61">
        <w:tc>
          <w:tcPr>
            <w:tcW w:w="4050" w:type="dxa"/>
          </w:tcPr>
          <w:p w:rsidR="00F34D22" w:rsidRPr="00155F86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5F86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และสินค้า</w:t>
            </w:r>
          </w:p>
        </w:tc>
        <w:tc>
          <w:tcPr>
            <w:tcW w:w="1107" w:type="dxa"/>
          </w:tcPr>
          <w:p w:rsidR="00F34D22" w:rsidRPr="00E241DD" w:rsidRDefault="00F34D22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:rsidR="00F34D22" w:rsidRPr="00155F86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F34D22" w:rsidRPr="00E241DD" w:rsidRDefault="00F34D22" w:rsidP="001E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F34D22" w:rsidRPr="00155F86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F34D22" w:rsidRPr="00E241DD" w:rsidRDefault="00F34D22" w:rsidP="00B2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F34D22" w:rsidRPr="00A51A75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F34D22" w:rsidRPr="00E241DD" w:rsidRDefault="00F34D22" w:rsidP="001E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4D22" w:rsidRPr="00155F86" w:rsidTr="001C07EE">
        <w:tc>
          <w:tcPr>
            <w:tcW w:w="4050" w:type="dxa"/>
          </w:tcPr>
          <w:p w:rsidR="00F34D22" w:rsidRDefault="00F34D22" w:rsidP="00154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4D22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="001E2796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107" w:type="dxa"/>
          </w:tcPr>
          <w:p w:rsidR="00F34D22" w:rsidRPr="00E241DD" w:rsidRDefault="00F34D22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F34D22" w:rsidRPr="00155F86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F34D22" w:rsidRPr="00E241DD" w:rsidRDefault="00F34D22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674F">
              <w:rPr>
                <w:rFonts w:ascii="Angsana New" w:hAnsi="Angsana New"/>
                <w:sz w:val="30"/>
                <w:szCs w:val="30"/>
              </w:rPr>
              <w:t>560</w:t>
            </w:r>
          </w:p>
        </w:tc>
        <w:tc>
          <w:tcPr>
            <w:tcW w:w="243" w:type="dxa"/>
          </w:tcPr>
          <w:p w:rsidR="00F34D22" w:rsidRPr="00155F86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F34D22" w:rsidRPr="00E241DD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34D22" w:rsidRPr="00A51A75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F34D22" w:rsidRPr="00E241DD" w:rsidRDefault="00F34D22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674F">
              <w:rPr>
                <w:rFonts w:ascii="Angsana New" w:hAnsi="Angsana New"/>
                <w:sz w:val="30"/>
                <w:szCs w:val="30"/>
              </w:rPr>
              <w:t>560</w:t>
            </w:r>
          </w:p>
        </w:tc>
      </w:tr>
      <w:tr w:rsidR="00F34D22" w:rsidRPr="00155F86" w:rsidTr="001C07EE">
        <w:tc>
          <w:tcPr>
            <w:tcW w:w="4050" w:type="dxa"/>
          </w:tcPr>
          <w:p w:rsidR="00F34D22" w:rsidRPr="00155F86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5F86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ค่าธรรมเนียมการใช้เครื่องหมายการค้า</w:t>
            </w:r>
          </w:p>
        </w:tc>
        <w:tc>
          <w:tcPr>
            <w:tcW w:w="1107" w:type="dxa"/>
          </w:tcPr>
          <w:p w:rsidR="00F34D22" w:rsidRPr="00E241DD" w:rsidRDefault="00F34D22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C868F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493</w:t>
            </w:r>
          </w:p>
        </w:tc>
        <w:tc>
          <w:tcPr>
            <w:tcW w:w="243" w:type="dxa"/>
          </w:tcPr>
          <w:p w:rsidR="00F34D22" w:rsidRPr="00155F86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F34D22" w:rsidRPr="00E241DD" w:rsidRDefault="00F34D22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674F">
              <w:rPr>
                <w:rFonts w:ascii="Angsana New" w:hAnsi="Angsana New"/>
                <w:sz w:val="30"/>
                <w:szCs w:val="30"/>
              </w:rPr>
              <w:t>2,489</w:t>
            </w:r>
          </w:p>
        </w:tc>
        <w:tc>
          <w:tcPr>
            <w:tcW w:w="243" w:type="dxa"/>
          </w:tcPr>
          <w:p w:rsidR="00F34D22" w:rsidRPr="00155F86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F34D22" w:rsidRPr="00E241DD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C868F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493</w:t>
            </w:r>
          </w:p>
        </w:tc>
        <w:tc>
          <w:tcPr>
            <w:tcW w:w="236" w:type="dxa"/>
          </w:tcPr>
          <w:p w:rsidR="00F34D22" w:rsidRPr="00A51A75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F34D22" w:rsidRPr="00E241DD" w:rsidRDefault="00F34D22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674F">
              <w:rPr>
                <w:rFonts w:ascii="Angsana New" w:hAnsi="Angsana New"/>
                <w:sz w:val="30"/>
                <w:szCs w:val="30"/>
              </w:rPr>
              <w:t>2,489</w:t>
            </w:r>
          </w:p>
        </w:tc>
      </w:tr>
      <w:tr w:rsidR="00F34D22" w:rsidRPr="00155F86" w:rsidTr="001C07EE">
        <w:tc>
          <w:tcPr>
            <w:tcW w:w="4050" w:type="dxa"/>
          </w:tcPr>
          <w:p w:rsidR="00F34D22" w:rsidRPr="00155F86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7" w:type="dxa"/>
          </w:tcPr>
          <w:p w:rsidR="00F34D22" w:rsidRPr="00C6674F" w:rsidRDefault="00F34D22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916</w:t>
            </w:r>
          </w:p>
        </w:tc>
        <w:tc>
          <w:tcPr>
            <w:tcW w:w="243" w:type="dxa"/>
          </w:tcPr>
          <w:p w:rsidR="00F34D22" w:rsidRPr="00155F86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F34D22" w:rsidRPr="00C6674F" w:rsidRDefault="00F34D22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1,708</w:t>
            </w:r>
          </w:p>
        </w:tc>
        <w:tc>
          <w:tcPr>
            <w:tcW w:w="243" w:type="dxa"/>
          </w:tcPr>
          <w:p w:rsidR="00F34D22" w:rsidRPr="00155F86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F34D22" w:rsidRPr="00C6674F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916</w:t>
            </w:r>
          </w:p>
        </w:tc>
        <w:tc>
          <w:tcPr>
            <w:tcW w:w="236" w:type="dxa"/>
          </w:tcPr>
          <w:p w:rsidR="00F34D22" w:rsidRPr="00A51A75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F34D22" w:rsidRPr="00C6674F" w:rsidRDefault="00F34D22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1,708</w:t>
            </w:r>
          </w:p>
        </w:tc>
      </w:tr>
      <w:tr w:rsidR="00F34D22" w:rsidRPr="00155F86" w:rsidTr="001C07EE">
        <w:tc>
          <w:tcPr>
            <w:tcW w:w="4050" w:type="dxa"/>
          </w:tcPr>
          <w:p w:rsidR="00F34D22" w:rsidRPr="00155F86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:rsidR="00F34D22" w:rsidRDefault="00F34D22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F34D22" w:rsidRPr="00155F86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F34D22" w:rsidRDefault="00F34D22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F34D22" w:rsidRPr="00155F86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F34D22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F34D22" w:rsidRPr="00F31068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F34D22" w:rsidRDefault="00F34D22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4D22" w:rsidRPr="00155F86" w:rsidTr="001C07EE">
        <w:tc>
          <w:tcPr>
            <w:tcW w:w="4050" w:type="dxa"/>
          </w:tcPr>
          <w:p w:rsidR="00F34D22" w:rsidRPr="00053991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 w:rsidRPr="00053991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07" w:type="dxa"/>
          </w:tcPr>
          <w:p w:rsidR="00F34D22" w:rsidRPr="00155F86" w:rsidRDefault="00F34D22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F34D22" w:rsidRPr="00155F86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F34D22" w:rsidRPr="00155F86" w:rsidRDefault="00F34D22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F34D22" w:rsidRPr="00155F86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F34D22" w:rsidRPr="00155F86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34D22" w:rsidRPr="00155F86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F34D22" w:rsidRPr="00155F86" w:rsidRDefault="00F34D22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4D22" w:rsidRPr="00155F86" w:rsidTr="00EE5998">
        <w:tc>
          <w:tcPr>
            <w:tcW w:w="4050" w:type="dxa"/>
          </w:tcPr>
          <w:p w:rsidR="00F34D22" w:rsidRPr="00155F86" w:rsidRDefault="00F34D22" w:rsidP="0005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5F8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07" w:type="dxa"/>
          </w:tcPr>
          <w:p w:rsidR="00F34D22" w:rsidRPr="00E241DD" w:rsidRDefault="00F34D22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6,900</w:t>
            </w:r>
          </w:p>
        </w:tc>
        <w:tc>
          <w:tcPr>
            <w:tcW w:w="243" w:type="dxa"/>
          </w:tcPr>
          <w:p w:rsidR="00F34D22" w:rsidRPr="00155F86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F34D22" w:rsidRPr="00E241DD" w:rsidRDefault="00F34D22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674F">
              <w:rPr>
                <w:rFonts w:ascii="Angsana New" w:hAnsi="Angsana New"/>
                <w:sz w:val="30"/>
                <w:szCs w:val="30"/>
              </w:rPr>
              <w:t>13,</w:t>
            </w:r>
            <w:r>
              <w:rPr>
                <w:rFonts w:ascii="Angsana New" w:hAnsi="Angsana New"/>
                <w:sz w:val="30"/>
                <w:szCs w:val="30"/>
              </w:rPr>
              <w:t>349</w:t>
            </w:r>
          </w:p>
        </w:tc>
        <w:tc>
          <w:tcPr>
            <w:tcW w:w="243" w:type="dxa"/>
          </w:tcPr>
          <w:p w:rsidR="00F34D22" w:rsidRPr="00155F86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F34D22" w:rsidRPr="00E241DD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6,900</w:t>
            </w:r>
          </w:p>
        </w:tc>
        <w:tc>
          <w:tcPr>
            <w:tcW w:w="236" w:type="dxa"/>
          </w:tcPr>
          <w:p w:rsidR="00F34D22" w:rsidRPr="00F31068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F34D22" w:rsidRPr="00E241DD" w:rsidRDefault="00F34D22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C6674F">
              <w:rPr>
                <w:rFonts w:ascii="Angsana New" w:hAnsi="Angsana New"/>
                <w:sz w:val="30"/>
                <w:szCs w:val="30"/>
              </w:rPr>
              <w:t>13,</w:t>
            </w:r>
            <w:r>
              <w:rPr>
                <w:rFonts w:ascii="Angsana New" w:hAnsi="Angsana New"/>
                <w:sz w:val="30"/>
                <w:szCs w:val="30"/>
              </w:rPr>
              <w:t>349</w:t>
            </w:r>
          </w:p>
        </w:tc>
      </w:tr>
      <w:tr w:rsidR="00F34D22" w:rsidRPr="00155F86" w:rsidTr="00EE5998">
        <w:tc>
          <w:tcPr>
            <w:tcW w:w="4050" w:type="dxa"/>
          </w:tcPr>
          <w:p w:rsidR="00F34D22" w:rsidRPr="00155F86" w:rsidRDefault="00F34D22" w:rsidP="0005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2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155F8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F34D22" w:rsidRPr="00E241DD" w:rsidRDefault="00F34D22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243" w:type="dxa"/>
          </w:tcPr>
          <w:p w:rsidR="00F34D22" w:rsidRPr="00155F86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F34D22" w:rsidRPr="00E241DD" w:rsidRDefault="00F34D22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674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43" w:type="dxa"/>
          </w:tcPr>
          <w:p w:rsidR="00F34D22" w:rsidRPr="00155F86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F34D22" w:rsidRPr="00E241DD" w:rsidRDefault="00F34D22" w:rsidP="00EA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236" w:type="dxa"/>
          </w:tcPr>
          <w:p w:rsidR="00F34D22" w:rsidRPr="00155F86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F34D22" w:rsidRPr="00E241DD" w:rsidRDefault="00F34D22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674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F34D22" w:rsidRPr="00155F86" w:rsidTr="00EE5998">
        <w:tc>
          <w:tcPr>
            <w:tcW w:w="4050" w:type="dxa"/>
          </w:tcPr>
          <w:p w:rsidR="00F34D22" w:rsidRPr="00053991" w:rsidRDefault="00F34D22" w:rsidP="0005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3991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F34D22" w:rsidRPr="00227F90" w:rsidRDefault="00F34D22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7,044</w:t>
            </w:r>
          </w:p>
        </w:tc>
        <w:tc>
          <w:tcPr>
            <w:tcW w:w="243" w:type="dxa"/>
          </w:tcPr>
          <w:p w:rsidR="00F34D22" w:rsidRPr="00227F90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:rsidR="00F34D22" w:rsidRPr="00227F90" w:rsidRDefault="00F34D22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27F90">
              <w:rPr>
                <w:rFonts w:ascii="Angsana New" w:hAnsi="Angsana New"/>
                <w:sz w:val="30"/>
                <w:szCs w:val="30"/>
              </w:rPr>
              <w:t>13,489</w:t>
            </w:r>
          </w:p>
        </w:tc>
        <w:tc>
          <w:tcPr>
            <w:tcW w:w="243" w:type="dxa"/>
          </w:tcPr>
          <w:p w:rsidR="00F34D22" w:rsidRPr="00227F90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F34D22" w:rsidRPr="00227F90" w:rsidRDefault="00F34D22" w:rsidP="00EA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7,044</w:t>
            </w:r>
          </w:p>
        </w:tc>
        <w:tc>
          <w:tcPr>
            <w:tcW w:w="236" w:type="dxa"/>
          </w:tcPr>
          <w:p w:rsidR="00F34D22" w:rsidRPr="00227F90" w:rsidRDefault="00F34D2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F34D22" w:rsidRPr="00227F90" w:rsidRDefault="00F34D22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27F90">
              <w:rPr>
                <w:rFonts w:ascii="Angsana New" w:hAnsi="Angsana New"/>
                <w:sz w:val="30"/>
                <w:szCs w:val="30"/>
              </w:rPr>
              <w:t>13,489</w:t>
            </w:r>
          </w:p>
        </w:tc>
      </w:tr>
    </w:tbl>
    <w:p w:rsidR="004104F1" w:rsidRDefault="004104F1" w:rsidP="00760417">
      <w:pPr>
        <w:pStyle w:val="EndnoteText"/>
        <w:ind w:left="540"/>
        <w:rPr>
          <w:rFonts w:ascii="Angsana New" w:hAnsi="Angsana New"/>
          <w:spacing w:val="-2"/>
          <w:sz w:val="30"/>
          <w:szCs w:val="30"/>
          <w:lang w:val="en-US"/>
        </w:rPr>
      </w:pPr>
    </w:p>
    <w:p w:rsidR="00A60B61" w:rsidRPr="008206A8" w:rsidRDefault="00F02790" w:rsidP="00760417">
      <w:pPr>
        <w:pStyle w:val="EndnoteText"/>
        <w:ind w:left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  <w:lang w:val="en-US"/>
        </w:rPr>
        <w:br w:type="page"/>
      </w:r>
      <w:r w:rsidR="00D06835" w:rsidRPr="00760417">
        <w:rPr>
          <w:rFonts w:ascii="Angsana New" w:hAnsi="Angsana New"/>
          <w:spacing w:val="-2"/>
          <w:sz w:val="30"/>
          <w:szCs w:val="30"/>
          <w:cs/>
          <w:lang w:val="en-US"/>
        </w:rPr>
        <w:t>ยอดคงเหลือกับ</w:t>
      </w:r>
      <w:r w:rsidR="00D06835" w:rsidRPr="008206A8">
        <w:rPr>
          <w:rFonts w:ascii="Angsana New" w:hAnsi="Angsana New"/>
          <w:sz w:val="30"/>
          <w:szCs w:val="30"/>
          <w:cs/>
        </w:rPr>
        <w:t>กิ</w:t>
      </w:r>
      <w:r w:rsidR="00E83D47">
        <w:rPr>
          <w:rFonts w:ascii="Angsana New" w:hAnsi="Angsana New"/>
          <w:sz w:val="30"/>
          <w:szCs w:val="30"/>
          <w:cs/>
        </w:rPr>
        <w:t xml:space="preserve">จการที่เกี่ยวข้องกัน ณ วันที่ </w:t>
      </w:r>
      <w:r w:rsidR="00E83D47">
        <w:rPr>
          <w:rFonts w:ascii="Angsana New" w:hAnsi="Angsana New" w:hint="cs"/>
          <w:sz w:val="30"/>
          <w:szCs w:val="30"/>
          <w:cs/>
        </w:rPr>
        <w:t>31</w:t>
      </w:r>
      <w:r w:rsidR="00D06835" w:rsidRPr="008206A8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tbl>
      <w:tblPr>
        <w:tblW w:w="929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098"/>
        <w:gridCol w:w="270"/>
        <w:gridCol w:w="1143"/>
        <w:gridCol w:w="270"/>
        <w:gridCol w:w="1107"/>
        <w:gridCol w:w="270"/>
        <w:gridCol w:w="1107"/>
      </w:tblGrid>
      <w:tr w:rsidR="00B22859" w:rsidRPr="008206A8" w:rsidTr="009E5F57">
        <w:trPr>
          <w:tblHeader/>
        </w:trPr>
        <w:tc>
          <w:tcPr>
            <w:tcW w:w="4032" w:type="dxa"/>
          </w:tcPr>
          <w:p w:rsidR="00B22859" w:rsidRPr="008206A8" w:rsidRDefault="00B22859" w:rsidP="001E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5" w:type="dxa"/>
            <w:gridSpan w:val="7"/>
            <w:tcBorders>
              <w:bottom w:val="single" w:sz="4" w:space="0" w:color="auto"/>
            </w:tcBorders>
          </w:tcPr>
          <w:p w:rsidR="00B22859" w:rsidRPr="00F50272" w:rsidRDefault="00B22859" w:rsidP="001E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50272">
              <w:rPr>
                <w:rFonts w:ascii="Angsana New" w:hAnsi="Angsana New"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22859" w:rsidRPr="008206A8" w:rsidTr="00C868FB">
        <w:trPr>
          <w:tblHeader/>
        </w:trPr>
        <w:tc>
          <w:tcPr>
            <w:tcW w:w="4032" w:type="dxa"/>
          </w:tcPr>
          <w:p w:rsidR="00B22859" w:rsidRPr="008206A8" w:rsidRDefault="00B22859" w:rsidP="001E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206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51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2859" w:rsidRPr="009E5F57" w:rsidRDefault="00B22859" w:rsidP="001E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F5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B22859" w:rsidRPr="009E5F57" w:rsidRDefault="00B22859" w:rsidP="001E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2859" w:rsidRPr="009E5F57" w:rsidRDefault="00B22859" w:rsidP="001E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F5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345B" w:rsidRPr="008206A8" w:rsidTr="009E5F57">
        <w:trPr>
          <w:tblHeader/>
        </w:trPr>
        <w:tc>
          <w:tcPr>
            <w:tcW w:w="4032" w:type="dxa"/>
          </w:tcPr>
          <w:p w:rsidR="00B6345B" w:rsidRPr="008206A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B73A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:rsidR="00B6345B" w:rsidRPr="00155F86" w:rsidRDefault="008B73A0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B6345B" w:rsidRPr="008206A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B73A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B6345B" w:rsidRPr="00155F86" w:rsidRDefault="008B73A0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6345B" w:rsidRPr="008206A8" w:rsidTr="00C868FB">
        <w:tc>
          <w:tcPr>
            <w:tcW w:w="4032" w:type="dxa"/>
          </w:tcPr>
          <w:p w:rsidR="00B6345B" w:rsidRPr="008206A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06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B6345B" w:rsidRPr="008206A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6345B" w:rsidRPr="008206A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B6345B" w:rsidRPr="008206A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6345B" w:rsidRPr="008206A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B6345B" w:rsidRPr="008206A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6345B" w:rsidRPr="008206A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B6345B" w:rsidRPr="008206A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2111" w:rsidRPr="008206A8" w:rsidTr="00BB6D63">
        <w:tc>
          <w:tcPr>
            <w:tcW w:w="4032" w:type="dxa"/>
          </w:tcPr>
          <w:p w:rsidR="00DC2111" w:rsidRPr="008206A8" w:rsidRDefault="00DC2111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206A8">
              <w:rPr>
                <w:rFonts w:ascii="Angsana New" w:hAnsi="Angsana New"/>
                <w:sz w:val="30"/>
                <w:szCs w:val="30"/>
                <w:cs/>
              </w:rPr>
              <w:t>บริษัท ฮั้วฟงรับเบอร์ อินดัสทรี จำกัด</w:t>
            </w:r>
          </w:p>
        </w:tc>
        <w:tc>
          <w:tcPr>
            <w:tcW w:w="1098" w:type="dxa"/>
          </w:tcPr>
          <w:p w:rsidR="00DC2111" w:rsidRPr="008206A8" w:rsidRDefault="00DC2111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2,426</w:t>
            </w:r>
          </w:p>
        </w:tc>
        <w:tc>
          <w:tcPr>
            <w:tcW w:w="270" w:type="dxa"/>
          </w:tcPr>
          <w:p w:rsidR="00DC2111" w:rsidRPr="008206A8" w:rsidRDefault="00DC2111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DC2111" w:rsidRPr="008206A8" w:rsidRDefault="00DC2111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74F">
              <w:rPr>
                <w:rFonts w:ascii="Angsana New" w:hAnsi="Angsana New"/>
                <w:sz w:val="30"/>
                <w:szCs w:val="30"/>
              </w:rPr>
              <w:t>2,693</w:t>
            </w:r>
          </w:p>
        </w:tc>
        <w:tc>
          <w:tcPr>
            <w:tcW w:w="270" w:type="dxa"/>
          </w:tcPr>
          <w:p w:rsidR="00DC2111" w:rsidRPr="008206A8" w:rsidRDefault="00DC2111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C2111" w:rsidRPr="008206A8" w:rsidRDefault="00DC2111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2,426</w:t>
            </w:r>
          </w:p>
        </w:tc>
        <w:tc>
          <w:tcPr>
            <w:tcW w:w="270" w:type="dxa"/>
          </w:tcPr>
          <w:p w:rsidR="00DC2111" w:rsidRPr="008206A8" w:rsidRDefault="00DC2111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C2111" w:rsidRPr="008206A8" w:rsidRDefault="00DC2111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74F">
              <w:rPr>
                <w:rFonts w:ascii="Angsana New" w:hAnsi="Angsana New"/>
                <w:sz w:val="30"/>
                <w:szCs w:val="30"/>
              </w:rPr>
              <w:t>2,693</w:t>
            </w:r>
          </w:p>
        </w:tc>
      </w:tr>
      <w:tr w:rsidR="00DC2111" w:rsidRPr="008206A8" w:rsidTr="00BB6D63">
        <w:tc>
          <w:tcPr>
            <w:tcW w:w="4032" w:type="dxa"/>
          </w:tcPr>
          <w:p w:rsidR="00DC2111" w:rsidRPr="008206A8" w:rsidRDefault="00DC2111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="00DC2111" w:rsidRPr="008206A8" w:rsidRDefault="00DC2111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2111" w:rsidRPr="008206A8" w:rsidRDefault="00DC2111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DC2111" w:rsidRPr="008206A8" w:rsidRDefault="00DC2111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2111" w:rsidRPr="008206A8" w:rsidRDefault="00DC2111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C2111" w:rsidRPr="008206A8" w:rsidRDefault="00DC2111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2111" w:rsidRPr="008206A8" w:rsidRDefault="00DC2111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C2111" w:rsidRPr="008206A8" w:rsidRDefault="00DC2111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2111" w:rsidRPr="008206A8" w:rsidTr="00BB6D63">
        <w:tc>
          <w:tcPr>
            <w:tcW w:w="4032" w:type="dxa"/>
          </w:tcPr>
          <w:p w:rsidR="00DC2111" w:rsidRPr="008206A8" w:rsidRDefault="00DC2111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8206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098" w:type="dxa"/>
          </w:tcPr>
          <w:p w:rsidR="00DC2111" w:rsidRPr="008206A8" w:rsidRDefault="00DC2111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2111" w:rsidRPr="008206A8" w:rsidRDefault="00DC2111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DC2111" w:rsidRPr="008206A8" w:rsidRDefault="00DC2111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2111" w:rsidRPr="008206A8" w:rsidRDefault="00DC2111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C2111" w:rsidRPr="008206A8" w:rsidRDefault="00DC2111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2111" w:rsidRPr="008206A8" w:rsidRDefault="00DC2111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C2111" w:rsidRPr="008206A8" w:rsidRDefault="00DC2111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2111" w:rsidRPr="008206A8" w:rsidTr="00BB6D63">
        <w:tc>
          <w:tcPr>
            <w:tcW w:w="4032" w:type="dxa"/>
          </w:tcPr>
          <w:p w:rsidR="00DC2111" w:rsidRPr="008206A8" w:rsidRDefault="00DC2111" w:rsidP="00B6345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06A8">
              <w:rPr>
                <w:rFonts w:ascii="Angsana New" w:hAnsi="Angsana New"/>
                <w:sz w:val="30"/>
                <w:szCs w:val="30"/>
                <w:cs/>
              </w:rPr>
              <w:t xml:space="preserve">บริษัท ดิ อเซ้นท์ </w:t>
            </w:r>
            <w:r w:rsidRPr="008206A8">
              <w:rPr>
                <w:rFonts w:ascii="Angsana New" w:hAnsi="Angsana New"/>
                <w:sz w:val="30"/>
                <w:szCs w:val="30"/>
              </w:rPr>
              <w:t>(</w:t>
            </w:r>
            <w:r w:rsidRPr="008206A8">
              <w:rPr>
                <w:rFonts w:ascii="Angsana New" w:hAnsi="Angsana New"/>
                <w:sz w:val="30"/>
                <w:szCs w:val="30"/>
                <w:cs/>
              </w:rPr>
              <w:t>ไทยแลนด์</w:t>
            </w:r>
            <w:r w:rsidRPr="008206A8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8206A8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98" w:type="dxa"/>
          </w:tcPr>
          <w:p w:rsidR="00DC2111" w:rsidRPr="008206A8" w:rsidRDefault="00DC2111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C2111" w:rsidRPr="008206A8" w:rsidRDefault="00DC2111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DC2111" w:rsidRPr="008206A8" w:rsidRDefault="00DC2111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674F">
              <w:rPr>
                <w:rFonts w:ascii="Angsana New" w:hAnsi="Angsana New"/>
                <w:sz w:val="30"/>
                <w:szCs w:val="30"/>
              </w:rPr>
              <w:t>5,885</w:t>
            </w:r>
          </w:p>
        </w:tc>
        <w:tc>
          <w:tcPr>
            <w:tcW w:w="270" w:type="dxa"/>
          </w:tcPr>
          <w:p w:rsidR="00DC2111" w:rsidRPr="008206A8" w:rsidRDefault="00DC2111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C2111" w:rsidRPr="008206A8" w:rsidRDefault="00DC2111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C2111" w:rsidRPr="008206A8" w:rsidRDefault="00DC2111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C2111" w:rsidRPr="008206A8" w:rsidRDefault="00DC2111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674F">
              <w:rPr>
                <w:rFonts w:ascii="Angsana New" w:hAnsi="Angsana New"/>
                <w:sz w:val="30"/>
                <w:szCs w:val="30"/>
              </w:rPr>
              <w:t>5,885</w:t>
            </w:r>
          </w:p>
        </w:tc>
      </w:tr>
      <w:tr w:rsidR="00B6345B" w:rsidRPr="000A1E95" w:rsidTr="000A1E95">
        <w:trPr>
          <w:tblHeader/>
        </w:trPr>
        <w:tc>
          <w:tcPr>
            <w:tcW w:w="4032" w:type="dxa"/>
          </w:tcPr>
          <w:p w:rsidR="00B6345B" w:rsidRPr="000A1E95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11" w:type="dxa"/>
            <w:gridSpan w:val="3"/>
          </w:tcPr>
          <w:p w:rsidR="00B6345B" w:rsidRPr="000A1E95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6345B" w:rsidRPr="000A1E95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84" w:type="dxa"/>
            <w:gridSpan w:val="3"/>
          </w:tcPr>
          <w:p w:rsidR="00B6345B" w:rsidRPr="000A1E95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6345B" w:rsidRPr="008206A8" w:rsidTr="0075136B">
        <w:tc>
          <w:tcPr>
            <w:tcW w:w="4032" w:type="dxa"/>
          </w:tcPr>
          <w:p w:rsidR="00B6345B" w:rsidRPr="008206A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06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98" w:type="dxa"/>
          </w:tcPr>
          <w:p w:rsidR="00B6345B" w:rsidRPr="008206A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6345B" w:rsidRPr="008206A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B6345B" w:rsidRPr="008206A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6345B" w:rsidRPr="008206A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B6345B" w:rsidRPr="008206A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6345B" w:rsidRPr="008206A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B6345B" w:rsidRPr="008206A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2111" w:rsidRPr="008206A8" w:rsidTr="0075136B">
        <w:tc>
          <w:tcPr>
            <w:tcW w:w="4032" w:type="dxa"/>
          </w:tcPr>
          <w:p w:rsidR="00DC2111" w:rsidRPr="008206A8" w:rsidRDefault="00DC2111" w:rsidP="00C6674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06A8">
              <w:rPr>
                <w:rFonts w:ascii="Angsana New" w:hAnsi="Angsana New"/>
                <w:sz w:val="30"/>
                <w:szCs w:val="30"/>
                <w:cs/>
              </w:rPr>
              <w:t>บริษัท ฮั้วฟงรับเบอร์ (ยูเอสเอ) จำกัด</w:t>
            </w:r>
          </w:p>
        </w:tc>
        <w:tc>
          <w:tcPr>
            <w:tcW w:w="1098" w:type="dxa"/>
          </w:tcPr>
          <w:p w:rsidR="00DC2111" w:rsidRPr="008206A8" w:rsidRDefault="00DC2111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19,146</w:t>
            </w:r>
          </w:p>
        </w:tc>
        <w:tc>
          <w:tcPr>
            <w:tcW w:w="270" w:type="dxa"/>
          </w:tcPr>
          <w:p w:rsidR="00DC2111" w:rsidRPr="008206A8" w:rsidRDefault="00DC2111" w:rsidP="00C66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DC2111" w:rsidRPr="008206A8" w:rsidRDefault="00DC2111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674F">
              <w:rPr>
                <w:rFonts w:ascii="Angsana New" w:hAnsi="Angsana New"/>
                <w:sz w:val="30"/>
                <w:szCs w:val="30"/>
              </w:rPr>
              <w:t>19,301</w:t>
            </w:r>
          </w:p>
        </w:tc>
        <w:tc>
          <w:tcPr>
            <w:tcW w:w="270" w:type="dxa"/>
          </w:tcPr>
          <w:p w:rsidR="00DC2111" w:rsidRPr="008206A8" w:rsidRDefault="00DC2111" w:rsidP="00C66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C2111" w:rsidRPr="008206A8" w:rsidRDefault="00DC2111" w:rsidP="00C66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19,146</w:t>
            </w:r>
          </w:p>
        </w:tc>
        <w:tc>
          <w:tcPr>
            <w:tcW w:w="270" w:type="dxa"/>
          </w:tcPr>
          <w:p w:rsidR="00DC2111" w:rsidRPr="008206A8" w:rsidRDefault="00DC2111" w:rsidP="00C66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C2111" w:rsidRPr="008206A8" w:rsidRDefault="00DC2111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674F">
              <w:rPr>
                <w:rFonts w:ascii="Angsana New" w:hAnsi="Angsana New"/>
                <w:sz w:val="30"/>
                <w:szCs w:val="30"/>
              </w:rPr>
              <w:t>19,301</w:t>
            </w:r>
          </w:p>
        </w:tc>
      </w:tr>
      <w:tr w:rsidR="00DC2111" w:rsidRPr="008206A8" w:rsidTr="00CD6B0C">
        <w:tc>
          <w:tcPr>
            <w:tcW w:w="4032" w:type="dxa"/>
          </w:tcPr>
          <w:p w:rsidR="00DC2111" w:rsidRPr="008206A8" w:rsidRDefault="00DC2111" w:rsidP="00C66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06A8">
              <w:rPr>
                <w:rFonts w:ascii="Angsana New" w:hAnsi="Angsana New"/>
                <w:sz w:val="30"/>
                <w:szCs w:val="30"/>
                <w:cs/>
              </w:rPr>
              <w:t>บริษัท ฮั้วฟงรับเบอร์ (ประเทศจีน) จำกัด</w:t>
            </w:r>
          </w:p>
        </w:tc>
        <w:tc>
          <w:tcPr>
            <w:tcW w:w="1098" w:type="dxa"/>
          </w:tcPr>
          <w:p w:rsidR="00DC2111" w:rsidRPr="008206A8" w:rsidRDefault="00DC2111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4,193</w:t>
            </w:r>
          </w:p>
        </w:tc>
        <w:tc>
          <w:tcPr>
            <w:tcW w:w="270" w:type="dxa"/>
          </w:tcPr>
          <w:p w:rsidR="00DC2111" w:rsidRPr="008206A8" w:rsidRDefault="00DC2111" w:rsidP="00C66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DC2111" w:rsidRPr="008206A8" w:rsidRDefault="00DC2111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674F">
              <w:rPr>
                <w:rFonts w:ascii="Angsana New" w:hAnsi="Angsana New"/>
                <w:sz w:val="30"/>
                <w:szCs w:val="30"/>
              </w:rPr>
              <w:t>4,219</w:t>
            </w:r>
          </w:p>
        </w:tc>
        <w:tc>
          <w:tcPr>
            <w:tcW w:w="270" w:type="dxa"/>
          </w:tcPr>
          <w:p w:rsidR="00DC2111" w:rsidRPr="008206A8" w:rsidRDefault="00DC2111" w:rsidP="00C66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C2111" w:rsidRPr="008206A8" w:rsidRDefault="00DC2111" w:rsidP="00C66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4,193</w:t>
            </w:r>
          </w:p>
        </w:tc>
        <w:tc>
          <w:tcPr>
            <w:tcW w:w="270" w:type="dxa"/>
          </w:tcPr>
          <w:p w:rsidR="00DC2111" w:rsidRPr="008206A8" w:rsidRDefault="00DC2111" w:rsidP="00C66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C2111" w:rsidRPr="008206A8" w:rsidRDefault="00DC2111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674F">
              <w:rPr>
                <w:rFonts w:ascii="Angsana New" w:hAnsi="Angsana New"/>
                <w:sz w:val="30"/>
                <w:szCs w:val="30"/>
              </w:rPr>
              <w:t>4,219</w:t>
            </w:r>
          </w:p>
        </w:tc>
      </w:tr>
      <w:tr w:rsidR="00DC2111" w:rsidRPr="008206A8" w:rsidTr="00EC7044">
        <w:tc>
          <w:tcPr>
            <w:tcW w:w="4032" w:type="dxa"/>
          </w:tcPr>
          <w:p w:rsidR="00DC2111" w:rsidRPr="008206A8" w:rsidRDefault="00DC2111" w:rsidP="00EC7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06A8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ซูมิโตโม รับเบอร์ อินดัสทรี จำกัด</w:t>
            </w:r>
          </w:p>
        </w:tc>
        <w:tc>
          <w:tcPr>
            <w:tcW w:w="1098" w:type="dxa"/>
          </w:tcPr>
          <w:p w:rsidR="00DC2111" w:rsidRPr="008206A8" w:rsidRDefault="00DC2111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3,204</w:t>
            </w:r>
          </w:p>
        </w:tc>
        <w:tc>
          <w:tcPr>
            <w:tcW w:w="270" w:type="dxa"/>
          </w:tcPr>
          <w:p w:rsidR="00DC2111" w:rsidRPr="008206A8" w:rsidRDefault="00DC2111" w:rsidP="00EC7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DC2111" w:rsidRPr="008206A8" w:rsidRDefault="00DC2111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674F">
              <w:rPr>
                <w:rFonts w:ascii="Angsana New" w:hAnsi="Angsana New"/>
                <w:sz w:val="30"/>
                <w:szCs w:val="30"/>
              </w:rPr>
              <w:t>3,342</w:t>
            </w:r>
          </w:p>
        </w:tc>
        <w:tc>
          <w:tcPr>
            <w:tcW w:w="270" w:type="dxa"/>
          </w:tcPr>
          <w:p w:rsidR="00DC2111" w:rsidRPr="008206A8" w:rsidRDefault="00DC2111" w:rsidP="00EC7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C2111" w:rsidRPr="008206A8" w:rsidRDefault="00DC2111" w:rsidP="00EC7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3,204</w:t>
            </w:r>
          </w:p>
        </w:tc>
        <w:tc>
          <w:tcPr>
            <w:tcW w:w="270" w:type="dxa"/>
          </w:tcPr>
          <w:p w:rsidR="00DC2111" w:rsidRPr="008206A8" w:rsidRDefault="00DC2111" w:rsidP="00EC7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C2111" w:rsidRPr="008206A8" w:rsidRDefault="00DC2111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674F">
              <w:rPr>
                <w:rFonts w:ascii="Angsana New" w:hAnsi="Angsana New"/>
                <w:sz w:val="30"/>
                <w:szCs w:val="30"/>
              </w:rPr>
              <w:t>3,342</w:t>
            </w:r>
          </w:p>
        </w:tc>
      </w:tr>
      <w:tr w:rsidR="00DC2111" w:rsidRPr="008206A8" w:rsidTr="0075136B">
        <w:tc>
          <w:tcPr>
            <w:tcW w:w="4032" w:type="dxa"/>
          </w:tcPr>
          <w:p w:rsidR="00DC2111" w:rsidRPr="008206A8" w:rsidRDefault="00DC2111" w:rsidP="00C6674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06A8">
              <w:rPr>
                <w:rFonts w:ascii="Angsana New" w:hAnsi="Angsana New"/>
                <w:sz w:val="30"/>
                <w:szCs w:val="30"/>
                <w:cs/>
              </w:rPr>
              <w:t>บริษัท ฮั้วฟงรับเบอร์ (ฮ่องกง) จำกัด</w:t>
            </w:r>
          </w:p>
        </w:tc>
        <w:tc>
          <w:tcPr>
            <w:tcW w:w="1098" w:type="dxa"/>
          </w:tcPr>
          <w:p w:rsidR="00DC2111" w:rsidRPr="008206A8" w:rsidRDefault="00DC2111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C2111" w:rsidRPr="008206A8" w:rsidRDefault="00DC2111" w:rsidP="00C66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DC2111" w:rsidRPr="008206A8" w:rsidRDefault="00DC2111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674F">
              <w:rPr>
                <w:rFonts w:ascii="Angsana New" w:hAnsi="Angsana New"/>
                <w:sz w:val="30"/>
                <w:szCs w:val="30"/>
              </w:rPr>
              <w:t>1,342</w:t>
            </w:r>
          </w:p>
        </w:tc>
        <w:tc>
          <w:tcPr>
            <w:tcW w:w="270" w:type="dxa"/>
          </w:tcPr>
          <w:p w:rsidR="00DC2111" w:rsidRPr="008206A8" w:rsidRDefault="00DC2111" w:rsidP="00C66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C2111" w:rsidRPr="008206A8" w:rsidRDefault="00DC2111" w:rsidP="00C66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C2111" w:rsidRPr="008206A8" w:rsidRDefault="00DC2111" w:rsidP="00C66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C2111" w:rsidRPr="008206A8" w:rsidRDefault="00DC2111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674F">
              <w:rPr>
                <w:rFonts w:ascii="Angsana New" w:hAnsi="Angsana New"/>
                <w:sz w:val="30"/>
                <w:szCs w:val="30"/>
              </w:rPr>
              <w:t>1,342</w:t>
            </w:r>
          </w:p>
        </w:tc>
      </w:tr>
      <w:tr w:rsidR="00DC2111" w:rsidRPr="008206A8" w:rsidTr="00DB6A90">
        <w:tc>
          <w:tcPr>
            <w:tcW w:w="4032" w:type="dxa"/>
          </w:tcPr>
          <w:p w:rsidR="00DC2111" w:rsidRPr="008206A8" w:rsidRDefault="00DC2111" w:rsidP="00C66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6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DC2111" w:rsidRPr="008206A8" w:rsidRDefault="00DC2111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28,969</w:t>
            </w:r>
          </w:p>
        </w:tc>
        <w:tc>
          <w:tcPr>
            <w:tcW w:w="270" w:type="dxa"/>
          </w:tcPr>
          <w:p w:rsidR="00DC2111" w:rsidRPr="008206A8" w:rsidRDefault="00DC2111" w:rsidP="00C66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DC2111" w:rsidRPr="008206A8" w:rsidRDefault="00DC2111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74F">
              <w:rPr>
                <w:rFonts w:ascii="Angsana New" w:hAnsi="Angsana New"/>
                <w:b/>
                <w:bCs/>
                <w:sz w:val="30"/>
                <w:szCs w:val="30"/>
              </w:rPr>
              <w:t>36,782</w:t>
            </w:r>
          </w:p>
        </w:tc>
        <w:tc>
          <w:tcPr>
            <w:tcW w:w="270" w:type="dxa"/>
          </w:tcPr>
          <w:p w:rsidR="00DC2111" w:rsidRPr="008206A8" w:rsidRDefault="00DC2111" w:rsidP="00C66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DC2111" w:rsidRPr="008206A8" w:rsidRDefault="00DC2111" w:rsidP="00C66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28,969</w:t>
            </w:r>
          </w:p>
        </w:tc>
        <w:tc>
          <w:tcPr>
            <w:tcW w:w="270" w:type="dxa"/>
          </w:tcPr>
          <w:p w:rsidR="00DC2111" w:rsidRPr="008206A8" w:rsidRDefault="00DC2111" w:rsidP="00C66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DC2111" w:rsidRPr="008206A8" w:rsidRDefault="00DC2111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74F">
              <w:rPr>
                <w:rFonts w:ascii="Angsana New" w:hAnsi="Angsana New"/>
                <w:b/>
                <w:bCs/>
                <w:sz w:val="30"/>
                <w:szCs w:val="30"/>
              </w:rPr>
              <w:t>36,782</w:t>
            </w:r>
          </w:p>
        </w:tc>
      </w:tr>
    </w:tbl>
    <w:p w:rsidR="00BD2FFE" w:rsidRPr="00484E7E" w:rsidRDefault="00BD2FFE">
      <w:pPr>
        <w:rPr>
          <w:sz w:val="6"/>
          <w:szCs w:val="6"/>
        </w:rPr>
      </w:pPr>
    </w:p>
    <w:tbl>
      <w:tblPr>
        <w:tblW w:w="929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1"/>
        <w:gridCol w:w="1098"/>
        <w:gridCol w:w="270"/>
        <w:gridCol w:w="1143"/>
        <w:gridCol w:w="237"/>
        <w:gridCol w:w="33"/>
        <w:gridCol w:w="1108"/>
        <w:gridCol w:w="270"/>
        <w:gridCol w:w="1107"/>
      </w:tblGrid>
      <w:tr w:rsidR="00C52313" w:rsidRPr="008206A8" w:rsidTr="00D14941">
        <w:trPr>
          <w:tblHeader/>
        </w:trPr>
        <w:tc>
          <w:tcPr>
            <w:tcW w:w="4031" w:type="dxa"/>
          </w:tcPr>
          <w:p w:rsidR="00C52313" w:rsidRPr="008206A8" w:rsidRDefault="00C52313" w:rsidP="001E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6" w:type="dxa"/>
            <w:gridSpan w:val="8"/>
            <w:tcBorders>
              <w:bottom w:val="single" w:sz="4" w:space="0" w:color="auto"/>
            </w:tcBorders>
          </w:tcPr>
          <w:p w:rsidR="00C52313" w:rsidRPr="00F50272" w:rsidRDefault="00C52313" w:rsidP="001E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50272">
              <w:rPr>
                <w:rFonts w:ascii="Angsana New" w:hAnsi="Angsana New"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84E7E" w:rsidRPr="008206A8" w:rsidTr="00D14941">
        <w:trPr>
          <w:tblHeader/>
        </w:trPr>
        <w:tc>
          <w:tcPr>
            <w:tcW w:w="4031" w:type="dxa"/>
          </w:tcPr>
          <w:p w:rsidR="00484E7E" w:rsidRPr="008206A8" w:rsidRDefault="00484E7E" w:rsidP="007A2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206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8206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</w:t>
            </w:r>
            <w:r w:rsidR="00100B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251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4E7E" w:rsidRPr="009E5F57" w:rsidRDefault="00484E7E" w:rsidP="009E5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F5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:rsidR="00484E7E" w:rsidRPr="009E5F57" w:rsidRDefault="00484E7E" w:rsidP="009E5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84E7E" w:rsidRPr="009E5F57" w:rsidRDefault="00484E7E" w:rsidP="009E5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F5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345B" w:rsidRPr="008206A8" w:rsidTr="00D14941">
        <w:trPr>
          <w:tblHeader/>
        </w:trPr>
        <w:tc>
          <w:tcPr>
            <w:tcW w:w="4031" w:type="dxa"/>
          </w:tcPr>
          <w:p w:rsidR="00B6345B" w:rsidRPr="008206A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B73A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B6345B" w:rsidRPr="00155F86" w:rsidRDefault="008B73A0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7" w:type="dxa"/>
          </w:tcPr>
          <w:p w:rsidR="00B6345B" w:rsidRPr="008206A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B73A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B6345B" w:rsidRPr="00155F86" w:rsidRDefault="008B73A0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6345B" w:rsidRPr="008206A8" w:rsidTr="00D14941">
        <w:tc>
          <w:tcPr>
            <w:tcW w:w="4031" w:type="dxa"/>
          </w:tcPr>
          <w:p w:rsidR="00B6345B" w:rsidRPr="008206A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06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B6345B" w:rsidRPr="008206A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6345B" w:rsidRPr="008206A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B6345B" w:rsidRPr="008206A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B6345B" w:rsidRPr="008206A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</w:tcPr>
          <w:p w:rsidR="00B6345B" w:rsidRPr="008206A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6345B" w:rsidRPr="008206A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B6345B" w:rsidRPr="008206A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2111" w:rsidRPr="008206A8" w:rsidTr="00D14941">
        <w:tc>
          <w:tcPr>
            <w:tcW w:w="4031" w:type="dxa"/>
          </w:tcPr>
          <w:p w:rsidR="00DC2111" w:rsidRPr="008206A8" w:rsidRDefault="00DC2111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206A8">
              <w:rPr>
                <w:rFonts w:ascii="Angsana New" w:hAnsi="Angsana New"/>
                <w:sz w:val="30"/>
                <w:szCs w:val="30"/>
                <w:cs/>
              </w:rPr>
              <w:t>บริษัท ฮั้วฟงรับเบอร์ อินดัสทรี จำกัด</w:t>
            </w:r>
          </w:p>
        </w:tc>
        <w:tc>
          <w:tcPr>
            <w:tcW w:w="1098" w:type="dxa"/>
          </w:tcPr>
          <w:p w:rsidR="00DC2111" w:rsidRPr="008206A8" w:rsidRDefault="00DC2111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2,009</w:t>
            </w:r>
          </w:p>
        </w:tc>
        <w:tc>
          <w:tcPr>
            <w:tcW w:w="270" w:type="dxa"/>
          </w:tcPr>
          <w:p w:rsidR="00DC2111" w:rsidRPr="008206A8" w:rsidRDefault="00DC2111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DC2111" w:rsidRPr="008206A8" w:rsidRDefault="00DC2111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3,104</w:t>
            </w:r>
          </w:p>
        </w:tc>
        <w:tc>
          <w:tcPr>
            <w:tcW w:w="237" w:type="dxa"/>
          </w:tcPr>
          <w:p w:rsidR="00DC2111" w:rsidRPr="008206A8" w:rsidRDefault="00DC2111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gridSpan w:val="2"/>
          </w:tcPr>
          <w:p w:rsidR="00DC2111" w:rsidRPr="008206A8" w:rsidRDefault="00DC2111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2,009</w:t>
            </w:r>
          </w:p>
        </w:tc>
        <w:tc>
          <w:tcPr>
            <w:tcW w:w="270" w:type="dxa"/>
          </w:tcPr>
          <w:p w:rsidR="00DC2111" w:rsidRPr="008206A8" w:rsidRDefault="00DC2111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C2111" w:rsidRPr="008206A8" w:rsidRDefault="00DC2111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3,104</w:t>
            </w:r>
          </w:p>
        </w:tc>
      </w:tr>
      <w:tr w:rsidR="00DC2111" w:rsidRPr="008206A8" w:rsidTr="00D14941">
        <w:tc>
          <w:tcPr>
            <w:tcW w:w="4031" w:type="dxa"/>
          </w:tcPr>
          <w:p w:rsidR="00DC2111" w:rsidRPr="008206A8" w:rsidRDefault="00DC2111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6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DC2111" w:rsidRPr="00DA2516" w:rsidRDefault="00DC2111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2,009</w:t>
            </w:r>
          </w:p>
        </w:tc>
        <w:tc>
          <w:tcPr>
            <w:tcW w:w="270" w:type="dxa"/>
          </w:tcPr>
          <w:p w:rsidR="00DC2111" w:rsidRPr="008206A8" w:rsidRDefault="00DC2111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DC2111" w:rsidRPr="00DA2516" w:rsidRDefault="00DC2111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3,104</w:t>
            </w:r>
          </w:p>
        </w:tc>
        <w:tc>
          <w:tcPr>
            <w:tcW w:w="237" w:type="dxa"/>
          </w:tcPr>
          <w:p w:rsidR="00DC2111" w:rsidRPr="008206A8" w:rsidRDefault="00DC2111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C2111" w:rsidRPr="00DA2516" w:rsidRDefault="00DC2111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2,009</w:t>
            </w:r>
          </w:p>
        </w:tc>
        <w:tc>
          <w:tcPr>
            <w:tcW w:w="270" w:type="dxa"/>
          </w:tcPr>
          <w:p w:rsidR="00DC2111" w:rsidRPr="008206A8" w:rsidRDefault="00DC2111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DC2111" w:rsidRPr="00DA2516" w:rsidRDefault="00DC2111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3,104</w:t>
            </w:r>
          </w:p>
        </w:tc>
      </w:tr>
      <w:tr w:rsidR="00D14941" w:rsidRPr="00155F86" w:rsidTr="00D14941">
        <w:trPr>
          <w:tblHeader/>
        </w:trPr>
        <w:tc>
          <w:tcPr>
            <w:tcW w:w="4032" w:type="dxa"/>
          </w:tcPr>
          <w:p w:rsidR="00D14941" w:rsidRDefault="00D14941" w:rsidP="001E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sz w:val="32"/>
                <w:szCs w:val="32"/>
                <w:cs/>
              </w:rPr>
            </w:pPr>
          </w:p>
        </w:tc>
        <w:tc>
          <w:tcPr>
            <w:tcW w:w="5265" w:type="dxa"/>
            <w:gridSpan w:val="8"/>
          </w:tcPr>
          <w:p w:rsidR="00D14941" w:rsidRPr="00F50272" w:rsidRDefault="00D14941" w:rsidP="001E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C52313" w:rsidRPr="00155F86" w:rsidTr="00D14941">
        <w:trPr>
          <w:tblHeader/>
        </w:trPr>
        <w:tc>
          <w:tcPr>
            <w:tcW w:w="4032" w:type="dxa"/>
          </w:tcPr>
          <w:p w:rsidR="00C52313" w:rsidRPr="00155F86" w:rsidRDefault="00F02790" w:rsidP="001E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sz w:val="32"/>
                <w:szCs w:val="32"/>
                <w:cs/>
              </w:rPr>
              <w:br w:type="page"/>
            </w:r>
          </w:p>
        </w:tc>
        <w:tc>
          <w:tcPr>
            <w:tcW w:w="5265" w:type="dxa"/>
            <w:gridSpan w:val="8"/>
            <w:tcBorders>
              <w:bottom w:val="single" w:sz="4" w:space="0" w:color="auto"/>
            </w:tcBorders>
          </w:tcPr>
          <w:p w:rsidR="00C52313" w:rsidRPr="00F50272" w:rsidRDefault="00C52313" w:rsidP="001E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50272">
              <w:rPr>
                <w:rFonts w:ascii="Angsana New" w:hAnsi="Angsana New"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82393" w:rsidRPr="00155F86" w:rsidTr="00D14941">
        <w:trPr>
          <w:tblHeader/>
        </w:trPr>
        <w:tc>
          <w:tcPr>
            <w:tcW w:w="4032" w:type="dxa"/>
          </w:tcPr>
          <w:p w:rsidR="00582393" w:rsidRPr="00155F86" w:rsidRDefault="00582393" w:rsidP="00CB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55F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4104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155F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="00BB6D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B70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BB6D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84B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</w:t>
            </w:r>
            <w:r w:rsidR="00CC56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</w:t>
            </w:r>
            <w:r w:rsidR="00CB70D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51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82393" w:rsidRPr="009E5F57" w:rsidRDefault="00582393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F5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:rsidR="00582393" w:rsidRPr="009E5F57" w:rsidRDefault="00582393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82393" w:rsidRPr="009E5F57" w:rsidRDefault="00582393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F5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345B" w:rsidRPr="00155F86" w:rsidTr="009E5F57">
        <w:trPr>
          <w:tblHeader/>
        </w:trPr>
        <w:tc>
          <w:tcPr>
            <w:tcW w:w="4032" w:type="dxa"/>
          </w:tcPr>
          <w:p w:rsidR="00B6345B" w:rsidRPr="00155F86" w:rsidRDefault="00B6345B" w:rsidP="00CC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B73A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:rsidR="00B6345B" w:rsidRPr="00155F86" w:rsidRDefault="008B73A0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gridSpan w:val="2"/>
          </w:tcPr>
          <w:p w:rsidR="00B6345B" w:rsidRPr="008206A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B73A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B6345B" w:rsidRPr="00155F86" w:rsidRDefault="008B73A0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6345B" w:rsidRPr="00155F86" w:rsidTr="00C868FB">
        <w:tc>
          <w:tcPr>
            <w:tcW w:w="4032" w:type="dxa"/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5F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2111" w:rsidRPr="00155F86" w:rsidTr="0007183E">
        <w:tc>
          <w:tcPr>
            <w:tcW w:w="4032" w:type="dxa"/>
          </w:tcPr>
          <w:p w:rsidR="00DC2111" w:rsidRPr="00155F86" w:rsidRDefault="00DC211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55F86">
              <w:rPr>
                <w:rFonts w:ascii="Angsana New" w:hAnsi="Angsana New"/>
                <w:sz w:val="30"/>
                <w:szCs w:val="30"/>
                <w:cs/>
              </w:rPr>
              <w:t>บริษัท ฮั้วฟงรับเบอร์ อินดัสทรี จำกัด</w:t>
            </w:r>
          </w:p>
        </w:tc>
        <w:tc>
          <w:tcPr>
            <w:tcW w:w="1098" w:type="dxa"/>
          </w:tcPr>
          <w:p w:rsidR="00DC2111" w:rsidRPr="00155F86" w:rsidRDefault="00DC2111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3,992</w:t>
            </w:r>
          </w:p>
        </w:tc>
        <w:tc>
          <w:tcPr>
            <w:tcW w:w="270" w:type="dxa"/>
          </w:tcPr>
          <w:p w:rsidR="00DC2111" w:rsidRPr="00155F86" w:rsidRDefault="00DC211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DC2111" w:rsidRPr="00155F86" w:rsidRDefault="00DC2111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8,009</w:t>
            </w:r>
          </w:p>
        </w:tc>
        <w:tc>
          <w:tcPr>
            <w:tcW w:w="270" w:type="dxa"/>
            <w:gridSpan w:val="2"/>
          </w:tcPr>
          <w:p w:rsidR="00DC2111" w:rsidRPr="00155F86" w:rsidRDefault="00DC211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C2111" w:rsidRPr="00155F86" w:rsidRDefault="00DC211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3,992</w:t>
            </w:r>
          </w:p>
        </w:tc>
        <w:tc>
          <w:tcPr>
            <w:tcW w:w="270" w:type="dxa"/>
          </w:tcPr>
          <w:p w:rsidR="00DC2111" w:rsidRPr="00155F86" w:rsidRDefault="00DC211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C2111" w:rsidRPr="00155F86" w:rsidRDefault="00DC2111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8,009</w:t>
            </w:r>
          </w:p>
        </w:tc>
      </w:tr>
      <w:tr w:rsidR="00DC2111" w:rsidRPr="00A37796" w:rsidTr="002C0755">
        <w:trPr>
          <w:trHeight w:val="418"/>
        </w:trPr>
        <w:tc>
          <w:tcPr>
            <w:tcW w:w="4032" w:type="dxa"/>
            <w:vAlign w:val="center"/>
          </w:tcPr>
          <w:p w:rsidR="00DC2111" w:rsidRDefault="00DC211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="00DC2111" w:rsidRPr="00A37796" w:rsidRDefault="00DC2111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DC2111" w:rsidRPr="00A37796" w:rsidRDefault="00DC211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43" w:type="dxa"/>
          </w:tcPr>
          <w:p w:rsidR="00DC2111" w:rsidRPr="00A37796" w:rsidRDefault="00DC2111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:rsidR="00DC2111" w:rsidRPr="00A37796" w:rsidRDefault="00DC211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07" w:type="dxa"/>
          </w:tcPr>
          <w:p w:rsidR="00DC2111" w:rsidRPr="00A37796" w:rsidRDefault="00DC211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DC2111" w:rsidRPr="00A37796" w:rsidRDefault="00DC211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07" w:type="dxa"/>
          </w:tcPr>
          <w:p w:rsidR="00DC2111" w:rsidRPr="00A37796" w:rsidRDefault="00DC2111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DC2111" w:rsidRPr="00A37796" w:rsidTr="002C0755">
        <w:trPr>
          <w:trHeight w:val="418"/>
        </w:trPr>
        <w:tc>
          <w:tcPr>
            <w:tcW w:w="4032" w:type="dxa"/>
            <w:vAlign w:val="center"/>
          </w:tcPr>
          <w:p w:rsidR="00DC2111" w:rsidRPr="002C0755" w:rsidRDefault="00DC211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98" w:type="dxa"/>
          </w:tcPr>
          <w:p w:rsidR="00DC2111" w:rsidRPr="00A37796" w:rsidRDefault="00DC2111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DC2111" w:rsidRPr="00A37796" w:rsidRDefault="00DC211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43" w:type="dxa"/>
          </w:tcPr>
          <w:p w:rsidR="00DC2111" w:rsidRPr="00A37796" w:rsidRDefault="00DC2111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:rsidR="00DC2111" w:rsidRPr="00A37796" w:rsidRDefault="00DC211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07" w:type="dxa"/>
          </w:tcPr>
          <w:p w:rsidR="00DC2111" w:rsidRPr="00A37796" w:rsidRDefault="00DC211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DC2111" w:rsidRPr="00A37796" w:rsidRDefault="00DC211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07" w:type="dxa"/>
          </w:tcPr>
          <w:p w:rsidR="00DC2111" w:rsidRPr="00A37796" w:rsidRDefault="00DC2111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DC2111" w:rsidRPr="00155F86" w:rsidTr="0007183E">
        <w:tc>
          <w:tcPr>
            <w:tcW w:w="4032" w:type="dxa"/>
          </w:tcPr>
          <w:p w:rsidR="00DC2111" w:rsidRPr="002C0755" w:rsidRDefault="00DC211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C0755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ดิ </w:t>
            </w:r>
            <w:r w:rsidRPr="002C0755">
              <w:rPr>
                <w:rFonts w:ascii="Angsana New" w:hAnsi="Angsana New"/>
                <w:sz w:val="30"/>
                <w:szCs w:val="30"/>
                <w:cs/>
              </w:rPr>
              <w:t>อเซ้นท์ (ไทยแลนด์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 จำกัด</w:t>
            </w:r>
          </w:p>
        </w:tc>
        <w:tc>
          <w:tcPr>
            <w:tcW w:w="1098" w:type="dxa"/>
          </w:tcPr>
          <w:p w:rsidR="00DC2111" w:rsidRPr="00155F86" w:rsidRDefault="00DC2111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C2111" w:rsidRPr="00155F86" w:rsidRDefault="00DC211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DC2111" w:rsidRPr="00155F86" w:rsidRDefault="00DC2111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70" w:type="dxa"/>
            <w:gridSpan w:val="2"/>
          </w:tcPr>
          <w:p w:rsidR="00DC2111" w:rsidRPr="00155F86" w:rsidRDefault="00DC211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C2111" w:rsidRPr="00155F86" w:rsidRDefault="00DC2111" w:rsidP="00B43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C2111" w:rsidRPr="00155F86" w:rsidRDefault="00DC211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C2111" w:rsidRPr="00155F86" w:rsidRDefault="00DC2111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  <w:tr w:rsidR="00DC2111" w:rsidRPr="002C0755" w:rsidTr="002C0755">
        <w:trPr>
          <w:trHeight w:val="130"/>
        </w:trPr>
        <w:tc>
          <w:tcPr>
            <w:tcW w:w="4032" w:type="dxa"/>
          </w:tcPr>
          <w:p w:rsidR="00DC2111" w:rsidRPr="005357AE" w:rsidRDefault="00DC211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="00DC2111" w:rsidRPr="005357AE" w:rsidRDefault="00DC2111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2111" w:rsidRPr="005357AE" w:rsidRDefault="00DC211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DC2111" w:rsidRPr="005357AE" w:rsidRDefault="00DC2111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DC2111" w:rsidRPr="005357AE" w:rsidRDefault="00DC211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C2111" w:rsidRPr="005357AE" w:rsidRDefault="00DC211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2111" w:rsidRPr="005357AE" w:rsidRDefault="00DC211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C2111" w:rsidRPr="005357AE" w:rsidRDefault="00DC2111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4941" w:rsidRPr="002C0755" w:rsidTr="002C0755">
        <w:trPr>
          <w:trHeight w:val="130"/>
        </w:trPr>
        <w:tc>
          <w:tcPr>
            <w:tcW w:w="4032" w:type="dxa"/>
          </w:tcPr>
          <w:p w:rsidR="00D14941" w:rsidRPr="005357AE" w:rsidRDefault="00D1494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="00D14941" w:rsidRPr="005357AE" w:rsidRDefault="00D14941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14941" w:rsidRPr="005357AE" w:rsidRDefault="00D1494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D14941" w:rsidRPr="005357AE" w:rsidRDefault="00D14941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D14941" w:rsidRPr="005357AE" w:rsidRDefault="00D1494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14941" w:rsidRPr="005357AE" w:rsidRDefault="00D1494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14941" w:rsidRPr="005357AE" w:rsidRDefault="00D1494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14941" w:rsidRPr="005357AE" w:rsidRDefault="00D14941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2111" w:rsidRPr="00155F86" w:rsidTr="0007183E">
        <w:tc>
          <w:tcPr>
            <w:tcW w:w="4032" w:type="dxa"/>
          </w:tcPr>
          <w:p w:rsidR="00DC2111" w:rsidRPr="00155F86" w:rsidRDefault="00DC211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5F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98" w:type="dxa"/>
          </w:tcPr>
          <w:p w:rsidR="00DC2111" w:rsidRPr="00155F86" w:rsidRDefault="00DC2111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2111" w:rsidRPr="00155F86" w:rsidRDefault="00DC211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DC2111" w:rsidRPr="00155F86" w:rsidRDefault="00DC2111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DC2111" w:rsidRPr="00155F86" w:rsidRDefault="00DC211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C2111" w:rsidRPr="00155F86" w:rsidRDefault="00DC211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2111" w:rsidRPr="00155F86" w:rsidRDefault="00DC211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C2111" w:rsidRPr="00155F86" w:rsidRDefault="00DC2111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2111" w:rsidRPr="00155F86" w:rsidTr="0007183E">
        <w:tc>
          <w:tcPr>
            <w:tcW w:w="4032" w:type="dxa"/>
          </w:tcPr>
          <w:p w:rsidR="00DC2111" w:rsidRPr="00155F86" w:rsidRDefault="00DC211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55F86">
              <w:rPr>
                <w:rFonts w:ascii="Angsana New" w:hAnsi="Angsana New"/>
                <w:sz w:val="30"/>
                <w:szCs w:val="30"/>
                <w:cs/>
              </w:rPr>
              <w:t>บริษัท ซูมิโตโม รับเบอร์ อินดัสทรี จำกัด</w:t>
            </w:r>
          </w:p>
        </w:tc>
        <w:tc>
          <w:tcPr>
            <w:tcW w:w="1098" w:type="dxa"/>
          </w:tcPr>
          <w:p w:rsidR="00DC2111" w:rsidRPr="00155F86" w:rsidRDefault="00DC2111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1,286</w:t>
            </w:r>
          </w:p>
        </w:tc>
        <w:tc>
          <w:tcPr>
            <w:tcW w:w="270" w:type="dxa"/>
          </w:tcPr>
          <w:p w:rsidR="00DC2111" w:rsidRPr="00155F86" w:rsidRDefault="00DC211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DC2111" w:rsidRPr="00155F86" w:rsidRDefault="00DC2111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1,490</w:t>
            </w:r>
          </w:p>
        </w:tc>
        <w:tc>
          <w:tcPr>
            <w:tcW w:w="270" w:type="dxa"/>
            <w:gridSpan w:val="2"/>
          </w:tcPr>
          <w:p w:rsidR="00DC2111" w:rsidRPr="00155F86" w:rsidRDefault="00DC211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C2111" w:rsidRPr="00155F86" w:rsidRDefault="00DC211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1,286</w:t>
            </w:r>
          </w:p>
        </w:tc>
        <w:tc>
          <w:tcPr>
            <w:tcW w:w="270" w:type="dxa"/>
          </w:tcPr>
          <w:p w:rsidR="00DC2111" w:rsidRPr="00155F86" w:rsidRDefault="00DC211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C2111" w:rsidRPr="00155F86" w:rsidRDefault="00DC2111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1,490</w:t>
            </w:r>
          </w:p>
        </w:tc>
      </w:tr>
      <w:tr w:rsidR="00DC2111" w:rsidRPr="00155F86" w:rsidTr="00CD6B0C">
        <w:tc>
          <w:tcPr>
            <w:tcW w:w="4032" w:type="dxa"/>
          </w:tcPr>
          <w:p w:rsidR="00DC2111" w:rsidRPr="00155F86" w:rsidRDefault="00DC2111" w:rsidP="00734C9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55F86">
              <w:rPr>
                <w:rFonts w:ascii="Angsana New" w:hAnsi="Angsana New"/>
                <w:sz w:val="30"/>
                <w:szCs w:val="30"/>
                <w:cs/>
              </w:rPr>
              <w:t>บริษัท ฮั้วฟงรับเบอร์ (ประเทศจีน) จำกัด</w:t>
            </w:r>
          </w:p>
        </w:tc>
        <w:tc>
          <w:tcPr>
            <w:tcW w:w="1098" w:type="dxa"/>
          </w:tcPr>
          <w:p w:rsidR="00DC2111" w:rsidRPr="002D245D" w:rsidRDefault="00DC2111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903</w:t>
            </w:r>
          </w:p>
        </w:tc>
        <w:tc>
          <w:tcPr>
            <w:tcW w:w="270" w:type="dxa"/>
          </w:tcPr>
          <w:p w:rsidR="00DC2111" w:rsidRPr="00155F86" w:rsidRDefault="00DC211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DC2111" w:rsidRPr="002D245D" w:rsidRDefault="00DC2111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70" w:type="dxa"/>
            <w:gridSpan w:val="2"/>
          </w:tcPr>
          <w:p w:rsidR="00DC2111" w:rsidRPr="00155F86" w:rsidRDefault="00DC211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C2111" w:rsidRPr="002D245D" w:rsidRDefault="00DC211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903</w:t>
            </w:r>
          </w:p>
        </w:tc>
        <w:tc>
          <w:tcPr>
            <w:tcW w:w="270" w:type="dxa"/>
          </w:tcPr>
          <w:p w:rsidR="00DC2111" w:rsidRPr="00155F86" w:rsidRDefault="00DC211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C2111" w:rsidRPr="002D245D" w:rsidRDefault="00DC2111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DC2111" w:rsidRPr="00155F86" w:rsidTr="0007183E">
        <w:tc>
          <w:tcPr>
            <w:tcW w:w="4032" w:type="dxa"/>
          </w:tcPr>
          <w:p w:rsidR="00DC2111" w:rsidRPr="00CB50D4" w:rsidRDefault="00DC211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B50D4">
              <w:rPr>
                <w:rFonts w:ascii="Angsana New" w:hAnsi="Angsana New" w:hint="cs"/>
                <w:sz w:val="30"/>
                <w:szCs w:val="30"/>
                <w:cs/>
              </w:rPr>
              <w:t>บริษัท ฮั้วฟง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รับเบอร์ (ยูเอสเอ) จำกัด</w:t>
            </w:r>
          </w:p>
        </w:tc>
        <w:tc>
          <w:tcPr>
            <w:tcW w:w="1098" w:type="dxa"/>
          </w:tcPr>
          <w:p w:rsidR="00DC2111" w:rsidRPr="00155F86" w:rsidRDefault="00DC2111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329</w:t>
            </w:r>
          </w:p>
        </w:tc>
        <w:tc>
          <w:tcPr>
            <w:tcW w:w="270" w:type="dxa"/>
          </w:tcPr>
          <w:p w:rsidR="00DC2111" w:rsidRPr="00155F86" w:rsidRDefault="00DC211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DC2111" w:rsidRPr="00155F86" w:rsidRDefault="00DC2111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DC2111" w:rsidRPr="00155F86" w:rsidRDefault="00DC211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C2111" w:rsidRPr="00155F86" w:rsidRDefault="00DC2111" w:rsidP="00C52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329</w:t>
            </w:r>
          </w:p>
        </w:tc>
        <w:tc>
          <w:tcPr>
            <w:tcW w:w="270" w:type="dxa"/>
          </w:tcPr>
          <w:p w:rsidR="00DC2111" w:rsidRPr="00155F86" w:rsidRDefault="00DC211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C2111" w:rsidRPr="00155F86" w:rsidRDefault="00DC2111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2111" w:rsidRPr="00155F86" w:rsidTr="00A35EFA">
        <w:tc>
          <w:tcPr>
            <w:tcW w:w="4032" w:type="dxa"/>
          </w:tcPr>
          <w:p w:rsidR="00DC2111" w:rsidRPr="00155F86" w:rsidRDefault="00DC211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5F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DC2111" w:rsidRPr="00155F86" w:rsidRDefault="00DC2111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6,510</w:t>
            </w:r>
          </w:p>
        </w:tc>
        <w:tc>
          <w:tcPr>
            <w:tcW w:w="270" w:type="dxa"/>
          </w:tcPr>
          <w:p w:rsidR="00DC2111" w:rsidRPr="00155F86" w:rsidRDefault="00DC211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DC2111" w:rsidRPr="00155F86" w:rsidRDefault="00DC2111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9,606</w:t>
            </w:r>
          </w:p>
        </w:tc>
        <w:tc>
          <w:tcPr>
            <w:tcW w:w="270" w:type="dxa"/>
            <w:gridSpan w:val="2"/>
          </w:tcPr>
          <w:p w:rsidR="00DC2111" w:rsidRPr="00155F86" w:rsidRDefault="00DC211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DC2111" w:rsidRPr="00155F86" w:rsidRDefault="00DC211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6,510</w:t>
            </w:r>
          </w:p>
        </w:tc>
        <w:tc>
          <w:tcPr>
            <w:tcW w:w="270" w:type="dxa"/>
          </w:tcPr>
          <w:p w:rsidR="00DC2111" w:rsidRPr="00155F86" w:rsidRDefault="00DC2111" w:rsidP="0073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DC2111" w:rsidRPr="00155F86" w:rsidRDefault="00DC2111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9,606</w:t>
            </w:r>
          </w:p>
        </w:tc>
      </w:tr>
    </w:tbl>
    <w:p w:rsidR="005357AE" w:rsidRDefault="005357AE" w:rsidP="00447D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5E532C" w:rsidRPr="00C36E1B" w:rsidRDefault="005E532C" w:rsidP="00447D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="Angsana New" w:hAnsi="Angsana New"/>
          <w:sz w:val="30"/>
          <w:szCs w:val="30"/>
          <w:cs/>
        </w:rPr>
      </w:pPr>
      <w:r w:rsidRPr="00C36E1B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:rsidR="005E532C" w:rsidRPr="00C36E1B" w:rsidRDefault="005E532C" w:rsidP="002933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36E1B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สัญญารับความช่วยเหลือทางเทคนิค</w:t>
      </w:r>
    </w:p>
    <w:p w:rsidR="000862A4" w:rsidRDefault="000862A4" w:rsidP="00D14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2554</w:t>
      </w:r>
      <w:r w:rsidRPr="006639AC">
        <w:rPr>
          <w:rFonts w:ascii="Angsana New" w:hAnsi="Angsana New"/>
          <w:sz w:val="30"/>
          <w:szCs w:val="30"/>
          <w:cs/>
        </w:rPr>
        <w:t xml:space="preserve"> บริษัทได้ทำสัญญากับบริษัทใหญ่</w:t>
      </w:r>
      <w:r>
        <w:rPr>
          <w:rFonts w:ascii="Angsana New" w:hAnsi="Angsana New" w:hint="cs"/>
          <w:sz w:val="30"/>
          <w:szCs w:val="30"/>
          <w:cs/>
        </w:rPr>
        <w:t xml:space="preserve"> เพื่อ</w:t>
      </w:r>
      <w:r w:rsidRPr="006639AC">
        <w:rPr>
          <w:rFonts w:ascii="Angsana New" w:hAnsi="Angsana New"/>
          <w:sz w:val="30"/>
          <w:szCs w:val="30"/>
          <w:cs/>
        </w:rPr>
        <w:t xml:space="preserve">รับความช่วยเหลือทางเทคนิคและอื่นๆ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6639AC">
        <w:rPr>
          <w:rFonts w:ascii="Angsana New" w:hAnsi="Angsana New"/>
          <w:sz w:val="30"/>
          <w:szCs w:val="30"/>
          <w:cs/>
        </w:rPr>
        <w:t>บริษัทมีภาระผูกพันที่จะต้องจ่ายค่า</w:t>
      </w:r>
      <w:r>
        <w:rPr>
          <w:rFonts w:ascii="Angsana New" w:hAnsi="Angsana New" w:hint="cs"/>
          <w:sz w:val="30"/>
          <w:szCs w:val="30"/>
          <w:cs/>
        </w:rPr>
        <w:t>ความช่วยเหลือทางเทคนิค</w:t>
      </w:r>
      <w:r w:rsidRPr="006639AC">
        <w:rPr>
          <w:rFonts w:ascii="Angsana New" w:hAnsi="Angsana New"/>
          <w:sz w:val="30"/>
          <w:szCs w:val="30"/>
          <w:cs/>
        </w:rPr>
        <w:t xml:space="preserve">รายปีเป็นจำนวนเงินปีละ </w:t>
      </w:r>
      <w:r w:rsidRPr="006639AC">
        <w:rPr>
          <w:rFonts w:ascii="Angsana New" w:hAnsi="Angsana New"/>
          <w:sz w:val="30"/>
          <w:szCs w:val="30"/>
        </w:rPr>
        <w:t xml:space="preserve">100,000 </w:t>
      </w:r>
      <w:r w:rsidRPr="006639AC">
        <w:rPr>
          <w:rFonts w:ascii="Angsana New" w:hAnsi="Angsana New"/>
          <w:sz w:val="30"/>
          <w:szCs w:val="30"/>
          <w:cs/>
        </w:rPr>
        <w:t>เหรียญสหรัฐอเมริกา สัญญาดังกล่าวมีระยะเวลาสาม (</w:t>
      </w:r>
      <w:r w:rsidRPr="006639AC">
        <w:rPr>
          <w:rFonts w:ascii="Angsana New" w:hAnsi="Angsana New"/>
          <w:sz w:val="30"/>
          <w:szCs w:val="30"/>
        </w:rPr>
        <w:t>3</w:t>
      </w:r>
      <w:r w:rsidRPr="006639AC">
        <w:rPr>
          <w:rFonts w:ascii="Angsana New" w:hAnsi="Angsana New"/>
          <w:sz w:val="30"/>
          <w:szCs w:val="30"/>
          <w:cs/>
        </w:rPr>
        <w:t>) ปี และสามารถต่ออายุได้อีก</w:t>
      </w:r>
      <w:r>
        <w:rPr>
          <w:rFonts w:ascii="Angsana New" w:hAnsi="Angsana New" w:hint="cs"/>
          <w:sz w:val="30"/>
          <w:szCs w:val="30"/>
          <w:cs/>
        </w:rPr>
        <w:t>อัตโนมัติคราวละ</w:t>
      </w:r>
      <w:r w:rsidRPr="006639AC">
        <w:rPr>
          <w:rFonts w:ascii="Angsana New" w:hAnsi="Angsana New"/>
          <w:sz w:val="30"/>
          <w:szCs w:val="30"/>
          <w:cs/>
        </w:rPr>
        <w:t>หนึ่ง (</w:t>
      </w:r>
      <w:r>
        <w:rPr>
          <w:rFonts w:ascii="Angsana New" w:hAnsi="Angsana New"/>
          <w:sz w:val="30"/>
          <w:szCs w:val="30"/>
        </w:rPr>
        <w:t>1</w:t>
      </w:r>
      <w:r w:rsidRPr="006639AC">
        <w:rPr>
          <w:rFonts w:ascii="Angsana New" w:hAnsi="Angsana New"/>
          <w:sz w:val="30"/>
          <w:szCs w:val="30"/>
          <w:cs/>
        </w:rPr>
        <w:t>) ปี</w:t>
      </w:r>
      <w:r w:rsidRPr="006639AC">
        <w:rPr>
          <w:rFonts w:ascii="Angsana New" w:hAnsi="Angsana New"/>
          <w:sz w:val="30"/>
          <w:szCs w:val="30"/>
        </w:rPr>
        <w:t xml:space="preserve"> </w:t>
      </w:r>
      <w:r w:rsidRPr="006639AC">
        <w:rPr>
          <w:rFonts w:ascii="Angsana New" w:hAnsi="Angsana New"/>
          <w:sz w:val="30"/>
          <w:szCs w:val="30"/>
          <w:cs/>
        </w:rPr>
        <w:t xml:space="preserve">จนกว่าจะมีการยกเลิกจากคู่สัญญาฝ่ายใดฝ่ายหนึ่งเป็นลายลักษณ์อักษรเป็นการล่วงหน้าเก้าสิบ </w:t>
      </w:r>
      <w:r w:rsidRPr="006639AC">
        <w:rPr>
          <w:rFonts w:ascii="Angsana New" w:hAnsi="Angsana New"/>
          <w:sz w:val="30"/>
          <w:szCs w:val="30"/>
        </w:rPr>
        <w:t>(90)</w:t>
      </w:r>
      <w:r w:rsidRPr="006639AC">
        <w:rPr>
          <w:rFonts w:ascii="Angsana New" w:hAnsi="Angsana New"/>
          <w:sz w:val="30"/>
          <w:szCs w:val="30"/>
          <w:cs/>
        </w:rPr>
        <w:t xml:space="preserve"> วันก่อนวันสิ้นสุดสัญญา</w:t>
      </w:r>
    </w:p>
    <w:p w:rsidR="00C52313" w:rsidRPr="006639AC" w:rsidRDefault="009E5F57" w:rsidP="00161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15</w:t>
      </w:r>
      <w:r w:rsidRPr="009E5F57">
        <w:rPr>
          <w:rFonts w:ascii="Angsana New" w:hAnsi="Angsana New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>2561</w:t>
      </w:r>
      <w:r w:rsidRPr="009E5F57">
        <w:rPr>
          <w:rFonts w:ascii="Angsana New" w:hAnsi="Angsana New"/>
          <w:sz w:val="30"/>
          <w:szCs w:val="30"/>
          <w:cs/>
        </w:rPr>
        <w:t xml:space="preserve"> บริษัทได้แก้ไขสัญญา โดยปรับค่าความช่วยเหลือทางเทคนิครายปี เป็น </w:t>
      </w:r>
      <w:r>
        <w:rPr>
          <w:rFonts w:ascii="Angsana New" w:hAnsi="Angsana New"/>
          <w:sz w:val="30"/>
          <w:szCs w:val="30"/>
        </w:rPr>
        <w:t>150,000</w:t>
      </w:r>
      <w:r w:rsidRPr="009E5F57">
        <w:rPr>
          <w:rFonts w:ascii="Angsana New" w:hAnsi="Angsana New"/>
          <w:sz w:val="30"/>
          <w:szCs w:val="30"/>
          <w:cs/>
        </w:rPr>
        <w:t xml:space="preserve"> เหรียญสหรัฐอเมริกา มีผลตั้งแต่วันที่ </w:t>
      </w:r>
      <w:r>
        <w:rPr>
          <w:rFonts w:ascii="Angsana New" w:hAnsi="Angsana New"/>
          <w:sz w:val="30"/>
          <w:szCs w:val="30"/>
        </w:rPr>
        <w:t>1</w:t>
      </w:r>
      <w:r w:rsidRPr="009E5F57">
        <w:rPr>
          <w:rFonts w:ascii="Angsana New" w:hAnsi="Angsana New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2561</w:t>
      </w:r>
    </w:p>
    <w:p w:rsidR="005E532C" w:rsidRPr="00C36E1B" w:rsidRDefault="005E532C" w:rsidP="002933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C36E1B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สัญญาสิทธิในการใช้เครื่องหมายการค้า</w:t>
      </w:r>
    </w:p>
    <w:p w:rsidR="000862A4" w:rsidRDefault="000862A4" w:rsidP="00D14941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080" w:hanging="533"/>
        <w:jc w:val="thaiDistribute"/>
        <w:rPr>
          <w:rFonts w:ascii="Angsana New" w:hAnsi="Angsana New"/>
          <w:sz w:val="30"/>
          <w:szCs w:val="30"/>
        </w:rPr>
      </w:pPr>
      <w:r w:rsidRPr="006639A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6639AC">
        <w:rPr>
          <w:rFonts w:ascii="Angsana New" w:hAnsi="Angsana New"/>
          <w:sz w:val="30"/>
          <w:szCs w:val="30"/>
        </w:rPr>
        <w:t>27</w:t>
      </w:r>
      <w:r>
        <w:rPr>
          <w:rFonts w:ascii="Angsana New" w:hAnsi="Angsana New"/>
          <w:sz w:val="30"/>
          <w:szCs w:val="30"/>
          <w:cs/>
        </w:rPr>
        <w:t xml:space="preserve"> สิงหาคม </w:t>
      </w:r>
      <w:r>
        <w:rPr>
          <w:rFonts w:ascii="Angsana New" w:hAnsi="Angsana New"/>
          <w:sz w:val="30"/>
          <w:szCs w:val="30"/>
        </w:rPr>
        <w:t>2548</w:t>
      </w:r>
      <w:r w:rsidRPr="006639AC">
        <w:rPr>
          <w:rFonts w:ascii="Angsana New" w:hAnsi="Angsana New"/>
          <w:sz w:val="30"/>
          <w:szCs w:val="30"/>
          <w:cs/>
        </w:rPr>
        <w:t xml:space="preserve"> บริษัทได้ทำสัญญา</w:t>
      </w:r>
      <w:r>
        <w:rPr>
          <w:rFonts w:ascii="Angsana New" w:hAnsi="Angsana New" w:hint="cs"/>
          <w:sz w:val="30"/>
          <w:szCs w:val="30"/>
          <w:cs/>
        </w:rPr>
        <w:t>กับบริษัทใหญ่ เพื่อ</w:t>
      </w:r>
      <w:r w:rsidRPr="006639AC">
        <w:rPr>
          <w:rFonts w:ascii="Angsana New" w:hAnsi="Angsana New"/>
          <w:sz w:val="30"/>
          <w:szCs w:val="30"/>
          <w:cs/>
        </w:rPr>
        <w:t>รับสิทธิในการใช้เครื่องหมายการค้า</w:t>
      </w:r>
      <w:r>
        <w:rPr>
          <w:rFonts w:ascii="Angsana New" w:hAnsi="Angsana New" w:hint="cs"/>
          <w:sz w:val="30"/>
          <w:szCs w:val="30"/>
          <w:cs/>
        </w:rPr>
        <w:t>ในการ</w:t>
      </w:r>
      <w:r w:rsidRPr="006639AC">
        <w:rPr>
          <w:rFonts w:ascii="Angsana New" w:hAnsi="Angsana New"/>
          <w:sz w:val="30"/>
          <w:szCs w:val="30"/>
          <w:cs/>
        </w:rPr>
        <w:t>ผลิต</w:t>
      </w:r>
      <w:r>
        <w:rPr>
          <w:rFonts w:ascii="Angsana New" w:hAnsi="Angsana New" w:hint="cs"/>
          <w:sz w:val="30"/>
          <w:szCs w:val="30"/>
          <w:cs/>
        </w:rPr>
        <w:t>ผลิตภัณฑ์ตามที่กำหนดไว้ในสัญญา โดย</w:t>
      </w:r>
      <w:r w:rsidRPr="006639AC">
        <w:rPr>
          <w:rFonts w:ascii="Angsana New" w:hAnsi="Angsana New"/>
          <w:sz w:val="30"/>
          <w:szCs w:val="30"/>
          <w:cs/>
        </w:rPr>
        <w:t>บริษัทมีภาระผูกพันที่จะต้องจ่ายค่าธรรมเนียม</w:t>
      </w:r>
      <w:r>
        <w:rPr>
          <w:rFonts w:ascii="Angsana New" w:hAnsi="Angsana New" w:hint="cs"/>
          <w:sz w:val="30"/>
          <w:szCs w:val="30"/>
          <w:cs/>
        </w:rPr>
        <w:t>การใช้สิทธิ</w:t>
      </w:r>
      <w:r>
        <w:rPr>
          <w:rFonts w:ascii="Angsana New" w:hAnsi="Angsana New"/>
          <w:sz w:val="30"/>
          <w:szCs w:val="30"/>
          <w:cs/>
        </w:rPr>
        <w:t xml:space="preserve">เป็นจำนวนเท่ากับร้อยละ </w:t>
      </w:r>
      <w:r>
        <w:rPr>
          <w:rFonts w:ascii="Angsana New" w:hAnsi="Angsana New"/>
          <w:sz w:val="30"/>
          <w:szCs w:val="30"/>
        </w:rPr>
        <w:t>0.5</w:t>
      </w:r>
      <w:r w:rsidRPr="006639AC">
        <w:rPr>
          <w:rFonts w:ascii="Angsana New" w:hAnsi="Angsana New"/>
          <w:sz w:val="30"/>
          <w:szCs w:val="30"/>
          <w:cs/>
        </w:rPr>
        <w:t xml:space="preserve"> ของ</w:t>
      </w:r>
      <w:r>
        <w:rPr>
          <w:rFonts w:ascii="Angsana New" w:hAnsi="Angsana New" w:hint="cs"/>
          <w:sz w:val="30"/>
          <w:szCs w:val="30"/>
          <w:cs/>
        </w:rPr>
        <w:t>ราคาขายของ</w:t>
      </w:r>
      <w:r w:rsidRPr="006639AC">
        <w:rPr>
          <w:rFonts w:ascii="Angsana New" w:hAnsi="Angsana New"/>
          <w:sz w:val="30"/>
          <w:szCs w:val="30"/>
          <w:cs/>
        </w:rPr>
        <w:t>ผลิตภัณฑ์ที่ขายได้ สัญญาดังกล่าวมีระยะเวลาสาม (</w:t>
      </w:r>
      <w:r w:rsidRPr="006639AC">
        <w:rPr>
          <w:rFonts w:ascii="Angsana New" w:hAnsi="Angsana New"/>
          <w:sz w:val="30"/>
          <w:szCs w:val="30"/>
        </w:rPr>
        <w:t>3</w:t>
      </w:r>
      <w:r w:rsidRPr="006639AC">
        <w:rPr>
          <w:rFonts w:ascii="Angsana New" w:hAnsi="Angsana New"/>
          <w:sz w:val="30"/>
          <w:szCs w:val="30"/>
          <w:cs/>
        </w:rPr>
        <w:t>) ปี และสามารถต่ออายุได้โดยอัตโนมัติปีต่อปี</w:t>
      </w:r>
      <w:r w:rsidRPr="006639AC">
        <w:rPr>
          <w:rFonts w:ascii="Angsana New" w:hAnsi="Angsana New"/>
          <w:sz w:val="30"/>
          <w:szCs w:val="30"/>
        </w:rPr>
        <w:t xml:space="preserve"> </w:t>
      </w:r>
      <w:r w:rsidRPr="006639AC">
        <w:rPr>
          <w:rFonts w:ascii="Angsana New" w:hAnsi="Angsana New"/>
          <w:sz w:val="30"/>
          <w:szCs w:val="30"/>
          <w:cs/>
        </w:rPr>
        <w:t xml:space="preserve">จนกว่าจะมีการยกเลิกจากคู่สัญญาฝ่ายใดฝ่ายหนึ่งเป็นลายลักษณ์อักษรเป็นการล่วงหน้าสามสิบ </w:t>
      </w:r>
      <w:r w:rsidRPr="006639AC">
        <w:rPr>
          <w:rFonts w:ascii="Angsana New" w:hAnsi="Angsana New"/>
          <w:sz w:val="30"/>
          <w:szCs w:val="30"/>
        </w:rPr>
        <w:t>(30)</w:t>
      </w:r>
      <w:r w:rsidRPr="006639AC">
        <w:rPr>
          <w:rFonts w:ascii="Angsana New" w:hAnsi="Angsana New"/>
          <w:sz w:val="30"/>
          <w:szCs w:val="30"/>
          <w:cs/>
        </w:rPr>
        <w:t xml:space="preserve"> วันก่อนวันสิ้นสุดสัญญา</w:t>
      </w:r>
    </w:p>
    <w:p w:rsidR="009E6524" w:rsidRPr="00C36E1B" w:rsidRDefault="009E6524" w:rsidP="00447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:rsidR="009E6524" w:rsidRDefault="009E6524" w:rsidP="009E6524">
      <w:pPr>
        <w:numPr>
          <w:ilvl w:val="0"/>
          <w:numId w:val="17"/>
        </w:numPr>
        <w:tabs>
          <w:tab w:val="clear" w:pos="454"/>
          <w:tab w:val="clear" w:pos="907"/>
          <w:tab w:val="left" w:pos="540"/>
          <w:tab w:val="left" w:pos="990"/>
          <w:tab w:val="left" w:pos="1080"/>
          <w:tab w:val="left" w:pos="1414"/>
        </w:tabs>
        <w:spacing w:line="240" w:lineRule="auto"/>
        <w:ind w:left="990" w:hanging="540"/>
        <w:jc w:val="thaiDistribute"/>
        <w:rPr>
          <w:rFonts w:ascii="Angsana New" w:hAnsi="Angsana New"/>
          <w:sz w:val="30"/>
          <w:szCs w:val="30"/>
        </w:rPr>
      </w:pPr>
      <w:r w:rsidRPr="006639AC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24</w:t>
      </w:r>
      <w:r>
        <w:rPr>
          <w:rFonts w:ascii="Angsana New" w:hAnsi="Angsana New"/>
          <w:sz w:val="30"/>
          <w:szCs w:val="30"/>
          <w:cs/>
        </w:rPr>
        <w:t xml:space="preserve"> กันยายน </w:t>
      </w:r>
      <w:r>
        <w:rPr>
          <w:rFonts w:ascii="Angsana New" w:hAnsi="Angsana New"/>
          <w:sz w:val="30"/>
          <w:szCs w:val="30"/>
        </w:rPr>
        <w:t>2546</w:t>
      </w:r>
      <w:r w:rsidRPr="006639AC">
        <w:rPr>
          <w:rFonts w:ascii="Angsana New" w:hAnsi="Angsana New"/>
          <w:sz w:val="30"/>
          <w:szCs w:val="30"/>
          <w:cs/>
        </w:rPr>
        <w:t xml:space="preserve"> บริษัทได้ทำสัญญากับ</w:t>
      </w:r>
      <w:r>
        <w:rPr>
          <w:rFonts w:ascii="Angsana New" w:hAnsi="Angsana New" w:hint="cs"/>
          <w:sz w:val="30"/>
          <w:szCs w:val="30"/>
          <w:cs/>
        </w:rPr>
        <w:t>ผู้ถือหุ้นของบริษัทใหญ่ เพื่อ</w:t>
      </w:r>
      <w:r w:rsidRPr="006639AC">
        <w:rPr>
          <w:rFonts w:ascii="Angsana New" w:hAnsi="Angsana New"/>
          <w:sz w:val="30"/>
          <w:szCs w:val="30"/>
          <w:cs/>
        </w:rPr>
        <w:t xml:space="preserve">รับสิทธิในการใช้เครื่องหมายการค้า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6639AC">
        <w:rPr>
          <w:rFonts w:ascii="Angsana New" w:hAnsi="Angsana New"/>
          <w:sz w:val="30"/>
          <w:szCs w:val="30"/>
          <w:cs/>
        </w:rPr>
        <w:t>บริษัทมีภาระผูกพันที่จะต้องจ่ายค่าธรรมเนียม</w:t>
      </w:r>
      <w:r>
        <w:rPr>
          <w:rFonts w:ascii="Angsana New" w:hAnsi="Angsana New" w:hint="cs"/>
          <w:sz w:val="30"/>
          <w:szCs w:val="30"/>
          <w:cs/>
        </w:rPr>
        <w:t>การใช้สิทธิ</w:t>
      </w:r>
      <w:r>
        <w:rPr>
          <w:rFonts w:ascii="Angsana New" w:hAnsi="Angsana New"/>
          <w:sz w:val="30"/>
          <w:szCs w:val="30"/>
          <w:cs/>
        </w:rPr>
        <w:t xml:space="preserve">ร้อยละ </w:t>
      </w:r>
      <w:r>
        <w:rPr>
          <w:rFonts w:ascii="Angsana New" w:hAnsi="Angsana New"/>
          <w:sz w:val="30"/>
          <w:szCs w:val="30"/>
        </w:rPr>
        <w:t>1.5</w:t>
      </w:r>
      <w:r w:rsidRPr="006639A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-</w:t>
      </w:r>
      <w:r w:rsidRPr="006639A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ร้อยละ 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6639AC">
        <w:rPr>
          <w:rFonts w:ascii="Angsana New" w:hAnsi="Angsana New"/>
          <w:sz w:val="30"/>
          <w:szCs w:val="30"/>
          <w:cs/>
        </w:rPr>
        <w:t>ของ</w:t>
      </w:r>
      <w:r>
        <w:rPr>
          <w:rFonts w:ascii="Angsana New" w:hAnsi="Angsana New" w:hint="cs"/>
          <w:sz w:val="30"/>
          <w:szCs w:val="30"/>
          <w:cs/>
        </w:rPr>
        <w:t>ราคาขายของ</w:t>
      </w:r>
      <w:r w:rsidRPr="006639AC">
        <w:rPr>
          <w:rFonts w:ascii="Angsana New" w:hAnsi="Angsana New"/>
          <w:sz w:val="30"/>
          <w:szCs w:val="30"/>
          <w:cs/>
        </w:rPr>
        <w:t>ผลิตภัณฑ์ที่ขายได้ สัญญาดังกล่าวมีระยะเวลาสาม (</w:t>
      </w:r>
      <w:r w:rsidRPr="006639AC">
        <w:rPr>
          <w:rFonts w:ascii="Angsana New" w:hAnsi="Angsana New"/>
          <w:sz w:val="30"/>
          <w:szCs w:val="30"/>
        </w:rPr>
        <w:t>3</w:t>
      </w:r>
      <w:r w:rsidRPr="006639AC">
        <w:rPr>
          <w:rFonts w:ascii="Angsana New" w:hAnsi="Angsana New"/>
          <w:sz w:val="30"/>
          <w:szCs w:val="30"/>
          <w:cs/>
        </w:rPr>
        <w:t>) ปี และสามารถต่ออายุได้โดยอัตโนมัติทุกๆสาม (</w:t>
      </w:r>
      <w:r w:rsidRPr="006639AC">
        <w:rPr>
          <w:rFonts w:ascii="Angsana New" w:hAnsi="Angsana New"/>
          <w:sz w:val="30"/>
          <w:szCs w:val="30"/>
        </w:rPr>
        <w:t>3</w:t>
      </w:r>
      <w:r w:rsidRPr="006639AC">
        <w:rPr>
          <w:rFonts w:ascii="Angsana New" w:hAnsi="Angsana New"/>
          <w:sz w:val="30"/>
          <w:szCs w:val="30"/>
          <w:cs/>
        </w:rPr>
        <w:t>) ปี</w:t>
      </w:r>
      <w:r w:rsidRPr="006639AC">
        <w:rPr>
          <w:rFonts w:ascii="Angsana New" w:hAnsi="Angsana New"/>
          <w:sz w:val="30"/>
          <w:szCs w:val="30"/>
        </w:rPr>
        <w:t xml:space="preserve"> </w:t>
      </w:r>
      <w:r w:rsidRPr="006639AC">
        <w:rPr>
          <w:rFonts w:ascii="Angsana New" w:hAnsi="Angsana New"/>
          <w:sz w:val="30"/>
          <w:szCs w:val="30"/>
          <w:cs/>
        </w:rPr>
        <w:t>จนกว่าจะมีการยกเลิกจากคู่สัญญาฝ่ายใดฝ่ายหนึ่งเป็นลายลักษณ์อักษรเป็นการล่วงหน้า</w:t>
      </w:r>
      <w:r w:rsidRPr="006639AC">
        <w:rPr>
          <w:rFonts w:ascii="Angsana New" w:hAnsi="Angsana New" w:hint="cs"/>
          <w:sz w:val="30"/>
          <w:szCs w:val="30"/>
          <w:cs/>
        </w:rPr>
        <w:t>สาม</w:t>
      </w:r>
      <w:r w:rsidRPr="006639AC">
        <w:rPr>
          <w:rFonts w:ascii="Angsana New" w:hAnsi="Angsana New"/>
          <w:sz w:val="30"/>
          <w:szCs w:val="30"/>
          <w:cs/>
        </w:rPr>
        <w:t xml:space="preserve"> (</w:t>
      </w:r>
      <w:r w:rsidRPr="006639AC">
        <w:rPr>
          <w:rFonts w:ascii="Angsana New" w:hAnsi="Angsana New"/>
          <w:sz w:val="30"/>
          <w:szCs w:val="30"/>
        </w:rPr>
        <w:t>3</w:t>
      </w:r>
      <w:r w:rsidRPr="006639AC">
        <w:rPr>
          <w:rFonts w:ascii="Angsana New" w:hAnsi="Angsana New"/>
          <w:sz w:val="30"/>
          <w:szCs w:val="30"/>
          <w:cs/>
        </w:rPr>
        <w:t>) เดือนก่อนวันสิ้นสุดสัญญา</w:t>
      </w:r>
    </w:p>
    <w:p w:rsidR="00161715" w:rsidRDefault="00161715" w:rsidP="00161715">
      <w:pPr>
        <w:tabs>
          <w:tab w:val="clear" w:pos="454"/>
          <w:tab w:val="clear" w:pos="907"/>
          <w:tab w:val="left" w:pos="540"/>
          <w:tab w:val="left" w:pos="990"/>
          <w:tab w:val="left" w:pos="1080"/>
          <w:tab w:val="left" w:pos="1414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61715" w:rsidRDefault="00161715" w:rsidP="00161715">
      <w:pPr>
        <w:tabs>
          <w:tab w:val="clear" w:pos="454"/>
          <w:tab w:val="clear" w:pos="907"/>
          <w:tab w:val="left" w:pos="540"/>
          <w:tab w:val="left" w:pos="990"/>
          <w:tab w:val="left" w:pos="1080"/>
          <w:tab w:val="left" w:pos="1414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61715" w:rsidRDefault="00161715" w:rsidP="00161715">
      <w:pPr>
        <w:tabs>
          <w:tab w:val="clear" w:pos="454"/>
          <w:tab w:val="clear" w:pos="907"/>
          <w:tab w:val="left" w:pos="540"/>
          <w:tab w:val="left" w:pos="990"/>
          <w:tab w:val="left" w:pos="1080"/>
          <w:tab w:val="left" w:pos="1414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E532C" w:rsidRPr="00C36E1B" w:rsidRDefault="005E532C" w:rsidP="00161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36E1B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สัญญาค่าสิทธิบัตรลายดอกยาง</w:t>
      </w:r>
    </w:p>
    <w:p w:rsidR="0096209F" w:rsidRDefault="0096209F" w:rsidP="00964918">
      <w:pPr>
        <w:tabs>
          <w:tab w:val="clear" w:pos="454"/>
          <w:tab w:val="clear" w:pos="907"/>
          <w:tab w:val="left" w:pos="540"/>
          <w:tab w:val="left" w:pos="99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36E1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C36E1B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</w:rPr>
        <w:t xml:space="preserve"> พฤษภาคม </w:t>
      </w:r>
      <w:r>
        <w:rPr>
          <w:rFonts w:ascii="Angsana New" w:hAnsi="Angsana New"/>
          <w:sz w:val="30"/>
          <w:szCs w:val="30"/>
        </w:rPr>
        <w:t>25</w:t>
      </w:r>
      <w:r w:rsidRPr="00C36E1B">
        <w:rPr>
          <w:rFonts w:ascii="Angsana New" w:hAnsi="Angsana New"/>
          <w:sz w:val="30"/>
          <w:szCs w:val="30"/>
        </w:rPr>
        <w:t>54</w:t>
      </w:r>
      <w:r w:rsidRPr="00C36E1B">
        <w:rPr>
          <w:rFonts w:ascii="Angsana New" w:hAnsi="Angsana New"/>
          <w:sz w:val="30"/>
          <w:szCs w:val="30"/>
          <w:cs/>
        </w:rPr>
        <w:t xml:space="preserve"> บริษัทได้ทำสัญญากับบริษัทใหญ่</w:t>
      </w:r>
      <w:r>
        <w:rPr>
          <w:rFonts w:ascii="Angsana New" w:hAnsi="Angsana New" w:hint="cs"/>
          <w:sz w:val="30"/>
          <w:szCs w:val="30"/>
          <w:cs/>
        </w:rPr>
        <w:t xml:space="preserve">  เพื่อ</w:t>
      </w:r>
      <w:r w:rsidRPr="00C36E1B">
        <w:rPr>
          <w:rFonts w:ascii="Angsana New" w:hAnsi="Angsana New"/>
          <w:sz w:val="30"/>
          <w:szCs w:val="30"/>
          <w:cs/>
        </w:rPr>
        <w:t>รับสิทธิ</w:t>
      </w:r>
      <w:r>
        <w:rPr>
          <w:rFonts w:ascii="Angsana New" w:hAnsi="Angsana New" w:hint="cs"/>
          <w:sz w:val="30"/>
          <w:szCs w:val="30"/>
          <w:cs/>
        </w:rPr>
        <w:t>ใน</w:t>
      </w:r>
      <w:r w:rsidRPr="00C36E1B">
        <w:rPr>
          <w:rFonts w:ascii="Angsana New" w:hAnsi="Angsana New"/>
          <w:sz w:val="30"/>
          <w:szCs w:val="30"/>
          <w:cs/>
        </w:rPr>
        <w:t>การใช้แบบผลิตภัณฑ์</w:t>
      </w:r>
      <w:r>
        <w:rPr>
          <w:rFonts w:ascii="Angsana New" w:hAnsi="Angsana New" w:hint="cs"/>
          <w:sz w:val="30"/>
          <w:szCs w:val="30"/>
          <w:cs/>
        </w:rPr>
        <w:t>สำหรับการ</w:t>
      </w:r>
      <w:r w:rsidRPr="00C36E1B">
        <w:rPr>
          <w:rFonts w:ascii="Angsana New" w:hAnsi="Angsana New"/>
          <w:sz w:val="30"/>
          <w:szCs w:val="30"/>
          <w:cs/>
        </w:rPr>
        <w:t>ผลิตและจำหน่าย</w:t>
      </w:r>
      <w:r>
        <w:rPr>
          <w:rFonts w:ascii="Angsana New" w:hAnsi="Angsana New" w:hint="cs"/>
          <w:sz w:val="30"/>
          <w:szCs w:val="30"/>
          <w:cs/>
        </w:rPr>
        <w:t>ผลิตภัณฑ์ตามที่กำหนดในสัญญา</w:t>
      </w:r>
      <w:r w:rsidRPr="00C36E1B">
        <w:rPr>
          <w:rFonts w:ascii="Angsana New" w:hAnsi="Angsana New"/>
          <w:sz w:val="30"/>
          <w:szCs w:val="30"/>
          <w:cs/>
        </w:rPr>
        <w:t xml:space="preserve"> โดยบริษัท</w:t>
      </w:r>
      <w:r>
        <w:rPr>
          <w:rFonts w:ascii="Angsana New" w:hAnsi="Angsana New" w:hint="cs"/>
          <w:sz w:val="30"/>
          <w:szCs w:val="30"/>
          <w:cs/>
        </w:rPr>
        <w:t>มีภาระผูกพันที่จะ</w:t>
      </w:r>
      <w:r w:rsidRPr="00C36E1B">
        <w:rPr>
          <w:rFonts w:ascii="Angsana New" w:hAnsi="Angsana New"/>
          <w:sz w:val="30"/>
          <w:szCs w:val="30"/>
          <w:cs/>
        </w:rPr>
        <w:t>จ่ายค่า</w:t>
      </w:r>
      <w:r>
        <w:rPr>
          <w:rFonts w:ascii="Angsana New" w:hAnsi="Angsana New" w:hint="cs"/>
          <w:sz w:val="30"/>
          <w:szCs w:val="30"/>
          <w:cs/>
        </w:rPr>
        <w:t>ธรรมเนียมแรกเข้า</w:t>
      </w:r>
      <w:r w:rsidRPr="00C36E1B">
        <w:rPr>
          <w:rFonts w:ascii="Angsana New" w:hAnsi="Angsana New"/>
          <w:sz w:val="30"/>
          <w:szCs w:val="30"/>
          <w:cs/>
        </w:rPr>
        <w:t xml:space="preserve">ในปี </w:t>
      </w:r>
      <w:r w:rsidRPr="00C36E1B">
        <w:rPr>
          <w:rFonts w:ascii="Angsana New" w:hAnsi="Angsana New"/>
          <w:sz w:val="30"/>
          <w:szCs w:val="30"/>
        </w:rPr>
        <w:t xml:space="preserve">2554 </w:t>
      </w:r>
      <w:r w:rsidRPr="00C36E1B">
        <w:rPr>
          <w:rFonts w:ascii="Angsana New" w:hAnsi="Angsana New"/>
          <w:sz w:val="30"/>
          <w:szCs w:val="30"/>
          <w:cs/>
        </w:rPr>
        <w:t xml:space="preserve">จำนวน </w:t>
      </w:r>
      <w:r w:rsidRPr="00C36E1B">
        <w:rPr>
          <w:rFonts w:ascii="Angsana New" w:hAnsi="Angsana New"/>
          <w:sz w:val="30"/>
          <w:szCs w:val="30"/>
        </w:rPr>
        <w:t xml:space="preserve">15,000 </w:t>
      </w:r>
      <w:r w:rsidRPr="00C36E1B">
        <w:rPr>
          <w:rFonts w:ascii="Angsana New" w:hAnsi="Angsana New"/>
          <w:sz w:val="30"/>
          <w:szCs w:val="30"/>
          <w:cs/>
        </w:rPr>
        <w:t>เหรียญสหรัฐอเมริกา</w:t>
      </w:r>
      <w:r w:rsidRPr="00C36E1B">
        <w:rPr>
          <w:rFonts w:ascii="Angsana New" w:hAnsi="Angsana New"/>
          <w:sz w:val="30"/>
          <w:szCs w:val="30"/>
        </w:rPr>
        <w:t xml:space="preserve"> </w:t>
      </w:r>
      <w:r w:rsidRPr="00C36E1B">
        <w:rPr>
          <w:rFonts w:ascii="Angsana New" w:hAnsi="Angsana New"/>
          <w:sz w:val="30"/>
          <w:szCs w:val="30"/>
          <w:cs/>
        </w:rPr>
        <w:t xml:space="preserve">และค่าธรรมเนียมรายปีจำนวน </w:t>
      </w:r>
      <w:r>
        <w:rPr>
          <w:rFonts w:ascii="Angsana New" w:hAnsi="Angsana New"/>
          <w:sz w:val="30"/>
          <w:szCs w:val="30"/>
        </w:rPr>
        <w:t>30,000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36E1B">
        <w:rPr>
          <w:rFonts w:ascii="Angsana New" w:hAnsi="Angsana New"/>
          <w:sz w:val="30"/>
          <w:szCs w:val="30"/>
          <w:cs/>
        </w:rPr>
        <w:t>เหรียญสหรัฐอเมริกา รวม</w:t>
      </w:r>
      <w:r>
        <w:rPr>
          <w:rFonts w:ascii="Angsana New" w:hAnsi="Angsana New" w:hint="cs"/>
          <w:sz w:val="30"/>
          <w:szCs w:val="30"/>
          <w:cs/>
        </w:rPr>
        <w:t>ทั้งสิ้น</w:t>
      </w:r>
      <w:r w:rsidRPr="00C36E1B">
        <w:rPr>
          <w:rFonts w:ascii="Angsana New" w:hAnsi="Angsana New"/>
          <w:sz w:val="30"/>
          <w:szCs w:val="30"/>
          <w:cs/>
        </w:rPr>
        <w:t xml:space="preserve"> </w:t>
      </w:r>
      <w:r w:rsidRPr="00C36E1B">
        <w:rPr>
          <w:rFonts w:ascii="Angsana New" w:hAnsi="Angsana New"/>
          <w:sz w:val="30"/>
          <w:szCs w:val="30"/>
        </w:rPr>
        <w:t xml:space="preserve">165,000 </w:t>
      </w:r>
      <w:r w:rsidRPr="00C36E1B">
        <w:rPr>
          <w:rFonts w:ascii="Angsana New" w:hAnsi="Angsana New"/>
          <w:sz w:val="30"/>
          <w:szCs w:val="30"/>
          <w:cs/>
        </w:rPr>
        <w:t>เหรียญสหรัฐอเมริกา สัญญา</w:t>
      </w:r>
      <w:r>
        <w:rPr>
          <w:rFonts w:ascii="Angsana New" w:hAnsi="Angsana New" w:hint="cs"/>
          <w:sz w:val="30"/>
          <w:szCs w:val="30"/>
          <w:cs/>
        </w:rPr>
        <w:t>ดังกล่าวมีระยะเวลา</w:t>
      </w:r>
      <w:r w:rsidRPr="00C36E1B">
        <w:rPr>
          <w:rFonts w:ascii="Angsana New" w:hAnsi="Angsana New"/>
          <w:sz w:val="30"/>
          <w:szCs w:val="30"/>
          <w:cs/>
        </w:rPr>
        <w:t xml:space="preserve"> </w:t>
      </w:r>
      <w:r w:rsidRPr="00C36E1B">
        <w:rPr>
          <w:rFonts w:ascii="Angsana New" w:hAnsi="Angsana New"/>
          <w:sz w:val="30"/>
          <w:szCs w:val="30"/>
        </w:rPr>
        <w:t xml:space="preserve">5 </w:t>
      </w:r>
      <w:r>
        <w:rPr>
          <w:rFonts w:ascii="Angsana New" w:hAnsi="Angsana New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639AC">
        <w:rPr>
          <w:rFonts w:ascii="Angsana New" w:hAnsi="Angsana New"/>
          <w:sz w:val="30"/>
          <w:szCs w:val="30"/>
          <w:cs/>
        </w:rPr>
        <w:t>เมื่อวันที่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639AC">
        <w:rPr>
          <w:rFonts w:ascii="Angsana New" w:hAnsi="Angsana New"/>
          <w:sz w:val="30"/>
          <w:szCs w:val="30"/>
        </w:rPr>
        <w:t>1</w:t>
      </w:r>
      <w:r w:rsidRPr="006639A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>2559</w:t>
      </w:r>
      <w:r w:rsidRPr="006639AC">
        <w:rPr>
          <w:rFonts w:ascii="Angsana New" w:hAnsi="Angsana New"/>
          <w:sz w:val="30"/>
          <w:szCs w:val="30"/>
          <w:cs/>
        </w:rPr>
        <w:t xml:space="preserve"> บริษัท</w:t>
      </w:r>
      <w:r>
        <w:rPr>
          <w:rFonts w:ascii="Angsana New" w:hAnsi="Angsana New"/>
          <w:sz w:val="30"/>
          <w:szCs w:val="30"/>
          <w:cs/>
        </w:rPr>
        <w:t>ได้</w:t>
      </w:r>
      <w:r>
        <w:rPr>
          <w:rFonts w:ascii="Angsana New" w:hAnsi="Angsana New" w:hint="cs"/>
          <w:sz w:val="30"/>
          <w:szCs w:val="30"/>
          <w:cs/>
        </w:rPr>
        <w:t xml:space="preserve">ตกลงต่ออายุและแก้ไขสัญญาดังกล่าว </w:t>
      </w:r>
      <w:r w:rsidRPr="006639AC">
        <w:rPr>
          <w:rFonts w:ascii="Angsana New" w:hAnsi="Angsana New"/>
          <w:sz w:val="30"/>
          <w:szCs w:val="30"/>
          <w:cs/>
        </w:rPr>
        <w:t>โดยบริษัท</w:t>
      </w:r>
      <w:r>
        <w:rPr>
          <w:rFonts w:ascii="Angsana New" w:hAnsi="Angsana New" w:hint="cs"/>
          <w:sz w:val="30"/>
          <w:szCs w:val="30"/>
          <w:cs/>
        </w:rPr>
        <w:t>ตกลงที่จะจ่ายชำระ</w:t>
      </w:r>
      <w:r w:rsidRPr="006639AC">
        <w:rPr>
          <w:rFonts w:ascii="Angsana New" w:hAnsi="Angsana New"/>
          <w:sz w:val="30"/>
          <w:szCs w:val="30"/>
          <w:cs/>
        </w:rPr>
        <w:t xml:space="preserve">ค่าธรรมเนียมรายปีจำนวน </w:t>
      </w:r>
      <w:r>
        <w:rPr>
          <w:rFonts w:ascii="Angsana New" w:hAnsi="Angsana New"/>
          <w:sz w:val="30"/>
          <w:szCs w:val="30"/>
        </w:rPr>
        <w:t>35</w:t>
      </w:r>
      <w:r w:rsidRPr="006639AC">
        <w:rPr>
          <w:rFonts w:ascii="Angsana New" w:hAnsi="Angsana New"/>
          <w:sz w:val="30"/>
          <w:szCs w:val="30"/>
        </w:rPr>
        <w:t xml:space="preserve">,000 </w:t>
      </w:r>
      <w:r w:rsidRPr="006639AC">
        <w:rPr>
          <w:rFonts w:ascii="Angsana New" w:hAnsi="Angsana New"/>
          <w:sz w:val="30"/>
          <w:szCs w:val="30"/>
          <w:cs/>
        </w:rPr>
        <w:t xml:space="preserve">เหรียญสหรัฐอเมริกา </w:t>
      </w:r>
      <w:r>
        <w:rPr>
          <w:rFonts w:ascii="Angsana New" w:hAnsi="Angsana New"/>
          <w:sz w:val="30"/>
          <w:szCs w:val="30"/>
          <w:cs/>
        </w:rPr>
        <w:t>สัญญานี้ได้รับการต่ออายุสัญญาอีกสามปี</w:t>
      </w:r>
      <w:r>
        <w:rPr>
          <w:rFonts w:ascii="Angsana New" w:hAnsi="Angsana New" w:hint="cs"/>
          <w:sz w:val="30"/>
          <w:szCs w:val="30"/>
          <w:cs/>
        </w:rPr>
        <w:t xml:space="preserve"> สิ้นสุด</w:t>
      </w:r>
      <w:r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2561</w:t>
      </w:r>
      <w:r w:rsidRPr="006639AC">
        <w:rPr>
          <w:rFonts w:ascii="Angsana New" w:hAnsi="Angsana New"/>
          <w:sz w:val="30"/>
          <w:szCs w:val="30"/>
          <w:cs/>
        </w:rPr>
        <w:t xml:space="preserve"> </w:t>
      </w:r>
    </w:p>
    <w:p w:rsidR="002E6B68" w:rsidRPr="00C36E1B" w:rsidRDefault="002E6B68" w:rsidP="00F02790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C36E1B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:rsidR="002E6B68" w:rsidRPr="00164FBC" w:rsidRDefault="002E6B68" w:rsidP="00447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4"/>
          <w:szCs w:val="14"/>
        </w:rPr>
      </w:pPr>
    </w:p>
    <w:tbl>
      <w:tblPr>
        <w:tblW w:w="928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3"/>
        <w:gridCol w:w="1081"/>
        <w:gridCol w:w="269"/>
        <w:gridCol w:w="1094"/>
        <w:gridCol w:w="236"/>
        <w:gridCol w:w="15"/>
        <w:gridCol w:w="1099"/>
        <w:gridCol w:w="266"/>
        <w:gridCol w:w="1083"/>
      </w:tblGrid>
      <w:tr w:rsidR="00C52313" w:rsidRPr="006E1F17" w:rsidTr="009E5F57">
        <w:tc>
          <w:tcPr>
            <w:tcW w:w="2231" w:type="pct"/>
          </w:tcPr>
          <w:p w:rsidR="00C52313" w:rsidRPr="006E1F17" w:rsidRDefault="00C52313" w:rsidP="001E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9" w:type="pct"/>
            <w:gridSpan w:val="8"/>
            <w:tcBorders>
              <w:bottom w:val="single" w:sz="4" w:space="0" w:color="auto"/>
            </w:tcBorders>
          </w:tcPr>
          <w:p w:rsidR="00C52313" w:rsidRPr="00F50272" w:rsidRDefault="00C52313" w:rsidP="001E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4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272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</w:tr>
      <w:tr w:rsidR="002E6B68" w:rsidRPr="006E1F17" w:rsidTr="009E5F57">
        <w:tc>
          <w:tcPr>
            <w:tcW w:w="2231" w:type="pct"/>
          </w:tcPr>
          <w:p w:rsidR="002E6B68" w:rsidRPr="006E1F17" w:rsidRDefault="002E6B68" w:rsidP="00447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E6B68" w:rsidRPr="009E5F57" w:rsidRDefault="002E6B68" w:rsidP="00447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4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F5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tcBorders>
              <w:top w:val="single" w:sz="4" w:space="0" w:color="auto"/>
            </w:tcBorders>
          </w:tcPr>
          <w:p w:rsidR="002E6B68" w:rsidRPr="009E5F57" w:rsidRDefault="002E6B68" w:rsidP="00447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4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E6B68" w:rsidRPr="009E5F57" w:rsidRDefault="002E6B68" w:rsidP="00447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4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F5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345B" w:rsidRPr="006E1F17" w:rsidTr="009E5F57">
        <w:tc>
          <w:tcPr>
            <w:tcW w:w="2231" w:type="pct"/>
          </w:tcPr>
          <w:p w:rsidR="00B6345B" w:rsidRPr="006E1F17" w:rsidRDefault="00B6345B" w:rsidP="00B634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B73A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:rsidR="00B6345B" w:rsidRPr="00155F86" w:rsidRDefault="008B73A0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7" w:type="pct"/>
          </w:tcPr>
          <w:p w:rsidR="00B6345B" w:rsidRPr="000A1E95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tcBorders>
              <w:bottom w:val="single" w:sz="4" w:space="0" w:color="auto"/>
            </w:tcBorders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B73A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B6345B" w:rsidRPr="00155F86" w:rsidRDefault="008B73A0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8B73A0" w:rsidRPr="006E1F17" w:rsidTr="009E5F57">
        <w:tc>
          <w:tcPr>
            <w:tcW w:w="2231" w:type="pct"/>
          </w:tcPr>
          <w:p w:rsidR="008B73A0" w:rsidRPr="006E1F17" w:rsidRDefault="008B73A0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6E1F17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8B73A0" w:rsidRPr="00725587" w:rsidRDefault="008B469A" w:rsidP="00B6345B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193</w:t>
            </w:r>
          </w:p>
        </w:tc>
        <w:tc>
          <w:tcPr>
            <w:tcW w:w="145" w:type="pct"/>
          </w:tcPr>
          <w:p w:rsidR="008B73A0" w:rsidRPr="006E1F17" w:rsidRDefault="008B73A0" w:rsidP="00B6345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5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:rsidR="008B73A0" w:rsidRPr="00725587" w:rsidRDefault="008B73A0" w:rsidP="00032035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36BA8">
              <w:rPr>
                <w:rFonts w:ascii="Angsana New" w:hAnsi="Angsana New"/>
                <w:sz w:val="30"/>
                <w:szCs w:val="30"/>
                <w:lang w:val="en-US" w:bidi="th-TH"/>
              </w:rPr>
              <w:t>285</w:t>
            </w:r>
          </w:p>
        </w:tc>
        <w:tc>
          <w:tcPr>
            <w:tcW w:w="135" w:type="pct"/>
            <w:gridSpan w:val="2"/>
          </w:tcPr>
          <w:p w:rsidR="008B73A0" w:rsidRPr="003F7D59" w:rsidRDefault="008B73A0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:rsidR="008B73A0" w:rsidRPr="00725587" w:rsidRDefault="00C52313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</w:t>
            </w:r>
          </w:p>
        </w:tc>
        <w:tc>
          <w:tcPr>
            <w:tcW w:w="143" w:type="pct"/>
          </w:tcPr>
          <w:p w:rsidR="008B73A0" w:rsidRPr="003F7D59" w:rsidRDefault="008B73A0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8B73A0" w:rsidRPr="00725587" w:rsidRDefault="008B73A0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1"/>
              <w:rPr>
                <w:rFonts w:ascii="Angsana New" w:hAnsi="Angsana New"/>
                <w:sz w:val="30"/>
                <w:szCs w:val="30"/>
              </w:rPr>
            </w:pPr>
            <w:r w:rsidRPr="00A60D86">
              <w:rPr>
                <w:rFonts w:ascii="Angsana New" w:hAnsi="Angsana New"/>
                <w:sz w:val="30"/>
                <w:szCs w:val="30"/>
              </w:rPr>
              <w:t>279</w:t>
            </w:r>
          </w:p>
        </w:tc>
      </w:tr>
      <w:tr w:rsidR="008B73A0" w:rsidRPr="006E1F17" w:rsidTr="00271294">
        <w:tc>
          <w:tcPr>
            <w:tcW w:w="2231" w:type="pct"/>
          </w:tcPr>
          <w:p w:rsidR="008B73A0" w:rsidRPr="006E1F17" w:rsidRDefault="008B73A0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6E1F17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582" w:type="pct"/>
          </w:tcPr>
          <w:p w:rsidR="008B73A0" w:rsidRPr="00725587" w:rsidRDefault="008B469A" w:rsidP="00B6345B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74,347</w:t>
            </w:r>
          </w:p>
        </w:tc>
        <w:tc>
          <w:tcPr>
            <w:tcW w:w="145" w:type="pct"/>
          </w:tcPr>
          <w:p w:rsidR="008B73A0" w:rsidRPr="00A51A75" w:rsidRDefault="008B73A0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8B73A0" w:rsidRPr="00725587" w:rsidRDefault="008B73A0" w:rsidP="00032035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36BA8">
              <w:rPr>
                <w:rFonts w:ascii="Angsana New" w:hAnsi="Angsana New"/>
                <w:sz w:val="30"/>
                <w:szCs w:val="30"/>
                <w:lang w:val="en-US" w:bidi="th-TH"/>
              </w:rPr>
              <w:t>3,235</w:t>
            </w:r>
          </w:p>
        </w:tc>
        <w:tc>
          <w:tcPr>
            <w:tcW w:w="135" w:type="pct"/>
            <w:gridSpan w:val="2"/>
          </w:tcPr>
          <w:p w:rsidR="008B73A0" w:rsidRPr="003F7D59" w:rsidRDefault="008B73A0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8B73A0" w:rsidRPr="00725587" w:rsidRDefault="0089210F" w:rsidP="00892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2,081</w:t>
            </w:r>
          </w:p>
        </w:tc>
        <w:tc>
          <w:tcPr>
            <w:tcW w:w="143" w:type="pct"/>
          </w:tcPr>
          <w:p w:rsidR="008B73A0" w:rsidRPr="00A51A75" w:rsidRDefault="008B73A0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8B73A0" w:rsidRPr="00725587" w:rsidRDefault="008B73A0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1"/>
              <w:rPr>
                <w:rFonts w:ascii="Angsana New" w:hAnsi="Angsana New"/>
                <w:sz w:val="30"/>
                <w:szCs w:val="30"/>
              </w:rPr>
            </w:pPr>
            <w:r w:rsidRPr="00A60D86">
              <w:rPr>
                <w:rFonts w:ascii="Angsana New" w:hAnsi="Angsana New"/>
                <w:sz w:val="30"/>
                <w:szCs w:val="30"/>
              </w:rPr>
              <w:t>3,214</w:t>
            </w:r>
          </w:p>
        </w:tc>
      </w:tr>
      <w:tr w:rsidR="008B73A0" w:rsidRPr="006E1F17" w:rsidTr="00271294">
        <w:tc>
          <w:tcPr>
            <w:tcW w:w="2231" w:type="pct"/>
          </w:tcPr>
          <w:p w:rsidR="008B73A0" w:rsidRPr="006E1F17" w:rsidRDefault="008B73A0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6E1F17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ออมทรัพย์</w:t>
            </w:r>
          </w:p>
        </w:tc>
        <w:tc>
          <w:tcPr>
            <w:tcW w:w="582" w:type="pct"/>
          </w:tcPr>
          <w:p w:rsidR="008B73A0" w:rsidRPr="00725587" w:rsidRDefault="00F33781" w:rsidP="00B6345B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361,19</w:t>
            </w:r>
            <w:r w:rsidR="00AD15C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5" w:type="pct"/>
          </w:tcPr>
          <w:p w:rsidR="008B73A0" w:rsidRPr="006E1F17" w:rsidRDefault="008B73A0" w:rsidP="00B6345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5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8B73A0" w:rsidRPr="00725587" w:rsidRDefault="008B73A0" w:rsidP="00032035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36BA8">
              <w:rPr>
                <w:rFonts w:ascii="Angsana New" w:hAnsi="Angsana New"/>
                <w:sz w:val="30"/>
                <w:szCs w:val="30"/>
                <w:lang w:val="en-US" w:bidi="th-TH"/>
              </w:rPr>
              <w:t>592,289</w:t>
            </w:r>
          </w:p>
        </w:tc>
        <w:tc>
          <w:tcPr>
            <w:tcW w:w="135" w:type="pct"/>
            <w:gridSpan w:val="2"/>
          </w:tcPr>
          <w:p w:rsidR="008B73A0" w:rsidRPr="003F7D59" w:rsidRDefault="008B73A0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8B73A0" w:rsidRPr="00725587" w:rsidRDefault="0089210F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336</w:t>
            </w:r>
            <w:r w:rsidR="00C52313" w:rsidRPr="00C52313">
              <w:rPr>
                <w:rFonts w:ascii="Angsana New" w:hAnsi="Angsana New"/>
                <w:sz w:val="30"/>
                <w:szCs w:val="30"/>
              </w:rPr>
              <w:t>,409</w:t>
            </w:r>
          </w:p>
        </w:tc>
        <w:tc>
          <w:tcPr>
            <w:tcW w:w="143" w:type="pct"/>
          </w:tcPr>
          <w:p w:rsidR="008B73A0" w:rsidRPr="003F7D59" w:rsidRDefault="008B73A0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8B73A0" w:rsidRPr="00725587" w:rsidRDefault="008B73A0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1"/>
              <w:rPr>
                <w:rFonts w:ascii="Angsana New" w:hAnsi="Angsana New"/>
                <w:sz w:val="30"/>
                <w:szCs w:val="30"/>
              </w:rPr>
            </w:pPr>
            <w:r w:rsidRPr="00A60D86">
              <w:rPr>
                <w:rFonts w:ascii="Angsana New" w:hAnsi="Angsana New"/>
                <w:sz w:val="30"/>
                <w:szCs w:val="30"/>
              </w:rPr>
              <w:t>500,392</w:t>
            </w:r>
          </w:p>
        </w:tc>
      </w:tr>
      <w:tr w:rsidR="008B73A0" w:rsidRPr="006E1F17" w:rsidTr="00271294">
        <w:tc>
          <w:tcPr>
            <w:tcW w:w="2231" w:type="pct"/>
          </w:tcPr>
          <w:p w:rsidR="008B73A0" w:rsidRPr="006E1F17" w:rsidRDefault="008B73A0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582" w:type="pct"/>
          </w:tcPr>
          <w:p w:rsidR="008B73A0" w:rsidRPr="00725587" w:rsidRDefault="008B469A" w:rsidP="00B6345B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30,000</w:t>
            </w:r>
          </w:p>
        </w:tc>
        <w:tc>
          <w:tcPr>
            <w:tcW w:w="145" w:type="pct"/>
          </w:tcPr>
          <w:p w:rsidR="008B73A0" w:rsidRPr="00A51A75" w:rsidRDefault="008B73A0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8B73A0" w:rsidRPr="00725587" w:rsidRDefault="008B73A0" w:rsidP="00032035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36BA8">
              <w:rPr>
                <w:rFonts w:ascii="Angsana New" w:hAnsi="Angsana New"/>
                <w:sz w:val="30"/>
                <w:szCs w:val="30"/>
                <w:lang w:val="en-US" w:bidi="th-TH"/>
              </w:rPr>
              <w:t>250,000</w:t>
            </w:r>
          </w:p>
        </w:tc>
        <w:tc>
          <w:tcPr>
            <w:tcW w:w="135" w:type="pct"/>
            <w:gridSpan w:val="2"/>
          </w:tcPr>
          <w:p w:rsidR="008B73A0" w:rsidRPr="003F7D59" w:rsidRDefault="008B73A0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8B73A0" w:rsidRPr="00EA329D" w:rsidRDefault="00C52313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143" w:type="pct"/>
          </w:tcPr>
          <w:p w:rsidR="008B73A0" w:rsidRPr="00A51A75" w:rsidRDefault="008B73A0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8B73A0" w:rsidRPr="00EA329D" w:rsidRDefault="008B73A0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1"/>
              <w:rPr>
                <w:rFonts w:ascii="Angsana New" w:hAnsi="Angsana New"/>
                <w:sz w:val="30"/>
                <w:szCs w:val="30"/>
              </w:rPr>
            </w:pPr>
            <w:r w:rsidRPr="00A60D86">
              <w:rPr>
                <w:rFonts w:ascii="Angsana New" w:hAnsi="Angsana New"/>
                <w:sz w:val="30"/>
                <w:szCs w:val="30"/>
              </w:rPr>
              <w:t>250,000</w:t>
            </w:r>
          </w:p>
        </w:tc>
      </w:tr>
      <w:tr w:rsidR="008B73A0" w:rsidRPr="006E1F17" w:rsidTr="00271294">
        <w:tc>
          <w:tcPr>
            <w:tcW w:w="2231" w:type="pct"/>
          </w:tcPr>
          <w:p w:rsidR="008B73A0" w:rsidRPr="00C279F0" w:rsidRDefault="008B73A0" w:rsidP="008C2693">
            <w:pPr>
              <w:ind w:left="144" w:hanging="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9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</w:p>
          <w:p w:rsidR="008B73A0" w:rsidRPr="006E1F17" w:rsidRDefault="008B73A0" w:rsidP="008C2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9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8B73A0" w:rsidRDefault="008B73A0" w:rsidP="00B6345B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:rsidR="008B469A" w:rsidRPr="00B05B3D" w:rsidRDefault="00AD15CB" w:rsidP="00B6345B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465,731</w:t>
            </w:r>
          </w:p>
        </w:tc>
        <w:tc>
          <w:tcPr>
            <w:tcW w:w="145" w:type="pct"/>
          </w:tcPr>
          <w:p w:rsidR="008B73A0" w:rsidRPr="00B05B3D" w:rsidRDefault="008B73A0" w:rsidP="00B6345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5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8B73A0" w:rsidRPr="00374DCF" w:rsidRDefault="008B73A0" w:rsidP="00032035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95" w:right="47"/>
              <w:rPr>
                <w:rFonts w:ascii="Angsana New" w:hAnsi="Angsana New" w:cs="Cordia New"/>
                <w:b/>
                <w:bCs/>
                <w:sz w:val="30"/>
                <w:szCs w:val="30"/>
                <w:lang w:bidi="th-TH"/>
              </w:rPr>
            </w:pPr>
          </w:p>
          <w:p w:rsidR="008B73A0" w:rsidRPr="00B05B3D" w:rsidRDefault="008B73A0" w:rsidP="00032035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36BA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845,809</w:t>
            </w:r>
          </w:p>
        </w:tc>
        <w:tc>
          <w:tcPr>
            <w:tcW w:w="135" w:type="pct"/>
            <w:gridSpan w:val="2"/>
          </w:tcPr>
          <w:p w:rsidR="008B73A0" w:rsidRPr="00B05B3D" w:rsidRDefault="008B73A0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8B73A0" w:rsidRDefault="008B73A0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C52313" w:rsidRPr="00725587" w:rsidRDefault="00C52313" w:rsidP="00892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368,67</w:t>
            </w:r>
            <w:r w:rsidR="0089210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:rsidR="008B73A0" w:rsidRPr="00B05B3D" w:rsidRDefault="008B73A0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8B73A0" w:rsidRDefault="008B73A0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8B73A0" w:rsidRPr="00725587" w:rsidRDefault="008B73A0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0D86">
              <w:rPr>
                <w:rFonts w:ascii="Angsana New" w:hAnsi="Angsana New"/>
                <w:b/>
                <w:bCs/>
                <w:sz w:val="30"/>
                <w:szCs w:val="30"/>
              </w:rPr>
              <w:t>753,885</w:t>
            </w:r>
          </w:p>
        </w:tc>
      </w:tr>
    </w:tbl>
    <w:p w:rsidR="002E6B68" w:rsidRPr="00AA1D05" w:rsidRDefault="00E27730" w:rsidP="00F02790">
      <w:pPr>
        <w:numPr>
          <w:ilvl w:val="0"/>
          <w:numId w:val="29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before="240"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เงินลงทุนอื่น</w:t>
      </w:r>
    </w:p>
    <w:p w:rsidR="002E6B68" w:rsidRPr="00BB3967" w:rsidRDefault="002E6B68" w:rsidP="00112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</w:rPr>
      </w:pPr>
    </w:p>
    <w:tbl>
      <w:tblPr>
        <w:tblW w:w="902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194"/>
        <w:gridCol w:w="966"/>
        <w:gridCol w:w="268"/>
        <w:gridCol w:w="966"/>
        <w:gridCol w:w="264"/>
        <w:gridCol w:w="965"/>
        <w:gridCol w:w="264"/>
        <w:gridCol w:w="1123"/>
        <w:gridCol w:w="13"/>
      </w:tblGrid>
      <w:tr w:rsidR="0089210F" w:rsidRPr="00F4323B" w:rsidTr="00F50272">
        <w:trPr>
          <w:gridAfter w:val="1"/>
          <w:wAfter w:w="13" w:type="dxa"/>
          <w:trHeight w:val="421"/>
          <w:tblHeader/>
        </w:trPr>
        <w:tc>
          <w:tcPr>
            <w:tcW w:w="4194" w:type="dxa"/>
          </w:tcPr>
          <w:p w:rsidR="0089210F" w:rsidRPr="00F4323B" w:rsidRDefault="0089210F" w:rsidP="001E178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16" w:type="dxa"/>
            <w:gridSpan w:val="7"/>
            <w:tcBorders>
              <w:bottom w:val="single" w:sz="4" w:space="0" w:color="auto"/>
            </w:tcBorders>
          </w:tcPr>
          <w:p w:rsidR="0089210F" w:rsidRPr="00F50272" w:rsidRDefault="0089210F" w:rsidP="001E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02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5027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F50272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171DA" w:rsidRPr="00F4323B" w:rsidTr="00F50272">
        <w:trPr>
          <w:gridAfter w:val="1"/>
          <w:wAfter w:w="13" w:type="dxa"/>
          <w:trHeight w:val="406"/>
          <w:tblHeader/>
        </w:trPr>
        <w:tc>
          <w:tcPr>
            <w:tcW w:w="4194" w:type="dxa"/>
            <w:shd w:val="clear" w:color="auto" w:fill="auto"/>
          </w:tcPr>
          <w:p w:rsidR="001171DA" w:rsidRPr="00F4323B" w:rsidRDefault="001171DA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00" w:type="dxa"/>
            <w:gridSpan w:val="3"/>
            <w:tcBorders>
              <w:bottom w:val="single" w:sz="4" w:space="0" w:color="auto"/>
            </w:tcBorders>
          </w:tcPr>
          <w:p w:rsidR="001171DA" w:rsidRPr="00F50272" w:rsidRDefault="001171DA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50272">
              <w:rPr>
                <w:rFonts w:ascii="Angsana New" w:hAnsi="Angsana New"/>
                <w:b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:rsidR="001171DA" w:rsidRPr="00F50272" w:rsidRDefault="001171DA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52" w:type="dxa"/>
            <w:gridSpan w:val="3"/>
            <w:tcBorders>
              <w:bottom w:val="single" w:sz="4" w:space="0" w:color="auto"/>
            </w:tcBorders>
          </w:tcPr>
          <w:p w:rsidR="001171DA" w:rsidRPr="00F50272" w:rsidRDefault="001171DA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50272">
              <w:rPr>
                <w:rFonts w:ascii="Angsana New" w:hAnsi="Angsana New"/>
                <w:b/>
                <w:sz w:val="30"/>
                <w:szCs w:val="30"/>
                <w:cs/>
              </w:rPr>
              <w:t>งบการเงินเฉพาะกิจการ</w:t>
            </w:r>
            <w:r w:rsidRPr="00F50272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</w:tr>
      <w:tr w:rsidR="00B6345B" w:rsidRPr="00F4323B" w:rsidTr="00F50272">
        <w:trPr>
          <w:trHeight w:val="421"/>
          <w:tblHeader/>
        </w:trPr>
        <w:tc>
          <w:tcPr>
            <w:tcW w:w="4194" w:type="dxa"/>
          </w:tcPr>
          <w:p w:rsidR="00B6345B" w:rsidRPr="00F4323B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B73A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:rsidR="00B6345B" w:rsidRPr="00155F86" w:rsidRDefault="008B73A0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64" w:type="dxa"/>
          </w:tcPr>
          <w:p w:rsidR="00B6345B" w:rsidRPr="00F4323B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B73A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4" w:type="dxa"/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</w:tcPr>
          <w:p w:rsidR="00B6345B" w:rsidRPr="00155F86" w:rsidRDefault="008B73A0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6345B" w:rsidRPr="00F4323B" w:rsidTr="00F50272">
        <w:trPr>
          <w:trHeight w:val="421"/>
        </w:trPr>
        <w:tc>
          <w:tcPr>
            <w:tcW w:w="4194" w:type="dxa"/>
          </w:tcPr>
          <w:p w:rsidR="00B6345B" w:rsidRPr="00F4323B" w:rsidRDefault="00B6345B" w:rsidP="00B6345B">
            <w:pPr>
              <w:rPr>
                <w:rFonts w:ascii="Angsana New" w:hAnsi="Angsana New"/>
                <w:sz w:val="30"/>
                <w:szCs w:val="30"/>
              </w:rPr>
            </w:pPr>
            <w:r w:rsidRPr="00F43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:rsidR="00B6345B" w:rsidRPr="00F4323B" w:rsidRDefault="00B6345B" w:rsidP="00B6345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B6345B" w:rsidRPr="00F4323B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:rsidR="00B6345B" w:rsidRPr="00F4323B" w:rsidRDefault="00B6345B" w:rsidP="00B6345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B6345B" w:rsidRPr="00F4323B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B6345B" w:rsidRPr="00F4323B" w:rsidRDefault="00B6345B" w:rsidP="00B6345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B6345B" w:rsidRPr="00F4323B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6" w:type="dxa"/>
            <w:gridSpan w:val="2"/>
          </w:tcPr>
          <w:p w:rsidR="00B6345B" w:rsidRPr="00F4323B" w:rsidRDefault="00B6345B" w:rsidP="00B6345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73A0" w:rsidRPr="00F4323B" w:rsidTr="008A6259">
        <w:trPr>
          <w:trHeight w:val="421"/>
        </w:trPr>
        <w:tc>
          <w:tcPr>
            <w:tcW w:w="4194" w:type="dxa"/>
          </w:tcPr>
          <w:p w:rsidR="008B73A0" w:rsidRDefault="008B73A0" w:rsidP="008A625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966" w:type="dxa"/>
          </w:tcPr>
          <w:p w:rsidR="008B73A0" w:rsidRPr="00A51A75" w:rsidRDefault="00F33781" w:rsidP="00F3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40,000</w:t>
            </w:r>
          </w:p>
        </w:tc>
        <w:tc>
          <w:tcPr>
            <w:tcW w:w="268" w:type="dxa"/>
          </w:tcPr>
          <w:p w:rsidR="008B73A0" w:rsidRPr="00F4323B" w:rsidRDefault="008B73A0" w:rsidP="008A6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</w:tcPr>
          <w:p w:rsidR="008B73A0" w:rsidRPr="00A51A75" w:rsidRDefault="008B73A0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</w:tcPr>
          <w:p w:rsidR="008B73A0" w:rsidRPr="00A51A75" w:rsidRDefault="008B73A0" w:rsidP="008A6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5" w:type="dxa"/>
          </w:tcPr>
          <w:p w:rsidR="008B73A0" w:rsidRPr="00A51A75" w:rsidRDefault="00F33781" w:rsidP="00F3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40,000</w:t>
            </w:r>
          </w:p>
        </w:tc>
        <w:tc>
          <w:tcPr>
            <w:tcW w:w="264" w:type="dxa"/>
          </w:tcPr>
          <w:p w:rsidR="008B73A0" w:rsidRPr="00A51A75" w:rsidRDefault="008B73A0" w:rsidP="008A6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gridSpan w:val="2"/>
          </w:tcPr>
          <w:p w:rsidR="008B73A0" w:rsidRPr="00A51A75" w:rsidRDefault="008B73A0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B73A0" w:rsidRPr="00F4323B" w:rsidTr="008A6259">
        <w:trPr>
          <w:trHeight w:val="421"/>
        </w:trPr>
        <w:tc>
          <w:tcPr>
            <w:tcW w:w="4194" w:type="dxa"/>
          </w:tcPr>
          <w:p w:rsidR="008B73A0" w:rsidRPr="00F4323B" w:rsidRDefault="008B73A0" w:rsidP="008A625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:rsidR="008B73A0" w:rsidRPr="001171DA" w:rsidRDefault="00F33781" w:rsidP="00F33781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:rsidR="008B73A0" w:rsidRPr="00F4323B" w:rsidRDefault="008B73A0" w:rsidP="008A6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:rsidR="008B73A0" w:rsidRPr="001171DA" w:rsidRDefault="008B73A0" w:rsidP="0003203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9,723</w:t>
            </w:r>
          </w:p>
        </w:tc>
        <w:tc>
          <w:tcPr>
            <w:tcW w:w="264" w:type="dxa"/>
          </w:tcPr>
          <w:p w:rsidR="008B73A0" w:rsidRPr="00A51A75" w:rsidRDefault="008B73A0" w:rsidP="008A6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8B73A0" w:rsidRPr="00A51A75" w:rsidRDefault="008B73A0" w:rsidP="008A6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</w:tcPr>
          <w:p w:rsidR="008B73A0" w:rsidRPr="00A51A75" w:rsidRDefault="008B73A0" w:rsidP="008A6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</w:tcPr>
          <w:p w:rsidR="008B73A0" w:rsidRPr="00A51A75" w:rsidRDefault="008B73A0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B73A0" w:rsidRPr="00F4323B" w:rsidTr="005356A7">
        <w:trPr>
          <w:trHeight w:val="421"/>
        </w:trPr>
        <w:tc>
          <w:tcPr>
            <w:tcW w:w="4194" w:type="dxa"/>
          </w:tcPr>
          <w:p w:rsidR="008B73A0" w:rsidRPr="001171DA" w:rsidRDefault="008B73A0" w:rsidP="008A625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:rsidR="008B73A0" w:rsidRPr="00B23093" w:rsidRDefault="00F33781" w:rsidP="008A625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40,000</w:t>
            </w:r>
          </w:p>
        </w:tc>
        <w:tc>
          <w:tcPr>
            <w:tcW w:w="268" w:type="dxa"/>
          </w:tcPr>
          <w:p w:rsidR="008B73A0" w:rsidRPr="00B23093" w:rsidRDefault="008B73A0" w:rsidP="008A6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:rsidR="008B73A0" w:rsidRPr="00B23093" w:rsidRDefault="008B73A0" w:rsidP="0003203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9,723</w:t>
            </w:r>
          </w:p>
        </w:tc>
        <w:tc>
          <w:tcPr>
            <w:tcW w:w="264" w:type="dxa"/>
          </w:tcPr>
          <w:p w:rsidR="008B73A0" w:rsidRPr="00A51A75" w:rsidRDefault="008B73A0" w:rsidP="008A6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</w:tcPr>
          <w:p w:rsidR="008B73A0" w:rsidRPr="00C6740E" w:rsidRDefault="00F33781" w:rsidP="00F3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40,000</w:t>
            </w:r>
          </w:p>
        </w:tc>
        <w:tc>
          <w:tcPr>
            <w:tcW w:w="264" w:type="dxa"/>
          </w:tcPr>
          <w:p w:rsidR="008B73A0" w:rsidRPr="00C6740E" w:rsidRDefault="008B73A0" w:rsidP="008A6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B73A0" w:rsidRPr="00C6740E" w:rsidRDefault="008B73A0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740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B73A0" w:rsidRPr="00BB3967" w:rsidTr="005356A7">
        <w:trPr>
          <w:trHeight w:val="152"/>
        </w:trPr>
        <w:tc>
          <w:tcPr>
            <w:tcW w:w="4194" w:type="dxa"/>
          </w:tcPr>
          <w:p w:rsidR="008B73A0" w:rsidRPr="00BB3967" w:rsidRDefault="008B73A0" w:rsidP="008A6259">
            <w:pPr>
              <w:rPr>
                <w:rFonts w:ascii="Angsana New" w:hAnsi="Angsana New"/>
                <w:b/>
                <w:bCs/>
                <w:i/>
                <w:iCs/>
                <w:sz w:val="4"/>
                <w:szCs w:val="4"/>
                <w:cs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:rsidR="008B73A0" w:rsidRPr="00BB3967" w:rsidRDefault="008B73A0" w:rsidP="008A625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268" w:type="dxa"/>
          </w:tcPr>
          <w:p w:rsidR="008B73A0" w:rsidRPr="00BB3967" w:rsidRDefault="008B73A0" w:rsidP="008A6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4"/>
                <w:szCs w:val="4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:rsidR="008B73A0" w:rsidRPr="00BB3967" w:rsidRDefault="008B73A0" w:rsidP="0003203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264" w:type="dxa"/>
          </w:tcPr>
          <w:p w:rsidR="008B73A0" w:rsidRPr="00BB3967" w:rsidRDefault="008B73A0" w:rsidP="008A6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4"/>
                <w:szCs w:val="4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8B73A0" w:rsidRPr="00BB3967" w:rsidRDefault="008B73A0" w:rsidP="008A625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264" w:type="dxa"/>
          </w:tcPr>
          <w:p w:rsidR="008B73A0" w:rsidRPr="00BB3967" w:rsidRDefault="008B73A0" w:rsidP="008A6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4"/>
                <w:szCs w:val="4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</w:tcPr>
          <w:p w:rsidR="008B73A0" w:rsidRPr="00BB3967" w:rsidRDefault="008B73A0" w:rsidP="0003203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4"/>
                <w:szCs w:val="4"/>
              </w:rPr>
            </w:pPr>
          </w:p>
        </w:tc>
      </w:tr>
      <w:tr w:rsidR="008B73A0" w:rsidRPr="00F4323B" w:rsidTr="001127BA">
        <w:trPr>
          <w:trHeight w:val="421"/>
        </w:trPr>
        <w:tc>
          <w:tcPr>
            <w:tcW w:w="4194" w:type="dxa"/>
          </w:tcPr>
          <w:p w:rsidR="008B73A0" w:rsidRPr="00F4323B" w:rsidRDefault="008B73A0" w:rsidP="008A6259">
            <w:pPr>
              <w:rPr>
                <w:rFonts w:ascii="Angsana New" w:hAnsi="Angsana New"/>
                <w:sz w:val="30"/>
                <w:szCs w:val="30"/>
              </w:rPr>
            </w:pPr>
            <w:r w:rsidRPr="00F43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ระย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ะ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966" w:type="dxa"/>
          </w:tcPr>
          <w:p w:rsidR="008B73A0" w:rsidRPr="00F4323B" w:rsidRDefault="008B73A0" w:rsidP="008A625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8B73A0" w:rsidRPr="00F4323B" w:rsidRDefault="008B73A0" w:rsidP="008A6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</w:tcPr>
          <w:p w:rsidR="008B73A0" w:rsidRPr="00F4323B" w:rsidRDefault="008B73A0" w:rsidP="0003203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8B73A0" w:rsidRPr="00F4323B" w:rsidRDefault="008B73A0" w:rsidP="008A6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5" w:type="dxa"/>
          </w:tcPr>
          <w:p w:rsidR="008B73A0" w:rsidRPr="00F4323B" w:rsidRDefault="008B73A0" w:rsidP="008A625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8B73A0" w:rsidRPr="00F4323B" w:rsidRDefault="008B73A0" w:rsidP="008A6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6" w:type="dxa"/>
            <w:gridSpan w:val="2"/>
          </w:tcPr>
          <w:p w:rsidR="008B73A0" w:rsidRPr="00F4323B" w:rsidRDefault="008B73A0" w:rsidP="0003203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73A0" w:rsidRPr="00A51A75" w:rsidTr="001127BA">
        <w:trPr>
          <w:trHeight w:val="421"/>
        </w:trPr>
        <w:tc>
          <w:tcPr>
            <w:tcW w:w="4194" w:type="dxa"/>
          </w:tcPr>
          <w:p w:rsidR="008B73A0" w:rsidRPr="00F4323B" w:rsidRDefault="008B73A0" w:rsidP="008A625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:rsidR="008B73A0" w:rsidRPr="001171DA" w:rsidRDefault="001E2796" w:rsidP="008A625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26,614</w:t>
            </w:r>
          </w:p>
        </w:tc>
        <w:tc>
          <w:tcPr>
            <w:tcW w:w="268" w:type="dxa"/>
          </w:tcPr>
          <w:p w:rsidR="008B73A0" w:rsidRPr="00F4323B" w:rsidRDefault="008B73A0" w:rsidP="008A6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:rsidR="008B73A0" w:rsidRPr="001171DA" w:rsidRDefault="008B73A0" w:rsidP="0003203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41,120</w:t>
            </w:r>
          </w:p>
        </w:tc>
        <w:tc>
          <w:tcPr>
            <w:tcW w:w="264" w:type="dxa"/>
          </w:tcPr>
          <w:p w:rsidR="008B73A0" w:rsidRPr="00A51A75" w:rsidRDefault="008B73A0" w:rsidP="008A6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8B73A0" w:rsidRPr="00A51A75" w:rsidRDefault="008B73A0" w:rsidP="008A6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8B73A0" w:rsidRPr="00A51A75" w:rsidRDefault="008B73A0" w:rsidP="008A6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</w:tcPr>
          <w:p w:rsidR="008B73A0" w:rsidRPr="00A51A75" w:rsidRDefault="008B73A0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B73A0" w:rsidRPr="00A51A75" w:rsidTr="005356A7">
        <w:trPr>
          <w:trHeight w:val="421"/>
        </w:trPr>
        <w:tc>
          <w:tcPr>
            <w:tcW w:w="4194" w:type="dxa"/>
          </w:tcPr>
          <w:p w:rsidR="008B73A0" w:rsidRPr="001171DA" w:rsidRDefault="008B73A0" w:rsidP="008A625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:rsidR="008B73A0" w:rsidRPr="00B23093" w:rsidRDefault="00225D9B" w:rsidP="008A625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26,614</w:t>
            </w:r>
          </w:p>
        </w:tc>
        <w:tc>
          <w:tcPr>
            <w:tcW w:w="268" w:type="dxa"/>
          </w:tcPr>
          <w:p w:rsidR="008B73A0" w:rsidRPr="00B23093" w:rsidRDefault="008B73A0" w:rsidP="008A6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:rsidR="008B73A0" w:rsidRPr="00B23093" w:rsidRDefault="008B73A0" w:rsidP="0003203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41,120</w:t>
            </w:r>
          </w:p>
        </w:tc>
        <w:tc>
          <w:tcPr>
            <w:tcW w:w="264" w:type="dxa"/>
          </w:tcPr>
          <w:p w:rsidR="008B73A0" w:rsidRPr="00A51A75" w:rsidRDefault="008B73A0" w:rsidP="008A6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</w:tcPr>
          <w:p w:rsidR="008B73A0" w:rsidRPr="00C6740E" w:rsidRDefault="008B73A0" w:rsidP="008A6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740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8B73A0" w:rsidRPr="00C6740E" w:rsidRDefault="008B73A0" w:rsidP="008A6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B73A0" w:rsidRPr="00C6740E" w:rsidRDefault="008B73A0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740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B73A0" w:rsidRPr="00A51A75" w:rsidTr="005356A7">
        <w:trPr>
          <w:trHeight w:val="421"/>
        </w:trPr>
        <w:tc>
          <w:tcPr>
            <w:tcW w:w="4194" w:type="dxa"/>
          </w:tcPr>
          <w:p w:rsidR="008B73A0" w:rsidRPr="001171DA" w:rsidRDefault="008B73A0" w:rsidP="008A625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6" w:type="dxa"/>
            <w:tcBorders>
              <w:bottom w:val="double" w:sz="4" w:space="0" w:color="auto"/>
            </w:tcBorders>
          </w:tcPr>
          <w:p w:rsidR="008B73A0" w:rsidRPr="00457F4B" w:rsidRDefault="00225D9B" w:rsidP="008A625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</w:t>
            </w:r>
            <w:r w:rsidR="00F337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614</w:t>
            </w:r>
          </w:p>
        </w:tc>
        <w:tc>
          <w:tcPr>
            <w:tcW w:w="268" w:type="dxa"/>
          </w:tcPr>
          <w:p w:rsidR="008B73A0" w:rsidRPr="00B23093" w:rsidRDefault="008B73A0" w:rsidP="008A6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</w:tcPr>
          <w:p w:rsidR="008B73A0" w:rsidRPr="00457F4B" w:rsidRDefault="008B73A0" w:rsidP="0003203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50,843</w:t>
            </w:r>
          </w:p>
        </w:tc>
        <w:tc>
          <w:tcPr>
            <w:tcW w:w="264" w:type="dxa"/>
          </w:tcPr>
          <w:p w:rsidR="008B73A0" w:rsidRPr="00A51A75" w:rsidRDefault="008B73A0" w:rsidP="008A6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5" w:type="dxa"/>
            <w:tcBorders>
              <w:bottom w:val="double" w:sz="4" w:space="0" w:color="auto"/>
            </w:tcBorders>
          </w:tcPr>
          <w:p w:rsidR="008B73A0" w:rsidRPr="00C6740E" w:rsidRDefault="00F33781" w:rsidP="00F3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40,000</w:t>
            </w:r>
          </w:p>
        </w:tc>
        <w:tc>
          <w:tcPr>
            <w:tcW w:w="264" w:type="dxa"/>
          </w:tcPr>
          <w:p w:rsidR="008B73A0" w:rsidRPr="00C6740E" w:rsidRDefault="008B73A0" w:rsidP="008A6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gridSpan w:val="2"/>
            <w:tcBorders>
              <w:bottom w:val="double" w:sz="4" w:space="0" w:color="auto"/>
            </w:tcBorders>
          </w:tcPr>
          <w:p w:rsidR="008B73A0" w:rsidRPr="00C6740E" w:rsidRDefault="008B73A0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D14941" w:rsidRDefault="00D14941" w:rsidP="00F02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125E0A" w:rsidRDefault="00125E0A" w:rsidP="00F02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</w:t>
      </w:r>
      <w:r w:rsidRPr="000913A0">
        <w:rPr>
          <w:rFonts w:ascii="Angsana New" w:hAnsi="Angsana New"/>
          <w:sz w:val="30"/>
          <w:szCs w:val="30"/>
          <w:cs/>
        </w:rPr>
        <w:t>ายการเคลื่อนไหวในระหว่าง</w:t>
      </w:r>
      <w:r>
        <w:rPr>
          <w:rFonts w:ascii="Angsana New" w:hAnsi="Angsana New"/>
          <w:sz w:val="30"/>
          <w:szCs w:val="30"/>
          <w:cs/>
        </w:rPr>
        <w:t>ปี</w:t>
      </w:r>
      <w:r w:rsidRPr="000913A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913A0">
        <w:rPr>
          <w:rFonts w:ascii="Angsana New" w:hAnsi="Angsana New"/>
          <w:sz w:val="30"/>
          <w:szCs w:val="30"/>
          <w:cs/>
        </w:rPr>
        <w:t>ของตราสารทุนที่อยู่ในความต้องการของตลาดมีดังนี้</w:t>
      </w:r>
    </w:p>
    <w:p w:rsidR="00407D0E" w:rsidRPr="00614BA7" w:rsidRDefault="00407D0E" w:rsidP="00447D0E">
      <w:pPr>
        <w:ind w:left="540"/>
        <w:textAlignment w:val="top"/>
        <w:rPr>
          <w:rFonts w:ascii="Angsana New" w:hAnsi="Angsana New"/>
          <w:sz w:val="20"/>
          <w:szCs w:val="20"/>
        </w:rPr>
      </w:pP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660"/>
        <w:gridCol w:w="990"/>
        <w:gridCol w:w="268"/>
        <w:gridCol w:w="1082"/>
      </w:tblGrid>
      <w:tr w:rsidR="0089210F" w:rsidRPr="00F4323B" w:rsidTr="00F50272">
        <w:trPr>
          <w:trHeight w:val="263"/>
          <w:tblHeader/>
        </w:trPr>
        <w:tc>
          <w:tcPr>
            <w:tcW w:w="6660" w:type="dxa"/>
          </w:tcPr>
          <w:p w:rsidR="0089210F" w:rsidRPr="00F4323B" w:rsidRDefault="0089210F" w:rsidP="001E178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:rsidR="0089210F" w:rsidRPr="00F50272" w:rsidRDefault="0089210F" w:rsidP="001E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02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5027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F50272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64918" w:rsidRPr="00F4323B" w:rsidTr="00F50272">
        <w:trPr>
          <w:trHeight w:val="406"/>
          <w:tblHeader/>
        </w:trPr>
        <w:tc>
          <w:tcPr>
            <w:tcW w:w="6660" w:type="dxa"/>
            <w:shd w:val="clear" w:color="auto" w:fill="auto"/>
          </w:tcPr>
          <w:p w:rsidR="00964918" w:rsidRPr="00F4323B" w:rsidRDefault="00964918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64918" w:rsidRPr="00F50272" w:rsidRDefault="00964918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50272">
              <w:rPr>
                <w:rFonts w:ascii="Angsana New" w:hAnsi="Angsana New"/>
                <w:b/>
                <w:sz w:val="30"/>
                <w:szCs w:val="30"/>
                <w:cs/>
              </w:rPr>
              <w:t>งบการเงินรวม</w:t>
            </w:r>
          </w:p>
        </w:tc>
      </w:tr>
      <w:tr w:rsidR="00964918" w:rsidRPr="00F4323B" w:rsidTr="00F50272">
        <w:trPr>
          <w:trHeight w:val="421"/>
          <w:tblHeader/>
        </w:trPr>
        <w:tc>
          <w:tcPr>
            <w:tcW w:w="6660" w:type="dxa"/>
          </w:tcPr>
          <w:p w:rsidR="00964918" w:rsidRPr="00F4323B" w:rsidRDefault="00964918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964918" w:rsidRPr="00155F86" w:rsidRDefault="00964918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B73A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:rsidR="00964918" w:rsidRPr="00155F86" w:rsidRDefault="00964918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:rsidR="00964918" w:rsidRPr="00155F86" w:rsidRDefault="008B73A0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964918" w:rsidRPr="00F4323B" w:rsidTr="00F50272">
        <w:trPr>
          <w:trHeight w:val="421"/>
        </w:trPr>
        <w:tc>
          <w:tcPr>
            <w:tcW w:w="6660" w:type="dxa"/>
          </w:tcPr>
          <w:p w:rsidR="00964918" w:rsidRPr="00F4323B" w:rsidRDefault="00964918" w:rsidP="00B6345B">
            <w:pPr>
              <w:rPr>
                <w:rFonts w:ascii="Angsana New" w:hAnsi="Angsana New"/>
                <w:sz w:val="30"/>
                <w:szCs w:val="30"/>
              </w:rPr>
            </w:pPr>
            <w:r w:rsidRPr="00F43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964918" w:rsidRPr="00F4323B" w:rsidRDefault="00964918" w:rsidP="00B6345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964918" w:rsidRPr="00F4323B" w:rsidRDefault="00964918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:rsidR="00964918" w:rsidRPr="00F4323B" w:rsidRDefault="00964918" w:rsidP="00B6345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4918" w:rsidRPr="00F4323B" w:rsidTr="00BF25A1">
        <w:trPr>
          <w:trHeight w:val="421"/>
        </w:trPr>
        <w:tc>
          <w:tcPr>
            <w:tcW w:w="6660" w:type="dxa"/>
          </w:tcPr>
          <w:p w:rsidR="00964918" w:rsidRPr="00590A02" w:rsidRDefault="00964918" w:rsidP="00B6345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หลักทรัพย์เ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ผื่อขาย</w:t>
            </w:r>
          </w:p>
        </w:tc>
        <w:tc>
          <w:tcPr>
            <w:tcW w:w="990" w:type="dxa"/>
          </w:tcPr>
          <w:p w:rsidR="00964918" w:rsidRPr="001171DA" w:rsidRDefault="00964918" w:rsidP="00B6345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964918" w:rsidRPr="00F4323B" w:rsidRDefault="00964918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:rsidR="00964918" w:rsidRPr="00F4323B" w:rsidRDefault="00964918" w:rsidP="00B6345B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73A0" w:rsidRPr="00F4323B" w:rsidTr="00BF25A1">
        <w:trPr>
          <w:trHeight w:val="421"/>
        </w:trPr>
        <w:tc>
          <w:tcPr>
            <w:tcW w:w="6660" w:type="dxa"/>
          </w:tcPr>
          <w:p w:rsidR="008B73A0" w:rsidRPr="00C868FB" w:rsidRDefault="008B73A0" w:rsidP="00236BA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868F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C868FB">
              <w:rPr>
                <w:rFonts w:ascii="Angsana New" w:hAnsi="Angsana New"/>
                <w:sz w:val="30"/>
                <w:szCs w:val="30"/>
              </w:rPr>
              <w:t>1</w:t>
            </w:r>
            <w:r w:rsidRPr="00C868FB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90" w:type="dxa"/>
          </w:tcPr>
          <w:p w:rsidR="008B73A0" w:rsidRPr="00C868FB" w:rsidRDefault="003D6B50" w:rsidP="003D6B5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62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868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9,72</w:t>
            </w:r>
            <w:r w:rsidR="00931787" w:rsidRPr="00C868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8" w:type="dxa"/>
          </w:tcPr>
          <w:p w:rsidR="008B73A0" w:rsidRPr="00C868FB" w:rsidRDefault="008B73A0" w:rsidP="00236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8B73A0" w:rsidRPr="009E3A0E" w:rsidRDefault="008B73A0" w:rsidP="0003203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62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868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10,205</w:t>
            </w:r>
          </w:p>
        </w:tc>
      </w:tr>
      <w:tr w:rsidR="008B73A0" w:rsidRPr="00F4323B" w:rsidTr="003D6B50">
        <w:trPr>
          <w:trHeight w:val="421"/>
        </w:trPr>
        <w:tc>
          <w:tcPr>
            <w:tcW w:w="6660" w:type="dxa"/>
          </w:tcPr>
          <w:p w:rsidR="008B73A0" w:rsidRPr="00F4323B" w:rsidRDefault="008B73A0" w:rsidP="00236BA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4323B">
              <w:rPr>
                <w:rFonts w:ascii="Angsana New" w:hAnsi="Angsana New"/>
                <w:sz w:val="30"/>
                <w:szCs w:val="30"/>
                <w:cs/>
              </w:rPr>
              <w:t>ซื้อระหว่าง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990" w:type="dxa"/>
          </w:tcPr>
          <w:p w:rsidR="008B73A0" w:rsidRPr="009E3A0E" w:rsidRDefault="00FB148E" w:rsidP="001868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62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:rsidR="008B73A0" w:rsidRPr="00590A02" w:rsidRDefault="008B73A0" w:rsidP="00236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8B73A0" w:rsidRPr="009E3A0E" w:rsidRDefault="008B73A0" w:rsidP="0003203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62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4F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3,052</w:t>
            </w:r>
          </w:p>
        </w:tc>
      </w:tr>
      <w:tr w:rsidR="003D6B50" w:rsidRPr="00F4323B" w:rsidTr="003D6B50">
        <w:trPr>
          <w:trHeight w:val="421"/>
        </w:trPr>
        <w:tc>
          <w:tcPr>
            <w:tcW w:w="6660" w:type="dxa"/>
          </w:tcPr>
          <w:p w:rsidR="003D6B50" w:rsidRPr="00F4323B" w:rsidRDefault="003D6B50" w:rsidP="001868A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D6B50">
              <w:rPr>
                <w:rFonts w:ascii="Angsana New" w:hAnsi="Angsana New"/>
                <w:sz w:val="30"/>
                <w:szCs w:val="30"/>
                <w:cs/>
              </w:rPr>
              <w:t>ขายระหว่างปี</w:t>
            </w:r>
          </w:p>
        </w:tc>
        <w:tc>
          <w:tcPr>
            <w:tcW w:w="990" w:type="dxa"/>
          </w:tcPr>
          <w:p w:rsidR="003D6B50" w:rsidRDefault="003D6B50" w:rsidP="003D6B5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62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(9,525)</w:t>
            </w:r>
          </w:p>
        </w:tc>
        <w:tc>
          <w:tcPr>
            <w:tcW w:w="268" w:type="dxa"/>
          </w:tcPr>
          <w:p w:rsidR="003D6B50" w:rsidRPr="00590A02" w:rsidRDefault="003D6B50" w:rsidP="00236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3D6B50" w:rsidRPr="004F4F22" w:rsidRDefault="003D6B50" w:rsidP="0003203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62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B73A0" w:rsidRPr="00F4323B" w:rsidTr="003D6B50">
        <w:trPr>
          <w:trHeight w:val="421"/>
        </w:trPr>
        <w:tc>
          <w:tcPr>
            <w:tcW w:w="6660" w:type="dxa"/>
          </w:tcPr>
          <w:p w:rsidR="008B73A0" w:rsidRPr="00F4323B" w:rsidRDefault="008B73A0" w:rsidP="001868A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4323B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ปรับมูลค่า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B73A0" w:rsidRPr="009E3A0E" w:rsidRDefault="003D6B50" w:rsidP="003D6B5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62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(198)</w:t>
            </w:r>
          </w:p>
        </w:tc>
        <w:tc>
          <w:tcPr>
            <w:tcW w:w="268" w:type="dxa"/>
          </w:tcPr>
          <w:p w:rsidR="008B73A0" w:rsidRPr="00590A02" w:rsidRDefault="008B73A0" w:rsidP="00236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8B73A0" w:rsidRPr="009E3A0E" w:rsidRDefault="008B73A0" w:rsidP="0003203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62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4F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(3,534)</w:t>
            </w:r>
          </w:p>
        </w:tc>
      </w:tr>
      <w:tr w:rsidR="008B73A0" w:rsidRPr="00F4323B" w:rsidTr="00BF25A1">
        <w:trPr>
          <w:trHeight w:val="421"/>
        </w:trPr>
        <w:tc>
          <w:tcPr>
            <w:tcW w:w="6660" w:type="dxa"/>
          </w:tcPr>
          <w:p w:rsidR="008B73A0" w:rsidRPr="00590A02" w:rsidRDefault="008B73A0" w:rsidP="00236BA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90A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B73A0" w:rsidRPr="009E3A0E" w:rsidRDefault="00FB148E" w:rsidP="001868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62" w:right="-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:rsidR="008B73A0" w:rsidRPr="00590A02" w:rsidRDefault="008B73A0" w:rsidP="00236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:rsidR="008B73A0" w:rsidRPr="009E3A0E" w:rsidRDefault="008B73A0" w:rsidP="0003203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62" w:right="-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F4F2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9,723</w:t>
            </w:r>
          </w:p>
        </w:tc>
      </w:tr>
      <w:tr w:rsidR="00964918" w:rsidRPr="001463C8" w:rsidTr="00BF25A1">
        <w:trPr>
          <w:gridAfter w:val="3"/>
          <w:wAfter w:w="2340" w:type="dxa"/>
          <w:trHeight w:val="179"/>
        </w:trPr>
        <w:tc>
          <w:tcPr>
            <w:tcW w:w="6660" w:type="dxa"/>
          </w:tcPr>
          <w:p w:rsidR="008363C0" w:rsidRPr="001463C8" w:rsidRDefault="008363C0" w:rsidP="00B6345B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964918" w:rsidRPr="00F4323B" w:rsidTr="00BF25A1">
        <w:trPr>
          <w:trHeight w:val="421"/>
        </w:trPr>
        <w:tc>
          <w:tcPr>
            <w:tcW w:w="6660" w:type="dxa"/>
          </w:tcPr>
          <w:p w:rsidR="00964918" w:rsidRPr="00F4323B" w:rsidRDefault="00964918" w:rsidP="00B6345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43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นระยะยาวอื่น</w:t>
            </w:r>
          </w:p>
        </w:tc>
        <w:tc>
          <w:tcPr>
            <w:tcW w:w="990" w:type="dxa"/>
          </w:tcPr>
          <w:p w:rsidR="00964918" w:rsidRPr="00F4323B" w:rsidRDefault="00964918" w:rsidP="00B6345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964918" w:rsidRPr="00F4323B" w:rsidRDefault="00964918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:rsidR="00964918" w:rsidRPr="00F4323B" w:rsidRDefault="00964918" w:rsidP="00B6345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4918" w:rsidRPr="00F4323B" w:rsidTr="00BF25A1">
        <w:trPr>
          <w:trHeight w:val="421"/>
        </w:trPr>
        <w:tc>
          <w:tcPr>
            <w:tcW w:w="6660" w:type="dxa"/>
          </w:tcPr>
          <w:p w:rsidR="00964918" w:rsidRPr="00590A02" w:rsidRDefault="00964918" w:rsidP="00B6345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หลักทรัพย์เ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ผื่อขาย</w:t>
            </w:r>
          </w:p>
        </w:tc>
        <w:tc>
          <w:tcPr>
            <w:tcW w:w="990" w:type="dxa"/>
          </w:tcPr>
          <w:p w:rsidR="00964918" w:rsidRPr="001171DA" w:rsidRDefault="00964918" w:rsidP="00B6345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964918" w:rsidRPr="00F4323B" w:rsidRDefault="00964918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:rsidR="00964918" w:rsidRPr="00F4323B" w:rsidRDefault="00964918" w:rsidP="00B6345B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73A0" w:rsidRPr="00590A02" w:rsidTr="003D6B50">
        <w:trPr>
          <w:trHeight w:val="421"/>
        </w:trPr>
        <w:tc>
          <w:tcPr>
            <w:tcW w:w="6660" w:type="dxa"/>
          </w:tcPr>
          <w:p w:rsidR="008B73A0" w:rsidRPr="00590A02" w:rsidRDefault="008B73A0" w:rsidP="00236BA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90A02">
              <w:rPr>
                <w:rFonts w:ascii="Angsana New" w:hAnsi="Angsana New" w:hint="cs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590A02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90" w:type="dxa"/>
          </w:tcPr>
          <w:p w:rsidR="008B73A0" w:rsidRPr="00A8002C" w:rsidRDefault="00225D9B" w:rsidP="00225D9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62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41,120</w:t>
            </w:r>
          </w:p>
        </w:tc>
        <w:tc>
          <w:tcPr>
            <w:tcW w:w="268" w:type="dxa"/>
          </w:tcPr>
          <w:p w:rsidR="008B73A0" w:rsidRPr="00590A02" w:rsidRDefault="008B73A0" w:rsidP="00236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8B73A0" w:rsidRPr="009E3A0E" w:rsidRDefault="008B73A0" w:rsidP="0003203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62"/>
              <w:rPr>
                <w:rFonts w:ascii="Angsana New" w:hAnsi="Angsana New" w:cs="Angsana New"/>
                <w:sz w:val="30"/>
                <w:szCs w:val="30"/>
              </w:rPr>
            </w:pPr>
            <w:r w:rsidRPr="00236BA8">
              <w:rPr>
                <w:rFonts w:ascii="Angsana New" w:hAnsi="Angsana New" w:cs="Angsana New"/>
                <w:sz w:val="30"/>
                <w:szCs w:val="30"/>
              </w:rPr>
              <w:t>56,293</w:t>
            </w:r>
          </w:p>
        </w:tc>
      </w:tr>
      <w:tr w:rsidR="008B73A0" w:rsidRPr="00590A02" w:rsidTr="003D6B50">
        <w:trPr>
          <w:trHeight w:val="421"/>
        </w:trPr>
        <w:tc>
          <w:tcPr>
            <w:tcW w:w="6660" w:type="dxa"/>
          </w:tcPr>
          <w:p w:rsidR="008B73A0" w:rsidRPr="00F4323B" w:rsidRDefault="008B73A0" w:rsidP="007245CA">
            <w:pPr>
              <w:rPr>
                <w:rFonts w:ascii="Angsana New" w:hAnsi="Angsana New"/>
                <w:sz w:val="30"/>
                <w:szCs w:val="30"/>
              </w:rPr>
            </w:pPr>
            <w:r w:rsidRPr="00F4323B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ปรับมูลค่า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B73A0" w:rsidRPr="00A8002C" w:rsidRDefault="003D6B50" w:rsidP="00225D9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62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(14,506)</w:t>
            </w:r>
          </w:p>
        </w:tc>
        <w:tc>
          <w:tcPr>
            <w:tcW w:w="268" w:type="dxa"/>
          </w:tcPr>
          <w:p w:rsidR="008B73A0" w:rsidRPr="00590A02" w:rsidRDefault="008B73A0" w:rsidP="00236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8B73A0" w:rsidRPr="009E3A0E" w:rsidRDefault="008B73A0" w:rsidP="0003203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(15,173</w:t>
            </w:r>
            <w:r w:rsidRPr="00236BA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B73A0" w:rsidRPr="00590A02" w:rsidTr="00BF25A1">
        <w:trPr>
          <w:trHeight w:val="421"/>
        </w:trPr>
        <w:tc>
          <w:tcPr>
            <w:tcW w:w="6660" w:type="dxa"/>
          </w:tcPr>
          <w:p w:rsidR="008B73A0" w:rsidRPr="00590A02" w:rsidRDefault="008B73A0" w:rsidP="00236BA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90A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B73A0" w:rsidRPr="009E3A0E" w:rsidRDefault="003D6B50" w:rsidP="00225D9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62"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26,614</w:t>
            </w:r>
          </w:p>
        </w:tc>
        <w:tc>
          <w:tcPr>
            <w:tcW w:w="268" w:type="dxa"/>
          </w:tcPr>
          <w:p w:rsidR="008B73A0" w:rsidRPr="00590A02" w:rsidRDefault="008B73A0" w:rsidP="00236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:rsidR="008B73A0" w:rsidRPr="009E3A0E" w:rsidRDefault="008B73A0" w:rsidP="0003203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6B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41,12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</w:tr>
    </w:tbl>
    <w:p w:rsidR="00CD2ECF" w:rsidRPr="00155F86" w:rsidRDefault="00CD2ECF" w:rsidP="00F02790">
      <w:pPr>
        <w:numPr>
          <w:ilvl w:val="0"/>
          <w:numId w:val="29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155F86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1080"/>
        <w:gridCol w:w="270"/>
        <w:gridCol w:w="1170"/>
        <w:gridCol w:w="270"/>
        <w:gridCol w:w="1080"/>
        <w:gridCol w:w="270"/>
        <w:gridCol w:w="1080"/>
      </w:tblGrid>
      <w:tr w:rsidR="0089210F" w:rsidRPr="00155F86" w:rsidTr="00F50272">
        <w:tc>
          <w:tcPr>
            <w:tcW w:w="3150" w:type="dxa"/>
          </w:tcPr>
          <w:p w:rsidR="0089210F" w:rsidRPr="00155F86" w:rsidRDefault="0089210F" w:rsidP="001E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89210F" w:rsidRPr="00155F86" w:rsidRDefault="0089210F" w:rsidP="001E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</w:tcPr>
          <w:p w:rsidR="0089210F" w:rsidRPr="00F50272" w:rsidRDefault="0089210F" w:rsidP="001E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272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</w:tr>
      <w:tr w:rsidR="00A60B61" w:rsidRPr="00155F86" w:rsidTr="00F50272">
        <w:tc>
          <w:tcPr>
            <w:tcW w:w="3150" w:type="dxa"/>
          </w:tcPr>
          <w:p w:rsidR="00A60B61" w:rsidRPr="00155F86" w:rsidRDefault="00A60B61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5F86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900" w:type="dxa"/>
          </w:tcPr>
          <w:p w:rsidR="00A60B61" w:rsidRPr="00155F86" w:rsidRDefault="00A60B61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60B61" w:rsidRPr="00F50272" w:rsidRDefault="00A60B61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27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A60B61" w:rsidRPr="00F50272" w:rsidRDefault="00A60B61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60B61" w:rsidRPr="00F50272" w:rsidRDefault="00A60B61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27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345B" w:rsidRPr="00155F86" w:rsidTr="00F50272">
        <w:tc>
          <w:tcPr>
            <w:tcW w:w="3150" w:type="dxa"/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55F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3203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6345B" w:rsidRPr="00155F86" w:rsidRDefault="008B73A0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3203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6345B" w:rsidRPr="00155F86" w:rsidRDefault="008B73A0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8B73A0" w:rsidRPr="00155F86" w:rsidTr="00F50272">
        <w:tc>
          <w:tcPr>
            <w:tcW w:w="3150" w:type="dxa"/>
          </w:tcPr>
          <w:p w:rsidR="008B73A0" w:rsidRPr="00155F86" w:rsidRDefault="008B73A0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5F8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:rsidR="008B73A0" w:rsidRPr="00155F86" w:rsidRDefault="008B73A0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B73A0" w:rsidRPr="00B05B3D" w:rsidRDefault="00A8002C" w:rsidP="00CC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28,969</w:t>
            </w:r>
          </w:p>
        </w:tc>
        <w:tc>
          <w:tcPr>
            <w:tcW w:w="270" w:type="dxa"/>
          </w:tcPr>
          <w:p w:rsidR="008B73A0" w:rsidRPr="00B05B3D" w:rsidRDefault="008B73A0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B73A0" w:rsidRPr="00B05B3D" w:rsidRDefault="008B73A0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236BA8">
              <w:rPr>
                <w:rFonts w:ascii="Angsana New" w:hAnsi="Angsana New"/>
                <w:sz w:val="30"/>
                <w:szCs w:val="30"/>
              </w:rPr>
              <w:t>36,782</w:t>
            </w:r>
          </w:p>
        </w:tc>
        <w:tc>
          <w:tcPr>
            <w:tcW w:w="270" w:type="dxa"/>
          </w:tcPr>
          <w:p w:rsidR="008B73A0" w:rsidRPr="00B05B3D" w:rsidRDefault="008B73A0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B73A0" w:rsidRPr="00B05B3D" w:rsidRDefault="0089210F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89210F">
              <w:rPr>
                <w:rFonts w:ascii="Angsana New" w:hAnsi="Angsana New"/>
                <w:sz w:val="30"/>
                <w:szCs w:val="30"/>
              </w:rPr>
              <w:t>28,969</w:t>
            </w:r>
          </w:p>
        </w:tc>
        <w:tc>
          <w:tcPr>
            <w:tcW w:w="270" w:type="dxa"/>
          </w:tcPr>
          <w:p w:rsidR="008B73A0" w:rsidRPr="00B05B3D" w:rsidRDefault="008B73A0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B73A0" w:rsidRPr="00B05B3D" w:rsidRDefault="008B73A0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236BA8">
              <w:rPr>
                <w:rFonts w:ascii="Angsana New" w:hAnsi="Angsana New"/>
                <w:sz w:val="30"/>
                <w:szCs w:val="30"/>
              </w:rPr>
              <w:t>36,782</w:t>
            </w:r>
          </w:p>
        </w:tc>
      </w:tr>
      <w:tr w:rsidR="008B73A0" w:rsidRPr="00155F86" w:rsidTr="00B460AF">
        <w:tc>
          <w:tcPr>
            <w:tcW w:w="3150" w:type="dxa"/>
          </w:tcPr>
          <w:p w:rsidR="008B73A0" w:rsidRPr="00155F86" w:rsidRDefault="008B73A0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Pr="00155F86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00" w:type="dxa"/>
          </w:tcPr>
          <w:p w:rsidR="008B73A0" w:rsidRPr="00155F86" w:rsidRDefault="008B73A0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55F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B73A0" w:rsidRPr="00B05B3D" w:rsidRDefault="00A8002C" w:rsidP="00CC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651,487</w:t>
            </w:r>
          </w:p>
        </w:tc>
        <w:tc>
          <w:tcPr>
            <w:tcW w:w="270" w:type="dxa"/>
          </w:tcPr>
          <w:p w:rsidR="008B73A0" w:rsidRPr="00B05B3D" w:rsidRDefault="008B73A0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B73A0" w:rsidRPr="00B05B3D" w:rsidRDefault="008B73A0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236BA8">
              <w:rPr>
                <w:rFonts w:ascii="Angsana New" w:hAnsi="Angsana New"/>
                <w:sz w:val="30"/>
                <w:szCs w:val="30"/>
              </w:rPr>
              <w:t>648,711</w:t>
            </w:r>
          </w:p>
        </w:tc>
        <w:tc>
          <w:tcPr>
            <w:tcW w:w="270" w:type="dxa"/>
          </w:tcPr>
          <w:p w:rsidR="008B73A0" w:rsidRPr="00B05B3D" w:rsidRDefault="008B73A0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B73A0" w:rsidRPr="00B05B3D" w:rsidRDefault="0089210F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649,469</w:t>
            </w:r>
          </w:p>
        </w:tc>
        <w:tc>
          <w:tcPr>
            <w:tcW w:w="270" w:type="dxa"/>
          </w:tcPr>
          <w:p w:rsidR="008B73A0" w:rsidRPr="00B05B3D" w:rsidRDefault="008B73A0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B73A0" w:rsidRPr="00B05B3D" w:rsidRDefault="008B73A0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236BA8">
              <w:rPr>
                <w:rFonts w:ascii="Angsana New" w:hAnsi="Angsana New"/>
                <w:sz w:val="30"/>
                <w:szCs w:val="30"/>
              </w:rPr>
              <w:t>648,711</w:t>
            </w:r>
          </w:p>
        </w:tc>
      </w:tr>
      <w:tr w:rsidR="008B73A0" w:rsidRPr="00155F86" w:rsidTr="00B460AF">
        <w:tc>
          <w:tcPr>
            <w:tcW w:w="3150" w:type="dxa"/>
          </w:tcPr>
          <w:p w:rsidR="008B73A0" w:rsidRPr="007245CA" w:rsidRDefault="008B73A0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45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8B73A0" w:rsidRPr="007245CA" w:rsidRDefault="008B73A0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B73A0" w:rsidRPr="007245CA" w:rsidRDefault="00A8002C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680,456</w:t>
            </w:r>
          </w:p>
        </w:tc>
        <w:tc>
          <w:tcPr>
            <w:tcW w:w="270" w:type="dxa"/>
          </w:tcPr>
          <w:p w:rsidR="008B73A0" w:rsidRPr="007245CA" w:rsidRDefault="008B73A0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B73A0" w:rsidRPr="007245CA" w:rsidRDefault="008B73A0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5CA">
              <w:rPr>
                <w:rFonts w:ascii="Angsana New" w:hAnsi="Angsana New"/>
                <w:b/>
                <w:bCs/>
                <w:sz w:val="30"/>
                <w:szCs w:val="30"/>
              </w:rPr>
              <w:t>685,493</w:t>
            </w:r>
          </w:p>
        </w:tc>
        <w:tc>
          <w:tcPr>
            <w:tcW w:w="270" w:type="dxa"/>
          </w:tcPr>
          <w:p w:rsidR="008B73A0" w:rsidRPr="007245CA" w:rsidRDefault="008B73A0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B73A0" w:rsidRPr="007245CA" w:rsidRDefault="0089210F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678,438</w:t>
            </w:r>
          </w:p>
        </w:tc>
        <w:tc>
          <w:tcPr>
            <w:tcW w:w="270" w:type="dxa"/>
          </w:tcPr>
          <w:p w:rsidR="008B73A0" w:rsidRPr="007245CA" w:rsidRDefault="008B73A0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B73A0" w:rsidRPr="007245CA" w:rsidRDefault="008B73A0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5CA">
              <w:rPr>
                <w:rFonts w:ascii="Angsana New" w:hAnsi="Angsana New"/>
                <w:b/>
                <w:bCs/>
                <w:sz w:val="30"/>
                <w:szCs w:val="30"/>
              </w:rPr>
              <w:t>685,493</w:t>
            </w:r>
          </w:p>
        </w:tc>
      </w:tr>
      <w:tr w:rsidR="008B73A0" w:rsidRPr="00383B08" w:rsidTr="00514531">
        <w:tc>
          <w:tcPr>
            <w:tcW w:w="3150" w:type="dxa"/>
          </w:tcPr>
          <w:p w:rsidR="008B73A0" w:rsidRPr="00155F86" w:rsidRDefault="008B73A0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5F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55F86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900" w:type="dxa"/>
          </w:tcPr>
          <w:p w:rsidR="008B73A0" w:rsidRPr="00155F86" w:rsidRDefault="008B73A0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B73A0" w:rsidRPr="0078360A" w:rsidRDefault="00A8002C" w:rsidP="001F4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(171,623)</w:t>
            </w:r>
          </w:p>
        </w:tc>
        <w:tc>
          <w:tcPr>
            <w:tcW w:w="270" w:type="dxa"/>
          </w:tcPr>
          <w:p w:rsidR="008B73A0" w:rsidRPr="0078360A" w:rsidRDefault="008B73A0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B73A0" w:rsidRPr="0078360A" w:rsidRDefault="008B73A0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163,775</w:t>
            </w:r>
            <w:r w:rsidRPr="00056DD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8B73A0" w:rsidRPr="0078360A" w:rsidRDefault="008B73A0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B73A0" w:rsidRPr="0078360A" w:rsidRDefault="0089210F" w:rsidP="001F4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(171,623)</w:t>
            </w:r>
          </w:p>
        </w:tc>
        <w:tc>
          <w:tcPr>
            <w:tcW w:w="270" w:type="dxa"/>
          </w:tcPr>
          <w:p w:rsidR="008B73A0" w:rsidRPr="0078360A" w:rsidRDefault="008B73A0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B73A0" w:rsidRPr="0078360A" w:rsidRDefault="008B73A0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(163,775)</w:t>
            </w:r>
          </w:p>
        </w:tc>
      </w:tr>
      <w:tr w:rsidR="008B73A0" w:rsidRPr="00155F86" w:rsidTr="00514531">
        <w:tc>
          <w:tcPr>
            <w:tcW w:w="3150" w:type="dxa"/>
          </w:tcPr>
          <w:p w:rsidR="008B73A0" w:rsidRPr="00155F86" w:rsidRDefault="008B73A0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5F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:rsidR="008B73A0" w:rsidRPr="00155F86" w:rsidRDefault="008B73A0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B73A0" w:rsidRPr="009715C0" w:rsidRDefault="00A8002C" w:rsidP="00CC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508,833</w:t>
            </w:r>
          </w:p>
        </w:tc>
        <w:tc>
          <w:tcPr>
            <w:tcW w:w="270" w:type="dxa"/>
            <w:vAlign w:val="center"/>
          </w:tcPr>
          <w:p w:rsidR="008B73A0" w:rsidRPr="009715C0" w:rsidRDefault="008B73A0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5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B73A0" w:rsidRPr="009715C0" w:rsidRDefault="008B73A0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521,718</w:t>
            </w:r>
          </w:p>
        </w:tc>
        <w:tc>
          <w:tcPr>
            <w:tcW w:w="270" w:type="dxa"/>
            <w:vAlign w:val="center"/>
          </w:tcPr>
          <w:p w:rsidR="008B73A0" w:rsidRPr="009715C0" w:rsidRDefault="008B73A0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5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B73A0" w:rsidRPr="009715C0" w:rsidRDefault="0089210F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506,815</w:t>
            </w:r>
          </w:p>
        </w:tc>
        <w:tc>
          <w:tcPr>
            <w:tcW w:w="270" w:type="dxa"/>
            <w:vAlign w:val="center"/>
          </w:tcPr>
          <w:p w:rsidR="008B73A0" w:rsidRPr="009715C0" w:rsidRDefault="008B73A0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5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B73A0" w:rsidRPr="009715C0" w:rsidRDefault="008B73A0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521,718</w:t>
            </w:r>
          </w:p>
        </w:tc>
      </w:tr>
      <w:tr w:rsidR="008B73A0" w:rsidRPr="00155F86" w:rsidTr="00150CC8">
        <w:tc>
          <w:tcPr>
            <w:tcW w:w="3150" w:type="dxa"/>
          </w:tcPr>
          <w:p w:rsidR="008B73A0" w:rsidRPr="00155F86" w:rsidRDefault="008B73A0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8B73A0" w:rsidRPr="00155F86" w:rsidRDefault="008B73A0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:rsidR="008B73A0" w:rsidRDefault="008B73A0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5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:rsidR="008B73A0" w:rsidRPr="00922E7A" w:rsidRDefault="008B73A0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5" w:right="-11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:rsidR="008B73A0" w:rsidRDefault="008B73A0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5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:rsidR="008B73A0" w:rsidRPr="00922E7A" w:rsidRDefault="008B73A0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5" w:right="-11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:rsidR="008B73A0" w:rsidRDefault="008B73A0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5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:rsidR="008B73A0" w:rsidRPr="00922E7A" w:rsidRDefault="008B73A0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5" w:right="-11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:rsidR="008B73A0" w:rsidRDefault="008B73A0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5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8B73A0" w:rsidRPr="00155F86" w:rsidTr="007E5D4A">
        <w:tc>
          <w:tcPr>
            <w:tcW w:w="3150" w:type="dxa"/>
          </w:tcPr>
          <w:p w:rsidR="008B73A0" w:rsidRPr="00DE4621" w:rsidRDefault="008B73A0" w:rsidP="00FB1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(กลับรายการ) </w:t>
            </w:r>
            <w:r w:rsidRPr="00DE4621"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หนี้สงสัยจะสูญสำหรับปี</w:t>
            </w:r>
          </w:p>
        </w:tc>
        <w:tc>
          <w:tcPr>
            <w:tcW w:w="900" w:type="dxa"/>
          </w:tcPr>
          <w:p w:rsidR="008B73A0" w:rsidRPr="00155F86" w:rsidRDefault="008B73A0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8B73A0" w:rsidRPr="009715C0" w:rsidRDefault="00A8002C" w:rsidP="001F4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7,848</w:t>
            </w:r>
          </w:p>
        </w:tc>
        <w:tc>
          <w:tcPr>
            <w:tcW w:w="270" w:type="dxa"/>
            <w:vAlign w:val="bottom"/>
          </w:tcPr>
          <w:p w:rsidR="008B73A0" w:rsidRPr="009715C0" w:rsidRDefault="008B73A0" w:rsidP="007E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ind w:left="-10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8B73A0" w:rsidRPr="009715C0" w:rsidRDefault="008B73A0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5C0">
              <w:rPr>
                <w:rFonts w:ascii="Angsana New" w:hAnsi="Angsana New"/>
                <w:b/>
                <w:bCs/>
                <w:sz w:val="30"/>
                <w:szCs w:val="30"/>
              </w:rPr>
              <w:t>(9,737)</w:t>
            </w:r>
          </w:p>
        </w:tc>
        <w:tc>
          <w:tcPr>
            <w:tcW w:w="270" w:type="dxa"/>
            <w:vAlign w:val="bottom"/>
          </w:tcPr>
          <w:p w:rsidR="008B73A0" w:rsidRPr="009715C0" w:rsidRDefault="008B73A0" w:rsidP="007E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8B73A0" w:rsidRPr="009715C0" w:rsidRDefault="00BF15DF" w:rsidP="001F4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7,848</w:t>
            </w:r>
          </w:p>
        </w:tc>
        <w:tc>
          <w:tcPr>
            <w:tcW w:w="270" w:type="dxa"/>
            <w:vAlign w:val="bottom"/>
          </w:tcPr>
          <w:p w:rsidR="008B73A0" w:rsidRPr="009715C0" w:rsidRDefault="008B73A0" w:rsidP="007E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8B73A0" w:rsidRPr="009715C0" w:rsidRDefault="008B73A0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5C0">
              <w:rPr>
                <w:rFonts w:ascii="Angsana New" w:hAnsi="Angsana New"/>
                <w:b/>
                <w:bCs/>
                <w:sz w:val="30"/>
                <w:szCs w:val="30"/>
              </w:rPr>
              <w:t>(9,737)</w:t>
            </w:r>
          </w:p>
        </w:tc>
      </w:tr>
    </w:tbl>
    <w:p w:rsidR="00D14941" w:rsidRDefault="00D14941" w:rsidP="00F02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540"/>
        <w:rPr>
          <w:rFonts w:ascii="Angsana New" w:hAnsi="Angsana New"/>
          <w:sz w:val="30"/>
          <w:szCs w:val="30"/>
        </w:rPr>
      </w:pPr>
    </w:p>
    <w:p w:rsidR="00D14941" w:rsidRDefault="00D14941" w:rsidP="00F02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540"/>
        <w:rPr>
          <w:rFonts w:ascii="Angsana New" w:hAnsi="Angsana New"/>
          <w:sz w:val="30"/>
          <w:szCs w:val="30"/>
        </w:rPr>
      </w:pPr>
    </w:p>
    <w:p w:rsidR="00D14941" w:rsidRDefault="00D14941" w:rsidP="00F02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540"/>
        <w:rPr>
          <w:rFonts w:ascii="Angsana New" w:hAnsi="Angsana New"/>
          <w:sz w:val="30"/>
          <w:szCs w:val="30"/>
        </w:rPr>
      </w:pPr>
    </w:p>
    <w:p w:rsidR="00A60B61" w:rsidRPr="00155F86" w:rsidRDefault="00A60B61" w:rsidP="00F02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540"/>
        <w:rPr>
          <w:rFonts w:ascii="Angsana New" w:hAnsi="Angsana New"/>
          <w:sz w:val="30"/>
          <w:szCs w:val="30"/>
        </w:rPr>
      </w:pPr>
      <w:r w:rsidRPr="00155F86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tbl>
      <w:tblPr>
        <w:tblW w:w="924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1080"/>
        <w:gridCol w:w="270"/>
        <w:gridCol w:w="1170"/>
        <w:gridCol w:w="250"/>
        <w:gridCol w:w="1081"/>
        <w:gridCol w:w="270"/>
        <w:gridCol w:w="8"/>
        <w:gridCol w:w="1064"/>
      </w:tblGrid>
      <w:tr w:rsidR="00BF15DF" w:rsidRPr="00155F86" w:rsidTr="00F50272">
        <w:trPr>
          <w:tblHeader/>
        </w:trPr>
        <w:tc>
          <w:tcPr>
            <w:tcW w:w="3150" w:type="dxa"/>
          </w:tcPr>
          <w:p w:rsidR="00BF15DF" w:rsidRPr="00155F86" w:rsidRDefault="00BF15DF" w:rsidP="001E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BF15DF" w:rsidRPr="00155F86" w:rsidRDefault="00BF15DF" w:rsidP="001E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93" w:type="dxa"/>
            <w:gridSpan w:val="8"/>
            <w:tcBorders>
              <w:bottom w:val="single" w:sz="4" w:space="0" w:color="auto"/>
            </w:tcBorders>
          </w:tcPr>
          <w:p w:rsidR="00BF15DF" w:rsidRPr="00F50272" w:rsidRDefault="00BF15DF" w:rsidP="001E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272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</w:tr>
      <w:tr w:rsidR="00A60B61" w:rsidRPr="00155F86" w:rsidTr="00F50272">
        <w:trPr>
          <w:tblHeader/>
        </w:trPr>
        <w:tc>
          <w:tcPr>
            <w:tcW w:w="3150" w:type="dxa"/>
          </w:tcPr>
          <w:p w:rsidR="00A60B61" w:rsidRPr="00155F86" w:rsidRDefault="00A60B61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A60B61" w:rsidRPr="00155F86" w:rsidRDefault="00A60B61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60B61" w:rsidRPr="00F50272" w:rsidRDefault="00A60B61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27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:rsidR="00A60B61" w:rsidRPr="00F50272" w:rsidRDefault="00A60B61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60B61" w:rsidRPr="00F50272" w:rsidRDefault="00A60B61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27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345B" w:rsidRPr="00155F86" w:rsidTr="00F50272">
        <w:trPr>
          <w:tblHeader/>
        </w:trPr>
        <w:tc>
          <w:tcPr>
            <w:tcW w:w="3150" w:type="dxa"/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84B9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6345B" w:rsidRPr="00155F86" w:rsidRDefault="00032035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50" w:type="dxa"/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84B9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tcBorders>
              <w:bottom w:val="single" w:sz="4" w:space="0" w:color="auto"/>
            </w:tcBorders>
          </w:tcPr>
          <w:p w:rsidR="00B6345B" w:rsidRPr="00155F86" w:rsidRDefault="00032035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6345B" w:rsidRPr="00155F86" w:rsidTr="00F50272">
        <w:tc>
          <w:tcPr>
            <w:tcW w:w="3150" w:type="dxa"/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5F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6345B" w:rsidRPr="00B05B3D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6345B" w:rsidRPr="00B05B3D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B6345B" w:rsidRPr="00B05B3D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B6345B" w:rsidRPr="00B05B3D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:rsidR="00B6345B" w:rsidRPr="00B05B3D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:rsidR="00B6345B" w:rsidRPr="00B05B3D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B6345B" w:rsidRPr="00B05B3D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002C" w:rsidRPr="00B263E7" w:rsidTr="001127BA">
        <w:tc>
          <w:tcPr>
            <w:tcW w:w="3150" w:type="dxa"/>
          </w:tcPr>
          <w:p w:rsidR="00A8002C" w:rsidRPr="00B263E7" w:rsidRDefault="00A8002C" w:rsidP="00A7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63E7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B263E7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900" w:type="dxa"/>
          </w:tcPr>
          <w:p w:rsidR="00A8002C" w:rsidRPr="00B263E7" w:rsidRDefault="00A8002C" w:rsidP="00A7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8002C" w:rsidRPr="00B263E7" w:rsidRDefault="00A8002C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20,950</w:t>
            </w:r>
          </w:p>
        </w:tc>
        <w:tc>
          <w:tcPr>
            <w:tcW w:w="270" w:type="dxa"/>
          </w:tcPr>
          <w:p w:rsidR="00A8002C" w:rsidRPr="00B263E7" w:rsidRDefault="00A8002C" w:rsidP="00A7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8002C" w:rsidRPr="00B263E7" w:rsidRDefault="00A8002C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32,029</w:t>
            </w:r>
          </w:p>
        </w:tc>
        <w:tc>
          <w:tcPr>
            <w:tcW w:w="250" w:type="dxa"/>
          </w:tcPr>
          <w:p w:rsidR="00A8002C" w:rsidRPr="00B263E7" w:rsidRDefault="00A8002C" w:rsidP="00A7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A8002C" w:rsidRPr="00B263E7" w:rsidRDefault="00A8002C" w:rsidP="00A7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20,950</w:t>
            </w:r>
          </w:p>
        </w:tc>
        <w:tc>
          <w:tcPr>
            <w:tcW w:w="278" w:type="dxa"/>
            <w:gridSpan w:val="2"/>
          </w:tcPr>
          <w:p w:rsidR="00A8002C" w:rsidRPr="00B263E7" w:rsidRDefault="00A8002C" w:rsidP="00A7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A8002C" w:rsidRPr="00B263E7" w:rsidRDefault="00A8002C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32,029</w:t>
            </w:r>
          </w:p>
        </w:tc>
      </w:tr>
      <w:tr w:rsidR="00A8002C" w:rsidRPr="00B263E7" w:rsidTr="001127BA">
        <w:tc>
          <w:tcPr>
            <w:tcW w:w="3150" w:type="dxa"/>
          </w:tcPr>
          <w:p w:rsidR="00A8002C" w:rsidRPr="00B263E7" w:rsidRDefault="00A8002C" w:rsidP="00A7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63E7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B263E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900" w:type="dxa"/>
          </w:tcPr>
          <w:p w:rsidR="00A8002C" w:rsidRPr="00B263E7" w:rsidRDefault="00A8002C" w:rsidP="00A7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8002C" w:rsidRPr="00B263E7" w:rsidRDefault="00A8002C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89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8002C" w:rsidRPr="00B263E7" w:rsidRDefault="00A8002C" w:rsidP="00A7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8002C" w:rsidRPr="00B263E7" w:rsidRDefault="00A8002C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89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A8002C" w:rsidRPr="00B263E7" w:rsidRDefault="00A8002C" w:rsidP="00A7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A8002C" w:rsidRPr="00B263E7" w:rsidRDefault="00A8002C" w:rsidP="00A7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89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:rsidR="00A8002C" w:rsidRPr="00B263E7" w:rsidRDefault="00A8002C" w:rsidP="00A7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A8002C" w:rsidRPr="00B263E7" w:rsidRDefault="00A8002C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89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002C" w:rsidRPr="00B263E7" w:rsidTr="001127BA">
        <w:tc>
          <w:tcPr>
            <w:tcW w:w="3150" w:type="dxa"/>
          </w:tcPr>
          <w:p w:rsidR="00A8002C" w:rsidRPr="00B263E7" w:rsidRDefault="00A8002C" w:rsidP="00A7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63E7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 w:rsidRPr="00B263E7">
              <w:rPr>
                <w:rFonts w:ascii="Angsana New" w:hAnsi="Angsana New"/>
                <w:sz w:val="30"/>
                <w:szCs w:val="30"/>
              </w:rPr>
              <w:t>3</w:t>
            </w:r>
            <w:r w:rsidRPr="00B263E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00" w:type="dxa"/>
          </w:tcPr>
          <w:p w:rsidR="00A8002C" w:rsidRPr="00B263E7" w:rsidRDefault="00A8002C" w:rsidP="00A7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8002C" w:rsidRPr="00590A02" w:rsidRDefault="00A8002C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3,831</w:t>
            </w:r>
          </w:p>
        </w:tc>
        <w:tc>
          <w:tcPr>
            <w:tcW w:w="270" w:type="dxa"/>
          </w:tcPr>
          <w:p w:rsidR="00A8002C" w:rsidRPr="00590A02" w:rsidRDefault="00A8002C" w:rsidP="00A7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8002C" w:rsidRPr="00590A02" w:rsidRDefault="00A8002C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3,410</w:t>
            </w:r>
          </w:p>
        </w:tc>
        <w:tc>
          <w:tcPr>
            <w:tcW w:w="250" w:type="dxa"/>
          </w:tcPr>
          <w:p w:rsidR="00A8002C" w:rsidRPr="00590A02" w:rsidRDefault="00A8002C" w:rsidP="00A7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A8002C" w:rsidRPr="00590A02" w:rsidRDefault="00A8002C" w:rsidP="00A7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3,831</w:t>
            </w:r>
          </w:p>
        </w:tc>
        <w:tc>
          <w:tcPr>
            <w:tcW w:w="278" w:type="dxa"/>
            <w:gridSpan w:val="2"/>
          </w:tcPr>
          <w:p w:rsidR="00A8002C" w:rsidRPr="00590A02" w:rsidRDefault="00A8002C" w:rsidP="00A7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A8002C" w:rsidRPr="00590A02" w:rsidRDefault="00A8002C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3,410</w:t>
            </w:r>
          </w:p>
        </w:tc>
      </w:tr>
      <w:tr w:rsidR="00A8002C" w:rsidRPr="00B263E7" w:rsidTr="001127BA">
        <w:tc>
          <w:tcPr>
            <w:tcW w:w="3150" w:type="dxa"/>
          </w:tcPr>
          <w:p w:rsidR="00A8002C" w:rsidRPr="00B263E7" w:rsidRDefault="00A8002C" w:rsidP="00A7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firstLine="3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:rsidR="00A8002C" w:rsidRPr="00B263E7" w:rsidRDefault="00A8002C" w:rsidP="00A7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8002C" w:rsidRPr="00590A02" w:rsidRDefault="00A8002C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8002C" w:rsidRPr="00590A02" w:rsidRDefault="00A8002C" w:rsidP="00A7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8002C" w:rsidRPr="00590A02" w:rsidRDefault="00A8002C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1,343</w:t>
            </w:r>
          </w:p>
        </w:tc>
        <w:tc>
          <w:tcPr>
            <w:tcW w:w="250" w:type="dxa"/>
          </w:tcPr>
          <w:p w:rsidR="00A8002C" w:rsidRPr="00590A02" w:rsidRDefault="00A8002C" w:rsidP="00A7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A8002C" w:rsidRPr="00590A02" w:rsidRDefault="00A8002C" w:rsidP="00A7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  <w:gridSpan w:val="2"/>
          </w:tcPr>
          <w:p w:rsidR="00A8002C" w:rsidRPr="00590A02" w:rsidRDefault="00A8002C" w:rsidP="00A7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A8002C" w:rsidRPr="00590A02" w:rsidRDefault="00A8002C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1,343</w:t>
            </w:r>
          </w:p>
        </w:tc>
      </w:tr>
      <w:tr w:rsidR="00A8002C" w:rsidRPr="00B05B3D" w:rsidTr="001E1782">
        <w:tc>
          <w:tcPr>
            <w:tcW w:w="3150" w:type="dxa"/>
          </w:tcPr>
          <w:p w:rsidR="00A8002C" w:rsidRPr="00155F86" w:rsidRDefault="00A8002C" w:rsidP="001E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5F86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 w:rsidRPr="00155F86">
              <w:rPr>
                <w:rFonts w:ascii="Angsana New" w:hAnsi="Angsana New"/>
                <w:sz w:val="30"/>
                <w:szCs w:val="30"/>
              </w:rPr>
              <w:t>6 - 12</w:t>
            </w:r>
            <w:r w:rsidRPr="00155F8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00" w:type="dxa"/>
          </w:tcPr>
          <w:p w:rsidR="00A8002C" w:rsidRPr="00155F86" w:rsidRDefault="00A8002C" w:rsidP="001E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8002C" w:rsidRPr="00B05B3D" w:rsidRDefault="00A8002C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614</w:t>
            </w:r>
          </w:p>
        </w:tc>
        <w:tc>
          <w:tcPr>
            <w:tcW w:w="270" w:type="dxa"/>
          </w:tcPr>
          <w:p w:rsidR="00A8002C" w:rsidRPr="00B05B3D" w:rsidRDefault="00A8002C" w:rsidP="001E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8002C" w:rsidRPr="00B05B3D" w:rsidRDefault="00A8002C" w:rsidP="001E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A8002C" w:rsidRPr="00B05B3D" w:rsidRDefault="00A8002C" w:rsidP="001E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A8002C" w:rsidRPr="00B05B3D" w:rsidRDefault="00A8002C" w:rsidP="001E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614</w:t>
            </w:r>
          </w:p>
        </w:tc>
        <w:tc>
          <w:tcPr>
            <w:tcW w:w="278" w:type="dxa"/>
            <w:gridSpan w:val="2"/>
          </w:tcPr>
          <w:p w:rsidR="00A8002C" w:rsidRPr="00B05B3D" w:rsidRDefault="00A8002C" w:rsidP="001E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A8002C" w:rsidRPr="00B05B3D" w:rsidRDefault="00A8002C" w:rsidP="001E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002C" w:rsidRPr="00B05B3D" w:rsidTr="001E1782">
        <w:tc>
          <w:tcPr>
            <w:tcW w:w="3150" w:type="dxa"/>
          </w:tcPr>
          <w:p w:rsidR="00A8002C" w:rsidRPr="00155F86" w:rsidRDefault="00A8002C" w:rsidP="001E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5F86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มากกว่า </w:t>
            </w:r>
            <w:r w:rsidRPr="00155F86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155F8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:rsidR="00A8002C" w:rsidRPr="00155F86" w:rsidRDefault="00A8002C" w:rsidP="001E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8002C" w:rsidRPr="00B05B3D" w:rsidRDefault="00A8002C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3,574</w:t>
            </w:r>
          </w:p>
        </w:tc>
        <w:tc>
          <w:tcPr>
            <w:tcW w:w="270" w:type="dxa"/>
          </w:tcPr>
          <w:p w:rsidR="00A8002C" w:rsidRPr="00B05B3D" w:rsidRDefault="00A8002C" w:rsidP="001E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8002C" w:rsidRPr="00B05B3D" w:rsidRDefault="00A8002C" w:rsidP="001E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A8002C" w:rsidRPr="00B05B3D" w:rsidRDefault="00A8002C" w:rsidP="001E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A8002C" w:rsidRPr="00B05B3D" w:rsidRDefault="00A8002C" w:rsidP="001E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3,574</w:t>
            </w:r>
          </w:p>
        </w:tc>
        <w:tc>
          <w:tcPr>
            <w:tcW w:w="278" w:type="dxa"/>
            <w:gridSpan w:val="2"/>
          </w:tcPr>
          <w:p w:rsidR="00A8002C" w:rsidRPr="00B05B3D" w:rsidRDefault="00A8002C" w:rsidP="001E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:rsidR="00A8002C" w:rsidRPr="00B05B3D" w:rsidRDefault="00A8002C" w:rsidP="00BF1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002C" w:rsidRPr="00B263E7" w:rsidTr="001127BA">
        <w:tc>
          <w:tcPr>
            <w:tcW w:w="3150" w:type="dxa"/>
          </w:tcPr>
          <w:p w:rsidR="00A8002C" w:rsidRPr="00B263E7" w:rsidRDefault="00A8002C" w:rsidP="00A7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:rsidR="00A8002C" w:rsidRPr="00B263E7" w:rsidRDefault="00A8002C" w:rsidP="00A7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8002C" w:rsidRPr="00B263E7" w:rsidRDefault="00A8002C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28,969</w:t>
            </w:r>
          </w:p>
        </w:tc>
        <w:tc>
          <w:tcPr>
            <w:tcW w:w="270" w:type="dxa"/>
          </w:tcPr>
          <w:p w:rsidR="00A8002C" w:rsidRPr="00B263E7" w:rsidRDefault="00A8002C" w:rsidP="00A7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8002C" w:rsidRPr="00B263E7" w:rsidRDefault="00A8002C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36,782</w:t>
            </w:r>
          </w:p>
        </w:tc>
        <w:tc>
          <w:tcPr>
            <w:tcW w:w="250" w:type="dxa"/>
          </w:tcPr>
          <w:p w:rsidR="00A8002C" w:rsidRPr="00B263E7" w:rsidRDefault="00A8002C" w:rsidP="00A7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:rsidR="00A8002C" w:rsidRPr="00B263E7" w:rsidRDefault="00A8002C" w:rsidP="00A7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28,969</w:t>
            </w:r>
          </w:p>
        </w:tc>
        <w:tc>
          <w:tcPr>
            <w:tcW w:w="278" w:type="dxa"/>
            <w:gridSpan w:val="2"/>
          </w:tcPr>
          <w:p w:rsidR="00A8002C" w:rsidRPr="00B263E7" w:rsidRDefault="00A8002C" w:rsidP="00A7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:rsidR="00A8002C" w:rsidRPr="00B263E7" w:rsidRDefault="00A8002C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36,782</w:t>
            </w:r>
          </w:p>
        </w:tc>
      </w:tr>
      <w:tr w:rsidR="00A8002C" w:rsidRPr="00155F86" w:rsidTr="001127BA">
        <w:tc>
          <w:tcPr>
            <w:tcW w:w="3150" w:type="dxa"/>
          </w:tcPr>
          <w:p w:rsidR="00A8002C" w:rsidRPr="00155F86" w:rsidRDefault="00A8002C" w:rsidP="00A7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5F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155F86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00" w:type="dxa"/>
          </w:tcPr>
          <w:p w:rsidR="00A8002C" w:rsidRPr="00B05B3D" w:rsidRDefault="00A8002C" w:rsidP="00A7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8002C" w:rsidRPr="005769AC" w:rsidRDefault="00A8002C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(4,193)</w:t>
            </w:r>
          </w:p>
        </w:tc>
        <w:tc>
          <w:tcPr>
            <w:tcW w:w="270" w:type="dxa"/>
          </w:tcPr>
          <w:p w:rsidR="00A8002C" w:rsidRPr="005769AC" w:rsidRDefault="00A8002C" w:rsidP="00A7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8002C" w:rsidRPr="005769AC" w:rsidRDefault="00A8002C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A8002C" w:rsidRPr="005769AC" w:rsidRDefault="00A8002C" w:rsidP="00A7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A8002C" w:rsidRPr="005769AC" w:rsidRDefault="00A8002C" w:rsidP="00BF1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(4,193)</w:t>
            </w:r>
          </w:p>
        </w:tc>
        <w:tc>
          <w:tcPr>
            <w:tcW w:w="278" w:type="dxa"/>
            <w:gridSpan w:val="2"/>
          </w:tcPr>
          <w:p w:rsidR="00A8002C" w:rsidRPr="005769AC" w:rsidRDefault="00A8002C" w:rsidP="00A7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:rsidR="00A8002C" w:rsidRPr="005769AC" w:rsidRDefault="00A8002C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002C" w:rsidRPr="00155F86" w:rsidTr="001127BA">
        <w:tc>
          <w:tcPr>
            <w:tcW w:w="3150" w:type="dxa"/>
          </w:tcPr>
          <w:p w:rsidR="00A8002C" w:rsidRPr="00155F86" w:rsidRDefault="00A8002C" w:rsidP="00A7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A8002C" w:rsidRPr="00155F86" w:rsidRDefault="00A8002C" w:rsidP="00A7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8002C" w:rsidRPr="00B05B3D" w:rsidRDefault="00A8002C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24,776</w:t>
            </w:r>
          </w:p>
        </w:tc>
        <w:tc>
          <w:tcPr>
            <w:tcW w:w="270" w:type="dxa"/>
          </w:tcPr>
          <w:p w:rsidR="00A8002C" w:rsidRPr="00B05B3D" w:rsidRDefault="00A8002C" w:rsidP="00A7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8002C" w:rsidRPr="00B05B3D" w:rsidRDefault="00A8002C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36,782</w:t>
            </w:r>
          </w:p>
        </w:tc>
        <w:tc>
          <w:tcPr>
            <w:tcW w:w="250" w:type="dxa"/>
          </w:tcPr>
          <w:p w:rsidR="00A8002C" w:rsidRPr="00B05B3D" w:rsidRDefault="00A8002C" w:rsidP="00A7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:rsidR="00A8002C" w:rsidRPr="00B05B3D" w:rsidRDefault="00A8002C" w:rsidP="00C71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24,776</w:t>
            </w:r>
          </w:p>
        </w:tc>
        <w:tc>
          <w:tcPr>
            <w:tcW w:w="278" w:type="dxa"/>
            <w:gridSpan w:val="2"/>
          </w:tcPr>
          <w:p w:rsidR="00A8002C" w:rsidRPr="00B05B3D" w:rsidRDefault="00A8002C" w:rsidP="00A7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:rsidR="00A8002C" w:rsidRPr="00B05B3D" w:rsidRDefault="00A8002C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36,782</w:t>
            </w:r>
          </w:p>
        </w:tc>
      </w:tr>
      <w:tr w:rsidR="00F02790" w:rsidRPr="00155F86" w:rsidTr="001127BA">
        <w:tc>
          <w:tcPr>
            <w:tcW w:w="3150" w:type="dxa"/>
          </w:tcPr>
          <w:p w:rsidR="00F02790" w:rsidRDefault="00F02790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F02790" w:rsidRPr="00155F86" w:rsidRDefault="00F02790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F02790" w:rsidRPr="00155F86" w:rsidRDefault="00F02790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02790" w:rsidRPr="00155F86" w:rsidRDefault="00F02790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02790" w:rsidRPr="00155F86" w:rsidRDefault="00F02790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:rsidR="00F02790" w:rsidRPr="00155F86" w:rsidRDefault="00F02790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:rsidR="00F02790" w:rsidRPr="00155F86" w:rsidRDefault="00F02790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15" w:right="-1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:rsidR="00F02790" w:rsidRPr="00155F86" w:rsidRDefault="00F02790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</w:tcPr>
          <w:p w:rsidR="00F02790" w:rsidRPr="00155F86" w:rsidRDefault="00F02790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15" w:right="-1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32035" w:rsidRPr="00155F86" w:rsidTr="001127BA">
        <w:tc>
          <w:tcPr>
            <w:tcW w:w="3150" w:type="dxa"/>
          </w:tcPr>
          <w:p w:rsidR="00032035" w:rsidRPr="00155F86" w:rsidRDefault="00032035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155F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00" w:type="dxa"/>
          </w:tcPr>
          <w:p w:rsidR="00032035" w:rsidRPr="00155F86" w:rsidRDefault="00032035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32035" w:rsidRPr="00155F86" w:rsidRDefault="00032035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32035" w:rsidRPr="00155F86" w:rsidRDefault="00032035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32035" w:rsidRPr="00155F86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:rsidR="00032035" w:rsidRPr="00155F86" w:rsidRDefault="00032035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:rsidR="00032035" w:rsidRPr="00155F86" w:rsidRDefault="00032035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15" w:right="-1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:rsidR="00032035" w:rsidRPr="00155F86" w:rsidRDefault="00032035" w:rsidP="0005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</w:tcPr>
          <w:p w:rsidR="00032035" w:rsidRPr="00155F86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15" w:right="-1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32035" w:rsidRPr="00B05B3D" w:rsidTr="001127BA">
        <w:tc>
          <w:tcPr>
            <w:tcW w:w="3150" w:type="dxa"/>
          </w:tcPr>
          <w:p w:rsidR="00032035" w:rsidRPr="00155F86" w:rsidRDefault="00032035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5F86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155F8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900" w:type="dxa"/>
          </w:tcPr>
          <w:p w:rsidR="00032035" w:rsidRPr="00155F86" w:rsidRDefault="00032035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32035" w:rsidRPr="00B05B3D" w:rsidRDefault="00A8002C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15" w:right="-1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427,280</w:t>
            </w:r>
          </w:p>
        </w:tc>
        <w:tc>
          <w:tcPr>
            <w:tcW w:w="270" w:type="dxa"/>
          </w:tcPr>
          <w:p w:rsidR="00032035" w:rsidRPr="00B05B3D" w:rsidRDefault="00032035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32035" w:rsidRPr="00B05B3D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15" w:right="-1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452,695</w:t>
            </w:r>
          </w:p>
        </w:tc>
        <w:tc>
          <w:tcPr>
            <w:tcW w:w="250" w:type="dxa"/>
          </w:tcPr>
          <w:p w:rsidR="00032035" w:rsidRPr="00B05B3D" w:rsidRDefault="00032035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032035" w:rsidRPr="00B05B3D" w:rsidRDefault="00D12A82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15" w:right="-1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425,262</w:t>
            </w:r>
          </w:p>
        </w:tc>
        <w:tc>
          <w:tcPr>
            <w:tcW w:w="278" w:type="dxa"/>
            <w:gridSpan w:val="2"/>
          </w:tcPr>
          <w:p w:rsidR="00032035" w:rsidRPr="00B05B3D" w:rsidRDefault="00032035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032035" w:rsidRPr="00B05B3D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15" w:right="-1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452,695</w:t>
            </w:r>
          </w:p>
        </w:tc>
      </w:tr>
      <w:tr w:rsidR="00032035" w:rsidRPr="00B05B3D" w:rsidTr="001127BA">
        <w:tc>
          <w:tcPr>
            <w:tcW w:w="3150" w:type="dxa"/>
          </w:tcPr>
          <w:p w:rsidR="00032035" w:rsidRPr="00155F86" w:rsidRDefault="00032035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5F8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155F8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900" w:type="dxa"/>
          </w:tcPr>
          <w:p w:rsidR="00032035" w:rsidRPr="00155F86" w:rsidRDefault="00032035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32035" w:rsidRPr="00B05B3D" w:rsidRDefault="00032035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15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32035" w:rsidRPr="00B05B3D" w:rsidRDefault="00032035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32035" w:rsidRPr="00B05B3D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15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032035" w:rsidRPr="00B05B3D" w:rsidRDefault="00032035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032035" w:rsidRPr="00B05B3D" w:rsidRDefault="00032035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15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:rsidR="00032035" w:rsidRPr="00B05B3D" w:rsidRDefault="00032035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032035" w:rsidRPr="00B05B3D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15" w:right="-1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002C" w:rsidRPr="00B05B3D" w:rsidTr="001127BA">
        <w:tc>
          <w:tcPr>
            <w:tcW w:w="3150" w:type="dxa"/>
          </w:tcPr>
          <w:p w:rsidR="00A8002C" w:rsidRPr="00155F86" w:rsidRDefault="00A8002C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5F86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 w:rsidRPr="00155F86">
              <w:rPr>
                <w:rFonts w:ascii="Angsana New" w:hAnsi="Angsana New"/>
                <w:sz w:val="30"/>
                <w:szCs w:val="30"/>
              </w:rPr>
              <w:t>3</w:t>
            </w:r>
            <w:r w:rsidRPr="00155F8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00" w:type="dxa"/>
          </w:tcPr>
          <w:p w:rsidR="00A8002C" w:rsidRPr="00155F86" w:rsidRDefault="00A8002C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8002C" w:rsidRPr="00B05B3D" w:rsidRDefault="00A8002C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15" w:right="-1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56,511</w:t>
            </w:r>
          </w:p>
        </w:tc>
        <w:tc>
          <w:tcPr>
            <w:tcW w:w="270" w:type="dxa"/>
          </w:tcPr>
          <w:p w:rsidR="00A8002C" w:rsidRPr="00B05B3D" w:rsidRDefault="00A8002C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8002C" w:rsidRPr="00B05B3D" w:rsidRDefault="00A8002C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15" w:right="-1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35,121</w:t>
            </w:r>
          </w:p>
        </w:tc>
        <w:tc>
          <w:tcPr>
            <w:tcW w:w="250" w:type="dxa"/>
          </w:tcPr>
          <w:p w:rsidR="00A8002C" w:rsidRPr="00B05B3D" w:rsidRDefault="00A8002C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A8002C" w:rsidRPr="00B05B3D" w:rsidRDefault="00A8002C" w:rsidP="00C3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15" w:right="-1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56,511</w:t>
            </w:r>
          </w:p>
        </w:tc>
        <w:tc>
          <w:tcPr>
            <w:tcW w:w="278" w:type="dxa"/>
            <w:gridSpan w:val="2"/>
          </w:tcPr>
          <w:p w:rsidR="00A8002C" w:rsidRPr="00B05B3D" w:rsidRDefault="00A8002C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A8002C" w:rsidRPr="00B05B3D" w:rsidRDefault="00A8002C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15" w:right="-1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35,121</w:t>
            </w:r>
          </w:p>
        </w:tc>
      </w:tr>
      <w:tr w:rsidR="00A8002C" w:rsidRPr="00B05B3D" w:rsidTr="001127BA">
        <w:tc>
          <w:tcPr>
            <w:tcW w:w="3150" w:type="dxa"/>
          </w:tcPr>
          <w:p w:rsidR="00A8002C" w:rsidRPr="00155F86" w:rsidRDefault="00A8002C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5F86">
              <w:rPr>
                <w:rFonts w:ascii="Angsana New" w:hAnsi="Angsana New"/>
                <w:sz w:val="30"/>
                <w:szCs w:val="30"/>
                <w:cs/>
              </w:rPr>
              <w:t xml:space="preserve">       3 - </w:t>
            </w:r>
            <w:r w:rsidRPr="00155F86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155F8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:rsidR="00A8002C" w:rsidRPr="00155F86" w:rsidRDefault="00A8002C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8002C" w:rsidRPr="00B05B3D" w:rsidRDefault="00A8002C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15" w:right="-1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5,681</w:t>
            </w:r>
          </w:p>
        </w:tc>
        <w:tc>
          <w:tcPr>
            <w:tcW w:w="270" w:type="dxa"/>
          </w:tcPr>
          <w:p w:rsidR="00A8002C" w:rsidRPr="00B05B3D" w:rsidRDefault="00A8002C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8002C" w:rsidRPr="00B05B3D" w:rsidRDefault="00A8002C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15" w:right="-1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0" w:type="dxa"/>
          </w:tcPr>
          <w:p w:rsidR="00A8002C" w:rsidRPr="00B05B3D" w:rsidRDefault="00A8002C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A8002C" w:rsidRPr="00B05B3D" w:rsidRDefault="00A8002C" w:rsidP="00D1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15" w:right="-1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5,681</w:t>
            </w:r>
          </w:p>
        </w:tc>
        <w:tc>
          <w:tcPr>
            <w:tcW w:w="278" w:type="dxa"/>
            <w:gridSpan w:val="2"/>
          </w:tcPr>
          <w:p w:rsidR="00A8002C" w:rsidRPr="00B05B3D" w:rsidRDefault="00A8002C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A8002C" w:rsidRPr="00B05B3D" w:rsidRDefault="00A8002C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15" w:right="-1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8002C" w:rsidRPr="00B05B3D" w:rsidTr="001127BA">
        <w:tc>
          <w:tcPr>
            <w:tcW w:w="3150" w:type="dxa"/>
          </w:tcPr>
          <w:p w:rsidR="00A8002C" w:rsidRPr="00155F86" w:rsidRDefault="00A8002C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5F86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 w:rsidRPr="00155F86">
              <w:rPr>
                <w:rFonts w:ascii="Angsana New" w:hAnsi="Angsana New"/>
                <w:sz w:val="30"/>
                <w:szCs w:val="30"/>
              </w:rPr>
              <w:t>6 - 12</w:t>
            </w:r>
            <w:r w:rsidRPr="00155F8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00" w:type="dxa"/>
          </w:tcPr>
          <w:p w:rsidR="00A8002C" w:rsidRPr="00155F86" w:rsidRDefault="00A8002C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8002C" w:rsidRPr="00B05B3D" w:rsidRDefault="00A8002C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1,175</w:t>
            </w:r>
          </w:p>
        </w:tc>
        <w:tc>
          <w:tcPr>
            <w:tcW w:w="270" w:type="dxa"/>
          </w:tcPr>
          <w:p w:rsidR="00A8002C" w:rsidRPr="00B05B3D" w:rsidRDefault="00A8002C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8002C" w:rsidRPr="00B05B3D" w:rsidRDefault="00A8002C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667</w:t>
            </w:r>
          </w:p>
        </w:tc>
        <w:tc>
          <w:tcPr>
            <w:tcW w:w="250" w:type="dxa"/>
          </w:tcPr>
          <w:p w:rsidR="00A8002C" w:rsidRPr="00B05B3D" w:rsidRDefault="00A8002C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A8002C" w:rsidRPr="00B05B3D" w:rsidRDefault="00A8002C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1,175</w:t>
            </w:r>
          </w:p>
        </w:tc>
        <w:tc>
          <w:tcPr>
            <w:tcW w:w="278" w:type="dxa"/>
            <w:gridSpan w:val="2"/>
          </w:tcPr>
          <w:p w:rsidR="00A8002C" w:rsidRPr="00B05B3D" w:rsidRDefault="00A8002C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A8002C" w:rsidRPr="00B05B3D" w:rsidRDefault="00A8002C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667</w:t>
            </w:r>
          </w:p>
        </w:tc>
      </w:tr>
      <w:tr w:rsidR="00A8002C" w:rsidRPr="00B05B3D" w:rsidTr="001127BA">
        <w:tc>
          <w:tcPr>
            <w:tcW w:w="3150" w:type="dxa"/>
          </w:tcPr>
          <w:p w:rsidR="00A8002C" w:rsidRPr="00155F86" w:rsidRDefault="00A8002C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5F86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มากกว่า </w:t>
            </w:r>
            <w:r w:rsidRPr="00155F86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155F8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:rsidR="00A8002C" w:rsidRPr="00155F86" w:rsidRDefault="00A8002C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8002C" w:rsidRPr="00B05B3D" w:rsidRDefault="00A8002C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160,840</w:t>
            </w:r>
          </w:p>
        </w:tc>
        <w:tc>
          <w:tcPr>
            <w:tcW w:w="270" w:type="dxa"/>
          </w:tcPr>
          <w:p w:rsidR="00A8002C" w:rsidRPr="00B05B3D" w:rsidRDefault="00A8002C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8002C" w:rsidRPr="00B05B3D" w:rsidRDefault="00A8002C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160,223</w:t>
            </w:r>
          </w:p>
        </w:tc>
        <w:tc>
          <w:tcPr>
            <w:tcW w:w="250" w:type="dxa"/>
          </w:tcPr>
          <w:p w:rsidR="00A8002C" w:rsidRPr="00B05B3D" w:rsidRDefault="00A8002C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A8002C" w:rsidRPr="00B05B3D" w:rsidRDefault="00A8002C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160,840</w:t>
            </w:r>
          </w:p>
        </w:tc>
        <w:tc>
          <w:tcPr>
            <w:tcW w:w="278" w:type="dxa"/>
            <w:gridSpan w:val="2"/>
          </w:tcPr>
          <w:p w:rsidR="00A8002C" w:rsidRPr="00B05B3D" w:rsidRDefault="00A8002C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:rsidR="00A8002C" w:rsidRPr="00B05B3D" w:rsidRDefault="00A8002C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160,223</w:t>
            </w:r>
          </w:p>
        </w:tc>
      </w:tr>
      <w:tr w:rsidR="00A8002C" w:rsidRPr="00B05B3D" w:rsidTr="001127BA">
        <w:tc>
          <w:tcPr>
            <w:tcW w:w="3150" w:type="dxa"/>
          </w:tcPr>
          <w:p w:rsidR="00A8002C" w:rsidRPr="00155F86" w:rsidRDefault="00A8002C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A8002C" w:rsidRPr="00155F86" w:rsidRDefault="00A8002C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8002C" w:rsidRPr="00B05B3D" w:rsidRDefault="00A8002C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651,487</w:t>
            </w:r>
          </w:p>
        </w:tc>
        <w:tc>
          <w:tcPr>
            <w:tcW w:w="270" w:type="dxa"/>
          </w:tcPr>
          <w:p w:rsidR="00A8002C" w:rsidRPr="00B05B3D" w:rsidRDefault="00A8002C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8002C" w:rsidRPr="00B05B3D" w:rsidRDefault="00A8002C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648,711</w:t>
            </w:r>
          </w:p>
        </w:tc>
        <w:tc>
          <w:tcPr>
            <w:tcW w:w="250" w:type="dxa"/>
          </w:tcPr>
          <w:p w:rsidR="00A8002C" w:rsidRPr="00B05B3D" w:rsidRDefault="00A8002C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:rsidR="00A8002C" w:rsidRPr="00B05B3D" w:rsidRDefault="00A8002C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649,469</w:t>
            </w:r>
          </w:p>
        </w:tc>
        <w:tc>
          <w:tcPr>
            <w:tcW w:w="278" w:type="dxa"/>
            <w:gridSpan w:val="2"/>
          </w:tcPr>
          <w:p w:rsidR="00A8002C" w:rsidRPr="00B05B3D" w:rsidRDefault="00A8002C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:rsidR="00A8002C" w:rsidRPr="00B05B3D" w:rsidRDefault="00A8002C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648,711</w:t>
            </w:r>
          </w:p>
        </w:tc>
      </w:tr>
      <w:tr w:rsidR="00A8002C" w:rsidRPr="00155F86" w:rsidTr="001127BA">
        <w:tc>
          <w:tcPr>
            <w:tcW w:w="3150" w:type="dxa"/>
          </w:tcPr>
          <w:p w:rsidR="00A8002C" w:rsidRPr="00155F86" w:rsidRDefault="00A8002C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5F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155F86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00" w:type="dxa"/>
          </w:tcPr>
          <w:p w:rsidR="00A8002C" w:rsidRPr="00155F86" w:rsidRDefault="00A8002C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8002C" w:rsidRPr="00155F86" w:rsidRDefault="00A8002C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(167,430)</w:t>
            </w:r>
          </w:p>
        </w:tc>
        <w:tc>
          <w:tcPr>
            <w:tcW w:w="270" w:type="dxa"/>
          </w:tcPr>
          <w:p w:rsidR="00A8002C" w:rsidRPr="00155F86" w:rsidRDefault="00A8002C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8002C" w:rsidRPr="00155F86" w:rsidRDefault="00A8002C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(163,775)</w:t>
            </w:r>
          </w:p>
        </w:tc>
        <w:tc>
          <w:tcPr>
            <w:tcW w:w="250" w:type="dxa"/>
          </w:tcPr>
          <w:p w:rsidR="00A8002C" w:rsidRPr="00155F86" w:rsidRDefault="00A8002C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A8002C" w:rsidRPr="00155F86" w:rsidRDefault="00A8002C" w:rsidP="008B6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(167,430)</w:t>
            </w:r>
          </w:p>
        </w:tc>
        <w:tc>
          <w:tcPr>
            <w:tcW w:w="278" w:type="dxa"/>
            <w:gridSpan w:val="2"/>
          </w:tcPr>
          <w:p w:rsidR="00A8002C" w:rsidRPr="00155F86" w:rsidRDefault="00A8002C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:rsidR="00A8002C" w:rsidRPr="00155F86" w:rsidRDefault="00A8002C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(163,775)</w:t>
            </w:r>
          </w:p>
        </w:tc>
      </w:tr>
      <w:tr w:rsidR="00A8002C" w:rsidRPr="00A8002C" w:rsidTr="001127BA">
        <w:tc>
          <w:tcPr>
            <w:tcW w:w="3150" w:type="dxa"/>
          </w:tcPr>
          <w:p w:rsidR="00A8002C" w:rsidRPr="00A8002C" w:rsidRDefault="00A8002C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A8002C" w:rsidRPr="00A8002C" w:rsidRDefault="00A8002C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8002C" w:rsidRPr="00A8002C" w:rsidRDefault="00A8002C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15" w:right="-1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484</w:t>
            </w:r>
            <w:r w:rsidRPr="00A8002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057</w:t>
            </w:r>
          </w:p>
        </w:tc>
        <w:tc>
          <w:tcPr>
            <w:tcW w:w="270" w:type="dxa"/>
          </w:tcPr>
          <w:p w:rsidR="00A8002C" w:rsidRPr="00A8002C" w:rsidRDefault="00A8002C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8002C" w:rsidRPr="00A8002C" w:rsidRDefault="00A8002C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002C">
              <w:rPr>
                <w:rFonts w:ascii="Angsana New" w:hAnsi="Angsana New"/>
                <w:b/>
                <w:bCs/>
                <w:sz w:val="30"/>
                <w:szCs w:val="30"/>
              </w:rPr>
              <w:t>484,936</w:t>
            </w:r>
          </w:p>
        </w:tc>
        <w:tc>
          <w:tcPr>
            <w:tcW w:w="250" w:type="dxa"/>
          </w:tcPr>
          <w:p w:rsidR="00A8002C" w:rsidRPr="00A8002C" w:rsidRDefault="00A8002C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:rsidR="00A8002C" w:rsidRPr="00A8002C" w:rsidRDefault="00A8002C" w:rsidP="008B6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002C">
              <w:rPr>
                <w:rFonts w:ascii="Angsana New" w:hAnsi="Angsana New"/>
                <w:b/>
                <w:bCs/>
                <w:sz w:val="30"/>
                <w:szCs w:val="30"/>
              </w:rPr>
              <w:t>482,039</w:t>
            </w:r>
          </w:p>
        </w:tc>
        <w:tc>
          <w:tcPr>
            <w:tcW w:w="278" w:type="dxa"/>
            <w:gridSpan w:val="2"/>
          </w:tcPr>
          <w:p w:rsidR="00A8002C" w:rsidRPr="00A8002C" w:rsidRDefault="00A8002C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:rsidR="00A8002C" w:rsidRPr="00A8002C" w:rsidRDefault="00A8002C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002C">
              <w:rPr>
                <w:rFonts w:ascii="Angsana New" w:hAnsi="Angsana New"/>
                <w:b/>
                <w:bCs/>
                <w:sz w:val="30"/>
                <w:szCs w:val="30"/>
              </w:rPr>
              <w:t>484,936</w:t>
            </w:r>
          </w:p>
        </w:tc>
      </w:tr>
      <w:tr w:rsidR="00032035" w:rsidRPr="00B05B3D" w:rsidTr="001127BA">
        <w:tc>
          <w:tcPr>
            <w:tcW w:w="3150" w:type="dxa"/>
          </w:tcPr>
          <w:p w:rsidR="00032035" w:rsidRPr="008233B2" w:rsidRDefault="00032035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:rsidR="00032035" w:rsidRPr="008233B2" w:rsidRDefault="00032035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32035" w:rsidRPr="008233B2" w:rsidRDefault="00032035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032035" w:rsidRPr="008233B2" w:rsidRDefault="00032035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32035" w:rsidRPr="008233B2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</w:tcPr>
          <w:p w:rsidR="00032035" w:rsidRPr="008233B2" w:rsidRDefault="00032035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:rsidR="00032035" w:rsidRPr="008233B2" w:rsidRDefault="00032035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8" w:type="dxa"/>
            <w:gridSpan w:val="2"/>
          </w:tcPr>
          <w:p w:rsidR="00032035" w:rsidRPr="008233B2" w:rsidRDefault="00032035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:rsidR="00032035" w:rsidRPr="008233B2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32035" w:rsidRPr="00B05B3D" w:rsidTr="001127BA">
        <w:tc>
          <w:tcPr>
            <w:tcW w:w="3150" w:type="dxa"/>
          </w:tcPr>
          <w:p w:rsidR="00032035" w:rsidRPr="00155F86" w:rsidRDefault="00032035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5F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:rsidR="00032035" w:rsidRPr="00155F86" w:rsidRDefault="00032035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32035" w:rsidRPr="00B05B3D" w:rsidRDefault="00BE5F7C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508,833</w:t>
            </w:r>
          </w:p>
        </w:tc>
        <w:tc>
          <w:tcPr>
            <w:tcW w:w="270" w:type="dxa"/>
          </w:tcPr>
          <w:p w:rsidR="00032035" w:rsidRPr="00B05B3D" w:rsidRDefault="00032035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32035" w:rsidRPr="00B05B3D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521,718</w:t>
            </w:r>
          </w:p>
        </w:tc>
        <w:tc>
          <w:tcPr>
            <w:tcW w:w="250" w:type="dxa"/>
          </w:tcPr>
          <w:p w:rsidR="00032035" w:rsidRPr="00B51CA7" w:rsidRDefault="00032035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:rsidR="00032035" w:rsidRPr="00B05B3D" w:rsidRDefault="00D12A82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506,815</w:t>
            </w:r>
          </w:p>
        </w:tc>
        <w:tc>
          <w:tcPr>
            <w:tcW w:w="278" w:type="dxa"/>
            <w:gridSpan w:val="2"/>
          </w:tcPr>
          <w:p w:rsidR="00032035" w:rsidRPr="00B51CA7" w:rsidRDefault="00032035" w:rsidP="007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</w:tcPr>
          <w:p w:rsidR="00032035" w:rsidRPr="00B05B3D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521,718</w:t>
            </w:r>
          </w:p>
        </w:tc>
      </w:tr>
    </w:tbl>
    <w:p w:rsidR="005A5E20" w:rsidRPr="00F6386A" w:rsidRDefault="005A5E20" w:rsidP="00447D0E">
      <w:pPr>
        <w:spacing w:line="240" w:lineRule="auto"/>
        <w:rPr>
          <w:sz w:val="24"/>
          <w:szCs w:val="24"/>
        </w:rPr>
      </w:pPr>
    </w:p>
    <w:p w:rsidR="00A04A7A" w:rsidRDefault="005E532C" w:rsidP="00447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155F86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</w:t>
      </w:r>
      <w:r w:rsidRPr="0096445B">
        <w:rPr>
          <w:rFonts w:ascii="Angsana New" w:hAnsi="Angsana New"/>
          <w:sz w:val="30"/>
          <w:szCs w:val="30"/>
          <w:cs/>
        </w:rPr>
        <w:t xml:space="preserve">ตั้งแต่ </w:t>
      </w:r>
      <w:r w:rsidR="008B3F1F">
        <w:rPr>
          <w:rFonts w:ascii="Angsana New" w:hAnsi="Angsana New"/>
          <w:sz w:val="30"/>
          <w:szCs w:val="30"/>
        </w:rPr>
        <w:t>30</w:t>
      </w:r>
      <w:r w:rsidRPr="0096445B">
        <w:rPr>
          <w:rFonts w:ascii="Angsana New" w:hAnsi="Angsana New"/>
          <w:sz w:val="30"/>
          <w:szCs w:val="30"/>
        </w:rPr>
        <w:t xml:space="preserve"> </w:t>
      </w:r>
      <w:r w:rsidR="002D10F0" w:rsidRPr="0096445B">
        <w:rPr>
          <w:rFonts w:ascii="Angsana New" w:hAnsi="Angsana New"/>
          <w:sz w:val="30"/>
          <w:szCs w:val="30"/>
          <w:cs/>
        </w:rPr>
        <w:t>วัน</w:t>
      </w:r>
      <w:r w:rsidR="00407D0E" w:rsidRPr="0096445B">
        <w:rPr>
          <w:rFonts w:ascii="Angsana New" w:hAnsi="Angsana New"/>
          <w:sz w:val="30"/>
          <w:szCs w:val="30"/>
        </w:rPr>
        <w:t xml:space="preserve"> </w:t>
      </w:r>
      <w:r w:rsidR="00407D0E" w:rsidRPr="0096445B">
        <w:rPr>
          <w:rFonts w:ascii="Angsana New" w:hAnsi="Angsana New" w:hint="cs"/>
          <w:sz w:val="30"/>
          <w:szCs w:val="30"/>
          <w:cs/>
        </w:rPr>
        <w:t xml:space="preserve">ถึง </w:t>
      </w:r>
      <w:r w:rsidR="00AE79F5">
        <w:rPr>
          <w:rFonts w:ascii="Angsana New" w:hAnsi="Angsana New"/>
          <w:sz w:val="30"/>
          <w:szCs w:val="30"/>
        </w:rPr>
        <w:t>9</w:t>
      </w:r>
      <w:r w:rsidR="00407D0E" w:rsidRPr="0096445B">
        <w:rPr>
          <w:rFonts w:ascii="Angsana New" w:hAnsi="Angsana New"/>
          <w:sz w:val="30"/>
          <w:szCs w:val="30"/>
        </w:rPr>
        <w:t xml:space="preserve">0 </w:t>
      </w:r>
      <w:r w:rsidR="00407D0E" w:rsidRPr="0096445B">
        <w:rPr>
          <w:rFonts w:ascii="Angsana New" w:hAnsi="Angsana New" w:hint="cs"/>
          <w:sz w:val="30"/>
          <w:szCs w:val="30"/>
          <w:cs/>
        </w:rPr>
        <w:t>วัน</w:t>
      </w:r>
    </w:p>
    <w:p w:rsidR="00F6386A" w:rsidRDefault="00724167" w:rsidP="00F02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ในระหว่างไตรมาสที่ 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ของปี </w:t>
      </w:r>
      <w:r w:rsidR="00E132F9"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บริษัทได้ทำการฟ้องร้องดำเนินคดีกับบริษัท โยโก อัลลอย วิลส์ จำกัด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เพื่อบังคับให้ชำระหนี้ตามสัญญาซื้อขายสินค้าสุทธิจากส่วนลดการค้าเป็นจำนวนเงิน </w:t>
      </w:r>
      <w:r>
        <w:rPr>
          <w:rFonts w:ascii="Angsana New" w:hAnsi="Angsana New"/>
          <w:sz w:val="30"/>
          <w:szCs w:val="30"/>
        </w:rPr>
        <w:t xml:space="preserve">160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 w:rsidR="004C2568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บันทึกค่าเผื่อหนี้สงสัยจะสูญ</w:t>
      </w:r>
      <w:r w:rsidR="004C2568">
        <w:rPr>
          <w:rFonts w:ascii="Angsana New" w:hAnsi="Angsana New" w:hint="cs"/>
          <w:sz w:val="30"/>
          <w:szCs w:val="30"/>
          <w:cs/>
        </w:rPr>
        <w:t>สำหรับลูกหนี้ดังกล่าว</w:t>
      </w:r>
      <w:r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>
        <w:rPr>
          <w:rFonts w:ascii="Angsana New" w:hAnsi="Angsana New"/>
          <w:sz w:val="30"/>
          <w:szCs w:val="30"/>
        </w:rPr>
        <w:t xml:space="preserve">160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:rsidR="002C7164" w:rsidRPr="00683625" w:rsidRDefault="004C2568" w:rsidP="00F02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C868F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C868FB">
        <w:rPr>
          <w:rFonts w:ascii="Angsana New" w:hAnsi="Angsana New"/>
          <w:sz w:val="30"/>
          <w:szCs w:val="30"/>
        </w:rPr>
        <w:t xml:space="preserve">31 </w:t>
      </w:r>
      <w:r w:rsidRPr="00C868F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E5F7C" w:rsidRPr="00C868FB">
        <w:rPr>
          <w:rFonts w:ascii="Angsana New" w:hAnsi="Angsana New"/>
          <w:sz w:val="30"/>
          <w:szCs w:val="30"/>
        </w:rPr>
        <w:t>2561</w:t>
      </w:r>
      <w:r w:rsidRPr="00C868FB">
        <w:rPr>
          <w:rFonts w:ascii="Angsana New" w:hAnsi="Angsana New"/>
          <w:sz w:val="30"/>
          <w:szCs w:val="30"/>
        </w:rPr>
        <w:t xml:space="preserve"> </w:t>
      </w:r>
      <w:r w:rsidR="00B37CE1" w:rsidRPr="00C868FB">
        <w:rPr>
          <w:rFonts w:ascii="Angsana New" w:hAnsi="Angsana New" w:hint="cs"/>
          <w:sz w:val="30"/>
          <w:szCs w:val="30"/>
          <w:cs/>
        </w:rPr>
        <w:t xml:space="preserve"> ศาลได้มีคำ</w:t>
      </w:r>
      <w:r w:rsidRPr="00C868FB">
        <w:rPr>
          <w:rFonts w:ascii="Angsana New" w:hAnsi="Angsana New" w:hint="cs"/>
          <w:sz w:val="30"/>
          <w:szCs w:val="30"/>
          <w:cs/>
        </w:rPr>
        <w:t>ตัดสินคดีฟ้องร้องดังกล่าว โดยให้บริษัทเป็นผู้ชนะคดี ขณะนี้บริษัทอยู่</w:t>
      </w:r>
      <w:r>
        <w:rPr>
          <w:rFonts w:ascii="Angsana New" w:hAnsi="Angsana New" w:hint="cs"/>
          <w:sz w:val="30"/>
          <w:szCs w:val="30"/>
          <w:cs/>
        </w:rPr>
        <w:t>ระหว่างการดำเนินการบังคับคดีจากกรมบังคับคดี อย่างไรก็ตามบริษัทพิจารณาว่ายังมีความไม่แน่นอนที่จะได้รับชำระเงินจากลูกหนี้ดังกล่าว</w:t>
      </w:r>
    </w:p>
    <w:p w:rsidR="002E6B68" w:rsidRPr="00155F86" w:rsidRDefault="00F02790" w:rsidP="00D14941">
      <w:pPr>
        <w:numPr>
          <w:ilvl w:val="0"/>
          <w:numId w:val="29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7" w:hanging="54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2E6B68" w:rsidRPr="0018235A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</w:p>
    <w:tbl>
      <w:tblPr>
        <w:tblW w:w="927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40"/>
        <w:gridCol w:w="1142"/>
        <w:gridCol w:w="271"/>
        <w:gridCol w:w="1108"/>
        <w:gridCol w:w="273"/>
        <w:gridCol w:w="1080"/>
        <w:gridCol w:w="273"/>
        <w:gridCol w:w="1089"/>
      </w:tblGrid>
      <w:tr w:rsidR="0087725F" w:rsidRPr="00F50272" w:rsidTr="00F50272">
        <w:trPr>
          <w:tblHeader/>
        </w:trPr>
        <w:tc>
          <w:tcPr>
            <w:tcW w:w="2178" w:type="pct"/>
          </w:tcPr>
          <w:p w:rsidR="0087725F" w:rsidRPr="00F50272" w:rsidRDefault="0087725F" w:rsidP="001E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2" w:type="pct"/>
            <w:gridSpan w:val="7"/>
            <w:tcBorders>
              <w:bottom w:val="single" w:sz="4" w:space="0" w:color="auto"/>
            </w:tcBorders>
          </w:tcPr>
          <w:p w:rsidR="0087725F" w:rsidRPr="00F50272" w:rsidRDefault="0087725F" w:rsidP="001E1782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272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</w:tr>
      <w:tr w:rsidR="002E6B68" w:rsidRPr="00F50272" w:rsidTr="00F50272">
        <w:trPr>
          <w:tblHeader/>
        </w:trPr>
        <w:tc>
          <w:tcPr>
            <w:tcW w:w="2178" w:type="pct"/>
          </w:tcPr>
          <w:p w:rsidR="002E6B68" w:rsidRPr="00F50272" w:rsidRDefault="002E6B68" w:rsidP="00447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E6B68" w:rsidRPr="00F50272" w:rsidRDefault="002E6B68" w:rsidP="00447D0E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27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:rsidR="002E6B68" w:rsidRPr="00F50272" w:rsidRDefault="002E6B68" w:rsidP="00447D0E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E6B68" w:rsidRPr="00F50272" w:rsidRDefault="002E6B68" w:rsidP="00447D0E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27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345B" w:rsidRPr="006E1F17" w:rsidTr="00F50272">
        <w:trPr>
          <w:tblHeader/>
        </w:trPr>
        <w:tc>
          <w:tcPr>
            <w:tcW w:w="2178" w:type="pct"/>
          </w:tcPr>
          <w:p w:rsidR="00B6345B" w:rsidRPr="006E1F17" w:rsidRDefault="00B6345B" w:rsidP="00B634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3203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:rsidR="00B6345B" w:rsidRPr="00155F86" w:rsidRDefault="00032035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3203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B6345B" w:rsidRPr="00155F86" w:rsidRDefault="00032035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E5F7C" w:rsidRPr="006E1F17" w:rsidTr="00F50272">
        <w:tc>
          <w:tcPr>
            <w:tcW w:w="2178" w:type="pct"/>
          </w:tcPr>
          <w:p w:rsidR="00BE5F7C" w:rsidRPr="006E1F17" w:rsidRDefault="00BE5F7C" w:rsidP="00F0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6E1F17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16" w:type="pct"/>
            <w:tcBorders>
              <w:top w:val="single" w:sz="4" w:space="0" w:color="auto"/>
            </w:tcBorders>
          </w:tcPr>
          <w:p w:rsidR="00BE5F7C" w:rsidRPr="00F01A2C" w:rsidRDefault="00BE5F7C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215,630</w:t>
            </w:r>
          </w:p>
        </w:tc>
        <w:tc>
          <w:tcPr>
            <w:tcW w:w="146" w:type="pct"/>
          </w:tcPr>
          <w:p w:rsidR="00BE5F7C" w:rsidRPr="00FE6400" w:rsidRDefault="00BE5F7C" w:rsidP="00F01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:rsidR="00BE5F7C" w:rsidRPr="00942E8F" w:rsidRDefault="00BE5F7C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</w:t>
            </w:r>
            <w:r w:rsidRPr="00942E8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853</w:t>
            </w:r>
          </w:p>
        </w:tc>
        <w:tc>
          <w:tcPr>
            <w:tcW w:w="147" w:type="pct"/>
          </w:tcPr>
          <w:p w:rsidR="00BE5F7C" w:rsidRPr="005B7C6A" w:rsidRDefault="00BE5F7C" w:rsidP="00F0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BE5F7C" w:rsidRPr="00F01A2C" w:rsidRDefault="00BE5F7C" w:rsidP="00F0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215,630</w:t>
            </w:r>
          </w:p>
        </w:tc>
        <w:tc>
          <w:tcPr>
            <w:tcW w:w="147" w:type="pct"/>
          </w:tcPr>
          <w:p w:rsidR="00BE5F7C" w:rsidRPr="005B7C6A" w:rsidRDefault="00BE5F7C" w:rsidP="00F0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BE5F7C" w:rsidRPr="00F01A2C" w:rsidRDefault="00BE5F7C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202,853</w:t>
            </w:r>
          </w:p>
        </w:tc>
      </w:tr>
      <w:tr w:rsidR="00BE5F7C" w:rsidRPr="006E1F17" w:rsidTr="00F1654B">
        <w:tc>
          <w:tcPr>
            <w:tcW w:w="2178" w:type="pct"/>
          </w:tcPr>
          <w:p w:rsidR="00BE5F7C" w:rsidRPr="006E1F17" w:rsidRDefault="00BE5F7C" w:rsidP="00F0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6E1F17">
              <w:rPr>
                <w:rFonts w:ascii="Angsana New" w:hAnsi="Angsana New"/>
                <w:sz w:val="30"/>
                <w:szCs w:val="30"/>
                <w:cs/>
              </w:rPr>
              <w:t>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ระหว่างผลิต</w:t>
            </w:r>
          </w:p>
        </w:tc>
        <w:tc>
          <w:tcPr>
            <w:tcW w:w="616" w:type="pct"/>
          </w:tcPr>
          <w:p w:rsidR="00BE5F7C" w:rsidRPr="00F01A2C" w:rsidRDefault="00BE5F7C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35,229</w:t>
            </w:r>
          </w:p>
        </w:tc>
        <w:tc>
          <w:tcPr>
            <w:tcW w:w="146" w:type="pct"/>
          </w:tcPr>
          <w:p w:rsidR="00BE5F7C" w:rsidRPr="00FE6400" w:rsidRDefault="00BE5F7C" w:rsidP="00F01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BE5F7C" w:rsidRPr="00942E8F" w:rsidRDefault="00BE5F7C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6"/>
              <w:rPr>
                <w:rFonts w:ascii="Angsana New" w:hAnsi="Angsana New"/>
                <w:sz w:val="30"/>
                <w:szCs w:val="30"/>
              </w:rPr>
            </w:pPr>
            <w:r w:rsidRPr="00942E8F">
              <w:rPr>
                <w:rFonts w:ascii="Angsana New" w:hAnsi="Angsana New"/>
                <w:sz w:val="30"/>
                <w:szCs w:val="30"/>
              </w:rPr>
              <w:t>35,004</w:t>
            </w:r>
          </w:p>
        </w:tc>
        <w:tc>
          <w:tcPr>
            <w:tcW w:w="147" w:type="pct"/>
          </w:tcPr>
          <w:p w:rsidR="00BE5F7C" w:rsidRPr="005B7C6A" w:rsidRDefault="00BE5F7C" w:rsidP="00F0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BE5F7C" w:rsidRPr="00F01A2C" w:rsidRDefault="00BE5F7C" w:rsidP="00F0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35,229</w:t>
            </w:r>
          </w:p>
        </w:tc>
        <w:tc>
          <w:tcPr>
            <w:tcW w:w="147" w:type="pct"/>
          </w:tcPr>
          <w:p w:rsidR="00BE5F7C" w:rsidRPr="005B7C6A" w:rsidRDefault="00BE5F7C" w:rsidP="00F0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BE5F7C" w:rsidRPr="00F01A2C" w:rsidRDefault="00BE5F7C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6"/>
              <w:rPr>
                <w:rFonts w:ascii="Angsana New" w:hAnsi="Angsana New"/>
                <w:sz w:val="30"/>
                <w:szCs w:val="30"/>
              </w:rPr>
            </w:pPr>
            <w:r w:rsidRPr="00F01A2C">
              <w:rPr>
                <w:rFonts w:ascii="Angsana New" w:hAnsi="Angsana New"/>
                <w:sz w:val="30"/>
                <w:szCs w:val="30"/>
              </w:rPr>
              <w:t>35,004</w:t>
            </w:r>
          </w:p>
        </w:tc>
      </w:tr>
      <w:tr w:rsidR="00BE5F7C" w:rsidRPr="006E1F17" w:rsidTr="00F1654B">
        <w:tc>
          <w:tcPr>
            <w:tcW w:w="2178" w:type="pct"/>
          </w:tcPr>
          <w:p w:rsidR="00BE5F7C" w:rsidRPr="006E1F17" w:rsidRDefault="00BE5F7C" w:rsidP="00F0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6E1F17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16" w:type="pct"/>
          </w:tcPr>
          <w:p w:rsidR="00BE5F7C" w:rsidRPr="00F01A2C" w:rsidRDefault="00BE5F7C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194,197</w:t>
            </w:r>
          </w:p>
        </w:tc>
        <w:tc>
          <w:tcPr>
            <w:tcW w:w="146" w:type="pct"/>
          </w:tcPr>
          <w:p w:rsidR="00BE5F7C" w:rsidRPr="00FE6400" w:rsidRDefault="00BE5F7C" w:rsidP="00F01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BE5F7C" w:rsidRPr="00942E8F" w:rsidRDefault="00BE5F7C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</w:t>
            </w:r>
            <w:r w:rsidRPr="00942E8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959</w:t>
            </w:r>
          </w:p>
        </w:tc>
        <w:tc>
          <w:tcPr>
            <w:tcW w:w="147" w:type="pct"/>
          </w:tcPr>
          <w:p w:rsidR="00BE5F7C" w:rsidRPr="005B7C6A" w:rsidRDefault="00BE5F7C" w:rsidP="00F0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BE5F7C" w:rsidRPr="00F01A2C" w:rsidRDefault="00BE5F7C" w:rsidP="0087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194,197</w:t>
            </w:r>
          </w:p>
        </w:tc>
        <w:tc>
          <w:tcPr>
            <w:tcW w:w="147" w:type="pct"/>
          </w:tcPr>
          <w:p w:rsidR="00BE5F7C" w:rsidRPr="005B7C6A" w:rsidRDefault="00BE5F7C" w:rsidP="00F0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BE5F7C" w:rsidRPr="00F01A2C" w:rsidRDefault="00BE5F7C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</w:t>
            </w:r>
            <w:r w:rsidRPr="00F01A2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959</w:t>
            </w:r>
          </w:p>
        </w:tc>
      </w:tr>
      <w:tr w:rsidR="00BE5F7C" w:rsidRPr="006E1F17" w:rsidTr="00F1654B">
        <w:tc>
          <w:tcPr>
            <w:tcW w:w="2178" w:type="pct"/>
          </w:tcPr>
          <w:p w:rsidR="00BE5F7C" w:rsidRPr="006E1F17" w:rsidRDefault="00BE5F7C" w:rsidP="00F0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623C80">
              <w:rPr>
                <w:rFonts w:ascii="Angsana New" w:hAnsi="Angsana New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616" w:type="pct"/>
          </w:tcPr>
          <w:p w:rsidR="00BE5F7C" w:rsidRPr="00F01A2C" w:rsidRDefault="00BE5F7C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59,703</w:t>
            </w:r>
          </w:p>
        </w:tc>
        <w:tc>
          <w:tcPr>
            <w:tcW w:w="146" w:type="pct"/>
          </w:tcPr>
          <w:p w:rsidR="00BE5F7C" w:rsidRPr="00FE6400" w:rsidRDefault="00BE5F7C" w:rsidP="00F01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BE5F7C" w:rsidRPr="00942E8F" w:rsidRDefault="00BE5F7C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50,769</w:t>
            </w:r>
          </w:p>
        </w:tc>
        <w:tc>
          <w:tcPr>
            <w:tcW w:w="147" w:type="pct"/>
          </w:tcPr>
          <w:p w:rsidR="00BE5F7C" w:rsidRPr="005B7C6A" w:rsidRDefault="00BE5F7C" w:rsidP="00F0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BE5F7C" w:rsidRPr="00F01A2C" w:rsidRDefault="00BE5F7C" w:rsidP="00F0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59,703</w:t>
            </w:r>
          </w:p>
        </w:tc>
        <w:tc>
          <w:tcPr>
            <w:tcW w:w="147" w:type="pct"/>
          </w:tcPr>
          <w:p w:rsidR="00BE5F7C" w:rsidRPr="005B7C6A" w:rsidRDefault="00BE5F7C" w:rsidP="00F0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BE5F7C" w:rsidRPr="00F01A2C" w:rsidRDefault="00BE5F7C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50,769</w:t>
            </w:r>
          </w:p>
        </w:tc>
      </w:tr>
      <w:tr w:rsidR="00BE5F7C" w:rsidRPr="006E1F17" w:rsidTr="00F1654B">
        <w:tc>
          <w:tcPr>
            <w:tcW w:w="2178" w:type="pct"/>
          </w:tcPr>
          <w:p w:rsidR="00BE5F7C" w:rsidRPr="006E1F17" w:rsidRDefault="00BE5F7C" w:rsidP="00F0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623C80">
              <w:rPr>
                <w:rFonts w:ascii="Angsana New" w:hAnsi="Angsana New"/>
                <w:sz w:val="30"/>
                <w:szCs w:val="30"/>
                <w:cs/>
              </w:rPr>
              <w:t>สินค้าซื้อมาเพื่อขาย</w:t>
            </w:r>
          </w:p>
        </w:tc>
        <w:tc>
          <w:tcPr>
            <w:tcW w:w="616" w:type="pct"/>
          </w:tcPr>
          <w:p w:rsidR="00BE5F7C" w:rsidRPr="00F01A2C" w:rsidRDefault="00BE5F7C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810</w:t>
            </w:r>
          </w:p>
        </w:tc>
        <w:tc>
          <w:tcPr>
            <w:tcW w:w="146" w:type="pct"/>
          </w:tcPr>
          <w:p w:rsidR="00BE5F7C" w:rsidRPr="00FE6400" w:rsidRDefault="00BE5F7C" w:rsidP="00F01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BE5F7C" w:rsidRPr="00942E8F" w:rsidRDefault="00BE5F7C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441</w:t>
            </w:r>
          </w:p>
        </w:tc>
        <w:tc>
          <w:tcPr>
            <w:tcW w:w="147" w:type="pct"/>
          </w:tcPr>
          <w:p w:rsidR="00BE5F7C" w:rsidRPr="005B7C6A" w:rsidRDefault="00BE5F7C" w:rsidP="00F0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BE5F7C" w:rsidRPr="00F01A2C" w:rsidRDefault="00BE5F7C" w:rsidP="00F0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147" w:type="pct"/>
          </w:tcPr>
          <w:p w:rsidR="00BE5F7C" w:rsidRPr="005B7C6A" w:rsidRDefault="00BE5F7C" w:rsidP="00F0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BE5F7C" w:rsidRPr="00F01A2C" w:rsidRDefault="00BE5F7C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310</w:t>
            </w:r>
          </w:p>
        </w:tc>
      </w:tr>
      <w:tr w:rsidR="00BE5F7C" w:rsidRPr="006E1F17" w:rsidTr="00F1654B">
        <w:tc>
          <w:tcPr>
            <w:tcW w:w="2178" w:type="pct"/>
          </w:tcPr>
          <w:p w:rsidR="00BE5F7C" w:rsidRPr="006E1F17" w:rsidRDefault="00BE5F7C" w:rsidP="00F0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6E1F17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:rsidR="00BE5F7C" w:rsidRPr="00F01A2C" w:rsidRDefault="00BE5F7C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3,663</w:t>
            </w:r>
          </w:p>
        </w:tc>
        <w:tc>
          <w:tcPr>
            <w:tcW w:w="146" w:type="pct"/>
          </w:tcPr>
          <w:p w:rsidR="00BE5F7C" w:rsidRPr="00FE6400" w:rsidRDefault="00BE5F7C" w:rsidP="00F01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:rsidR="00BE5F7C" w:rsidRPr="00942E8F" w:rsidRDefault="00BE5F7C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6"/>
              <w:rPr>
                <w:rFonts w:ascii="Angsana New" w:hAnsi="Angsana New"/>
                <w:sz w:val="30"/>
                <w:szCs w:val="30"/>
              </w:rPr>
            </w:pPr>
            <w:r w:rsidRPr="00942E8F">
              <w:rPr>
                <w:rFonts w:ascii="Angsana New" w:hAnsi="Angsana New"/>
                <w:sz w:val="30"/>
                <w:szCs w:val="30"/>
              </w:rPr>
              <w:t>34,791</w:t>
            </w:r>
          </w:p>
        </w:tc>
        <w:tc>
          <w:tcPr>
            <w:tcW w:w="147" w:type="pct"/>
          </w:tcPr>
          <w:p w:rsidR="00BE5F7C" w:rsidRPr="005B7C6A" w:rsidRDefault="00BE5F7C" w:rsidP="00F0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BE5F7C" w:rsidRPr="00F01A2C" w:rsidRDefault="00BE5F7C" w:rsidP="00F0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3,663</w:t>
            </w:r>
          </w:p>
        </w:tc>
        <w:tc>
          <w:tcPr>
            <w:tcW w:w="147" w:type="pct"/>
          </w:tcPr>
          <w:p w:rsidR="00BE5F7C" w:rsidRPr="005B7C6A" w:rsidRDefault="00BE5F7C" w:rsidP="00F0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BE5F7C" w:rsidRPr="00F01A2C" w:rsidRDefault="00BE5F7C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6"/>
              <w:rPr>
                <w:rFonts w:ascii="Angsana New" w:hAnsi="Angsana New"/>
                <w:sz w:val="30"/>
                <w:szCs w:val="30"/>
              </w:rPr>
            </w:pPr>
            <w:r w:rsidRPr="00F01A2C">
              <w:rPr>
                <w:rFonts w:ascii="Angsana New" w:hAnsi="Angsana New"/>
                <w:sz w:val="30"/>
                <w:szCs w:val="30"/>
              </w:rPr>
              <w:t>34,791</w:t>
            </w:r>
          </w:p>
        </w:tc>
      </w:tr>
      <w:tr w:rsidR="00BE5F7C" w:rsidRPr="006E1F17" w:rsidTr="00570235">
        <w:tc>
          <w:tcPr>
            <w:tcW w:w="2178" w:type="pct"/>
          </w:tcPr>
          <w:p w:rsidR="00BE5F7C" w:rsidRPr="006E1F17" w:rsidRDefault="00BE5F7C" w:rsidP="00570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:rsidR="00BE5F7C" w:rsidRPr="00F01A2C" w:rsidRDefault="00BE5F7C" w:rsidP="00BE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509,232</w:t>
            </w:r>
          </w:p>
        </w:tc>
        <w:tc>
          <w:tcPr>
            <w:tcW w:w="146" w:type="pct"/>
          </w:tcPr>
          <w:p w:rsidR="00BE5F7C" w:rsidRPr="005B7C6A" w:rsidRDefault="00BE5F7C" w:rsidP="00570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:rsidR="00BE5F7C" w:rsidRPr="00A075C0" w:rsidRDefault="00BE5F7C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75C0">
              <w:rPr>
                <w:rFonts w:ascii="Angsana New" w:hAnsi="Angsana New"/>
                <w:b/>
                <w:bCs/>
                <w:sz w:val="30"/>
                <w:szCs w:val="30"/>
              </w:rPr>
              <w:t>545,817</w:t>
            </w:r>
          </w:p>
        </w:tc>
        <w:tc>
          <w:tcPr>
            <w:tcW w:w="147" w:type="pct"/>
          </w:tcPr>
          <w:p w:rsidR="00BE5F7C" w:rsidRPr="005B7C6A" w:rsidRDefault="00BE5F7C" w:rsidP="00570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BE5F7C" w:rsidRPr="00F01A2C" w:rsidRDefault="00BE5F7C" w:rsidP="00570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508,657</w:t>
            </w:r>
          </w:p>
        </w:tc>
        <w:tc>
          <w:tcPr>
            <w:tcW w:w="147" w:type="pct"/>
          </w:tcPr>
          <w:p w:rsidR="00BE5F7C" w:rsidRPr="00F01A2C" w:rsidRDefault="00BE5F7C" w:rsidP="00570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BE5F7C" w:rsidRPr="00F01A2C" w:rsidRDefault="00BE5F7C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1A2C">
              <w:rPr>
                <w:rFonts w:ascii="Angsana New" w:hAnsi="Angsana New"/>
                <w:b/>
                <w:bCs/>
                <w:sz w:val="30"/>
                <w:szCs w:val="30"/>
              </w:rPr>
              <w:t>545,686</w:t>
            </w:r>
          </w:p>
        </w:tc>
      </w:tr>
    </w:tbl>
    <w:p w:rsidR="003B382E" w:rsidRDefault="003B382E" w:rsidP="00447D0E">
      <w:pPr>
        <w:spacing w:line="240" w:lineRule="auto"/>
        <w:rPr>
          <w:rFonts w:ascii="Angsana New" w:hAnsi="Angsana New"/>
          <w:sz w:val="2"/>
          <w:szCs w:val="2"/>
        </w:rPr>
      </w:pPr>
    </w:p>
    <w:p w:rsidR="00861E47" w:rsidRDefault="00861E47" w:rsidP="00447D0E">
      <w:pPr>
        <w:spacing w:line="240" w:lineRule="auto"/>
        <w:rPr>
          <w:rFonts w:ascii="Angsana New" w:hAnsi="Angsana New"/>
          <w:sz w:val="2"/>
          <w:szCs w:val="2"/>
        </w:rPr>
      </w:pPr>
    </w:p>
    <w:p w:rsidR="00861E47" w:rsidRDefault="00861E47" w:rsidP="00447D0E">
      <w:pPr>
        <w:spacing w:line="240" w:lineRule="auto"/>
        <w:rPr>
          <w:rFonts w:ascii="Angsana New" w:hAnsi="Angsana New"/>
          <w:sz w:val="2"/>
          <w:szCs w:val="2"/>
        </w:rPr>
      </w:pPr>
    </w:p>
    <w:p w:rsidR="00861E47" w:rsidRDefault="00861E47" w:rsidP="00447D0E">
      <w:pPr>
        <w:spacing w:line="240" w:lineRule="auto"/>
        <w:rPr>
          <w:rFonts w:ascii="Angsana New" w:hAnsi="Angsana New"/>
          <w:sz w:val="2"/>
          <w:szCs w:val="2"/>
        </w:rPr>
      </w:pPr>
    </w:p>
    <w:p w:rsidR="00861E47" w:rsidRDefault="00861E47" w:rsidP="00447D0E">
      <w:pPr>
        <w:spacing w:line="240" w:lineRule="auto"/>
        <w:rPr>
          <w:rFonts w:ascii="Angsana New" w:hAnsi="Angsana New"/>
          <w:sz w:val="2"/>
          <w:szCs w:val="2"/>
        </w:rPr>
      </w:pPr>
    </w:p>
    <w:p w:rsidR="00EB55FB" w:rsidRDefault="00EB55FB" w:rsidP="00447D0E">
      <w:pPr>
        <w:spacing w:line="240" w:lineRule="auto"/>
        <w:rPr>
          <w:rFonts w:ascii="Angsana New" w:hAnsi="Angsana New"/>
          <w:sz w:val="2"/>
          <w:szCs w:val="2"/>
        </w:rPr>
      </w:pPr>
    </w:p>
    <w:p w:rsidR="00EB55FB" w:rsidRDefault="00EB55FB" w:rsidP="00447D0E">
      <w:pPr>
        <w:spacing w:line="240" w:lineRule="auto"/>
        <w:rPr>
          <w:rFonts w:ascii="Angsana New" w:hAnsi="Angsana New"/>
          <w:sz w:val="2"/>
          <w:szCs w:val="2"/>
        </w:rPr>
      </w:pPr>
    </w:p>
    <w:p w:rsidR="00EB55FB" w:rsidRDefault="00EB55FB" w:rsidP="00447D0E">
      <w:pPr>
        <w:spacing w:line="240" w:lineRule="auto"/>
        <w:rPr>
          <w:rFonts w:ascii="Angsana New" w:hAnsi="Angsana New"/>
          <w:sz w:val="2"/>
          <w:szCs w:val="2"/>
        </w:rPr>
      </w:pPr>
    </w:p>
    <w:p w:rsidR="00EB55FB" w:rsidRDefault="00EB55FB" w:rsidP="00447D0E">
      <w:pPr>
        <w:spacing w:line="240" w:lineRule="auto"/>
        <w:rPr>
          <w:rFonts w:ascii="Angsana New" w:hAnsi="Angsana New"/>
          <w:sz w:val="2"/>
          <w:szCs w:val="2"/>
        </w:rPr>
      </w:pPr>
    </w:p>
    <w:p w:rsidR="003B382E" w:rsidRDefault="003B382E" w:rsidP="00D74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p w:rsidR="003B382E" w:rsidRDefault="003B382E" w:rsidP="00447D0E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27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40"/>
        <w:gridCol w:w="1142"/>
        <w:gridCol w:w="271"/>
        <w:gridCol w:w="1108"/>
        <w:gridCol w:w="273"/>
        <w:gridCol w:w="1080"/>
        <w:gridCol w:w="273"/>
        <w:gridCol w:w="1089"/>
      </w:tblGrid>
      <w:tr w:rsidR="00F91D02" w:rsidRPr="00F50272" w:rsidTr="00F50272">
        <w:trPr>
          <w:tblHeader/>
        </w:trPr>
        <w:tc>
          <w:tcPr>
            <w:tcW w:w="2178" w:type="pct"/>
          </w:tcPr>
          <w:p w:rsidR="00F91D02" w:rsidRPr="00F50272" w:rsidRDefault="00F91D02" w:rsidP="001E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2" w:type="pct"/>
            <w:gridSpan w:val="7"/>
            <w:tcBorders>
              <w:bottom w:val="single" w:sz="4" w:space="0" w:color="auto"/>
            </w:tcBorders>
          </w:tcPr>
          <w:p w:rsidR="00F91D02" w:rsidRPr="00F50272" w:rsidRDefault="00F91D02" w:rsidP="001E1782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272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</w:tr>
      <w:tr w:rsidR="00326FC0" w:rsidRPr="00F50272" w:rsidTr="00F50272">
        <w:trPr>
          <w:tblHeader/>
        </w:trPr>
        <w:tc>
          <w:tcPr>
            <w:tcW w:w="2178" w:type="pct"/>
          </w:tcPr>
          <w:p w:rsidR="00326FC0" w:rsidRPr="00F50272" w:rsidRDefault="00326FC0" w:rsidP="003C2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6FC0" w:rsidRPr="00F50272" w:rsidRDefault="00326FC0" w:rsidP="003C2CCF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27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:rsidR="00326FC0" w:rsidRPr="00F50272" w:rsidRDefault="00326FC0" w:rsidP="003C2CCF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6FC0" w:rsidRPr="00F50272" w:rsidRDefault="00326FC0" w:rsidP="003C2CCF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27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6FC0" w:rsidRPr="006E1F17" w:rsidTr="00F50272">
        <w:trPr>
          <w:tblHeader/>
        </w:trPr>
        <w:tc>
          <w:tcPr>
            <w:tcW w:w="2178" w:type="pct"/>
          </w:tcPr>
          <w:p w:rsidR="00326FC0" w:rsidRPr="006E1F17" w:rsidRDefault="00326FC0" w:rsidP="003C2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:rsidR="00326FC0" w:rsidRPr="00155F86" w:rsidRDefault="00326FC0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A69B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:rsidR="00326FC0" w:rsidRPr="00155F86" w:rsidRDefault="00326FC0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:rsidR="00326FC0" w:rsidRPr="00155F86" w:rsidRDefault="00032035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326FC0" w:rsidRPr="00155F86" w:rsidRDefault="00326FC0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326FC0" w:rsidRPr="00155F86" w:rsidRDefault="00326FC0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A69B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326FC0" w:rsidRPr="00155F86" w:rsidRDefault="00326FC0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326FC0" w:rsidRPr="00155F86" w:rsidRDefault="00032035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</w:tbl>
    <w:p w:rsidR="003B382E" w:rsidRPr="000D2106" w:rsidRDefault="003B382E" w:rsidP="00447D0E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27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40"/>
        <w:gridCol w:w="1142"/>
        <w:gridCol w:w="271"/>
        <w:gridCol w:w="1108"/>
        <w:gridCol w:w="273"/>
        <w:gridCol w:w="1080"/>
        <w:gridCol w:w="273"/>
        <w:gridCol w:w="1089"/>
      </w:tblGrid>
      <w:tr w:rsidR="00B765B5" w:rsidRPr="00A57853" w:rsidTr="00AE2425">
        <w:tc>
          <w:tcPr>
            <w:tcW w:w="2178" w:type="pct"/>
          </w:tcPr>
          <w:p w:rsidR="00B765B5" w:rsidRDefault="00B765B5" w:rsidP="00B76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  <w:r w:rsidRPr="00AE4E49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  <w:p w:rsidR="00B765B5" w:rsidRPr="00A57853" w:rsidRDefault="00B765B5" w:rsidP="00B76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47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AE4E49">
              <w:rPr>
                <w:rFonts w:ascii="Angsana New" w:hAnsi="Angsana New" w:hint="cs"/>
                <w:b/>
                <w:sz w:val="30"/>
                <w:szCs w:val="30"/>
                <w:cs/>
              </w:rPr>
              <w:t>และได้รวมในบัญชีต้นทุนขาย</w:t>
            </w:r>
          </w:p>
        </w:tc>
        <w:tc>
          <w:tcPr>
            <w:tcW w:w="616" w:type="pct"/>
            <w:vAlign w:val="bottom"/>
          </w:tcPr>
          <w:p w:rsidR="00B765B5" w:rsidRPr="00A57853" w:rsidRDefault="00B765B5" w:rsidP="00B765B5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5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:rsidR="00B765B5" w:rsidRPr="00A57853" w:rsidRDefault="00B765B5" w:rsidP="00B765B5">
            <w:pPr>
              <w:pStyle w:val="acctfourfigures"/>
              <w:tabs>
                <w:tab w:val="decimal" w:pos="635"/>
              </w:tabs>
              <w:spacing w:line="240" w:lineRule="auto"/>
              <w:ind w:left="-7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B765B5" w:rsidRPr="00A57853" w:rsidRDefault="00B765B5" w:rsidP="00B765B5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5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:rsidR="00B765B5" w:rsidRPr="00A57853" w:rsidRDefault="00B765B5" w:rsidP="00B765B5">
            <w:pPr>
              <w:pStyle w:val="acctfourfigures"/>
              <w:tabs>
                <w:tab w:val="decimal" w:pos="635"/>
              </w:tabs>
              <w:spacing w:line="240" w:lineRule="auto"/>
              <w:ind w:left="-7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:rsidR="00B765B5" w:rsidRPr="00A57853" w:rsidRDefault="00B765B5" w:rsidP="00B765B5">
            <w:pPr>
              <w:pStyle w:val="acctfourfigures"/>
              <w:tabs>
                <w:tab w:val="clear" w:pos="765"/>
                <w:tab w:val="decimal" w:pos="791"/>
                <w:tab w:val="decimal" w:pos="864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:rsidR="00B765B5" w:rsidRPr="00A57853" w:rsidRDefault="00B765B5" w:rsidP="00B765B5">
            <w:pPr>
              <w:pStyle w:val="acctfourfigures"/>
              <w:tabs>
                <w:tab w:val="decimal" w:pos="635"/>
              </w:tabs>
              <w:spacing w:line="240" w:lineRule="auto"/>
              <w:ind w:left="-7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B765B5" w:rsidRPr="00A57853" w:rsidRDefault="00B765B5" w:rsidP="00B765B5">
            <w:pPr>
              <w:pStyle w:val="acctfourfigures"/>
              <w:tabs>
                <w:tab w:val="clear" w:pos="765"/>
                <w:tab w:val="decimal" w:pos="791"/>
                <w:tab w:val="decimal" w:pos="864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032035" w:rsidRPr="00A57853" w:rsidTr="00671CB7">
        <w:tc>
          <w:tcPr>
            <w:tcW w:w="2178" w:type="pct"/>
          </w:tcPr>
          <w:p w:rsidR="00032035" w:rsidRPr="00AE4E49" w:rsidRDefault="00032035" w:rsidP="00DF79EC">
            <w:pPr>
              <w:numPr>
                <w:ilvl w:val="0"/>
                <w:numId w:val="20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AE4E49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616" w:type="pct"/>
          </w:tcPr>
          <w:p w:rsidR="00032035" w:rsidRPr="00E1521E" w:rsidRDefault="00BE5F7C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12" w:right="-108"/>
              <w:rPr>
                <w:rFonts w:ascii="Angsana New" w:hAnsi="Angsana New"/>
                <w:sz w:val="30"/>
                <w:szCs w:val="30"/>
              </w:rPr>
            </w:pPr>
            <w:r w:rsidRPr="00E1521E">
              <w:rPr>
                <w:rFonts w:ascii="Angsana New" w:hAnsi="Angsana New"/>
                <w:sz w:val="30"/>
                <w:szCs w:val="30"/>
              </w:rPr>
              <w:t>2,048,</w:t>
            </w:r>
            <w:r w:rsidR="00931787" w:rsidRPr="00E1521E">
              <w:rPr>
                <w:rFonts w:ascii="Angsana New" w:hAnsi="Angsana New"/>
                <w:sz w:val="30"/>
                <w:szCs w:val="30"/>
              </w:rPr>
              <w:t>046</w:t>
            </w:r>
          </w:p>
        </w:tc>
        <w:tc>
          <w:tcPr>
            <w:tcW w:w="146" w:type="pct"/>
          </w:tcPr>
          <w:p w:rsidR="00032035" w:rsidRPr="00115996" w:rsidRDefault="00032035" w:rsidP="00B634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/>
              <w:ind w:left="-11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032035" w:rsidRPr="00115996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12" w:right="-108"/>
              <w:rPr>
                <w:rFonts w:ascii="Angsana New" w:hAnsi="Angsana New"/>
                <w:sz w:val="30"/>
                <w:szCs w:val="30"/>
              </w:rPr>
            </w:pPr>
            <w:r w:rsidRPr="00854A22">
              <w:rPr>
                <w:rFonts w:ascii="Angsana New" w:hAnsi="Angsana New"/>
                <w:sz w:val="30"/>
                <w:szCs w:val="30"/>
              </w:rPr>
              <w:t>2,15</w:t>
            </w:r>
            <w:r>
              <w:rPr>
                <w:rFonts w:ascii="Angsana New" w:hAnsi="Angsana New"/>
                <w:sz w:val="30"/>
                <w:szCs w:val="30"/>
              </w:rPr>
              <w:t>0,878</w:t>
            </w:r>
          </w:p>
        </w:tc>
        <w:tc>
          <w:tcPr>
            <w:tcW w:w="147" w:type="pct"/>
          </w:tcPr>
          <w:p w:rsidR="00032035" w:rsidRPr="00115996" w:rsidRDefault="00032035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1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032035" w:rsidRPr="00115996" w:rsidRDefault="00DA0A66" w:rsidP="00DA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1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2,032,842</w:t>
            </w:r>
          </w:p>
        </w:tc>
        <w:tc>
          <w:tcPr>
            <w:tcW w:w="147" w:type="pct"/>
          </w:tcPr>
          <w:p w:rsidR="00032035" w:rsidRPr="00115996" w:rsidRDefault="00032035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1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032035" w:rsidRPr="00115996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12" w:right="-108"/>
              <w:rPr>
                <w:rFonts w:ascii="Angsana New" w:hAnsi="Angsana New"/>
                <w:sz w:val="30"/>
                <w:szCs w:val="30"/>
              </w:rPr>
            </w:pPr>
            <w:r w:rsidRPr="00854A22">
              <w:rPr>
                <w:rFonts w:ascii="Angsana New" w:hAnsi="Angsana New"/>
                <w:sz w:val="30"/>
                <w:szCs w:val="30"/>
              </w:rPr>
              <w:t>2,150,</w:t>
            </w:r>
            <w:r>
              <w:rPr>
                <w:rFonts w:ascii="Angsana New" w:hAnsi="Angsana New"/>
                <w:sz w:val="30"/>
                <w:szCs w:val="30"/>
              </w:rPr>
              <w:t>307</w:t>
            </w:r>
          </w:p>
        </w:tc>
      </w:tr>
      <w:tr w:rsidR="00032035" w:rsidRPr="00A57853" w:rsidTr="00671CB7">
        <w:tc>
          <w:tcPr>
            <w:tcW w:w="2178" w:type="pct"/>
          </w:tcPr>
          <w:p w:rsidR="00032035" w:rsidRPr="00AE4E49" w:rsidRDefault="00B46CA0" w:rsidP="00DF79EC">
            <w:pPr>
              <w:numPr>
                <w:ilvl w:val="0"/>
                <w:numId w:val="20"/>
              </w:num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32035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032035">
              <w:rPr>
                <w:rFonts w:ascii="Angsana New" w:hAnsi="Angsana New" w:hint="cs"/>
                <w:sz w:val="30"/>
                <w:szCs w:val="30"/>
                <w:cs/>
              </w:rPr>
              <w:t>การปรับลดมูลค่า</w:t>
            </w:r>
            <w:r w:rsidR="00032035" w:rsidRPr="00AE4E49">
              <w:rPr>
                <w:rFonts w:ascii="Angsana New" w:hAnsi="Angsana New" w:hint="cs"/>
                <w:sz w:val="30"/>
                <w:szCs w:val="30"/>
                <w:cs/>
              </w:rPr>
              <w:t>เป็นมูลค่าสุทธิที่คาดว่าจะได้รับ</w:t>
            </w: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:rsidR="00032035" w:rsidRPr="00E1521E" w:rsidRDefault="00032035" w:rsidP="0029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12" w:right="-108"/>
              <w:rPr>
                <w:rFonts w:ascii="Angsana New" w:hAnsi="Angsana New"/>
                <w:sz w:val="30"/>
                <w:szCs w:val="30"/>
              </w:rPr>
            </w:pPr>
          </w:p>
          <w:p w:rsidR="00BE5F7C" w:rsidRPr="00E1521E" w:rsidRDefault="00BE5F7C" w:rsidP="0029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12" w:right="-108"/>
              <w:rPr>
                <w:rFonts w:ascii="Angsana New" w:hAnsi="Angsana New"/>
                <w:sz w:val="30"/>
                <w:szCs w:val="30"/>
              </w:rPr>
            </w:pPr>
            <w:r w:rsidRPr="00E1521E">
              <w:rPr>
                <w:rFonts w:ascii="Angsana New" w:hAnsi="Angsana New"/>
                <w:sz w:val="30"/>
                <w:szCs w:val="30"/>
              </w:rPr>
              <w:t>2,</w:t>
            </w:r>
            <w:r w:rsidR="00931787" w:rsidRPr="00E1521E">
              <w:rPr>
                <w:rFonts w:ascii="Angsana New" w:hAnsi="Angsana New"/>
                <w:sz w:val="30"/>
                <w:szCs w:val="30"/>
              </w:rPr>
              <w:t>529</w:t>
            </w:r>
          </w:p>
        </w:tc>
        <w:tc>
          <w:tcPr>
            <w:tcW w:w="146" w:type="pct"/>
          </w:tcPr>
          <w:p w:rsidR="00032035" w:rsidRPr="00115996" w:rsidRDefault="00032035" w:rsidP="00854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/>
              <w:ind w:left="-11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:rsidR="00032035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12" w:right="-108"/>
              <w:rPr>
                <w:rFonts w:ascii="Angsana New" w:hAnsi="Angsana New"/>
                <w:sz w:val="30"/>
                <w:szCs w:val="30"/>
              </w:rPr>
            </w:pPr>
          </w:p>
          <w:p w:rsidR="00032035" w:rsidRPr="00854A22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1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(3,888)</w:t>
            </w:r>
          </w:p>
        </w:tc>
        <w:tc>
          <w:tcPr>
            <w:tcW w:w="147" w:type="pct"/>
          </w:tcPr>
          <w:p w:rsidR="00032035" w:rsidRPr="00115996" w:rsidRDefault="00032035" w:rsidP="0085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1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032035" w:rsidRDefault="00032035" w:rsidP="0029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12" w:right="-108"/>
              <w:rPr>
                <w:rFonts w:ascii="Angsana New" w:hAnsi="Angsana New"/>
                <w:sz w:val="30"/>
                <w:szCs w:val="30"/>
              </w:rPr>
            </w:pPr>
          </w:p>
          <w:p w:rsidR="0087725F" w:rsidRPr="00854A22" w:rsidRDefault="00DA0A66" w:rsidP="0029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1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2,471</w:t>
            </w:r>
          </w:p>
        </w:tc>
        <w:tc>
          <w:tcPr>
            <w:tcW w:w="147" w:type="pct"/>
          </w:tcPr>
          <w:p w:rsidR="00032035" w:rsidRPr="00115996" w:rsidRDefault="00032035" w:rsidP="0085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1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032035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12" w:right="-108"/>
              <w:rPr>
                <w:rFonts w:ascii="Angsana New" w:hAnsi="Angsana New"/>
                <w:sz w:val="30"/>
                <w:szCs w:val="30"/>
              </w:rPr>
            </w:pPr>
          </w:p>
          <w:p w:rsidR="00032035" w:rsidRPr="00854A22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12" w:right="-108"/>
              <w:rPr>
                <w:rFonts w:ascii="Angsana New" w:hAnsi="Angsana New"/>
                <w:sz w:val="30"/>
                <w:szCs w:val="30"/>
              </w:rPr>
            </w:pPr>
            <w:r w:rsidRPr="00854A22">
              <w:rPr>
                <w:rFonts w:ascii="Angsana New" w:hAnsi="Angsana New"/>
                <w:sz w:val="30"/>
                <w:szCs w:val="30"/>
              </w:rPr>
              <w:t>(3,888)</w:t>
            </w:r>
          </w:p>
        </w:tc>
      </w:tr>
      <w:tr w:rsidR="00032035" w:rsidRPr="00A57853" w:rsidTr="00671CB7">
        <w:tc>
          <w:tcPr>
            <w:tcW w:w="2178" w:type="pct"/>
          </w:tcPr>
          <w:p w:rsidR="00032035" w:rsidRPr="00A57853" w:rsidRDefault="00032035" w:rsidP="0085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47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C3D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:rsidR="00032035" w:rsidRPr="00854A22" w:rsidRDefault="00BE5F7C" w:rsidP="0085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1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2,050,575</w:t>
            </w:r>
          </w:p>
        </w:tc>
        <w:tc>
          <w:tcPr>
            <w:tcW w:w="146" w:type="pct"/>
          </w:tcPr>
          <w:p w:rsidR="00032035" w:rsidRPr="00115996" w:rsidRDefault="00032035" w:rsidP="00854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/>
              <w:ind w:left="-11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:rsidR="00032035" w:rsidRPr="00854A22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1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2,146,990</w:t>
            </w:r>
          </w:p>
        </w:tc>
        <w:tc>
          <w:tcPr>
            <w:tcW w:w="147" w:type="pct"/>
          </w:tcPr>
          <w:p w:rsidR="00032035" w:rsidRPr="00115996" w:rsidRDefault="00032035" w:rsidP="0085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1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032035" w:rsidRPr="00854A22" w:rsidRDefault="00DA0A66" w:rsidP="0085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1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2,035,313</w:t>
            </w:r>
          </w:p>
        </w:tc>
        <w:tc>
          <w:tcPr>
            <w:tcW w:w="147" w:type="pct"/>
          </w:tcPr>
          <w:p w:rsidR="00032035" w:rsidRPr="00115996" w:rsidRDefault="00032035" w:rsidP="0085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1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032035" w:rsidRPr="00854A22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1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2,146,419</w:t>
            </w:r>
          </w:p>
        </w:tc>
      </w:tr>
    </w:tbl>
    <w:p w:rsidR="004650D1" w:rsidRPr="00155F86" w:rsidRDefault="00F02790" w:rsidP="0092115A">
      <w:pPr>
        <w:numPr>
          <w:ilvl w:val="0"/>
          <w:numId w:val="29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7" w:hanging="547"/>
        <w:rPr>
          <w:rFonts w:ascii="Angsana New" w:hAnsi="Angsana New"/>
          <w:b/>
          <w:bCs/>
          <w:sz w:val="30"/>
          <w:szCs w:val="30"/>
        </w:rPr>
      </w:pPr>
      <w:bookmarkStart w:id="1" w:name="_GoBack"/>
      <w:bookmarkEnd w:id="1"/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4650D1" w:rsidRPr="000C3E24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</w:t>
      </w:r>
      <w:r w:rsidR="004650D1">
        <w:rPr>
          <w:rFonts w:ascii="Angsana New" w:hAnsi="Angsana New" w:hint="cs"/>
          <w:b/>
          <w:bCs/>
          <w:sz w:val="30"/>
          <w:szCs w:val="30"/>
          <w:cs/>
        </w:rPr>
        <w:t>ร่วม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76"/>
        <w:gridCol w:w="267"/>
        <w:gridCol w:w="1174"/>
        <w:gridCol w:w="269"/>
        <w:gridCol w:w="1081"/>
        <w:gridCol w:w="269"/>
        <w:gridCol w:w="1079"/>
        <w:gridCol w:w="269"/>
        <w:gridCol w:w="1086"/>
      </w:tblGrid>
      <w:tr w:rsidR="00F91D02" w:rsidRPr="00F50272" w:rsidTr="00F50272">
        <w:trPr>
          <w:cantSplit/>
          <w:tblHeader/>
        </w:trPr>
        <w:tc>
          <w:tcPr>
            <w:tcW w:w="2037" w:type="pct"/>
          </w:tcPr>
          <w:p w:rsidR="00F91D02" w:rsidRPr="00F50272" w:rsidRDefault="00F91D02" w:rsidP="001E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:rsidR="00F91D02" w:rsidRPr="00F50272" w:rsidRDefault="00F91D02" w:rsidP="001E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19" w:type="pct"/>
            <w:gridSpan w:val="7"/>
            <w:tcBorders>
              <w:bottom w:val="single" w:sz="4" w:space="0" w:color="auto"/>
            </w:tcBorders>
          </w:tcPr>
          <w:p w:rsidR="00F91D02" w:rsidRPr="00F50272" w:rsidRDefault="00C868FB" w:rsidP="001E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="00F91D02" w:rsidRPr="00F5027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F1654B" w:rsidRPr="00F50272" w:rsidTr="00F50272">
        <w:trPr>
          <w:cantSplit/>
          <w:trHeight w:val="470"/>
          <w:tblHeader/>
        </w:trPr>
        <w:tc>
          <w:tcPr>
            <w:tcW w:w="2037" w:type="pct"/>
          </w:tcPr>
          <w:p w:rsidR="00F1654B" w:rsidRPr="00F50272" w:rsidRDefault="00F1654B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Merge w:val="restart"/>
          </w:tcPr>
          <w:p w:rsidR="00F1654B" w:rsidRPr="00F50272" w:rsidRDefault="00F1654B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1654B" w:rsidRPr="00F50272" w:rsidRDefault="00F1654B" w:rsidP="00447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27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:rsidR="00F1654B" w:rsidRPr="00F50272" w:rsidRDefault="00F1654B" w:rsidP="00447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1654B" w:rsidRPr="00F50272" w:rsidRDefault="00F1654B" w:rsidP="00447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27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345B" w:rsidRPr="00485AA2" w:rsidTr="00F50272">
        <w:trPr>
          <w:cantSplit/>
          <w:tblHeader/>
        </w:trPr>
        <w:tc>
          <w:tcPr>
            <w:tcW w:w="2037" w:type="pct"/>
          </w:tcPr>
          <w:p w:rsidR="00B6345B" w:rsidRPr="00485AA2" w:rsidRDefault="00B6345B" w:rsidP="00B634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Merge/>
          </w:tcPr>
          <w:p w:rsidR="00B6345B" w:rsidRPr="00485AA2" w:rsidRDefault="00B6345B" w:rsidP="00B634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3203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B6345B" w:rsidRPr="00155F86" w:rsidRDefault="00032035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5" w:type="pct"/>
          </w:tcPr>
          <w:p w:rsidR="00B6345B" w:rsidRPr="004C5026" w:rsidRDefault="00B6345B" w:rsidP="00B634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3203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:rsidR="00B6345B" w:rsidRPr="00155F86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B6345B" w:rsidRPr="00155F86" w:rsidRDefault="00032035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32035" w:rsidRPr="00485AA2" w:rsidTr="00F50272">
        <w:tc>
          <w:tcPr>
            <w:tcW w:w="2037" w:type="pct"/>
          </w:tcPr>
          <w:p w:rsidR="00032035" w:rsidRPr="00A4230F" w:rsidRDefault="00032035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" w:type="pct"/>
            <w:vMerge/>
          </w:tcPr>
          <w:p w:rsidR="00032035" w:rsidRPr="00485AA2" w:rsidRDefault="00032035" w:rsidP="00B634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:rsidR="00032035" w:rsidRPr="00115996" w:rsidRDefault="006E71A6" w:rsidP="009C1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18,526</w:t>
            </w:r>
          </w:p>
        </w:tc>
        <w:tc>
          <w:tcPr>
            <w:tcW w:w="145" w:type="pct"/>
          </w:tcPr>
          <w:p w:rsidR="00032035" w:rsidRPr="00485AA2" w:rsidRDefault="00032035" w:rsidP="00B634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:rsidR="00032035" w:rsidRPr="00115996" w:rsidRDefault="00032035" w:rsidP="00032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21,136</w:t>
            </w:r>
          </w:p>
        </w:tc>
        <w:tc>
          <w:tcPr>
            <w:tcW w:w="145" w:type="pct"/>
          </w:tcPr>
          <w:p w:rsidR="00032035" w:rsidRPr="00485AA2" w:rsidRDefault="00032035" w:rsidP="00B634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032035" w:rsidRPr="00115996" w:rsidRDefault="00F91D02" w:rsidP="009C1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20,388</w:t>
            </w:r>
          </w:p>
        </w:tc>
        <w:tc>
          <w:tcPr>
            <w:tcW w:w="145" w:type="pct"/>
          </w:tcPr>
          <w:p w:rsidR="00032035" w:rsidRPr="00485AA2" w:rsidRDefault="00032035" w:rsidP="00B634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032035" w:rsidRPr="00115996" w:rsidRDefault="00032035" w:rsidP="009C1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20,388</w:t>
            </w:r>
          </w:p>
        </w:tc>
      </w:tr>
      <w:tr w:rsidR="00032035" w:rsidRPr="00485AA2" w:rsidTr="00F91D02">
        <w:trPr>
          <w:trHeight w:val="425"/>
        </w:trPr>
        <w:tc>
          <w:tcPr>
            <w:tcW w:w="2037" w:type="pct"/>
          </w:tcPr>
          <w:p w:rsidR="00032035" w:rsidRDefault="00032035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>สุทธิจาก</w:t>
            </w:r>
            <w:r w:rsidRPr="001A4160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  <w:p w:rsidR="00032035" w:rsidRPr="00A4230F" w:rsidRDefault="00032035" w:rsidP="000F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18"/>
              <w:rPr>
                <w:rFonts w:ascii="Angsana New" w:hAnsi="Angsana New"/>
                <w:sz w:val="30"/>
                <w:szCs w:val="30"/>
              </w:rPr>
            </w:pPr>
            <w:r w:rsidRPr="001A4160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4" w:type="pct"/>
            <w:vMerge/>
          </w:tcPr>
          <w:p w:rsidR="00032035" w:rsidRPr="00485AA2" w:rsidRDefault="00032035" w:rsidP="00B634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032035" w:rsidRDefault="00032035" w:rsidP="009C1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BE5F7C" w:rsidRPr="00115996" w:rsidRDefault="00C868FB" w:rsidP="009C1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(507</w:t>
            </w:r>
            <w:r w:rsidR="006E71A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:rsidR="00032035" w:rsidRPr="00485AA2" w:rsidRDefault="00032035" w:rsidP="00B634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032035" w:rsidRDefault="00032035" w:rsidP="00032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032035" w:rsidRPr="00115996" w:rsidRDefault="00032035" w:rsidP="00032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(2,086)</w:t>
            </w:r>
          </w:p>
        </w:tc>
        <w:tc>
          <w:tcPr>
            <w:tcW w:w="145" w:type="pct"/>
          </w:tcPr>
          <w:p w:rsidR="00032035" w:rsidRPr="00485AA2" w:rsidRDefault="00032035" w:rsidP="00B634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BE5F7C" w:rsidRDefault="00BE5F7C" w:rsidP="00BE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F91D02" w:rsidRPr="00A06F08" w:rsidRDefault="00BE5F7C" w:rsidP="00EB5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032035" w:rsidRPr="00485AA2" w:rsidRDefault="00032035" w:rsidP="00F91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032035" w:rsidRDefault="00032035" w:rsidP="009C1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032035" w:rsidRPr="00A06F08" w:rsidRDefault="00032035" w:rsidP="00EB5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6F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32035" w:rsidRPr="00485AA2" w:rsidTr="00F91D02">
        <w:tc>
          <w:tcPr>
            <w:tcW w:w="2037" w:type="pct"/>
          </w:tcPr>
          <w:p w:rsidR="00032035" w:rsidRDefault="00032035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44" w:type="pct"/>
            <w:vMerge/>
          </w:tcPr>
          <w:p w:rsidR="00032035" w:rsidRPr="00485AA2" w:rsidRDefault="00032035" w:rsidP="00B634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032035" w:rsidRDefault="006E71A6" w:rsidP="009C1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032035" w:rsidRPr="00485AA2" w:rsidRDefault="00032035" w:rsidP="00B634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032035" w:rsidRDefault="00032035" w:rsidP="00032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(559)</w:t>
            </w:r>
          </w:p>
        </w:tc>
        <w:tc>
          <w:tcPr>
            <w:tcW w:w="145" w:type="pct"/>
          </w:tcPr>
          <w:p w:rsidR="00032035" w:rsidRPr="00485AA2" w:rsidRDefault="00032035" w:rsidP="00B634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032035" w:rsidRPr="00A06F08" w:rsidRDefault="00F91D02" w:rsidP="00EB5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032035" w:rsidRPr="00485AA2" w:rsidRDefault="00032035" w:rsidP="00B634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032035" w:rsidRPr="00A06F08" w:rsidRDefault="00032035" w:rsidP="00EB5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6F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1D02" w:rsidRPr="00485AA2" w:rsidTr="00F91D02">
        <w:tc>
          <w:tcPr>
            <w:tcW w:w="2037" w:type="pct"/>
          </w:tcPr>
          <w:p w:rsidR="00F91D02" w:rsidRDefault="00F91D0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91D02">
              <w:rPr>
                <w:rFonts w:ascii="Angsana New" w:hAnsi="Angsana New"/>
                <w:sz w:val="30"/>
                <w:szCs w:val="30"/>
                <w:cs/>
              </w:rPr>
              <w:t>ขาดทุนจากเงินลงทุนในบริษัทร่วม</w:t>
            </w:r>
          </w:p>
        </w:tc>
        <w:tc>
          <w:tcPr>
            <w:tcW w:w="144" w:type="pct"/>
            <w:vMerge/>
          </w:tcPr>
          <w:p w:rsidR="00F91D02" w:rsidRPr="00485AA2" w:rsidRDefault="00F91D02" w:rsidP="00B634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F91D02" w:rsidRPr="00A06F08" w:rsidRDefault="006E71A6" w:rsidP="009C1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(1,534)</w:t>
            </w:r>
          </w:p>
        </w:tc>
        <w:tc>
          <w:tcPr>
            <w:tcW w:w="145" w:type="pct"/>
          </w:tcPr>
          <w:p w:rsidR="00F91D02" w:rsidRPr="00485AA2" w:rsidRDefault="00F91D02" w:rsidP="00B634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F91D02" w:rsidRDefault="006E71A6" w:rsidP="00EB5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F91D02" w:rsidRPr="00485AA2" w:rsidRDefault="00F91D02" w:rsidP="00B634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F91D02" w:rsidRDefault="00F91D02" w:rsidP="00F91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(3,877)</w:t>
            </w:r>
          </w:p>
        </w:tc>
        <w:tc>
          <w:tcPr>
            <w:tcW w:w="145" w:type="pct"/>
          </w:tcPr>
          <w:p w:rsidR="00F91D02" w:rsidRPr="00485AA2" w:rsidRDefault="00F91D02" w:rsidP="00B634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F91D02" w:rsidRDefault="006E71A6" w:rsidP="00EB5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1D02" w:rsidRPr="00485AA2" w:rsidTr="00F91D02">
        <w:tc>
          <w:tcPr>
            <w:tcW w:w="2037" w:type="pct"/>
          </w:tcPr>
          <w:p w:rsidR="00F91D02" w:rsidRDefault="00F91D02" w:rsidP="001E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144" w:type="pct"/>
          </w:tcPr>
          <w:p w:rsidR="00F91D02" w:rsidRPr="00485AA2" w:rsidRDefault="00F91D02" w:rsidP="001E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F91D02" w:rsidRPr="00A06F08" w:rsidRDefault="006E71A6" w:rsidP="006E7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45" w:type="pct"/>
          </w:tcPr>
          <w:p w:rsidR="00F91D02" w:rsidRPr="00485AA2" w:rsidRDefault="00F91D02" w:rsidP="001E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F91D02" w:rsidRPr="00A06F08" w:rsidRDefault="00F91D02" w:rsidP="001E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45" w:type="pct"/>
          </w:tcPr>
          <w:p w:rsidR="00F91D02" w:rsidRPr="00485AA2" w:rsidRDefault="00F91D02" w:rsidP="001E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F91D02" w:rsidRDefault="00F91D02" w:rsidP="00EB5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F91D02" w:rsidRPr="00485AA2" w:rsidRDefault="00F91D02" w:rsidP="001E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F91D02" w:rsidRDefault="00F91D02" w:rsidP="00EB5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32035" w:rsidRPr="00485AA2" w:rsidTr="00F91D02">
        <w:tc>
          <w:tcPr>
            <w:tcW w:w="2037" w:type="pct"/>
          </w:tcPr>
          <w:p w:rsidR="00032035" w:rsidRDefault="00F91D0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91D02">
              <w:rPr>
                <w:rFonts w:ascii="Angsana New" w:hAnsi="Angsana New"/>
                <w:sz w:val="30"/>
                <w:szCs w:val="30"/>
                <w:cs/>
              </w:rPr>
              <w:t>รับคืนเงินลงทุนจากบริษัทร่วมที่จดทะเบียนเลิกบริษัท</w:t>
            </w:r>
          </w:p>
        </w:tc>
        <w:tc>
          <w:tcPr>
            <w:tcW w:w="144" w:type="pct"/>
            <w:vMerge w:val="restart"/>
          </w:tcPr>
          <w:p w:rsidR="00032035" w:rsidRPr="00485AA2" w:rsidRDefault="00032035" w:rsidP="00B634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032035" w:rsidRDefault="00032035" w:rsidP="009C1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6E71A6" w:rsidRPr="00A06F08" w:rsidRDefault="006E71A6" w:rsidP="009C1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(15,350)</w:t>
            </w:r>
          </w:p>
        </w:tc>
        <w:tc>
          <w:tcPr>
            <w:tcW w:w="145" w:type="pct"/>
          </w:tcPr>
          <w:p w:rsidR="00032035" w:rsidRPr="00485AA2" w:rsidRDefault="00032035" w:rsidP="00B634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032035" w:rsidRDefault="00032035" w:rsidP="00032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F91D02" w:rsidRPr="00A06F08" w:rsidRDefault="00F91D02" w:rsidP="00EB5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032035" w:rsidRPr="00485AA2" w:rsidRDefault="00032035" w:rsidP="00B634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F91D02" w:rsidRDefault="00F91D02" w:rsidP="00F91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032035" w:rsidRDefault="00F91D02" w:rsidP="00F91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(15,350)</w:t>
            </w:r>
          </w:p>
        </w:tc>
        <w:tc>
          <w:tcPr>
            <w:tcW w:w="145" w:type="pct"/>
          </w:tcPr>
          <w:p w:rsidR="00032035" w:rsidRPr="00485AA2" w:rsidRDefault="00032035" w:rsidP="00B634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F91D02" w:rsidRDefault="00F91D02" w:rsidP="009C1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032035" w:rsidRDefault="00032035" w:rsidP="00EB5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32035" w:rsidRPr="00485AA2" w:rsidTr="00F91D02">
        <w:tc>
          <w:tcPr>
            <w:tcW w:w="2037" w:type="pct"/>
          </w:tcPr>
          <w:p w:rsidR="00032035" w:rsidRPr="00BA6577" w:rsidRDefault="00032035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B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A65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F2B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vMerge/>
          </w:tcPr>
          <w:p w:rsidR="00032035" w:rsidRPr="00485AA2" w:rsidRDefault="00032035" w:rsidP="00B634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032035" w:rsidRPr="00115996" w:rsidRDefault="006E71A6" w:rsidP="009C1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1,18</w:t>
            </w:r>
            <w:r w:rsidR="00C868F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:rsidR="00032035" w:rsidRPr="00115996" w:rsidRDefault="00032035" w:rsidP="00B634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032035" w:rsidRPr="00115996" w:rsidRDefault="00032035" w:rsidP="00032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18,526</w:t>
            </w:r>
          </w:p>
        </w:tc>
        <w:tc>
          <w:tcPr>
            <w:tcW w:w="145" w:type="pct"/>
          </w:tcPr>
          <w:p w:rsidR="00032035" w:rsidRPr="00115996" w:rsidRDefault="00032035" w:rsidP="00B634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032035" w:rsidRPr="00115996" w:rsidRDefault="00F91D02" w:rsidP="009C1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1,161</w:t>
            </w:r>
          </w:p>
        </w:tc>
        <w:tc>
          <w:tcPr>
            <w:tcW w:w="145" w:type="pct"/>
          </w:tcPr>
          <w:p w:rsidR="00032035" w:rsidRPr="00115996" w:rsidRDefault="00032035" w:rsidP="00B634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032035" w:rsidRPr="00115996" w:rsidRDefault="00032035" w:rsidP="009C1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20,388</w:t>
            </w:r>
          </w:p>
        </w:tc>
      </w:tr>
    </w:tbl>
    <w:p w:rsidR="002C7164" w:rsidRDefault="002C7164" w:rsidP="00B127AA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:rsidR="001373AA" w:rsidRPr="001373AA" w:rsidRDefault="001373AA" w:rsidP="00447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  <w:sectPr w:rsidR="001373AA" w:rsidRPr="001373AA" w:rsidSect="0095671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1449" w:right="1152" w:bottom="576" w:left="1152" w:header="450" w:footer="720" w:gutter="0"/>
          <w:pgNumType w:start="10"/>
          <w:cols w:space="720"/>
        </w:sectPr>
      </w:pPr>
    </w:p>
    <w:p w:rsidR="002B738C" w:rsidRDefault="00AB63B7" w:rsidP="0035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7F14BD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Pr="007F14BD">
        <w:rPr>
          <w:rFonts w:ascii="Angsana New" w:hAnsi="Angsana New" w:hint="cs"/>
          <w:sz w:val="30"/>
          <w:szCs w:val="30"/>
          <w:cs/>
        </w:rPr>
        <w:t>ร่วม</w:t>
      </w:r>
      <w:r w:rsidR="00262517" w:rsidRPr="007F14BD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262517" w:rsidRPr="007F14BD">
        <w:rPr>
          <w:rFonts w:ascii="Angsana New" w:hAnsi="Angsana New"/>
          <w:sz w:val="30"/>
          <w:szCs w:val="30"/>
        </w:rPr>
        <w:t xml:space="preserve">31 </w:t>
      </w:r>
      <w:r w:rsidR="00262517" w:rsidRPr="007F14BD">
        <w:rPr>
          <w:rFonts w:ascii="Angsana New" w:hAnsi="Angsana New"/>
          <w:sz w:val="30"/>
          <w:szCs w:val="30"/>
          <w:cs/>
        </w:rPr>
        <w:t xml:space="preserve">ธันวาคม </w:t>
      </w:r>
      <w:r w:rsidR="00CD503F">
        <w:rPr>
          <w:rFonts w:ascii="Angsana New" w:hAnsi="Angsana New"/>
          <w:sz w:val="30"/>
          <w:szCs w:val="30"/>
        </w:rPr>
        <w:t>25</w:t>
      </w:r>
      <w:r w:rsidR="00861E47">
        <w:rPr>
          <w:rFonts w:ascii="Angsana New" w:hAnsi="Angsana New"/>
          <w:sz w:val="30"/>
          <w:szCs w:val="30"/>
        </w:rPr>
        <w:t>61</w:t>
      </w:r>
      <w:r w:rsidR="00B6345B">
        <w:rPr>
          <w:rFonts w:ascii="Angsana New" w:hAnsi="Angsana New"/>
          <w:sz w:val="30"/>
          <w:szCs w:val="30"/>
        </w:rPr>
        <w:t xml:space="preserve"> </w:t>
      </w:r>
      <w:r w:rsidR="00CD503F">
        <w:rPr>
          <w:rFonts w:ascii="Angsana New" w:hAnsi="Angsana New"/>
          <w:sz w:val="30"/>
          <w:szCs w:val="30"/>
          <w:cs/>
        </w:rPr>
        <w:t xml:space="preserve">และ </w:t>
      </w:r>
      <w:r w:rsidR="00861E47">
        <w:rPr>
          <w:rFonts w:ascii="Angsana New" w:hAnsi="Angsana New"/>
          <w:sz w:val="30"/>
          <w:szCs w:val="30"/>
        </w:rPr>
        <w:t>2560</w:t>
      </w:r>
      <w:r w:rsidR="00B6345B">
        <w:rPr>
          <w:rFonts w:ascii="Angsana New" w:hAnsi="Angsana New"/>
          <w:sz w:val="30"/>
          <w:szCs w:val="30"/>
        </w:rPr>
        <w:t xml:space="preserve"> </w:t>
      </w:r>
      <w:r w:rsidR="00262517" w:rsidRPr="007F14BD">
        <w:rPr>
          <w:rFonts w:ascii="Angsana New" w:hAnsi="Angsana New"/>
          <w:sz w:val="30"/>
          <w:szCs w:val="30"/>
          <w:cs/>
        </w:rPr>
        <w:t>และเงินปันผลรับสำหรับแต่ละปี</w:t>
      </w:r>
      <w:r w:rsidR="00F0682E">
        <w:rPr>
          <w:rFonts w:ascii="Angsana New" w:hAnsi="Angsana New" w:hint="cs"/>
          <w:sz w:val="30"/>
          <w:szCs w:val="30"/>
          <w:cs/>
        </w:rPr>
        <w:t xml:space="preserve"> </w:t>
      </w:r>
      <w:r w:rsidR="00262517" w:rsidRPr="007F14BD">
        <w:rPr>
          <w:rFonts w:ascii="Angsana New" w:hAnsi="Angsana New"/>
          <w:sz w:val="30"/>
          <w:szCs w:val="30"/>
          <w:cs/>
        </w:rPr>
        <w:t>มีดังนี้</w:t>
      </w:r>
    </w:p>
    <w:p w:rsidR="0092115A" w:rsidRPr="007F14BD" w:rsidRDefault="0092115A" w:rsidP="0035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85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775"/>
        <w:gridCol w:w="265"/>
        <w:gridCol w:w="976"/>
        <w:gridCol w:w="178"/>
        <w:gridCol w:w="776"/>
        <w:gridCol w:w="221"/>
        <w:gridCol w:w="769"/>
        <w:gridCol w:w="212"/>
        <w:gridCol w:w="11"/>
        <w:gridCol w:w="1127"/>
        <w:gridCol w:w="212"/>
        <w:gridCol w:w="1138"/>
        <w:gridCol w:w="210"/>
        <w:gridCol w:w="690"/>
        <w:gridCol w:w="90"/>
        <w:gridCol w:w="131"/>
        <w:gridCol w:w="47"/>
        <w:gridCol w:w="812"/>
        <w:gridCol w:w="39"/>
        <w:gridCol w:w="231"/>
        <w:gridCol w:w="810"/>
        <w:gridCol w:w="221"/>
        <w:gridCol w:w="769"/>
        <w:gridCol w:w="214"/>
        <w:gridCol w:w="776"/>
        <w:gridCol w:w="180"/>
        <w:gridCol w:w="900"/>
      </w:tblGrid>
      <w:tr w:rsidR="00491418" w:rsidRPr="00895B90" w:rsidTr="00B75A3B">
        <w:trPr>
          <w:cantSplit/>
          <w:trHeight w:val="308"/>
          <w:tblHeader/>
        </w:trPr>
        <w:tc>
          <w:tcPr>
            <w:tcW w:w="2070" w:type="dxa"/>
          </w:tcPr>
          <w:p w:rsidR="00491418" w:rsidRPr="00895B90" w:rsidRDefault="00491418" w:rsidP="00B75A3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0" w:type="dxa"/>
            <w:gridSpan w:val="27"/>
            <w:tcBorders>
              <w:bottom w:val="single" w:sz="4" w:space="0" w:color="auto"/>
            </w:tcBorders>
            <w:vAlign w:val="bottom"/>
          </w:tcPr>
          <w:p w:rsidR="00491418" w:rsidRPr="00895B90" w:rsidRDefault="00491418" w:rsidP="00B75A3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491418" w:rsidRPr="00895B90" w:rsidTr="00B75A3B">
        <w:trPr>
          <w:cantSplit/>
          <w:trHeight w:val="308"/>
          <w:tblHeader/>
        </w:trPr>
        <w:tc>
          <w:tcPr>
            <w:tcW w:w="2070" w:type="dxa"/>
          </w:tcPr>
          <w:p w:rsidR="00491418" w:rsidRPr="00895B90" w:rsidRDefault="00491418" w:rsidP="00B75A3B">
            <w:pPr>
              <w:rPr>
                <w:rFonts w:ascii="Angsana New" w:hAnsi="Angsana New"/>
                <w:sz w:val="22"/>
                <w:szCs w:val="22"/>
              </w:rPr>
            </w:pPr>
          </w:p>
          <w:p w:rsidR="00491418" w:rsidRPr="00895B90" w:rsidRDefault="00491418" w:rsidP="00B75A3B">
            <w:pPr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75" w:type="dxa"/>
            <w:tcBorders>
              <w:top w:val="single" w:sz="4" w:space="0" w:color="auto"/>
            </w:tcBorders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  <w:lang w:val="en-GB"/>
              </w:rPr>
              <w:t>ลักษณ</w:t>
            </w:r>
            <w:r w:rsidRPr="00895B90">
              <w:rPr>
                <w:rFonts w:ascii="Angsana New" w:hAnsi="Angsana New"/>
                <w:sz w:val="22"/>
                <w:szCs w:val="22"/>
                <w:cs/>
              </w:rPr>
              <w:t>ะ</w:t>
            </w:r>
            <w:r w:rsidRPr="00895B90">
              <w:rPr>
                <w:rFonts w:ascii="Angsana New" w:hAnsi="Angsana New"/>
                <w:sz w:val="22"/>
                <w:szCs w:val="22"/>
                <w:cs/>
                <w:lang w:val="en-GB"/>
              </w:rPr>
              <w:t>ธุรกิจ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:rsidR="00491418" w:rsidRPr="00895B90" w:rsidRDefault="00491418" w:rsidP="00B75A3B">
            <w:pPr>
              <w:ind w:left="-307" w:right="-79" w:hanging="270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  <w:r w:rsidRPr="00895B90">
              <w:rPr>
                <w:rFonts w:ascii="Angsana New" w:hAnsi="Angsana New"/>
                <w:sz w:val="22"/>
                <w:szCs w:val="22"/>
                <w:lang w:val="en-GB" w:bidi="ar-SA"/>
              </w:rPr>
              <w:t xml:space="preserve">       </w:t>
            </w:r>
          </w:p>
        </w:tc>
        <w:tc>
          <w:tcPr>
            <w:tcW w:w="976" w:type="dxa"/>
            <w:tcBorders>
              <w:top w:val="single" w:sz="4" w:space="0" w:color="auto"/>
            </w:tcBorders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  <w:lang w:val="en-GB"/>
              </w:rPr>
              <w:t>ประเทศที่</w:t>
            </w:r>
          </w:p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  <w:lang w:val="en-GB"/>
              </w:rPr>
              <w:t>กิจการจัดตั้ง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76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23" w:type="dxa"/>
            <w:gridSpan w:val="2"/>
            <w:tcBorders>
              <w:top w:val="single" w:sz="4" w:space="0" w:color="auto"/>
            </w:tcBorders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4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  <w:lang w:val="en-GB"/>
              </w:rPr>
              <w:t>ทุนชำระแล้ว</w:t>
            </w:r>
          </w:p>
        </w:tc>
        <w:tc>
          <w:tcPr>
            <w:tcW w:w="210" w:type="dxa"/>
            <w:tcBorders>
              <w:top w:val="single" w:sz="4" w:space="0" w:color="auto"/>
            </w:tcBorders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0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231" w:type="dxa"/>
            <w:tcBorders>
              <w:top w:val="single" w:sz="4" w:space="0" w:color="auto"/>
            </w:tcBorders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  <w:lang w:val="en-GB"/>
              </w:rPr>
              <w:t>มูลค่าตามวิธีส่วนได้เสีย</w:t>
            </w:r>
          </w:p>
        </w:tc>
        <w:tc>
          <w:tcPr>
            <w:tcW w:w="214" w:type="dxa"/>
            <w:tcBorders>
              <w:top w:val="single" w:sz="4" w:space="0" w:color="auto"/>
            </w:tcBorders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8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75A3B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  <w:r w:rsidRPr="00895B90">
              <w:rPr>
                <w:rFonts w:ascii="Angsana New" w:hAnsi="Angsana New"/>
                <w:b/>
                <w:sz w:val="22"/>
                <w:szCs w:val="22"/>
                <w:cs/>
              </w:rPr>
              <w:t>เงินปันผลรับ</w:t>
            </w:r>
            <w:r w:rsidR="00B75A3B" w:rsidRPr="00895B90">
              <w:rPr>
                <w:rFonts w:ascii="Angsana New" w:hAnsi="Angsana New"/>
                <w:b/>
                <w:sz w:val="22"/>
                <w:szCs w:val="22"/>
                <w:cs/>
              </w:rPr>
              <w:t>สำหรั</w:t>
            </w:r>
            <w:r w:rsidR="00B75A3B" w:rsidRPr="00895B90">
              <w:rPr>
                <w:rFonts w:ascii="Angsana New" w:hAnsi="Angsana New" w:hint="cs"/>
                <w:b/>
                <w:sz w:val="22"/>
                <w:szCs w:val="22"/>
                <w:cs/>
              </w:rPr>
              <w:t>บ</w:t>
            </w:r>
          </w:p>
          <w:p w:rsidR="00491418" w:rsidRPr="00895B90" w:rsidRDefault="00B75A3B" w:rsidP="00B75A3B">
            <w:pPr>
              <w:ind w:left="-74" w:right="-79"/>
              <w:jc w:val="center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895B90">
              <w:rPr>
                <w:rFonts w:ascii="Angsana New" w:hAnsi="Angsana New" w:hint="cs"/>
                <w:b/>
                <w:sz w:val="22"/>
                <w:szCs w:val="22"/>
                <w:cs/>
              </w:rPr>
              <w:t>ปี</w:t>
            </w:r>
            <w:r w:rsidR="00491418" w:rsidRPr="00895B90">
              <w:rPr>
                <w:rFonts w:ascii="Angsana New" w:hAnsi="Angsana New"/>
                <w:b/>
                <w:sz w:val="22"/>
                <w:szCs w:val="22"/>
                <w:cs/>
              </w:rPr>
              <w:t>สิ้นสุดวันที่</w:t>
            </w:r>
          </w:p>
        </w:tc>
      </w:tr>
      <w:tr w:rsidR="00491418" w:rsidRPr="00895B90" w:rsidTr="00B75A3B">
        <w:trPr>
          <w:cantSplit/>
          <w:trHeight w:val="308"/>
          <w:tblHeader/>
        </w:trPr>
        <w:tc>
          <w:tcPr>
            <w:tcW w:w="2070" w:type="dxa"/>
          </w:tcPr>
          <w:p w:rsidR="00491418" w:rsidRPr="00895B90" w:rsidRDefault="00491418" w:rsidP="00B75A3B">
            <w:pPr>
              <w:tabs>
                <w:tab w:val="decimal" w:pos="765"/>
              </w:tabs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5" w:type="dxa"/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65" w:type="dxa"/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76" w:type="dxa"/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3</w:t>
            </w:r>
            <w:r w:rsidR="00B75A3B" w:rsidRPr="00895B90">
              <w:rPr>
                <w:rFonts w:ascii="Angsana New" w:hAnsi="Angsana New"/>
                <w:sz w:val="22"/>
                <w:szCs w:val="22"/>
              </w:rPr>
              <w:t>1</w:t>
            </w:r>
            <w:r w:rsidRPr="00895B9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B75A3B" w:rsidRPr="00895B90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21" w:type="dxa"/>
            <w:shd w:val="clear" w:color="auto" w:fill="auto"/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95B90">
              <w:rPr>
                <w:rFonts w:ascii="Angsana New" w:hAnsi="Angsana New"/>
                <w:sz w:val="22"/>
                <w:szCs w:val="22"/>
                <w:lang w:val="en-GB" w:bidi="ar-SA"/>
              </w:rPr>
              <w:t xml:space="preserve">31 </w:t>
            </w:r>
            <w:r w:rsidRPr="00895B90">
              <w:rPr>
                <w:rFonts w:ascii="Angsana New" w:hAnsi="Angsana New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23" w:type="dxa"/>
            <w:gridSpan w:val="2"/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27" w:type="dxa"/>
            <w:vAlign w:val="bottom"/>
          </w:tcPr>
          <w:p w:rsidR="00491418" w:rsidRPr="00895B90" w:rsidRDefault="00B75A3B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31</w:t>
            </w:r>
            <w:r w:rsidR="00491418" w:rsidRPr="00895B9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895B90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12" w:type="dxa"/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1138" w:type="dxa"/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95B90">
              <w:rPr>
                <w:rFonts w:ascii="Angsana New" w:hAnsi="Angsana New"/>
                <w:sz w:val="22"/>
                <w:szCs w:val="22"/>
                <w:lang w:val="en-GB" w:bidi="ar-SA"/>
              </w:rPr>
              <w:t xml:space="preserve">31 </w:t>
            </w:r>
            <w:r w:rsidRPr="00895B90">
              <w:rPr>
                <w:rFonts w:ascii="Angsana New" w:hAnsi="Angsana New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10" w:type="dxa"/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491418" w:rsidRPr="00895B90" w:rsidRDefault="00B75A3B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31</w:t>
            </w:r>
            <w:r w:rsidR="00491418" w:rsidRPr="00895B9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95B90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78" w:type="dxa"/>
            <w:gridSpan w:val="2"/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851" w:type="dxa"/>
            <w:gridSpan w:val="2"/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95B90">
              <w:rPr>
                <w:rFonts w:ascii="Angsana New" w:hAnsi="Angsana New"/>
                <w:sz w:val="22"/>
                <w:szCs w:val="22"/>
                <w:lang w:val="en-GB" w:bidi="ar-SA"/>
              </w:rPr>
              <w:t xml:space="preserve">31 </w:t>
            </w:r>
            <w:r w:rsidRPr="00895B90">
              <w:rPr>
                <w:rFonts w:ascii="Angsana New" w:hAnsi="Angsana New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31" w:type="dxa"/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491418" w:rsidRPr="00895B90" w:rsidRDefault="00B75A3B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31</w:t>
            </w:r>
            <w:r w:rsidR="00491418" w:rsidRPr="00895B9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895B90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21" w:type="dxa"/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769" w:type="dxa"/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95B90">
              <w:rPr>
                <w:rFonts w:ascii="Angsana New" w:hAnsi="Angsana New"/>
                <w:sz w:val="22"/>
                <w:szCs w:val="22"/>
                <w:lang w:val="en-GB" w:bidi="ar-SA"/>
              </w:rPr>
              <w:t xml:space="preserve">31 </w:t>
            </w:r>
            <w:r w:rsidRPr="00895B90">
              <w:rPr>
                <w:rFonts w:ascii="Angsana New" w:hAnsi="Angsana New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14" w:type="dxa"/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vAlign w:val="bottom"/>
          </w:tcPr>
          <w:p w:rsidR="00491418" w:rsidRPr="00895B90" w:rsidRDefault="00B75A3B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31</w:t>
            </w:r>
            <w:r w:rsidR="00491418" w:rsidRPr="00895B9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895B90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vAlign w:val="bottom"/>
          </w:tcPr>
          <w:p w:rsidR="00491418" w:rsidRPr="00895B90" w:rsidRDefault="00B75A3B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31</w:t>
            </w:r>
            <w:r w:rsidR="00491418" w:rsidRPr="00895B9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895B90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491418" w:rsidRPr="00895B90" w:rsidTr="00B75A3B">
        <w:trPr>
          <w:cantSplit/>
          <w:trHeight w:val="308"/>
          <w:tblHeader/>
        </w:trPr>
        <w:tc>
          <w:tcPr>
            <w:tcW w:w="2070" w:type="dxa"/>
          </w:tcPr>
          <w:p w:rsidR="00491418" w:rsidRPr="00895B90" w:rsidRDefault="00491418" w:rsidP="00B75A3B">
            <w:pPr>
              <w:tabs>
                <w:tab w:val="decimal" w:pos="765"/>
              </w:tabs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5" w:type="dxa"/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65" w:type="dxa"/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76" w:type="dxa"/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21" w:type="dxa"/>
            <w:shd w:val="clear" w:color="auto" w:fill="auto"/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  <w:r w:rsidRPr="00895B90">
              <w:rPr>
                <w:rFonts w:ascii="Angsana New" w:hAnsi="Angsana New"/>
                <w:sz w:val="22"/>
                <w:szCs w:val="22"/>
                <w:lang w:val="en-GB" w:bidi="ar-SA"/>
              </w:rPr>
              <w:t>2560</w:t>
            </w:r>
          </w:p>
        </w:tc>
        <w:tc>
          <w:tcPr>
            <w:tcW w:w="223" w:type="dxa"/>
            <w:gridSpan w:val="2"/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12" w:type="dxa"/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  <w:r w:rsidRPr="00895B90">
              <w:rPr>
                <w:rFonts w:ascii="Angsana New" w:hAnsi="Angsana New"/>
                <w:sz w:val="22"/>
                <w:szCs w:val="22"/>
                <w:lang w:val="en-GB" w:bidi="ar-SA"/>
              </w:rPr>
              <w:t>2560</w:t>
            </w:r>
          </w:p>
        </w:tc>
        <w:tc>
          <w:tcPr>
            <w:tcW w:w="210" w:type="dxa"/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80" w:type="dxa"/>
            <w:gridSpan w:val="2"/>
            <w:tcBorders>
              <w:bottom w:val="single" w:sz="4" w:space="0" w:color="auto"/>
            </w:tcBorders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78" w:type="dxa"/>
            <w:gridSpan w:val="2"/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  <w:r w:rsidRPr="00895B90">
              <w:rPr>
                <w:rFonts w:ascii="Angsana New" w:hAnsi="Angsana New"/>
                <w:sz w:val="22"/>
                <w:szCs w:val="22"/>
                <w:lang w:val="en-GB" w:bidi="ar-SA"/>
              </w:rPr>
              <w:t>2560</w:t>
            </w:r>
          </w:p>
        </w:tc>
        <w:tc>
          <w:tcPr>
            <w:tcW w:w="231" w:type="dxa"/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21" w:type="dxa"/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  <w:r w:rsidRPr="00895B90">
              <w:rPr>
                <w:rFonts w:ascii="Angsana New" w:hAnsi="Angsana New"/>
                <w:sz w:val="22"/>
                <w:szCs w:val="22"/>
                <w:lang w:val="en-GB" w:bidi="ar-SA"/>
              </w:rPr>
              <w:t>2560</w:t>
            </w:r>
          </w:p>
        </w:tc>
        <w:tc>
          <w:tcPr>
            <w:tcW w:w="214" w:type="dxa"/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80" w:type="dxa"/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  <w:r w:rsidRPr="00895B90">
              <w:rPr>
                <w:rFonts w:ascii="Angsana New" w:hAnsi="Angsana New"/>
                <w:sz w:val="22"/>
                <w:szCs w:val="22"/>
                <w:lang w:val="en-GB" w:bidi="ar-SA"/>
              </w:rPr>
              <w:t>2560</w:t>
            </w:r>
          </w:p>
        </w:tc>
      </w:tr>
      <w:tr w:rsidR="00491418" w:rsidRPr="00895B90" w:rsidTr="00B75A3B">
        <w:trPr>
          <w:cantSplit/>
          <w:trHeight w:val="308"/>
          <w:tblHeader/>
        </w:trPr>
        <w:tc>
          <w:tcPr>
            <w:tcW w:w="2070" w:type="dxa"/>
            <w:tcBorders>
              <w:bottom w:val="single" w:sz="4" w:space="0" w:color="auto"/>
            </w:tcBorders>
          </w:tcPr>
          <w:p w:rsidR="00491418" w:rsidRPr="00895B90" w:rsidRDefault="00491418" w:rsidP="00B75A3B">
            <w:pPr>
              <w:tabs>
                <w:tab w:val="decimal" w:pos="765"/>
              </w:tabs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265" w:type="dxa"/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76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bidi="ar-SA"/>
              </w:rPr>
            </w:pPr>
            <w:r w:rsidRPr="00895B90">
              <w:rPr>
                <w:rFonts w:ascii="Angsana New" w:hAnsi="Angsana New"/>
                <w:i/>
                <w:iCs/>
                <w:sz w:val="22"/>
                <w:szCs w:val="22"/>
                <w:lang w:val="en-GB" w:bidi="ar-SA"/>
              </w:rPr>
              <w:t>(</w:t>
            </w:r>
            <w:r w:rsidRPr="00895B90">
              <w:rPr>
                <w:rFonts w:ascii="Angsana New" w:hAnsi="Angsana New"/>
                <w:i/>
                <w:iCs/>
                <w:sz w:val="22"/>
                <w:szCs w:val="22"/>
                <w:cs/>
                <w:lang w:val="en-GB"/>
              </w:rPr>
              <w:t>ร้อยละ</w:t>
            </w:r>
            <w:r w:rsidRPr="00895B90">
              <w:rPr>
                <w:rFonts w:ascii="Angsana New" w:hAnsi="Angsana New"/>
                <w:i/>
                <w:iCs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12" w:type="dxa"/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gridSpan w:val="2"/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210" w:type="dxa"/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5910" w:type="dxa"/>
            <w:gridSpan w:val="14"/>
            <w:tcBorders>
              <w:bottom w:val="single" w:sz="4" w:space="0" w:color="auto"/>
            </w:tcBorders>
            <w:vAlign w:val="bottom"/>
          </w:tcPr>
          <w:p w:rsidR="00491418" w:rsidRPr="00895B90" w:rsidRDefault="00491418" w:rsidP="00B75A3B">
            <w:pPr>
              <w:ind w:left="-74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bidi="ar-SA"/>
              </w:rPr>
            </w:pPr>
            <w:r w:rsidRPr="00895B90">
              <w:rPr>
                <w:rFonts w:ascii="Angsana New" w:hAnsi="Angsana New"/>
                <w:i/>
                <w:i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491418" w:rsidRPr="00895B90" w:rsidTr="00B75A3B">
        <w:trPr>
          <w:cantSplit/>
          <w:trHeight w:val="308"/>
        </w:trPr>
        <w:tc>
          <w:tcPr>
            <w:tcW w:w="2070" w:type="dxa"/>
            <w:tcBorders>
              <w:top w:val="single" w:sz="4" w:space="0" w:color="auto"/>
            </w:tcBorders>
          </w:tcPr>
          <w:p w:rsidR="00491418" w:rsidRPr="00895B90" w:rsidRDefault="00491418" w:rsidP="00B75A3B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5" w:type="dxa"/>
            <w:tcBorders>
              <w:top w:val="single" w:sz="4" w:space="0" w:color="auto"/>
            </w:tcBorders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5" w:type="dxa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491418" w:rsidRPr="00895B90" w:rsidRDefault="00491418" w:rsidP="00B75A3B">
            <w:pPr>
              <w:tabs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</w:tcPr>
          <w:p w:rsidR="00491418" w:rsidRPr="00895B90" w:rsidRDefault="00491418" w:rsidP="00B75A3B">
            <w:pPr>
              <w:tabs>
                <w:tab w:val="decimal" w:pos="551"/>
                <w:tab w:val="decimal" w:pos="731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21" w:type="dxa"/>
            <w:tcBorders>
              <w:top w:val="single" w:sz="4" w:space="0" w:color="auto"/>
            </w:tcBorders>
            <w:shd w:val="clear" w:color="auto" w:fill="auto"/>
          </w:tcPr>
          <w:p w:rsidR="00491418" w:rsidRPr="00895B90" w:rsidRDefault="00491418" w:rsidP="00B75A3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  <w:shd w:val="clear" w:color="auto" w:fill="auto"/>
          </w:tcPr>
          <w:p w:rsidR="00491418" w:rsidRPr="00895B90" w:rsidRDefault="00491418" w:rsidP="00B75A3B">
            <w:pPr>
              <w:tabs>
                <w:tab w:val="decimal" w:pos="551"/>
                <w:tab w:val="decimal" w:pos="731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491418" w:rsidRPr="00895B90" w:rsidRDefault="00491418" w:rsidP="00B75A3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gridSpan w:val="2"/>
          </w:tcPr>
          <w:p w:rsidR="00491418" w:rsidRPr="00895B90" w:rsidRDefault="00491418" w:rsidP="00B75A3B">
            <w:pPr>
              <w:tabs>
                <w:tab w:val="decimal" w:pos="551"/>
                <w:tab w:val="decimal" w:pos="731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491418" w:rsidRPr="00895B90" w:rsidRDefault="00491418" w:rsidP="00B75A3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</w:tcPr>
          <w:p w:rsidR="00491418" w:rsidRPr="00895B90" w:rsidRDefault="00491418" w:rsidP="00B75A3B">
            <w:pPr>
              <w:tabs>
                <w:tab w:val="decimal" w:pos="551"/>
                <w:tab w:val="decimal" w:pos="731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10" w:type="dxa"/>
          </w:tcPr>
          <w:p w:rsidR="00491418" w:rsidRPr="00895B90" w:rsidRDefault="00491418" w:rsidP="00B75A3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</w:tcPr>
          <w:p w:rsidR="00491418" w:rsidRPr="00895B90" w:rsidRDefault="00491418" w:rsidP="00B75A3B">
            <w:pPr>
              <w:tabs>
                <w:tab w:val="decimal" w:pos="551"/>
                <w:tab w:val="decimal" w:pos="731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21" w:type="dxa"/>
            <w:gridSpan w:val="2"/>
            <w:tcBorders>
              <w:top w:val="single" w:sz="4" w:space="0" w:color="auto"/>
            </w:tcBorders>
          </w:tcPr>
          <w:p w:rsidR="00491418" w:rsidRPr="00895B90" w:rsidRDefault="00491418" w:rsidP="00B75A3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59" w:type="dxa"/>
            <w:gridSpan w:val="2"/>
            <w:tcBorders>
              <w:top w:val="single" w:sz="4" w:space="0" w:color="auto"/>
            </w:tcBorders>
          </w:tcPr>
          <w:p w:rsidR="00491418" w:rsidRPr="00895B90" w:rsidRDefault="00491418" w:rsidP="00B75A3B">
            <w:pPr>
              <w:tabs>
                <w:tab w:val="decimal" w:pos="551"/>
                <w:tab w:val="decimal" w:pos="731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:rsidR="00491418" w:rsidRPr="00895B90" w:rsidRDefault="00491418" w:rsidP="00B75A3B">
            <w:pPr>
              <w:tabs>
                <w:tab w:val="decimal" w:pos="551"/>
                <w:tab w:val="decimal" w:pos="731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491418" w:rsidRPr="00895B90" w:rsidRDefault="00491418" w:rsidP="00B75A3B">
            <w:pPr>
              <w:tabs>
                <w:tab w:val="decimal" w:pos="551"/>
                <w:tab w:val="decimal" w:pos="731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21" w:type="dxa"/>
            <w:tcBorders>
              <w:top w:val="single" w:sz="4" w:space="0" w:color="auto"/>
            </w:tcBorders>
          </w:tcPr>
          <w:p w:rsidR="00491418" w:rsidRPr="00895B90" w:rsidRDefault="00491418" w:rsidP="00B75A3B">
            <w:pPr>
              <w:tabs>
                <w:tab w:val="decimal" w:pos="551"/>
                <w:tab w:val="decimal" w:pos="731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:rsidR="00491418" w:rsidRPr="00895B90" w:rsidRDefault="00491418" w:rsidP="00B75A3B">
            <w:pPr>
              <w:tabs>
                <w:tab w:val="decimal" w:pos="551"/>
              </w:tabs>
              <w:ind w:left="-349"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14" w:type="dxa"/>
            <w:tcBorders>
              <w:top w:val="single" w:sz="4" w:space="0" w:color="auto"/>
            </w:tcBorders>
          </w:tcPr>
          <w:p w:rsidR="00491418" w:rsidRPr="00895B90" w:rsidRDefault="00491418" w:rsidP="00B75A3B">
            <w:pPr>
              <w:tabs>
                <w:tab w:val="decimal" w:pos="551"/>
              </w:tabs>
              <w:ind w:left="-349"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</w:tcPr>
          <w:p w:rsidR="00491418" w:rsidRPr="00895B90" w:rsidRDefault="00491418" w:rsidP="00B75A3B">
            <w:pPr>
              <w:tabs>
                <w:tab w:val="decimal" w:pos="551"/>
              </w:tabs>
              <w:ind w:left="-349" w:right="11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491418" w:rsidRPr="00895B90" w:rsidRDefault="00491418" w:rsidP="00B75A3B">
            <w:pPr>
              <w:tabs>
                <w:tab w:val="decimal" w:pos="551"/>
              </w:tabs>
              <w:ind w:left="-349" w:right="11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91418" w:rsidRPr="00895B90" w:rsidRDefault="00491418" w:rsidP="00B75A3B">
            <w:pPr>
              <w:tabs>
                <w:tab w:val="decimal" w:pos="551"/>
              </w:tabs>
              <w:ind w:left="-349" w:right="11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</w:tr>
      <w:tr w:rsidR="00491418" w:rsidRPr="00895B90" w:rsidTr="00B75A3B">
        <w:trPr>
          <w:cantSplit/>
          <w:trHeight w:val="432"/>
        </w:trPr>
        <w:tc>
          <w:tcPr>
            <w:tcW w:w="2070" w:type="dxa"/>
          </w:tcPr>
          <w:p w:rsidR="00491418" w:rsidRPr="00895B90" w:rsidRDefault="00491418" w:rsidP="00B75A3B">
            <w:pPr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</w:rPr>
              <w:t xml:space="preserve">บริษัท ดิ อเซ้นท์ </w:t>
            </w:r>
            <w:r w:rsidRPr="00895B90">
              <w:rPr>
                <w:rFonts w:ascii="Angsana New" w:hAnsi="Angsana New"/>
                <w:sz w:val="22"/>
                <w:szCs w:val="22"/>
              </w:rPr>
              <w:t>(</w:t>
            </w:r>
            <w:r w:rsidRPr="00895B90">
              <w:rPr>
                <w:rFonts w:ascii="Angsana New" w:hAnsi="Angsana New"/>
                <w:sz w:val="22"/>
                <w:szCs w:val="22"/>
                <w:cs/>
              </w:rPr>
              <w:t>ไทยแลนด์</w:t>
            </w:r>
            <w:r w:rsidRPr="00895B90">
              <w:rPr>
                <w:rFonts w:ascii="Angsana New" w:hAnsi="Angsana New"/>
                <w:sz w:val="22"/>
                <w:szCs w:val="22"/>
              </w:rPr>
              <w:t xml:space="preserve">)  </w:t>
            </w:r>
          </w:p>
          <w:p w:rsidR="00491418" w:rsidRPr="00895B90" w:rsidRDefault="00491418" w:rsidP="00B75A3B">
            <w:pPr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895B90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  <w:r w:rsidRPr="00895B90">
              <w:rPr>
                <w:rFonts w:ascii="Angsana New" w:hAnsi="Angsana New"/>
                <w:sz w:val="22"/>
                <w:szCs w:val="22"/>
              </w:rPr>
              <w:t xml:space="preserve">  </w:t>
            </w:r>
          </w:p>
        </w:tc>
        <w:tc>
          <w:tcPr>
            <w:tcW w:w="775" w:type="dxa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491418" w:rsidRPr="00895B90" w:rsidRDefault="00491418" w:rsidP="00B75A3B">
            <w:pPr>
              <w:tabs>
                <w:tab w:val="clear" w:pos="454"/>
                <w:tab w:val="decimal" w:pos="46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265" w:type="dxa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76" w:type="dxa"/>
          </w:tcPr>
          <w:p w:rsidR="00491418" w:rsidRPr="00895B90" w:rsidRDefault="00491418" w:rsidP="00B75A3B">
            <w:pPr>
              <w:ind w:left="-85" w:right="-81" w:hanging="13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  <w:p w:rsidR="00491418" w:rsidRPr="00895B90" w:rsidRDefault="00491418" w:rsidP="00B75A3B">
            <w:pPr>
              <w:ind w:left="-85" w:right="-81" w:hanging="13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78" w:type="dxa"/>
          </w:tcPr>
          <w:p w:rsidR="00491418" w:rsidRPr="00895B90" w:rsidRDefault="00491418" w:rsidP="00B75A3B">
            <w:pPr>
              <w:tabs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:rsidR="00491418" w:rsidRPr="00895B90" w:rsidRDefault="00491418" w:rsidP="00B75A3B">
            <w:pPr>
              <w:tabs>
                <w:tab w:val="left" w:pos="180"/>
                <w:tab w:val="center" w:pos="260"/>
                <w:tab w:val="left" w:pos="4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43</w:t>
            </w:r>
          </w:p>
        </w:tc>
        <w:tc>
          <w:tcPr>
            <w:tcW w:w="221" w:type="dxa"/>
            <w:shd w:val="clear" w:color="auto" w:fill="auto"/>
            <w:vAlign w:val="bottom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:rsidR="00491418" w:rsidRPr="00895B90" w:rsidRDefault="00491418" w:rsidP="00B75A3B">
            <w:pPr>
              <w:tabs>
                <w:tab w:val="left" w:pos="4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43</w:t>
            </w:r>
          </w:p>
        </w:tc>
        <w:tc>
          <w:tcPr>
            <w:tcW w:w="212" w:type="dxa"/>
          </w:tcPr>
          <w:p w:rsidR="00491418" w:rsidRPr="00895B90" w:rsidRDefault="00491418" w:rsidP="00B75A3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gridSpan w:val="2"/>
          </w:tcPr>
          <w:p w:rsidR="00491418" w:rsidRPr="00895B90" w:rsidRDefault="00491418" w:rsidP="00B75A3B">
            <w:pPr>
              <w:ind w:right="-31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  <w:r w:rsidRPr="00895B90">
              <w:rPr>
                <w:rFonts w:ascii="Angsana New" w:hAnsi="Angsana New"/>
                <w:sz w:val="22"/>
                <w:szCs w:val="22"/>
                <w:lang w:val="en-GB" w:bidi="ar-SA"/>
              </w:rPr>
              <w:t>20,000,000</w:t>
            </w:r>
          </w:p>
          <w:p w:rsidR="00491418" w:rsidRPr="00895B90" w:rsidRDefault="00491418" w:rsidP="00B75A3B">
            <w:pPr>
              <w:ind w:right="-31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212" w:type="dxa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</w:tcPr>
          <w:p w:rsidR="00491418" w:rsidRPr="00895B90" w:rsidRDefault="00491418" w:rsidP="00B75A3B">
            <w:pPr>
              <w:ind w:right="-31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  <w:r w:rsidRPr="00895B90">
              <w:rPr>
                <w:rFonts w:ascii="Angsana New" w:hAnsi="Angsana New"/>
                <w:sz w:val="22"/>
                <w:szCs w:val="22"/>
                <w:lang w:val="en-GB" w:bidi="ar-SA"/>
              </w:rPr>
              <w:t>20,000,000</w:t>
            </w:r>
          </w:p>
          <w:p w:rsidR="00491418" w:rsidRPr="00895B90" w:rsidRDefault="00491418" w:rsidP="00B75A3B">
            <w:pPr>
              <w:ind w:right="-31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210" w:type="dxa"/>
          </w:tcPr>
          <w:p w:rsidR="00491418" w:rsidRPr="00895B90" w:rsidRDefault="00491418" w:rsidP="00B75A3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:rsidR="00491418" w:rsidRPr="00895B90" w:rsidRDefault="00491418" w:rsidP="00B75A3B">
            <w:pPr>
              <w:ind w:righ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491418" w:rsidRPr="00895B90" w:rsidRDefault="00491418" w:rsidP="00B75A3B">
            <w:pPr>
              <w:ind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8,600</w:t>
            </w:r>
          </w:p>
        </w:tc>
        <w:tc>
          <w:tcPr>
            <w:tcW w:w="221" w:type="dxa"/>
            <w:gridSpan w:val="2"/>
            <w:vAlign w:val="bottom"/>
          </w:tcPr>
          <w:p w:rsidR="00491418" w:rsidRPr="00895B90" w:rsidRDefault="00491418" w:rsidP="00B75A3B">
            <w:pPr>
              <w:tabs>
                <w:tab w:val="decimal" w:pos="322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59" w:type="dxa"/>
            <w:gridSpan w:val="2"/>
            <w:vAlign w:val="bottom"/>
          </w:tcPr>
          <w:p w:rsidR="00491418" w:rsidRPr="00895B90" w:rsidRDefault="00491418" w:rsidP="00B75A3B">
            <w:pPr>
              <w:ind w:righ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491418" w:rsidRPr="00895B90" w:rsidRDefault="00491418" w:rsidP="00B75A3B">
            <w:pPr>
              <w:ind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8,600</w:t>
            </w:r>
          </w:p>
        </w:tc>
        <w:tc>
          <w:tcPr>
            <w:tcW w:w="270" w:type="dxa"/>
            <w:gridSpan w:val="2"/>
            <w:vAlign w:val="bottom"/>
          </w:tcPr>
          <w:p w:rsidR="00491418" w:rsidRPr="00895B90" w:rsidRDefault="00491418" w:rsidP="00B75A3B">
            <w:pPr>
              <w:tabs>
                <w:tab w:val="decimal" w:pos="551"/>
                <w:tab w:val="decimal" w:pos="731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491418" w:rsidRPr="00895B90" w:rsidRDefault="00491418" w:rsidP="007E09C8">
            <w:pPr>
              <w:ind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8,62</w:t>
            </w:r>
            <w:r w:rsidR="007E09C8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21" w:type="dxa"/>
            <w:vAlign w:val="bottom"/>
          </w:tcPr>
          <w:p w:rsidR="00491418" w:rsidRPr="00895B90" w:rsidRDefault="00491418" w:rsidP="00B75A3B">
            <w:pPr>
              <w:tabs>
                <w:tab w:val="decimal" w:pos="551"/>
                <w:tab w:val="decimal" w:pos="731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  <w:vAlign w:val="bottom"/>
          </w:tcPr>
          <w:p w:rsidR="00491418" w:rsidRPr="00895B90" w:rsidRDefault="00491418" w:rsidP="00B75A3B">
            <w:pPr>
              <w:ind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8,994</w:t>
            </w:r>
          </w:p>
        </w:tc>
        <w:tc>
          <w:tcPr>
            <w:tcW w:w="214" w:type="dxa"/>
            <w:vAlign w:val="bottom"/>
          </w:tcPr>
          <w:p w:rsidR="00491418" w:rsidRPr="00895B90" w:rsidRDefault="00491418" w:rsidP="00B75A3B">
            <w:pPr>
              <w:tabs>
                <w:tab w:val="decimal" w:pos="634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vAlign w:val="bottom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</w:tabs>
              <w:ind w:right="11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  <w:r w:rsidRPr="00895B90">
              <w:rPr>
                <w:rFonts w:ascii="Angsana New" w:hAnsi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491418" w:rsidRPr="00895B90" w:rsidRDefault="00491418" w:rsidP="00B75A3B">
            <w:pPr>
              <w:tabs>
                <w:tab w:val="decimal" w:pos="634"/>
              </w:tabs>
              <w:ind w:right="11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491418" w:rsidRPr="00895B90" w:rsidRDefault="00491418" w:rsidP="00B75A3B">
            <w:pPr>
              <w:tabs>
                <w:tab w:val="clear" w:pos="227"/>
                <w:tab w:val="clear" w:pos="454"/>
                <w:tab w:val="clear" w:pos="680"/>
              </w:tabs>
              <w:ind w:right="11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  <w:r w:rsidRPr="00895B90">
              <w:rPr>
                <w:rFonts w:ascii="Angsana New" w:hAnsi="Angsana New"/>
                <w:sz w:val="22"/>
                <w:szCs w:val="22"/>
                <w:lang w:val="en-GB" w:bidi="ar-SA"/>
              </w:rPr>
              <w:t>599</w:t>
            </w:r>
          </w:p>
        </w:tc>
      </w:tr>
      <w:tr w:rsidR="00491418" w:rsidRPr="00895B90" w:rsidTr="00B75A3B">
        <w:trPr>
          <w:cantSplit/>
          <w:trHeight w:val="189"/>
        </w:trPr>
        <w:tc>
          <w:tcPr>
            <w:tcW w:w="2070" w:type="dxa"/>
          </w:tcPr>
          <w:p w:rsidR="00491418" w:rsidRPr="00895B90" w:rsidRDefault="00491418" w:rsidP="00B75A3B">
            <w:pPr>
              <w:ind w:left="281" w:hanging="281"/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</w:rPr>
              <w:t>หัก รับคืนเงินลงทุนจากบริษัทร่วมที่จดทะเบียนเลิกบริษัท</w:t>
            </w:r>
          </w:p>
        </w:tc>
        <w:tc>
          <w:tcPr>
            <w:tcW w:w="775" w:type="dxa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5" w:type="dxa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76" w:type="dxa"/>
          </w:tcPr>
          <w:p w:rsidR="00491418" w:rsidRPr="00895B90" w:rsidRDefault="00491418" w:rsidP="00B75A3B">
            <w:pPr>
              <w:ind w:right="-81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491418" w:rsidRPr="00895B90" w:rsidRDefault="00491418" w:rsidP="00B75A3B">
            <w:pPr>
              <w:tabs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2" w:type="dxa"/>
          </w:tcPr>
          <w:p w:rsidR="00491418" w:rsidRPr="00895B90" w:rsidRDefault="00491418" w:rsidP="00B75A3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gridSpan w:val="2"/>
          </w:tcPr>
          <w:p w:rsidR="00491418" w:rsidRPr="00895B90" w:rsidRDefault="00491418" w:rsidP="00B75A3B">
            <w:pPr>
              <w:ind w:right="-31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</w:tcPr>
          <w:p w:rsidR="00491418" w:rsidRPr="00895B90" w:rsidRDefault="00491418" w:rsidP="00B75A3B">
            <w:pPr>
              <w:ind w:right="-31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10" w:type="dxa"/>
          </w:tcPr>
          <w:p w:rsidR="00491418" w:rsidRPr="00895B90" w:rsidRDefault="00491418" w:rsidP="00B75A3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:rsidR="00491418" w:rsidRPr="00895B90" w:rsidRDefault="00491418" w:rsidP="00B75A3B">
            <w:pPr>
              <w:ind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(7,439)</w:t>
            </w:r>
          </w:p>
        </w:tc>
        <w:tc>
          <w:tcPr>
            <w:tcW w:w="221" w:type="dxa"/>
            <w:gridSpan w:val="2"/>
            <w:vAlign w:val="bottom"/>
          </w:tcPr>
          <w:p w:rsidR="00491418" w:rsidRPr="00895B90" w:rsidRDefault="00491418" w:rsidP="00B75A3B">
            <w:pPr>
              <w:tabs>
                <w:tab w:val="decimal" w:pos="322"/>
                <w:tab w:val="decimal" w:pos="634"/>
                <w:tab w:val="decimal" w:pos="765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59" w:type="dxa"/>
            <w:gridSpan w:val="2"/>
            <w:tcBorders>
              <w:bottom w:val="single" w:sz="4" w:space="0" w:color="auto"/>
            </w:tcBorders>
            <w:vAlign w:val="bottom"/>
          </w:tcPr>
          <w:p w:rsidR="00491418" w:rsidRPr="00895B90" w:rsidRDefault="00491418" w:rsidP="00B75A3B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491418" w:rsidRPr="00895B90" w:rsidRDefault="00491418" w:rsidP="00B75A3B">
            <w:pPr>
              <w:tabs>
                <w:tab w:val="decimal" w:pos="551"/>
                <w:tab w:val="decimal" w:pos="634"/>
                <w:tab w:val="decimal" w:pos="731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491418" w:rsidRPr="00895B90" w:rsidRDefault="00491418" w:rsidP="00B75A3B">
            <w:pPr>
              <w:ind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(7,439)</w:t>
            </w:r>
          </w:p>
        </w:tc>
        <w:tc>
          <w:tcPr>
            <w:tcW w:w="221" w:type="dxa"/>
            <w:vAlign w:val="bottom"/>
          </w:tcPr>
          <w:p w:rsidR="00491418" w:rsidRPr="00895B90" w:rsidRDefault="00491418" w:rsidP="00B75A3B">
            <w:pPr>
              <w:tabs>
                <w:tab w:val="decimal" w:pos="551"/>
                <w:tab w:val="decimal" w:pos="731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  <w:vAlign w:val="bottom"/>
          </w:tcPr>
          <w:p w:rsidR="00491418" w:rsidRPr="00895B90" w:rsidRDefault="00491418" w:rsidP="00B75A3B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14" w:type="dxa"/>
            <w:vAlign w:val="bottom"/>
          </w:tcPr>
          <w:p w:rsidR="00491418" w:rsidRPr="00895B90" w:rsidRDefault="00491418" w:rsidP="00B75A3B">
            <w:pPr>
              <w:tabs>
                <w:tab w:val="clear" w:pos="227"/>
                <w:tab w:val="decimal" w:pos="231"/>
              </w:tabs>
              <w:ind w:right="11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</w:tabs>
              <w:ind w:right="11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:rsidR="00491418" w:rsidRPr="00895B90" w:rsidRDefault="00491418" w:rsidP="00B75A3B">
            <w:pPr>
              <w:tabs>
                <w:tab w:val="clear" w:pos="227"/>
                <w:tab w:val="decimal" w:pos="231"/>
              </w:tabs>
              <w:ind w:right="11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</w:tabs>
              <w:ind w:right="11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</w:tr>
      <w:tr w:rsidR="00491418" w:rsidRPr="00895B90" w:rsidTr="00B75A3B">
        <w:trPr>
          <w:cantSplit/>
          <w:trHeight w:val="189"/>
        </w:trPr>
        <w:tc>
          <w:tcPr>
            <w:tcW w:w="2070" w:type="dxa"/>
          </w:tcPr>
          <w:p w:rsidR="00491418" w:rsidRPr="00895B90" w:rsidRDefault="00491418" w:rsidP="00B75A3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5" w:type="dxa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5" w:type="dxa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76" w:type="dxa"/>
          </w:tcPr>
          <w:p w:rsidR="00491418" w:rsidRPr="00895B90" w:rsidRDefault="00491418" w:rsidP="00B75A3B">
            <w:pPr>
              <w:ind w:right="-81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491418" w:rsidRPr="00895B90" w:rsidRDefault="00491418" w:rsidP="00B75A3B">
            <w:pPr>
              <w:tabs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2" w:type="dxa"/>
          </w:tcPr>
          <w:p w:rsidR="00491418" w:rsidRPr="00895B90" w:rsidRDefault="00491418" w:rsidP="00B75A3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gridSpan w:val="2"/>
          </w:tcPr>
          <w:p w:rsidR="00491418" w:rsidRPr="00895B90" w:rsidRDefault="00491418" w:rsidP="00B75A3B">
            <w:pPr>
              <w:ind w:right="-31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</w:tcPr>
          <w:p w:rsidR="00491418" w:rsidRPr="00895B90" w:rsidRDefault="00491418" w:rsidP="00B75A3B">
            <w:pPr>
              <w:ind w:right="-31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10" w:type="dxa"/>
          </w:tcPr>
          <w:p w:rsidR="00491418" w:rsidRPr="00895B90" w:rsidRDefault="00491418" w:rsidP="00B75A3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1418" w:rsidRPr="00895B90" w:rsidRDefault="00491418" w:rsidP="00B75A3B">
            <w:pPr>
              <w:ind w:right="-18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895B90">
              <w:rPr>
                <w:rFonts w:ascii="Angsana New" w:hAnsi="Angsana New"/>
                <w:sz w:val="22"/>
                <w:szCs w:val="22"/>
                <w:lang w:bidi="ar-SA"/>
              </w:rPr>
              <w:t>1,161</w:t>
            </w:r>
          </w:p>
        </w:tc>
        <w:tc>
          <w:tcPr>
            <w:tcW w:w="221" w:type="dxa"/>
            <w:gridSpan w:val="2"/>
            <w:vAlign w:val="bottom"/>
          </w:tcPr>
          <w:p w:rsidR="00491418" w:rsidRPr="00895B90" w:rsidRDefault="00491418" w:rsidP="00B75A3B">
            <w:pPr>
              <w:tabs>
                <w:tab w:val="decimal" w:pos="322"/>
                <w:tab w:val="decimal" w:pos="634"/>
                <w:tab w:val="decimal" w:pos="765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1418" w:rsidRPr="00895B90" w:rsidRDefault="00491418" w:rsidP="00B75A3B">
            <w:pPr>
              <w:ind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8,600</w:t>
            </w:r>
          </w:p>
        </w:tc>
        <w:tc>
          <w:tcPr>
            <w:tcW w:w="270" w:type="dxa"/>
            <w:gridSpan w:val="2"/>
            <w:vAlign w:val="bottom"/>
          </w:tcPr>
          <w:p w:rsidR="00491418" w:rsidRPr="00895B90" w:rsidRDefault="00491418" w:rsidP="00B75A3B">
            <w:pPr>
              <w:tabs>
                <w:tab w:val="decimal" w:pos="551"/>
                <w:tab w:val="decimal" w:pos="634"/>
                <w:tab w:val="decimal" w:pos="731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1418" w:rsidRPr="00895B90" w:rsidRDefault="007E09C8" w:rsidP="00B75A3B">
            <w:pPr>
              <w:ind w:right="-18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  <w:r>
              <w:rPr>
                <w:rFonts w:ascii="Angsana New" w:hAnsi="Angsana New"/>
                <w:sz w:val="22"/>
                <w:szCs w:val="22"/>
                <w:lang w:bidi="ar-SA"/>
              </w:rPr>
              <w:t>1,182</w:t>
            </w:r>
          </w:p>
        </w:tc>
        <w:tc>
          <w:tcPr>
            <w:tcW w:w="221" w:type="dxa"/>
            <w:vAlign w:val="bottom"/>
          </w:tcPr>
          <w:p w:rsidR="00491418" w:rsidRPr="00895B90" w:rsidRDefault="00491418" w:rsidP="00B75A3B">
            <w:pPr>
              <w:tabs>
                <w:tab w:val="decimal" w:pos="551"/>
                <w:tab w:val="decimal" w:pos="731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1418" w:rsidRPr="00895B90" w:rsidRDefault="00491418" w:rsidP="00B75A3B">
            <w:pPr>
              <w:ind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8,994</w:t>
            </w:r>
          </w:p>
        </w:tc>
        <w:tc>
          <w:tcPr>
            <w:tcW w:w="214" w:type="dxa"/>
            <w:vAlign w:val="bottom"/>
          </w:tcPr>
          <w:p w:rsidR="00491418" w:rsidRPr="00895B90" w:rsidRDefault="00491418" w:rsidP="00B75A3B">
            <w:pPr>
              <w:tabs>
                <w:tab w:val="clear" w:pos="227"/>
                <w:tab w:val="decimal" w:pos="231"/>
              </w:tabs>
              <w:ind w:right="11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</w:tabs>
              <w:ind w:right="11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:rsidR="00491418" w:rsidRPr="00895B90" w:rsidRDefault="00491418" w:rsidP="00B75A3B">
            <w:pPr>
              <w:tabs>
                <w:tab w:val="clear" w:pos="227"/>
                <w:tab w:val="decimal" w:pos="231"/>
              </w:tabs>
              <w:ind w:right="11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</w:tabs>
              <w:ind w:right="11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895B90">
              <w:rPr>
                <w:rFonts w:ascii="Angsana New" w:hAnsi="Angsana New"/>
                <w:sz w:val="22"/>
                <w:szCs w:val="22"/>
                <w:lang w:val="en-GB"/>
              </w:rPr>
              <w:t>599</w:t>
            </w:r>
          </w:p>
        </w:tc>
      </w:tr>
      <w:tr w:rsidR="00491418" w:rsidRPr="00895B90" w:rsidTr="00B75A3B">
        <w:trPr>
          <w:cantSplit/>
          <w:trHeight w:val="189"/>
        </w:trPr>
        <w:tc>
          <w:tcPr>
            <w:tcW w:w="2070" w:type="dxa"/>
          </w:tcPr>
          <w:p w:rsidR="00491418" w:rsidRPr="00895B90" w:rsidRDefault="00491418" w:rsidP="00B75A3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5" w:type="dxa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5" w:type="dxa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76" w:type="dxa"/>
          </w:tcPr>
          <w:p w:rsidR="00491418" w:rsidRPr="00895B90" w:rsidRDefault="00491418" w:rsidP="00B75A3B">
            <w:pPr>
              <w:ind w:right="-81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491418" w:rsidRPr="00895B90" w:rsidRDefault="00491418" w:rsidP="00B75A3B">
            <w:pPr>
              <w:tabs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2" w:type="dxa"/>
          </w:tcPr>
          <w:p w:rsidR="00491418" w:rsidRPr="00895B90" w:rsidRDefault="00491418" w:rsidP="00B75A3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gridSpan w:val="2"/>
          </w:tcPr>
          <w:p w:rsidR="00491418" w:rsidRPr="00895B90" w:rsidRDefault="00491418" w:rsidP="00B75A3B">
            <w:pPr>
              <w:ind w:right="-31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</w:tcPr>
          <w:p w:rsidR="00491418" w:rsidRPr="00895B90" w:rsidRDefault="00491418" w:rsidP="00B75A3B">
            <w:pPr>
              <w:ind w:right="-31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10" w:type="dxa"/>
          </w:tcPr>
          <w:p w:rsidR="00491418" w:rsidRPr="00895B90" w:rsidRDefault="00491418" w:rsidP="00B75A3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:rsidR="00491418" w:rsidRPr="00895B90" w:rsidRDefault="00491418" w:rsidP="00B75A3B">
            <w:pPr>
              <w:tabs>
                <w:tab w:val="decimal" w:pos="553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21" w:type="dxa"/>
            <w:gridSpan w:val="2"/>
            <w:vAlign w:val="bottom"/>
          </w:tcPr>
          <w:p w:rsidR="00491418" w:rsidRPr="00895B90" w:rsidRDefault="00491418" w:rsidP="00B75A3B">
            <w:pPr>
              <w:tabs>
                <w:tab w:val="decimal" w:pos="322"/>
                <w:tab w:val="decimal" w:pos="634"/>
                <w:tab w:val="decimal" w:pos="765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59" w:type="dxa"/>
            <w:gridSpan w:val="2"/>
            <w:tcBorders>
              <w:top w:val="single" w:sz="4" w:space="0" w:color="auto"/>
            </w:tcBorders>
            <w:vAlign w:val="bottom"/>
          </w:tcPr>
          <w:p w:rsidR="00491418" w:rsidRPr="00895B90" w:rsidRDefault="00491418" w:rsidP="00B75A3B">
            <w:pPr>
              <w:tabs>
                <w:tab w:val="decimal" w:pos="553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491418" w:rsidRPr="00895B90" w:rsidRDefault="00491418" w:rsidP="00B75A3B">
            <w:pPr>
              <w:tabs>
                <w:tab w:val="decimal" w:pos="551"/>
                <w:tab w:val="decimal" w:pos="634"/>
                <w:tab w:val="decimal" w:pos="731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491418" w:rsidRPr="00895B90" w:rsidRDefault="00491418" w:rsidP="00B75A3B">
            <w:pPr>
              <w:tabs>
                <w:tab w:val="clear" w:pos="227"/>
                <w:tab w:val="decimal" w:pos="231"/>
                <w:tab w:val="decimal" w:pos="544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21" w:type="dxa"/>
            <w:vAlign w:val="bottom"/>
          </w:tcPr>
          <w:p w:rsidR="00491418" w:rsidRPr="00895B90" w:rsidRDefault="00491418" w:rsidP="00B75A3B">
            <w:pPr>
              <w:tabs>
                <w:tab w:val="decimal" w:pos="551"/>
                <w:tab w:val="decimal" w:pos="731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  <w:vAlign w:val="bottom"/>
          </w:tcPr>
          <w:p w:rsidR="00491418" w:rsidRPr="00895B90" w:rsidRDefault="00491418" w:rsidP="00B75A3B">
            <w:pPr>
              <w:tabs>
                <w:tab w:val="clear" w:pos="227"/>
                <w:tab w:val="decimal" w:pos="231"/>
                <w:tab w:val="decimal" w:pos="544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14" w:type="dxa"/>
            <w:vAlign w:val="bottom"/>
          </w:tcPr>
          <w:p w:rsidR="00491418" w:rsidRPr="00895B90" w:rsidRDefault="00491418" w:rsidP="00B75A3B">
            <w:pPr>
              <w:tabs>
                <w:tab w:val="clear" w:pos="227"/>
                <w:tab w:val="decimal" w:pos="231"/>
              </w:tabs>
              <w:ind w:right="11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:rsidR="00491418" w:rsidRPr="00895B90" w:rsidRDefault="00491418" w:rsidP="00B75A3B">
            <w:pPr>
              <w:tabs>
                <w:tab w:val="clear" w:pos="227"/>
                <w:tab w:val="clear" w:pos="454"/>
                <w:tab w:val="decimal" w:pos="231"/>
                <w:tab w:val="decimal" w:pos="461"/>
              </w:tabs>
              <w:ind w:right="11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491418" w:rsidRPr="00895B90" w:rsidRDefault="00491418" w:rsidP="00B75A3B">
            <w:pPr>
              <w:tabs>
                <w:tab w:val="clear" w:pos="227"/>
                <w:tab w:val="decimal" w:pos="231"/>
              </w:tabs>
              <w:ind w:right="11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491418" w:rsidRPr="00895B90" w:rsidRDefault="00491418" w:rsidP="00B75A3B">
            <w:pPr>
              <w:tabs>
                <w:tab w:val="clear" w:pos="227"/>
                <w:tab w:val="clear" w:pos="454"/>
                <w:tab w:val="decimal" w:pos="231"/>
                <w:tab w:val="decimal" w:pos="461"/>
              </w:tabs>
              <w:ind w:right="11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</w:tr>
      <w:tr w:rsidR="00491418" w:rsidRPr="00895B90" w:rsidTr="00B75A3B">
        <w:trPr>
          <w:cantSplit/>
          <w:trHeight w:val="522"/>
        </w:trPr>
        <w:tc>
          <w:tcPr>
            <w:tcW w:w="2070" w:type="dxa"/>
          </w:tcPr>
          <w:p w:rsidR="00491418" w:rsidRPr="00895B90" w:rsidRDefault="00491418" w:rsidP="00B75A3B">
            <w:pPr>
              <w:ind w:left="101" w:hanging="101"/>
              <w:rPr>
                <w:rFonts w:ascii="Angsana New" w:hAnsi="Angsana New"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Chital International Trading</w:t>
            </w:r>
            <w:r w:rsidRPr="00895B9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B75A3B" w:rsidRPr="00895B90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895B90">
              <w:rPr>
                <w:rFonts w:ascii="Angsana New" w:hAnsi="Angsana New"/>
                <w:sz w:val="22"/>
                <w:szCs w:val="22"/>
              </w:rPr>
              <w:t>Co., Ltd.</w:t>
            </w:r>
          </w:p>
        </w:tc>
        <w:tc>
          <w:tcPr>
            <w:tcW w:w="775" w:type="dxa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491418" w:rsidRPr="00895B90" w:rsidRDefault="00491418" w:rsidP="00B75A3B">
            <w:pPr>
              <w:tabs>
                <w:tab w:val="clear" w:pos="454"/>
                <w:tab w:val="decimal" w:pos="46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(2)</w:t>
            </w:r>
          </w:p>
        </w:tc>
        <w:tc>
          <w:tcPr>
            <w:tcW w:w="265" w:type="dxa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76" w:type="dxa"/>
          </w:tcPr>
          <w:p w:rsidR="00491418" w:rsidRPr="00895B90" w:rsidRDefault="00491418" w:rsidP="00B75A3B">
            <w:pPr>
              <w:ind w:right="-81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  <w:p w:rsidR="00491418" w:rsidRPr="00895B90" w:rsidRDefault="00491418" w:rsidP="00B75A3B">
            <w:pPr>
              <w:ind w:right="-81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  <w:lang w:val="en-GB"/>
              </w:rPr>
              <w:t>ไต้หวัน</w:t>
            </w:r>
          </w:p>
        </w:tc>
        <w:tc>
          <w:tcPr>
            <w:tcW w:w="178" w:type="dxa"/>
          </w:tcPr>
          <w:p w:rsidR="00491418" w:rsidRPr="00895B90" w:rsidRDefault="00491418" w:rsidP="00B75A3B">
            <w:pPr>
              <w:tabs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:rsidR="00491418" w:rsidRPr="00895B90" w:rsidRDefault="00491418" w:rsidP="00B75A3B">
            <w:pPr>
              <w:ind w:right="-81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  <w:r w:rsidRPr="00895B90">
              <w:rPr>
                <w:rFonts w:ascii="Angsana New" w:hAnsi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21" w:type="dxa"/>
            <w:shd w:val="clear" w:color="auto" w:fill="auto"/>
            <w:vAlign w:val="bottom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212" w:type="dxa"/>
          </w:tcPr>
          <w:p w:rsidR="00491418" w:rsidRPr="00895B90" w:rsidRDefault="00491418" w:rsidP="00B75A3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gridSpan w:val="2"/>
            <w:vAlign w:val="bottom"/>
          </w:tcPr>
          <w:p w:rsidR="00491418" w:rsidRPr="00895B90" w:rsidRDefault="00491418" w:rsidP="00B75A3B">
            <w:pPr>
              <w:ind w:right="-31"/>
              <w:jc w:val="center"/>
              <w:rPr>
                <w:rFonts w:ascii="Angsana New" w:hAnsi="Angsana New"/>
                <w:sz w:val="22"/>
                <w:szCs w:val="20"/>
                <w:cs/>
              </w:rPr>
            </w:pPr>
            <w:r w:rsidRPr="00895B90">
              <w:rPr>
                <w:rFonts w:ascii="Angsana New" w:hAnsi="Angsana New"/>
                <w:sz w:val="22"/>
                <w:szCs w:val="20"/>
              </w:rPr>
              <w:t>-</w:t>
            </w:r>
          </w:p>
        </w:tc>
        <w:tc>
          <w:tcPr>
            <w:tcW w:w="212" w:type="dxa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</w:tcPr>
          <w:p w:rsidR="00491418" w:rsidRPr="00895B90" w:rsidRDefault="00491418" w:rsidP="00B75A3B">
            <w:pPr>
              <w:ind w:right="-31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  <w:r w:rsidRPr="00895B90">
              <w:rPr>
                <w:rFonts w:ascii="Angsana New" w:hAnsi="Angsana New"/>
                <w:sz w:val="22"/>
                <w:szCs w:val="22"/>
                <w:lang w:val="en-GB" w:bidi="ar-SA"/>
              </w:rPr>
              <w:t>25,000,000</w:t>
            </w:r>
          </w:p>
          <w:p w:rsidR="00491418" w:rsidRPr="00895B90" w:rsidRDefault="00491418" w:rsidP="00B75A3B">
            <w:pPr>
              <w:ind w:right="-31"/>
              <w:jc w:val="center"/>
              <w:rPr>
                <w:rFonts w:ascii="Angsana New" w:hAnsi="Angsana New"/>
                <w:sz w:val="22"/>
                <w:szCs w:val="20"/>
                <w:lang w:val="en-GB"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  <w:lang w:val="en-GB"/>
              </w:rPr>
              <w:t>ดอลลาร์ไต้หวัน</w:t>
            </w:r>
          </w:p>
        </w:tc>
        <w:tc>
          <w:tcPr>
            <w:tcW w:w="210" w:type="dxa"/>
          </w:tcPr>
          <w:p w:rsidR="00491418" w:rsidRPr="00895B90" w:rsidRDefault="00491418" w:rsidP="00B75A3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:rsidR="00491418" w:rsidRPr="00895B90" w:rsidRDefault="00491418" w:rsidP="00B75A3B">
            <w:pPr>
              <w:ind w:right="-18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  <w:p w:rsidR="00491418" w:rsidRPr="00895B90" w:rsidRDefault="00491418" w:rsidP="00B75A3B">
            <w:pPr>
              <w:ind w:right="-18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895B90">
              <w:rPr>
                <w:rFonts w:ascii="Angsana New" w:hAnsi="Angsana New"/>
                <w:sz w:val="22"/>
                <w:szCs w:val="22"/>
                <w:lang w:bidi="ar-SA"/>
              </w:rPr>
              <w:t>11,788</w:t>
            </w:r>
          </w:p>
        </w:tc>
        <w:tc>
          <w:tcPr>
            <w:tcW w:w="221" w:type="dxa"/>
            <w:gridSpan w:val="2"/>
            <w:vAlign w:val="bottom"/>
          </w:tcPr>
          <w:p w:rsidR="00491418" w:rsidRPr="00895B90" w:rsidRDefault="00491418" w:rsidP="00B75A3B">
            <w:pPr>
              <w:tabs>
                <w:tab w:val="decimal" w:pos="322"/>
                <w:tab w:val="decimal" w:pos="634"/>
                <w:tab w:val="decimal" w:pos="765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59" w:type="dxa"/>
            <w:gridSpan w:val="2"/>
            <w:vAlign w:val="bottom"/>
          </w:tcPr>
          <w:p w:rsidR="00491418" w:rsidRPr="00895B90" w:rsidRDefault="00491418" w:rsidP="00B75A3B">
            <w:pPr>
              <w:ind w:right="-18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  <w:p w:rsidR="00491418" w:rsidRPr="00895B90" w:rsidRDefault="00491418" w:rsidP="00B75A3B">
            <w:pPr>
              <w:ind w:right="-18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895B90">
              <w:rPr>
                <w:rFonts w:ascii="Angsana New" w:hAnsi="Angsana New"/>
                <w:sz w:val="22"/>
                <w:szCs w:val="22"/>
                <w:lang w:bidi="ar-SA"/>
              </w:rPr>
              <w:t>11,788</w:t>
            </w:r>
          </w:p>
        </w:tc>
        <w:tc>
          <w:tcPr>
            <w:tcW w:w="270" w:type="dxa"/>
            <w:gridSpan w:val="2"/>
            <w:vAlign w:val="bottom"/>
          </w:tcPr>
          <w:p w:rsidR="00491418" w:rsidRPr="00895B90" w:rsidRDefault="00491418" w:rsidP="00B75A3B">
            <w:pPr>
              <w:tabs>
                <w:tab w:val="decimal" w:pos="551"/>
                <w:tab w:val="decimal" w:pos="634"/>
                <w:tab w:val="decimal" w:pos="731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491418" w:rsidRPr="00895B90" w:rsidRDefault="00491418" w:rsidP="00B75A3B">
            <w:pPr>
              <w:ind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  <w:lang w:bidi="ar-SA"/>
              </w:rPr>
              <w:t>9,445</w:t>
            </w:r>
          </w:p>
        </w:tc>
        <w:tc>
          <w:tcPr>
            <w:tcW w:w="221" w:type="dxa"/>
            <w:vAlign w:val="bottom"/>
          </w:tcPr>
          <w:p w:rsidR="00491418" w:rsidRPr="00895B90" w:rsidRDefault="00491418" w:rsidP="00B75A3B">
            <w:pPr>
              <w:tabs>
                <w:tab w:val="decimal" w:pos="551"/>
                <w:tab w:val="decimal" w:pos="731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  <w:vAlign w:val="bottom"/>
          </w:tcPr>
          <w:p w:rsidR="00491418" w:rsidRPr="00895B90" w:rsidRDefault="00491418" w:rsidP="00B75A3B">
            <w:pPr>
              <w:ind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  <w:lang w:bidi="ar-SA"/>
              </w:rPr>
              <w:t>9,532</w:t>
            </w:r>
          </w:p>
        </w:tc>
        <w:tc>
          <w:tcPr>
            <w:tcW w:w="214" w:type="dxa"/>
            <w:vAlign w:val="bottom"/>
          </w:tcPr>
          <w:p w:rsidR="00491418" w:rsidRPr="00895B90" w:rsidRDefault="00491418" w:rsidP="00B75A3B">
            <w:pPr>
              <w:tabs>
                <w:tab w:val="decimal" w:pos="645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vAlign w:val="bottom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</w:tabs>
              <w:ind w:right="11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  <w:r w:rsidRPr="00895B90">
              <w:rPr>
                <w:rFonts w:ascii="Angsana New" w:hAnsi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491418" w:rsidRPr="00895B90" w:rsidRDefault="00491418" w:rsidP="00B75A3B">
            <w:pPr>
              <w:tabs>
                <w:tab w:val="decimal" w:pos="645"/>
              </w:tabs>
              <w:ind w:right="11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</w:tabs>
              <w:ind w:right="11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  <w:r w:rsidRPr="00895B90">
              <w:rPr>
                <w:rFonts w:ascii="Angsana New" w:hAnsi="Angsana New"/>
                <w:sz w:val="22"/>
                <w:szCs w:val="22"/>
                <w:lang w:val="en-GB" w:bidi="ar-SA"/>
              </w:rPr>
              <w:t>-</w:t>
            </w:r>
          </w:p>
        </w:tc>
      </w:tr>
      <w:tr w:rsidR="00491418" w:rsidRPr="00895B90" w:rsidTr="00B75A3B">
        <w:trPr>
          <w:cantSplit/>
          <w:trHeight w:val="308"/>
        </w:trPr>
        <w:tc>
          <w:tcPr>
            <w:tcW w:w="2070" w:type="dxa"/>
          </w:tcPr>
          <w:p w:rsidR="00491418" w:rsidRPr="00895B90" w:rsidRDefault="00491418" w:rsidP="00B75A3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</w:rPr>
              <w:t>หัก ขาดทุนจากการลงทุน</w:t>
            </w:r>
          </w:p>
        </w:tc>
        <w:tc>
          <w:tcPr>
            <w:tcW w:w="775" w:type="dxa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5" w:type="dxa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76" w:type="dxa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</w:tabs>
              <w:ind w:right="11"/>
              <w:jc w:val="right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491418" w:rsidRPr="00895B90" w:rsidRDefault="00491418" w:rsidP="00B75A3B">
            <w:pPr>
              <w:tabs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</w:tcPr>
          <w:p w:rsidR="00491418" w:rsidRPr="00895B90" w:rsidRDefault="00491418" w:rsidP="00B75A3B">
            <w:pPr>
              <w:tabs>
                <w:tab w:val="decimal" w:pos="634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21" w:type="dxa"/>
          </w:tcPr>
          <w:p w:rsidR="00491418" w:rsidRPr="00895B90" w:rsidRDefault="00491418" w:rsidP="00B75A3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</w:tcPr>
          <w:p w:rsidR="00491418" w:rsidRPr="00895B90" w:rsidRDefault="00491418" w:rsidP="00B75A3B">
            <w:pPr>
              <w:tabs>
                <w:tab w:val="decimal" w:pos="634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491418" w:rsidRPr="00895B90" w:rsidRDefault="00491418" w:rsidP="00B75A3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gridSpan w:val="2"/>
          </w:tcPr>
          <w:p w:rsidR="00491418" w:rsidRPr="00895B90" w:rsidRDefault="00491418" w:rsidP="00B75A3B">
            <w:pPr>
              <w:tabs>
                <w:tab w:val="decimal" w:pos="551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491418" w:rsidRPr="00895B90" w:rsidRDefault="00491418" w:rsidP="00B75A3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</w:tcPr>
          <w:p w:rsidR="00491418" w:rsidRPr="00895B90" w:rsidRDefault="00491418" w:rsidP="00B75A3B">
            <w:pPr>
              <w:tabs>
                <w:tab w:val="decimal" w:pos="551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10" w:type="dxa"/>
          </w:tcPr>
          <w:p w:rsidR="00491418" w:rsidRPr="00895B90" w:rsidRDefault="00491418" w:rsidP="00B75A3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:rsidR="00491418" w:rsidRPr="00895B90" w:rsidRDefault="00491418" w:rsidP="00B75A3B">
            <w:pPr>
              <w:ind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(3,877)</w:t>
            </w:r>
          </w:p>
        </w:tc>
        <w:tc>
          <w:tcPr>
            <w:tcW w:w="221" w:type="dxa"/>
            <w:gridSpan w:val="2"/>
            <w:vAlign w:val="bottom"/>
          </w:tcPr>
          <w:p w:rsidR="00491418" w:rsidRPr="00895B90" w:rsidRDefault="00491418" w:rsidP="00B75A3B">
            <w:pPr>
              <w:tabs>
                <w:tab w:val="decimal" w:pos="322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59" w:type="dxa"/>
            <w:gridSpan w:val="2"/>
            <w:vAlign w:val="bottom"/>
          </w:tcPr>
          <w:p w:rsidR="00491418" w:rsidRPr="00895B90" w:rsidRDefault="00491418" w:rsidP="00B75A3B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491418" w:rsidRPr="00895B90" w:rsidRDefault="00491418" w:rsidP="00B75A3B">
            <w:pPr>
              <w:tabs>
                <w:tab w:val="decimal" w:pos="551"/>
                <w:tab w:val="decimal" w:pos="731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491418" w:rsidRPr="00895B90" w:rsidRDefault="00491418" w:rsidP="00B75A3B">
            <w:pPr>
              <w:ind w:right="-18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(1,534)</w:t>
            </w:r>
          </w:p>
        </w:tc>
        <w:tc>
          <w:tcPr>
            <w:tcW w:w="221" w:type="dxa"/>
            <w:vAlign w:val="bottom"/>
          </w:tcPr>
          <w:p w:rsidR="00491418" w:rsidRPr="00895B90" w:rsidRDefault="00491418" w:rsidP="00B75A3B">
            <w:pPr>
              <w:tabs>
                <w:tab w:val="decimal" w:pos="551"/>
                <w:tab w:val="decimal" w:pos="731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  <w:vAlign w:val="bottom"/>
          </w:tcPr>
          <w:p w:rsidR="00491418" w:rsidRPr="00895B90" w:rsidRDefault="00491418" w:rsidP="00B75A3B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14" w:type="dxa"/>
            <w:vAlign w:val="bottom"/>
          </w:tcPr>
          <w:p w:rsidR="00491418" w:rsidRPr="00895B90" w:rsidRDefault="00491418" w:rsidP="00B75A3B">
            <w:pPr>
              <w:tabs>
                <w:tab w:val="decimal" w:pos="634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vAlign w:val="bottom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</w:tabs>
              <w:ind w:right="11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:rsidR="00491418" w:rsidRPr="00895B90" w:rsidRDefault="00491418" w:rsidP="00B75A3B">
            <w:pPr>
              <w:tabs>
                <w:tab w:val="decimal" w:pos="634"/>
              </w:tabs>
              <w:ind w:right="11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</w:tabs>
              <w:ind w:right="11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</w:tr>
      <w:tr w:rsidR="00491418" w:rsidRPr="00895B90" w:rsidTr="00B75A3B">
        <w:trPr>
          <w:cantSplit/>
          <w:trHeight w:val="308"/>
        </w:trPr>
        <w:tc>
          <w:tcPr>
            <w:tcW w:w="2070" w:type="dxa"/>
          </w:tcPr>
          <w:p w:rsidR="00491418" w:rsidRPr="00895B90" w:rsidRDefault="00491418" w:rsidP="00B75A3B">
            <w:pPr>
              <w:ind w:left="281" w:hanging="281"/>
              <w:rPr>
                <w:rFonts w:ascii="Angsana New" w:hAnsi="Angsana New"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</w:rPr>
              <w:t>หัก รับคืนเงินลงทุนจากบริษัทร่วมที่จดทะเบียนเลิกบริษัท</w:t>
            </w:r>
          </w:p>
        </w:tc>
        <w:tc>
          <w:tcPr>
            <w:tcW w:w="775" w:type="dxa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5" w:type="dxa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76" w:type="dxa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</w:tabs>
              <w:ind w:right="11"/>
              <w:jc w:val="right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491418" w:rsidRPr="00895B90" w:rsidRDefault="00491418" w:rsidP="00B75A3B">
            <w:pPr>
              <w:tabs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</w:tcPr>
          <w:p w:rsidR="00491418" w:rsidRPr="00895B90" w:rsidRDefault="00491418" w:rsidP="00B75A3B">
            <w:pPr>
              <w:tabs>
                <w:tab w:val="decimal" w:pos="634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21" w:type="dxa"/>
          </w:tcPr>
          <w:p w:rsidR="00491418" w:rsidRPr="00895B90" w:rsidRDefault="00491418" w:rsidP="00B75A3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</w:tcPr>
          <w:p w:rsidR="00491418" w:rsidRPr="00895B90" w:rsidRDefault="00491418" w:rsidP="00B75A3B">
            <w:pPr>
              <w:tabs>
                <w:tab w:val="decimal" w:pos="634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491418" w:rsidRPr="00895B90" w:rsidRDefault="00491418" w:rsidP="00B75A3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gridSpan w:val="2"/>
          </w:tcPr>
          <w:p w:rsidR="00491418" w:rsidRPr="00895B90" w:rsidRDefault="00491418" w:rsidP="00B75A3B">
            <w:pPr>
              <w:tabs>
                <w:tab w:val="decimal" w:pos="551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491418" w:rsidRPr="00895B90" w:rsidRDefault="00491418" w:rsidP="00B75A3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</w:tcPr>
          <w:p w:rsidR="00491418" w:rsidRPr="00895B90" w:rsidRDefault="00491418" w:rsidP="00B75A3B">
            <w:pPr>
              <w:tabs>
                <w:tab w:val="decimal" w:pos="551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10" w:type="dxa"/>
          </w:tcPr>
          <w:p w:rsidR="00491418" w:rsidRPr="00895B90" w:rsidRDefault="00491418" w:rsidP="00B75A3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:rsidR="00491418" w:rsidRPr="00895B90" w:rsidRDefault="00491418" w:rsidP="00B75A3B">
            <w:pPr>
              <w:ind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(7,911)</w:t>
            </w:r>
          </w:p>
        </w:tc>
        <w:tc>
          <w:tcPr>
            <w:tcW w:w="221" w:type="dxa"/>
            <w:gridSpan w:val="2"/>
            <w:vAlign w:val="bottom"/>
          </w:tcPr>
          <w:p w:rsidR="00491418" w:rsidRPr="00895B90" w:rsidRDefault="00491418" w:rsidP="00B75A3B">
            <w:pPr>
              <w:tabs>
                <w:tab w:val="decimal" w:pos="322"/>
                <w:tab w:val="decimal" w:pos="765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59" w:type="dxa"/>
            <w:gridSpan w:val="2"/>
            <w:tcBorders>
              <w:bottom w:val="single" w:sz="4" w:space="0" w:color="auto"/>
            </w:tcBorders>
            <w:vAlign w:val="bottom"/>
          </w:tcPr>
          <w:p w:rsidR="00491418" w:rsidRPr="00895B90" w:rsidRDefault="00491418" w:rsidP="00B75A3B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491418" w:rsidRPr="00895B90" w:rsidRDefault="00491418" w:rsidP="00B75A3B">
            <w:pPr>
              <w:tabs>
                <w:tab w:val="decimal" w:pos="551"/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491418" w:rsidRPr="00895B90" w:rsidRDefault="00491418" w:rsidP="00B75A3B">
            <w:pPr>
              <w:ind w:right="-18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895B90">
              <w:rPr>
                <w:rFonts w:ascii="Angsana New" w:hAnsi="Angsana New"/>
                <w:sz w:val="22"/>
                <w:szCs w:val="22"/>
                <w:lang w:bidi="ar-SA"/>
              </w:rPr>
              <w:t>(7,911)</w:t>
            </w:r>
          </w:p>
        </w:tc>
        <w:tc>
          <w:tcPr>
            <w:tcW w:w="221" w:type="dxa"/>
            <w:vAlign w:val="bottom"/>
          </w:tcPr>
          <w:p w:rsidR="00491418" w:rsidRPr="00895B90" w:rsidRDefault="00491418" w:rsidP="00B75A3B">
            <w:pPr>
              <w:tabs>
                <w:tab w:val="decimal" w:pos="551"/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  <w:vAlign w:val="bottom"/>
          </w:tcPr>
          <w:p w:rsidR="00491418" w:rsidRPr="00895B90" w:rsidRDefault="00491418" w:rsidP="00B75A3B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14" w:type="dxa"/>
            <w:vAlign w:val="bottom"/>
          </w:tcPr>
          <w:p w:rsidR="00491418" w:rsidRPr="00895B90" w:rsidRDefault="00491418" w:rsidP="00B75A3B">
            <w:pPr>
              <w:tabs>
                <w:tab w:val="decimal" w:pos="634"/>
              </w:tabs>
              <w:ind w:right="11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</w:tabs>
              <w:ind w:right="11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:rsidR="00491418" w:rsidRPr="00895B90" w:rsidRDefault="00491418" w:rsidP="00B75A3B">
            <w:pPr>
              <w:tabs>
                <w:tab w:val="decimal" w:pos="634"/>
              </w:tabs>
              <w:ind w:right="11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</w:tabs>
              <w:ind w:right="11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</w:tr>
      <w:tr w:rsidR="00491418" w:rsidRPr="00895B90" w:rsidTr="00B75A3B">
        <w:trPr>
          <w:cantSplit/>
          <w:trHeight w:val="308"/>
        </w:trPr>
        <w:tc>
          <w:tcPr>
            <w:tcW w:w="2070" w:type="dxa"/>
          </w:tcPr>
          <w:p w:rsidR="00491418" w:rsidRPr="00895B90" w:rsidRDefault="00491418" w:rsidP="00B75A3B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5" w:type="dxa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5" w:type="dxa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76" w:type="dxa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</w:tabs>
              <w:ind w:right="11"/>
              <w:jc w:val="right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491418" w:rsidRPr="00895B90" w:rsidRDefault="00491418" w:rsidP="00B75A3B">
            <w:pPr>
              <w:tabs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</w:tcPr>
          <w:p w:rsidR="00491418" w:rsidRPr="00895B90" w:rsidRDefault="00491418" w:rsidP="00B75A3B">
            <w:pPr>
              <w:tabs>
                <w:tab w:val="decimal" w:pos="634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21" w:type="dxa"/>
          </w:tcPr>
          <w:p w:rsidR="00491418" w:rsidRPr="00895B90" w:rsidRDefault="00491418" w:rsidP="00B75A3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</w:tcPr>
          <w:p w:rsidR="00491418" w:rsidRPr="00895B90" w:rsidRDefault="00491418" w:rsidP="00B75A3B">
            <w:pPr>
              <w:tabs>
                <w:tab w:val="decimal" w:pos="634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491418" w:rsidRPr="00895B90" w:rsidRDefault="00491418" w:rsidP="00B75A3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gridSpan w:val="2"/>
          </w:tcPr>
          <w:p w:rsidR="00491418" w:rsidRPr="00895B90" w:rsidRDefault="00491418" w:rsidP="00B75A3B">
            <w:pPr>
              <w:tabs>
                <w:tab w:val="decimal" w:pos="551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491418" w:rsidRPr="00895B90" w:rsidRDefault="00491418" w:rsidP="00B75A3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</w:tcPr>
          <w:p w:rsidR="00491418" w:rsidRPr="00895B90" w:rsidRDefault="00491418" w:rsidP="00B75A3B">
            <w:pPr>
              <w:tabs>
                <w:tab w:val="decimal" w:pos="551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10" w:type="dxa"/>
          </w:tcPr>
          <w:p w:rsidR="00491418" w:rsidRPr="00895B90" w:rsidRDefault="00491418" w:rsidP="00B75A3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1418" w:rsidRPr="00895B90" w:rsidRDefault="00491418" w:rsidP="00B75A3B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895B90">
              <w:rPr>
                <w:rFonts w:ascii="Angsana New" w:hAnsi="Angsan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221" w:type="dxa"/>
            <w:gridSpan w:val="2"/>
            <w:vAlign w:val="bottom"/>
          </w:tcPr>
          <w:p w:rsidR="00491418" w:rsidRPr="00895B90" w:rsidRDefault="00491418" w:rsidP="00B75A3B">
            <w:pPr>
              <w:tabs>
                <w:tab w:val="decimal" w:pos="322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1418" w:rsidRPr="00895B90" w:rsidRDefault="00491418" w:rsidP="00B75A3B">
            <w:pPr>
              <w:ind w:right="-18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11</w:t>
            </w:r>
            <w:r w:rsidRPr="00895B90">
              <w:rPr>
                <w:rFonts w:ascii="Angsana New" w:hAnsi="Angsana New"/>
                <w:sz w:val="22"/>
                <w:szCs w:val="22"/>
                <w:lang w:bidi="ar-SA"/>
              </w:rPr>
              <w:t>,788</w:t>
            </w:r>
          </w:p>
        </w:tc>
        <w:tc>
          <w:tcPr>
            <w:tcW w:w="270" w:type="dxa"/>
            <w:gridSpan w:val="2"/>
            <w:vAlign w:val="bottom"/>
          </w:tcPr>
          <w:p w:rsidR="00491418" w:rsidRPr="00895B90" w:rsidRDefault="00491418" w:rsidP="00B75A3B">
            <w:pPr>
              <w:tabs>
                <w:tab w:val="decimal" w:pos="551"/>
                <w:tab w:val="decimal" w:pos="731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1418" w:rsidRPr="00895B90" w:rsidRDefault="00491418" w:rsidP="00B75A3B">
            <w:pPr>
              <w:ind w:right="-18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895B90">
              <w:rPr>
                <w:rFonts w:ascii="Angsana New" w:hAnsi="Angsan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221" w:type="dxa"/>
            <w:vAlign w:val="bottom"/>
          </w:tcPr>
          <w:p w:rsidR="00491418" w:rsidRPr="00895B90" w:rsidRDefault="00491418" w:rsidP="00B75A3B">
            <w:pPr>
              <w:tabs>
                <w:tab w:val="decimal" w:pos="551"/>
                <w:tab w:val="decimal" w:pos="731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1418" w:rsidRPr="00895B90" w:rsidRDefault="00491418" w:rsidP="00B75A3B">
            <w:pPr>
              <w:ind w:right="-18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895B90">
              <w:rPr>
                <w:rFonts w:ascii="Angsana New" w:hAnsi="Angsana New"/>
                <w:sz w:val="22"/>
                <w:szCs w:val="22"/>
                <w:lang w:bidi="ar-SA"/>
              </w:rPr>
              <w:t>9,532</w:t>
            </w:r>
          </w:p>
        </w:tc>
        <w:tc>
          <w:tcPr>
            <w:tcW w:w="214" w:type="dxa"/>
            <w:vAlign w:val="bottom"/>
          </w:tcPr>
          <w:p w:rsidR="00491418" w:rsidRPr="00895B90" w:rsidRDefault="00491418" w:rsidP="00B75A3B">
            <w:pPr>
              <w:tabs>
                <w:tab w:val="decimal" w:pos="634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</w:tabs>
              <w:ind w:right="11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:rsidR="00491418" w:rsidRPr="00895B90" w:rsidRDefault="00491418" w:rsidP="00B75A3B">
            <w:pPr>
              <w:tabs>
                <w:tab w:val="decimal" w:pos="634"/>
              </w:tabs>
              <w:ind w:right="11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</w:tabs>
              <w:ind w:right="11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</w:tr>
      <w:tr w:rsidR="00491418" w:rsidRPr="00895B90" w:rsidTr="00B75A3B">
        <w:trPr>
          <w:cantSplit/>
          <w:trHeight w:val="308"/>
        </w:trPr>
        <w:tc>
          <w:tcPr>
            <w:tcW w:w="2070" w:type="dxa"/>
          </w:tcPr>
          <w:p w:rsidR="00491418" w:rsidRPr="00895B90" w:rsidRDefault="00491418" w:rsidP="00B75A3B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เงินลงทุนในบริษัทร่วม</w:t>
            </w:r>
            <w:r w:rsidRPr="00895B90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, </w:t>
            </w:r>
            <w:r w:rsidRPr="00895B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775" w:type="dxa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5" w:type="dxa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76" w:type="dxa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</w:tabs>
              <w:ind w:right="11"/>
              <w:jc w:val="right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491418" w:rsidRPr="00895B90" w:rsidRDefault="00491418" w:rsidP="00B75A3B">
            <w:pPr>
              <w:tabs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</w:tcPr>
          <w:p w:rsidR="00491418" w:rsidRPr="00895B90" w:rsidRDefault="00491418" w:rsidP="00B75A3B">
            <w:pPr>
              <w:tabs>
                <w:tab w:val="decimal" w:pos="634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21" w:type="dxa"/>
          </w:tcPr>
          <w:p w:rsidR="00491418" w:rsidRPr="00895B90" w:rsidRDefault="00491418" w:rsidP="00B75A3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</w:tcPr>
          <w:p w:rsidR="00491418" w:rsidRPr="00895B90" w:rsidRDefault="00491418" w:rsidP="00B75A3B">
            <w:pPr>
              <w:tabs>
                <w:tab w:val="decimal" w:pos="634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491418" w:rsidRPr="00895B90" w:rsidRDefault="00491418" w:rsidP="00B75A3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gridSpan w:val="2"/>
          </w:tcPr>
          <w:p w:rsidR="00491418" w:rsidRPr="00895B90" w:rsidRDefault="00491418" w:rsidP="00B75A3B">
            <w:pPr>
              <w:tabs>
                <w:tab w:val="decimal" w:pos="551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491418" w:rsidRPr="00895B90" w:rsidRDefault="00491418" w:rsidP="00B75A3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</w:tcPr>
          <w:p w:rsidR="00491418" w:rsidRPr="00895B90" w:rsidRDefault="00491418" w:rsidP="00B75A3B">
            <w:pPr>
              <w:tabs>
                <w:tab w:val="decimal" w:pos="551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10" w:type="dxa"/>
          </w:tcPr>
          <w:p w:rsidR="00491418" w:rsidRPr="00895B90" w:rsidRDefault="00491418" w:rsidP="00B75A3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690" w:type="dxa"/>
            <w:tcBorders>
              <w:bottom w:val="double" w:sz="4" w:space="0" w:color="auto"/>
            </w:tcBorders>
            <w:vAlign w:val="bottom"/>
          </w:tcPr>
          <w:p w:rsidR="00491418" w:rsidRPr="00895B90" w:rsidRDefault="00491418" w:rsidP="00B75A3B">
            <w:pPr>
              <w:ind w:right="-18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  <w:r w:rsidRPr="00895B90"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  <w:t>1,161</w:t>
            </w:r>
          </w:p>
        </w:tc>
        <w:tc>
          <w:tcPr>
            <w:tcW w:w="221" w:type="dxa"/>
            <w:gridSpan w:val="2"/>
            <w:vAlign w:val="bottom"/>
          </w:tcPr>
          <w:p w:rsidR="00491418" w:rsidRPr="00895B90" w:rsidRDefault="00491418" w:rsidP="00B75A3B">
            <w:pPr>
              <w:tabs>
                <w:tab w:val="decimal" w:pos="322"/>
                <w:tab w:val="decimal" w:pos="765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5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1418" w:rsidRPr="00895B90" w:rsidRDefault="00491418" w:rsidP="00B75A3B">
            <w:pPr>
              <w:ind w:right="-18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  <w:r w:rsidRPr="00895B90"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  <w:t>20,388</w:t>
            </w:r>
          </w:p>
        </w:tc>
        <w:tc>
          <w:tcPr>
            <w:tcW w:w="270" w:type="dxa"/>
            <w:gridSpan w:val="2"/>
            <w:vAlign w:val="bottom"/>
          </w:tcPr>
          <w:p w:rsidR="00491418" w:rsidRPr="00895B90" w:rsidRDefault="00491418" w:rsidP="00B75A3B">
            <w:pPr>
              <w:tabs>
                <w:tab w:val="decimal" w:pos="551"/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1418" w:rsidRPr="00895B90" w:rsidRDefault="00491418" w:rsidP="007E09C8">
            <w:pPr>
              <w:ind w:right="-18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  <w:r w:rsidRPr="00895B90"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  <w:t>1,18</w:t>
            </w:r>
            <w:r w:rsidR="007E09C8"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  <w:t>2</w:t>
            </w:r>
          </w:p>
        </w:tc>
        <w:tc>
          <w:tcPr>
            <w:tcW w:w="221" w:type="dxa"/>
            <w:vAlign w:val="bottom"/>
          </w:tcPr>
          <w:p w:rsidR="00491418" w:rsidRPr="00895B90" w:rsidRDefault="00491418" w:rsidP="00B75A3B">
            <w:pPr>
              <w:tabs>
                <w:tab w:val="decimal" w:pos="551"/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1418" w:rsidRPr="00895B90" w:rsidRDefault="00491418" w:rsidP="00B75A3B">
            <w:pPr>
              <w:ind w:right="-18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  <w:r w:rsidRPr="00895B90"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  <w:t>18,526</w:t>
            </w:r>
          </w:p>
        </w:tc>
        <w:tc>
          <w:tcPr>
            <w:tcW w:w="214" w:type="dxa"/>
            <w:vAlign w:val="bottom"/>
          </w:tcPr>
          <w:p w:rsidR="00491418" w:rsidRPr="00895B90" w:rsidRDefault="00491418" w:rsidP="00B75A3B">
            <w:pPr>
              <w:tabs>
                <w:tab w:val="decimal" w:pos="634"/>
              </w:tabs>
              <w:ind w:right="11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</w:tabs>
              <w:ind w:right="11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  <w:r w:rsidRPr="00895B90"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491418" w:rsidRPr="00895B90" w:rsidRDefault="00491418" w:rsidP="00B75A3B">
            <w:pPr>
              <w:tabs>
                <w:tab w:val="decimal" w:pos="634"/>
              </w:tabs>
              <w:ind w:right="11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1418" w:rsidRPr="00895B90" w:rsidRDefault="00491418" w:rsidP="00B75A3B">
            <w:pPr>
              <w:tabs>
                <w:tab w:val="clear" w:pos="454"/>
                <w:tab w:val="decimal" w:pos="461"/>
              </w:tabs>
              <w:ind w:right="11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  <w:r w:rsidRPr="00895B90"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  <w:t>599</w:t>
            </w:r>
          </w:p>
        </w:tc>
      </w:tr>
    </w:tbl>
    <w:p w:rsidR="00262517" w:rsidRPr="007F14BD" w:rsidRDefault="00262517" w:rsidP="00447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91418" w:rsidRPr="009A56F5" w:rsidRDefault="00491418" w:rsidP="00491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Angsana New" w:hAnsi="Angsana New"/>
          <w:sz w:val="24"/>
          <w:szCs w:val="24"/>
        </w:rPr>
      </w:pPr>
      <w:r w:rsidRPr="009A56F5">
        <w:rPr>
          <w:rFonts w:ascii="Angsana New" w:hAnsi="Angsana New"/>
          <w:sz w:val="24"/>
          <w:szCs w:val="24"/>
        </w:rPr>
        <w:t xml:space="preserve">(1) </w:t>
      </w:r>
      <w:r w:rsidRPr="009A56F5">
        <w:rPr>
          <w:rFonts w:ascii="Angsana New" w:hAnsi="Angsana New"/>
          <w:sz w:val="24"/>
          <w:szCs w:val="24"/>
          <w:cs/>
        </w:rPr>
        <w:t xml:space="preserve">นำเข้า ส่งออก จัดซื้อ และจำหน่ายรถจักรยานและจักรยานยนต์ และจดทะเบียนเลิกกิจการเมื่อวันที่ </w:t>
      </w:r>
      <w:r w:rsidRPr="009A56F5">
        <w:rPr>
          <w:rFonts w:ascii="Angsana New" w:hAnsi="Angsana New"/>
          <w:sz w:val="24"/>
          <w:szCs w:val="24"/>
        </w:rPr>
        <w:t>27</w:t>
      </w:r>
      <w:r w:rsidRPr="009A56F5">
        <w:rPr>
          <w:rFonts w:ascii="Angsana New" w:hAnsi="Angsana New"/>
          <w:sz w:val="24"/>
          <w:szCs w:val="24"/>
          <w:cs/>
        </w:rPr>
        <w:t xml:space="preserve"> กุมภาพันธ์ </w:t>
      </w:r>
      <w:r w:rsidRPr="009A56F5">
        <w:rPr>
          <w:rFonts w:ascii="Angsana New" w:hAnsi="Angsana New"/>
          <w:sz w:val="24"/>
          <w:szCs w:val="24"/>
        </w:rPr>
        <w:t>2561</w:t>
      </w:r>
      <w:r w:rsidRPr="009A56F5">
        <w:rPr>
          <w:rFonts w:ascii="Angsana New" w:hAnsi="Angsana New"/>
          <w:sz w:val="24"/>
          <w:szCs w:val="24"/>
          <w:cs/>
        </w:rPr>
        <w:t xml:space="preserve"> ณ วันที่ </w:t>
      </w:r>
      <w:r w:rsidRPr="009A56F5">
        <w:rPr>
          <w:rFonts w:ascii="Angsana New" w:hAnsi="Angsana New"/>
          <w:sz w:val="24"/>
          <w:szCs w:val="24"/>
        </w:rPr>
        <w:t>3</w:t>
      </w:r>
      <w:r w:rsidR="00FB148E">
        <w:rPr>
          <w:rFonts w:ascii="Angsana New" w:hAnsi="Angsana New"/>
          <w:sz w:val="24"/>
          <w:szCs w:val="24"/>
        </w:rPr>
        <w:t>1</w:t>
      </w:r>
      <w:r w:rsidRPr="009A56F5">
        <w:rPr>
          <w:rFonts w:ascii="Angsana New" w:hAnsi="Angsana New"/>
          <w:sz w:val="24"/>
          <w:szCs w:val="24"/>
          <w:cs/>
        </w:rPr>
        <w:t xml:space="preserve"> </w:t>
      </w:r>
      <w:r w:rsidR="00FB148E">
        <w:rPr>
          <w:rFonts w:ascii="Angsana New" w:hAnsi="Angsana New" w:hint="cs"/>
          <w:sz w:val="24"/>
          <w:szCs w:val="24"/>
          <w:cs/>
        </w:rPr>
        <w:t>ธันวาคม</w:t>
      </w:r>
      <w:r w:rsidRPr="009A56F5">
        <w:rPr>
          <w:rFonts w:ascii="Angsana New" w:hAnsi="Angsana New"/>
          <w:sz w:val="24"/>
          <w:szCs w:val="24"/>
          <w:cs/>
        </w:rPr>
        <w:t xml:space="preserve"> </w:t>
      </w:r>
      <w:r w:rsidRPr="009A56F5">
        <w:rPr>
          <w:rFonts w:ascii="Angsana New" w:hAnsi="Angsana New"/>
          <w:sz w:val="24"/>
          <w:szCs w:val="24"/>
        </w:rPr>
        <w:t>2561</w:t>
      </w:r>
      <w:r w:rsidRPr="009A56F5">
        <w:rPr>
          <w:rFonts w:ascii="Angsana New" w:hAnsi="Angsana New"/>
          <w:sz w:val="24"/>
          <w:szCs w:val="24"/>
          <w:cs/>
        </w:rPr>
        <w:t xml:space="preserve"> ยังอยู่ระหว่างดำเนินการ</w:t>
      </w:r>
    </w:p>
    <w:p w:rsidR="006473D7" w:rsidRPr="009A56F5" w:rsidRDefault="00491418" w:rsidP="00921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270"/>
        <w:jc w:val="thaiDistribute"/>
        <w:rPr>
          <w:rFonts w:ascii="Angsana New" w:hAnsi="Angsana New"/>
          <w:sz w:val="24"/>
          <w:szCs w:val="24"/>
        </w:rPr>
      </w:pPr>
      <w:r w:rsidRPr="009A56F5">
        <w:rPr>
          <w:rFonts w:ascii="Angsana New" w:hAnsi="Angsana New"/>
          <w:sz w:val="24"/>
          <w:szCs w:val="24"/>
        </w:rPr>
        <w:t xml:space="preserve">(2) </w:t>
      </w:r>
      <w:r w:rsidRPr="009A56F5">
        <w:rPr>
          <w:rFonts w:ascii="Angsana New" w:hAnsi="Angsana New"/>
          <w:sz w:val="24"/>
          <w:szCs w:val="24"/>
          <w:cs/>
        </w:rPr>
        <w:t xml:space="preserve">จำหน่ายรถจักรยาน จักรยานยนต์ และยางนอกสำหรับรถจักรยานและจักรยานยนต์ รวมทั้งอะไหล่ที่เกี่ยวข้อง และจดเลิกกิจการเมื่อวันที่ </w:t>
      </w:r>
      <w:r w:rsidRPr="009A56F5">
        <w:rPr>
          <w:rFonts w:ascii="Angsana New" w:hAnsi="Angsana New"/>
          <w:sz w:val="24"/>
          <w:szCs w:val="24"/>
        </w:rPr>
        <w:t xml:space="preserve">10 </w:t>
      </w:r>
      <w:r w:rsidRPr="009A56F5">
        <w:rPr>
          <w:rFonts w:ascii="Angsana New" w:hAnsi="Angsana New"/>
          <w:sz w:val="24"/>
          <w:szCs w:val="24"/>
          <w:cs/>
        </w:rPr>
        <w:t xml:space="preserve">มกราคม </w:t>
      </w:r>
      <w:r w:rsidRPr="009A56F5">
        <w:rPr>
          <w:rFonts w:ascii="Angsana New" w:hAnsi="Angsana New"/>
          <w:sz w:val="24"/>
          <w:szCs w:val="24"/>
        </w:rPr>
        <w:t xml:space="preserve">2561 </w:t>
      </w:r>
      <w:r w:rsidRPr="009A56F5">
        <w:rPr>
          <w:rFonts w:ascii="Angsana New" w:hAnsi="Angsana New"/>
          <w:sz w:val="24"/>
          <w:szCs w:val="24"/>
          <w:cs/>
        </w:rPr>
        <w:t xml:space="preserve">บริษัทได้รับเงินชำระส่วนของเงินลงทุนที่เหลือส่วนของบริษัท เมื่อวันที่ </w:t>
      </w:r>
      <w:r w:rsidRPr="009A56F5">
        <w:rPr>
          <w:rFonts w:ascii="Angsana New" w:hAnsi="Angsana New"/>
          <w:sz w:val="24"/>
          <w:szCs w:val="24"/>
        </w:rPr>
        <w:t xml:space="preserve">3 </w:t>
      </w:r>
      <w:r w:rsidRPr="009A56F5">
        <w:rPr>
          <w:rFonts w:ascii="Angsana New" w:hAnsi="Angsana New"/>
          <w:sz w:val="24"/>
          <w:szCs w:val="24"/>
          <w:cs/>
        </w:rPr>
        <w:t xml:space="preserve">พฤษภาคม </w:t>
      </w:r>
      <w:r w:rsidRPr="009A56F5">
        <w:rPr>
          <w:rFonts w:ascii="Angsana New" w:hAnsi="Angsana New"/>
          <w:sz w:val="24"/>
          <w:szCs w:val="24"/>
        </w:rPr>
        <w:t>2561</w:t>
      </w:r>
    </w:p>
    <w:p w:rsidR="00D8367C" w:rsidRPr="0092115A" w:rsidRDefault="00D8367C" w:rsidP="00921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46"/>
        <w:jc w:val="thaiDistribute"/>
        <w:rPr>
          <w:rFonts w:ascii="Angsana New" w:hAnsi="Angsana New"/>
          <w:sz w:val="30"/>
          <w:szCs w:val="30"/>
        </w:rPr>
      </w:pPr>
      <w:r w:rsidRPr="0092115A">
        <w:rPr>
          <w:rFonts w:ascii="Angsana New" w:hAnsi="Angsana New" w:hint="cs"/>
          <w:sz w:val="30"/>
          <w:szCs w:val="30"/>
          <w:cs/>
        </w:rPr>
        <w:t>กลุ่มบริษัทไม่มีเงินลงทุนใน</w:t>
      </w:r>
      <w:r w:rsidRPr="0092115A">
        <w:rPr>
          <w:rFonts w:ascii="Angsana New" w:hAnsi="Angsana New"/>
          <w:sz w:val="30"/>
          <w:szCs w:val="30"/>
          <w:cs/>
        </w:rPr>
        <w:t>บริษัทร่วม</w:t>
      </w:r>
      <w:r w:rsidRPr="0092115A">
        <w:rPr>
          <w:rFonts w:ascii="Angsana New" w:hAnsi="Angsana New" w:hint="cs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:rsidR="0092115A" w:rsidRPr="0092115A" w:rsidRDefault="0092115A" w:rsidP="00735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:rsidR="0092115A" w:rsidRDefault="0092115A" w:rsidP="00735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15491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1844"/>
        <w:gridCol w:w="283"/>
        <w:gridCol w:w="851"/>
        <w:gridCol w:w="283"/>
        <w:gridCol w:w="851"/>
        <w:gridCol w:w="283"/>
        <w:gridCol w:w="992"/>
        <w:gridCol w:w="284"/>
        <w:gridCol w:w="890"/>
        <w:gridCol w:w="236"/>
        <w:gridCol w:w="797"/>
        <w:gridCol w:w="261"/>
        <w:gridCol w:w="917"/>
        <w:gridCol w:w="257"/>
        <w:gridCol w:w="857"/>
        <w:gridCol w:w="236"/>
        <w:gridCol w:w="859"/>
        <w:gridCol w:w="236"/>
        <w:gridCol w:w="897"/>
        <w:gridCol w:w="245"/>
        <w:gridCol w:w="922"/>
        <w:gridCol w:w="248"/>
        <w:gridCol w:w="828"/>
        <w:gridCol w:w="284"/>
        <w:gridCol w:w="850"/>
      </w:tblGrid>
      <w:tr w:rsidR="00B75A3B" w:rsidRPr="00895B90" w:rsidTr="009A56F5">
        <w:trPr>
          <w:trHeight w:val="390"/>
        </w:trPr>
        <w:tc>
          <w:tcPr>
            <w:tcW w:w="1844" w:type="dxa"/>
          </w:tcPr>
          <w:p w:rsidR="00B75A3B" w:rsidRPr="00895B90" w:rsidRDefault="00B75A3B" w:rsidP="00B75A3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</w:tcPr>
          <w:p w:rsidR="00B75A3B" w:rsidRPr="00895B90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64" w:type="dxa"/>
            <w:gridSpan w:val="23"/>
            <w:tcBorders>
              <w:bottom w:val="single" w:sz="4" w:space="0" w:color="auto"/>
            </w:tcBorders>
          </w:tcPr>
          <w:p w:rsidR="00B75A3B" w:rsidRPr="00895B90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75A3B" w:rsidRPr="00895B90" w:rsidTr="009A56F5">
        <w:trPr>
          <w:trHeight w:val="352"/>
        </w:trPr>
        <w:tc>
          <w:tcPr>
            <w:tcW w:w="1844" w:type="dxa"/>
          </w:tcPr>
          <w:p w:rsidR="00B75A3B" w:rsidRPr="00895B90" w:rsidRDefault="00B75A3B" w:rsidP="00B75A3B">
            <w:pPr>
              <w:rPr>
                <w:rFonts w:ascii="Angsana New" w:hAnsi="Angsana New"/>
                <w:sz w:val="22"/>
                <w:szCs w:val="22"/>
              </w:rPr>
            </w:pPr>
          </w:p>
          <w:p w:rsidR="00B75A3B" w:rsidRPr="00895B90" w:rsidRDefault="00B75A3B" w:rsidP="00B75A3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83" w:type="dxa"/>
          </w:tcPr>
          <w:p w:rsidR="00B75A3B" w:rsidRPr="00895B90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</w:tcBorders>
          </w:tcPr>
          <w:p w:rsidR="00B75A3B" w:rsidRPr="00895B90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B75A3B" w:rsidRPr="00895B90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B75A3B" w:rsidRPr="00895B90" w:rsidDel="00685444" w:rsidRDefault="00B75A3B" w:rsidP="00B75A3B">
            <w:pPr>
              <w:ind w:left="-108" w:right="-99"/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216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75A3B" w:rsidRPr="00895B90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B75A3B" w:rsidRPr="00895B90" w:rsidDel="00685444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B75A3B" w:rsidRPr="00895B90" w:rsidDel="00685444" w:rsidRDefault="00B75A3B" w:rsidP="00B75A3B">
            <w:pPr>
              <w:ind w:left="-108" w:right="-99"/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75A3B" w:rsidRPr="00895B90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B75A3B" w:rsidRPr="00895B90" w:rsidDel="00685444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75A3B" w:rsidRPr="00895B90" w:rsidRDefault="00B75A3B" w:rsidP="00B75A3B">
            <w:pPr>
              <w:ind w:left="-108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75A3B" w:rsidRPr="00895B90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B75A3B" w:rsidRPr="00895B90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75A3B" w:rsidRPr="00895B90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75A3B" w:rsidRPr="00895B90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B75A3B" w:rsidRPr="00895B90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  <w:r w:rsidRPr="00895B90">
              <w:rPr>
                <w:rFonts w:ascii="Angsana New" w:hAnsi="Angsana New"/>
                <w:sz w:val="22"/>
                <w:szCs w:val="22"/>
              </w:rPr>
              <w:t>-</w:t>
            </w:r>
            <w:r w:rsidRPr="00895B90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2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75A3B" w:rsidRPr="00895B90" w:rsidRDefault="00B75A3B" w:rsidP="00B75A3B">
            <w:pPr>
              <w:ind w:left="-108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6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75A3B" w:rsidRPr="00895B90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</w:rPr>
              <w:t xml:space="preserve">เงินปันผลรับสำหรับ         </w:t>
            </w:r>
            <w:r w:rsidRPr="00895B90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:rsidR="00B75A3B" w:rsidRPr="00895B90" w:rsidRDefault="002D723D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5B90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  <w:r w:rsidR="00B75A3B" w:rsidRPr="00895B90">
              <w:rPr>
                <w:rFonts w:ascii="Angsana New" w:hAnsi="Angsana New"/>
                <w:sz w:val="22"/>
                <w:szCs w:val="22"/>
                <w:cs/>
              </w:rPr>
              <w:t>สิ้นสุดวันที่</w:t>
            </w:r>
          </w:p>
        </w:tc>
      </w:tr>
      <w:tr w:rsidR="00B75A3B" w:rsidRPr="00895B90" w:rsidTr="009A56F5">
        <w:trPr>
          <w:trHeight w:val="371"/>
        </w:trPr>
        <w:tc>
          <w:tcPr>
            <w:tcW w:w="1844" w:type="dxa"/>
          </w:tcPr>
          <w:p w:rsidR="00B75A3B" w:rsidRPr="00895B90" w:rsidRDefault="00B75A3B" w:rsidP="00B75A3B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3" w:type="dxa"/>
          </w:tcPr>
          <w:p w:rsidR="00B75A3B" w:rsidRPr="00895B90" w:rsidRDefault="00B75A3B" w:rsidP="00B75A3B">
            <w:pPr>
              <w:ind w:left="-108" w:right="-42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B75A3B" w:rsidRPr="00895B90" w:rsidRDefault="002D723D" w:rsidP="002D723D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31</w:t>
            </w:r>
            <w:r w:rsidR="00B75A3B" w:rsidRPr="00895B9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895B90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B75A3B" w:rsidRPr="00895B90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B75A3B" w:rsidRPr="00895B90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95B9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83" w:type="dxa"/>
            <w:vAlign w:val="bottom"/>
          </w:tcPr>
          <w:p w:rsidR="00B75A3B" w:rsidRPr="00895B90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:rsidR="00B75A3B" w:rsidRPr="00895B90" w:rsidRDefault="002D723D" w:rsidP="002D723D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31</w:t>
            </w:r>
            <w:r w:rsidR="00B75A3B" w:rsidRPr="00895B9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895B90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84" w:type="dxa"/>
            <w:vAlign w:val="bottom"/>
          </w:tcPr>
          <w:p w:rsidR="00B75A3B" w:rsidRPr="00895B90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0" w:type="dxa"/>
            <w:vAlign w:val="bottom"/>
          </w:tcPr>
          <w:p w:rsidR="00B75A3B" w:rsidRPr="00895B90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95B9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:rsidR="00B75A3B" w:rsidRPr="00895B90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7" w:type="dxa"/>
            <w:vAlign w:val="bottom"/>
          </w:tcPr>
          <w:p w:rsidR="00B75A3B" w:rsidRPr="00895B90" w:rsidRDefault="002D723D" w:rsidP="002D723D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31</w:t>
            </w:r>
            <w:r w:rsidR="00B75A3B" w:rsidRPr="00895B9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895B90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61" w:type="dxa"/>
            <w:vAlign w:val="bottom"/>
          </w:tcPr>
          <w:p w:rsidR="00B75A3B" w:rsidRPr="00895B90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7" w:type="dxa"/>
            <w:vAlign w:val="bottom"/>
          </w:tcPr>
          <w:p w:rsidR="00B75A3B" w:rsidRPr="00895B90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95B9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B75A3B" w:rsidRPr="00895B90" w:rsidRDefault="00B75A3B" w:rsidP="00B75A3B">
            <w:pPr>
              <w:ind w:left="-108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:rsidR="00B75A3B" w:rsidRPr="00895B90" w:rsidRDefault="002D723D" w:rsidP="002D723D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31</w:t>
            </w:r>
            <w:r w:rsidR="00B75A3B" w:rsidRPr="00895B9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895B90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75A3B" w:rsidRPr="00895B90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:rsidR="00B75A3B" w:rsidRPr="00895B90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95B9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75A3B" w:rsidRPr="00895B90" w:rsidRDefault="00B75A3B" w:rsidP="00B75A3B">
            <w:pPr>
              <w:ind w:left="-108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B75A3B" w:rsidRPr="00895B90" w:rsidRDefault="002D723D" w:rsidP="002D723D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31</w:t>
            </w:r>
            <w:r w:rsidR="00B75A3B" w:rsidRPr="00895B9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895B90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B75A3B" w:rsidRPr="00895B90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:rsidR="00B75A3B" w:rsidRPr="00895B90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95B9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B75A3B" w:rsidRPr="00895B90" w:rsidRDefault="00B75A3B" w:rsidP="00B75A3B">
            <w:pPr>
              <w:ind w:left="-108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vAlign w:val="bottom"/>
          </w:tcPr>
          <w:p w:rsidR="00B75A3B" w:rsidRPr="00895B90" w:rsidRDefault="002D723D" w:rsidP="002D723D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31</w:t>
            </w:r>
            <w:r w:rsidR="00B75A3B" w:rsidRPr="00895B9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895B90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84" w:type="dxa"/>
            <w:vAlign w:val="bottom"/>
          </w:tcPr>
          <w:p w:rsidR="00B75A3B" w:rsidRPr="00895B90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vAlign w:val="bottom"/>
          </w:tcPr>
          <w:p w:rsidR="00B75A3B" w:rsidRPr="00895B90" w:rsidRDefault="002D723D" w:rsidP="002D723D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31</w:t>
            </w:r>
            <w:r w:rsidR="00B75A3B" w:rsidRPr="00895B9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895B90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B75A3B" w:rsidRPr="00895B90" w:rsidTr="009A56F5">
        <w:trPr>
          <w:trHeight w:val="371"/>
        </w:trPr>
        <w:tc>
          <w:tcPr>
            <w:tcW w:w="1844" w:type="dxa"/>
          </w:tcPr>
          <w:p w:rsidR="00B75A3B" w:rsidRPr="00895B90" w:rsidRDefault="00B75A3B" w:rsidP="00B75A3B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3" w:type="dxa"/>
          </w:tcPr>
          <w:p w:rsidR="00B75A3B" w:rsidRPr="00895B90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B75A3B" w:rsidRPr="00895B90" w:rsidRDefault="00B75A3B" w:rsidP="00B75A3B">
            <w:pPr>
              <w:ind w:left="-154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83" w:type="dxa"/>
          </w:tcPr>
          <w:p w:rsidR="00B75A3B" w:rsidRPr="00895B90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B75A3B" w:rsidRPr="00895B90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83" w:type="dxa"/>
            <w:vAlign w:val="bottom"/>
          </w:tcPr>
          <w:p w:rsidR="00B75A3B" w:rsidRPr="00895B90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B75A3B" w:rsidRPr="00895B90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84" w:type="dxa"/>
            <w:vAlign w:val="bottom"/>
          </w:tcPr>
          <w:p w:rsidR="00B75A3B" w:rsidRPr="00895B90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vAlign w:val="bottom"/>
          </w:tcPr>
          <w:p w:rsidR="00B75A3B" w:rsidRPr="00895B90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36" w:type="dxa"/>
            <w:vAlign w:val="bottom"/>
          </w:tcPr>
          <w:p w:rsidR="00B75A3B" w:rsidRPr="00895B90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:rsidR="00B75A3B" w:rsidRPr="00895B90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61" w:type="dxa"/>
            <w:vAlign w:val="bottom"/>
          </w:tcPr>
          <w:p w:rsidR="00B75A3B" w:rsidRPr="00895B90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bottom"/>
          </w:tcPr>
          <w:p w:rsidR="00B75A3B" w:rsidRPr="00895B90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B75A3B" w:rsidRPr="00895B90" w:rsidRDefault="00B75A3B" w:rsidP="00B75A3B">
            <w:pPr>
              <w:ind w:left="-108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5A3B" w:rsidRPr="00895B90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75A3B" w:rsidRPr="00895B90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5A3B" w:rsidRPr="00895B90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75A3B" w:rsidRPr="00895B90" w:rsidRDefault="00B75A3B" w:rsidP="00B75A3B">
            <w:pPr>
              <w:ind w:left="-108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5A3B" w:rsidRPr="00895B90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B75A3B" w:rsidRPr="00895B90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5A3B" w:rsidRPr="00895B90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B75A3B" w:rsidRPr="00895B90" w:rsidRDefault="00B75A3B" w:rsidP="00B75A3B">
            <w:pPr>
              <w:ind w:left="-108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:rsidR="00B75A3B" w:rsidRPr="00895B90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84" w:type="dxa"/>
            <w:vAlign w:val="bottom"/>
          </w:tcPr>
          <w:p w:rsidR="00B75A3B" w:rsidRPr="00895B90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B75A3B" w:rsidRPr="00895B90" w:rsidRDefault="00B75A3B" w:rsidP="00B75A3B">
            <w:pPr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B75A3B" w:rsidRPr="00895B90" w:rsidTr="009A56F5">
        <w:trPr>
          <w:trHeight w:val="390"/>
        </w:trPr>
        <w:tc>
          <w:tcPr>
            <w:tcW w:w="1844" w:type="dxa"/>
            <w:tcBorders>
              <w:bottom w:val="single" w:sz="4" w:space="0" w:color="auto"/>
            </w:tcBorders>
          </w:tcPr>
          <w:p w:rsidR="00B75A3B" w:rsidRPr="00895B90" w:rsidRDefault="00B75A3B" w:rsidP="00B75A3B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3" w:type="dxa"/>
          </w:tcPr>
          <w:p w:rsidR="00B75A3B" w:rsidRPr="00895B90" w:rsidRDefault="00B75A3B" w:rsidP="00B75A3B">
            <w:pPr>
              <w:ind w:lef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</w:tcPr>
          <w:p w:rsidR="00B75A3B" w:rsidRPr="00895B90" w:rsidRDefault="00B75A3B" w:rsidP="00B75A3B">
            <w:pPr>
              <w:ind w:left="15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895B90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83" w:type="dxa"/>
            <w:vAlign w:val="bottom"/>
          </w:tcPr>
          <w:p w:rsidR="00B75A3B" w:rsidRPr="00895B90" w:rsidRDefault="00B75A3B" w:rsidP="00B75A3B">
            <w:pPr>
              <w:ind w:lef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B75A3B" w:rsidRPr="00895B90" w:rsidRDefault="00B75A3B" w:rsidP="00B75A3B">
            <w:pPr>
              <w:ind w:lef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84" w:type="dxa"/>
            <w:vAlign w:val="bottom"/>
          </w:tcPr>
          <w:p w:rsidR="00B75A3B" w:rsidRPr="00895B90" w:rsidRDefault="00B75A3B" w:rsidP="00B75A3B">
            <w:pPr>
              <w:ind w:lef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vAlign w:val="bottom"/>
          </w:tcPr>
          <w:p w:rsidR="00B75A3B" w:rsidRPr="00895B90" w:rsidRDefault="00B75A3B" w:rsidP="00B75A3B">
            <w:pPr>
              <w:ind w:lef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:rsidR="00B75A3B" w:rsidRPr="00895B90" w:rsidRDefault="00B75A3B" w:rsidP="00B75A3B">
            <w:pPr>
              <w:ind w:lef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694" w:type="dxa"/>
            <w:gridSpan w:val="1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5A3B" w:rsidRPr="00895B90" w:rsidRDefault="00B75A3B" w:rsidP="00B75A3B">
            <w:pPr>
              <w:ind w:lef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b/>
                <w:i/>
                <w:iCs/>
                <w:sz w:val="22"/>
                <w:szCs w:val="22"/>
                <w:cs/>
              </w:rPr>
              <w:t>พันบาท</w:t>
            </w:r>
          </w:p>
        </w:tc>
      </w:tr>
      <w:tr w:rsidR="00B75A3B" w:rsidRPr="00895B90" w:rsidTr="009A56F5">
        <w:trPr>
          <w:trHeight w:val="371"/>
        </w:trPr>
        <w:tc>
          <w:tcPr>
            <w:tcW w:w="1844" w:type="dxa"/>
            <w:tcBorders>
              <w:top w:val="single" w:sz="4" w:space="0" w:color="auto"/>
            </w:tcBorders>
          </w:tcPr>
          <w:p w:rsidR="00B75A3B" w:rsidRPr="00895B90" w:rsidRDefault="00B75A3B" w:rsidP="00B75A3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</w:tcPr>
          <w:p w:rsidR="00B75A3B" w:rsidRPr="00895B90" w:rsidRDefault="00B75A3B" w:rsidP="00B75A3B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75A3B" w:rsidRPr="00895B90" w:rsidRDefault="00B75A3B" w:rsidP="00B75A3B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B75A3B" w:rsidRPr="00895B90" w:rsidRDefault="00B75A3B" w:rsidP="00B75A3B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75A3B" w:rsidRPr="00895B90" w:rsidRDefault="00B75A3B" w:rsidP="00B75A3B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</w:tcPr>
          <w:p w:rsidR="00B75A3B" w:rsidRPr="00895B90" w:rsidRDefault="00B75A3B" w:rsidP="00B75A3B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B75A3B" w:rsidRPr="00895B90" w:rsidRDefault="00B75A3B" w:rsidP="00B75A3B">
            <w:pPr>
              <w:tabs>
                <w:tab w:val="decimal" w:pos="61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4" w:type="dxa"/>
          </w:tcPr>
          <w:p w:rsidR="00B75A3B" w:rsidRPr="00895B90" w:rsidRDefault="00B75A3B" w:rsidP="00B75A3B">
            <w:pPr>
              <w:tabs>
                <w:tab w:val="decimal" w:pos="61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0" w:type="dxa"/>
          </w:tcPr>
          <w:p w:rsidR="00B75A3B" w:rsidRPr="00895B90" w:rsidRDefault="00B75A3B" w:rsidP="00B75A3B">
            <w:pPr>
              <w:tabs>
                <w:tab w:val="decimal" w:pos="61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75A3B" w:rsidRPr="00895B90" w:rsidRDefault="00B75A3B" w:rsidP="00B75A3B">
            <w:pPr>
              <w:tabs>
                <w:tab w:val="decimal" w:pos="61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</w:tcPr>
          <w:p w:rsidR="00B75A3B" w:rsidRPr="00895B90" w:rsidRDefault="00B75A3B" w:rsidP="00B75A3B">
            <w:pPr>
              <w:tabs>
                <w:tab w:val="decimal" w:pos="61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dxa"/>
          </w:tcPr>
          <w:p w:rsidR="00B75A3B" w:rsidRPr="00895B90" w:rsidRDefault="00B75A3B" w:rsidP="00B75A3B">
            <w:pPr>
              <w:tabs>
                <w:tab w:val="decimal" w:pos="61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7" w:type="dxa"/>
          </w:tcPr>
          <w:p w:rsidR="00B75A3B" w:rsidRPr="00895B90" w:rsidRDefault="00B75A3B" w:rsidP="00B75A3B">
            <w:pPr>
              <w:tabs>
                <w:tab w:val="decimal" w:pos="61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7" w:type="dxa"/>
            <w:shd w:val="clear" w:color="auto" w:fill="auto"/>
          </w:tcPr>
          <w:p w:rsidR="00B75A3B" w:rsidRPr="00895B90" w:rsidRDefault="00B75A3B" w:rsidP="00B75A3B">
            <w:pPr>
              <w:tabs>
                <w:tab w:val="decimal" w:pos="61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7" w:type="dxa"/>
            <w:shd w:val="clear" w:color="auto" w:fill="auto"/>
          </w:tcPr>
          <w:p w:rsidR="00B75A3B" w:rsidRPr="00895B90" w:rsidRDefault="00B75A3B" w:rsidP="00B75A3B">
            <w:pPr>
              <w:tabs>
                <w:tab w:val="decimal" w:pos="61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B75A3B" w:rsidRPr="00895B90" w:rsidRDefault="00B75A3B" w:rsidP="00B75A3B">
            <w:pPr>
              <w:tabs>
                <w:tab w:val="decimal" w:pos="61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:rsidR="00B75A3B" w:rsidRPr="00895B90" w:rsidRDefault="00B75A3B" w:rsidP="00B75A3B">
            <w:pPr>
              <w:tabs>
                <w:tab w:val="decimal" w:pos="61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B75A3B" w:rsidRPr="00895B90" w:rsidRDefault="00B75A3B" w:rsidP="00B75A3B">
            <w:pPr>
              <w:tabs>
                <w:tab w:val="decimal" w:pos="61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shd w:val="clear" w:color="auto" w:fill="auto"/>
          </w:tcPr>
          <w:p w:rsidR="00B75A3B" w:rsidRPr="00895B90" w:rsidRDefault="00B75A3B" w:rsidP="00B75A3B">
            <w:pPr>
              <w:tabs>
                <w:tab w:val="decimal" w:pos="61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:rsidR="00B75A3B" w:rsidRPr="00895B90" w:rsidRDefault="00B75A3B" w:rsidP="00B75A3B">
            <w:pPr>
              <w:tabs>
                <w:tab w:val="decimal" w:pos="61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2" w:type="dxa"/>
            <w:shd w:val="clear" w:color="auto" w:fill="auto"/>
          </w:tcPr>
          <w:p w:rsidR="00B75A3B" w:rsidRPr="00895B90" w:rsidRDefault="00B75A3B" w:rsidP="00B75A3B">
            <w:pPr>
              <w:tabs>
                <w:tab w:val="decimal" w:pos="61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B75A3B" w:rsidRPr="00895B90" w:rsidRDefault="00B75A3B" w:rsidP="00B75A3B">
            <w:pPr>
              <w:tabs>
                <w:tab w:val="decimal" w:pos="61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</w:tcPr>
          <w:p w:rsidR="00B75A3B" w:rsidRPr="00895B90" w:rsidRDefault="00B75A3B" w:rsidP="00B75A3B">
            <w:pPr>
              <w:tabs>
                <w:tab w:val="decimal" w:pos="61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4" w:type="dxa"/>
          </w:tcPr>
          <w:p w:rsidR="00B75A3B" w:rsidRPr="00895B90" w:rsidRDefault="00B75A3B" w:rsidP="00B75A3B">
            <w:pPr>
              <w:tabs>
                <w:tab w:val="decimal" w:pos="61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:rsidR="00B75A3B" w:rsidRPr="00895B90" w:rsidRDefault="00B75A3B" w:rsidP="00B75A3B">
            <w:pPr>
              <w:tabs>
                <w:tab w:val="decimal" w:pos="61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75A3B" w:rsidRPr="00895B90" w:rsidTr="009A56F5">
        <w:trPr>
          <w:trHeight w:val="621"/>
        </w:trPr>
        <w:tc>
          <w:tcPr>
            <w:tcW w:w="1844" w:type="dxa"/>
          </w:tcPr>
          <w:p w:rsidR="00B75A3B" w:rsidRPr="00895B90" w:rsidRDefault="00B75A3B" w:rsidP="00B75A3B">
            <w:pPr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</w:rPr>
              <w:t>บริษัท ดิ อเซ้นท์</w:t>
            </w:r>
            <w:r w:rsidRPr="00895B9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895B90">
              <w:rPr>
                <w:rFonts w:ascii="Angsana New" w:hAnsi="Angsana New"/>
                <w:sz w:val="22"/>
                <w:szCs w:val="22"/>
                <w:cs/>
              </w:rPr>
              <w:t>(ไทย</w:t>
            </w:r>
            <w:r w:rsidRPr="00895B90">
              <w:rPr>
                <w:rFonts w:ascii="Angsana New" w:hAnsi="Angsana New"/>
                <w:sz w:val="22"/>
                <w:szCs w:val="22"/>
              </w:rPr>
              <w:t xml:space="preserve">   </w:t>
            </w:r>
          </w:p>
          <w:p w:rsidR="00B75A3B" w:rsidRPr="00895B90" w:rsidRDefault="00B75A3B" w:rsidP="00B75A3B">
            <w:pPr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895B90">
              <w:rPr>
                <w:rFonts w:ascii="Angsana New" w:hAnsi="Angsana New"/>
                <w:sz w:val="22"/>
                <w:szCs w:val="22"/>
                <w:cs/>
              </w:rPr>
              <w:t xml:space="preserve">แลนด์) จำกัด </w:t>
            </w:r>
            <w:r w:rsidRPr="00895B90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283" w:type="dxa"/>
          </w:tcPr>
          <w:p w:rsidR="00B75A3B" w:rsidRPr="00895B90" w:rsidRDefault="00B75A3B" w:rsidP="00B75A3B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75A3B" w:rsidRPr="00895B90" w:rsidRDefault="00B75A3B" w:rsidP="00B75A3B">
            <w:pPr>
              <w:tabs>
                <w:tab w:val="decimal" w:pos="342"/>
              </w:tabs>
              <w:spacing w:line="240" w:lineRule="exact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B75A3B" w:rsidRPr="00895B90" w:rsidRDefault="00B75A3B" w:rsidP="00B75A3B">
            <w:pPr>
              <w:tabs>
                <w:tab w:val="decimal" w:pos="342"/>
              </w:tabs>
              <w:spacing w:line="240" w:lineRule="exact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43</w:t>
            </w:r>
          </w:p>
        </w:tc>
        <w:tc>
          <w:tcPr>
            <w:tcW w:w="283" w:type="dxa"/>
          </w:tcPr>
          <w:p w:rsidR="00B75A3B" w:rsidRPr="00895B90" w:rsidRDefault="00B75A3B" w:rsidP="00B75A3B">
            <w:pPr>
              <w:tabs>
                <w:tab w:val="decimal" w:pos="342"/>
              </w:tabs>
              <w:spacing w:line="240" w:lineRule="exact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B75A3B" w:rsidRPr="00895B90" w:rsidRDefault="00B75A3B" w:rsidP="00B75A3B">
            <w:pPr>
              <w:tabs>
                <w:tab w:val="decimal" w:pos="342"/>
              </w:tabs>
              <w:spacing w:line="240" w:lineRule="exact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B75A3B" w:rsidRPr="00895B90" w:rsidRDefault="00B75A3B" w:rsidP="00B75A3B">
            <w:pPr>
              <w:tabs>
                <w:tab w:val="decimal" w:pos="342"/>
              </w:tabs>
              <w:spacing w:line="240" w:lineRule="exact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43</w:t>
            </w:r>
          </w:p>
        </w:tc>
        <w:tc>
          <w:tcPr>
            <w:tcW w:w="283" w:type="dxa"/>
            <w:shd w:val="clear" w:color="auto" w:fill="auto"/>
          </w:tcPr>
          <w:p w:rsidR="00B75A3B" w:rsidRPr="00895B90" w:rsidRDefault="00B75A3B" w:rsidP="00B75A3B">
            <w:pPr>
              <w:tabs>
                <w:tab w:val="decimal" w:pos="792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B75A3B" w:rsidRPr="00895B90" w:rsidRDefault="00B75A3B" w:rsidP="00B75A3B">
            <w:pPr>
              <w:spacing w:line="240" w:lineRule="exact"/>
              <w:ind w:left="-108" w:right="-19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20,000,000</w:t>
            </w:r>
          </w:p>
          <w:p w:rsidR="00B75A3B" w:rsidRPr="00895B90" w:rsidRDefault="00B75A3B" w:rsidP="00B75A3B">
            <w:pPr>
              <w:spacing w:line="240" w:lineRule="exact"/>
              <w:ind w:left="-108" w:right="-19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284" w:type="dxa"/>
            <w:shd w:val="clear" w:color="auto" w:fill="auto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0" w:type="dxa"/>
            <w:shd w:val="clear" w:color="auto" w:fill="auto"/>
          </w:tcPr>
          <w:p w:rsidR="00B75A3B" w:rsidRPr="00895B90" w:rsidRDefault="00B75A3B" w:rsidP="00B75A3B">
            <w:pPr>
              <w:spacing w:line="240" w:lineRule="exact"/>
              <w:ind w:left="-108" w:right="-19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20,000,000</w:t>
            </w:r>
          </w:p>
          <w:p w:rsidR="00B75A3B" w:rsidRPr="00895B90" w:rsidRDefault="00B75A3B" w:rsidP="00B75A3B">
            <w:pPr>
              <w:spacing w:line="240" w:lineRule="exact"/>
              <w:ind w:left="-108" w:right="-19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236" w:type="dxa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vAlign w:val="bottom"/>
          </w:tcPr>
          <w:p w:rsidR="00B75A3B" w:rsidRPr="00895B90" w:rsidRDefault="00B75A3B" w:rsidP="00B75A3B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8,600</w:t>
            </w:r>
          </w:p>
        </w:tc>
        <w:tc>
          <w:tcPr>
            <w:tcW w:w="261" w:type="dxa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spacing w:line="240" w:lineRule="exact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7" w:type="dxa"/>
            <w:vAlign w:val="bottom"/>
          </w:tcPr>
          <w:p w:rsidR="00B75A3B" w:rsidRPr="00895B90" w:rsidRDefault="00B75A3B" w:rsidP="00B75A3B">
            <w:pPr>
              <w:ind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5B90">
              <w:rPr>
                <w:rFonts w:ascii="Angsana New" w:hAnsi="Angsana New"/>
                <w:sz w:val="24"/>
                <w:szCs w:val="24"/>
                <w:lang w:bidi="ar-SA"/>
              </w:rPr>
              <w:t>8,600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61"/>
              </w:tabs>
              <w:ind w:right="11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895B90">
              <w:rPr>
                <w:rFonts w:ascii="Angsana New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61"/>
              </w:tabs>
              <w:ind w:right="11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895B90">
              <w:rPr>
                <w:rFonts w:ascii="Angsana New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B75A3B" w:rsidRPr="00895B90" w:rsidRDefault="00B75A3B" w:rsidP="00B75A3B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8,600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:rsidR="00B75A3B" w:rsidRPr="00895B90" w:rsidRDefault="00B75A3B" w:rsidP="00B75A3B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5B90">
              <w:rPr>
                <w:rFonts w:ascii="Angsana New" w:hAnsi="Angsana New"/>
                <w:sz w:val="24"/>
                <w:szCs w:val="24"/>
                <w:lang w:bidi="ar-SA"/>
              </w:rPr>
              <w:t>8,600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B75A3B" w:rsidRPr="00895B90" w:rsidRDefault="00B75A3B" w:rsidP="00B75A3B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:rsidR="00B75A3B" w:rsidRPr="00895B90" w:rsidRDefault="00B75A3B" w:rsidP="002D723D">
            <w:pPr>
              <w:tabs>
                <w:tab w:val="decimal" w:pos="376"/>
              </w:tabs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B75A3B" w:rsidRPr="00895B90" w:rsidRDefault="00B75A3B" w:rsidP="00B75A3B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B75A3B" w:rsidRPr="00895B90" w:rsidRDefault="00B75A3B" w:rsidP="002D723D">
            <w:pPr>
              <w:tabs>
                <w:tab w:val="decimal" w:pos="376"/>
              </w:tabs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599</w:t>
            </w:r>
          </w:p>
        </w:tc>
      </w:tr>
      <w:tr w:rsidR="00B75A3B" w:rsidRPr="00895B90" w:rsidTr="009A56F5">
        <w:trPr>
          <w:trHeight w:val="329"/>
        </w:trPr>
        <w:tc>
          <w:tcPr>
            <w:tcW w:w="1844" w:type="dxa"/>
          </w:tcPr>
          <w:p w:rsidR="00B75A3B" w:rsidRPr="00895B90" w:rsidRDefault="00B75A3B" w:rsidP="00B75A3B">
            <w:pPr>
              <w:ind w:left="169" w:hanging="169"/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</w:rPr>
              <w:t>หัก รับคืนเงินลงทุนจากบริษัทร่วมที่จดทะเบียนเลิกบริษัท</w:t>
            </w:r>
          </w:p>
        </w:tc>
        <w:tc>
          <w:tcPr>
            <w:tcW w:w="283" w:type="dxa"/>
          </w:tcPr>
          <w:p w:rsidR="00B75A3B" w:rsidRPr="00895B90" w:rsidRDefault="00B75A3B" w:rsidP="00B75A3B">
            <w:pPr>
              <w:tabs>
                <w:tab w:val="decimal" w:pos="342"/>
              </w:tabs>
              <w:spacing w:line="240" w:lineRule="exact"/>
              <w:ind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:rsidR="00B75A3B" w:rsidRPr="00895B90" w:rsidRDefault="00B75A3B" w:rsidP="00B75A3B">
            <w:pPr>
              <w:tabs>
                <w:tab w:val="decimal" w:pos="342"/>
              </w:tabs>
              <w:spacing w:line="240" w:lineRule="exact"/>
              <w:ind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</w:tcPr>
          <w:p w:rsidR="00B75A3B" w:rsidRPr="00895B90" w:rsidRDefault="00B75A3B" w:rsidP="00B75A3B">
            <w:pPr>
              <w:tabs>
                <w:tab w:val="decimal" w:pos="342"/>
              </w:tabs>
              <w:spacing w:line="240" w:lineRule="exact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:rsidR="00B75A3B" w:rsidRPr="00895B90" w:rsidRDefault="00B75A3B" w:rsidP="00B75A3B">
            <w:pPr>
              <w:tabs>
                <w:tab w:val="decimal" w:pos="342"/>
              </w:tabs>
              <w:spacing w:line="240" w:lineRule="exact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  <w:vAlign w:val="bottom"/>
          </w:tcPr>
          <w:p w:rsidR="00B75A3B" w:rsidRPr="00895B90" w:rsidRDefault="00B75A3B" w:rsidP="00B75A3B">
            <w:pPr>
              <w:tabs>
                <w:tab w:val="decimal" w:pos="792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B75A3B" w:rsidRPr="00895B90" w:rsidRDefault="00B75A3B" w:rsidP="00B75A3B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0" w:type="dxa"/>
            <w:vAlign w:val="bottom"/>
          </w:tcPr>
          <w:p w:rsidR="00B75A3B" w:rsidRPr="00895B90" w:rsidRDefault="00B75A3B" w:rsidP="00B75A3B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:rsidR="00B75A3B" w:rsidRPr="00895B90" w:rsidRDefault="00B75A3B" w:rsidP="00B75A3B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(7,439)</w:t>
            </w:r>
          </w:p>
        </w:tc>
        <w:tc>
          <w:tcPr>
            <w:tcW w:w="261" w:type="dxa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bottom"/>
          </w:tcPr>
          <w:p w:rsidR="00B75A3B" w:rsidRPr="00895B90" w:rsidRDefault="00B75A3B" w:rsidP="00B75A3B">
            <w:pPr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5A3B" w:rsidRPr="00895B90" w:rsidRDefault="00B75A3B" w:rsidP="00B75A3B">
            <w:pPr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5A3B" w:rsidRPr="00895B90" w:rsidRDefault="00B75A3B" w:rsidP="00B75A3B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rtl/>
                <w:cs/>
                <w:lang w:bidi="ar-SA"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5A3B" w:rsidRPr="00895B90" w:rsidRDefault="00B75A3B" w:rsidP="00B75A3B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(7,439)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5A3B" w:rsidRPr="00895B90" w:rsidRDefault="00B75A3B" w:rsidP="00B75A3B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B75A3B" w:rsidRPr="00895B90" w:rsidRDefault="00B75A3B" w:rsidP="00B75A3B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:rsidR="00B75A3B" w:rsidRPr="00895B90" w:rsidRDefault="00B75A3B" w:rsidP="002D723D">
            <w:pPr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B75A3B" w:rsidRPr="00895B90" w:rsidRDefault="00B75A3B" w:rsidP="00B75A3B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B75A3B" w:rsidRPr="00895B90" w:rsidRDefault="00B75A3B" w:rsidP="002D723D">
            <w:pPr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75A3B" w:rsidRPr="00895B90" w:rsidTr="009A56F5">
        <w:trPr>
          <w:trHeight w:val="329"/>
        </w:trPr>
        <w:tc>
          <w:tcPr>
            <w:tcW w:w="1844" w:type="dxa"/>
          </w:tcPr>
          <w:p w:rsidR="00B75A3B" w:rsidRPr="00895B90" w:rsidRDefault="00B75A3B" w:rsidP="00B75A3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</w:tcPr>
          <w:p w:rsidR="00B75A3B" w:rsidRPr="00895B90" w:rsidRDefault="00B75A3B" w:rsidP="00B75A3B">
            <w:pPr>
              <w:tabs>
                <w:tab w:val="decimal" w:pos="342"/>
              </w:tabs>
              <w:spacing w:line="240" w:lineRule="exact"/>
              <w:ind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:rsidR="00B75A3B" w:rsidRPr="00895B90" w:rsidRDefault="00B75A3B" w:rsidP="00B75A3B">
            <w:pPr>
              <w:tabs>
                <w:tab w:val="decimal" w:pos="342"/>
              </w:tabs>
              <w:spacing w:line="240" w:lineRule="exact"/>
              <w:ind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</w:tcPr>
          <w:p w:rsidR="00B75A3B" w:rsidRPr="00895B90" w:rsidRDefault="00B75A3B" w:rsidP="00B75A3B">
            <w:pPr>
              <w:tabs>
                <w:tab w:val="decimal" w:pos="342"/>
              </w:tabs>
              <w:spacing w:line="240" w:lineRule="exact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:rsidR="00B75A3B" w:rsidRPr="00895B90" w:rsidRDefault="00B75A3B" w:rsidP="00B75A3B">
            <w:pPr>
              <w:tabs>
                <w:tab w:val="decimal" w:pos="342"/>
              </w:tabs>
              <w:spacing w:line="240" w:lineRule="exact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  <w:vAlign w:val="bottom"/>
          </w:tcPr>
          <w:p w:rsidR="00B75A3B" w:rsidRPr="00895B90" w:rsidRDefault="00B75A3B" w:rsidP="00B75A3B">
            <w:pPr>
              <w:tabs>
                <w:tab w:val="decimal" w:pos="792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B75A3B" w:rsidRPr="00895B90" w:rsidRDefault="00B75A3B" w:rsidP="00B75A3B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0" w:type="dxa"/>
            <w:vAlign w:val="bottom"/>
          </w:tcPr>
          <w:p w:rsidR="00B75A3B" w:rsidRPr="00895B90" w:rsidRDefault="00B75A3B" w:rsidP="00B75A3B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75A3B" w:rsidRPr="00895B90" w:rsidRDefault="00B75A3B" w:rsidP="00B75A3B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1,161</w:t>
            </w:r>
          </w:p>
        </w:tc>
        <w:tc>
          <w:tcPr>
            <w:tcW w:w="261" w:type="dxa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75A3B" w:rsidRPr="00895B90" w:rsidRDefault="00B75A3B" w:rsidP="00B75A3B">
            <w:pPr>
              <w:ind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8,600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75A3B" w:rsidRPr="00895B90" w:rsidRDefault="00B75A3B" w:rsidP="00B75A3B">
            <w:pPr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75A3B" w:rsidRPr="00895B90" w:rsidRDefault="00B75A3B" w:rsidP="00B75A3B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rtl/>
                <w:cs/>
                <w:lang w:bidi="ar-SA"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75A3B" w:rsidRPr="00895B90" w:rsidRDefault="00B75A3B" w:rsidP="00B75A3B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1,161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75A3B" w:rsidRPr="00895B90" w:rsidRDefault="00B75A3B" w:rsidP="00B75A3B">
            <w:pPr>
              <w:ind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8,600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B75A3B" w:rsidRPr="00895B90" w:rsidRDefault="00B75A3B" w:rsidP="00B75A3B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75A3B" w:rsidRPr="00895B90" w:rsidRDefault="00B75A3B" w:rsidP="002D723D">
            <w:pPr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B75A3B" w:rsidRPr="00895B90" w:rsidRDefault="00B75A3B" w:rsidP="00B75A3B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75A3B" w:rsidRPr="00895B90" w:rsidRDefault="00B75A3B" w:rsidP="002D723D">
            <w:pPr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599</w:t>
            </w:r>
          </w:p>
        </w:tc>
      </w:tr>
      <w:tr w:rsidR="00B75A3B" w:rsidRPr="00895B90" w:rsidTr="009A56F5">
        <w:trPr>
          <w:trHeight w:val="714"/>
        </w:trPr>
        <w:tc>
          <w:tcPr>
            <w:tcW w:w="1844" w:type="dxa"/>
          </w:tcPr>
          <w:p w:rsidR="00B75A3B" w:rsidRPr="00895B90" w:rsidRDefault="00B75A3B" w:rsidP="00B75A3B">
            <w:pPr>
              <w:ind w:left="169" w:right="-121" w:hanging="169"/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Chital International Trading</w:t>
            </w:r>
            <w:r w:rsidRPr="00895B9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95B90">
              <w:rPr>
                <w:rFonts w:ascii="Angsana New" w:hAnsi="Angsana New"/>
                <w:sz w:val="22"/>
                <w:szCs w:val="22"/>
              </w:rPr>
              <w:t>Co., Ltd.</w:t>
            </w:r>
            <w:r w:rsidRPr="00895B90">
              <w:rPr>
                <w:rFonts w:ascii="Angsana New" w:hAnsi="Angsana New"/>
                <w:sz w:val="22"/>
                <w:szCs w:val="22"/>
                <w:vertAlign w:val="superscript"/>
              </w:rPr>
              <w:t xml:space="preserve"> (2)</w:t>
            </w:r>
          </w:p>
        </w:tc>
        <w:tc>
          <w:tcPr>
            <w:tcW w:w="283" w:type="dxa"/>
          </w:tcPr>
          <w:p w:rsidR="00B75A3B" w:rsidRPr="00895B90" w:rsidRDefault="00B75A3B" w:rsidP="00B75A3B">
            <w:pPr>
              <w:tabs>
                <w:tab w:val="decimal" w:pos="342"/>
              </w:tabs>
              <w:spacing w:line="240" w:lineRule="exact"/>
              <w:ind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:rsidR="00B75A3B" w:rsidRPr="00895B90" w:rsidRDefault="00B75A3B" w:rsidP="00B75A3B">
            <w:pPr>
              <w:tabs>
                <w:tab w:val="decimal" w:pos="342"/>
              </w:tabs>
              <w:spacing w:line="240" w:lineRule="exact"/>
              <w:ind w:right="-10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3" w:type="dxa"/>
          </w:tcPr>
          <w:p w:rsidR="00B75A3B" w:rsidRPr="00895B90" w:rsidRDefault="00B75A3B" w:rsidP="00B75A3B">
            <w:pPr>
              <w:tabs>
                <w:tab w:val="decimal" w:pos="342"/>
              </w:tabs>
              <w:spacing w:line="240" w:lineRule="exact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:rsidR="00B75A3B" w:rsidRPr="00895B90" w:rsidRDefault="00B75A3B" w:rsidP="00B75A3B">
            <w:pPr>
              <w:tabs>
                <w:tab w:val="decimal" w:pos="342"/>
              </w:tabs>
              <w:spacing w:line="240" w:lineRule="exact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283" w:type="dxa"/>
            <w:vAlign w:val="bottom"/>
          </w:tcPr>
          <w:p w:rsidR="00B75A3B" w:rsidRPr="00895B90" w:rsidRDefault="00B75A3B" w:rsidP="00B75A3B">
            <w:pPr>
              <w:tabs>
                <w:tab w:val="decimal" w:pos="792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B75A3B" w:rsidRPr="00895B90" w:rsidRDefault="00B75A3B" w:rsidP="00B75A3B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4" w:type="dxa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0" w:type="dxa"/>
            <w:vAlign w:val="bottom"/>
          </w:tcPr>
          <w:p w:rsidR="00B75A3B" w:rsidRPr="00895B90" w:rsidRDefault="00B75A3B" w:rsidP="00B75A3B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sz w:val="22"/>
                <w:szCs w:val="22"/>
              </w:rPr>
              <w:t>25,000,000</w:t>
            </w:r>
            <w:r w:rsidRPr="00895B90">
              <w:rPr>
                <w:rFonts w:ascii="Angsana New" w:hAnsi="Angsana New"/>
                <w:sz w:val="22"/>
                <w:szCs w:val="22"/>
                <w:cs/>
              </w:rPr>
              <w:br/>
              <w:t>ดอลลาร์ไต้หวัน</w:t>
            </w:r>
          </w:p>
        </w:tc>
        <w:tc>
          <w:tcPr>
            <w:tcW w:w="236" w:type="dxa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:rsidR="00B75A3B" w:rsidRPr="00895B90" w:rsidRDefault="00B75A3B" w:rsidP="00B75A3B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11,788</w:t>
            </w:r>
          </w:p>
        </w:tc>
        <w:tc>
          <w:tcPr>
            <w:tcW w:w="261" w:type="dxa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spacing w:line="240" w:lineRule="exact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vAlign w:val="bottom"/>
          </w:tcPr>
          <w:p w:rsidR="00B75A3B" w:rsidRPr="00895B90" w:rsidRDefault="00B75A3B" w:rsidP="00B75A3B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5B90">
              <w:rPr>
                <w:rFonts w:ascii="Angsana New" w:hAnsi="Angsana New"/>
                <w:sz w:val="24"/>
                <w:szCs w:val="24"/>
                <w:lang w:bidi="ar-SA"/>
              </w:rPr>
              <w:t>11,788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75A3B" w:rsidRPr="00895B90" w:rsidRDefault="00B75A3B" w:rsidP="00B75A3B">
            <w:pPr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75A3B" w:rsidRPr="00895B90" w:rsidRDefault="00B75A3B" w:rsidP="00B75A3B">
            <w:pPr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95B90">
              <w:rPr>
                <w:rFonts w:ascii="Angsana New" w:hAnsi="Angsana New"/>
                <w:sz w:val="24"/>
                <w:szCs w:val="24"/>
                <w:rtl/>
                <w:cs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75A3B" w:rsidRPr="00895B90" w:rsidRDefault="00B75A3B" w:rsidP="00B75A3B">
            <w:pPr>
              <w:ind w:right="-18"/>
              <w:jc w:val="right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895B90">
              <w:rPr>
                <w:rFonts w:ascii="Angsana New" w:hAnsi="Angsana New"/>
                <w:sz w:val="24"/>
                <w:szCs w:val="24"/>
                <w:lang w:bidi="ar-SA"/>
              </w:rPr>
              <w:t>11,788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75A3B" w:rsidRPr="00895B90" w:rsidRDefault="00B75A3B" w:rsidP="00B75A3B">
            <w:pPr>
              <w:ind w:right="-18"/>
              <w:jc w:val="right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895B90">
              <w:rPr>
                <w:rFonts w:ascii="Angsana New" w:hAnsi="Angsana New"/>
                <w:sz w:val="24"/>
                <w:szCs w:val="24"/>
                <w:lang w:bidi="ar-SA"/>
              </w:rPr>
              <w:t>11,788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B75A3B" w:rsidRPr="00895B90" w:rsidRDefault="00B75A3B" w:rsidP="00B75A3B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:rsidR="00B75A3B" w:rsidRPr="00895B90" w:rsidRDefault="00B75A3B" w:rsidP="002D723D">
            <w:pPr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B75A3B" w:rsidRPr="00895B90" w:rsidRDefault="00B75A3B" w:rsidP="00B75A3B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B75A3B" w:rsidRPr="00895B90" w:rsidRDefault="00B75A3B" w:rsidP="002D723D">
            <w:pPr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75A3B" w:rsidRPr="00895B90" w:rsidTr="009A56F5">
        <w:trPr>
          <w:trHeight w:val="329"/>
        </w:trPr>
        <w:tc>
          <w:tcPr>
            <w:tcW w:w="1844" w:type="dxa"/>
          </w:tcPr>
          <w:p w:rsidR="00B75A3B" w:rsidRPr="00895B90" w:rsidRDefault="00B75A3B" w:rsidP="00B75A3B">
            <w:pPr>
              <w:ind w:left="169" w:hanging="169"/>
              <w:rPr>
                <w:rFonts w:ascii="Angsana New" w:hAnsi="Angsana New"/>
                <w:sz w:val="22"/>
                <w:szCs w:val="22"/>
                <w:cs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</w:rPr>
              <w:t>หัก ขาดทุนจากการลงทุน</w:t>
            </w:r>
          </w:p>
        </w:tc>
        <w:tc>
          <w:tcPr>
            <w:tcW w:w="283" w:type="dxa"/>
          </w:tcPr>
          <w:p w:rsidR="00B75A3B" w:rsidRPr="00895B90" w:rsidRDefault="00B75A3B" w:rsidP="00B75A3B">
            <w:pPr>
              <w:tabs>
                <w:tab w:val="decimal" w:pos="342"/>
              </w:tabs>
              <w:spacing w:line="240" w:lineRule="exact"/>
              <w:ind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:rsidR="00B75A3B" w:rsidRPr="00895B90" w:rsidRDefault="00B75A3B" w:rsidP="00B75A3B">
            <w:pPr>
              <w:tabs>
                <w:tab w:val="decimal" w:pos="342"/>
              </w:tabs>
              <w:spacing w:line="240" w:lineRule="exact"/>
              <w:ind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</w:tcPr>
          <w:p w:rsidR="00B75A3B" w:rsidRPr="00895B90" w:rsidRDefault="00B75A3B" w:rsidP="00B75A3B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:rsidR="00B75A3B" w:rsidRPr="00895B90" w:rsidRDefault="00B75A3B" w:rsidP="00B75A3B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  <w:vAlign w:val="bottom"/>
          </w:tcPr>
          <w:p w:rsidR="00B75A3B" w:rsidRPr="00895B90" w:rsidRDefault="00B75A3B" w:rsidP="00B75A3B">
            <w:pPr>
              <w:tabs>
                <w:tab w:val="decimal" w:pos="792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B75A3B" w:rsidRPr="00895B90" w:rsidRDefault="00B75A3B" w:rsidP="00B75A3B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0" w:type="dxa"/>
            <w:vAlign w:val="bottom"/>
          </w:tcPr>
          <w:p w:rsidR="00B75A3B" w:rsidRPr="00895B90" w:rsidRDefault="00B75A3B" w:rsidP="00B75A3B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vAlign w:val="bottom"/>
          </w:tcPr>
          <w:p w:rsidR="00B75A3B" w:rsidRPr="00895B90" w:rsidRDefault="00B75A3B" w:rsidP="00B75A3B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(3,877)</w:t>
            </w:r>
          </w:p>
        </w:tc>
        <w:tc>
          <w:tcPr>
            <w:tcW w:w="261" w:type="dxa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:rsidR="00B75A3B" w:rsidRPr="00895B90" w:rsidRDefault="00B75A3B" w:rsidP="00B75A3B">
            <w:pPr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:rsidR="00B75A3B" w:rsidRPr="00895B90" w:rsidRDefault="00B75A3B" w:rsidP="00B75A3B">
            <w:pPr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:rsidR="00B75A3B" w:rsidRPr="00895B90" w:rsidRDefault="00B75A3B" w:rsidP="00B75A3B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rtl/>
                <w:cs/>
                <w:lang w:bidi="ar-SA"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B75A3B" w:rsidRPr="00895B90" w:rsidRDefault="00B75A3B" w:rsidP="00B75A3B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(3,877)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:rsidR="00B75A3B" w:rsidRPr="00895B90" w:rsidRDefault="00B75A3B" w:rsidP="00B75A3B">
            <w:pPr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B75A3B" w:rsidRPr="00895B90" w:rsidRDefault="00B75A3B" w:rsidP="00B75A3B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vAlign w:val="bottom"/>
          </w:tcPr>
          <w:p w:rsidR="00B75A3B" w:rsidRPr="00895B90" w:rsidRDefault="00B75A3B" w:rsidP="002D723D">
            <w:pPr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B75A3B" w:rsidRPr="00895B90" w:rsidRDefault="00B75A3B" w:rsidP="00B75A3B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:rsidR="00B75A3B" w:rsidRPr="00895B90" w:rsidRDefault="00B75A3B" w:rsidP="002D723D">
            <w:pPr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75A3B" w:rsidRPr="00895B90" w:rsidTr="009A56F5">
        <w:trPr>
          <w:trHeight w:val="329"/>
        </w:trPr>
        <w:tc>
          <w:tcPr>
            <w:tcW w:w="1844" w:type="dxa"/>
          </w:tcPr>
          <w:p w:rsidR="00B75A3B" w:rsidRPr="00895B90" w:rsidRDefault="00B75A3B" w:rsidP="00B75A3B">
            <w:pPr>
              <w:ind w:left="169" w:hanging="169"/>
              <w:rPr>
                <w:rFonts w:ascii="Angsana New" w:hAnsi="Angsana New"/>
                <w:sz w:val="22"/>
                <w:szCs w:val="22"/>
              </w:rPr>
            </w:pPr>
            <w:r w:rsidRPr="00895B90">
              <w:rPr>
                <w:rFonts w:ascii="Angsana New" w:hAnsi="Angsana New"/>
                <w:sz w:val="22"/>
                <w:szCs w:val="22"/>
                <w:cs/>
              </w:rPr>
              <w:t>หัก รับคืนเงินลงทุนจากบริษัทร่วมที่จดทะเบียนเลิกบริษัท</w:t>
            </w:r>
          </w:p>
        </w:tc>
        <w:tc>
          <w:tcPr>
            <w:tcW w:w="283" w:type="dxa"/>
          </w:tcPr>
          <w:p w:rsidR="00B75A3B" w:rsidRPr="00895B90" w:rsidRDefault="00B75A3B" w:rsidP="00B75A3B">
            <w:pPr>
              <w:tabs>
                <w:tab w:val="decimal" w:pos="342"/>
              </w:tabs>
              <w:spacing w:line="240" w:lineRule="exact"/>
              <w:ind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:rsidR="00B75A3B" w:rsidRPr="00895B90" w:rsidRDefault="00B75A3B" w:rsidP="00B75A3B">
            <w:pPr>
              <w:tabs>
                <w:tab w:val="decimal" w:pos="342"/>
              </w:tabs>
              <w:spacing w:line="240" w:lineRule="exact"/>
              <w:ind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</w:tcPr>
          <w:p w:rsidR="00B75A3B" w:rsidRPr="00895B90" w:rsidRDefault="00B75A3B" w:rsidP="00B75A3B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:rsidR="00B75A3B" w:rsidRPr="00895B90" w:rsidRDefault="00B75A3B" w:rsidP="00B75A3B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  <w:vAlign w:val="bottom"/>
          </w:tcPr>
          <w:p w:rsidR="00B75A3B" w:rsidRPr="00895B90" w:rsidRDefault="00B75A3B" w:rsidP="00B75A3B">
            <w:pPr>
              <w:tabs>
                <w:tab w:val="decimal" w:pos="792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B75A3B" w:rsidRPr="00895B90" w:rsidRDefault="00B75A3B" w:rsidP="00B75A3B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0" w:type="dxa"/>
            <w:vAlign w:val="bottom"/>
          </w:tcPr>
          <w:p w:rsidR="00B75A3B" w:rsidRPr="00895B90" w:rsidRDefault="00B75A3B" w:rsidP="00B75A3B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:rsidR="00B75A3B" w:rsidRPr="00895B90" w:rsidRDefault="00B75A3B" w:rsidP="00B75A3B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(7,911)</w:t>
            </w:r>
          </w:p>
        </w:tc>
        <w:tc>
          <w:tcPr>
            <w:tcW w:w="261" w:type="dxa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bottom"/>
          </w:tcPr>
          <w:p w:rsidR="00B75A3B" w:rsidRPr="00895B90" w:rsidRDefault="00B75A3B" w:rsidP="00B75A3B">
            <w:pPr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5A3B" w:rsidRPr="00895B90" w:rsidRDefault="00B75A3B" w:rsidP="00B75A3B">
            <w:pPr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5A3B" w:rsidRPr="00895B90" w:rsidRDefault="00B75A3B" w:rsidP="00B75A3B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rtl/>
                <w:cs/>
                <w:lang w:bidi="ar-SA"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5A3B" w:rsidRPr="00895B90" w:rsidRDefault="00B75A3B" w:rsidP="00B75A3B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(7,911)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5A3B" w:rsidRPr="00895B90" w:rsidRDefault="00B75A3B" w:rsidP="00B75A3B">
            <w:pPr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B75A3B" w:rsidRPr="00895B90" w:rsidRDefault="00B75A3B" w:rsidP="00B75A3B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:rsidR="00B75A3B" w:rsidRPr="00895B90" w:rsidRDefault="00B75A3B" w:rsidP="002D723D">
            <w:pPr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B75A3B" w:rsidRPr="00895B90" w:rsidRDefault="00B75A3B" w:rsidP="00B75A3B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B75A3B" w:rsidRPr="00895B90" w:rsidRDefault="00B75A3B" w:rsidP="002D723D">
            <w:pPr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75A3B" w:rsidRPr="00895B90" w:rsidTr="009A56F5">
        <w:trPr>
          <w:trHeight w:val="329"/>
        </w:trPr>
        <w:tc>
          <w:tcPr>
            <w:tcW w:w="1844" w:type="dxa"/>
          </w:tcPr>
          <w:p w:rsidR="00B75A3B" w:rsidRPr="00895B90" w:rsidRDefault="00B75A3B" w:rsidP="00B75A3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</w:tcPr>
          <w:p w:rsidR="00B75A3B" w:rsidRPr="00895B90" w:rsidRDefault="00B75A3B" w:rsidP="00B75A3B">
            <w:pPr>
              <w:tabs>
                <w:tab w:val="decimal" w:pos="342"/>
              </w:tabs>
              <w:spacing w:line="240" w:lineRule="exact"/>
              <w:ind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:rsidR="00B75A3B" w:rsidRPr="00895B90" w:rsidRDefault="00B75A3B" w:rsidP="00B75A3B">
            <w:pPr>
              <w:tabs>
                <w:tab w:val="decimal" w:pos="342"/>
              </w:tabs>
              <w:spacing w:line="240" w:lineRule="exact"/>
              <w:ind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</w:tcPr>
          <w:p w:rsidR="00B75A3B" w:rsidRPr="00895B90" w:rsidRDefault="00B75A3B" w:rsidP="00B75A3B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:rsidR="00B75A3B" w:rsidRPr="00895B90" w:rsidRDefault="00B75A3B" w:rsidP="00B75A3B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  <w:vAlign w:val="bottom"/>
          </w:tcPr>
          <w:p w:rsidR="00B75A3B" w:rsidRPr="00895B90" w:rsidRDefault="00B75A3B" w:rsidP="00B75A3B">
            <w:pPr>
              <w:tabs>
                <w:tab w:val="decimal" w:pos="792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B75A3B" w:rsidRPr="00895B90" w:rsidRDefault="00B75A3B" w:rsidP="00B75A3B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0" w:type="dxa"/>
            <w:vAlign w:val="bottom"/>
          </w:tcPr>
          <w:p w:rsidR="00B75A3B" w:rsidRPr="00895B90" w:rsidRDefault="00B75A3B" w:rsidP="00B75A3B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75A3B" w:rsidRPr="00895B90" w:rsidRDefault="00B75A3B" w:rsidP="00B75A3B">
            <w:pPr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75A3B" w:rsidRPr="00895B90" w:rsidRDefault="00B75A3B" w:rsidP="00B75A3B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11,788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75A3B" w:rsidRPr="00895B90" w:rsidRDefault="00B75A3B" w:rsidP="00B75A3B">
            <w:pPr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75A3B" w:rsidRPr="00895B90" w:rsidRDefault="00B75A3B" w:rsidP="00B75A3B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rtl/>
                <w:cs/>
                <w:lang w:bidi="ar-SA"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75A3B" w:rsidRPr="00895B90" w:rsidRDefault="00B75A3B" w:rsidP="00B75A3B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75A3B" w:rsidRPr="00895B90" w:rsidRDefault="00B75A3B" w:rsidP="00B75A3B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11,788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B75A3B" w:rsidRPr="00895B90" w:rsidRDefault="00B75A3B" w:rsidP="00B75A3B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:rsidR="00B75A3B" w:rsidRPr="00895B90" w:rsidRDefault="00B75A3B" w:rsidP="002D723D">
            <w:pPr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B75A3B" w:rsidRPr="00895B90" w:rsidRDefault="00B75A3B" w:rsidP="00B75A3B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B75A3B" w:rsidRPr="00895B90" w:rsidRDefault="00B75A3B" w:rsidP="002D723D">
            <w:pPr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95B9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75A3B" w:rsidRPr="00895B90" w:rsidTr="009A56F5">
        <w:trPr>
          <w:trHeight w:val="371"/>
        </w:trPr>
        <w:tc>
          <w:tcPr>
            <w:tcW w:w="1844" w:type="dxa"/>
          </w:tcPr>
          <w:p w:rsidR="00B75A3B" w:rsidRPr="00895B90" w:rsidRDefault="00B75A3B" w:rsidP="00B75A3B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95B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83" w:type="dxa"/>
          </w:tcPr>
          <w:p w:rsidR="00B75A3B" w:rsidRPr="00895B90" w:rsidRDefault="00B75A3B" w:rsidP="00B75A3B">
            <w:pPr>
              <w:tabs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B75A3B" w:rsidRPr="00895B90" w:rsidRDefault="00B75A3B" w:rsidP="00B75A3B">
            <w:pPr>
              <w:tabs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</w:tcPr>
          <w:p w:rsidR="00B75A3B" w:rsidRPr="00895B90" w:rsidRDefault="00B75A3B" w:rsidP="00B75A3B">
            <w:pPr>
              <w:tabs>
                <w:tab w:val="decimal" w:pos="376"/>
              </w:tabs>
              <w:spacing w:line="240" w:lineRule="exact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B75A3B" w:rsidRPr="00895B90" w:rsidRDefault="00B75A3B" w:rsidP="00B75A3B">
            <w:pPr>
              <w:tabs>
                <w:tab w:val="decimal" w:pos="376"/>
              </w:tabs>
              <w:spacing w:line="240" w:lineRule="exact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</w:tcPr>
          <w:p w:rsidR="00B75A3B" w:rsidRPr="00895B90" w:rsidRDefault="00B75A3B" w:rsidP="00B75A3B">
            <w:pPr>
              <w:tabs>
                <w:tab w:val="decimal" w:pos="792"/>
              </w:tabs>
              <w:spacing w:line="240" w:lineRule="exact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B75A3B" w:rsidRPr="00895B90" w:rsidRDefault="00B75A3B" w:rsidP="00B75A3B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0" w:type="dxa"/>
          </w:tcPr>
          <w:p w:rsidR="00B75A3B" w:rsidRPr="00895B90" w:rsidRDefault="00B75A3B" w:rsidP="00B75A3B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75A3B" w:rsidRPr="00895B90" w:rsidRDefault="00B75A3B" w:rsidP="00B75A3B">
            <w:pPr>
              <w:ind w:right="-1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  <w:r w:rsidRPr="00895B90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1,161</w:t>
            </w:r>
          </w:p>
        </w:tc>
        <w:tc>
          <w:tcPr>
            <w:tcW w:w="261" w:type="dxa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75A3B" w:rsidRPr="00895B90" w:rsidRDefault="00B75A3B" w:rsidP="00B75A3B">
            <w:pPr>
              <w:ind w:right="-1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  <w:r w:rsidRPr="00895B90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20,388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75A3B" w:rsidRPr="00895B90" w:rsidRDefault="00B75A3B" w:rsidP="00B75A3B">
            <w:pPr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95B9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75A3B" w:rsidRPr="00895B90" w:rsidRDefault="00B75A3B" w:rsidP="00B75A3B">
            <w:pPr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95B9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75A3B" w:rsidRPr="00895B90" w:rsidRDefault="00B75A3B" w:rsidP="00B75A3B">
            <w:pPr>
              <w:ind w:right="-1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  <w:r w:rsidRPr="00895B90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1,161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B75A3B" w:rsidRPr="00895B90" w:rsidRDefault="00B75A3B" w:rsidP="00B75A3B">
            <w:pPr>
              <w:tabs>
                <w:tab w:val="clear" w:pos="454"/>
                <w:tab w:val="decimal" w:pos="448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75A3B" w:rsidRPr="00895B90" w:rsidRDefault="00B75A3B" w:rsidP="00B75A3B">
            <w:pPr>
              <w:ind w:right="-1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  <w:r w:rsidRPr="00895B90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20,388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B75A3B" w:rsidRPr="00895B90" w:rsidRDefault="00B75A3B" w:rsidP="00B75A3B">
            <w:pPr>
              <w:tabs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75A3B" w:rsidRPr="00895B90" w:rsidRDefault="00B75A3B" w:rsidP="002D723D">
            <w:pPr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95B9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B75A3B" w:rsidRPr="00895B90" w:rsidRDefault="00B75A3B" w:rsidP="00B75A3B">
            <w:pPr>
              <w:tabs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75A3B" w:rsidRPr="00895B90" w:rsidRDefault="00B75A3B" w:rsidP="002D723D">
            <w:pPr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95B90">
              <w:rPr>
                <w:rFonts w:ascii="Angsana New" w:hAnsi="Angsana New"/>
                <w:b/>
                <w:bCs/>
                <w:sz w:val="24"/>
                <w:szCs w:val="24"/>
              </w:rPr>
              <w:t>559</w:t>
            </w:r>
          </w:p>
        </w:tc>
      </w:tr>
    </w:tbl>
    <w:p w:rsidR="002D723D" w:rsidRPr="009A56F5" w:rsidRDefault="002D723D" w:rsidP="00921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446"/>
        <w:jc w:val="thaiDistribute"/>
        <w:rPr>
          <w:rFonts w:ascii="Angsana New" w:hAnsi="Angsana New"/>
          <w:sz w:val="24"/>
          <w:szCs w:val="24"/>
        </w:rPr>
      </w:pPr>
      <w:r w:rsidRPr="009A56F5">
        <w:rPr>
          <w:rFonts w:ascii="Angsana New" w:hAnsi="Angsana New"/>
          <w:sz w:val="24"/>
          <w:szCs w:val="24"/>
          <w:cs/>
        </w:rPr>
        <w:t xml:space="preserve">(1)   นำเข้า ส่งออก จัดซื้อ และจำหน่ายรถจักรยานและจักรยานยนต์ และจดทะเบียนเลิกกิจการเมื่อวันที่ </w:t>
      </w:r>
      <w:r w:rsidRPr="009A56F5">
        <w:rPr>
          <w:rFonts w:ascii="Angsana New" w:hAnsi="Angsana New"/>
          <w:sz w:val="24"/>
          <w:szCs w:val="24"/>
        </w:rPr>
        <w:t>27</w:t>
      </w:r>
      <w:r w:rsidRPr="009A56F5">
        <w:rPr>
          <w:rFonts w:ascii="Angsana New" w:hAnsi="Angsana New"/>
          <w:sz w:val="24"/>
          <w:szCs w:val="24"/>
          <w:cs/>
        </w:rPr>
        <w:t xml:space="preserve"> กุมภาพันธ์ </w:t>
      </w:r>
      <w:r w:rsidRPr="009A56F5">
        <w:rPr>
          <w:rFonts w:ascii="Angsana New" w:hAnsi="Angsana New"/>
          <w:sz w:val="24"/>
          <w:szCs w:val="24"/>
        </w:rPr>
        <w:t>2561</w:t>
      </w:r>
      <w:r w:rsidRPr="009A56F5">
        <w:rPr>
          <w:rFonts w:ascii="Angsana New" w:hAnsi="Angsana New"/>
          <w:sz w:val="24"/>
          <w:szCs w:val="24"/>
          <w:cs/>
        </w:rPr>
        <w:t xml:space="preserve"> ณ วันที่ </w:t>
      </w:r>
      <w:r w:rsidRPr="009A56F5">
        <w:rPr>
          <w:rFonts w:ascii="Angsana New" w:hAnsi="Angsana New"/>
          <w:sz w:val="24"/>
          <w:szCs w:val="24"/>
        </w:rPr>
        <w:t>3</w:t>
      </w:r>
      <w:r w:rsidR="00FB148E">
        <w:rPr>
          <w:rFonts w:ascii="Angsana New" w:hAnsi="Angsana New"/>
          <w:sz w:val="24"/>
          <w:szCs w:val="24"/>
        </w:rPr>
        <w:t>1</w:t>
      </w:r>
      <w:r w:rsidRPr="009A56F5">
        <w:rPr>
          <w:rFonts w:ascii="Angsana New" w:hAnsi="Angsana New"/>
          <w:sz w:val="24"/>
          <w:szCs w:val="24"/>
          <w:cs/>
        </w:rPr>
        <w:t xml:space="preserve"> </w:t>
      </w:r>
      <w:r w:rsidR="00FB148E">
        <w:rPr>
          <w:rFonts w:ascii="Angsana New" w:hAnsi="Angsana New" w:hint="cs"/>
          <w:sz w:val="24"/>
          <w:szCs w:val="24"/>
          <w:cs/>
        </w:rPr>
        <w:t>ธันวาคม</w:t>
      </w:r>
      <w:r w:rsidRPr="009A56F5">
        <w:rPr>
          <w:rFonts w:ascii="Angsana New" w:hAnsi="Angsana New"/>
          <w:sz w:val="24"/>
          <w:szCs w:val="24"/>
          <w:cs/>
        </w:rPr>
        <w:t xml:space="preserve"> </w:t>
      </w:r>
      <w:r w:rsidRPr="009A56F5">
        <w:rPr>
          <w:rFonts w:ascii="Angsana New" w:hAnsi="Angsana New"/>
          <w:sz w:val="24"/>
          <w:szCs w:val="24"/>
        </w:rPr>
        <w:t>2561</w:t>
      </w:r>
      <w:r w:rsidRPr="009A56F5">
        <w:rPr>
          <w:rFonts w:ascii="Angsana New" w:hAnsi="Angsana New"/>
          <w:sz w:val="24"/>
          <w:szCs w:val="24"/>
          <w:cs/>
        </w:rPr>
        <w:t xml:space="preserve"> ยังอยู่ระหว่างดำเนินการ</w:t>
      </w:r>
    </w:p>
    <w:p w:rsidR="009A56F5" w:rsidRDefault="002D723D" w:rsidP="00921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360"/>
        <w:jc w:val="thaiDistribute"/>
        <w:rPr>
          <w:rFonts w:ascii="Angsana New" w:hAnsi="Angsana New"/>
          <w:sz w:val="24"/>
          <w:szCs w:val="24"/>
        </w:rPr>
      </w:pPr>
      <w:r w:rsidRPr="009A56F5">
        <w:rPr>
          <w:rFonts w:ascii="Angsana New" w:hAnsi="Angsana New"/>
          <w:sz w:val="24"/>
          <w:szCs w:val="24"/>
          <w:cs/>
        </w:rPr>
        <w:t>(2)   จำหน่ายรถจักรยาน จักรยานยนต์ และยางนอกสำหรับรถจักรยานและจักรยานยนต์ รวมทั้งอะไหล่ที่เกี่ยวข้</w:t>
      </w:r>
      <w:r w:rsidR="0027609E" w:rsidRPr="009A56F5">
        <w:rPr>
          <w:rFonts w:ascii="Angsana New" w:hAnsi="Angsana New"/>
          <w:sz w:val="24"/>
          <w:szCs w:val="24"/>
          <w:cs/>
        </w:rPr>
        <w:t xml:space="preserve">อง และจดเลิกกิจการเมื่อวันที่ </w:t>
      </w:r>
      <w:r w:rsidR="0027609E" w:rsidRPr="009A56F5">
        <w:rPr>
          <w:rFonts w:ascii="Angsana New" w:hAnsi="Angsana New"/>
          <w:sz w:val="24"/>
          <w:szCs w:val="24"/>
        </w:rPr>
        <w:t>10</w:t>
      </w:r>
      <w:r w:rsidRPr="009A56F5">
        <w:rPr>
          <w:rFonts w:ascii="Angsana New" w:hAnsi="Angsana New"/>
          <w:sz w:val="24"/>
          <w:szCs w:val="24"/>
          <w:cs/>
        </w:rPr>
        <w:t xml:space="preserve"> มกราคม </w:t>
      </w:r>
      <w:r w:rsidR="0027609E" w:rsidRPr="009A56F5">
        <w:rPr>
          <w:rFonts w:ascii="Angsana New" w:hAnsi="Angsana New"/>
          <w:sz w:val="24"/>
          <w:szCs w:val="24"/>
        </w:rPr>
        <w:t>2561</w:t>
      </w:r>
      <w:r w:rsidRPr="009A56F5">
        <w:rPr>
          <w:rFonts w:ascii="Angsana New" w:hAnsi="Angsana New"/>
          <w:sz w:val="24"/>
          <w:szCs w:val="24"/>
          <w:cs/>
        </w:rPr>
        <w:t xml:space="preserve"> บริษัทได้รับเงินชำระส่วนของเงินลงทุนที่</w:t>
      </w:r>
      <w:r w:rsidR="0027609E" w:rsidRPr="009A56F5">
        <w:rPr>
          <w:rFonts w:ascii="Angsana New" w:hAnsi="Angsana New"/>
          <w:sz w:val="24"/>
          <w:szCs w:val="24"/>
          <w:cs/>
        </w:rPr>
        <w:t xml:space="preserve">เหลือส่วนของบริษัท เมื่อวันที่ </w:t>
      </w:r>
      <w:r w:rsidR="0027609E" w:rsidRPr="009A56F5">
        <w:rPr>
          <w:rFonts w:ascii="Angsana New" w:hAnsi="Angsana New"/>
          <w:sz w:val="24"/>
          <w:szCs w:val="24"/>
        </w:rPr>
        <w:t>3</w:t>
      </w:r>
      <w:r w:rsidRPr="009A56F5">
        <w:rPr>
          <w:rFonts w:ascii="Angsana New" w:hAnsi="Angsana New"/>
          <w:sz w:val="24"/>
          <w:szCs w:val="24"/>
          <w:cs/>
        </w:rPr>
        <w:t xml:space="preserve"> พฤษภาคม </w:t>
      </w:r>
      <w:r w:rsidR="0027609E" w:rsidRPr="009A56F5">
        <w:rPr>
          <w:rFonts w:ascii="Angsana New" w:hAnsi="Angsana New"/>
          <w:sz w:val="24"/>
          <w:szCs w:val="24"/>
        </w:rPr>
        <w:t>2561</w:t>
      </w:r>
    </w:p>
    <w:p w:rsidR="00D8367C" w:rsidRPr="0092115A" w:rsidRDefault="00D8367C" w:rsidP="00921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46"/>
        <w:jc w:val="thaiDistribute"/>
        <w:rPr>
          <w:rFonts w:ascii="Angsana New" w:hAnsi="Angsana New"/>
          <w:sz w:val="30"/>
          <w:szCs w:val="30"/>
        </w:rPr>
      </w:pPr>
      <w:r w:rsidRPr="0092115A">
        <w:rPr>
          <w:rFonts w:ascii="Angsana New" w:hAnsi="Angsana New" w:hint="cs"/>
          <w:sz w:val="30"/>
          <w:szCs w:val="30"/>
          <w:cs/>
        </w:rPr>
        <w:t>บริษัทไม่มีเงินลงทุนใน</w:t>
      </w:r>
      <w:r w:rsidRPr="0092115A">
        <w:rPr>
          <w:rFonts w:ascii="Angsana New" w:hAnsi="Angsana New"/>
          <w:sz w:val="30"/>
          <w:szCs w:val="30"/>
          <w:cs/>
        </w:rPr>
        <w:t>บริษัทร่วม</w:t>
      </w:r>
      <w:r w:rsidRPr="0092115A">
        <w:rPr>
          <w:rFonts w:ascii="Angsana New" w:hAnsi="Angsana New" w:hint="cs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:rsidR="00D02787" w:rsidRPr="002419E4" w:rsidRDefault="00D02787" w:rsidP="002419E4">
      <w:pPr>
        <w:pStyle w:val="block"/>
        <w:spacing w:after="0" w:line="240" w:lineRule="atLeast"/>
        <w:ind w:left="450"/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sectPr w:rsidR="00D02787" w:rsidRPr="002419E4" w:rsidSect="00D8367C">
          <w:headerReference w:type="even" r:id="rId15"/>
          <w:headerReference w:type="default" r:id="rId16"/>
          <w:headerReference w:type="first" r:id="rId17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:rsidR="002419E4" w:rsidRDefault="002419E4" w:rsidP="0092115A">
      <w:pPr>
        <w:pStyle w:val="block"/>
        <w:spacing w:before="120" w:after="0" w:line="240" w:lineRule="atLeast"/>
        <w:ind w:left="446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EA6008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บริษัทร่วม</w:t>
      </w:r>
    </w:p>
    <w:p w:rsidR="002419E4" w:rsidRDefault="002419E4" w:rsidP="00921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before="120" w:after="120" w:line="240" w:lineRule="auto"/>
        <w:ind w:left="990" w:right="562"/>
        <w:jc w:val="thaiDistribute"/>
        <w:rPr>
          <w:rFonts w:ascii="Angsana New" w:hAnsi="Angsana New"/>
          <w:sz w:val="30"/>
          <w:szCs w:val="30"/>
        </w:rPr>
      </w:pPr>
      <w:r w:rsidRPr="00EA6008">
        <w:rPr>
          <w:rFonts w:ascii="Angsana New" w:hAnsi="Angsana New" w:hint="cs"/>
          <w:sz w:val="30"/>
          <w:szCs w:val="30"/>
          <w:cs/>
        </w:rPr>
        <w:t>ตารางต่อไปนี้สรุป</w:t>
      </w:r>
      <w:r w:rsidRPr="00EA6008">
        <w:rPr>
          <w:rFonts w:ascii="Angsana New" w:hAnsi="Angsana New"/>
          <w:sz w:val="30"/>
          <w:szCs w:val="30"/>
          <w:cs/>
        </w:rPr>
        <w:t>ข้อมูลทางการเงินของบริษัทร่วมที่รวมอยู่ในงบการเงินของบริษัทร่วม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Pr="001A0E0C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A0E0C">
        <w:rPr>
          <w:rFonts w:ascii="Angsana New" w:hAnsi="Angsana New"/>
          <w:sz w:val="30"/>
          <w:szCs w:val="30"/>
          <w:cs/>
        </w:rPr>
        <w:t>ใน</w:t>
      </w:r>
      <w:r w:rsidRPr="00EA6008">
        <w:rPr>
          <w:rFonts w:ascii="Angsana New" w:hAnsi="Angsana New"/>
          <w:sz w:val="30"/>
          <w:szCs w:val="30"/>
          <w:cs/>
        </w:rPr>
        <w:t>กิจการเหล่านี้</w:t>
      </w:r>
    </w:p>
    <w:tbl>
      <w:tblPr>
        <w:tblW w:w="9297" w:type="dxa"/>
        <w:tblInd w:w="660" w:type="dxa"/>
        <w:tblLayout w:type="fixed"/>
        <w:tblLook w:val="04A0" w:firstRow="1" w:lastRow="0" w:firstColumn="1" w:lastColumn="0" w:noHBand="0" w:noVBand="1"/>
      </w:tblPr>
      <w:tblGrid>
        <w:gridCol w:w="4167"/>
        <w:gridCol w:w="1080"/>
        <w:gridCol w:w="236"/>
        <w:gridCol w:w="1114"/>
        <w:gridCol w:w="236"/>
        <w:gridCol w:w="1114"/>
        <w:gridCol w:w="250"/>
        <w:gridCol w:w="1100"/>
      </w:tblGrid>
      <w:tr w:rsidR="002419E4" w:rsidRPr="0027609E" w:rsidTr="00EE1858">
        <w:trPr>
          <w:tblHeader/>
        </w:trPr>
        <w:tc>
          <w:tcPr>
            <w:tcW w:w="4167" w:type="dxa"/>
            <w:shd w:val="clear" w:color="auto" w:fill="auto"/>
          </w:tcPr>
          <w:p w:rsidR="002419E4" w:rsidRPr="0027609E" w:rsidRDefault="002419E4" w:rsidP="00EE1858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19E4" w:rsidRPr="0027609E" w:rsidRDefault="002419E4" w:rsidP="00EE185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 w:cs="Angsana New"/>
                <w:b/>
                <w:sz w:val="30"/>
                <w:szCs w:val="30"/>
                <w:lang w:val="en-US" w:bidi="th-TH"/>
              </w:rPr>
            </w:pPr>
            <w:r w:rsidRPr="0027609E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bidi="th-TH"/>
              </w:rPr>
              <w:t>(</w:t>
            </w:r>
            <w:r w:rsidRPr="0027609E"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bidi="th-TH"/>
              </w:rPr>
              <w:t>พันบาท</w:t>
            </w:r>
            <w:r w:rsidRPr="0027609E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419E4" w:rsidRPr="00EA6008" w:rsidTr="00EE1858">
        <w:trPr>
          <w:trHeight w:val="440"/>
          <w:tblHeader/>
        </w:trPr>
        <w:tc>
          <w:tcPr>
            <w:tcW w:w="4167" w:type="dxa"/>
            <w:shd w:val="clear" w:color="auto" w:fill="auto"/>
          </w:tcPr>
          <w:p w:rsidR="002419E4" w:rsidRPr="003C2CCF" w:rsidRDefault="002419E4" w:rsidP="00EE1858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C2CCF">
              <w:rPr>
                <w:rFonts w:ascii="Angsana New" w:eastAsia="Calibri" w:hAnsi="Angsana New" w:cs="Angsana New"/>
                <w:sz w:val="28"/>
                <w:szCs w:val="28"/>
                <w:cs/>
                <w:lang w:bidi="th-TH"/>
              </w:rPr>
              <w:t>บริษัท ดิ อเซ้นท์</w:t>
            </w:r>
            <w:r w:rsidRPr="003C2CCF">
              <w:rPr>
                <w:rFonts w:ascii="Angsana New" w:eastAsia="Calibri" w:hAnsi="Angsana New" w:cs="Angsana New"/>
                <w:sz w:val="28"/>
                <w:szCs w:val="28"/>
              </w:rPr>
              <w:t xml:space="preserve">               </w:t>
            </w:r>
            <w:r w:rsidRPr="003C2CCF">
              <w:rPr>
                <w:rFonts w:ascii="Angsana New" w:eastAsia="Calibri" w:hAnsi="Angsana New" w:cs="Angsana New"/>
                <w:sz w:val="28"/>
                <w:szCs w:val="28"/>
                <w:rtl/>
                <w:cs/>
              </w:rPr>
              <w:t>(</w:t>
            </w:r>
            <w:r w:rsidRPr="003C2CCF">
              <w:rPr>
                <w:rFonts w:ascii="Angsana New" w:eastAsia="Calibri" w:hAnsi="Angsana New" w:cs="Angsana New"/>
                <w:sz w:val="28"/>
                <w:szCs w:val="28"/>
                <w:rtl/>
                <w:cs/>
                <w:lang w:bidi="th-TH"/>
              </w:rPr>
              <w:t>ไทยแลนด์</w:t>
            </w:r>
            <w:r w:rsidRPr="003C2CCF">
              <w:rPr>
                <w:rFonts w:ascii="Angsana New" w:eastAsia="Calibri" w:hAnsi="Angsana New" w:cs="Angsana New"/>
                <w:sz w:val="28"/>
                <w:szCs w:val="28"/>
                <w:rtl/>
                <w:cs/>
              </w:rPr>
              <w:t xml:space="preserve">) </w:t>
            </w:r>
            <w:r w:rsidRPr="003C2CCF">
              <w:rPr>
                <w:rFonts w:ascii="Angsana New" w:eastAsia="Calibri" w:hAnsi="Angsana New" w:cs="Angsana New"/>
                <w:sz w:val="28"/>
                <w:szCs w:val="28"/>
                <w:rtl/>
                <w:cs/>
                <w:lang w:bidi="th-TH"/>
              </w:rPr>
              <w:t>จำกัด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19E4" w:rsidRPr="0092115A" w:rsidRDefault="002419E4" w:rsidP="00EE1858">
            <w:pPr>
              <w:pStyle w:val="acctfourfigures"/>
              <w:ind w:right="11"/>
              <w:jc w:val="center"/>
              <w:rPr>
                <w:rFonts w:ascii="Angsana New" w:eastAsia="Calibri" w:hAnsi="Angsana New" w:cs="Angsana New"/>
                <w:sz w:val="26"/>
                <w:szCs w:val="26"/>
                <w:lang w:bidi="th-TH"/>
              </w:rPr>
            </w:pPr>
            <w:r w:rsidRPr="0092115A">
              <w:rPr>
                <w:rFonts w:ascii="Angsana New" w:eastAsia="Calibri" w:hAnsi="Angsana New" w:cs="Angsana New"/>
                <w:sz w:val="26"/>
                <w:szCs w:val="26"/>
                <w:lang w:bidi="th-TH"/>
              </w:rPr>
              <w:t xml:space="preserve">CHITAL INTERNATIONAL   </w:t>
            </w:r>
          </w:p>
          <w:p w:rsidR="002419E4" w:rsidRPr="003C2CCF" w:rsidRDefault="002419E4" w:rsidP="00EE18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92115A">
              <w:rPr>
                <w:rFonts w:ascii="Angsana New" w:eastAsia="Calibri" w:hAnsi="Angsana New" w:cs="Angsana New"/>
                <w:sz w:val="26"/>
                <w:szCs w:val="26"/>
                <w:lang w:bidi="th-TH"/>
              </w:rPr>
              <w:t xml:space="preserve">   TRADING  CO., LTD.</w:t>
            </w:r>
          </w:p>
        </w:tc>
      </w:tr>
      <w:tr w:rsidR="002419E4" w:rsidRPr="00EA6008" w:rsidTr="00EE1858">
        <w:trPr>
          <w:tblHeader/>
        </w:trPr>
        <w:tc>
          <w:tcPr>
            <w:tcW w:w="4167" w:type="dxa"/>
            <w:shd w:val="clear" w:color="auto" w:fill="auto"/>
          </w:tcPr>
          <w:p w:rsidR="002419E4" w:rsidRPr="003C2CCF" w:rsidRDefault="002419E4" w:rsidP="00EE1858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C2CCF">
              <w:rPr>
                <w:rFonts w:ascii="Angsana New" w:eastAsia="Calibri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eastAsia="Calibri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C2CCF">
              <w:rPr>
                <w:rFonts w:ascii="Angsana New" w:eastAsia="Calibri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C2CCF">
              <w:rPr>
                <w:rFonts w:ascii="Angsana New" w:eastAsia="Calibri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eastAsia="Calibri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50" w:type="dxa"/>
            <w:shd w:val="clear" w:color="auto" w:fill="auto"/>
            <w:vAlign w:val="center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C2CCF">
              <w:rPr>
                <w:rFonts w:ascii="Angsana New" w:eastAsia="Calibri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2419E4" w:rsidRPr="00EA6008" w:rsidTr="00EE1858">
        <w:trPr>
          <w:trHeight w:val="422"/>
        </w:trPr>
        <w:tc>
          <w:tcPr>
            <w:tcW w:w="4167" w:type="dxa"/>
            <w:shd w:val="clear" w:color="auto" w:fill="auto"/>
          </w:tcPr>
          <w:p w:rsidR="002419E4" w:rsidRPr="003C2CCF" w:rsidRDefault="002419E4" w:rsidP="00EE1858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3C2CCF">
              <w:rPr>
                <w:rFonts w:ascii="Angsana New" w:eastAsia="Calibri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2419E4" w:rsidRPr="003C2CCF" w:rsidRDefault="00FB148E" w:rsidP="00FB14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44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2,</w:t>
            </w:r>
            <w:r>
              <w:rPr>
                <w:rFonts w:ascii="Angsana New" w:eastAsia="Calibri" w:hAnsi="Angsana New" w:cs="Angsana New"/>
                <w:sz w:val="30"/>
                <w:szCs w:val="30"/>
                <w:lang w:val="en-US"/>
              </w:rPr>
              <w:t>3</w:t>
            </w:r>
            <w:r w:rsidR="002419E4">
              <w:rPr>
                <w:rFonts w:ascii="Angsana New" w:eastAsia="Calibri" w:hAnsi="Angsana New" w:cs="Angsana New"/>
                <w:sz w:val="30"/>
                <w:szCs w:val="30"/>
              </w:rPr>
              <w:t>8</w:t>
            </w:r>
            <w:r>
              <w:rPr>
                <w:rFonts w:ascii="Angsana New" w:eastAsia="Calibri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44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C2CCF">
              <w:rPr>
                <w:rFonts w:ascii="Angsana New" w:eastAsia="Calibri" w:hAnsi="Angsana New" w:cs="Angsana New"/>
                <w:sz w:val="30"/>
                <w:szCs w:val="30"/>
              </w:rPr>
              <w:t>40,316</w:t>
            </w:r>
          </w:p>
        </w:tc>
        <w:tc>
          <w:tcPr>
            <w:tcW w:w="236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(25)</w:t>
            </w:r>
          </w:p>
        </w:tc>
        <w:tc>
          <w:tcPr>
            <w:tcW w:w="250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C2CCF">
              <w:rPr>
                <w:rFonts w:ascii="Angsana New" w:eastAsia="Calibri" w:hAnsi="Angsana New" w:cs="Angsana New"/>
                <w:sz w:val="30"/>
                <w:szCs w:val="30"/>
              </w:rPr>
              <w:t>5,718</w:t>
            </w:r>
          </w:p>
        </w:tc>
      </w:tr>
      <w:tr w:rsidR="002419E4" w:rsidRPr="00EA6008" w:rsidTr="00EE1858">
        <w:tc>
          <w:tcPr>
            <w:tcW w:w="4167" w:type="dxa"/>
            <w:shd w:val="clear" w:color="auto" w:fill="auto"/>
          </w:tcPr>
          <w:p w:rsidR="002419E4" w:rsidRPr="003C2CCF" w:rsidRDefault="002419E4" w:rsidP="00EE1858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3C2CCF">
              <w:rPr>
                <w:rFonts w:ascii="Angsana New" w:eastAsia="Calibri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eastAsia="Calibri" w:hAnsi="Angsana New"/>
                <w:sz w:val="30"/>
                <w:szCs w:val="30"/>
              </w:rPr>
              <w:t xml:space="preserve"> (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eastAsia="Calibri" w:hAnsi="Angsana New"/>
                <w:sz w:val="30"/>
                <w:szCs w:val="30"/>
              </w:rPr>
              <w:t xml:space="preserve">) </w:t>
            </w:r>
            <w:r w:rsidRPr="003C2CCF">
              <w:rPr>
                <w:rFonts w:ascii="Angsana New" w:eastAsia="Calibri" w:hAnsi="Angsana New"/>
                <w:sz w:val="30"/>
                <w:szCs w:val="30"/>
                <w:cs/>
              </w:rPr>
              <w:t>จากการดำเนินงานอย่างต่อเนื่อง</w:t>
            </w:r>
          </w:p>
        </w:tc>
        <w:tc>
          <w:tcPr>
            <w:tcW w:w="1080" w:type="dxa"/>
            <w:shd w:val="clear" w:color="auto" w:fill="auto"/>
          </w:tcPr>
          <w:p w:rsidR="002419E4" w:rsidRPr="003C2CCF" w:rsidRDefault="00490E2D" w:rsidP="00EE18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(867</w:t>
            </w:r>
            <w:r w:rsidR="002419E4">
              <w:rPr>
                <w:rFonts w:ascii="Angsana New" w:eastAsia="Calibri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C2CCF">
              <w:rPr>
                <w:rFonts w:ascii="Angsana New" w:eastAsia="Calibri" w:hAnsi="Angsana New" w:cs="Angsana New"/>
                <w:sz w:val="30"/>
                <w:szCs w:val="30"/>
              </w:rPr>
              <w:t>(1,574)</w:t>
            </w:r>
          </w:p>
        </w:tc>
        <w:tc>
          <w:tcPr>
            <w:tcW w:w="236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(299)</w:t>
            </w:r>
          </w:p>
        </w:tc>
        <w:tc>
          <w:tcPr>
            <w:tcW w:w="250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C2CCF">
              <w:rPr>
                <w:rFonts w:ascii="Angsana New" w:eastAsia="Calibri" w:hAnsi="Angsana New" w:cs="Angsana New"/>
                <w:sz w:val="30"/>
                <w:szCs w:val="30"/>
              </w:rPr>
              <w:t>(3,132)</w:t>
            </w:r>
          </w:p>
        </w:tc>
      </w:tr>
      <w:tr w:rsidR="002419E4" w:rsidRPr="00846D59" w:rsidTr="00EE1858">
        <w:tc>
          <w:tcPr>
            <w:tcW w:w="4167" w:type="dxa"/>
            <w:shd w:val="clear" w:color="auto" w:fill="auto"/>
          </w:tcPr>
          <w:p w:rsidR="002419E4" w:rsidRPr="003C2CCF" w:rsidRDefault="002419E4" w:rsidP="00EE1858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3C2CCF">
              <w:rPr>
                <w:rFonts w:ascii="Angsana New" w:eastAsia="Calibri" w:hAnsi="Angsana New"/>
                <w:sz w:val="30"/>
                <w:szCs w:val="30"/>
                <w:cs/>
              </w:rPr>
              <w:t>กำไรขาดทุนเบ็ดเสร็จรวม</w:t>
            </w:r>
            <w:r w:rsidRPr="003C2CCF">
              <w:rPr>
                <w:rFonts w:ascii="Angsana New" w:eastAsia="Calibri" w:hAnsi="Angsana New"/>
                <w:sz w:val="30"/>
                <w:szCs w:val="30"/>
              </w:rPr>
              <w:t xml:space="preserve"> (</w:t>
            </w:r>
            <w:r w:rsidRPr="003C2CC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ร้อยละ </w:t>
            </w:r>
            <w:r w:rsidRPr="003C2CCF">
              <w:rPr>
                <w:rFonts w:ascii="Angsana New" w:eastAsia="Calibri" w:hAnsi="Angsana New"/>
                <w:sz w:val="30"/>
                <w:szCs w:val="30"/>
              </w:rPr>
              <w:t>100)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19E4" w:rsidRPr="003C2CCF" w:rsidRDefault="00490E2D" w:rsidP="00EE18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(867</w:t>
            </w:r>
            <w:r w:rsidR="002419E4">
              <w:rPr>
                <w:rFonts w:ascii="Angsana New" w:eastAsia="Calibri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C2CCF">
              <w:rPr>
                <w:rFonts w:ascii="Angsana New" w:eastAsia="Calibri" w:hAnsi="Angsana New" w:cs="Angsana New"/>
                <w:sz w:val="30"/>
                <w:szCs w:val="30"/>
              </w:rPr>
              <w:t>(1,574)</w:t>
            </w:r>
          </w:p>
        </w:tc>
        <w:tc>
          <w:tcPr>
            <w:tcW w:w="236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(299)</w:t>
            </w:r>
          </w:p>
        </w:tc>
        <w:tc>
          <w:tcPr>
            <w:tcW w:w="250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C2CCF">
              <w:rPr>
                <w:rFonts w:ascii="Angsana New" w:eastAsia="Calibri" w:hAnsi="Angsana New" w:cs="Angsana New"/>
                <w:sz w:val="30"/>
                <w:szCs w:val="30"/>
              </w:rPr>
              <w:t>(3,132)</w:t>
            </w:r>
          </w:p>
        </w:tc>
      </w:tr>
      <w:tr w:rsidR="002419E4" w:rsidRPr="00F861C8" w:rsidTr="00EE1858">
        <w:tc>
          <w:tcPr>
            <w:tcW w:w="4167" w:type="dxa"/>
            <w:shd w:val="clear" w:color="auto" w:fill="auto"/>
            <w:vAlign w:val="bottom"/>
          </w:tcPr>
          <w:p w:rsidR="002419E4" w:rsidRPr="003C2CCF" w:rsidRDefault="002419E4" w:rsidP="00EE1858">
            <w:pPr>
              <w:ind w:left="144" w:hanging="144"/>
              <w:rPr>
                <w:rFonts w:ascii="Angsana New" w:eastAsia="Calibri" w:hAnsi="Angsana New"/>
                <w:sz w:val="30"/>
                <w:szCs w:val="30"/>
              </w:rPr>
            </w:pPr>
            <w:r w:rsidRPr="003C2CCF">
              <w:rPr>
                <w:rFonts w:ascii="Angsana New" w:eastAsia="Calibri" w:hAnsi="Angsana New"/>
                <w:sz w:val="30"/>
                <w:szCs w:val="30"/>
                <w:cs/>
              </w:rPr>
              <w:t>กำไรขาดทุนเบ็ดเสร็จรวม</w:t>
            </w:r>
            <w:r w:rsidRPr="003C2CCF">
              <w:rPr>
                <w:rFonts w:ascii="Angsana New" w:eastAsia="Calibri" w:hAnsi="Angsana New" w:hint="cs"/>
                <w:sz w:val="30"/>
                <w:szCs w:val="30"/>
                <w:cs/>
              </w:rPr>
              <w:t>ตามส่วนได้เสียของกลุ่มบริษัท</w:t>
            </w:r>
          </w:p>
        </w:tc>
        <w:tc>
          <w:tcPr>
            <w:tcW w:w="1080" w:type="dxa"/>
            <w:shd w:val="clear" w:color="auto" w:fill="auto"/>
          </w:tcPr>
          <w:p w:rsidR="002419E4" w:rsidRPr="003C2CCF" w:rsidRDefault="00490E2D" w:rsidP="00EE18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(373</w:t>
            </w:r>
            <w:r w:rsidR="002419E4">
              <w:rPr>
                <w:rFonts w:ascii="Angsana New" w:eastAsia="Calibri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C2CCF">
              <w:rPr>
                <w:rFonts w:ascii="Angsana New" w:eastAsia="Calibri" w:hAnsi="Angsana New" w:cs="Angsana New"/>
                <w:sz w:val="30"/>
                <w:szCs w:val="30"/>
              </w:rPr>
              <w:t>(677)</w:t>
            </w:r>
          </w:p>
        </w:tc>
        <w:tc>
          <w:tcPr>
            <w:tcW w:w="236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(134)</w:t>
            </w:r>
          </w:p>
        </w:tc>
        <w:tc>
          <w:tcPr>
            <w:tcW w:w="250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C2CCF">
              <w:rPr>
                <w:rFonts w:ascii="Angsana New" w:eastAsia="Calibri" w:hAnsi="Angsana New" w:cs="Angsana New"/>
                <w:sz w:val="30"/>
                <w:szCs w:val="30"/>
              </w:rPr>
              <w:t>(1,409)</w:t>
            </w:r>
          </w:p>
        </w:tc>
      </w:tr>
      <w:tr w:rsidR="002419E4" w:rsidRPr="00F861C8" w:rsidTr="00EE1858">
        <w:tc>
          <w:tcPr>
            <w:tcW w:w="4167" w:type="dxa"/>
            <w:shd w:val="clear" w:color="auto" w:fill="auto"/>
          </w:tcPr>
          <w:p w:rsidR="002419E4" w:rsidRPr="003C2CCF" w:rsidRDefault="002419E4" w:rsidP="0092115A">
            <w:pPr>
              <w:ind w:right="-69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3C2CCF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19E4" w:rsidRPr="003C2CCF" w:rsidRDefault="00490E2D" w:rsidP="00EE18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  <w:t>(373</w:t>
            </w:r>
            <w:r w:rsidR="002419E4"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3C2CCF"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  <w:t>(677)</w:t>
            </w:r>
          </w:p>
        </w:tc>
        <w:tc>
          <w:tcPr>
            <w:tcW w:w="236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  <w:t>(134)</w:t>
            </w:r>
          </w:p>
        </w:tc>
        <w:tc>
          <w:tcPr>
            <w:tcW w:w="250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3C2CCF"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  <w:t>(1,409)</w:t>
            </w:r>
          </w:p>
        </w:tc>
      </w:tr>
      <w:tr w:rsidR="002419E4" w:rsidRPr="00EA6008" w:rsidTr="00EE1858">
        <w:trPr>
          <w:trHeight w:hRule="exact" w:val="288"/>
        </w:trPr>
        <w:tc>
          <w:tcPr>
            <w:tcW w:w="4167" w:type="dxa"/>
            <w:shd w:val="clear" w:color="auto" w:fill="auto"/>
          </w:tcPr>
          <w:p w:rsidR="002419E4" w:rsidRDefault="002419E4" w:rsidP="00EE1858">
            <w:pPr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  <w:p w:rsidR="002419E4" w:rsidRDefault="002419E4" w:rsidP="00EE1858">
            <w:pPr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  <w:p w:rsidR="002419E4" w:rsidRDefault="002419E4" w:rsidP="00EE1858">
            <w:pPr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  <w:p w:rsidR="002419E4" w:rsidRDefault="002419E4" w:rsidP="00EE1858">
            <w:pPr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  <w:p w:rsidR="002419E4" w:rsidRDefault="002419E4" w:rsidP="00EE1858">
            <w:pPr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  <w:p w:rsidR="002419E4" w:rsidRDefault="002419E4" w:rsidP="00EE1858">
            <w:pPr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  <w:p w:rsidR="002419E4" w:rsidRDefault="002419E4" w:rsidP="00EE1858">
            <w:pPr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  <w:p w:rsidR="002419E4" w:rsidRDefault="002419E4" w:rsidP="00EE1858">
            <w:pPr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  <w:p w:rsidR="002419E4" w:rsidRPr="003C2CCF" w:rsidRDefault="002419E4" w:rsidP="00EE1858">
            <w:pPr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  <w:p w:rsidR="002419E4" w:rsidRPr="003C2CCF" w:rsidRDefault="002419E4" w:rsidP="00EE1858">
            <w:pPr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  <w:p w:rsidR="002419E4" w:rsidRPr="003C2CCF" w:rsidRDefault="002419E4" w:rsidP="00EE1858">
            <w:pPr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  <w:p w:rsidR="002419E4" w:rsidRPr="003C2CCF" w:rsidRDefault="002419E4" w:rsidP="00EE1858">
            <w:pPr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  <w:p w:rsidR="002419E4" w:rsidRPr="003C2CCF" w:rsidRDefault="002419E4" w:rsidP="00EE1858">
            <w:pPr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  <w:p w:rsidR="002419E4" w:rsidRPr="003C2CCF" w:rsidRDefault="002419E4" w:rsidP="00EE1858">
            <w:pPr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  <w:p w:rsidR="002419E4" w:rsidRPr="003C2CCF" w:rsidRDefault="002419E4" w:rsidP="00EE1858">
            <w:pPr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  <w:p w:rsidR="002419E4" w:rsidRPr="003C2CCF" w:rsidRDefault="002419E4" w:rsidP="00EE1858">
            <w:pPr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  <w:p w:rsidR="002419E4" w:rsidRPr="003C2CCF" w:rsidRDefault="002419E4" w:rsidP="00EE1858">
            <w:pPr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  <w:p w:rsidR="002419E4" w:rsidRPr="003C2CCF" w:rsidRDefault="002419E4" w:rsidP="00EE1858">
            <w:pPr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  <w:p w:rsidR="002419E4" w:rsidRPr="003C2CCF" w:rsidRDefault="002419E4" w:rsidP="00EE1858">
            <w:pPr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  <w:p w:rsidR="002419E4" w:rsidRPr="003C2CCF" w:rsidRDefault="002419E4" w:rsidP="00EE1858">
            <w:pPr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  <w:p w:rsidR="002419E4" w:rsidRPr="003C2CCF" w:rsidRDefault="002419E4" w:rsidP="00EE1858">
            <w:pPr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  <w:p w:rsidR="002419E4" w:rsidRPr="003C2CCF" w:rsidRDefault="002419E4" w:rsidP="00EE1858">
            <w:pPr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</w:tr>
      <w:tr w:rsidR="002419E4" w:rsidRPr="00EA6008" w:rsidTr="00EE1858">
        <w:tc>
          <w:tcPr>
            <w:tcW w:w="4167" w:type="dxa"/>
            <w:shd w:val="clear" w:color="auto" w:fill="auto"/>
          </w:tcPr>
          <w:p w:rsidR="002419E4" w:rsidRPr="003C2CCF" w:rsidRDefault="002419E4" w:rsidP="00EE1858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3C2CCF">
              <w:rPr>
                <w:rFonts w:ascii="Angsana New" w:eastAsia="Calibri" w:hAnsi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080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2,75</w:t>
            </w:r>
            <w:r w:rsidR="003419C0">
              <w:rPr>
                <w:rFonts w:ascii="Angsana New" w:eastAsia="Calibri" w:hAnsi="Angsana New" w:cs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C2CCF">
              <w:rPr>
                <w:rFonts w:ascii="Angsana New" w:eastAsia="Calibri" w:hAnsi="Angsana New" w:cs="Angsana New"/>
                <w:sz w:val="30"/>
                <w:szCs w:val="30"/>
              </w:rPr>
              <w:t>27,440</w:t>
            </w:r>
          </w:p>
        </w:tc>
        <w:tc>
          <w:tcPr>
            <w:tcW w:w="236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C2CCF">
              <w:rPr>
                <w:rFonts w:ascii="Angsana New" w:eastAsia="Calibri" w:hAnsi="Angsana New" w:cs="Angsana New"/>
                <w:sz w:val="30"/>
                <w:szCs w:val="30"/>
              </w:rPr>
              <w:t>20,210</w:t>
            </w:r>
          </w:p>
        </w:tc>
      </w:tr>
      <w:tr w:rsidR="002419E4" w:rsidRPr="00EA6008" w:rsidTr="00EE1858">
        <w:tc>
          <w:tcPr>
            <w:tcW w:w="4167" w:type="dxa"/>
            <w:shd w:val="clear" w:color="auto" w:fill="auto"/>
          </w:tcPr>
          <w:p w:rsidR="002419E4" w:rsidRPr="003C2CCF" w:rsidRDefault="002419E4" w:rsidP="00EE1858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3C2CCF">
              <w:rPr>
                <w:rFonts w:ascii="Angsana New" w:eastAsia="Calibri" w:hAnsi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080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C2CCF">
              <w:rPr>
                <w:rFonts w:ascii="Angsana New" w:eastAsia="Calibri" w:hAnsi="Angsana New" w:cs="Angsana New"/>
                <w:sz w:val="30"/>
                <w:szCs w:val="30"/>
              </w:rPr>
              <w:t>49</w:t>
            </w:r>
          </w:p>
        </w:tc>
        <w:tc>
          <w:tcPr>
            <w:tcW w:w="236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C2CCF">
              <w:rPr>
                <w:rFonts w:ascii="Angsana New" w:eastAsia="Calibri" w:hAnsi="Angsana New" w:cs="Angsana New"/>
                <w:sz w:val="30"/>
                <w:szCs w:val="30"/>
              </w:rPr>
              <w:t>4,691</w:t>
            </w:r>
          </w:p>
        </w:tc>
      </w:tr>
      <w:tr w:rsidR="002419E4" w:rsidRPr="00EA6008" w:rsidTr="00EE1858">
        <w:tc>
          <w:tcPr>
            <w:tcW w:w="4167" w:type="dxa"/>
            <w:shd w:val="clear" w:color="auto" w:fill="auto"/>
          </w:tcPr>
          <w:p w:rsidR="002419E4" w:rsidRPr="003C2CCF" w:rsidRDefault="002419E4" w:rsidP="00EE1858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3C2CCF">
              <w:rPr>
                <w:rFonts w:ascii="Angsana New" w:eastAsia="Calibri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080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(7)</w:t>
            </w:r>
          </w:p>
        </w:tc>
        <w:tc>
          <w:tcPr>
            <w:tcW w:w="236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C2CCF">
              <w:rPr>
                <w:rFonts w:ascii="Angsana New" w:eastAsia="Calibri" w:hAnsi="Angsana New" w:cs="Angsana New"/>
                <w:sz w:val="30"/>
                <w:szCs w:val="30"/>
              </w:rPr>
              <w:t>(6,573)</w:t>
            </w:r>
          </w:p>
        </w:tc>
        <w:tc>
          <w:tcPr>
            <w:tcW w:w="236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C2CCF">
              <w:rPr>
                <w:rFonts w:ascii="Angsana New" w:eastAsia="Calibri" w:hAnsi="Angsana New" w:cs="Angsana New"/>
                <w:sz w:val="30"/>
                <w:szCs w:val="30"/>
              </w:rPr>
              <w:t>(3,719)</w:t>
            </w:r>
          </w:p>
        </w:tc>
      </w:tr>
      <w:tr w:rsidR="002419E4" w:rsidRPr="00846D59" w:rsidTr="00EE1858">
        <w:tc>
          <w:tcPr>
            <w:tcW w:w="4167" w:type="dxa"/>
            <w:shd w:val="clear" w:color="auto" w:fill="auto"/>
          </w:tcPr>
          <w:p w:rsidR="002419E4" w:rsidRPr="003C2CCF" w:rsidRDefault="002419E4" w:rsidP="00EE1858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3C2CC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3C2CCF">
              <w:rPr>
                <w:rFonts w:ascii="Angsana New" w:eastAsia="Calibri" w:hAnsi="Angsana New"/>
                <w:sz w:val="30"/>
                <w:szCs w:val="30"/>
              </w:rPr>
              <w:t>100)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2,74</w:t>
            </w:r>
            <w:r w:rsidR="003419C0">
              <w:rPr>
                <w:rFonts w:ascii="Angsana New" w:eastAsia="Calibri" w:hAnsi="Angsana New" w:cs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C2CCF">
              <w:rPr>
                <w:rFonts w:ascii="Angsana New" w:eastAsia="Calibri" w:hAnsi="Angsana New" w:cs="Angsana New"/>
                <w:sz w:val="30"/>
                <w:szCs w:val="30"/>
              </w:rPr>
              <w:t>20,916</w:t>
            </w:r>
          </w:p>
        </w:tc>
        <w:tc>
          <w:tcPr>
            <w:tcW w:w="236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C2CCF">
              <w:rPr>
                <w:rFonts w:ascii="Angsana New" w:eastAsia="Calibri" w:hAnsi="Angsana New" w:cs="Angsana New"/>
                <w:sz w:val="30"/>
                <w:szCs w:val="30"/>
              </w:rPr>
              <w:t>21,182</w:t>
            </w:r>
          </w:p>
        </w:tc>
      </w:tr>
      <w:tr w:rsidR="002419E4" w:rsidRPr="00F861C8" w:rsidTr="00EE1858">
        <w:tc>
          <w:tcPr>
            <w:tcW w:w="4167" w:type="dxa"/>
            <w:shd w:val="clear" w:color="auto" w:fill="auto"/>
          </w:tcPr>
          <w:p w:rsidR="002419E4" w:rsidRPr="003C2CCF" w:rsidRDefault="002419E4" w:rsidP="00EE1858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3C2CC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1,18</w:t>
            </w:r>
            <w:r w:rsidR="003419C0">
              <w:rPr>
                <w:rFonts w:ascii="Angsana New" w:eastAsia="Calibri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C2CCF">
              <w:rPr>
                <w:rFonts w:ascii="Angsana New" w:eastAsia="Calibri" w:hAnsi="Angsana New" w:cs="Angsana New"/>
                <w:sz w:val="30"/>
                <w:szCs w:val="30"/>
              </w:rPr>
              <w:t>8,994</w:t>
            </w:r>
          </w:p>
        </w:tc>
        <w:tc>
          <w:tcPr>
            <w:tcW w:w="236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C2CCF">
              <w:rPr>
                <w:rFonts w:ascii="Angsana New" w:eastAsia="Calibri" w:hAnsi="Angsana New" w:cs="Angsana New"/>
                <w:sz w:val="30"/>
                <w:szCs w:val="30"/>
              </w:rPr>
              <w:t>9,532</w:t>
            </w:r>
          </w:p>
        </w:tc>
      </w:tr>
      <w:tr w:rsidR="002419E4" w:rsidRPr="00387721" w:rsidTr="00EE1858">
        <w:tc>
          <w:tcPr>
            <w:tcW w:w="4167" w:type="dxa"/>
            <w:shd w:val="clear" w:color="auto" w:fill="auto"/>
          </w:tcPr>
          <w:p w:rsidR="002419E4" w:rsidRPr="003C2CCF" w:rsidRDefault="002419E4" w:rsidP="00EE1858">
            <w:pPr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3C2CCF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1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  <w:t>1,18</w:t>
            </w:r>
            <w:r w:rsidR="003419C0"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1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3C2CCF"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  <w:t>8,994</w:t>
            </w:r>
          </w:p>
        </w:tc>
        <w:tc>
          <w:tcPr>
            <w:tcW w:w="236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1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1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3C2CCF"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  <w:t>9,532</w:t>
            </w:r>
          </w:p>
        </w:tc>
      </w:tr>
      <w:tr w:rsidR="002419E4" w:rsidRPr="00EA6008" w:rsidTr="00EE1858">
        <w:trPr>
          <w:trHeight w:hRule="exact" w:val="288"/>
        </w:trPr>
        <w:tc>
          <w:tcPr>
            <w:tcW w:w="4167" w:type="dxa"/>
            <w:shd w:val="clear" w:color="auto" w:fill="auto"/>
          </w:tcPr>
          <w:p w:rsidR="002419E4" w:rsidRPr="003C2CCF" w:rsidRDefault="002419E4" w:rsidP="00EE1858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:rsidR="002419E4" w:rsidRPr="003C2CCF" w:rsidRDefault="002419E4" w:rsidP="00EE18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</w:tr>
    </w:tbl>
    <w:p w:rsidR="002419E4" w:rsidRDefault="002419E4" w:rsidP="00241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rPr>
          <w:rFonts w:ascii="Angsana New" w:hAnsi="Angsana New"/>
          <w:sz w:val="30"/>
          <w:szCs w:val="30"/>
        </w:rPr>
      </w:pPr>
    </w:p>
    <w:p w:rsidR="00D16F9D" w:rsidRDefault="002419E4" w:rsidP="00F02790">
      <w:pPr>
        <w:numPr>
          <w:ilvl w:val="0"/>
          <w:numId w:val="29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120" w:line="240" w:lineRule="auto"/>
        <w:ind w:left="99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D16F9D" w:rsidRPr="00446BC3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 w:rsidR="00D16F9D" w:rsidRPr="00446BC3">
        <w:rPr>
          <w:rFonts w:ascii="Angsana New" w:hAnsi="Angsana New" w:hint="cs"/>
          <w:b/>
          <w:bCs/>
          <w:sz w:val="30"/>
          <w:szCs w:val="30"/>
          <w:cs/>
        </w:rPr>
        <w:t>ในบริษัทย่อย</w:t>
      </w:r>
    </w:p>
    <w:tbl>
      <w:tblPr>
        <w:tblW w:w="9360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3164"/>
        <w:gridCol w:w="625"/>
        <w:gridCol w:w="281"/>
        <w:gridCol w:w="906"/>
        <w:gridCol w:w="245"/>
        <w:gridCol w:w="22"/>
        <w:gridCol w:w="251"/>
        <w:gridCol w:w="719"/>
        <w:gridCol w:w="1537"/>
        <w:gridCol w:w="273"/>
        <w:gridCol w:w="1337"/>
      </w:tblGrid>
      <w:tr w:rsidR="0027609E" w:rsidRPr="0027609E" w:rsidTr="0027609E">
        <w:tc>
          <w:tcPr>
            <w:tcW w:w="2935" w:type="pct"/>
            <w:gridSpan w:val="7"/>
          </w:tcPr>
          <w:p w:rsidR="0027609E" w:rsidRPr="0027609E" w:rsidRDefault="0027609E" w:rsidP="0068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384" w:type="pct"/>
          </w:tcPr>
          <w:p w:rsidR="0027609E" w:rsidRPr="0027609E" w:rsidRDefault="0027609E" w:rsidP="0068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1" w:type="pct"/>
            <w:gridSpan w:val="3"/>
            <w:tcBorders>
              <w:bottom w:val="single" w:sz="4" w:space="0" w:color="auto"/>
            </w:tcBorders>
          </w:tcPr>
          <w:p w:rsidR="0027609E" w:rsidRPr="0027609E" w:rsidRDefault="0027609E" w:rsidP="0068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609E">
              <w:rPr>
                <w:rFonts w:ascii="Angsana New" w:hAnsi="Angsana New"/>
                <w:sz w:val="30"/>
                <w:szCs w:val="30"/>
              </w:rPr>
              <w:t>(</w:t>
            </w:r>
            <w:r w:rsidR="007E09C8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27609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D16F9D" w:rsidRPr="0027609E" w:rsidTr="0027609E">
        <w:tc>
          <w:tcPr>
            <w:tcW w:w="2935" w:type="pct"/>
            <w:gridSpan w:val="7"/>
          </w:tcPr>
          <w:p w:rsidR="00D16F9D" w:rsidRPr="0027609E" w:rsidRDefault="00D16F9D" w:rsidP="0068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384" w:type="pct"/>
          </w:tcPr>
          <w:p w:rsidR="00D16F9D" w:rsidRPr="0027609E" w:rsidRDefault="00D16F9D" w:rsidP="0068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16F9D" w:rsidRPr="0027609E" w:rsidRDefault="00D16F9D" w:rsidP="0068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609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6F9D" w:rsidRPr="002B75DA" w:rsidTr="0027609E">
        <w:tc>
          <w:tcPr>
            <w:tcW w:w="2174" w:type="pct"/>
            <w:gridSpan w:val="3"/>
          </w:tcPr>
          <w:p w:rsidR="00D16F9D" w:rsidRPr="007E69B0" w:rsidRDefault="00D16F9D" w:rsidP="0068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484" w:type="pct"/>
          </w:tcPr>
          <w:p w:rsidR="00D16F9D" w:rsidRPr="007E69B0" w:rsidRDefault="00D16F9D" w:rsidP="0068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9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31" w:type="pct"/>
          </w:tcPr>
          <w:p w:rsidR="00D16F9D" w:rsidRPr="007E69B0" w:rsidRDefault="00D16F9D" w:rsidP="0068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46" w:type="pct"/>
            <w:gridSpan w:val="2"/>
          </w:tcPr>
          <w:p w:rsidR="00D16F9D" w:rsidRPr="00BC44E1" w:rsidRDefault="00D16F9D" w:rsidP="0068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4" w:type="pct"/>
          </w:tcPr>
          <w:p w:rsidR="00D16F9D" w:rsidRPr="005B6453" w:rsidRDefault="00D16F9D" w:rsidP="0068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</w:tcPr>
          <w:p w:rsidR="00D16F9D" w:rsidRPr="007314CA" w:rsidRDefault="00D16F9D" w:rsidP="0068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6F9D">
              <w:rPr>
                <w:rFonts w:ascii="Angsana New" w:hAnsi="Angsana New"/>
                <w:sz w:val="30"/>
                <w:szCs w:val="30"/>
              </w:rPr>
              <w:t>256</w:t>
            </w:r>
            <w:r w:rsidR="0003203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:rsidR="00D16F9D" w:rsidRPr="00AD6900" w:rsidRDefault="00D16F9D" w:rsidP="0068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</w:tcPr>
          <w:p w:rsidR="00D16F9D" w:rsidRPr="007314CA" w:rsidRDefault="00032035" w:rsidP="0068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6F9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32035" w:rsidRPr="002B75DA" w:rsidTr="0027609E">
        <w:tc>
          <w:tcPr>
            <w:tcW w:w="1690" w:type="pct"/>
          </w:tcPr>
          <w:p w:rsidR="00032035" w:rsidRPr="007E69B0" w:rsidRDefault="00032035" w:rsidP="0068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E69B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E69B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E69B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34" w:type="pct"/>
          </w:tcPr>
          <w:p w:rsidR="00032035" w:rsidRPr="007E69B0" w:rsidRDefault="00032035" w:rsidP="0068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50" w:type="pct"/>
          </w:tcPr>
          <w:p w:rsidR="00032035" w:rsidRPr="007E69B0" w:rsidRDefault="00032035" w:rsidP="0068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484" w:type="pct"/>
          </w:tcPr>
          <w:p w:rsidR="00032035" w:rsidRPr="007E69B0" w:rsidRDefault="00032035" w:rsidP="0068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3" w:type="pct"/>
            <w:gridSpan w:val="2"/>
          </w:tcPr>
          <w:p w:rsidR="00032035" w:rsidRPr="007E69B0" w:rsidRDefault="00032035" w:rsidP="0068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4" w:type="pct"/>
          </w:tcPr>
          <w:p w:rsidR="00032035" w:rsidRPr="007E69B0" w:rsidRDefault="00032035" w:rsidP="0068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384" w:type="pct"/>
          </w:tcPr>
          <w:p w:rsidR="00032035" w:rsidRPr="005B6453" w:rsidRDefault="00032035" w:rsidP="0068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</w:tcPr>
          <w:p w:rsidR="00032035" w:rsidRPr="005B6453" w:rsidRDefault="00F91D02" w:rsidP="00D16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1D02">
              <w:rPr>
                <w:rFonts w:ascii="Angsana New" w:hAnsi="Angsana New"/>
                <w:sz w:val="30"/>
                <w:szCs w:val="30"/>
              </w:rPr>
              <w:t>412,255</w:t>
            </w:r>
          </w:p>
        </w:tc>
        <w:tc>
          <w:tcPr>
            <w:tcW w:w="146" w:type="pct"/>
          </w:tcPr>
          <w:p w:rsidR="00032035" w:rsidRPr="005B6453" w:rsidRDefault="00032035" w:rsidP="0068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</w:tcPr>
          <w:p w:rsidR="00032035" w:rsidRPr="005B6453" w:rsidRDefault="00032035" w:rsidP="00032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</w:tr>
      <w:tr w:rsidR="00032035" w:rsidRPr="002B75DA" w:rsidTr="00F91D02">
        <w:tc>
          <w:tcPr>
            <w:tcW w:w="1690" w:type="pct"/>
          </w:tcPr>
          <w:p w:rsidR="00032035" w:rsidRPr="007E69B0" w:rsidRDefault="00032035" w:rsidP="0068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E69B0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334" w:type="pct"/>
          </w:tcPr>
          <w:p w:rsidR="00032035" w:rsidRPr="007E69B0" w:rsidRDefault="00032035" w:rsidP="0068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50" w:type="pct"/>
          </w:tcPr>
          <w:p w:rsidR="00032035" w:rsidRPr="007E69B0" w:rsidRDefault="00032035" w:rsidP="0068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484" w:type="pct"/>
          </w:tcPr>
          <w:p w:rsidR="00032035" w:rsidRPr="007E69B0" w:rsidRDefault="00032035" w:rsidP="0068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3" w:type="pct"/>
            <w:gridSpan w:val="2"/>
          </w:tcPr>
          <w:p w:rsidR="00032035" w:rsidRPr="007E69B0" w:rsidRDefault="00032035" w:rsidP="0068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4" w:type="pct"/>
          </w:tcPr>
          <w:p w:rsidR="00032035" w:rsidRPr="00BC44E1" w:rsidRDefault="00032035" w:rsidP="0068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384" w:type="pct"/>
          </w:tcPr>
          <w:p w:rsidR="00032035" w:rsidRPr="005B6453" w:rsidRDefault="00032035" w:rsidP="0068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pct"/>
          </w:tcPr>
          <w:p w:rsidR="00032035" w:rsidRPr="005B6453" w:rsidRDefault="00F91D02" w:rsidP="00D16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032035" w:rsidRPr="005B6453" w:rsidRDefault="00032035" w:rsidP="0068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</w:tcPr>
          <w:p w:rsidR="00032035" w:rsidRPr="005B6453" w:rsidRDefault="00032035" w:rsidP="00032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346,698</w:t>
            </w:r>
          </w:p>
        </w:tc>
      </w:tr>
      <w:tr w:rsidR="00032035" w:rsidRPr="002B75DA" w:rsidTr="00F91D02">
        <w:tc>
          <w:tcPr>
            <w:tcW w:w="1690" w:type="pct"/>
          </w:tcPr>
          <w:p w:rsidR="00032035" w:rsidRPr="007E69B0" w:rsidRDefault="00032035" w:rsidP="0068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0961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334" w:type="pct"/>
          </w:tcPr>
          <w:p w:rsidR="00032035" w:rsidRPr="007E69B0" w:rsidRDefault="00032035" w:rsidP="0068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50" w:type="pct"/>
          </w:tcPr>
          <w:p w:rsidR="00032035" w:rsidRPr="007E69B0" w:rsidRDefault="00032035" w:rsidP="0068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484" w:type="pct"/>
          </w:tcPr>
          <w:p w:rsidR="00032035" w:rsidRPr="007E69B0" w:rsidRDefault="00032035" w:rsidP="0068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3" w:type="pct"/>
            <w:gridSpan w:val="2"/>
          </w:tcPr>
          <w:p w:rsidR="00032035" w:rsidRPr="007E69B0" w:rsidRDefault="00032035" w:rsidP="0068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4" w:type="pct"/>
          </w:tcPr>
          <w:p w:rsidR="00032035" w:rsidRPr="00BC44E1" w:rsidRDefault="00032035" w:rsidP="0068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384" w:type="pct"/>
          </w:tcPr>
          <w:p w:rsidR="00032035" w:rsidRPr="005B6453" w:rsidRDefault="00032035" w:rsidP="0068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pct"/>
          </w:tcPr>
          <w:p w:rsidR="00032035" w:rsidRDefault="00F91D02" w:rsidP="00D16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032035" w:rsidRPr="005B6453" w:rsidRDefault="00032035" w:rsidP="0068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</w:tcPr>
          <w:p w:rsidR="00032035" w:rsidRDefault="00032035" w:rsidP="00032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(34,443)</w:t>
            </w:r>
          </w:p>
        </w:tc>
      </w:tr>
      <w:tr w:rsidR="00032035" w:rsidRPr="002B75DA" w:rsidTr="00F91D02">
        <w:tc>
          <w:tcPr>
            <w:tcW w:w="1690" w:type="pct"/>
          </w:tcPr>
          <w:p w:rsidR="00032035" w:rsidRPr="007E69B0" w:rsidRDefault="00032035" w:rsidP="0068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69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334" w:type="pct"/>
          </w:tcPr>
          <w:p w:rsidR="00032035" w:rsidRPr="007E69B0" w:rsidRDefault="00032035" w:rsidP="0068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50" w:type="pct"/>
          </w:tcPr>
          <w:p w:rsidR="00032035" w:rsidRPr="007E69B0" w:rsidRDefault="00032035" w:rsidP="0068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484" w:type="pct"/>
          </w:tcPr>
          <w:p w:rsidR="00032035" w:rsidRPr="007E69B0" w:rsidRDefault="00032035" w:rsidP="0068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3" w:type="pct"/>
            <w:gridSpan w:val="2"/>
          </w:tcPr>
          <w:p w:rsidR="00032035" w:rsidRPr="007E69B0" w:rsidRDefault="00032035" w:rsidP="0068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4" w:type="pct"/>
          </w:tcPr>
          <w:p w:rsidR="00032035" w:rsidRPr="007E69B0" w:rsidRDefault="00032035" w:rsidP="0068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384" w:type="pct"/>
          </w:tcPr>
          <w:p w:rsidR="00032035" w:rsidRPr="005B6453" w:rsidRDefault="00032035" w:rsidP="0068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1" w:type="pct"/>
            <w:tcBorders>
              <w:top w:val="single" w:sz="4" w:space="0" w:color="auto"/>
              <w:bottom w:val="double" w:sz="4" w:space="0" w:color="auto"/>
            </w:tcBorders>
          </w:tcPr>
          <w:p w:rsidR="00032035" w:rsidRPr="005B6453" w:rsidRDefault="00F91D02" w:rsidP="00D00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1D02">
              <w:rPr>
                <w:rFonts w:ascii="Angsana New" w:hAnsi="Angsana New"/>
                <w:b/>
                <w:bCs/>
                <w:sz w:val="30"/>
                <w:szCs w:val="30"/>
              </w:rPr>
              <w:t>412,255</w:t>
            </w:r>
          </w:p>
        </w:tc>
        <w:tc>
          <w:tcPr>
            <w:tcW w:w="146" w:type="pct"/>
          </w:tcPr>
          <w:p w:rsidR="00032035" w:rsidRPr="005B6453" w:rsidRDefault="00032035" w:rsidP="0068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:rsidR="00032035" w:rsidRPr="005B6453" w:rsidRDefault="00032035" w:rsidP="00032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412,255</w:t>
            </w:r>
          </w:p>
        </w:tc>
      </w:tr>
    </w:tbl>
    <w:p w:rsidR="008B3751" w:rsidRPr="008B3751" w:rsidRDefault="008B3751" w:rsidP="00F02790">
      <w:pPr>
        <w:pStyle w:val="acctfourfigures"/>
        <w:spacing w:before="240"/>
        <w:ind w:left="990" w:right="11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8B3751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การซื้อเงินลงทุน</w:t>
      </w:r>
    </w:p>
    <w:p w:rsidR="008B3751" w:rsidRDefault="008B3751" w:rsidP="00161715">
      <w:pPr>
        <w:pStyle w:val="acctfourfigures"/>
        <w:spacing w:before="120"/>
        <w:ind w:left="990" w:right="382"/>
        <w:rPr>
          <w:rFonts w:ascii="Angsana New" w:hAnsi="Angsana New"/>
          <w:sz w:val="30"/>
          <w:szCs w:val="30"/>
        </w:rPr>
        <w:sectPr w:rsidR="008B3751" w:rsidSect="00C370E3">
          <w:pgSz w:w="11909" w:h="16834" w:code="9"/>
          <w:pgMar w:top="1152" w:right="576" w:bottom="1152" w:left="691" w:header="720" w:footer="720" w:gutter="0"/>
          <w:cols w:space="720"/>
          <w:docGrid w:linePitch="245"/>
        </w:sectPr>
      </w:pPr>
      <w:r w:rsidRPr="008B3751">
        <w:rPr>
          <w:rFonts w:ascii="Angsana New" w:hAnsi="Angsana New" w:cs="Angsana New"/>
          <w:sz w:val="30"/>
          <w:szCs w:val="30"/>
          <w:cs/>
          <w:lang w:bidi="th-TH"/>
        </w:rPr>
        <w:t>เมื่อวันที่</w:t>
      </w:r>
      <w:r w:rsidRPr="008B3751">
        <w:rPr>
          <w:rFonts w:ascii="Angsana New" w:hAnsi="Angsana New"/>
          <w:sz w:val="30"/>
          <w:szCs w:val="30"/>
        </w:rPr>
        <w:t> 7 </w:t>
      </w:r>
      <w:r w:rsidRPr="008B3751">
        <w:rPr>
          <w:rFonts w:ascii="Angsana New" w:hAnsi="Angsana New" w:cs="Angsana New"/>
          <w:sz w:val="30"/>
          <w:szCs w:val="30"/>
          <w:cs/>
          <w:lang w:bidi="th-TH"/>
        </w:rPr>
        <w:t>กุมภาพันธ์</w:t>
      </w:r>
      <w:r w:rsidRPr="008B3751">
        <w:rPr>
          <w:rFonts w:ascii="Angsana New" w:hAnsi="Angsana New"/>
          <w:sz w:val="30"/>
          <w:szCs w:val="30"/>
        </w:rPr>
        <w:t> 2560 </w:t>
      </w:r>
      <w:r w:rsidRPr="008B3751">
        <w:rPr>
          <w:rFonts w:ascii="Angsana New" w:hAnsi="Angsana New" w:cs="Angsana New"/>
          <w:sz w:val="30"/>
          <w:szCs w:val="30"/>
          <w:cs/>
          <w:lang w:bidi="th-TH"/>
        </w:rPr>
        <w:t>บริษัทได้ลงทุนในหุ้นสามัญของบริษัท</w:t>
      </w:r>
      <w:r w:rsidRPr="008B3751">
        <w:rPr>
          <w:rFonts w:ascii="Angsana New" w:hAnsi="Angsana New"/>
          <w:sz w:val="30"/>
          <w:szCs w:val="30"/>
        </w:rPr>
        <w:t> PT Hwa Fong Rubber Indonesia </w:t>
      </w:r>
      <w:r w:rsidRPr="008B3751">
        <w:rPr>
          <w:rFonts w:ascii="Angsana New" w:hAnsi="Angsana New" w:cs="Angsana New"/>
          <w:sz w:val="30"/>
          <w:szCs w:val="30"/>
          <w:cs/>
          <w:lang w:bidi="th-TH"/>
        </w:rPr>
        <w:t>ซึ่งเป็นบริษัทที่</w:t>
      </w:r>
      <w:r w:rsidR="00161715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B3751">
        <w:rPr>
          <w:rFonts w:ascii="Angsana New" w:hAnsi="Angsana New" w:cs="Angsana New"/>
          <w:sz w:val="30"/>
          <w:szCs w:val="30"/>
          <w:cs/>
          <w:lang w:bidi="th-TH"/>
        </w:rPr>
        <w:t>จัดตั้งขึ้น</w:t>
      </w:r>
      <w:r w:rsidR="002A5371">
        <w:rPr>
          <w:rFonts w:ascii="Angsana New" w:hAnsi="Angsana New" w:cs="Angsana New" w:hint="cs"/>
          <w:sz w:val="30"/>
          <w:szCs w:val="30"/>
          <w:cs/>
          <w:lang w:bidi="th-TH"/>
        </w:rPr>
        <w:t>ใหม่</w:t>
      </w:r>
      <w:r w:rsidRPr="008B3751">
        <w:rPr>
          <w:rFonts w:ascii="Angsana New" w:hAnsi="Angsana New" w:cs="Angsana New"/>
          <w:sz w:val="30"/>
          <w:szCs w:val="30"/>
          <w:cs/>
          <w:lang w:bidi="th-TH"/>
        </w:rPr>
        <w:t>ในประเทศอินโดนีเซีย</w:t>
      </w:r>
      <w:r w:rsidR="002A537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จำนวนร้อยละ </w:t>
      </w:r>
      <w:r w:rsidR="002A5371">
        <w:rPr>
          <w:rFonts w:ascii="Angsana New" w:hAnsi="Angsana New" w:cs="Angsana New"/>
          <w:sz w:val="30"/>
          <w:szCs w:val="30"/>
          <w:lang w:val="en-US" w:bidi="th-TH"/>
        </w:rPr>
        <w:t>99</w:t>
      </w:r>
      <w:r w:rsidRPr="008B3751">
        <w:rPr>
          <w:rFonts w:ascii="Angsana New" w:hAnsi="Angsana New" w:cs="Angsana New"/>
          <w:sz w:val="30"/>
          <w:szCs w:val="30"/>
          <w:cs/>
          <w:lang w:bidi="th-TH"/>
        </w:rPr>
        <w:t xml:space="preserve"> เป็นจำนวนเงิน</w:t>
      </w:r>
      <w:r w:rsidRPr="008B3751">
        <w:rPr>
          <w:rFonts w:ascii="Angsana New" w:hAnsi="Angsana New"/>
          <w:sz w:val="30"/>
          <w:szCs w:val="30"/>
        </w:rPr>
        <w:t> </w:t>
      </w:r>
      <w:r w:rsidR="006661AB" w:rsidRPr="006661AB">
        <w:rPr>
          <w:rFonts w:ascii="Angsana New" w:hAnsi="Angsana New"/>
          <w:sz w:val="30"/>
          <w:szCs w:val="30"/>
        </w:rPr>
        <w:t xml:space="preserve">131,888 </w:t>
      </w:r>
      <w:r w:rsidRPr="008B3751">
        <w:rPr>
          <w:rFonts w:ascii="Angsana New" w:hAnsi="Angsana New" w:cs="Angsana New"/>
          <w:sz w:val="30"/>
          <w:szCs w:val="30"/>
          <w:cs/>
          <w:lang w:bidi="th-TH"/>
        </w:rPr>
        <w:t>ล้านรูเปียอินโดนีเซีย (แบ่งออกเป็นหุ้น</w:t>
      </w:r>
      <w:r w:rsidR="00161715">
        <w:rPr>
          <w:rFonts w:ascii="Angsana New" w:hAnsi="Angsana New" w:cs="Angsana New" w:hint="cs"/>
          <w:sz w:val="30"/>
          <w:szCs w:val="30"/>
          <w:cs/>
          <w:lang w:bidi="th-TH"/>
        </w:rPr>
        <w:t>ส</w:t>
      </w:r>
      <w:r w:rsidRPr="008B3751">
        <w:rPr>
          <w:rFonts w:ascii="Angsana New" w:hAnsi="Angsana New" w:cs="Angsana New"/>
          <w:sz w:val="30"/>
          <w:szCs w:val="30"/>
          <w:cs/>
          <w:lang w:bidi="th-TH"/>
        </w:rPr>
        <w:t>ามัญ</w:t>
      </w:r>
      <w:r w:rsidR="00161715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B3751">
        <w:rPr>
          <w:rFonts w:ascii="Angsana New" w:hAnsi="Angsana New"/>
          <w:sz w:val="30"/>
          <w:szCs w:val="30"/>
        </w:rPr>
        <w:t>9.9</w:t>
      </w:r>
      <w:r w:rsidR="00AF5689">
        <w:rPr>
          <w:rFonts w:ascii="Angsana New" w:hAnsi="Angsana New"/>
          <w:sz w:val="30"/>
          <w:szCs w:val="30"/>
        </w:rPr>
        <w:t>0</w:t>
      </w:r>
      <w:r w:rsidRPr="008B3751">
        <w:rPr>
          <w:rFonts w:ascii="Angsana New" w:hAnsi="Angsana New"/>
          <w:sz w:val="30"/>
          <w:szCs w:val="30"/>
        </w:rPr>
        <w:t> </w:t>
      </w:r>
      <w:r w:rsidRPr="008B3751">
        <w:rPr>
          <w:rFonts w:ascii="Angsana New" w:hAnsi="Angsana New" w:cs="Angsana New"/>
          <w:sz w:val="30"/>
          <w:szCs w:val="30"/>
          <w:cs/>
          <w:lang w:bidi="th-TH"/>
        </w:rPr>
        <w:t>ล้านหุ้น มูลค่าหุ้นละ</w:t>
      </w:r>
      <w:r w:rsidRPr="008B3751">
        <w:rPr>
          <w:rFonts w:ascii="Angsana New" w:hAnsi="Angsana New"/>
          <w:sz w:val="30"/>
          <w:szCs w:val="30"/>
        </w:rPr>
        <w:t> 13</w:t>
      </w:r>
      <w:r w:rsidR="00C63BE7">
        <w:rPr>
          <w:rFonts w:ascii="Angsana New" w:hAnsi="Angsana New"/>
          <w:sz w:val="30"/>
          <w:szCs w:val="30"/>
        </w:rPr>
        <w:t>,322</w:t>
      </w:r>
      <w:r w:rsidRPr="008B3751">
        <w:rPr>
          <w:rFonts w:ascii="Angsana New" w:hAnsi="Angsana New"/>
          <w:sz w:val="30"/>
          <w:szCs w:val="30"/>
        </w:rPr>
        <w:t> </w:t>
      </w:r>
      <w:r w:rsidRPr="008B3751">
        <w:rPr>
          <w:rFonts w:ascii="Angsana New" w:hAnsi="Angsana New" w:cs="Angsana New"/>
          <w:sz w:val="30"/>
          <w:szCs w:val="30"/>
          <w:cs/>
          <w:lang w:bidi="th-TH"/>
        </w:rPr>
        <w:t>รูเป</w:t>
      </w:r>
      <w:r w:rsidR="002A5371">
        <w:rPr>
          <w:rFonts w:ascii="Angsana New" w:hAnsi="Angsana New" w:cs="Angsana New"/>
          <w:sz w:val="30"/>
          <w:szCs w:val="30"/>
          <w:cs/>
          <w:lang w:bidi="th-TH"/>
        </w:rPr>
        <w:t>ียอินโดนีเซีย)</w:t>
      </w:r>
    </w:p>
    <w:p w:rsidR="000911A7" w:rsidRDefault="000911A7" w:rsidP="00447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61889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Pr="00A61889">
        <w:rPr>
          <w:rFonts w:ascii="Angsana New" w:hAnsi="Angsana New"/>
          <w:sz w:val="30"/>
          <w:szCs w:val="30"/>
        </w:rPr>
        <w:t xml:space="preserve">31 </w:t>
      </w:r>
      <w:r w:rsidRPr="00A61889">
        <w:rPr>
          <w:rFonts w:ascii="Angsana New" w:hAnsi="Angsana New"/>
          <w:sz w:val="30"/>
          <w:szCs w:val="30"/>
          <w:cs/>
        </w:rPr>
        <w:t xml:space="preserve">ธันวาคม </w:t>
      </w:r>
      <w:r w:rsidR="00CD503F">
        <w:rPr>
          <w:rFonts w:ascii="Angsana New" w:hAnsi="Angsana New"/>
          <w:sz w:val="30"/>
          <w:szCs w:val="30"/>
        </w:rPr>
        <w:t>25</w:t>
      </w:r>
      <w:r w:rsidR="00861E47">
        <w:rPr>
          <w:rFonts w:ascii="Angsana New" w:hAnsi="Angsana New"/>
          <w:sz w:val="30"/>
          <w:szCs w:val="30"/>
        </w:rPr>
        <w:t>61</w:t>
      </w:r>
      <w:r w:rsidR="00B6345B">
        <w:rPr>
          <w:rFonts w:ascii="Angsana New" w:hAnsi="Angsana New"/>
          <w:sz w:val="30"/>
          <w:szCs w:val="30"/>
        </w:rPr>
        <w:t xml:space="preserve"> </w:t>
      </w:r>
      <w:r w:rsidR="00CD503F">
        <w:rPr>
          <w:rFonts w:ascii="Angsana New" w:hAnsi="Angsana New"/>
          <w:sz w:val="30"/>
          <w:szCs w:val="30"/>
          <w:cs/>
        </w:rPr>
        <w:t xml:space="preserve">และ </w:t>
      </w:r>
      <w:r w:rsidR="00861E47">
        <w:rPr>
          <w:rFonts w:ascii="Angsana New" w:hAnsi="Angsana New"/>
          <w:sz w:val="30"/>
          <w:szCs w:val="30"/>
        </w:rPr>
        <w:t>2560</w:t>
      </w:r>
      <w:r w:rsidR="00B6345B">
        <w:rPr>
          <w:rFonts w:ascii="Angsana New" w:hAnsi="Angsana New"/>
          <w:sz w:val="30"/>
          <w:szCs w:val="30"/>
        </w:rPr>
        <w:t xml:space="preserve"> </w:t>
      </w:r>
      <w:r w:rsidRPr="00A61889">
        <w:rPr>
          <w:rFonts w:ascii="Angsana New" w:hAnsi="Angsana New"/>
          <w:sz w:val="30"/>
          <w:szCs w:val="30"/>
          <w:cs/>
        </w:rPr>
        <w:t>และเงินปันผลรับ</w:t>
      </w:r>
      <w:r w:rsidR="0073556D">
        <w:rPr>
          <w:rFonts w:ascii="Angsana New" w:hAnsi="Angsana New" w:hint="cs"/>
          <w:sz w:val="30"/>
          <w:szCs w:val="30"/>
          <w:cs/>
        </w:rPr>
        <w:t>จากเงินลงทุน</w:t>
      </w:r>
      <w:r w:rsidRPr="00A61889">
        <w:rPr>
          <w:rFonts w:ascii="Angsana New" w:hAnsi="Angsana New"/>
          <w:sz w:val="30"/>
          <w:szCs w:val="30"/>
          <w:cs/>
        </w:rPr>
        <w:t>สำหรับแต่ละปี</w:t>
      </w:r>
      <w:r w:rsidR="00907D58">
        <w:rPr>
          <w:rFonts w:ascii="Angsana New" w:hAnsi="Angsana New" w:hint="cs"/>
          <w:sz w:val="30"/>
          <w:szCs w:val="30"/>
          <w:cs/>
        </w:rPr>
        <w:t xml:space="preserve"> </w:t>
      </w:r>
      <w:r w:rsidRPr="00A61889">
        <w:rPr>
          <w:rFonts w:ascii="Angsana New" w:hAnsi="Angsana New"/>
          <w:sz w:val="30"/>
          <w:szCs w:val="30"/>
          <w:cs/>
        </w:rPr>
        <w:t>มีดังนี้</w:t>
      </w:r>
    </w:p>
    <w:p w:rsidR="0027609E" w:rsidRDefault="0027609E" w:rsidP="00447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5048" w:type="dxa"/>
        <w:tblLayout w:type="fixed"/>
        <w:tblLook w:val="01E0" w:firstRow="1" w:lastRow="1" w:firstColumn="1" w:lastColumn="1" w:noHBand="0" w:noVBand="0"/>
      </w:tblPr>
      <w:tblGrid>
        <w:gridCol w:w="1368"/>
        <w:gridCol w:w="810"/>
        <w:gridCol w:w="720"/>
        <w:gridCol w:w="270"/>
        <w:gridCol w:w="90"/>
        <w:gridCol w:w="630"/>
        <w:gridCol w:w="270"/>
        <w:gridCol w:w="990"/>
        <w:gridCol w:w="270"/>
        <w:gridCol w:w="99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</w:tblGrid>
      <w:tr w:rsidR="0027609E" w:rsidRPr="0027609E" w:rsidTr="00CE4808">
        <w:tc>
          <w:tcPr>
            <w:tcW w:w="1368" w:type="dxa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870" w:type="dxa"/>
            <w:gridSpan w:val="24"/>
            <w:tcBorders>
              <w:bottom w:val="single" w:sz="4" w:space="0" w:color="auto"/>
            </w:tcBorders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609E">
              <w:rPr>
                <w:rFonts w:ascii="Angsana New" w:hAnsi="Angsana New"/>
                <w:sz w:val="22"/>
                <w:szCs w:val="22"/>
                <w:cs/>
              </w:rPr>
              <w:t>งบการเงินเฉพาะ</w:t>
            </w:r>
            <w:r w:rsidRPr="0027609E">
              <w:rPr>
                <w:rFonts w:ascii="Angsana New" w:hAnsi="Angsana New" w:hint="cs"/>
                <w:sz w:val="22"/>
                <w:szCs w:val="22"/>
                <w:cs/>
              </w:rPr>
              <w:t xml:space="preserve">กิจการ </w:t>
            </w:r>
          </w:p>
        </w:tc>
      </w:tr>
      <w:tr w:rsidR="0027609E" w:rsidRPr="0027609E" w:rsidTr="00CE4808">
        <w:tc>
          <w:tcPr>
            <w:tcW w:w="1368" w:type="dxa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27609E" w:rsidRPr="0027609E" w:rsidDel="00685444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  <w:vAlign w:val="bottom"/>
          </w:tcPr>
          <w:p w:rsidR="0027609E" w:rsidRPr="0027609E" w:rsidDel="00685444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27609E" w:rsidRPr="0027609E" w:rsidDel="00685444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</w:tcBorders>
            <w:vAlign w:val="bottom"/>
          </w:tcPr>
          <w:p w:rsidR="0027609E" w:rsidRPr="0027609E" w:rsidDel="00685444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</w:tcBorders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609E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  <w:r w:rsidRPr="0027609E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         </w:t>
            </w:r>
            <w:r w:rsidRPr="0027609E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</w:tr>
      <w:tr w:rsidR="0027609E" w:rsidRPr="0027609E" w:rsidTr="00CE4808">
        <w:tc>
          <w:tcPr>
            <w:tcW w:w="1368" w:type="dxa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27609E">
              <w:rPr>
                <w:rFonts w:ascii="Angsana New" w:hAnsi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10" w:type="dxa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609E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710" w:type="dxa"/>
            <w:gridSpan w:val="4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609E">
              <w:rPr>
                <w:rFonts w:ascii="Angsana New" w:hAnsi="Angsana New" w:hint="cs"/>
                <w:sz w:val="22"/>
                <w:szCs w:val="22"/>
                <w:cs/>
              </w:rPr>
              <w:t>สัดส่วน</w:t>
            </w:r>
            <w:r w:rsidRPr="0027609E">
              <w:rPr>
                <w:rFonts w:ascii="Angsana New" w:hAnsi="Angsana New"/>
                <w:sz w:val="22"/>
                <w:szCs w:val="22"/>
                <w:cs/>
              </w:rPr>
              <w:t>ความเป็นเจ้าของ</w:t>
            </w:r>
          </w:p>
        </w:tc>
        <w:tc>
          <w:tcPr>
            <w:tcW w:w="270" w:type="dxa"/>
            <w:vAlign w:val="bottom"/>
          </w:tcPr>
          <w:p w:rsidR="0027609E" w:rsidRPr="0027609E" w:rsidDel="00685444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:rsidR="0027609E" w:rsidRPr="0027609E" w:rsidDel="00685444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609E">
              <w:rPr>
                <w:rFonts w:ascii="Angsana New" w:hAnsi="Angsan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27609E" w:rsidRPr="0027609E" w:rsidDel="00685444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vAlign w:val="bottom"/>
          </w:tcPr>
          <w:p w:rsidR="0027609E" w:rsidRPr="0027609E" w:rsidDel="00685444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609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609E">
              <w:rPr>
                <w:rFonts w:ascii="Angsana New" w:hAnsi="Angsana New" w:hint="cs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609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  <w:r w:rsidRPr="0027609E">
              <w:rPr>
                <w:rFonts w:ascii="Angsana New" w:hAnsi="Angsana New"/>
                <w:sz w:val="22"/>
                <w:szCs w:val="22"/>
              </w:rPr>
              <w:t>-</w:t>
            </w:r>
            <w:r w:rsidRPr="0027609E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  <w:r w:rsidRPr="0027609E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</w:p>
        </w:tc>
      </w:tr>
      <w:tr w:rsidR="0027609E" w:rsidRPr="0027609E" w:rsidTr="00CE4808">
        <w:tc>
          <w:tcPr>
            <w:tcW w:w="1368" w:type="dxa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27609E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609E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27609E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27609E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609E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27609E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609E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27609E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609E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27609E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27609E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609E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27609E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27609E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609E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27609E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27609E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ธันวามคม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27609E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27609E" w:rsidRPr="0027609E" w:rsidTr="00CE4808">
        <w:tc>
          <w:tcPr>
            <w:tcW w:w="1368" w:type="dxa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609E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70" w:type="dxa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609E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70" w:type="dxa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609E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70" w:type="dxa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609E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70" w:type="dxa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609E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70" w:type="dxa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609E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609E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609E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609E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609E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609E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70" w:type="dxa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609E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27609E" w:rsidRPr="00861E47" w:rsidTr="00CE4808">
        <w:tc>
          <w:tcPr>
            <w:tcW w:w="1368" w:type="dxa"/>
            <w:tcBorders>
              <w:bottom w:val="single" w:sz="4" w:space="0" w:color="auto"/>
            </w:tcBorders>
          </w:tcPr>
          <w:p w:rsidR="0027609E" w:rsidRPr="00861E47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27609E" w:rsidRPr="00861E47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4"/>
            <w:tcBorders>
              <w:bottom w:val="single" w:sz="4" w:space="0" w:color="auto"/>
            </w:tcBorders>
            <w:vAlign w:val="bottom"/>
          </w:tcPr>
          <w:p w:rsidR="0027609E" w:rsidRPr="00861E47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61E47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270" w:type="dxa"/>
            <w:vAlign w:val="bottom"/>
          </w:tcPr>
          <w:p w:rsidR="0027609E" w:rsidRPr="00861E47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20" w:type="dxa"/>
            <w:gridSpan w:val="4"/>
            <w:shd w:val="clear" w:color="auto" w:fill="auto"/>
            <w:vAlign w:val="bottom"/>
          </w:tcPr>
          <w:p w:rsidR="0027609E" w:rsidRPr="00861E47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0" w:type="dxa"/>
            <w:gridSpan w:val="1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609E" w:rsidRPr="00861E47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61E47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</w:tr>
      <w:tr w:rsidR="0027609E" w:rsidRPr="0027609E" w:rsidTr="00CE4808">
        <w:tc>
          <w:tcPr>
            <w:tcW w:w="1368" w:type="dxa"/>
            <w:tcBorders>
              <w:top w:val="single" w:sz="4" w:space="0" w:color="auto"/>
            </w:tcBorders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7609E" w:rsidRPr="0027609E" w:rsidTr="00CE4808">
        <w:tc>
          <w:tcPr>
            <w:tcW w:w="1368" w:type="dxa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  <w:r w:rsidRPr="0027609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27609E">
              <w:rPr>
                <w:rFonts w:ascii="Angsana New" w:hAnsi="Angsana New" w:hint="cs"/>
                <w:sz w:val="22"/>
                <w:szCs w:val="22"/>
                <w:cs/>
              </w:rPr>
              <w:t>เอช เอฟ ที</w:t>
            </w:r>
          </w:p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  <w:r w:rsidRPr="0027609E">
              <w:rPr>
                <w:rFonts w:ascii="Angsana New" w:hAnsi="Angsana New" w:hint="cs"/>
                <w:sz w:val="22"/>
                <w:szCs w:val="22"/>
                <w:cs/>
              </w:rPr>
              <w:t xml:space="preserve">   โฮลดิ้ง</w:t>
            </w:r>
            <w:r w:rsidRPr="0027609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exact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exact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609E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720" w:type="dxa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  <w:r w:rsidRPr="0027609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270" w:type="dxa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  <w:r w:rsidRPr="0027609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27609E" w:rsidRPr="0027609E" w:rsidRDefault="0027609E" w:rsidP="007E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609E">
              <w:rPr>
                <w:rFonts w:ascii="Angsana New" w:hAnsi="Angsana New"/>
                <w:sz w:val="22"/>
                <w:szCs w:val="22"/>
              </w:rPr>
              <w:t>100,000,00</w:t>
            </w:r>
            <w:r w:rsidR="007E09C8">
              <w:rPr>
                <w:rFonts w:ascii="Angsana New" w:hAnsi="Angsana New"/>
                <w:sz w:val="22"/>
                <w:szCs w:val="22"/>
              </w:rPr>
              <w:t>0</w:t>
            </w:r>
          </w:p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0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609E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="00BF6305">
              <w:rPr>
                <w:rFonts w:ascii="Angsana New" w:hAnsi="Angsana New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70" w:type="dxa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27609E" w:rsidRPr="0027609E" w:rsidRDefault="0027609E" w:rsidP="007E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609E">
              <w:rPr>
                <w:rFonts w:ascii="Angsana New" w:hAnsi="Angsana New"/>
                <w:sz w:val="22"/>
                <w:szCs w:val="22"/>
              </w:rPr>
              <w:t>100,000,00</w:t>
            </w:r>
            <w:r w:rsidR="007E09C8">
              <w:rPr>
                <w:rFonts w:ascii="Angsana New" w:hAnsi="Angsana New"/>
                <w:sz w:val="22"/>
                <w:szCs w:val="22"/>
              </w:rPr>
              <w:t>0</w:t>
            </w:r>
          </w:p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0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609E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70" w:type="dxa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107"/>
              <w:rPr>
                <w:rFonts w:ascii="Times New Roman" w:hAnsi="Times New Roman" w:cs="Times New Roman"/>
                <w:sz w:val="16"/>
                <w:szCs w:val="16"/>
              </w:rPr>
            </w:pPr>
            <w:r w:rsidRPr="0027609E">
              <w:rPr>
                <w:rFonts w:ascii="Times New Roman" w:hAnsi="Times New Roman" w:cs="Times New Roman"/>
                <w:sz w:val="16"/>
                <w:szCs w:val="16"/>
              </w:rPr>
              <w:t>100,000</w:t>
            </w:r>
          </w:p>
        </w:tc>
        <w:tc>
          <w:tcPr>
            <w:tcW w:w="270" w:type="dxa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exact"/>
              <w:ind w:left="-108" w:right="-10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exact"/>
              <w:ind w:left="-108" w:right="-107"/>
              <w:rPr>
                <w:rFonts w:ascii="Times New Roman" w:hAnsi="Times New Roman" w:cs="Times New Roman"/>
                <w:sz w:val="16"/>
                <w:szCs w:val="16"/>
              </w:rPr>
            </w:pPr>
            <w:r w:rsidRPr="0027609E">
              <w:rPr>
                <w:rFonts w:ascii="Times New Roman" w:hAnsi="Times New Roman" w:cs="Times New Roman"/>
                <w:sz w:val="16"/>
                <w:szCs w:val="16"/>
              </w:rPr>
              <w:t>100,000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108" w:right="-1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609E">
              <w:rPr>
                <w:rFonts w:ascii="Times New Roman" w:hAnsi="Times New Roman" w:cs="Times New Roman"/>
                <w:sz w:val="16"/>
                <w:szCs w:val="16"/>
              </w:rPr>
              <w:t>34,443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108" w:right="-1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609E">
              <w:rPr>
                <w:rFonts w:ascii="Times New Roman" w:hAnsi="Times New Roman" w:cs="Times New Roman"/>
                <w:sz w:val="16"/>
                <w:szCs w:val="16"/>
              </w:rPr>
              <w:t>34,443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exact"/>
              <w:ind w:left="-108" w:right="-107"/>
              <w:rPr>
                <w:rFonts w:ascii="Times New Roman" w:hAnsi="Times New Roman" w:cs="Times New Roman"/>
                <w:sz w:val="16"/>
                <w:szCs w:val="16"/>
              </w:rPr>
            </w:pPr>
            <w:r w:rsidRPr="0027609E">
              <w:rPr>
                <w:rFonts w:ascii="Times New Roman" w:hAnsi="Times New Roman" w:cs="Times New Roman"/>
                <w:sz w:val="16"/>
                <w:szCs w:val="16"/>
              </w:rPr>
              <w:t>65,557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107"/>
              <w:rPr>
                <w:rFonts w:ascii="Times New Roman" w:hAnsi="Times New Roman" w:cs="Times New Roman"/>
                <w:sz w:val="16"/>
                <w:szCs w:val="16"/>
              </w:rPr>
            </w:pPr>
            <w:r w:rsidRPr="0027609E">
              <w:rPr>
                <w:rFonts w:ascii="Times New Roman" w:hAnsi="Times New Roman" w:cs="Times New Roman"/>
                <w:sz w:val="16"/>
                <w:szCs w:val="16"/>
              </w:rPr>
              <w:t>65,557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27609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70" w:type="dxa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27609E">
              <w:rPr>
                <w:rFonts w:ascii="Times New Roman" w:hAnsi="Times New Roman" w:cs="Times New Roman"/>
                <w:sz w:val="16"/>
                <w:szCs w:val="16"/>
                <w:cs/>
              </w:rPr>
              <w:t>-</w:t>
            </w:r>
          </w:p>
        </w:tc>
      </w:tr>
      <w:tr w:rsidR="0027609E" w:rsidRPr="0027609E" w:rsidTr="00CE4808">
        <w:tc>
          <w:tcPr>
            <w:tcW w:w="1368" w:type="dxa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27609E">
              <w:rPr>
                <w:rFonts w:ascii="Angsana New" w:hAnsi="Angsana New"/>
                <w:sz w:val="22"/>
                <w:szCs w:val="22"/>
              </w:rPr>
              <w:t>PT. Hwa Fong Rubber Indonesia</w:t>
            </w:r>
          </w:p>
        </w:tc>
        <w:tc>
          <w:tcPr>
            <w:tcW w:w="810" w:type="dxa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exact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exact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609E">
              <w:rPr>
                <w:rFonts w:ascii="Angsana New" w:hAnsi="Angsana New"/>
                <w:sz w:val="22"/>
                <w:szCs w:val="22"/>
              </w:rPr>
              <w:t>(2)</w:t>
            </w:r>
          </w:p>
        </w:tc>
        <w:tc>
          <w:tcPr>
            <w:tcW w:w="720" w:type="dxa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  <w:r w:rsidRPr="0027609E">
              <w:rPr>
                <w:rFonts w:ascii="Angsana New" w:hAnsi="Angsana New"/>
                <w:sz w:val="22"/>
                <w:szCs w:val="22"/>
              </w:rPr>
              <w:t>99.00</w:t>
            </w:r>
          </w:p>
        </w:tc>
        <w:tc>
          <w:tcPr>
            <w:tcW w:w="270" w:type="dxa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exact"/>
              <w:ind w:right="-107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exact"/>
              <w:ind w:right="-107"/>
              <w:rPr>
                <w:rFonts w:ascii="Angsana New" w:hAnsi="Angsana New"/>
                <w:sz w:val="22"/>
                <w:szCs w:val="22"/>
              </w:rPr>
            </w:pPr>
            <w:r w:rsidRPr="0027609E">
              <w:rPr>
                <w:rFonts w:ascii="Angsana New" w:hAnsi="Angsana New"/>
                <w:sz w:val="22"/>
                <w:szCs w:val="22"/>
              </w:rPr>
              <w:t>99</w:t>
            </w:r>
            <w:r w:rsidRPr="0027609E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27609E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27609E" w:rsidRPr="0027609E" w:rsidRDefault="0027609E" w:rsidP="007E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-107"/>
              <w:rPr>
                <w:rFonts w:ascii="Angsana New" w:hAnsi="Angsana New"/>
                <w:sz w:val="22"/>
                <w:szCs w:val="22"/>
              </w:rPr>
            </w:pPr>
            <w:r w:rsidRPr="0027609E">
              <w:rPr>
                <w:rFonts w:ascii="Angsana New" w:hAnsi="Angsana New"/>
                <w:sz w:val="22"/>
                <w:szCs w:val="22"/>
              </w:rPr>
              <w:t>131,620,000</w:t>
            </w:r>
          </w:p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  <w:r w:rsidRPr="0027609E">
              <w:rPr>
                <w:rFonts w:ascii="Angsana New" w:hAnsi="Angsana New"/>
                <w:sz w:val="22"/>
                <w:szCs w:val="22"/>
                <w:cs/>
              </w:rPr>
              <w:t>รูเปียอินโดนีเซี</w:t>
            </w:r>
            <w:r w:rsidRPr="0027609E">
              <w:rPr>
                <w:rFonts w:ascii="Angsana New" w:hAnsi="Angsana New" w:hint="cs"/>
                <w:sz w:val="22"/>
                <w:szCs w:val="22"/>
                <w:cs/>
              </w:rPr>
              <w:t>ย</w:t>
            </w:r>
          </w:p>
        </w:tc>
        <w:tc>
          <w:tcPr>
            <w:tcW w:w="270" w:type="dxa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27609E" w:rsidRPr="0027609E" w:rsidRDefault="0027609E" w:rsidP="007E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right="-107"/>
              <w:rPr>
                <w:rFonts w:ascii="Angsana New" w:hAnsi="Angsana New"/>
                <w:sz w:val="22"/>
                <w:szCs w:val="22"/>
              </w:rPr>
            </w:pPr>
            <w:r w:rsidRPr="0027609E">
              <w:rPr>
                <w:rFonts w:ascii="Angsana New" w:hAnsi="Angsana New"/>
                <w:sz w:val="22"/>
                <w:szCs w:val="22"/>
              </w:rPr>
              <w:t>131,620,000</w:t>
            </w:r>
          </w:p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  <w:r w:rsidRPr="0027609E">
              <w:rPr>
                <w:rFonts w:ascii="Angsana New" w:hAnsi="Angsana New"/>
                <w:sz w:val="22"/>
                <w:szCs w:val="22"/>
                <w:cs/>
              </w:rPr>
              <w:t>รูเปียอินโดนีเซี</w:t>
            </w:r>
            <w:r w:rsidRPr="0027609E">
              <w:rPr>
                <w:rFonts w:ascii="Angsana New" w:hAnsi="Angsana New" w:hint="cs"/>
                <w:sz w:val="22"/>
                <w:szCs w:val="22"/>
                <w:cs/>
              </w:rPr>
              <w:t>ย</w:t>
            </w:r>
            <w:r w:rsidRPr="0027609E">
              <w:rPr>
                <w:rFonts w:ascii="Angsana New" w:hAnsi="Angsana New"/>
                <w:sz w:val="22"/>
                <w:szCs w:val="22"/>
              </w:rPr>
              <w:t xml:space="preserve">    </w:t>
            </w:r>
          </w:p>
        </w:tc>
        <w:tc>
          <w:tcPr>
            <w:tcW w:w="270" w:type="dxa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107"/>
              <w:rPr>
                <w:rFonts w:ascii="Times New Roman" w:hAnsi="Times New Roman" w:cs="Times New Roman"/>
                <w:sz w:val="16"/>
                <w:szCs w:val="16"/>
              </w:rPr>
            </w:pPr>
            <w:r w:rsidRPr="0027609E">
              <w:rPr>
                <w:rFonts w:ascii="Times New Roman" w:hAnsi="Times New Roman" w:cs="Times New Roman"/>
                <w:sz w:val="16"/>
                <w:szCs w:val="16"/>
              </w:rPr>
              <w:t>346,698</w:t>
            </w:r>
          </w:p>
        </w:tc>
        <w:tc>
          <w:tcPr>
            <w:tcW w:w="270" w:type="dxa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exact"/>
              <w:ind w:left="-108" w:right="-10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1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609E">
              <w:rPr>
                <w:rFonts w:ascii="Times New Roman" w:hAnsi="Times New Roman" w:cs="Times New Roman"/>
                <w:sz w:val="16"/>
                <w:szCs w:val="16"/>
              </w:rPr>
              <w:t>346,698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108" w:right="-107"/>
              <w:rPr>
                <w:rFonts w:ascii="Times New Roman" w:hAnsi="Times New Roman" w:cs="Times New Roman"/>
                <w:sz w:val="16"/>
                <w:szCs w:val="16"/>
              </w:rPr>
            </w:pPr>
            <w:r w:rsidRPr="0027609E">
              <w:rPr>
                <w:rFonts w:ascii="Times New Roman" w:hAnsi="Times New Roman" w:cs="Times New Roman"/>
                <w:sz w:val="16"/>
                <w:szCs w:val="1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108" w:right="-107"/>
              <w:rPr>
                <w:rFonts w:ascii="Times New Roman" w:hAnsi="Times New Roman" w:cs="Times New Roman"/>
                <w:sz w:val="16"/>
                <w:szCs w:val="16"/>
              </w:rPr>
            </w:pPr>
            <w:r w:rsidRPr="0027609E">
              <w:rPr>
                <w:rFonts w:ascii="Times New Roman" w:hAnsi="Times New Roman" w:cs="Times New Roman"/>
                <w:sz w:val="16"/>
                <w:szCs w:val="1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exact"/>
              <w:ind w:left="-108" w:right="-107"/>
              <w:rPr>
                <w:rFonts w:ascii="Times New Roman" w:hAnsi="Times New Roman" w:cs="Times New Roman"/>
                <w:sz w:val="16"/>
                <w:szCs w:val="16"/>
              </w:rPr>
            </w:pPr>
            <w:r w:rsidRPr="0027609E">
              <w:rPr>
                <w:rFonts w:ascii="Times New Roman" w:hAnsi="Times New Roman" w:cs="Times New Roman"/>
                <w:sz w:val="16"/>
                <w:szCs w:val="16"/>
              </w:rPr>
              <w:t>346,698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exact"/>
              <w:ind w:left="-108" w:right="-10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107"/>
              <w:rPr>
                <w:rFonts w:ascii="Times New Roman" w:hAnsi="Times New Roman" w:cs="Times New Roman"/>
                <w:sz w:val="16"/>
                <w:szCs w:val="16"/>
              </w:rPr>
            </w:pPr>
            <w:r w:rsidRPr="0027609E">
              <w:rPr>
                <w:rFonts w:ascii="Times New Roman" w:hAnsi="Times New Roman" w:cs="Times New Roman"/>
                <w:sz w:val="16"/>
                <w:szCs w:val="16"/>
              </w:rPr>
              <w:t>346,698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27609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70" w:type="dxa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27609E">
              <w:rPr>
                <w:rFonts w:ascii="Times New Roman" w:hAnsi="Times New Roman" w:cs="Times New Roman"/>
                <w:sz w:val="16"/>
                <w:szCs w:val="16"/>
                <w:cs/>
              </w:rPr>
              <w:t>-</w:t>
            </w:r>
          </w:p>
        </w:tc>
      </w:tr>
      <w:tr w:rsidR="0027609E" w:rsidRPr="0027609E" w:rsidTr="00CE4808">
        <w:tc>
          <w:tcPr>
            <w:tcW w:w="1368" w:type="dxa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609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10" w:type="dxa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10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760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446,698</w:t>
            </w:r>
          </w:p>
        </w:tc>
        <w:tc>
          <w:tcPr>
            <w:tcW w:w="270" w:type="dxa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10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760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446,698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108" w:right="-107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760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34,443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108" w:right="-107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760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34,443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108" w:right="-10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760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412,255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522"/>
              </w:tabs>
              <w:spacing w:line="240" w:lineRule="exact"/>
              <w:ind w:left="-108" w:right="-10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760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412,255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760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270" w:type="dxa"/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609E" w:rsidRPr="0027609E" w:rsidRDefault="0027609E" w:rsidP="0027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7609E">
              <w:rPr>
                <w:rFonts w:ascii="Times New Roman" w:hAnsi="Times New Roman" w:cs="Times New Roman"/>
                <w:b/>
                <w:bCs/>
                <w:sz w:val="16"/>
                <w:szCs w:val="16"/>
                <w:cs/>
              </w:rPr>
              <w:t>-</w:t>
            </w:r>
          </w:p>
        </w:tc>
      </w:tr>
    </w:tbl>
    <w:p w:rsidR="000911A7" w:rsidRPr="007F6EA0" w:rsidRDefault="000911A7" w:rsidP="00447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</w:p>
    <w:p w:rsidR="00572426" w:rsidRPr="0092115A" w:rsidRDefault="00572426" w:rsidP="00572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0"/>
        </w:tabs>
        <w:spacing w:line="240" w:lineRule="auto"/>
        <w:ind w:left="540"/>
        <w:rPr>
          <w:rFonts w:ascii="Angsana New" w:hAnsi="Angsana New"/>
          <w:sz w:val="26"/>
          <w:szCs w:val="26"/>
        </w:rPr>
      </w:pPr>
      <w:r w:rsidRPr="0092115A">
        <w:rPr>
          <w:rFonts w:ascii="Angsana New" w:hAnsi="Angsana New"/>
          <w:sz w:val="26"/>
          <w:szCs w:val="26"/>
        </w:rPr>
        <w:t xml:space="preserve">(1) </w:t>
      </w:r>
      <w:r w:rsidRPr="0092115A">
        <w:rPr>
          <w:rFonts w:ascii="Angsana New" w:hAnsi="Angsana New"/>
          <w:sz w:val="26"/>
          <w:szCs w:val="26"/>
          <w:cs/>
        </w:rPr>
        <w:t>ลงทุนในพันธบัตรหรือ</w:t>
      </w:r>
      <w:r w:rsidRPr="0092115A">
        <w:rPr>
          <w:rFonts w:ascii="Angsana New" w:hAnsi="Angsana New" w:hint="cs"/>
          <w:sz w:val="26"/>
          <w:szCs w:val="26"/>
          <w:cs/>
        </w:rPr>
        <w:t>หลักทรัพย์</w:t>
      </w:r>
      <w:r w:rsidRPr="0092115A">
        <w:rPr>
          <w:rFonts w:ascii="Angsana New" w:hAnsi="Angsana New"/>
          <w:sz w:val="26"/>
          <w:szCs w:val="26"/>
        </w:rPr>
        <w:t xml:space="preserve"> </w:t>
      </w:r>
      <w:r w:rsidRPr="0092115A">
        <w:rPr>
          <w:rFonts w:ascii="Angsana New" w:hAnsi="Angsana New"/>
          <w:sz w:val="26"/>
          <w:szCs w:val="26"/>
          <w:cs/>
        </w:rPr>
        <w:t>ขายปลีก</w:t>
      </w:r>
      <w:r w:rsidRPr="0092115A">
        <w:rPr>
          <w:rFonts w:ascii="Angsana New" w:hAnsi="Angsana New" w:hint="cs"/>
          <w:sz w:val="26"/>
          <w:szCs w:val="26"/>
          <w:cs/>
        </w:rPr>
        <w:t>และ</w:t>
      </w:r>
      <w:r w:rsidRPr="0092115A">
        <w:rPr>
          <w:rFonts w:ascii="Angsana New" w:hAnsi="Angsana New"/>
          <w:sz w:val="26"/>
          <w:szCs w:val="26"/>
          <w:cs/>
        </w:rPr>
        <w:t>ขายส่งสินค้ายางนอก</w:t>
      </w:r>
      <w:r w:rsidRPr="0092115A">
        <w:rPr>
          <w:rFonts w:ascii="Angsana New" w:hAnsi="Angsana New" w:hint="cs"/>
          <w:sz w:val="26"/>
          <w:szCs w:val="26"/>
          <w:cs/>
        </w:rPr>
        <w:t xml:space="preserve"> </w:t>
      </w:r>
      <w:r w:rsidRPr="0092115A">
        <w:rPr>
          <w:rFonts w:ascii="Angsana New" w:hAnsi="Angsana New"/>
          <w:sz w:val="26"/>
          <w:szCs w:val="26"/>
          <w:cs/>
        </w:rPr>
        <w:t>ยางในและอุปกรณ์</w:t>
      </w:r>
    </w:p>
    <w:p w:rsidR="00572426" w:rsidRPr="0092115A" w:rsidRDefault="00572426" w:rsidP="00572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030"/>
          <w:tab w:val="left" w:pos="6120"/>
          <w:tab w:val="left" w:pos="7110"/>
        </w:tabs>
        <w:spacing w:line="240" w:lineRule="auto"/>
        <w:ind w:left="540"/>
        <w:rPr>
          <w:rFonts w:ascii="Angsana New" w:hAnsi="Angsana New"/>
          <w:sz w:val="26"/>
          <w:szCs w:val="26"/>
          <w:cs/>
        </w:rPr>
      </w:pPr>
      <w:r w:rsidRPr="0092115A">
        <w:rPr>
          <w:rFonts w:ascii="Angsana New" w:hAnsi="Angsana New"/>
          <w:sz w:val="26"/>
          <w:szCs w:val="26"/>
        </w:rPr>
        <w:t xml:space="preserve">(2) </w:t>
      </w:r>
      <w:r w:rsidRPr="0092115A">
        <w:rPr>
          <w:rFonts w:ascii="Angsana New" w:hAnsi="Angsana New" w:hint="cs"/>
          <w:sz w:val="26"/>
          <w:szCs w:val="26"/>
          <w:cs/>
        </w:rPr>
        <w:t>ผลิตและจำหน่าย</w:t>
      </w:r>
      <w:r w:rsidRPr="0092115A">
        <w:rPr>
          <w:rFonts w:ascii="Angsana New" w:hAnsi="Angsana New"/>
          <w:sz w:val="26"/>
          <w:szCs w:val="26"/>
          <w:cs/>
        </w:rPr>
        <w:t>สินค้ายางนอก</w:t>
      </w:r>
      <w:r w:rsidRPr="0092115A">
        <w:rPr>
          <w:rFonts w:ascii="Angsana New" w:hAnsi="Angsana New" w:hint="cs"/>
          <w:sz w:val="26"/>
          <w:szCs w:val="26"/>
          <w:cs/>
        </w:rPr>
        <w:t>และ</w:t>
      </w:r>
      <w:r w:rsidRPr="0092115A">
        <w:rPr>
          <w:rFonts w:ascii="Angsana New" w:hAnsi="Angsana New"/>
          <w:sz w:val="26"/>
          <w:szCs w:val="26"/>
          <w:cs/>
        </w:rPr>
        <w:t>ยางในสำหรับรถจักรยานและจักรยานยนต์</w:t>
      </w:r>
    </w:p>
    <w:p w:rsidR="00572426" w:rsidRPr="0092115A" w:rsidRDefault="00572426" w:rsidP="00572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92115A">
        <w:rPr>
          <w:rFonts w:ascii="Angsana New" w:hAnsi="Angsana New"/>
          <w:sz w:val="26"/>
          <w:szCs w:val="26"/>
        </w:rPr>
        <w:t xml:space="preserve"> </w:t>
      </w:r>
    </w:p>
    <w:p w:rsidR="0077641C" w:rsidRPr="0092115A" w:rsidRDefault="00572426" w:rsidP="00572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  <w:sectPr w:rsidR="0077641C" w:rsidRPr="0092115A" w:rsidSect="00D8367C">
          <w:pgSz w:w="16834" w:h="11909" w:orient="landscape" w:code="9"/>
          <w:pgMar w:top="691" w:right="1152" w:bottom="576" w:left="1152" w:header="720" w:footer="720" w:gutter="0"/>
          <w:cols w:space="720"/>
        </w:sectPr>
      </w:pPr>
      <w:r w:rsidRPr="0092115A">
        <w:rPr>
          <w:rFonts w:ascii="Angsana New" w:hAnsi="Angsana New"/>
          <w:sz w:val="30"/>
          <w:szCs w:val="30"/>
        </w:rPr>
        <w:t xml:space="preserve"> </w:t>
      </w:r>
      <w:r w:rsidRPr="0092115A">
        <w:rPr>
          <w:rFonts w:ascii="Angsana New" w:hAnsi="Angsana New" w:hint="cs"/>
          <w:sz w:val="30"/>
          <w:szCs w:val="30"/>
          <w:cs/>
        </w:rPr>
        <w:t>บริษัทไม่มีเงินลงทุนใน</w:t>
      </w:r>
      <w:r w:rsidRPr="0092115A">
        <w:rPr>
          <w:rFonts w:ascii="Angsana New" w:hAnsi="Angsana New"/>
          <w:sz w:val="30"/>
          <w:szCs w:val="30"/>
          <w:cs/>
        </w:rPr>
        <w:t>บริษัท</w:t>
      </w:r>
      <w:r w:rsidRPr="0092115A">
        <w:rPr>
          <w:rFonts w:ascii="Angsana New" w:hAnsi="Angsana New" w:hint="cs"/>
          <w:sz w:val="30"/>
          <w:szCs w:val="30"/>
          <w:cs/>
        </w:rPr>
        <w:t>ย่อยซึ่งจดทะเบียนในตลาดหลักทรัพย์ ดังนั้นจ</w:t>
      </w:r>
      <w:r w:rsidR="008D34A2" w:rsidRPr="0092115A">
        <w:rPr>
          <w:rFonts w:ascii="Angsana New" w:hAnsi="Angsana New" w:hint="cs"/>
          <w:sz w:val="30"/>
          <w:szCs w:val="30"/>
          <w:cs/>
        </w:rPr>
        <w:t>ึงไม่มีราคาที่เปิดเผยต่อสาธารณชน</w:t>
      </w:r>
    </w:p>
    <w:p w:rsidR="00DC2111" w:rsidRDefault="00DC2111" w:rsidP="002933A0">
      <w:pPr>
        <w:numPr>
          <w:ilvl w:val="0"/>
          <w:numId w:val="29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350"/>
        </w:tabs>
        <w:spacing w:after="120" w:line="240" w:lineRule="auto"/>
        <w:ind w:left="1170" w:hanging="72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tbl>
      <w:tblPr>
        <w:tblW w:w="873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235"/>
        <w:gridCol w:w="267"/>
        <w:gridCol w:w="1175"/>
        <w:gridCol w:w="267"/>
        <w:gridCol w:w="1083"/>
        <w:gridCol w:w="267"/>
        <w:gridCol w:w="1081"/>
        <w:gridCol w:w="267"/>
        <w:gridCol w:w="1088"/>
      </w:tblGrid>
      <w:tr w:rsidR="00DC2111" w:rsidRPr="00F50272" w:rsidTr="002933A0">
        <w:trPr>
          <w:cantSplit/>
          <w:tblHeader/>
        </w:trPr>
        <w:tc>
          <w:tcPr>
            <w:tcW w:w="1853" w:type="pct"/>
          </w:tcPr>
          <w:p w:rsidR="00DC2111" w:rsidRPr="00F50272" w:rsidRDefault="00DC2111" w:rsidP="00443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:rsidR="00DC2111" w:rsidRPr="00F50272" w:rsidRDefault="00DC2111" w:rsidP="00443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94" w:type="pct"/>
            <w:gridSpan w:val="7"/>
            <w:tcBorders>
              <w:bottom w:val="single" w:sz="4" w:space="0" w:color="auto"/>
            </w:tcBorders>
          </w:tcPr>
          <w:p w:rsidR="00DC2111" w:rsidRPr="00F50272" w:rsidRDefault="00BA05D2" w:rsidP="00443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="00DC2111" w:rsidRPr="00F5027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DC2111" w:rsidRPr="00F50272" w:rsidTr="002933A0">
        <w:trPr>
          <w:cantSplit/>
          <w:trHeight w:val="470"/>
          <w:tblHeader/>
        </w:trPr>
        <w:tc>
          <w:tcPr>
            <w:tcW w:w="1853" w:type="pct"/>
          </w:tcPr>
          <w:p w:rsidR="00DC2111" w:rsidRPr="00F50272" w:rsidRDefault="00DC2111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vMerge w:val="restart"/>
          </w:tcPr>
          <w:p w:rsidR="00DC2111" w:rsidRPr="00F50272" w:rsidRDefault="00DC2111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C2111" w:rsidRPr="00F50272" w:rsidRDefault="00DC2111" w:rsidP="00443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27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  <w:tcBorders>
              <w:top w:val="single" w:sz="4" w:space="0" w:color="auto"/>
            </w:tcBorders>
          </w:tcPr>
          <w:p w:rsidR="00DC2111" w:rsidRPr="00F50272" w:rsidRDefault="00DC2111" w:rsidP="00443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C2111" w:rsidRPr="00F50272" w:rsidRDefault="00DC2111" w:rsidP="00443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27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2111" w:rsidRPr="00485AA2" w:rsidTr="002933A0">
        <w:trPr>
          <w:cantSplit/>
          <w:tblHeader/>
        </w:trPr>
        <w:tc>
          <w:tcPr>
            <w:tcW w:w="1853" w:type="pct"/>
          </w:tcPr>
          <w:p w:rsidR="00DC2111" w:rsidRPr="00485AA2" w:rsidRDefault="00DC2111" w:rsidP="00443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:rsidR="00DC2111" w:rsidRPr="00485AA2" w:rsidRDefault="00DC2111" w:rsidP="00443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:rsidR="00DC2111" w:rsidRPr="00155F86" w:rsidRDefault="00DC2111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3" w:type="pct"/>
            <w:tcBorders>
              <w:top w:val="single" w:sz="4" w:space="0" w:color="auto"/>
            </w:tcBorders>
          </w:tcPr>
          <w:p w:rsidR="00DC2111" w:rsidRPr="00155F86" w:rsidRDefault="00DC2111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:rsidR="00DC2111" w:rsidRPr="00155F86" w:rsidRDefault="00DC2111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3" w:type="pct"/>
          </w:tcPr>
          <w:p w:rsidR="00DC2111" w:rsidRPr="004C5026" w:rsidRDefault="00DC2111" w:rsidP="00443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:rsidR="00DC2111" w:rsidRPr="00155F86" w:rsidRDefault="00DC2111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3" w:type="pct"/>
          </w:tcPr>
          <w:p w:rsidR="00DC2111" w:rsidRPr="00155F86" w:rsidRDefault="00DC2111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DC2111" w:rsidRPr="00155F86" w:rsidRDefault="00DC2111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C2111" w:rsidRPr="00485AA2" w:rsidTr="002933A0">
        <w:tc>
          <w:tcPr>
            <w:tcW w:w="1853" w:type="pct"/>
          </w:tcPr>
          <w:p w:rsidR="00DC2111" w:rsidRPr="00A4230F" w:rsidRDefault="00DC2111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53" w:type="pct"/>
            <w:vMerge/>
          </w:tcPr>
          <w:p w:rsidR="00DC2111" w:rsidRPr="00485AA2" w:rsidRDefault="00DC2111" w:rsidP="00443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</w:tcPr>
          <w:p w:rsidR="00DC2111" w:rsidRPr="00115996" w:rsidRDefault="00BA05D2" w:rsidP="00443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05D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3" w:type="pct"/>
          </w:tcPr>
          <w:p w:rsidR="00DC2111" w:rsidRPr="00485AA2" w:rsidRDefault="00DC2111" w:rsidP="00443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:rsidR="00DC2111" w:rsidRPr="00115996" w:rsidRDefault="00BA05D2" w:rsidP="00443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05D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3" w:type="pct"/>
          </w:tcPr>
          <w:p w:rsidR="00DC2111" w:rsidRPr="00485AA2" w:rsidRDefault="00DC2111" w:rsidP="00443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:rsidR="00DC2111" w:rsidRPr="00115996" w:rsidRDefault="00BA05D2" w:rsidP="00443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05D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3" w:type="pct"/>
          </w:tcPr>
          <w:p w:rsidR="00DC2111" w:rsidRPr="00485AA2" w:rsidRDefault="00DC2111" w:rsidP="00443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DC2111" w:rsidRPr="00115996" w:rsidRDefault="00BA05D2" w:rsidP="00443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05D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C2111" w:rsidRPr="00485AA2" w:rsidTr="002933A0">
        <w:tc>
          <w:tcPr>
            <w:tcW w:w="1853" w:type="pct"/>
          </w:tcPr>
          <w:p w:rsidR="00DC2111" w:rsidRDefault="00BA05D2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05D2">
              <w:rPr>
                <w:rFonts w:ascii="Angsana New" w:hAnsi="Angsana New"/>
                <w:sz w:val="30"/>
                <w:szCs w:val="30"/>
                <w:cs/>
              </w:rPr>
              <w:t>โอนจากที่ดิน อาคาร และอุปกรณ์</w:t>
            </w:r>
          </w:p>
        </w:tc>
        <w:tc>
          <w:tcPr>
            <w:tcW w:w="153" w:type="pct"/>
            <w:vMerge/>
          </w:tcPr>
          <w:p w:rsidR="00DC2111" w:rsidRPr="00485AA2" w:rsidRDefault="00DC2111" w:rsidP="00443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:rsidR="00DC2111" w:rsidRDefault="00BA05D2" w:rsidP="00443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246,243</w:t>
            </w:r>
          </w:p>
        </w:tc>
        <w:tc>
          <w:tcPr>
            <w:tcW w:w="153" w:type="pct"/>
          </w:tcPr>
          <w:p w:rsidR="00DC2111" w:rsidRPr="00485AA2" w:rsidRDefault="00DC2111" w:rsidP="00443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C2111" w:rsidRDefault="00BA05D2" w:rsidP="00443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:rsidR="00DC2111" w:rsidRPr="00485AA2" w:rsidRDefault="00DC2111" w:rsidP="00443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C2111" w:rsidRPr="00A06F08" w:rsidRDefault="00DC2111" w:rsidP="00BA0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:rsidR="00DC2111" w:rsidRPr="00485AA2" w:rsidRDefault="00DC2111" w:rsidP="00443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DC2111" w:rsidRPr="00A06F08" w:rsidRDefault="00DC2111" w:rsidP="00BA0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6F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2111" w:rsidRPr="00485AA2" w:rsidTr="002933A0">
        <w:tc>
          <w:tcPr>
            <w:tcW w:w="1853" w:type="pct"/>
          </w:tcPr>
          <w:p w:rsidR="00DC2111" w:rsidRDefault="00BA05D2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BA05D2">
              <w:rPr>
                <w:rFonts w:ascii="Angsana New" w:hAnsi="Angsana New"/>
                <w:sz w:val="30"/>
                <w:szCs w:val="30"/>
                <w:cs/>
              </w:rPr>
              <w:t>จากการตีราคาทรัพย์สิน</w:t>
            </w:r>
          </w:p>
        </w:tc>
        <w:tc>
          <w:tcPr>
            <w:tcW w:w="153" w:type="pct"/>
            <w:vMerge/>
          </w:tcPr>
          <w:p w:rsidR="00DC2111" w:rsidRPr="00485AA2" w:rsidRDefault="00DC2111" w:rsidP="00443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:rsidR="00DC2111" w:rsidRPr="00BA05D2" w:rsidRDefault="00490E2D" w:rsidP="00443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(118</w:t>
            </w:r>
            <w:r w:rsidR="00BA05D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" w:type="pct"/>
          </w:tcPr>
          <w:p w:rsidR="00DC2111" w:rsidRPr="00485AA2" w:rsidRDefault="00DC2111" w:rsidP="00443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C2111" w:rsidRDefault="00DC2111" w:rsidP="00BA0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:rsidR="00DC2111" w:rsidRPr="00485AA2" w:rsidRDefault="00DC2111" w:rsidP="00443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C2111" w:rsidRDefault="00BA05D2" w:rsidP="00443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:rsidR="00DC2111" w:rsidRPr="00485AA2" w:rsidRDefault="00DC2111" w:rsidP="00443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DC2111" w:rsidRDefault="00DC2111" w:rsidP="00BA0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2111" w:rsidRPr="00485AA2" w:rsidTr="002933A0">
        <w:tc>
          <w:tcPr>
            <w:tcW w:w="1853" w:type="pct"/>
          </w:tcPr>
          <w:p w:rsidR="00DC2111" w:rsidRPr="00BA6577" w:rsidRDefault="00DC2111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B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A65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F2B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" w:type="pct"/>
            <w:vMerge/>
          </w:tcPr>
          <w:p w:rsidR="00DC2111" w:rsidRPr="00485AA2" w:rsidRDefault="00DC2111" w:rsidP="00443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:rsidR="00DC2111" w:rsidRPr="00115996" w:rsidRDefault="00BA05D2" w:rsidP="00443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246,</w:t>
            </w:r>
            <w:r w:rsidR="00490E2D">
              <w:rPr>
                <w:rFonts w:ascii="Angsana New" w:hAnsi="Angsana New"/>
                <w:b/>
                <w:bCs/>
                <w:sz w:val="30"/>
                <w:szCs w:val="30"/>
              </w:rPr>
              <w:t>125</w:t>
            </w:r>
          </w:p>
        </w:tc>
        <w:tc>
          <w:tcPr>
            <w:tcW w:w="153" w:type="pct"/>
          </w:tcPr>
          <w:p w:rsidR="00DC2111" w:rsidRPr="00115996" w:rsidRDefault="00DC2111" w:rsidP="00443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:rsidR="00DC2111" w:rsidRPr="00115996" w:rsidRDefault="00BA05D2" w:rsidP="00443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:rsidR="00DC2111" w:rsidRPr="00115996" w:rsidRDefault="00DC2111" w:rsidP="00443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:rsidR="00DC2111" w:rsidRPr="00115996" w:rsidRDefault="00BA05D2" w:rsidP="00443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:rsidR="00DC2111" w:rsidRPr="00115996" w:rsidRDefault="00DC2111" w:rsidP="00443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:rsidR="00DC2111" w:rsidRPr="00115996" w:rsidRDefault="00BA05D2" w:rsidP="00443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DC2111" w:rsidRPr="00061EB7" w:rsidRDefault="00F02790" w:rsidP="0092115A">
      <w:pPr>
        <w:pStyle w:val="acctfourfigures"/>
        <w:spacing w:before="120"/>
        <w:ind w:left="990" w:right="562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02790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บริษัทย่อยในต่างประเทศแห่งหนึ่ง ลงทุนในที่ดินสองแปลงซึ่งยังไม่นำมาใช้ในการดำเนินงาน ระหว่างปี </w:t>
      </w:r>
      <w:r w:rsidR="00061EB7" w:rsidRPr="00061EB7">
        <w:rPr>
          <w:rFonts w:ascii="Angsana New" w:hAnsi="Angsana New" w:cs="Angsana New"/>
          <w:sz w:val="30"/>
          <w:szCs w:val="30"/>
          <w:lang w:bidi="th-TH"/>
        </w:rPr>
        <w:t>2561</w:t>
      </w:r>
      <w:r w:rsidRPr="00F02790">
        <w:rPr>
          <w:rFonts w:ascii="Angsana New" w:hAnsi="Angsana New" w:cs="Angsana New"/>
          <w:sz w:val="30"/>
          <w:szCs w:val="30"/>
          <w:cs/>
          <w:lang w:bidi="th-TH"/>
        </w:rPr>
        <w:t xml:space="preserve"> บริษัทย่อยได้โอนที่ดินดังกล่าวเป็นอสังหาริมทรัพย์เพื่อการลงทุน ซึ่งแสดงด้วยมูลค่ายุติธรรม โดยใช้ข้อมูลของ</w:t>
      </w:r>
      <w:r w:rsidR="00201E2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</w:t>
      </w:r>
      <w:r w:rsidRPr="00F02790">
        <w:rPr>
          <w:rFonts w:ascii="Angsana New" w:hAnsi="Angsana New" w:cs="Angsana New"/>
          <w:sz w:val="30"/>
          <w:szCs w:val="30"/>
          <w:cs/>
          <w:lang w:bidi="th-TH"/>
        </w:rPr>
        <w:t xml:space="preserve">ผู้ประเมินราคาอิสระตามรายงานการประเมินฉบับลงวันที่ </w:t>
      </w:r>
      <w:r w:rsidR="00061EB7" w:rsidRPr="00061EB7">
        <w:rPr>
          <w:rFonts w:ascii="Angsana New" w:hAnsi="Angsana New" w:cs="Angsana New"/>
          <w:sz w:val="30"/>
          <w:szCs w:val="30"/>
          <w:lang w:bidi="th-TH"/>
        </w:rPr>
        <w:t>26</w:t>
      </w:r>
      <w:r w:rsidRPr="00F02790">
        <w:rPr>
          <w:rFonts w:ascii="Angsana New" w:hAnsi="Angsana New" w:cs="Angsana New"/>
          <w:sz w:val="30"/>
          <w:szCs w:val="30"/>
          <w:cs/>
          <w:lang w:bidi="th-TH"/>
        </w:rPr>
        <w:t xml:space="preserve"> พฤศจิกายน </w:t>
      </w:r>
      <w:r w:rsidR="00061EB7" w:rsidRPr="00061EB7">
        <w:rPr>
          <w:rFonts w:ascii="Angsana New" w:hAnsi="Angsana New" w:cs="Angsana New"/>
          <w:sz w:val="30"/>
          <w:szCs w:val="30"/>
          <w:lang w:bidi="th-TH"/>
        </w:rPr>
        <w:t>2561</w:t>
      </w:r>
      <w:r w:rsidRPr="00F02790">
        <w:rPr>
          <w:rFonts w:ascii="Angsana New" w:hAnsi="Angsana New" w:cs="Angsana New"/>
          <w:sz w:val="30"/>
          <w:szCs w:val="30"/>
          <w:cs/>
          <w:lang w:bidi="th-TH"/>
        </w:rPr>
        <w:t xml:space="preserve"> และ </w:t>
      </w:r>
      <w:r w:rsidR="00061EB7" w:rsidRPr="00061EB7">
        <w:rPr>
          <w:rFonts w:ascii="Angsana New" w:hAnsi="Angsana New" w:cs="Angsana New"/>
          <w:sz w:val="30"/>
          <w:szCs w:val="30"/>
          <w:lang w:bidi="th-TH"/>
        </w:rPr>
        <w:t>4</w:t>
      </w:r>
      <w:r w:rsidRPr="00F02790">
        <w:rPr>
          <w:rFonts w:ascii="Angsana New" w:hAnsi="Angsana New" w:cs="Angsana New"/>
          <w:sz w:val="30"/>
          <w:szCs w:val="30"/>
          <w:cs/>
          <w:lang w:bidi="th-TH"/>
        </w:rPr>
        <w:t xml:space="preserve"> กุมภาพันธ์ </w:t>
      </w:r>
      <w:r w:rsidR="00061EB7" w:rsidRPr="00061EB7">
        <w:rPr>
          <w:rFonts w:ascii="Angsana New" w:hAnsi="Angsana New" w:cs="Angsana New"/>
          <w:sz w:val="30"/>
          <w:szCs w:val="30"/>
          <w:lang w:bidi="th-TH"/>
        </w:rPr>
        <w:t>2562</w:t>
      </w:r>
    </w:p>
    <w:p w:rsidR="00061EB7" w:rsidRPr="00061EB7" w:rsidRDefault="00061EB7" w:rsidP="00061EB7">
      <w:pPr>
        <w:pStyle w:val="acctfourfigures"/>
        <w:spacing w:before="120"/>
        <w:ind w:left="990" w:right="382"/>
        <w:rPr>
          <w:rFonts w:ascii="Angsana New" w:hAnsi="Angsana New" w:cs="Angsana New"/>
          <w:sz w:val="30"/>
          <w:szCs w:val="30"/>
        </w:rPr>
        <w:sectPr w:rsidR="00061EB7" w:rsidRPr="00061EB7" w:rsidSect="00061EB7">
          <w:pgSz w:w="11909" w:h="16834" w:code="9"/>
          <w:pgMar w:top="1152" w:right="576" w:bottom="1152" w:left="691" w:header="720" w:footer="720" w:gutter="0"/>
          <w:cols w:space="720"/>
          <w:docGrid w:linePitch="245"/>
        </w:sectPr>
      </w:pPr>
    </w:p>
    <w:p w:rsidR="00240D5B" w:rsidRPr="004052CF" w:rsidRDefault="00240D5B" w:rsidP="003A0849">
      <w:pPr>
        <w:numPr>
          <w:ilvl w:val="0"/>
          <w:numId w:val="29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350"/>
        </w:tabs>
        <w:spacing w:line="240" w:lineRule="auto"/>
        <w:ind w:left="1170" w:hanging="720"/>
        <w:rPr>
          <w:rFonts w:ascii="Angsana New" w:hAnsi="Angsana New"/>
          <w:b/>
          <w:bCs/>
          <w:sz w:val="30"/>
          <w:szCs w:val="30"/>
        </w:rPr>
      </w:pPr>
      <w:r w:rsidRPr="00A61889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:rsidR="0099696B" w:rsidRPr="00241B87" w:rsidRDefault="0099696B" w:rsidP="00447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4"/>
          <w:szCs w:val="14"/>
        </w:rPr>
      </w:pPr>
    </w:p>
    <w:tbl>
      <w:tblPr>
        <w:tblW w:w="1395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236"/>
        <w:gridCol w:w="1474"/>
        <w:gridCol w:w="284"/>
        <w:gridCol w:w="1516"/>
        <w:gridCol w:w="283"/>
        <w:gridCol w:w="1211"/>
        <w:gridCol w:w="284"/>
        <w:gridCol w:w="1211"/>
        <w:gridCol w:w="283"/>
        <w:gridCol w:w="1211"/>
        <w:gridCol w:w="270"/>
        <w:gridCol w:w="1367"/>
      </w:tblGrid>
      <w:tr w:rsidR="001147C9" w:rsidRPr="00EE1858" w:rsidTr="00A01B24">
        <w:tc>
          <w:tcPr>
            <w:tcW w:w="2880" w:type="dxa"/>
          </w:tcPr>
          <w:p w:rsidR="001147C9" w:rsidRPr="00EE1858" w:rsidRDefault="001147C9" w:rsidP="001E1782">
            <w:pPr>
              <w:pStyle w:val="BlockText"/>
              <w:ind w:left="0" w:right="0" w:firstLine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0" w:type="dxa"/>
            <w:gridSpan w:val="13"/>
            <w:tcBorders>
              <w:bottom w:val="single" w:sz="4" w:space="0" w:color="auto"/>
            </w:tcBorders>
          </w:tcPr>
          <w:p w:rsidR="001147C9" w:rsidRPr="00EE1858" w:rsidRDefault="001147C9" w:rsidP="001E1782">
            <w:pPr>
              <w:pStyle w:val="BlockText"/>
              <w:ind w:left="-108" w:right="0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sz w:val="24"/>
                <w:szCs w:val="24"/>
                <w:cs/>
              </w:rPr>
              <w:t>(พันบาท)</w:t>
            </w:r>
          </w:p>
        </w:tc>
      </w:tr>
      <w:tr w:rsidR="00BE2FD5" w:rsidRPr="00EE1858" w:rsidTr="00A01B24">
        <w:tc>
          <w:tcPr>
            <w:tcW w:w="2880" w:type="dxa"/>
          </w:tcPr>
          <w:p w:rsidR="00BE2FD5" w:rsidRPr="00EE1858" w:rsidRDefault="00BE2FD5" w:rsidP="00447D0E">
            <w:pPr>
              <w:pStyle w:val="BlockText"/>
              <w:ind w:left="0" w:right="0" w:firstLine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7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BE2FD5" w:rsidRPr="00EE1858" w:rsidRDefault="00BE2FD5" w:rsidP="00447D0E">
            <w:pPr>
              <w:pStyle w:val="BlockText"/>
              <w:ind w:left="-108" w:right="0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240D5B" w:rsidRPr="00EE1858" w:rsidTr="00A01B24">
        <w:tc>
          <w:tcPr>
            <w:tcW w:w="2880" w:type="dxa"/>
          </w:tcPr>
          <w:p w:rsidR="00240D5B" w:rsidRPr="00EE1858" w:rsidRDefault="00240D5B" w:rsidP="00447D0E">
            <w:pPr>
              <w:pStyle w:val="BlockText"/>
              <w:ind w:left="0" w:right="0" w:firstLine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240D5B" w:rsidRPr="00EE1858" w:rsidRDefault="00240D5B" w:rsidP="00447D0E">
            <w:pPr>
              <w:pStyle w:val="BlockText"/>
              <w:ind w:left="-108" w:right="-123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240D5B" w:rsidRPr="00EE1858" w:rsidRDefault="00240D5B" w:rsidP="00447D0E">
            <w:pPr>
              <w:pStyle w:val="BlockText"/>
              <w:ind w:left="-108" w:right="0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:rsidR="00240D5B" w:rsidRPr="00EE1858" w:rsidRDefault="00240D5B" w:rsidP="00447D0E">
            <w:pPr>
              <w:pStyle w:val="BlockText"/>
              <w:ind w:left="-59" w:right="-116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240D5B" w:rsidRPr="00EE1858" w:rsidRDefault="00240D5B" w:rsidP="00447D0E">
            <w:pPr>
              <w:pStyle w:val="BlockText"/>
              <w:ind w:left="-108" w:right="0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</w:tcPr>
          <w:p w:rsidR="00240D5B" w:rsidRPr="00EE1858" w:rsidRDefault="00240D5B" w:rsidP="00447D0E">
            <w:pPr>
              <w:pStyle w:val="BlockText"/>
              <w:ind w:left="-108" w:right="-136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240D5B" w:rsidRPr="00EE1858" w:rsidRDefault="00240D5B" w:rsidP="00447D0E">
            <w:pPr>
              <w:pStyle w:val="BlockText"/>
              <w:ind w:left="-108" w:right="0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240D5B" w:rsidRPr="00EE1858" w:rsidRDefault="00240D5B" w:rsidP="00447D0E">
            <w:pPr>
              <w:pStyle w:val="BlockText"/>
              <w:ind w:left="-108" w:right="-82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40D5B" w:rsidRPr="00EE1858" w:rsidRDefault="00240D5B" w:rsidP="00447D0E">
            <w:pPr>
              <w:pStyle w:val="BlockText"/>
              <w:ind w:left="-108" w:right="0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240D5B" w:rsidRPr="00EE1858" w:rsidRDefault="00240D5B" w:rsidP="00447D0E">
            <w:pPr>
              <w:pStyle w:val="BlockText"/>
              <w:ind w:left="-108" w:right="-117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240D5B" w:rsidRPr="00EE1858" w:rsidRDefault="00240D5B" w:rsidP="00447D0E">
            <w:pPr>
              <w:pStyle w:val="BlockText"/>
              <w:ind w:left="-108" w:right="0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240D5B" w:rsidRPr="00EE1858" w:rsidRDefault="00A531BB" w:rsidP="00447D0E">
            <w:pPr>
              <w:pStyle w:val="BlockText"/>
              <w:ind w:left="-108" w:right="-99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eastAsia="Angsana New" w:hAnsi="Angsana New"/>
                <w:sz w:val="24"/>
                <w:szCs w:val="24"/>
                <w:cs/>
              </w:rPr>
              <w:t>สินทรัพย์</w:t>
            </w:r>
            <w:r w:rsidR="00DE036D" w:rsidRPr="00EE1858">
              <w:rPr>
                <w:rFonts w:ascii="Angsana New" w:eastAsia="Angsana New" w:hAnsi="Angsana New"/>
                <w:sz w:val="24"/>
                <w:szCs w:val="24"/>
                <w:cs/>
              </w:rPr>
              <w:t>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240D5B" w:rsidRPr="00EE1858" w:rsidRDefault="00240D5B" w:rsidP="00447D0E">
            <w:pPr>
              <w:pStyle w:val="BlockText"/>
              <w:ind w:left="-108" w:right="0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240D5B" w:rsidRPr="00EE1858" w:rsidRDefault="00240D5B" w:rsidP="00447D0E">
            <w:pPr>
              <w:pStyle w:val="BlockText"/>
              <w:ind w:left="-108" w:right="0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</w:tr>
      <w:tr w:rsidR="00240D5B" w:rsidRPr="00EE1858" w:rsidTr="00015015">
        <w:tc>
          <w:tcPr>
            <w:tcW w:w="2880" w:type="dxa"/>
          </w:tcPr>
          <w:p w:rsidR="00240D5B" w:rsidRPr="00EE1858" w:rsidRDefault="00240D5B" w:rsidP="00447D0E">
            <w:pPr>
              <w:pStyle w:val="BlockText"/>
              <w:ind w:left="0" w:right="0" w:firstLine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240D5B" w:rsidRPr="00EE1858" w:rsidRDefault="00240D5B" w:rsidP="00447D0E">
            <w:pPr>
              <w:pStyle w:val="BlockText"/>
              <w:ind w:left="-108" w:right="-123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240D5B" w:rsidRPr="00EE1858" w:rsidRDefault="00240D5B" w:rsidP="00447D0E">
            <w:pPr>
              <w:pStyle w:val="BlockText"/>
              <w:ind w:left="-108" w:right="0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:rsidR="00240D5B" w:rsidRPr="00EE1858" w:rsidRDefault="00DE036D" w:rsidP="00447D0E">
            <w:pPr>
              <w:pStyle w:val="BlockText"/>
              <w:ind w:left="-59" w:right="-116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84" w:type="dxa"/>
            <w:shd w:val="clear" w:color="auto" w:fill="auto"/>
          </w:tcPr>
          <w:p w:rsidR="00240D5B" w:rsidRPr="00EE1858" w:rsidRDefault="00240D5B" w:rsidP="00447D0E">
            <w:pPr>
              <w:pStyle w:val="BlockText"/>
              <w:ind w:left="-108" w:right="0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16" w:type="dxa"/>
          </w:tcPr>
          <w:p w:rsidR="00240D5B" w:rsidRPr="00EE1858" w:rsidRDefault="00240D5B" w:rsidP="00447D0E">
            <w:pPr>
              <w:pStyle w:val="BlockText"/>
              <w:ind w:left="-108" w:right="-136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:rsidR="00240D5B" w:rsidRPr="00EE1858" w:rsidRDefault="00240D5B" w:rsidP="00447D0E">
            <w:pPr>
              <w:pStyle w:val="BlockText"/>
              <w:ind w:left="-108" w:right="0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211" w:type="dxa"/>
          </w:tcPr>
          <w:p w:rsidR="00240D5B" w:rsidRPr="00EE1858" w:rsidRDefault="00240D5B" w:rsidP="00447D0E">
            <w:pPr>
              <w:pStyle w:val="BlockText"/>
              <w:ind w:left="-108" w:right="-82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84" w:type="dxa"/>
          </w:tcPr>
          <w:p w:rsidR="00240D5B" w:rsidRPr="00EE1858" w:rsidRDefault="00240D5B" w:rsidP="00447D0E">
            <w:pPr>
              <w:pStyle w:val="BlockText"/>
              <w:ind w:left="-108" w:right="0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211" w:type="dxa"/>
          </w:tcPr>
          <w:p w:rsidR="00240D5B" w:rsidRPr="00EE1858" w:rsidRDefault="00240D5B" w:rsidP="00447D0E">
            <w:pPr>
              <w:pStyle w:val="BlockText"/>
              <w:ind w:left="-108" w:right="-117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:rsidR="00240D5B" w:rsidRPr="00EE1858" w:rsidRDefault="00240D5B" w:rsidP="00447D0E">
            <w:pPr>
              <w:pStyle w:val="BlockText"/>
              <w:ind w:left="-108" w:right="0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211" w:type="dxa"/>
          </w:tcPr>
          <w:p w:rsidR="00240D5B" w:rsidRPr="00EE1858" w:rsidRDefault="00DE036D" w:rsidP="00447D0E">
            <w:pPr>
              <w:pStyle w:val="BlockText"/>
              <w:ind w:left="-108" w:right="-99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eastAsia="Angsana New" w:hAnsi="Angsana New"/>
                <w:sz w:val="24"/>
                <w:szCs w:val="24"/>
                <w:cs/>
              </w:rPr>
              <w:t>อยู่</w:t>
            </w:r>
            <w:r w:rsidR="00A531BB" w:rsidRPr="00EE1858">
              <w:rPr>
                <w:rFonts w:ascii="Angsana New" w:eastAsia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70" w:type="dxa"/>
          </w:tcPr>
          <w:p w:rsidR="00240D5B" w:rsidRPr="00EE1858" w:rsidRDefault="00240D5B" w:rsidP="00447D0E">
            <w:pPr>
              <w:pStyle w:val="BlockText"/>
              <w:ind w:left="-108" w:right="0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367" w:type="dxa"/>
          </w:tcPr>
          <w:p w:rsidR="00240D5B" w:rsidRPr="00EE1858" w:rsidRDefault="00240D5B" w:rsidP="00447D0E">
            <w:pPr>
              <w:pStyle w:val="BlockText"/>
              <w:ind w:left="-108" w:right="0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</w:tr>
      <w:tr w:rsidR="00240D5B" w:rsidRPr="00EE1858" w:rsidTr="00A01B24">
        <w:tc>
          <w:tcPr>
            <w:tcW w:w="2880" w:type="dxa"/>
          </w:tcPr>
          <w:p w:rsidR="00240D5B" w:rsidRPr="00EE1858" w:rsidRDefault="00240D5B" w:rsidP="00447D0E">
            <w:pPr>
              <w:pStyle w:val="BlockText"/>
              <w:ind w:left="0" w:right="0" w:firstLine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240D5B" w:rsidRPr="00EE1858" w:rsidRDefault="00240D5B" w:rsidP="00447D0E">
            <w:pPr>
              <w:pStyle w:val="BlockText"/>
              <w:ind w:left="-108" w:right="-123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240D5B" w:rsidRPr="00EE1858" w:rsidRDefault="00240D5B" w:rsidP="00447D0E">
            <w:pPr>
              <w:pStyle w:val="BlockText"/>
              <w:ind w:left="-108" w:right="0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:rsidR="00240D5B" w:rsidRPr="00EE1858" w:rsidRDefault="00DE036D" w:rsidP="00447D0E">
            <w:pPr>
              <w:pStyle w:val="BlockText"/>
              <w:ind w:left="-59" w:right="-116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84" w:type="dxa"/>
            <w:shd w:val="clear" w:color="auto" w:fill="auto"/>
          </w:tcPr>
          <w:p w:rsidR="00240D5B" w:rsidRPr="00EE1858" w:rsidRDefault="00240D5B" w:rsidP="00447D0E">
            <w:pPr>
              <w:pStyle w:val="BlockText"/>
              <w:ind w:left="-108" w:right="0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16" w:type="dxa"/>
          </w:tcPr>
          <w:p w:rsidR="00240D5B" w:rsidRPr="00EE1858" w:rsidRDefault="00240D5B" w:rsidP="00447D0E">
            <w:pPr>
              <w:pStyle w:val="BlockText"/>
              <w:ind w:left="-108" w:right="-136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83" w:type="dxa"/>
          </w:tcPr>
          <w:p w:rsidR="00240D5B" w:rsidRPr="00EE1858" w:rsidRDefault="00240D5B" w:rsidP="00447D0E">
            <w:pPr>
              <w:pStyle w:val="BlockText"/>
              <w:ind w:left="-108" w:right="0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211" w:type="dxa"/>
          </w:tcPr>
          <w:p w:rsidR="00240D5B" w:rsidRPr="00EE1858" w:rsidRDefault="00240D5B" w:rsidP="00447D0E">
            <w:pPr>
              <w:pStyle w:val="BlockText"/>
              <w:ind w:left="-108" w:right="-82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84" w:type="dxa"/>
          </w:tcPr>
          <w:p w:rsidR="00240D5B" w:rsidRPr="00EE1858" w:rsidRDefault="00240D5B" w:rsidP="00447D0E">
            <w:pPr>
              <w:pStyle w:val="BlockText"/>
              <w:ind w:left="-108" w:right="0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211" w:type="dxa"/>
          </w:tcPr>
          <w:p w:rsidR="00240D5B" w:rsidRPr="00EE1858" w:rsidRDefault="00240D5B" w:rsidP="00447D0E">
            <w:pPr>
              <w:pStyle w:val="BlockText"/>
              <w:ind w:left="-108" w:right="-117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:rsidR="00240D5B" w:rsidRPr="00EE1858" w:rsidRDefault="00240D5B" w:rsidP="00447D0E">
            <w:pPr>
              <w:pStyle w:val="BlockText"/>
              <w:ind w:left="-108" w:right="0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211" w:type="dxa"/>
          </w:tcPr>
          <w:p w:rsidR="00240D5B" w:rsidRPr="00EE1858" w:rsidRDefault="00A531BB" w:rsidP="00447D0E">
            <w:pPr>
              <w:pStyle w:val="BlockText"/>
              <w:ind w:left="-108" w:right="-99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eastAsia="Angsana New" w:hAnsi="Angsana New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0" w:type="dxa"/>
          </w:tcPr>
          <w:p w:rsidR="00240D5B" w:rsidRPr="00EE1858" w:rsidRDefault="00240D5B" w:rsidP="00447D0E">
            <w:pPr>
              <w:pStyle w:val="BlockText"/>
              <w:ind w:left="-108" w:right="0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367" w:type="dxa"/>
          </w:tcPr>
          <w:p w:rsidR="00240D5B" w:rsidRPr="00EE1858" w:rsidRDefault="00240D5B" w:rsidP="00447D0E">
            <w:pPr>
              <w:pStyle w:val="BlockText"/>
              <w:ind w:left="-108" w:right="0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</w:tr>
      <w:tr w:rsidR="00240D5B" w:rsidRPr="00EE1858" w:rsidTr="00A01B24">
        <w:tc>
          <w:tcPr>
            <w:tcW w:w="2880" w:type="dxa"/>
          </w:tcPr>
          <w:p w:rsidR="00240D5B" w:rsidRPr="00EE1858" w:rsidRDefault="00240D5B" w:rsidP="00447D0E">
            <w:pPr>
              <w:pStyle w:val="BlockText"/>
              <w:ind w:left="0" w:right="0" w:firstLine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40D5B" w:rsidRPr="00EE1858" w:rsidRDefault="00240D5B" w:rsidP="00447D0E">
            <w:pPr>
              <w:pStyle w:val="BlockText"/>
              <w:ind w:left="-108" w:right="-123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36" w:type="dxa"/>
          </w:tcPr>
          <w:p w:rsidR="00240D5B" w:rsidRPr="00EE1858" w:rsidRDefault="00240D5B" w:rsidP="00447D0E">
            <w:pPr>
              <w:pStyle w:val="BlockText"/>
              <w:ind w:left="-108" w:right="0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:rsidR="00240D5B" w:rsidRPr="00EE1858" w:rsidRDefault="00DE036D" w:rsidP="00447D0E">
            <w:pPr>
              <w:pStyle w:val="BlockText"/>
              <w:ind w:left="-59" w:right="-116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284" w:type="dxa"/>
            <w:shd w:val="clear" w:color="auto" w:fill="auto"/>
          </w:tcPr>
          <w:p w:rsidR="00240D5B" w:rsidRPr="00EE1858" w:rsidRDefault="00240D5B" w:rsidP="00447D0E">
            <w:pPr>
              <w:pStyle w:val="BlockText"/>
              <w:ind w:left="-108" w:right="0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240D5B" w:rsidRPr="00EE1858" w:rsidRDefault="00240D5B" w:rsidP="00447D0E">
            <w:pPr>
              <w:pStyle w:val="BlockText"/>
              <w:ind w:left="-108" w:right="-136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eastAsia="Angsana New" w:hAnsi="Angsan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83" w:type="dxa"/>
          </w:tcPr>
          <w:p w:rsidR="00240D5B" w:rsidRPr="00EE1858" w:rsidRDefault="00240D5B" w:rsidP="00447D0E">
            <w:pPr>
              <w:pStyle w:val="BlockText"/>
              <w:ind w:left="-108" w:right="0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240D5B" w:rsidRPr="00EE1858" w:rsidRDefault="00240D5B" w:rsidP="00447D0E">
            <w:pPr>
              <w:pStyle w:val="BlockText"/>
              <w:ind w:left="-108" w:right="-82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eastAsia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84" w:type="dxa"/>
          </w:tcPr>
          <w:p w:rsidR="00240D5B" w:rsidRPr="00EE1858" w:rsidRDefault="00240D5B" w:rsidP="00447D0E">
            <w:pPr>
              <w:pStyle w:val="BlockText"/>
              <w:ind w:left="-108" w:right="0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240D5B" w:rsidRPr="00EE1858" w:rsidRDefault="00240D5B" w:rsidP="00447D0E">
            <w:pPr>
              <w:pStyle w:val="BlockText"/>
              <w:ind w:left="-108" w:right="-117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83" w:type="dxa"/>
          </w:tcPr>
          <w:p w:rsidR="00240D5B" w:rsidRPr="00EE1858" w:rsidRDefault="00240D5B" w:rsidP="00447D0E">
            <w:pPr>
              <w:pStyle w:val="BlockText"/>
              <w:ind w:left="-108" w:right="0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240D5B" w:rsidRPr="00EE1858" w:rsidRDefault="00A531BB" w:rsidP="00447D0E">
            <w:pPr>
              <w:pStyle w:val="BlockText"/>
              <w:ind w:left="-108" w:right="-99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eastAsia="Angsana New" w:hAnsi="Angsana New"/>
                <w:sz w:val="24"/>
                <w:szCs w:val="24"/>
                <w:cs/>
              </w:rPr>
              <w:t>และ</w:t>
            </w:r>
            <w:r w:rsidR="00E56ED6" w:rsidRPr="00EE1858">
              <w:rPr>
                <w:rFonts w:ascii="Angsana New" w:eastAsia="Angsana New" w:hAnsi="Angsana New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270" w:type="dxa"/>
          </w:tcPr>
          <w:p w:rsidR="00240D5B" w:rsidRPr="00EE1858" w:rsidRDefault="00240D5B" w:rsidP="00447D0E">
            <w:pPr>
              <w:pStyle w:val="BlockText"/>
              <w:ind w:left="-108" w:right="0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240D5B" w:rsidRPr="00EE1858" w:rsidRDefault="00240D5B" w:rsidP="00447D0E">
            <w:pPr>
              <w:pStyle w:val="BlockText"/>
              <w:ind w:left="-108" w:right="0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eastAsia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240D5B" w:rsidRPr="00EE1858" w:rsidTr="00A01B24">
        <w:tc>
          <w:tcPr>
            <w:tcW w:w="2880" w:type="dxa"/>
          </w:tcPr>
          <w:p w:rsidR="00240D5B" w:rsidRPr="00EE1858" w:rsidRDefault="00240D5B" w:rsidP="00447D0E">
            <w:pPr>
              <w:pStyle w:val="BlockText"/>
              <w:ind w:left="0" w:right="0" w:firstLine="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240D5B" w:rsidRPr="00EE1858" w:rsidRDefault="00240D5B" w:rsidP="00447D0E">
            <w:pPr>
              <w:pStyle w:val="BlockText"/>
              <w:ind w:left="-108" w:right="0" w:firstLine="0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240D5B" w:rsidRPr="00EE1858" w:rsidRDefault="00240D5B" w:rsidP="00447D0E">
            <w:pPr>
              <w:pStyle w:val="BlockText"/>
              <w:ind w:left="-108" w:right="0" w:firstLine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:rsidR="00240D5B" w:rsidRPr="00EE1858" w:rsidRDefault="00240D5B" w:rsidP="00447D0E">
            <w:pPr>
              <w:pStyle w:val="BlockText"/>
              <w:ind w:left="-108" w:right="0" w:firstLine="0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240D5B" w:rsidRPr="00EE1858" w:rsidRDefault="00240D5B" w:rsidP="00447D0E">
            <w:pPr>
              <w:pStyle w:val="BlockText"/>
              <w:ind w:left="-108" w:right="0" w:firstLine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</w:tcPr>
          <w:p w:rsidR="00240D5B" w:rsidRPr="00EE1858" w:rsidRDefault="00240D5B" w:rsidP="00447D0E">
            <w:pPr>
              <w:pStyle w:val="BlockText"/>
              <w:ind w:left="-108" w:right="0" w:firstLine="0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:rsidR="00240D5B" w:rsidRPr="00EE1858" w:rsidRDefault="00240D5B" w:rsidP="00447D0E">
            <w:pPr>
              <w:pStyle w:val="BlockText"/>
              <w:ind w:left="-108" w:right="0" w:firstLine="0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240D5B" w:rsidRPr="00EE1858" w:rsidRDefault="00240D5B" w:rsidP="00447D0E">
            <w:pPr>
              <w:pStyle w:val="BlockText"/>
              <w:ind w:left="-108" w:right="0" w:firstLine="0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:rsidR="00240D5B" w:rsidRPr="00EE1858" w:rsidRDefault="00240D5B" w:rsidP="00447D0E">
            <w:pPr>
              <w:pStyle w:val="BlockText"/>
              <w:ind w:left="-108" w:right="0" w:firstLine="0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240D5B" w:rsidRPr="00EE1858" w:rsidRDefault="00240D5B" w:rsidP="00447D0E">
            <w:pPr>
              <w:pStyle w:val="BlockText"/>
              <w:ind w:left="-108" w:right="0" w:firstLine="0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:rsidR="00240D5B" w:rsidRPr="00EE1858" w:rsidRDefault="00240D5B" w:rsidP="00447D0E">
            <w:pPr>
              <w:pStyle w:val="BlockText"/>
              <w:ind w:left="-108" w:right="0" w:firstLine="0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240D5B" w:rsidRPr="00EE1858" w:rsidRDefault="00240D5B" w:rsidP="00447D0E">
            <w:pPr>
              <w:pStyle w:val="BlockText"/>
              <w:ind w:left="-108" w:right="0" w:firstLine="0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240D5B" w:rsidRPr="00EE1858" w:rsidRDefault="00240D5B" w:rsidP="00447D0E">
            <w:pPr>
              <w:pStyle w:val="BlockText"/>
              <w:ind w:left="-108" w:right="0" w:firstLine="0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240D5B" w:rsidRPr="00EE1858" w:rsidRDefault="00240D5B" w:rsidP="00447D0E">
            <w:pPr>
              <w:pStyle w:val="BlockText"/>
              <w:ind w:left="-108" w:right="0" w:firstLine="0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</w:tr>
      <w:tr w:rsidR="00032035" w:rsidRPr="00EE1858" w:rsidTr="00015015">
        <w:tc>
          <w:tcPr>
            <w:tcW w:w="2880" w:type="dxa"/>
          </w:tcPr>
          <w:p w:rsidR="00032035" w:rsidRPr="00EE1858" w:rsidRDefault="00032035" w:rsidP="00B6345B">
            <w:pPr>
              <w:pStyle w:val="BlockText"/>
              <w:ind w:left="0" w:right="0" w:firstLine="0"/>
              <w:rPr>
                <w:rFonts w:ascii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E1858">
              <w:rPr>
                <w:rFonts w:ascii="Angsana New" w:hAnsi="Angsana New"/>
                <w:sz w:val="24"/>
                <w:szCs w:val="24"/>
              </w:rPr>
              <w:t>1</w:t>
            </w:r>
            <w:r w:rsidRPr="00EE1858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EE1858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440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/>
                <w:b/>
                <w:bCs/>
                <w:sz w:val="24"/>
                <w:szCs w:val="24"/>
              </w:rPr>
              <w:t>112,152</w:t>
            </w:r>
          </w:p>
        </w:tc>
        <w:tc>
          <w:tcPr>
            <w:tcW w:w="236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/>
                <w:b/>
                <w:bCs/>
                <w:sz w:val="24"/>
                <w:szCs w:val="24"/>
              </w:rPr>
              <w:t>396,592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/>
                <w:b/>
                <w:bCs/>
                <w:sz w:val="24"/>
                <w:szCs w:val="24"/>
              </w:rPr>
              <w:t>1,939,324</w:t>
            </w:r>
          </w:p>
        </w:tc>
        <w:tc>
          <w:tcPr>
            <w:tcW w:w="283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/>
                <w:b/>
                <w:bCs/>
                <w:sz w:val="24"/>
                <w:szCs w:val="24"/>
              </w:rPr>
              <w:t>19,735</w:t>
            </w:r>
          </w:p>
        </w:tc>
        <w:tc>
          <w:tcPr>
            <w:tcW w:w="284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/>
                <w:b/>
                <w:bCs/>
                <w:sz w:val="24"/>
                <w:szCs w:val="24"/>
              </w:rPr>
              <w:t>77,356</w:t>
            </w:r>
          </w:p>
        </w:tc>
        <w:tc>
          <w:tcPr>
            <w:tcW w:w="283" w:type="dxa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/>
                <w:b/>
                <w:bCs/>
                <w:sz w:val="24"/>
                <w:szCs w:val="24"/>
              </w:rPr>
              <w:t>7,688</w:t>
            </w:r>
          </w:p>
        </w:tc>
        <w:tc>
          <w:tcPr>
            <w:tcW w:w="270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/>
                <w:b/>
                <w:bCs/>
                <w:sz w:val="24"/>
                <w:szCs w:val="24"/>
              </w:rPr>
              <w:t>2,552,847</w:t>
            </w:r>
          </w:p>
        </w:tc>
      </w:tr>
      <w:tr w:rsidR="00032035" w:rsidRPr="00EE1858" w:rsidTr="00015015">
        <w:tc>
          <w:tcPr>
            <w:tcW w:w="2880" w:type="dxa"/>
          </w:tcPr>
          <w:p w:rsidR="00032035" w:rsidRPr="00EE1858" w:rsidRDefault="00032035" w:rsidP="00B6345B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</w:rPr>
              <w:t>182,801</w:t>
            </w:r>
          </w:p>
        </w:tc>
        <w:tc>
          <w:tcPr>
            <w:tcW w:w="236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</w:rPr>
              <w:t>6,716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6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</w:rPr>
              <w:t>8,264</w:t>
            </w:r>
          </w:p>
        </w:tc>
        <w:tc>
          <w:tcPr>
            <w:tcW w:w="283" w:type="dxa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</w:rPr>
              <w:t>1,431</w:t>
            </w:r>
          </w:p>
        </w:tc>
        <w:tc>
          <w:tcPr>
            <w:tcW w:w="284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</w:rPr>
              <w:t>7,850</w:t>
            </w:r>
          </w:p>
        </w:tc>
        <w:tc>
          <w:tcPr>
            <w:tcW w:w="283" w:type="dxa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</w:rPr>
              <w:t>191,059</w:t>
            </w:r>
          </w:p>
        </w:tc>
        <w:tc>
          <w:tcPr>
            <w:tcW w:w="270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</w:rPr>
              <w:t>398,121</w:t>
            </w:r>
          </w:p>
        </w:tc>
      </w:tr>
      <w:tr w:rsidR="00032035" w:rsidRPr="00EE1858" w:rsidTr="00032035">
        <w:tc>
          <w:tcPr>
            <w:tcW w:w="2880" w:type="dxa"/>
          </w:tcPr>
          <w:p w:rsidR="00032035" w:rsidRPr="00EE1858" w:rsidRDefault="00032035" w:rsidP="00B6345B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1440" w:type="dxa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</w:rPr>
              <w:t>1,347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6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</w:rPr>
              <w:t>50,205</w:t>
            </w:r>
          </w:p>
        </w:tc>
        <w:tc>
          <w:tcPr>
            <w:tcW w:w="283" w:type="dxa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</w:rPr>
              <w:t>70</w:t>
            </w:r>
          </w:p>
        </w:tc>
        <w:tc>
          <w:tcPr>
            <w:tcW w:w="284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</w:rPr>
              <w:t>1,299</w:t>
            </w:r>
          </w:p>
        </w:tc>
        <w:tc>
          <w:tcPr>
            <w:tcW w:w="283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</w:rPr>
              <w:t>(52,921)</w:t>
            </w:r>
          </w:p>
        </w:tc>
        <w:tc>
          <w:tcPr>
            <w:tcW w:w="270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32035" w:rsidRPr="00EE1858" w:rsidTr="00032035">
        <w:tc>
          <w:tcPr>
            <w:tcW w:w="2880" w:type="dxa"/>
          </w:tcPr>
          <w:p w:rsidR="00032035" w:rsidRPr="00EE1858" w:rsidRDefault="00032035" w:rsidP="00B6345B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6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</w:rPr>
              <w:t>(22,427)</w:t>
            </w:r>
          </w:p>
        </w:tc>
        <w:tc>
          <w:tcPr>
            <w:tcW w:w="283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</w:rPr>
              <w:t>(2,086)</w:t>
            </w:r>
          </w:p>
        </w:tc>
        <w:tc>
          <w:tcPr>
            <w:tcW w:w="284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</w:rPr>
              <w:t>(29)</w:t>
            </w:r>
          </w:p>
        </w:tc>
        <w:tc>
          <w:tcPr>
            <w:tcW w:w="283" w:type="dxa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</w:rPr>
              <w:t>(24,542)</w:t>
            </w:r>
          </w:p>
        </w:tc>
      </w:tr>
      <w:tr w:rsidR="00032035" w:rsidRPr="00EE1858" w:rsidTr="00032035">
        <w:tc>
          <w:tcPr>
            <w:tcW w:w="2880" w:type="dxa"/>
          </w:tcPr>
          <w:p w:rsidR="00032035" w:rsidRPr="00EE1858" w:rsidRDefault="00032035" w:rsidP="00032035">
            <w:pPr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sz w:val="24"/>
                <w:szCs w:val="24"/>
                <w:cs/>
              </w:rPr>
              <w:t>ผลต่างจากการเปลี่ยนแปลงอัตรา   แลกเปลี่ยนเงินตราต่างประเทศ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sz w:val="24"/>
                <w:szCs w:val="24"/>
              </w:rPr>
              <w:t>(6,839)</w:t>
            </w:r>
          </w:p>
        </w:tc>
        <w:tc>
          <w:tcPr>
            <w:tcW w:w="236" w:type="dxa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</w:rPr>
              <w:t>(10,846)</w:t>
            </w:r>
          </w:p>
        </w:tc>
        <w:tc>
          <w:tcPr>
            <w:tcW w:w="270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</w:rPr>
              <w:t>(17,685)</w:t>
            </w:r>
          </w:p>
        </w:tc>
      </w:tr>
      <w:tr w:rsidR="00B6345B" w:rsidRPr="00EE1858" w:rsidTr="00015015">
        <w:tc>
          <w:tcPr>
            <w:tcW w:w="2880" w:type="dxa"/>
          </w:tcPr>
          <w:p w:rsidR="00B6345B" w:rsidRPr="00EE1858" w:rsidRDefault="003646D0" w:rsidP="00B6345B">
            <w:pPr>
              <w:pStyle w:val="BlockText"/>
              <w:ind w:left="0" w:right="0" w:firstLine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E185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EE185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EE1858">
              <w:rPr>
                <w:rFonts w:ascii="Angsana New" w:hAnsi="Angsana New"/>
                <w:b/>
                <w:bCs/>
                <w:sz w:val="24"/>
                <w:szCs w:val="24"/>
              </w:rPr>
              <w:t>25</w:t>
            </w:r>
            <w:r w:rsidR="00032035" w:rsidRPr="00EE1858">
              <w:rPr>
                <w:rFonts w:ascii="Angsana New" w:hAnsi="Angsana New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440" w:type="dxa"/>
            <w:vAlign w:val="bottom"/>
          </w:tcPr>
          <w:p w:rsidR="00B6345B" w:rsidRPr="00EE185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B6345B" w:rsidRPr="00EE185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B6345B" w:rsidRPr="00EE185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6345B" w:rsidRPr="00EE185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vAlign w:val="bottom"/>
          </w:tcPr>
          <w:p w:rsidR="00B6345B" w:rsidRPr="00EE185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B6345B" w:rsidRPr="00EE185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B6345B" w:rsidRPr="00EE185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:rsidR="00B6345B" w:rsidRPr="00EE185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B6345B" w:rsidRPr="00EE185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B6345B" w:rsidRPr="00EE185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B6345B" w:rsidRPr="00EE185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B6345B" w:rsidRPr="00EE185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:rsidR="00B6345B" w:rsidRPr="00EE185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032035" w:rsidRPr="00EE1858" w:rsidTr="00015015">
        <w:tc>
          <w:tcPr>
            <w:tcW w:w="2880" w:type="dxa"/>
          </w:tcPr>
          <w:p w:rsidR="00032035" w:rsidRPr="00EE1858" w:rsidRDefault="00032035" w:rsidP="00B6345B">
            <w:pPr>
              <w:pStyle w:val="BlockText"/>
              <w:ind w:left="0" w:right="0" w:firstLine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</w:t>
            </w:r>
            <w:r w:rsidRPr="00EE185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และ </w:t>
            </w:r>
            <w:r w:rsidRPr="00EE1858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EE185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EE1858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40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/>
                <w:b/>
                <w:bCs/>
                <w:sz w:val="24"/>
                <w:szCs w:val="24"/>
              </w:rPr>
              <w:t>288,114</w:t>
            </w:r>
          </w:p>
        </w:tc>
        <w:tc>
          <w:tcPr>
            <w:tcW w:w="236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/>
                <w:b/>
                <w:bCs/>
                <w:sz w:val="24"/>
                <w:szCs w:val="24"/>
              </w:rPr>
              <w:t>404,655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/>
                <w:b/>
                <w:bCs/>
                <w:sz w:val="24"/>
                <w:szCs w:val="24"/>
              </w:rPr>
              <w:t>1,975,366</w:t>
            </w:r>
          </w:p>
        </w:tc>
        <w:tc>
          <w:tcPr>
            <w:tcW w:w="283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/>
                <w:b/>
                <w:bCs/>
                <w:sz w:val="24"/>
                <w:szCs w:val="24"/>
              </w:rPr>
              <w:t>19,150</w:t>
            </w:r>
          </w:p>
        </w:tc>
        <w:tc>
          <w:tcPr>
            <w:tcW w:w="284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/>
                <w:b/>
                <w:bCs/>
                <w:sz w:val="24"/>
                <w:szCs w:val="24"/>
              </w:rPr>
              <w:t>86,476</w:t>
            </w:r>
          </w:p>
        </w:tc>
        <w:tc>
          <w:tcPr>
            <w:tcW w:w="283" w:type="dxa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/>
                <w:b/>
                <w:bCs/>
                <w:sz w:val="24"/>
                <w:szCs w:val="24"/>
              </w:rPr>
              <w:t>134,980</w:t>
            </w:r>
          </w:p>
        </w:tc>
        <w:tc>
          <w:tcPr>
            <w:tcW w:w="270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:rsidR="00032035" w:rsidRPr="00EE1858" w:rsidRDefault="00032035" w:rsidP="000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b/>
                <w:bCs/>
                <w:sz w:val="24"/>
                <w:szCs w:val="24"/>
              </w:rPr>
              <w:t>2,908,741</w:t>
            </w:r>
          </w:p>
        </w:tc>
      </w:tr>
      <w:tr w:rsidR="00B6345B" w:rsidRPr="00EE1858" w:rsidTr="00015015">
        <w:trPr>
          <w:trHeight w:val="299"/>
        </w:trPr>
        <w:tc>
          <w:tcPr>
            <w:tcW w:w="2880" w:type="dxa"/>
          </w:tcPr>
          <w:p w:rsidR="00B6345B" w:rsidRPr="00EE1858" w:rsidRDefault="00B6345B" w:rsidP="00B6345B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:rsidR="00B6345B" w:rsidRPr="00EE1858" w:rsidRDefault="00DC2111" w:rsidP="008A4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</w:rPr>
              <w:t>196,975</w:t>
            </w:r>
          </w:p>
        </w:tc>
        <w:tc>
          <w:tcPr>
            <w:tcW w:w="236" w:type="dxa"/>
            <w:vAlign w:val="bottom"/>
          </w:tcPr>
          <w:p w:rsidR="00B6345B" w:rsidRPr="00EE185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B6345B" w:rsidRPr="00EE1858" w:rsidRDefault="00BA05D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</w:rPr>
              <w:t>1,679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6345B" w:rsidRPr="00EE1858" w:rsidRDefault="00B6345B" w:rsidP="00B6345B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6" w:type="dxa"/>
            <w:vAlign w:val="bottom"/>
          </w:tcPr>
          <w:p w:rsidR="00B6345B" w:rsidRPr="00EE1858" w:rsidRDefault="00961204" w:rsidP="008D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</w:rPr>
              <w:t>14,704</w:t>
            </w:r>
          </w:p>
        </w:tc>
        <w:tc>
          <w:tcPr>
            <w:tcW w:w="283" w:type="dxa"/>
            <w:vAlign w:val="bottom"/>
          </w:tcPr>
          <w:p w:rsidR="00B6345B" w:rsidRPr="00EE1858" w:rsidRDefault="00B6345B" w:rsidP="00B6345B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B6345B" w:rsidRPr="00EE1858" w:rsidRDefault="00961204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</w:rPr>
              <w:t>848</w:t>
            </w:r>
          </w:p>
        </w:tc>
        <w:tc>
          <w:tcPr>
            <w:tcW w:w="284" w:type="dxa"/>
            <w:vAlign w:val="bottom"/>
          </w:tcPr>
          <w:p w:rsidR="00B6345B" w:rsidRPr="00EE185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B6345B" w:rsidRPr="00EE1858" w:rsidRDefault="00961204" w:rsidP="008D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</w:rPr>
              <w:t>11,480</w:t>
            </w:r>
          </w:p>
        </w:tc>
        <w:tc>
          <w:tcPr>
            <w:tcW w:w="283" w:type="dxa"/>
          </w:tcPr>
          <w:p w:rsidR="00B6345B" w:rsidRPr="00EE185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B6345B" w:rsidRPr="00EE1858" w:rsidRDefault="00961204" w:rsidP="008A4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</w:rPr>
              <w:t>278,675</w:t>
            </w:r>
          </w:p>
        </w:tc>
        <w:tc>
          <w:tcPr>
            <w:tcW w:w="270" w:type="dxa"/>
            <w:vAlign w:val="bottom"/>
          </w:tcPr>
          <w:p w:rsidR="00B6345B" w:rsidRPr="00EE185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:rsidR="00B6345B" w:rsidRPr="00EE1858" w:rsidRDefault="00961204" w:rsidP="008D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</w:rPr>
              <w:t>504,361</w:t>
            </w:r>
          </w:p>
        </w:tc>
      </w:tr>
      <w:tr w:rsidR="00B6345B" w:rsidRPr="00EE1858" w:rsidTr="00015015">
        <w:tc>
          <w:tcPr>
            <w:tcW w:w="2880" w:type="dxa"/>
          </w:tcPr>
          <w:p w:rsidR="00B6345B" w:rsidRPr="00EE1858" w:rsidRDefault="00B6345B" w:rsidP="00B6345B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1440" w:type="dxa"/>
            <w:vAlign w:val="bottom"/>
          </w:tcPr>
          <w:p w:rsidR="00B6345B" w:rsidRPr="00EE1858" w:rsidRDefault="00BA05D2" w:rsidP="00114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</w:rPr>
              <w:t>80,281</w:t>
            </w:r>
          </w:p>
        </w:tc>
        <w:tc>
          <w:tcPr>
            <w:tcW w:w="236" w:type="dxa"/>
            <w:vAlign w:val="bottom"/>
          </w:tcPr>
          <w:p w:rsidR="00B6345B" w:rsidRPr="00EE185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B6345B" w:rsidRPr="00EE1858" w:rsidRDefault="00961204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</w:rPr>
              <w:t>2,810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6345B" w:rsidRPr="00EE1858" w:rsidRDefault="00B6345B" w:rsidP="00B6345B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6" w:type="dxa"/>
            <w:vAlign w:val="bottom"/>
          </w:tcPr>
          <w:p w:rsidR="00B6345B" w:rsidRPr="00EE1858" w:rsidRDefault="00961204" w:rsidP="00E9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</w:rPr>
              <w:t>53,951</w:t>
            </w:r>
          </w:p>
        </w:tc>
        <w:tc>
          <w:tcPr>
            <w:tcW w:w="283" w:type="dxa"/>
            <w:vAlign w:val="bottom"/>
          </w:tcPr>
          <w:p w:rsidR="00B6345B" w:rsidRPr="00EE1858" w:rsidRDefault="00B6345B" w:rsidP="00B6345B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B6345B" w:rsidRPr="00EE1858" w:rsidRDefault="00961204" w:rsidP="00E9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</w:rPr>
              <w:t>12</w:t>
            </w:r>
          </w:p>
        </w:tc>
        <w:tc>
          <w:tcPr>
            <w:tcW w:w="284" w:type="dxa"/>
            <w:vAlign w:val="bottom"/>
          </w:tcPr>
          <w:p w:rsidR="00B6345B" w:rsidRPr="00EE185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B6345B" w:rsidRPr="00EE1858" w:rsidRDefault="00961204" w:rsidP="008D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</w:rPr>
              <w:t>1,453</w:t>
            </w:r>
          </w:p>
        </w:tc>
        <w:tc>
          <w:tcPr>
            <w:tcW w:w="283" w:type="dxa"/>
            <w:vAlign w:val="bottom"/>
          </w:tcPr>
          <w:p w:rsidR="00B6345B" w:rsidRPr="00EE185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B6345B" w:rsidRPr="00EE1858" w:rsidRDefault="00961204" w:rsidP="008A4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</w:rPr>
              <w:t>(138,507)</w:t>
            </w:r>
          </w:p>
        </w:tc>
        <w:tc>
          <w:tcPr>
            <w:tcW w:w="270" w:type="dxa"/>
            <w:vAlign w:val="bottom"/>
          </w:tcPr>
          <w:p w:rsidR="00B6345B" w:rsidRPr="00EE185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:rsidR="00B6345B" w:rsidRPr="00EE1858" w:rsidRDefault="00961204" w:rsidP="00E9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A05D2" w:rsidRPr="00EE1858" w:rsidTr="00015015">
        <w:tc>
          <w:tcPr>
            <w:tcW w:w="2880" w:type="dxa"/>
          </w:tcPr>
          <w:p w:rsidR="00BA05D2" w:rsidRPr="00EE1858" w:rsidRDefault="00BA05D2" w:rsidP="00BA05D2">
            <w:pPr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sz w:val="24"/>
                <w:szCs w:val="24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440" w:type="dxa"/>
            <w:vAlign w:val="bottom"/>
          </w:tcPr>
          <w:p w:rsidR="00BA05D2" w:rsidRPr="00EE1858" w:rsidRDefault="00BA05D2" w:rsidP="00BA05D2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sz w:val="24"/>
                <w:szCs w:val="24"/>
              </w:rPr>
              <w:t>(246,243)</w:t>
            </w:r>
          </w:p>
        </w:tc>
        <w:tc>
          <w:tcPr>
            <w:tcW w:w="236" w:type="dxa"/>
            <w:vAlign w:val="bottom"/>
          </w:tcPr>
          <w:p w:rsidR="00BA05D2" w:rsidRPr="00EE1858" w:rsidRDefault="00BA05D2" w:rsidP="00B6345B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BA05D2" w:rsidRPr="00EE1858" w:rsidRDefault="00961204" w:rsidP="00B6345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A05D2" w:rsidRPr="00EE1858" w:rsidRDefault="00BA05D2" w:rsidP="00B6345B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6" w:type="dxa"/>
            <w:vAlign w:val="bottom"/>
          </w:tcPr>
          <w:p w:rsidR="00BA05D2" w:rsidRPr="00EE1858" w:rsidRDefault="00961204" w:rsidP="00BA6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:rsidR="00BA05D2" w:rsidRPr="00EE1858" w:rsidRDefault="00BA05D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BA05D2" w:rsidRPr="00EE1858" w:rsidRDefault="00961204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BA05D2" w:rsidRPr="00EE1858" w:rsidRDefault="00BA05D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BA05D2" w:rsidRPr="00EE1858" w:rsidRDefault="00961204" w:rsidP="00E9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:rsidR="00BA05D2" w:rsidRPr="00EE1858" w:rsidRDefault="00BA05D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BA05D2" w:rsidRPr="00EE1858" w:rsidRDefault="00961204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BA05D2" w:rsidRPr="00EE1858" w:rsidRDefault="00BA05D2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:rsidR="00BA05D2" w:rsidRPr="00EE1858" w:rsidRDefault="00961204" w:rsidP="002C0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</w:rPr>
              <w:t>(246,243)</w:t>
            </w:r>
          </w:p>
        </w:tc>
      </w:tr>
      <w:tr w:rsidR="00B6345B" w:rsidRPr="00EE1858" w:rsidTr="00015015">
        <w:tc>
          <w:tcPr>
            <w:tcW w:w="2880" w:type="dxa"/>
          </w:tcPr>
          <w:p w:rsidR="00B6345B" w:rsidRPr="00EE1858" w:rsidRDefault="00B6345B" w:rsidP="00B6345B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:rsidR="00B6345B" w:rsidRPr="00EE1858" w:rsidRDefault="001147C9" w:rsidP="00B6345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:rsidR="00B6345B" w:rsidRPr="00EE1858" w:rsidRDefault="00B6345B" w:rsidP="00B6345B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B6345B" w:rsidRPr="00EE1858" w:rsidRDefault="001147C9" w:rsidP="00B6345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6345B" w:rsidRPr="00EE1858" w:rsidRDefault="00B6345B" w:rsidP="00B6345B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6" w:type="dxa"/>
            <w:vAlign w:val="bottom"/>
          </w:tcPr>
          <w:p w:rsidR="00B6345B" w:rsidRPr="00EE1858" w:rsidRDefault="00961204" w:rsidP="00BA6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</w:rPr>
              <w:t>(49,111)</w:t>
            </w:r>
          </w:p>
        </w:tc>
        <w:tc>
          <w:tcPr>
            <w:tcW w:w="283" w:type="dxa"/>
            <w:vAlign w:val="bottom"/>
          </w:tcPr>
          <w:p w:rsidR="00B6345B" w:rsidRPr="00EE185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B6345B" w:rsidRPr="00EE1858" w:rsidRDefault="00961204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</w:rPr>
              <w:t>(46)</w:t>
            </w:r>
          </w:p>
        </w:tc>
        <w:tc>
          <w:tcPr>
            <w:tcW w:w="284" w:type="dxa"/>
            <w:vAlign w:val="bottom"/>
          </w:tcPr>
          <w:p w:rsidR="00B6345B" w:rsidRPr="00EE185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B6345B" w:rsidRPr="00EE1858" w:rsidRDefault="00961204" w:rsidP="00E9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</w:rPr>
              <w:t>(5,498)</w:t>
            </w:r>
          </w:p>
        </w:tc>
        <w:tc>
          <w:tcPr>
            <w:tcW w:w="283" w:type="dxa"/>
          </w:tcPr>
          <w:p w:rsidR="00B6345B" w:rsidRPr="00EE185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B6345B" w:rsidRPr="00EE1858" w:rsidRDefault="00961204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B6345B" w:rsidRPr="00EE185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:rsidR="00B6345B" w:rsidRPr="00EE1858" w:rsidRDefault="00961204" w:rsidP="002C0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EE1858">
              <w:rPr>
                <w:rFonts w:ascii="Angsana New" w:hAnsi="Angsana New"/>
                <w:sz w:val="24"/>
                <w:szCs w:val="24"/>
              </w:rPr>
              <w:t>(54,655)</w:t>
            </w:r>
          </w:p>
        </w:tc>
      </w:tr>
      <w:tr w:rsidR="00B6345B" w:rsidRPr="00EE1858" w:rsidTr="00015015">
        <w:tc>
          <w:tcPr>
            <w:tcW w:w="2880" w:type="dxa"/>
          </w:tcPr>
          <w:p w:rsidR="00B6345B" w:rsidRPr="00EE1858" w:rsidRDefault="00B6345B" w:rsidP="00B6345B">
            <w:pPr>
              <w:pStyle w:val="BlockText"/>
              <w:ind w:left="0" w:right="0" w:firstLine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</w:t>
            </w:r>
            <w:r w:rsidR="003646D0" w:rsidRPr="00EE185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นที่ </w:t>
            </w:r>
            <w:r w:rsidR="003646D0" w:rsidRPr="00EE185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3646D0" w:rsidRPr="00EE185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3646D0" w:rsidRPr="00EE1858">
              <w:rPr>
                <w:rFonts w:ascii="Angsana New" w:hAnsi="Angsana New"/>
                <w:b/>
                <w:bCs/>
                <w:sz w:val="24"/>
                <w:szCs w:val="24"/>
              </w:rPr>
              <w:t>25</w:t>
            </w:r>
            <w:r w:rsidRPr="00EE1858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032035" w:rsidRPr="00EE1858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345B" w:rsidRPr="00EE1858" w:rsidRDefault="00BA05D2" w:rsidP="008A4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/>
                <w:b/>
                <w:bCs/>
                <w:sz w:val="24"/>
                <w:szCs w:val="24"/>
              </w:rPr>
              <w:t>319,127</w:t>
            </w:r>
          </w:p>
        </w:tc>
        <w:tc>
          <w:tcPr>
            <w:tcW w:w="236" w:type="dxa"/>
            <w:vAlign w:val="bottom"/>
          </w:tcPr>
          <w:p w:rsidR="00B6345B" w:rsidRPr="00EE185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345B" w:rsidRPr="00EE1858" w:rsidRDefault="00961204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/>
                <w:b/>
                <w:bCs/>
                <w:sz w:val="24"/>
                <w:szCs w:val="24"/>
              </w:rPr>
              <w:t>409,144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6345B" w:rsidRPr="00EE185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345B" w:rsidRPr="00EE1858" w:rsidRDefault="00961204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/>
                <w:b/>
                <w:bCs/>
                <w:sz w:val="24"/>
                <w:szCs w:val="24"/>
              </w:rPr>
              <w:t>1,994,910</w:t>
            </w:r>
          </w:p>
        </w:tc>
        <w:tc>
          <w:tcPr>
            <w:tcW w:w="283" w:type="dxa"/>
            <w:vAlign w:val="bottom"/>
          </w:tcPr>
          <w:p w:rsidR="00B6345B" w:rsidRPr="00EE185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345B" w:rsidRPr="00EE1858" w:rsidRDefault="00961204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/>
                <w:b/>
                <w:bCs/>
                <w:sz w:val="24"/>
                <w:szCs w:val="24"/>
              </w:rPr>
              <w:t>19,964</w:t>
            </w:r>
          </w:p>
        </w:tc>
        <w:tc>
          <w:tcPr>
            <w:tcW w:w="284" w:type="dxa"/>
            <w:vAlign w:val="bottom"/>
          </w:tcPr>
          <w:p w:rsidR="00B6345B" w:rsidRPr="00EE185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345B" w:rsidRPr="00EE1858" w:rsidRDefault="00961204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/>
                <w:b/>
                <w:bCs/>
                <w:sz w:val="24"/>
                <w:szCs w:val="24"/>
              </w:rPr>
              <w:t>93,911</w:t>
            </w:r>
          </w:p>
        </w:tc>
        <w:tc>
          <w:tcPr>
            <w:tcW w:w="283" w:type="dxa"/>
          </w:tcPr>
          <w:p w:rsidR="00B6345B" w:rsidRPr="00EE185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345B" w:rsidRPr="00EE1858" w:rsidRDefault="00961204" w:rsidP="008A4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/>
                <w:b/>
                <w:bCs/>
                <w:sz w:val="24"/>
                <w:szCs w:val="24"/>
              </w:rPr>
              <w:t>275,148</w:t>
            </w:r>
          </w:p>
        </w:tc>
        <w:tc>
          <w:tcPr>
            <w:tcW w:w="270" w:type="dxa"/>
            <w:vAlign w:val="bottom"/>
          </w:tcPr>
          <w:p w:rsidR="00B6345B" w:rsidRPr="00EE1858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345B" w:rsidRPr="00EE1858" w:rsidRDefault="00961204" w:rsidP="008D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b/>
                <w:bCs/>
                <w:sz w:val="24"/>
                <w:szCs w:val="24"/>
              </w:rPr>
              <w:t>3,112,204</w:t>
            </w:r>
          </w:p>
        </w:tc>
      </w:tr>
    </w:tbl>
    <w:p w:rsidR="00D35966" w:rsidRPr="005574E8" w:rsidRDefault="00D35966" w:rsidP="00447D0E">
      <w:pPr>
        <w:spacing w:line="240" w:lineRule="auto"/>
        <w:rPr>
          <w:rFonts w:ascii="Angsana New" w:hAnsi="Angsana New"/>
          <w:sz w:val="2"/>
          <w:szCs w:val="2"/>
        </w:rPr>
      </w:pPr>
      <w:r>
        <w:br w:type="page"/>
      </w:r>
    </w:p>
    <w:tbl>
      <w:tblPr>
        <w:tblW w:w="1395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236"/>
        <w:gridCol w:w="1474"/>
        <w:gridCol w:w="284"/>
        <w:gridCol w:w="1562"/>
        <w:gridCol w:w="236"/>
        <w:gridCol w:w="1211"/>
        <w:gridCol w:w="284"/>
        <w:gridCol w:w="1211"/>
        <w:gridCol w:w="283"/>
        <w:gridCol w:w="1211"/>
        <w:gridCol w:w="270"/>
        <w:gridCol w:w="1368"/>
      </w:tblGrid>
      <w:tr w:rsidR="001147C9" w:rsidRPr="00EE1858" w:rsidTr="00A01B24">
        <w:trPr>
          <w:trHeight w:val="389"/>
        </w:trPr>
        <w:tc>
          <w:tcPr>
            <w:tcW w:w="2880" w:type="dxa"/>
          </w:tcPr>
          <w:p w:rsidR="001147C9" w:rsidRPr="00EE1858" w:rsidRDefault="001147C9" w:rsidP="001E1782">
            <w:pPr>
              <w:pStyle w:val="BlockText"/>
              <w:spacing w:line="360" w:lineRule="exact"/>
              <w:ind w:left="0" w:right="0" w:firstLine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0" w:type="dxa"/>
            <w:gridSpan w:val="13"/>
            <w:tcBorders>
              <w:bottom w:val="single" w:sz="4" w:space="0" w:color="auto"/>
            </w:tcBorders>
          </w:tcPr>
          <w:p w:rsidR="001147C9" w:rsidRPr="00EE1858" w:rsidRDefault="001147C9" w:rsidP="001E1782">
            <w:pPr>
              <w:pStyle w:val="BlockText"/>
              <w:tabs>
                <w:tab w:val="decimal" w:pos="1062"/>
              </w:tabs>
              <w:spacing w:line="360" w:lineRule="exact"/>
              <w:ind w:left="-108" w:right="0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sz w:val="24"/>
                <w:szCs w:val="24"/>
                <w:cs/>
              </w:rPr>
              <w:t>(พันบาท)</w:t>
            </w:r>
          </w:p>
        </w:tc>
      </w:tr>
      <w:tr w:rsidR="00A14204" w:rsidRPr="00EE1858" w:rsidTr="00A01B24">
        <w:trPr>
          <w:trHeight w:val="389"/>
        </w:trPr>
        <w:tc>
          <w:tcPr>
            <w:tcW w:w="2880" w:type="dxa"/>
          </w:tcPr>
          <w:p w:rsidR="00A14204" w:rsidRPr="00EE1858" w:rsidRDefault="00A14204" w:rsidP="00050259">
            <w:pPr>
              <w:pStyle w:val="BlockText"/>
              <w:spacing w:line="360" w:lineRule="exact"/>
              <w:ind w:left="0" w:right="0" w:firstLine="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07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A14204" w:rsidRPr="00EE1858" w:rsidRDefault="00A14204" w:rsidP="00050259">
            <w:pPr>
              <w:pStyle w:val="BlockText"/>
              <w:tabs>
                <w:tab w:val="decimal" w:pos="1062"/>
              </w:tabs>
              <w:spacing w:line="360" w:lineRule="exact"/>
              <w:ind w:left="-108" w:right="0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DE036D" w:rsidRPr="00EE1858" w:rsidTr="00A01B24">
        <w:trPr>
          <w:trHeight w:val="389"/>
        </w:trPr>
        <w:tc>
          <w:tcPr>
            <w:tcW w:w="2880" w:type="dxa"/>
          </w:tcPr>
          <w:p w:rsidR="00DE036D" w:rsidRPr="00EE1858" w:rsidRDefault="00DE036D" w:rsidP="00050259">
            <w:pPr>
              <w:pStyle w:val="BlockText"/>
              <w:spacing w:line="360" w:lineRule="exact"/>
              <w:ind w:left="0" w:right="0" w:firstLine="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-123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:rsidR="00DE036D" w:rsidRPr="00EE1858" w:rsidRDefault="00DE036D" w:rsidP="00050259">
            <w:pPr>
              <w:pStyle w:val="BlockText"/>
              <w:spacing w:line="360" w:lineRule="exact"/>
              <w:ind w:left="-59" w:right="-116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-136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-82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-117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-99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eastAsia="Angsana New" w:hAnsi="Angsana New"/>
                <w:sz w:val="24"/>
                <w:szCs w:val="24"/>
                <w:cs/>
              </w:rPr>
              <w:t>สินทรัพย์ที่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</w:tr>
      <w:tr w:rsidR="00DE036D" w:rsidRPr="00EE1858" w:rsidTr="00015015">
        <w:trPr>
          <w:trHeight w:val="389"/>
        </w:trPr>
        <w:tc>
          <w:tcPr>
            <w:tcW w:w="2880" w:type="dxa"/>
          </w:tcPr>
          <w:p w:rsidR="00DE036D" w:rsidRPr="00EE1858" w:rsidRDefault="00DE036D" w:rsidP="00050259">
            <w:pPr>
              <w:pStyle w:val="BlockText"/>
              <w:spacing w:line="360" w:lineRule="exact"/>
              <w:ind w:left="0" w:right="0" w:firstLine="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-123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:rsidR="00DE036D" w:rsidRPr="00EE1858" w:rsidRDefault="00DE036D" w:rsidP="00050259">
            <w:pPr>
              <w:pStyle w:val="BlockText"/>
              <w:spacing w:line="360" w:lineRule="exact"/>
              <w:ind w:left="-59" w:right="-116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84" w:type="dxa"/>
            <w:shd w:val="clear" w:color="auto" w:fill="auto"/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62" w:type="dxa"/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-136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211" w:type="dxa"/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-82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84" w:type="dxa"/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211" w:type="dxa"/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-117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211" w:type="dxa"/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-99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eastAsia="Angsana New" w:hAnsi="Angsana New"/>
                <w:sz w:val="24"/>
                <w:szCs w:val="24"/>
                <w:cs/>
              </w:rPr>
              <w:t>อยู่ระหว่าง</w:t>
            </w:r>
          </w:p>
        </w:tc>
        <w:tc>
          <w:tcPr>
            <w:tcW w:w="270" w:type="dxa"/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368" w:type="dxa"/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</w:tr>
      <w:tr w:rsidR="00DE036D" w:rsidRPr="00EE1858" w:rsidTr="00A01B24">
        <w:trPr>
          <w:trHeight w:val="389"/>
        </w:trPr>
        <w:tc>
          <w:tcPr>
            <w:tcW w:w="2880" w:type="dxa"/>
          </w:tcPr>
          <w:p w:rsidR="00DE036D" w:rsidRPr="00EE1858" w:rsidRDefault="00DE036D" w:rsidP="00050259">
            <w:pPr>
              <w:pStyle w:val="BlockText"/>
              <w:spacing w:line="360" w:lineRule="exact"/>
              <w:ind w:left="0" w:right="0" w:firstLine="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-123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:rsidR="00DE036D" w:rsidRPr="00EE1858" w:rsidRDefault="00DE036D" w:rsidP="00050259">
            <w:pPr>
              <w:pStyle w:val="BlockText"/>
              <w:spacing w:line="360" w:lineRule="exact"/>
              <w:ind w:left="-59" w:right="-116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84" w:type="dxa"/>
            <w:shd w:val="clear" w:color="auto" w:fill="auto"/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62" w:type="dxa"/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-136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36" w:type="dxa"/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211" w:type="dxa"/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-82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84" w:type="dxa"/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211" w:type="dxa"/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-117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211" w:type="dxa"/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-99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eastAsia="Angsana New" w:hAnsi="Angsana New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0" w:type="dxa"/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368" w:type="dxa"/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</w:tr>
      <w:tr w:rsidR="00DE036D" w:rsidRPr="00EE1858" w:rsidTr="00A01B24">
        <w:trPr>
          <w:trHeight w:val="389"/>
        </w:trPr>
        <w:tc>
          <w:tcPr>
            <w:tcW w:w="2880" w:type="dxa"/>
          </w:tcPr>
          <w:p w:rsidR="00DE036D" w:rsidRPr="00EE1858" w:rsidRDefault="00DE036D" w:rsidP="00050259">
            <w:pPr>
              <w:pStyle w:val="BlockText"/>
              <w:spacing w:line="360" w:lineRule="exact"/>
              <w:ind w:left="0" w:right="0" w:firstLine="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-123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36" w:type="dxa"/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:rsidR="00DE036D" w:rsidRPr="00EE1858" w:rsidRDefault="00DE036D" w:rsidP="00050259">
            <w:pPr>
              <w:pStyle w:val="BlockText"/>
              <w:spacing w:line="360" w:lineRule="exact"/>
              <w:ind w:left="-59" w:right="-116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284" w:type="dxa"/>
            <w:shd w:val="clear" w:color="auto" w:fill="auto"/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-136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eastAsia="Angsana New" w:hAnsi="Angsan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36" w:type="dxa"/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-82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eastAsia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84" w:type="dxa"/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-117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83" w:type="dxa"/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-99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eastAsia="Angsana New" w:hAnsi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70" w:type="dxa"/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DE036D" w:rsidRPr="00EE1858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eastAsia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DE036D" w:rsidRPr="00EE1858" w:rsidTr="00A01B24">
        <w:trPr>
          <w:trHeight w:val="389"/>
        </w:trPr>
        <w:tc>
          <w:tcPr>
            <w:tcW w:w="2880" w:type="dxa"/>
          </w:tcPr>
          <w:p w:rsidR="00DE036D" w:rsidRPr="00EE1858" w:rsidRDefault="00DE036D" w:rsidP="00050259">
            <w:pPr>
              <w:pStyle w:val="BlockText"/>
              <w:spacing w:line="360" w:lineRule="exact"/>
              <w:ind w:left="0" w:right="0" w:firstLine="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E036D" w:rsidRPr="00EE1858" w:rsidRDefault="00DE036D" w:rsidP="00050259">
            <w:pPr>
              <w:pStyle w:val="BlockText"/>
              <w:tabs>
                <w:tab w:val="decimal" w:pos="954"/>
              </w:tabs>
              <w:spacing w:line="360" w:lineRule="exact"/>
              <w:ind w:left="-108" w:right="0" w:firstLine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DE036D" w:rsidRPr="00EE1858" w:rsidRDefault="00DE036D" w:rsidP="00050259">
            <w:pPr>
              <w:pStyle w:val="BlockText"/>
              <w:tabs>
                <w:tab w:val="decimal" w:pos="1197"/>
              </w:tabs>
              <w:spacing w:line="360" w:lineRule="exact"/>
              <w:ind w:left="-108" w:right="0" w:firstLine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:rsidR="00DE036D" w:rsidRPr="00EE1858" w:rsidRDefault="00DE036D" w:rsidP="00050259">
            <w:pPr>
              <w:pStyle w:val="BlockText"/>
              <w:tabs>
                <w:tab w:val="decimal" w:pos="1185"/>
              </w:tabs>
              <w:spacing w:line="360" w:lineRule="exact"/>
              <w:ind w:left="-108" w:right="-116" w:firstLine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DE036D" w:rsidRPr="00EE1858" w:rsidRDefault="00DE036D" w:rsidP="00050259">
            <w:pPr>
              <w:pStyle w:val="BlockText"/>
              <w:tabs>
                <w:tab w:val="decimal" w:pos="1185"/>
              </w:tabs>
              <w:spacing w:line="360" w:lineRule="exact"/>
              <w:ind w:left="-108" w:right="-116" w:firstLine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DE036D" w:rsidRPr="00EE1858" w:rsidRDefault="00DE036D" w:rsidP="00050259">
            <w:pPr>
              <w:pStyle w:val="BlockText"/>
              <w:tabs>
                <w:tab w:val="decimal" w:pos="1185"/>
              </w:tabs>
              <w:spacing w:line="360" w:lineRule="exact"/>
              <w:ind w:left="-108" w:right="-116" w:firstLine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DE036D" w:rsidRPr="00EE1858" w:rsidRDefault="00DE036D" w:rsidP="00050259">
            <w:pPr>
              <w:pStyle w:val="BlockText"/>
              <w:tabs>
                <w:tab w:val="decimal" w:pos="1197"/>
              </w:tabs>
              <w:spacing w:line="360" w:lineRule="exact"/>
              <w:ind w:left="-108" w:right="0" w:firstLine="0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DE036D" w:rsidRPr="00EE1858" w:rsidRDefault="00DE036D" w:rsidP="00050259">
            <w:pPr>
              <w:pStyle w:val="BlockText"/>
              <w:tabs>
                <w:tab w:val="decimal" w:pos="995"/>
              </w:tabs>
              <w:spacing w:line="360" w:lineRule="exact"/>
              <w:ind w:left="-108" w:right="-143" w:firstLine="0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:rsidR="00DE036D" w:rsidRPr="00EE1858" w:rsidRDefault="00DE036D" w:rsidP="00050259">
            <w:pPr>
              <w:pStyle w:val="BlockText"/>
              <w:tabs>
                <w:tab w:val="decimal" w:pos="995"/>
              </w:tabs>
              <w:spacing w:line="360" w:lineRule="exact"/>
              <w:ind w:left="-108" w:right="-143" w:firstLine="0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DE036D" w:rsidRPr="00EE1858" w:rsidRDefault="00DE036D" w:rsidP="00050259">
            <w:pPr>
              <w:pStyle w:val="BlockText"/>
              <w:tabs>
                <w:tab w:val="decimal" w:pos="995"/>
              </w:tabs>
              <w:spacing w:line="360" w:lineRule="exact"/>
              <w:ind w:left="-108" w:right="-143" w:firstLine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:rsidR="00DE036D" w:rsidRPr="00EE1858" w:rsidRDefault="00DE036D" w:rsidP="00050259">
            <w:pPr>
              <w:pStyle w:val="BlockText"/>
              <w:tabs>
                <w:tab w:val="decimal" w:pos="995"/>
              </w:tabs>
              <w:spacing w:line="360" w:lineRule="exact"/>
              <w:ind w:left="-108" w:right="-143" w:firstLine="0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DE036D" w:rsidRPr="00EE1858" w:rsidRDefault="00DE036D" w:rsidP="00050259">
            <w:pPr>
              <w:pStyle w:val="BlockText"/>
              <w:tabs>
                <w:tab w:val="decimal" w:pos="995"/>
              </w:tabs>
              <w:spacing w:line="360" w:lineRule="exact"/>
              <w:ind w:left="-108" w:right="-143" w:firstLine="0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DE036D" w:rsidRPr="00EE1858" w:rsidRDefault="00DE036D" w:rsidP="00050259">
            <w:pPr>
              <w:pStyle w:val="BlockText"/>
              <w:tabs>
                <w:tab w:val="decimal" w:pos="1197"/>
              </w:tabs>
              <w:spacing w:line="360" w:lineRule="exact"/>
              <w:ind w:left="-108" w:right="0" w:firstLine="0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DE036D" w:rsidRPr="00EE1858" w:rsidRDefault="00DE036D" w:rsidP="00050259">
            <w:pPr>
              <w:pStyle w:val="BlockText"/>
              <w:tabs>
                <w:tab w:val="decimal" w:pos="1078"/>
              </w:tabs>
              <w:spacing w:line="360" w:lineRule="exact"/>
              <w:ind w:left="-115" w:right="-107" w:firstLine="0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</w:tr>
      <w:tr w:rsidR="00032035" w:rsidRPr="00EE1858" w:rsidTr="00015015">
        <w:tc>
          <w:tcPr>
            <w:tcW w:w="2880" w:type="dxa"/>
          </w:tcPr>
          <w:p w:rsidR="00032035" w:rsidRPr="00EE1858" w:rsidRDefault="00032035" w:rsidP="00050259">
            <w:pPr>
              <w:pStyle w:val="BlockText"/>
              <w:spacing w:line="360" w:lineRule="exact"/>
              <w:ind w:left="0" w:right="0" w:firstLine="0"/>
              <w:rPr>
                <w:rFonts w:ascii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E1858">
              <w:rPr>
                <w:rFonts w:ascii="Angsana New" w:hAnsi="Angsana New"/>
                <w:sz w:val="24"/>
                <w:szCs w:val="24"/>
              </w:rPr>
              <w:t>1</w:t>
            </w:r>
            <w:r w:rsidRPr="00EE1858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EE1858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440" w:type="dxa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10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179,199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62" w:type="dxa"/>
            <w:vAlign w:val="bottom"/>
          </w:tcPr>
          <w:p w:rsidR="00032035" w:rsidRPr="00EE1858" w:rsidRDefault="00032035" w:rsidP="00153651">
            <w:pPr>
              <w:pStyle w:val="acctfourfigures"/>
              <w:tabs>
                <w:tab w:val="clear" w:pos="765"/>
                <w:tab w:val="center" w:pos="1137"/>
              </w:tabs>
              <w:spacing w:line="360" w:lineRule="exact"/>
              <w:ind w:left="-13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            1,503,238</w:t>
            </w:r>
          </w:p>
        </w:tc>
        <w:tc>
          <w:tcPr>
            <w:tcW w:w="236" w:type="dxa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984"/>
              </w:tabs>
              <w:spacing w:line="360" w:lineRule="exact"/>
              <w:ind w:left="-79"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15,090</w:t>
            </w:r>
          </w:p>
        </w:tc>
        <w:tc>
          <w:tcPr>
            <w:tcW w:w="284" w:type="dxa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993"/>
              </w:tabs>
              <w:spacing w:line="360" w:lineRule="exact"/>
              <w:ind w:left="-79" w:right="-8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b/>
                <w:bCs/>
                <w:sz w:val="24"/>
                <w:szCs w:val="24"/>
              </w:rPr>
              <w:t>54,274</w:t>
            </w:r>
          </w:p>
        </w:tc>
        <w:tc>
          <w:tcPr>
            <w:tcW w:w="283" w:type="dxa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10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670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1078"/>
              </w:tabs>
              <w:spacing w:line="360" w:lineRule="exact"/>
              <w:ind w:left="-115" w:right="-10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1,751,801</w:t>
            </w:r>
          </w:p>
        </w:tc>
      </w:tr>
      <w:tr w:rsidR="00032035" w:rsidRPr="00EE1858" w:rsidTr="00015015">
        <w:tc>
          <w:tcPr>
            <w:tcW w:w="2880" w:type="dxa"/>
          </w:tcPr>
          <w:p w:rsidR="00032035" w:rsidRPr="00EE1858" w:rsidRDefault="00032035" w:rsidP="00050259">
            <w:pPr>
              <w:pStyle w:val="BlockText"/>
              <w:spacing w:line="360" w:lineRule="exact"/>
              <w:ind w:left="0" w:right="0" w:firstLine="0"/>
              <w:rPr>
                <w:rFonts w:ascii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101"/>
              <w:rPr>
                <w:rFonts w:ascii="Angsana New" w:hAnsi="Angsana New" w:cs="Angsana New"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sz w:val="24"/>
                <w:szCs w:val="24"/>
              </w:rPr>
              <w:t>10,999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2" w:type="dxa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1346"/>
              </w:tabs>
              <w:spacing w:line="360" w:lineRule="exact"/>
              <w:ind w:left="-79" w:right="-80"/>
              <w:rPr>
                <w:rFonts w:ascii="Angsana New" w:hAnsi="Angsana New" w:cs="Angsana New"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sz w:val="24"/>
                <w:szCs w:val="24"/>
              </w:rPr>
              <w:t>63,388</w:t>
            </w:r>
          </w:p>
        </w:tc>
        <w:tc>
          <w:tcPr>
            <w:tcW w:w="236" w:type="dxa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984"/>
              </w:tabs>
              <w:spacing w:line="360" w:lineRule="exact"/>
              <w:ind w:left="-79" w:right="11"/>
              <w:rPr>
                <w:rFonts w:ascii="Angsana New" w:hAnsi="Angsana New" w:cs="Angsana New"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sz w:val="24"/>
                <w:szCs w:val="24"/>
              </w:rPr>
              <w:t>1,285</w:t>
            </w:r>
          </w:p>
        </w:tc>
        <w:tc>
          <w:tcPr>
            <w:tcW w:w="284" w:type="dxa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993"/>
              </w:tabs>
              <w:spacing w:line="360" w:lineRule="exact"/>
              <w:ind w:left="-79" w:right="-88"/>
              <w:rPr>
                <w:rFonts w:ascii="Angsana New" w:hAnsi="Angsana New" w:cs="Angsana New"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sz w:val="24"/>
                <w:szCs w:val="24"/>
              </w:rPr>
              <w:t>4,870</w:t>
            </w:r>
          </w:p>
        </w:tc>
        <w:tc>
          <w:tcPr>
            <w:tcW w:w="283" w:type="dxa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10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670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1078"/>
              </w:tabs>
              <w:spacing w:line="360" w:lineRule="exact"/>
              <w:ind w:left="-115" w:right="-107"/>
              <w:rPr>
                <w:rFonts w:ascii="Angsana New" w:hAnsi="Angsana New" w:cs="Angsana New"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sz w:val="24"/>
                <w:szCs w:val="24"/>
              </w:rPr>
              <w:t>80,542</w:t>
            </w:r>
          </w:p>
        </w:tc>
      </w:tr>
      <w:tr w:rsidR="00032035" w:rsidRPr="00EE1858" w:rsidTr="00015015">
        <w:tc>
          <w:tcPr>
            <w:tcW w:w="2880" w:type="dxa"/>
          </w:tcPr>
          <w:p w:rsidR="00032035" w:rsidRPr="00EE1858" w:rsidRDefault="00032035" w:rsidP="00050259">
            <w:pPr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1346"/>
              </w:tabs>
              <w:spacing w:line="360" w:lineRule="exact"/>
              <w:ind w:left="-79" w:right="-80"/>
              <w:rPr>
                <w:rFonts w:ascii="Angsana New" w:hAnsi="Angsana New" w:cs="Angsana New"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sz w:val="24"/>
                <w:szCs w:val="24"/>
              </w:rPr>
              <w:t>(20,465)</w:t>
            </w:r>
          </w:p>
        </w:tc>
        <w:tc>
          <w:tcPr>
            <w:tcW w:w="236" w:type="dxa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984"/>
              </w:tabs>
              <w:spacing w:line="360" w:lineRule="exact"/>
              <w:ind w:left="-79" w:right="11"/>
              <w:rPr>
                <w:rFonts w:ascii="Angsana New" w:hAnsi="Angsana New" w:cs="Angsana New"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sz w:val="24"/>
                <w:szCs w:val="24"/>
              </w:rPr>
              <w:t>(989)</w:t>
            </w:r>
          </w:p>
        </w:tc>
        <w:tc>
          <w:tcPr>
            <w:tcW w:w="284" w:type="dxa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993"/>
              </w:tabs>
              <w:spacing w:line="360" w:lineRule="exact"/>
              <w:ind w:left="-79" w:right="-88"/>
              <w:rPr>
                <w:rFonts w:ascii="Angsana New" w:hAnsi="Angsana New" w:cs="Angsana New"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sz w:val="24"/>
                <w:szCs w:val="24"/>
              </w:rPr>
              <w:t>(29)</w:t>
            </w:r>
          </w:p>
        </w:tc>
        <w:tc>
          <w:tcPr>
            <w:tcW w:w="283" w:type="dxa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670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1078"/>
              </w:tabs>
              <w:spacing w:line="360" w:lineRule="exact"/>
              <w:ind w:left="-115" w:right="-107"/>
              <w:rPr>
                <w:rFonts w:ascii="Angsana New" w:hAnsi="Angsana New" w:cs="Angsana New"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sz w:val="24"/>
                <w:szCs w:val="24"/>
              </w:rPr>
              <w:t>(21,483)</w:t>
            </w:r>
          </w:p>
        </w:tc>
      </w:tr>
      <w:tr w:rsidR="00B6345B" w:rsidRPr="00EE1858" w:rsidTr="00015015">
        <w:tc>
          <w:tcPr>
            <w:tcW w:w="2880" w:type="dxa"/>
          </w:tcPr>
          <w:p w:rsidR="00B6345B" w:rsidRPr="00EE1858" w:rsidRDefault="00A63E86" w:rsidP="00050259">
            <w:pPr>
              <w:pStyle w:val="BlockText"/>
              <w:spacing w:line="360" w:lineRule="exact"/>
              <w:ind w:left="0" w:right="0" w:firstLine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E185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EE185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EE1858">
              <w:rPr>
                <w:rFonts w:ascii="Angsana New" w:hAnsi="Angsana New"/>
                <w:b/>
                <w:bCs/>
                <w:sz w:val="24"/>
                <w:szCs w:val="24"/>
              </w:rPr>
              <w:t>25</w:t>
            </w:r>
            <w:r w:rsidR="00032035" w:rsidRPr="00EE1858">
              <w:rPr>
                <w:rFonts w:ascii="Angsana New" w:hAnsi="Angsana New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440" w:type="dxa"/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10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62" w:type="dxa"/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center" w:pos="1137"/>
              </w:tabs>
              <w:spacing w:line="360" w:lineRule="exact"/>
              <w:ind w:left="-130" w:right="-11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984"/>
              </w:tabs>
              <w:spacing w:line="360" w:lineRule="exact"/>
              <w:ind w:left="-79"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left="-79" w:right="1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10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670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1078"/>
              </w:tabs>
              <w:spacing w:line="360" w:lineRule="exact"/>
              <w:ind w:left="-115" w:right="-10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032035" w:rsidRPr="00EE1858" w:rsidTr="00015015">
        <w:tc>
          <w:tcPr>
            <w:tcW w:w="2880" w:type="dxa"/>
          </w:tcPr>
          <w:p w:rsidR="00032035" w:rsidRPr="00EE1858" w:rsidRDefault="00032035" w:rsidP="00050259">
            <w:pPr>
              <w:pStyle w:val="BlockText"/>
              <w:spacing w:line="360" w:lineRule="exact"/>
              <w:ind w:left="0" w:right="0" w:firstLine="0"/>
              <w:rPr>
                <w:rFonts w:ascii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</w:t>
            </w:r>
            <w:r w:rsidRPr="00EE185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และ </w:t>
            </w:r>
            <w:r w:rsidRPr="00EE1858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EE185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EE1858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40" w:type="dxa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10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190,198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62" w:type="dxa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1346"/>
              </w:tabs>
              <w:spacing w:line="360" w:lineRule="exact"/>
              <w:ind w:left="-79" w:right="-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1,546,161</w:t>
            </w:r>
          </w:p>
        </w:tc>
        <w:tc>
          <w:tcPr>
            <w:tcW w:w="236" w:type="dxa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984"/>
              </w:tabs>
              <w:spacing w:line="360" w:lineRule="exact"/>
              <w:ind w:left="-79"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15,386</w:t>
            </w:r>
          </w:p>
        </w:tc>
        <w:tc>
          <w:tcPr>
            <w:tcW w:w="284" w:type="dxa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993"/>
              </w:tabs>
              <w:spacing w:line="360" w:lineRule="exact"/>
              <w:ind w:left="-79" w:right="-8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b/>
                <w:bCs/>
                <w:sz w:val="24"/>
                <w:szCs w:val="24"/>
              </w:rPr>
              <w:t>59,115</w:t>
            </w:r>
          </w:p>
        </w:tc>
        <w:tc>
          <w:tcPr>
            <w:tcW w:w="283" w:type="dxa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10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670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:rsidR="00032035" w:rsidRPr="00EE1858" w:rsidRDefault="00032035" w:rsidP="00032035">
            <w:pPr>
              <w:pStyle w:val="acctfourfigures"/>
              <w:tabs>
                <w:tab w:val="clear" w:pos="765"/>
                <w:tab w:val="decimal" w:pos="1078"/>
              </w:tabs>
              <w:spacing w:line="360" w:lineRule="exact"/>
              <w:ind w:left="-115" w:right="-10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1,810,860</w:t>
            </w:r>
          </w:p>
        </w:tc>
      </w:tr>
      <w:tr w:rsidR="00B6345B" w:rsidRPr="00EE1858" w:rsidTr="00015015">
        <w:tc>
          <w:tcPr>
            <w:tcW w:w="2880" w:type="dxa"/>
          </w:tcPr>
          <w:p w:rsidR="00B6345B" w:rsidRPr="00EE1858" w:rsidRDefault="00B6345B" w:rsidP="00050259">
            <w:pPr>
              <w:pStyle w:val="BlockText"/>
              <w:spacing w:line="360" w:lineRule="exact"/>
              <w:ind w:left="0" w:right="0" w:firstLine="0"/>
              <w:rPr>
                <w:rFonts w:ascii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vAlign w:val="bottom"/>
          </w:tcPr>
          <w:p w:rsidR="00B6345B" w:rsidRPr="00EE1858" w:rsidRDefault="00EC68FA" w:rsidP="00050259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B6345B" w:rsidRPr="00EE1858" w:rsidRDefault="00961204" w:rsidP="00050259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101"/>
              <w:rPr>
                <w:rFonts w:ascii="Angsana New" w:hAnsi="Angsana New" w:cs="Angsana New"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sz w:val="24"/>
                <w:szCs w:val="24"/>
              </w:rPr>
              <w:t>11,381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2" w:type="dxa"/>
            <w:vAlign w:val="bottom"/>
          </w:tcPr>
          <w:p w:rsidR="00B6345B" w:rsidRPr="00EE1858" w:rsidRDefault="00961204" w:rsidP="00EC68FA">
            <w:pPr>
              <w:pStyle w:val="acctfourfigures"/>
              <w:tabs>
                <w:tab w:val="clear" w:pos="765"/>
                <w:tab w:val="decimal" w:pos="1346"/>
              </w:tabs>
              <w:spacing w:line="360" w:lineRule="exact"/>
              <w:ind w:left="-79" w:right="-80"/>
              <w:rPr>
                <w:rFonts w:ascii="Angsana New" w:hAnsi="Angsana New" w:cs="Angsana New"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sz w:val="24"/>
                <w:szCs w:val="24"/>
              </w:rPr>
              <w:t>66,029</w:t>
            </w:r>
          </w:p>
        </w:tc>
        <w:tc>
          <w:tcPr>
            <w:tcW w:w="236" w:type="dxa"/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B6345B" w:rsidRPr="00EE1858" w:rsidRDefault="00DD166A" w:rsidP="00050259">
            <w:pPr>
              <w:pStyle w:val="acctfourfigures"/>
              <w:tabs>
                <w:tab w:val="clear" w:pos="765"/>
                <w:tab w:val="decimal" w:pos="984"/>
              </w:tabs>
              <w:spacing w:line="360" w:lineRule="exact"/>
              <w:ind w:left="-79" w:right="11"/>
              <w:rPr>
                <w:rFonts w:ascii="Angsana New" w:hAnsi="Angsana New" w:cs="Angsana New"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sz w:val="24"/>
                <w:szCs w:val="24"/>
              </w:rPr>
              <w:t>1,126</w:t>
            </w:r>
          </w:p>
        </w:tc>
        <w:tc>
          <w:tcPr>
            <w:tcW w:w="284" w:type="dxa"/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B6345B" w:rsidRPr="00EE1858" w:rsidRDefault="00DD166A" w:rsidP="008406D7">
            <w:pPr>
              <w:pStyle w:val="acctfourfigures"/>
              <w:tabs>
                <w:tab w:val="clear" w:pos="765"/>
                <w:tab w:val="decimal" w:pos="993"/>
              </w:tabs>
              <w:spacing w:line="360" w:lineRule="exact"/>
              <w:ind w:left="-79" w:right="-88"/>
              <w:rPr>
                <w:rFonts w:ascii="Angsana New" w:hAnsi="Angsana New" w:cs="Angsana New"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sz w:val="24"/>
                <w:szCs w:val="24"/>
              </w:rPr>
              <w:t>6,045</w:t>
            </w:r>
          </w:p>
        </w:tc>
        <w:tc>
          <w:tcPr>
            <w:tcW w:w="283" w:type="dxa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10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B6345B" w:rsidRPr="00EE1858" w:rsidRDefault="00DD166A" w:rsidP="00050259">
            <w:pPr>
              <w:pStyle w:val="acctfourfigures"/>
              <w:tabs>
                <w:tab w:val="clear" w:pos="765"/>
                <w:tab w:val="decimal" w:pos="670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:rsidR="00B6345B" w:rsidRPr="00EE1858" w:rsidRDefault="00DD166A" w:rsidP="00050259">
            <w:pPr>
              <w:pStyle w:val="acctfourfigures"/>
              <w:tabs>
                <w:tab w:val="clear" w:pos="765"/>
                <w:tab w:val="decimal" w:pos="1078"/>
              </w:tabs>
              <w:spacing w:line="360" w:lineRule="exact"/>
              <w:ind w:left="-115" w:right="-107"/>
              <w:rPr>
                <w:rFonts w:ascii="Angsana New" w:hAnsi="Angsana New" w:cs="Angsana New"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sz w:val="24"/>
                <w:szCs w:val="24"/>
              </w:rPr>
              <w:t>84,581</w:t>
            </w:r>
          </w:p>
        </w:tc>
      </w:tr>
      <w:tr w:rsidR="00B6345B" w:rsidRPr="00EE1858" w:rsidTr="00015015">
        <w:tc>
          <w:tcPr>
            <w:tcW w:w="2880" w:type="dxa"/>
          </w:tcPr>
          <w:p w:rsidR="00B6345B" w:rsidRPr="00EE1858" w:rsidRDefault="00B6345B" w:rsidP="00050259">
            <w:pPr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6345B" w:rsidRPr="00EE1858" w:rsidRDefault="00EC68FA" w:rsidP="00050259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345B" w:rsidRPr="00EE1858" w:rsidRDefault="00961204" w:rsidP="00050259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vAlign w:val="bottom"/>
          </w:tcPr>
          <w:p w:rsidR="00B6345B" w:rsidRPr="00EE1858" w:rsidRDefault="00961204" w:rsidP="00DD166A">
            <w:pPr>
              <w:pStyle w:val="acctfourfigures"/>
              <w:tabs>
                <w:tab w:val="clear" w:pos="765"/>
                <w:tab w:val="decimal" w:pos="1346"/>
              </w:tabs>
              <w:spacing w:line="360" w:lineRule="exact"/>
              <w:ind w:left="-79" w:right="-80"/>
              <w:rPr>
                <w:rFonts w:ascii="Angsana New" w:hAnsi="Angsana New" w:cs="Angsana New"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sz w:val="24"/>
                <w:szCs w:val="24"/>
              </w:rPr>
              <w:t>(49,06</w:t>
            </w:r>
            <w:r w:rsidR="00DD166A" w:rsidRPr="00EE185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EE185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B6345B" w:rsidRPr="00EE1858" w:rsidRDefault="00DD166A" w:rsidP="00050259">
            <w:pPr>
              <w:pStyle w:val="acctfourfigures"/>
              <w:tabs>
                <w:tab w:val="clear" w:pos="765"/>
                <w:tab w:val="decimal" w:pos="984"/>
              </w:tabs>
              <w:spacing w:line="360" w:lineRule="exact"/>
              <w:ind w:left="-79" w:right="11"/>
              <w:rPr>
                <w:rFonts w:ascii="Angsana New" w:hAnsi="Angsana New" w:cs="Angsana New"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sz w:val="24"/>
                <w:szCs w:val="24"/>
              </w:rPr>
              <w:t>(44)</w:t>
            </w:r>
          </w:p>
        </w:tc>
        <w:tc>
          <w:tcPr>
            <w:tcW w:w="284" w:type="dxa"/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B6345B" w:rsidRPr="00EE1858" w:rsidRDefault="00DD166A" w:rsidP="008406D7">
            <w:pPr>
              <w:pStyle w:val="acctfourfigures"/>
              <w:tabs>
                <w:tab w:val="clear" w:pos="765"/>
                <w:tab w:val="decimal" w:pos="993"/>
              </w:tabs>
              <w:spacing w:line="360" w:lineRule="exact"/>
              <w:ind w:left="-79" w:right="-88"/>
              <w:rPr>
                <w:rFonts w:ascii="Angsana New" w:hAnsi="Angsana New" w:cs="Angsana New"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sz w:val="24"/>
                <w:szCs w:val="24"/>
              </w:rPr>
              <w:t>(5,388)</w:t>
            </w:r>
          </w:p>
        </w:tc>
        <w:tc>
          <w:tcPr>
            <w:tcW w:w="283" w:type="dxa"/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B6345B" w:rsidRPr="00EE1858" w:rsidRDefault="00DD166A" w:rsidP="00050259">
            <w:pPr>
              <w:pStyle w:val="acctfourfigures"/>
              <w:tabs>
                <w:tab w:val="clear" w:pos="765"/>
                <w:tab w:val="decimal" w:pos="670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B6345B" w:rsidRPr="00EE1858" w:rsidRDefault="00DD166A" w:rsidP="00BA6E02">
            <w:pPr>
              <w:pStyle w:val="acctfourfigures"/>
              <w:tabs>
                <w:tab w:val="clear" w:pos="765"/>
                <w:tab w:val="decimal" w:pos="1078"/>
              </w:tabs>
              <w:spacing w:line="360" w:lineRule="exact"/>
              <w:ind w:left="-115" w:right="-107"/>
              <w:rPr>
                <w:rFonts w:ascii="Angsana New" w:hAnsi="Angsana New" w:cs="Angsana New"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sz w:val="24"/>
                <w:szCs w:val="24"/>
              </w:rPr>
              <w:t>(54,497)</w:t>
            </w:r>
          </w:p>
        </w:tc>
      </w:tr>
      <w:tr w:rsidR="00B6345B" w:rsidRPr="00EE1858" w:rsidTr="00015015">
        <w:tc>
          <w:tcPr>
            <w:tcW w:w="2880" w:type="dxa"/>
          </w:tcPr>
          <w:p w:rsidR="00B6345B" w:rsidRPr="00EE1858" w:rsidRDefault="00A63E86" w:rsidP="00050259">
            <w:pPr>
              <w:pStyle w:val="BlockText"/>
              <w:spacing w:line="360" w:lineRule="exact"/>
              <w:ind w:left="0" w:right="0" w:firstLine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E185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EE185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EE1858">
              <w:rPr>
                <w:rFonts w:ascii="Angsana New" w:hAnsi="Angsana New"/>
                <w:b/>
                <w:bCs/>
                <w:sz w:val="24"/>
                <w:szCs w:val="24"/>
              </w:rPr>
              <w:t>25</w:t>
            </w:r>
            <w:r w:rsidR="00B6345B" w:rsidRPr="00EE1858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032035" w:rsidRPr="00EE1858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345B" w:rsidRPr="00EE1858" w:rsidRDefault="00EC68FA" w:rsidP="00050259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345B" w:rsidRPr="00EE1858" w:rsidRDefault="00961204" w:rsidP="00050259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10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201,579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345B" w:rsidRPr="00EE1858" w:rsidRDefault="00DD166A" w:rsidP="00DD166A">
            <w:pPr>
              <w:pStyle w:val="acctfourfigures"/>
              <w:tabs>
                <w:tab w:val="clear" w:pos="765"/>
                <w:tab w:val="decimal" w:pos="1346"/>
              </w:tabs>
              <w:spacing w:line="360" w:lineRule="exact"/>
              <w:ind w:left="-79" w:right="-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1,563</w:t>
            </w:r>
            <w:r w:rsidR="00961204" w:rsidRPr="00EE1858">
              <w:rPr>
                <w:rFonts w:ascii="Angsana New" w:hAnsi="Angsana New" w:cs="Angsana New"/>
                <w:b/>
                <w:bCs/>
                <w:sz w:val="24"/>
                <w:szCs w:val="24"/>
              </w:rPr>
              <w:t>,12</w:t>
            </w:r>
            <w:r w:rsidRPr="00EE1858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6" w:type="dxa"/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345B" w:rsidRPr="00EE1858" w:rsidRDefault="00DD166A" w:rsidP="00050259">
            <w:pPr>
              <w:pStyle w:val="acctfourfigures"/>
              <w:tabs>
                <w:tab w:val="clear" w:pos="765"/>
                <w:tab w:val="decimal" w:pos="984"/>
              </w:tabs>
              <w:spacing w:line="360" w:lineRule="exact"/>
              <w:ind w:left="-79"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16,468</w:t>
            </w:r>
          </w:p>
        </w:tc>
        <w:tc>
          <w:tcPr>
            <w:tcW w:w="284" w:type="dxa"/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345B" w:rsidRPr="00EE1858" w:rsidRDefault="00DD166A" w:rsidP="008406D7">
            <w:pPr>
              <w:pStyle w:val="acctfourfigures"/>
              <w:tabs>
                <w:tab w:val="clear" w:pos="765"/>
                <w:tab w:val="decimal" w:pos="993"/>
              </w:tabs>
              <w:spacing w:line="360" w:lineRule="exact"/>
              <w:ind w:left="-79" w:right="-8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b/>
                <w:bCs/>
                <w:sz w:val="24"/>
                <w:szCs w:val="24"/>
              </w:rPr>
              <w:t>59,772</w:t>
            </w:r>
          </w:p>
        </w:tc>
        <w:tc>
          <w:tcPr>
            <w:tcW w:w="283" w:type="dxa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10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345B" w:rsidRPr="00EE1858" w:rsidRDefault="00DD166A" w:rsidP="00050259">
            <w:pPr>
              <w:pStyle w:val="acctfourfigures"/>
              <w:tabs>
                <w:tab w:val="clear" w:pos="765"/>
                <w:tab w:val="decimal" w:pos="670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345B" w:rsidRPr="00EE1858" w:rsidRDefault="00DD166A" w:rsidP="00050259">
            <w:pPr>
              <w:pStyle w:val="acctfourfigures"/>
              <w:tabs>
                <w:tab w:val="clear" w:pos="765"/>
                <w:tab w:val="decimal" w:pos="1078"/>
              </w:tabs>
              <w:spacing w:line="360" w:lineRule="exact"/>
              <w:ind w:left="-115" w:right="-10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1,840,944</w:t>
            </w:r>
          </w:p>
        </w:tc>
      </w:tr>
      <w:tr w:rsidR="00B6345B" w:rsidRPr="00EE1858" w:rsidTr="00015015">
        <w:tc>
          <w:tcPr>
            <w:tcW w:w="2880" w:type="dxa"/>
          </w:tcPr>
          <w:p w:rsidR="00B6345B" w:rsidRPr="00EE1858" w:rsidRDefault="00B6345B" w:rsidP="00B6345B">
            <w:pPr>
              <w:pStyle w:val="BlockText"/>
              <w:spacing w:line="240" w:lineRule="auto"/>
              <w:ind w:left="0" w:right="0" w:firstLine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6345B" w:rsidRPr="00EE1858" w:rsidRDefault="00B6345B" w:rsidP="00B6345B">
            <w:pPr>
              <w:pStyle w:val="BlockText"/>
              <w:tabs>
                <w:tab w:val="decimal" w:pos="954"/>
              </w:tabs>
              <w:spacing w:line="240" w:lineRule="auto"/>
              <w:ind w:left="-108" w:right="73" w:firstLine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B6345B" w:rsidRPr="00EE1858" w:rsidRDefault="00B6345B" w:rsidP="00B6345B">
            <w:pPr>
              <w:pStyle w:val="BlockText"/>
              <w:tabs>
                <w:tab w:val="decimal" w:pos="1197"/>
              </w:tabs>
              <w:spacing w:line="240" w:lineRule="auto"/>
              <w:ind w:left="-108" w:right="0" w:firstLine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:rsidR="00B6345B" w:rsidRPr="00EE1858" w:rsidRDefault="00B6345B" w:rsidP="00B6345B">
            <w:pPr>
              <w:pStyle w:val="BlockText"/>
              <w:tabs>
                <w:tab w:val="decimal" w:pos="1258"/>
              </w:tabs>
              <w:spacing w:line="240" w:lineRule="auto"/>
              <w:ind w:left="-115" w:right="-115" w:firstLine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6345B" w:rsidRPr="00EE1858" w:rsidRDefault="00B6345B" w:rsidP="00B6345B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B6345B" w:rsidRPr="00EE1858" w:rsidRDefault="00B6345B" w:rsidP="00B6345B">
            <w:pPr>
              <w:pStyle w:val="BlockText"/>
              <w:tabs>
                <w:tab w:val="center" w:pos="1137"/>
              </w:tabs>
              <w:spacing w:line="240" w:lineRule="auto"/>
              <w:ind w:left="-130" w:right="-115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B6345B" w:rsidRPr="00EE1858" w:rsidRDefault="00B6345B" w:rsidP="00B6345B">
            <w:pPr>
              <w:pStyle w:val="BlockText"/>
              <w:tabs>
                <w:tab w:val="decimal" w:pos="1197"/>
              </w:tabs>
              <w:spacing w:line="240" w:lineRule="auto"/>
              <w:ind w:left="-108" w:right="0" w:firstLine="0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B6345B" w:rsidRPr="00EE1858" w:rsidRDefault="00B6345B" w:rsidP="00B6345B">
            <w:pPr>
              <w:pStyle w:val="BlockText"/>
              <w:tabs>
                <w:tab w:val="decimal" w:pos="995"/>
              </w:tabs>
              <w:spacing w:line="240" w:lineRule="auto"/>
              <w:ind w:left="-108" w:right="-143" w:firstLine="0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:rsidR="00B6345B" w:rsidRPr="00EE1858" w:rsidRDefault="00B6345B" w:rsidP="00B6345B">
            <w:pPr>
              <w:pStyle w:val="BlockText"/>
              <w:tabs>
                <w:tab w:val="decimal" w:pos="995"/>
              </w:tabs>
              <w:spacing w:line="240" w:lineRule="auto"/>
              <w:ind w:left="-108" w:right="-143" w:firstLine="0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B6345B" w:rsidRPr="00EE1858" w:rsidRDefault="00B6345B" w:rsidP="00B6345B">
            <w:pPr>
              <w:pStyle w:val="BlockText"/>
              <w:tabs>
                <w:tab w:val="decimal" w:pos="995"/>
              </w:tabs>
              <w:spacing w:line="240" w:lineRule="auto"/>
              <w:ind w:left="-108" w:right="-143" w:firstLine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:rsidR="00B6345B" w:rsidRPr="00EE1858" w:rsidRDefault="00B6345B" w:rsidP="00B6345B">
            <w:pPr>
              <w:pStyle w:val="BlockText"/>
              <w:tabs>
                <w:tab w:val="decimal" w:pos="995"/>
              </w:tabs>
              <w:spacing w:line="240" w:lineRule="auto"/>
              <w:ind w:left="-108" w:right="-143" w:firstLine="0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B6345B" w:rsidRPr="00EE1858" w:rsidRDefault="00B6345B" w:rsidP="00B6345B">
            <w:pPr>
              <w:pStyle w:val="BlockText"/>
              <w:tabs>
                <w:tab w:val="decimal" w:pos="995"/>
              </w:tabs>
              <w:spacing w:line="240" w:lineRule="auto"/>
              <w:ind w:left="-108" w:right="-143" w:firstLine="0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B6345B" w:rsidRPr="00EE1858" w:rsidRDefault="00B6345B" w:rsidP="00B6345B">
            <w:pPr>
              <w:pStyle w:val="BlockText"/>
              <w:tabs>
                <w:tab w:val="decimal" w:pos="1197"/>
              </w:tabs>
              <w:spacing w:line="240" w:lineRule="auto"/>
              <w:ind w:left="-108" w:right="0" w:firstLine="0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B6345B" w:rsidRPr="00EE1858" w:rsidRDefault="00B6345B" w:rsidP="00B6345B">
            <w:pPr>
              <w:pStyle w:val="BlockText"/>
              <w:tabs>
                <w:tab w:val="decimal" w:pos="1078"/>
              </w:tabs>
              <w:spacing w:line="240" w:lineRule="auto"/>
              <w:ind w:left="-115" w:right="-107" w:firstLine="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6345B" w:rsidRPr="00EE1858" w:rsidTr="00470E04">
        <w:tc>
          <w:tcPr>
            <w:tcW w:w="2880" w:type="dxa"/>
          </w:tcPr>
          <w:p w:rsidR="00B6345B" w:rsidRPr="00EE1858" w:rsidRDefault="00B6345B" w:rsidP="00050259">
            <w:pPr>
              <w:pStyle w:val="BlockText"/>
              <w:spacing w:line="360" w:lineRule="exact"/>
              <w:ind w:left="0" w:right="0" w:firstLine="0"/>
              <w:rPr>
                <w:rFonts w:ascii="Angsana New" w:hAnsi="Angsana New"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1197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B6345B" w:rsidRPr="00EE1858" w:rsidRDefault="00B6345B" w:rsidP="00050259">
            <w:pPr>
              <w:pStyle w:val="BlockText"/>
              <w:tabs>
                <w:tab w:val="decimal" w:pos="1258"/>
              </w:tabs>
              <w:spacing w:line="360" w:lineRule="exact"/>
              <w:ind w:left="-115" w:right="-115" w:firstLine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B6345B" w:rsidRPr="00EE1858" w:rsidRDefault="00B6345B" w:rsidP="00050259">
            <w:pPr>
              <w:pStyle w:val="BlockText"/>
              <w:tabs>
                <w:tab w:val="decimal" w:pos="1258"/>
              </w:tabs>
              <w:spacing w:line="360" w:lineRule="exact"/>
              <w:ind w:left="-115" w:right="-115" w:firstLine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62" w:type="dxa"/>
            <w:vAlign w:val="bottom"/>
          </w:tcPr>
          <w:p w:rsidR="00B6345B" w:rsidRPr="00EE1858" w:rsidRDefault="00B6345B" w:rsidP="00050259">
            <w:pPr>
              <w:pStyle w:val="BlockText"/>
              <w:tabs>
                <w:tab w:val="center" w:pos="1137"/>
              </w:tabs>
              <w:spacing w:line="360" w:lineRule="exact"/>
              <w:ind w:left="-130" w:right="-115" w:firstLine="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1197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108" w:right="-1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108" w:right="-1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108" w:right="-1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108" w:right="-1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:rsidR="00B6345B" w:rsidRPr="00EE1858" w:rsidRDefault="00B6345B" w:rsidP="00050259">
            <w:pPr>
              <w:pStyle w:val="BlockText"/>
              <w:tabs>
                <w:tab w:val="decimal" w:pos="995"/>
              </w:tabs>
              <w:spacing w:line="360" w:lineRule="exact"/>
              <w:ind w:left="-108" w:right="-143" w:firstLine="0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1197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:rsidR="00B6345B" w:rsidRPr="00EE1858" w:rsidRDefault="00B6345B" w:rsidP="00050259">
            <w:pPr>
              <w:pStyle w:val="BlockText"/>
              <w:tabs>
                <w:tab w:val="decimal" w:pos="1078"/>
              </w:tabs>
              <w:spacing w:line="360" w:lineRule="exact"/>
              <w:ind w:left="-115" w:right="-107" w:firstLine="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F43C2" w:rsidRPr="00EE1858" w:rsidTr="00470E04">
        <w:tc>
          <w:tcPr>
            <w:tcW w:w="2880" w:type="dxa"/>
          </w:tcPr>
          <w:p w:rsidR="004F43C2" w:rsidRPr="00EE1858" w:rsidRDefault="004F43C2" w:rsidP="00050259">
            <w:pPr>
              <w:pStyle w:val="BlockText"/>
              <w:spacing w:line="360" w:lineRule="exact"/>
              <w:ind w:left="0" w:right="0" w:firstLine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E1858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EE185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EE1858">
              <w:rPr>
                <w:rFonts w:ascii="Angsana New" w:hAnsi="Angsana New"/>
                <w:b/>
                <w:bCs/>
                <w:sz w:val="24"/>
                <w:szCs w:val="24"/>
              </w:rPr>
              <w:t>25</w:t>
            </w:r>
            <w:r w:rsidR="007E09C8">
              <w:rPr>
                <w:rFonts w:ascii="Angsana New" w:hAnsi="Angsana New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4F43C2" w:rsidRPr="00EE1858" w:rsidRDefault="004F43C2" w:rsidP="00052C00">
            <w:pPr>
              <w:pStyle w:val="acctfourfigures"/>
              <w:tabs>
                <w:tab w:val="clear" w:pos="765"/>
                <w:tab w:val="decimal" w:pos="1241"/>
              </w:tabs>
              <w:spacing w:line="360" w:lineRule="exact"/>
              <w:ind w:left="-79" w:right="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112,152</w:t>
            </w:r>
          </w:p>
        </w:tc>
        <w:tc>
          <w:tcPr>
            <w:tcW w:w="236" w:type="dxa"/>
            <w:vAlign w:val="bottom"/>
          </w:tcPr>
          <w:p w:rsidR="004F43C2" w:rsidRPr="00EE1858" w:rsidRDefault="004F43C2" w:rsidP="00052C00">
            <w:pPr>
              <w:pStyle w:val="acctfourfigures"/>
              <w:tabs>
                <w:tab w:val="clear" w:pos="765"/>
                <w:tab w:val="decimal" w:pos="1241"/>
              </w:tabs>
              <w:spacing w:line="360" w:lineRule="exact"/>
              <w:ind w:left="-79" w:right="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F43C2" w:rsidRPr="00EE1858" w:rsidRDefault="004F43C2" w:rsidP="00052C00">
            <w:pPr>
              <w:pStyle w:val="acctfourfigures"/>
              <w:tabs>
                <w:tab w:val="clear" w:pos="765"/>
                <w:tab w:val="decimal" w:pos="1185"/>
              </w:tabs>
              <w:spacing w:line="360" w:lineRule="exact"/>
              <w:ind w:left="-115" w:right="-11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217,393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43C2" w:rsidRPr="00EE1858" w:rsidRDefault="004F43C2" w:rsidP="00052C00">
            <w:pPr>
              <w:pStyle w:val="acctfourfigures"/>
              <w:tabs>
                <w:tab w:val="clear" w:pos="765"/>
                <w:tab w:val="decimal" w:pos="1241"/>
              </w:tabs>
              <w:spacing w:line="360" w:lineRule="exact"/>
              <w:ind w:left="-79" w:right="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62" w:type="dxa"/>
            <w:tcBorders>
              <w:bottom w:val="double" w:sz="4" w:space="0" w:color="auto"/>
            </w:tcBorders>
            <w:vAlign w:val="bottom"/>
          </w:tcPr>
          <w:p w:rsidR="004F43C2" w:rsidRPr="00EE1858" w:rsidRDefault="004F43C2" w:rsidP="002108DC">
            <w:pPr>
              <w:pStyle w:val="acctfourfigures"/>
              <w:tabs>
                <w:tab w:val="clear" w:pos="765"/>
                <w:tab w:val="center" w:pos="1318"/>
              </w:tabs>
              <w:spacing w:line="360" w:lineRule="exact"/>
              <w:ind w:left="-13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               436,086</w:t>
            </w:r>
          </w:p>
        </w:tc>
        <w:tc>
          <w:tcPr>
            <w:tcW w:w="236" w:type="dxa"/>
            <w:vAlign w:val="bottom"/>
          </w:tcPr>
          <w:p w:rsidR="004F43C2" w:rsidRPr="00EE1858" w:rsidRDefault="004F43C2" w:rsidP="00052C00">
            <w:pPr>
              <w:pStyle w:val="acctfourfigures"/>
              <w:tabs>
                <w:tab w:val="clear" w:pos="765"/>
                <w:tab w:val="decimal" w:pos="1241"/>
              </w:tabs>
              <w:spacing w:line="360" w:lineRule="exact"/>
              <w:ind w:left="-79" w:right="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:rsidR="004F43C2" w:rsidRPr="00EE1858" w:rsidRDefault="004F43C2" w:rsidP="00052C00">
            <w:pPr>
              <w:pStyle w:val="acctfourfigures"/>
              <w:tabs>
                <w:tab w:val="clear" w:pos="765"/>
                <w:tab w:val="decimal" w:pos="984"/>
              </w:tabs>
              <w:spacing w:line="360" w:lineRule="exact"/>
              <w:ind w:left="-79"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b/>
                <w:bCs/>
                <w:sz w:val="24"/>
                <w:szCs w:val="24"/>
              </w:rPr>
              <w:t>4,645</w:t>
            </w:r>
          </w:p>
        </w:tc>
        <w:tc>
          <w:tcPr>
            <w:tcW w:w="284" w:type="dxa"/>
            <w:vAlign w:val="bottom"/>
          </w:tcPr>
          <w:p w:rsidR="004F43C2" w:rsidRPr="00EE1858" w:rsidRDefault="004F43C2" w:rsidP="00052C00">
            <w:pPr>
              <w:pStyle w:val="acctfourfigures"/>
              <w:tabs>
                <w:tab w:val="clear" w:pos="765"/>
                <w:tab w:val="decimal" w:pos="1241"/>
              </w:tabs>
              <w:spacing w:line="360" w:lineRule="exact"/>
              <w:ind w:left="-79" w:right="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:rsidR="004F43C2" w:rsidRPr="00EE1858" w:rsidRDefault="004F43C2" w:rsidP="00052C00">
            <w:pPr>
              <w:pStyle w:val="acctfourfigures"/>
              <w:tabs>
                <w:tab w:val="clear" w:pos="765"/>
                <w:tab w:val="decimal" w:pos="993"/>
              </w:tabs>
              <w:spacing w:line="360" w:lineRule="exact"/>
              <w:ind w:left="-79" w:right="-8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23,082</w:t>
            </w:r>
          </w:p>
        </w:tc>
        <w:tc>
          <w:tcPr>
            <w:tcW w:w="283" w:type="dxa"/>
          </w:tcPr>
          <w:p w:rsidR="004F43C2" w:rsidRPr="00EE1858" w:rsidRDefault="004F43C2" w:rsidP="00052C00">
            <w:pPr>
              <w:pStyle w:val="acctfourfigures"/>
              <w:tabs>
                <w:tab w:val="clear" w:pos="765"/>
                <w:tab w:val="decimal" w:pos="1241"/>
              </w:tabs>
              <w:spacing w:line="360" w:lineRule="exact"/>
              <w:ind w:left="-79" w:right="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:rsidR="004F43C2" w:rsidRPr="00EE1858" w:rsidRDefault="004F43C2" w:rsidP="00052C00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108" w:right="-14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b/>
                <w:bCs/>
                <w:sz w:val="24"/>
                <w:szCs w:val="24"/>
              </w:rPr>
              <w:t>7,688</w:t>
            </w:r>
          </w:p>
        </w:tc>
        <w:tc>
          <w:tcPr>
            <w:tcW w:w="270" w:type="dxa"/>
            <w:vAlign w:val="bottom"/>
          </w:tcPr>
          <w:p w:rsidR="004F43C2" w:rsidRPr="00EE1858" w:rsidRDefault="004F43C2" w:rsidP="00052C00">
            <w:pPr>
              <w:pStyle w:val="acctfourfigures"/>
              <w:tabs>
                <w:tab w:val="clear" w:pos="765"/>
                <w:tab w:val="decimal" w:pos="1241"/>
              </w:tabs>
              <w:spacing w:line="360" w:lineRule="exact"/>
              <w:ind w:left="-79" w:right="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:rsidR="004F43C2" w:rsidRPr="00EE1858" w:rsidRDefault="004F43C2" w:rsidP="00052C00">
            <w:pPr>
              <w:pStyle w:val="acctfourfigures"/>
              <w:tabs>
                <w:tab w:val="clear" w:pos="765"/>
                <w:tab w:val="decimal" w:pos="1078"/>
              </w:tabs>
              <w:spacing w:line="360" w:lineRule="exact"/>
              <w:ind w:left="-79" w:right="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b/>
                <w:bCs/>
                <w:sz w:val="24"/>
                <w:szCs w:val="24"/>
              </w:rPr>
              <w:t>801,046</w:t>
            </w:r>
          </w:p>
        </w:tc>
      </w:tr>
      <w:tr w:rsidR="00B6345B" w:rsidRPr="00EE1858" w:rsidTr="00470E04">
        <w:tc>
          <w:tcPr>
            <w:tcW w:w="2880" w:type="dxa"/>
          </w:tcPr>
          <w:p w:rsidR="00B6345B" w:rsidRPr="00EE1858" w:rsidRDefault="00A63E86" w:rsidP="00050259">
            <w:pPr>
              <w:pStyle w:val="BlockText"/>
              <w:spacing w:line="360" w:lineRule="exact"/>
              <w:ind w:left="0" w:right="0" w:firstLine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E185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EE185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EE1858">
              <w:rPr>
                <w:rFonts w:ascii="Angsana New" w:hAnsi="Angsana New"/>
                <w:b/>
                <w:bCs/>
                <w:sz w:val="24"/>
                <w:szCs w:val="24"/>
              </w:rPr>
              <w:t>25</w:t>
            </w:r>
            <w:r w:rsidR="007E09C8">
              <w:rPr>
                <w:rFonts w:ascii="Angsana New" w:hAnsi="Angsana New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1241"/>
              </w:tabs>
              <w:spacing w:line="360" w:lineRule="exact"/>
              <w:ind w:left="-79" w:right="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115" w:right="-11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115" w:right="-11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double" w:sz="4" w:space="0" w:color="auto"/>
            </w:tcBorders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center" w:pos="1137"/>
              </w:tabs>
              <w:spacing w:line="360" w:lineRule="exact"/>
              <w:ind w:left="-130"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79"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108" w:right="-14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108" w:right="-14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108" w:right="-14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108" w:right="-14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1078"/>
              </w:tabs>
              <w:spacing w:line="360" w:lineRule="exact"/>
              <w:ind w:left="-115" w:right="-10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F43C2" w:rsidRPr="00EE1858" w:rsidTr="00470E04">
        <w:tc>
          <w:tcPr>
            <w:tcW w:w="2880" w:type="dxa"/>
          </w:tcPr>
          <w:p w:rsidR="004F43C2" w:rsidRPr="00EE1858" w:rsidRDefault="004F43C2" w:rsidP="00050259">
            <w:pPr>
              <w:pStyle w:val="BlockText"/>
              <w:spacing w:line="360" w:lineRule="exact"/>
              <w:ind w:left="0" w:right="0" w:firstLine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</w:t>
            </w:r>
            <w:r w:rsidRPr="00EE185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และ </w:t>
            </w:r>
            <w:r w:rsidRPr="00EE1858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EE185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EE1858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7E09C8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4F43C2" w:rsidRPr="00EE1858" w:rsidRDefault="004F43C2" w:rsidP="00052C00">
            <w:pPr>
              <w:pStyle w:val="acctfourfigures"/>
              <w:tabs>
                <w:tab w:val="clear" w:pos="765"/>
                <w:tab w:val="decimal" w:pos="1241"/>
              </w:tabs>
              <w:spacing w:line="360" w:lineRule="exact"/>
              <w:ind w:left="-79" w:right="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288,114</w:t>
            </w:r>
          </w:p>
        </w:tc>
        <w:tc>
          <w:tcPr>
            <w:tcW w:w="236" w:type="dxa"/>
            <w:vAlign w:val="bottom"/>
          </w:tcPr>
          <w:p w:rsidR="004F43C2" w:rsidRPr="00EE1858" w:rsidRDefault="004F43C2" w:rsidP="00052C00">
            <w:pPr>
              <w:pStyle w:val="acctfourfigures"/>
              <w:tabs>
                <w:tab w:val="clear" w:pos="765"/>
                <w:tab w:val="decimal" w:pos="1241"/>
              </w:tabs>
              <w:spacing w:line="360" w:lineRule="exact"/>
              <w:ind w:left="-79" w:right="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F43C2" w:rsidRPr="00EE1858" w:rsidRDefault="004F43C2" w:rsidP="00052C00">
            <w:pPr>
              <w:pStyle w:val="acctfourfigures"/>
              <w:tabs>
                <w:tab w:val="clear" w:pos="765"/>
                <w:tab w:val="decimal" w:pos="1185"/>
              </w:tabs>
              <w:spacing w:line="360" w:lineRule="exact"/>
              <w:ind w:left="-115" w:right="-11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214,457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43C2" w:rsidRPr="00EE1858" w:rsidRDefault="004F43C2" w:rsidP="00052C00">
            <w:pPr>
              <w:pStyle w:val="acctfourfigures"/>
              <w:tabs>
                <w:tab w:val="clear" w:pos="765"/>
                <w:tab w:val="decimal" w:pos="1241"/>
              </w:tabs>
              <w:spacing w:line="360" w:lineRule="exact"/>
              <w:ind w:left="-79" w:right="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62" w:type="dxa"/>
            <w:tcBorders>
              <w:bottom w:val="double" w:sz="4" w:space="0" w:color="auto"/>
            </w:tcBorders>
            <w:vAlign w:val="bottom"/>
          </w:tcPr>
          <w:p w:rsidR="004F43C2" w:rsidRPr="00EE1858" w:rsidRDefault="004F43C2" w:rsidP="002108DC">
            <w:pPr>
              <w:pStyle w:val="acctfourfigures"/>
              <w:tabs>
                <w:tab w:val="clear" w:pos="765"/>
                <w:tab w:val="center" w:pos="1318"/>
              </w:tabs>
              <w:spacing w:line="360" w:lineRule="exact"/>
              <w:ind w:left="-13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               429,205</w:t>
            </w:r>
          </w:p>
        </w:tc>
        <w:tc>
          <w:tcPr>
            <w:tcW w:w="236" w:type="dxa"/>
            <w:vAlign w:val="bottom"/>
          </w:tcPr>
          <w:p w:rsidR="004F43C2" w:rsidRPr="00EE1858" w:rsidRDefault="004F43C2" w:rsidP="00052C00">
            <w:pPr>
              <w:pStyle w:val="acctfourfigures"/>
              <w:tabs>
                <w:tab w:val="clear" w:pos="765"/>
                <w:tab w:val="decimal" w:pos="1241"/>
              </w:tabs>
              <w:spacing w:line="360" w:lineRule="exact"/>
              <w:ind w:left="-79" w:right="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:rsidR="004F43C2" w:rsidRPr="00EE1858" w:rsidRDefault="004F43C2" w:rsidP="00052C00">
            <w:pPr>
              <w:pStyle w:val="acctfourfigures"/>
              <w:tabs>
                <w:tab w:val="clear" w:pos="765"/>
                <w:tab w:val="decimal" w:pos="984"/>
              </w:tabs>
              <w:spacing w:line="360" w:lineRule="exact"/>
              <w:ind w:left="-79"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3,764</w:t>
            </w:r>
          </w:p>
        </w:tc>
        <w:tc>
          <w:tcPr>
            <w:tcW w:w="284" w:type="dxa"/>
            <w:vAlign w:val="bottom"/>
          </w:tcPr>
          <w:p w:rsidR="004F43C2" w:rsidRPr="00EE1858" w:rsidRDefault="004F43C2" w:rsidP="00052C00">
            <w:pPr>
              <w:pStyle w:val="acctfourfigures"/>
              <w:tabs>
                <w:tab w:val="clear" w:pos="765"/>
                <w:tab w:val="decimal" w:pos="1241"/>
              </w:tabs>
              <w:spacing w:line="360" w:lineRule="exact"/>
              <w:ind w:left="-79" w:right="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:rsidR="004F43C2" w:rsidRPr="00EE1858" w:rsidRDefault="004F43C2" w:rsidP="00052C00">
            <w:pPr>
              <w:pStyle w:val="acctfourfigures"/>
              <w:tabs>
                <w:tab w:val="clear" w:pos="765"/>
                <w:tab w:val="decimal" w:pos="993"/>
              </w:tabs>
              <w:spacing w:line="360" w:lineRule="exact"/>
              <w:ind w:left="-79" w:right="-8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27,361</w:t>
            </w:r>
          </w:p>
        </w:tc>
        <w:tc>
          <w:tcPr>
            <w:tcW w:w="283" w:type="dxa"/>
          </w:tcPr>
          <w:p w:rsidR="004F43C2" w:rsidRPr="00EE1858" w:rsidRDefault="004F43C2" w:rsidP="00052C00">
            <w:pPr>
              <w:pStyle w:val="acctfourfigures"/>
              <w:tabs>
                <w:tab w:val="clear" w:pos="765"/>
                <w:tab w:val="decimal" w:pos="1241"/>
              </w:tabs>
              <w:spacing w:line="360" w:lineRule="exact"/>
              <w:ind w:left="-79" w:right="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:rsidR="004F43C2" w:rsidRPr="00EE1858" w:rsidRDefault="004F43C2" w:rsidP="00052C00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108" w:right="-14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134,980</w:t>
            </w:r>
          </w:p>
        </w:tc>
        <w:tc>
          <w:tcPr>
            <w:tcW w:w="270" w:type="dxa"/>
            <w:vAlign w:val="bottom"/>
          </w:tcPr>
          <w:p w:rsidR="004F43C2" w:rsidRPr="00EE1858" w:rsidRDefault="004F43C2" w:rsidP="00052C00">
            <w:pPr>
              <w:pStyle w:val="acctfourfigures"/>
              <w:tabs>
                <w:tab w:val="clear" w:pos="765"/>
                <w:tab w:val="decimal" w:pos="1241"/>
              </w:tabs>
              <w:spacing w:line="360" w:lineRule="exact"/>
              <w:ind w:left="-79" w:right="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:rsidR="004F43C2" w:rsidRPr="00EE1858" w:rsidRDefault="004F43C2" w:rsidP="00052C00">
            <w:pPr>
              <w:pStyle w:val="acctfourfigures"/>
              <w:tabs>
                <w:tab w:val="clear" w:pos="765"/>
                <w:tab w:val="decimal" w:pos="1078"/>
              </w:tabs>
              <w:spacing w:line="360" w:lineRule="exact"/>
              <w:ind w:left="-79" w:right="73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EE185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1,097,881</w:t>
            </w:r>
          </w:p>
        </w:tc>
      </w:tr>
      <w:tr w:rsidR="00B6345B" w:rsidRPr="00EE1858" w:rsidTr="00470E04">
        <w:tc>
          <w:tcPr>
            <w:tcW w:w="2880" w:type="dxa"/>
          </w:tcPr>
          <w:p w:rsidR="00B6345B" w:rsidRPr="00EE1858" w:rsidRDefault="00A63E86" w:rsidP="00050259">
            <w:pPr>
              <w:pStyle w:val="BlockText"/>
              <w:spacing w:line="360" w:lineRule="exact"/>
              <w:ind w:left="0" w:right="0" w:firstLine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E185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E185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EE185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EE1858">
              <w:rPr>
                <w:rFonts w:ascii="Angsana New" w:hAnsi="Angsana New"/>
                <w:b/>
                <w:bCs/>
                <w:sz w:val="24"/>
                <w:szCs w:val="24"/>
              </w:rPr>
              <w:t>25</w:t>
            </w:r>
            <w:r w:rsidR="00B6345B" w:rsidRPr="00EE1858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7E09C8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6345B" w:rsidRPr="00EE1858" w:rsidRDefault="00DD166A" w:rsidP="002264D3">
            <w:pPr>
              <w:pStyle w:val="acctfourfigures"/>
              <w:tabs>
                <w:tab w:val="clear" w:pos="765"/>
                <w:tab w:val="decimal" w:pos="1241"/>
              </w:tabs>
              <w:spacing w:line="360" w:lineRule="exact"/>
              <w:ind w:left="-79" w:right="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319,127</w:t>
            </w:r>
          </w:p>
        </w:tc>
        <w:tc>
          <w:tcPr>
            <w:tcW w:w="236" w:type="dxa"/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1241"/>
              </w:tabs>
              <w:spacing w:line="360" w:lineRule="exact"/>
              <w:ind w:left="-79" w:right="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345B" w:rsidRPr="00EE1858" w:rsidRDefault="00DD166A" w:rsidP="00050259">
            <w:pPr>
              <w:pStyle w:val="acctfourfigures"/>
              <w:tabs>
                <w:tab w:val="clear" w:pos="765"/>
                <w:tab w:val="decimal" w:pos="1185"/>
              </w:tabs>
              <w:spacing w:line="360" w:lineRule="exact"/>
              <w:ind w:left="-115" w:right="-11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207,565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1241"/>
              </w:tabs>
              <w:spacing w:line="360" w:lineRule="exact"/>
              <w:ind w:left="-79" w:right="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6345B" w:rsidRPr="00EE1858" w:rsidRDefault="00DD166A" w:rsidP="00DD166A">
            <w:pPr>
              <w:pStyle w:val="acctfourfigures"/>
              <w:tabs>
                <w:tab w:val="clear" w:pos="765"/>
                <w:tab w:val="center" w:pos="1318"/>
              </w:tabs>
              <w:spacing w:line="360" w:lineRule="exact"/>
              <w:ind w:left="-13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b/>
                <w:bCs/>
                <w:sz w:val="24"/>
                <w:szCs w:val="24"/>
              </w:rPr>
              <w:t>431,785</w:t>
            </w:r>
          </w:p>
        </w:tc>
        <w:tc>
          <w:tcPr>
            <w:tcW w:w="236" w:type="dxa"/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1241"/>
              </w:tabs>
              <w:spacing w:line="360" w:lineRule="exact"/>
              <w:ind w:left="-79" w:right="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6345B" w:rsidRPr="00EE1858" w:rsidRDefault="00DD166A" w:rsidP="00050259">
            <w:pPr>
              <w:pStyle w:val="acctfourfigures"/>
              <w:tabs>
                <w:tab w:val="clear" w:pos="765"/>
                <w:tab w:val="decimal" w:pos="984"/>
              </w:tabs>
              <w:spacing w:line="360" w:lineRule="exact"/>
              <w:ind w:left="-79"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3,496</w:t>
            </w:r>
          </w:p>
        </w:tc>
        <w:tc>
          <w:tcPr>
            <w:tcW w:w="284" w:type="dxa"/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1241"/>
              </w:tabs>
              <w:spacing w:line="360" w:lineRule="exact"/>
              <w:ind w:left="-79" w:right="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6345B" w:rsidRPr="00EE1858" w:rsidRDefault="00DD166A" w:rsidP="00050259">
            <w:pPr>
              <w:pStyle w:val="acctfourfigures"/>
              <w:tabs>
                <w:tab w:val="clear" w:pos="765"/>
                <w:tab w:val="decimal" w:pos="993"/>
              </w:tabs>
              <w:spacing w:line="360" w:lineRule="exact"/>
              <w:ind w:left="-79" w:right="-8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34,139</w:t>
            </w:r>
          </w:p>
        </w:tc>
        <w:tc>
          <w:tcPr>
            <w:tcW w:w="283" w:type="dxa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1241"/>
              </w:tabs>
              <w:spacing w:line="360" w:lineRule="exact"/>
              <w:ind w:left="-79" w:right="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6345B" w:rsidRPr="00EE1858" w:rsidRDefault="00DD166A" w:rsidP="002264D3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108" w:right="-14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185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275,148</w:t>
            </w:r>
          </w:p>
        </w:tc>
        <w:tc>
          <w:tcPr>
            <w:tcW w:w="270" w:type="dxa"/>
            <w:vAlign w:val="bottom"/>
          </w:tcPr>
          <w:p w:rsidR="00B6345B" w:rsidRPr="00EE1858" w:rsidRDefault="00B6345B" w:rsidP="00050259">
            <w:pPr>
              <w:pStyle w:val="acctfourfigures"/>
              <w:tabs>
                <w:tab w:val="clear" w:pos="765"/>
                <w:tab w:val="decimal" w:pos="1241"/>
              </w:tabs>
              <w:spacing w:line="360" w:lineRule="exact"/>
              <w:ind w:left="-79" w:right="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6345B" w:rsidRPr="00EE1858" w:rsidRDefault="00175884" w:rsidP="00050259">
            <w:pPr>
              <w:pStyle w:val="acctfourfigures"/>
              <w:tabs>
                <w:tab w:val="clear" w:pos="765"/>
                <w:tab w:val="decimal" w:pos="1078"/>
              </w:tabs>
              <w:spacing w:line="360" w:lineRule="exact"/>
              <w:ind w:left="-79" w:right="73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EE1858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1,271,260</w:t>
            </w:r>
          </w:p>
        </w:tc>
      </w:tr>
    </w:tbl>
    <w:p w:rsidR="00D35966" w:rsidRPr="005574E8" w:rsidRDefault="00D35966" w:rsidP="00447D0E">
      <w:pPr>
        <w:spacing w:line="240" w:lineRule="auto"/>
        <w:rPr>
          <w:rFonts w:ascii="Angsana New" w:hAnsi="Angsana New"/>
          <w:sz w:val="2"/>
          <w:szCs w:val="2"/>
        </w:rPr>
      </w:pPr>
      <w:r>
        <w:br w:type="page"/>
      </w:r>
    </w:p>
    <w:tbl>
      <w:tblPr>
        <w:tblW w:w="1395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236"/>
        <w:gridCol w:w="1474"/>
        <w:gridCol w:w="284"/>
        <w:gridCol w:w="1516"/>
        <w:gridCol w:w="283"/>
        <w:gridCol w:w="1211"/>
        <w:gridCol w:w="284"/>
        <w:gridCol w:w="1211"/>
        <w:gridCol w:w="283"/>
        <w:gridCol w:w="1211"/>
        <w:gridCol w:w="270"/>
        <w:gridCol w:w="1367"/>
      </w:tblGrid>
      <w:tr w:rsidR="001147C9" w:rsidRPr="00A01B24" w:rsidTr="00A01B24">
        <w:trPr>
          <w:tblHeader/>
        </w:trPr>
        <w:tc>
          <w:tcPr>
            <w:tcW w:w="2970" w:type="dxa"/>
          </w:tcPr>
          <w:p w:rsidR="001147C9" w:rsidRPr="00A01B24" w:rsidRDefault="001147C9" w:rsidP="001E1782">
            <w:pPr>
              <w:pStyle w:val="BlockText"/>
              <w:ind w:left="0" w:right="0" w:firstLine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0" w:type="dxa"/>
            <w:gridSpan w:val="13"/>
            <w:tcBorders>
              <w:bottom w:val="single" w:sz="4" w:space="0" w:color="auto"/>
            </w:tcBorders>
          </w:tcPr>
          <w:p w:rsidR="001147C9" w:rsidRPr="00A01B24" w:rsidRDefault="001147C9" w:rsidP="001E1782">
            <w:pPr>
              <w:pStyle w:val="BlockText"/>
              <w:ind w:left="-108" w:right="0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A01B24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</w:tr>
      <w:tr w:rsidR="00A14204" w:rsidRPr="00A01B24" w:rsidTr="00A01B24">
        <w:trPr>
          <w:tblHeader/>
        </w:trPr>
        <w:tc>
          <w:tcPr>
            <w:tcW w:w="2970" w:type="dxa"/>
          </w:tcPr>
          <w:p w:rsidR="00A14204" w:rsidRPr="00A01B24" w:rsidRDefault="00A14204" w:rsidP="00447D0E">
            <w:pPr>
              <w:pStyle w:val="BlockText"/>
              <w:ind w:left="0" w:right="0" w:firstLine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A14204" w:rsidRPr="00A01B24" w:rsidRDefault="00A14204" w:rsidP="00447D0E">
            <w:pPr>
              <w:pStyle w:val="BlockText"/>
              <w:ind w:left="-108" w:right="0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A01B2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036D" w:rsidRPr="009A6072" w:rsidTr="00A01B24">
        <w:trPr>
          <w:tblHeader/>
        </w:trPr>
        <w:tc>
          <w:tcPr>
            <w:tcW w:w="2970" w:type="dxa"/>
          </w:tcPr>
          <w:p w:rsidR="00DE036D" w:rsidRPr="009A6072" w:rsidRDefault="00DE036D" w:rsidP="00DE036D">
            <w:pPr>
              <w:pStyle w:val="BlockText"/>
              <w:ind w:left="0" w:right="0" w:firstLine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DE036D" w:rsidRDefault="00DE036D" w:rsidP="00DE036D">
            <w:pPr>
              <w:pStyle w:val="BlockText"/>
              <w:ind w:left="-108" w:right="-123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DE036D" w:rsidRPr="009A6072" w:rsidRDefault="00DE036D" w:rsidP="00DE036D">
            <w:pPr>
              <w:pStyle w:val="BlockText"/>
              <w:ind w:left="-108" w:right="0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:rsidR="00DE036D" w:rsidRPr="006E1F17" w:rsidRDefault="00DE036D" w:rsidP="00DE036D">
            <w:pPr>
              <w:pStyle w:val="BlockText"/>
              <w:ind w:left="-59" w:right="-116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DE036D" w:rsidRPr="009A6072" w:rsidRDefault="00DE036D" w:rsidP="00DE036D">
            <w:pPr>
              <w:pStyle w:val="BlockText"/>
              <w:ind w:left="-108" w:right="0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</w:tcPr>
          <w:p w:rsidR="00DE036D" w:rsidRPr="009A6072" w:rsidRDefault="00DE036D" w:rsidP="00DE036D">
            <w:pPr>
              <w:pStyle w:val="BlockText"/>
              <w:ind w:left="-108" w:right="-136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DE036D" w:rsidRPr="009A6072" w:rsidRDefault="00DE036D" w:rsidP="00DE036D">
            <w:pPr>
              <w:pStyle w:val="BlockText"/>
              <w:ind w:left="-108" w:right="0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DE036D" w:rsidRPr="006E1F17" w:rsidRDefault="00DE036D" w:rsidP="00DE036D">
            <w:pPr>
              <w:pStyle w:val="BlockText"/>
              <w:ind w:left="-108" w:right="-82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1F17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E036D" w:rsidRPr="009A6072" w:rsidRDefault="00DE036D" w:rsidP="00DE036D">
            <w:pPr>
              <w:pStyle w:val="BlockText"/>
              <w:ind w:left="-108" w:right="0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DE036D" w:rsidRPr="009A6072" w:rsidRDefault="00DE036D" w:rsidP="00DE036D">
            <w:pPr>
              <w:pStyle w:val="BlockText"/>
              <w:ind w:left="-108" w:right="-117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DE036D" w:rsidRPr="009A6072" w:rsidRDefault="00DE036D" w:rsidP="00DE036D">
            <w:pPr>
              <w:pStyle w:val="BlockText"/>
              <w:ind w:left="-108" w:right="0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DE036D" w:rsidRPr="005A242B" w:rsidRDefault="00DE036D" w:rsidP="00DE036D">
            <w:pPr>
              <w:pStyle w:val="BlockText"/>
              <w:ind w:left="-108" w:right="-99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5A242B">
              <w:rPr>
                <w:rFonts w:ascii="Angsana New" w:eastAsia="Angsana New" w:hAnsi="Angsana New" w:hint="cs"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E036D" w:rsidRPr="009A6072" w:rsidRDefault="00DE036D" w:rsidP="00DE036D">
            <w:pPr>
              <w:pStyle w:val="BlockText"/>
              <w:ind w:left="-108" w:right="0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DE036D" w:rsidRPr="009A6072" w:rsidRDefault="00DE036D" w:rsidP="00DE036D">
            <w:pPr>
              <w:pStyle w:val="BlockText"/>
              <w:ind w:left="-108" w:right="0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</w:tr>
      <w:tr w:rsidR="00DE036D" w:rsidRPr="009A6072" w:rsidTr="00015015">
        <w:trPr>
          <w:tblHeader/>
        </w:trPr>
        <w:tc>
          <w:tcPr>
            <w:tcW w:w="2970" w:type="dxa"/>
          </w:tcPr>
          <w:p w:rsidR="00DE036D" w:rsidRPr="009A6072" w:rsidRDefault="00DE036D" w:rsidP="00DE036D">
            <w:pPr>
              <w:pStyle w:val="BlockText"/>
              <w:ind w:left="0" w:right="0" w:firstLine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E036D" w:rsidRDefault="00DE036D" w:rsidP="00DE036D">
            <w:pPr>
              <w:pStyle w:val="BlockText"/>
              <w:ind w:left="-108" w:right="-123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DE036D" w:rsidRPr="009A6072" w:rsidRDefault="00DE036D" w:rsidP="00DE036D">
            <w:pPr>
              <w:pStyle w:val="BlockText"/>
              <w:ind w:left="-108" w:right="0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:rsidR="00DE036D" w:rsidRPr="005A242B" w:rsidRDefault="00DE036D" w:rsidP="00DE036D">
            <w:pPr>
              <w:pStyle w:val="BlockText"/>
              <w:ind w:left="-59" w:right="-116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242B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84" w:type="dxa"/>
            <w:shd w:val="clear" w:color="auto" w:fill="auto"/>
          </w:tcPr>
          <w:p w:rsidR="00DE036D" w:rsidRPr="009A6072" w:rsidRDefault="00DE036D" w:rsidP="00DE036D">
            <w:pPr>
              <w:pStyle w:val="BlockText"/>
              <w:ind w:left="-108" w:right="0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6" w:type="dxa"/>
          </w:tcPr>
          <w:p w:rsidR="00DE036D" w:rsidRPr="009A6072" w:rsidRDefault="00DE036D" w:rsidP="00DE036D">
            <w:pPr>
              <w:pStyle w:val="BlockText"/>
              <w:ind w:left="-108" w:right="-136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DE036D" w:rsidRPr="009A6072" w:rsidRDefault="00DE036D" w:rsidP="00DE036D">
            <w:pPr>
              <w:pStyle w:val="BlockText"/>
              <w:ind w:left="-108" w:right="0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DE036D" w:rsidRPr="009A6072" w:rsidRDefault="00DE036D" w:rsidP="00DE036D">
            <w:pPr>
              <w:pStyle w:val="BlockText"/>
              <w:ind w:left="-108" w:right="-82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6E1F17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84" w:type="dxa"/>
          </w:tcPr>
          <w:p w:rsidR="00DE036D" w:rsidRPr="009A6072" w:rsidRDefault="00DE036D" w:rsidP="00DE036D">
            <w:pPr>
              <w:pStyle w:val="BlockText"/>
              <w:ind w:left="-108" w:right="0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DE036D" w:rsidRPr="009A6072" w:rsidRDefault="00DE036D" w:rsidP="00DE036D">
            <w:pPr>
              <w:pStyle w:val="BlockText"/>
              <w:ind w:left="-108" w:right="-117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DE036D" w:rsidRPr="009A6072" w:rsidRDefault="00DE036D" w:rsidP="00DE036D">
            <w:pPr>
              <w:pStyle w:val="BlockText"/>
              <w:ind w:left="-108" w:right="0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DE036D" w:rsidRPr="005A242B" w:rsidRDefault="00DE036D" w:rsidP="00DE036D">
            <w:pPr>
              <w:pStyle w:val="BlockText"/>
              <w:ind w:left="-108" w:right="-99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อยู่</w:t>
            </w:r>
            <w:r w:rsidRPr="005A242B">
              <w:rPr>
                <w:rFonts w:ascii="Angsana New" w:eastAsia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:rsidR="00DE036D" w:rsidRPr="009A6072" w:rsidRDefault="00DE036D" w:rsidP="00DE036D">
            <w:pPr>
              <w:pStyle w:val="BlockText"/>
              <w:ind w:left="-108" w:right="0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:rsidR="00DE036D" w:rsidRPr="009A6072" w:rsidRDefault="00DE036D" w:rsidP="00DE036D">
            <w:pPr>
              <w:pStyle w:val="BlockText"/>
              <w:ind w:left="-108" w:right="0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</w:tr>
      <w:tr w:rsidR="00DE036D" w:rsidRPr="009A6072" w:rsidTr="00A01B24">
        <w:trPr>
          <w:tblHeader/>
        </w:trPr>
        <w:tc>
          <w:tcPr>
            <w:tcW w:w="2970" w:type="dxa"/>
          </w:tcPr>
          <w:p w:rsidR="00DE036D" w:rsidRPr="009A6072" w:rsidRDefault="00DE036D" w:rsidP="00DE036D">
            <w:pPr>
              <w:pStyle w:val="BlockText"/>
              <w:ind w:left="0" w:right="0" w:firstLine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E036D" w:rsidRDefault="00DE036D" w:rsidP="00DE036D">
            <w:pPr>
              <w:pStyle w:val="BlockText"/>
              <w:ind w:left="-108" w:right="-123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DE036D" w:rsidRPr="009A6072" w:rsidRDefault="00DE036D" w:rsidP="00DE036D">
            <w:pPr>
              <w:pStyle w:val="BlockText"/>
              <w:ind w:left="-108" w:right="0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:rsidR="00DE036D" w:rsidRPr="005A242B" w:rsidRDefault="00DE036D" w:rsidP="00DE036D">
            <w:pPr>
              <w:pStyle w:val="BlockText"/>
              <w:ind w:left="-59" w:right="-116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84" w:type="dxa"/>
            <w:shd w:val="clear" w:color="auto" w:fill="auto"/>
          </w:tcPr>
          <w:p w:rsidR="00DE036D" w:rsidRPr="009A6072" w:rsidRDefault="00DE036D" w:rsidP="00DE036D">
            <w:pPr>
              <w:pStyle w:val="BlockText"/>
              <w:ind w:left="-108" w:right="0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6" w:type="dxa"/>
          </w:tcPr>
          <w:p w:rsidR="00DE036D" w:rsidRPr="009A6072" w:rsidRDefault="00DE036D" w:rsidP="00DE036D">
            <w:pPr>
              <w:pStyle w:val="BlockText"/>
              <w:ind w:left="-108" w:right="-136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9A6072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3" w:type="dxa"/>
          </w:tcPr>
          <w:p w:rsidR="00DE036D" w:rsidRPr="009A6072" w:rsidRDefault="00DE036D" w:rsidP="00DE036D">
            <w:pPr>
              <w:pStyle w:val="BlockText"/>
              <w:ind w:left="-108" w:right="0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DE036D" w:rsidRPr="009A6072" w:rsidRDefault="00DE036D" w:rsidP="00DE036D">
            <w:pPr>
              <w:pStyle w:val="BlockText"/>
              <w:ind w:left="-108" w:right="-82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41374">
              <w:rPr>
                <w:rFonts w:ascii="Angsana New" w:hAnsi="Angsana New" w:hint="cs"/>
                <w:cs/>
              </w:rPr>
              <w:t>อุปกรณ์</w:t>
            </w:r>
          </w:p>
        </w:tc>
        <w:tc>
          <w:tcPr>
            <w:tcW w:w="284" w:type="dxa"/>
          </w:tcPr>
          <w:p w:rsidR="00DE036D" w:rsidRPr="009A6072" w:rsidRDefault="00DE036D" w:rsidP="00DE036D">
            <w:pPr>
              <w:pStyle w:val="BlockText"/>
              <w:ind w:left="-108" w:right="0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DE036D" w:rsidRPr="009A6072" w:rsidRDefault="00DE036D" w:rsidP="00DE036D">
            <w:pPr>
              <w:pStyle w:val="BlockText"/>
              <w:ind w:left="-108" w:right="-117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DE036D" w:rsidRPr="009A6072" w:rsidRDefault="00DE036D" w:rsidP="00DE036D">
            <w:pPr>
              <w:pStyle w:val="BlockText"/>
              <w:ind w:left="-108" w:right="0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DE036D" w:rsidRPr="005A242B" w:rsidRDefault="00DE036D" w:rsidP="00DE036D">
            <w:pPr>
              <w:pStyle w:val="BlockText"/>
              <w:ind w:left="-108" w:right="-99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5A242B">
              <w:rPr>
                <w:rFonts w:ascii="Angsana New" w:eastAsia="Angsana New" w:hAnsi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:rsidR="00DE036D" w:rsidRPr="009A6072" w:rsidRDefault="00DE036D" w:rsidP="00DE036D">
            <w:pPr>
              <w:pStyle w:val="BlockText"/>
              <w:ind w:left="-108" w:right="0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:rsidR="00DE036D" w:rsidRPr="009A6072" w:rsidRDefault="00DE036D" w:rsidP="00DE036D">
            <w:pPr>
              <w:pStyle w:val="BlockText"/>
              <w:ind w:left="-108" w:right="0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</w:tr>
      <w:tr w:rsidR="00DE036D" w:rsidRPr="009A6072" w:rsidTr="00A01B24">
        <w:trPr>
          <w:tblHeader/>
        </w:trPr>
        <w:tc>
          <w:tcPr>
            <w:tcW w:w="2970" w:type="dxa"/>
          </w:tcPr>
          <w:p w:rsidR="00DE036D" w:rsidRPr="009A6072" w:rsidRDefault="00DE036D" w:rsidP="00DE036D">
            <w:pPr>
              <w:pStyle w:val="BlockText"/>
              <w:ind w:left="0" w:right="0" w:firstLine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DE036D" w:rsidRPr="00740918" w:rsidRDefault="00DE036D" w:rsidP="00DE036D">
            <w:pPr>
              <w:pStyle w:val="BlockText"/>
              <w:ind w:left="-108" w:right="-123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</w:tcPr>
          <w:p w:rsidR="00DE036D" w:rsidRPr="009A6072" w:rsidRDefault="00DE036D" w:rsidP="00DE036D">
            <w:pPr>
              <w:pStyle w:val="BlockText"/>
              <w:ind w:left="-108" w:right="0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:rsidR="00DE036D" w:rsidRPr="005A242B" w:rsidRDefault="00DE036D" w:rsidP="00DE036D">
            <w:pPr>
              <w:pStyle w:val="BlockText"/>
              <w:ind w:left="-59" w:right="-116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84" w:type="dxa"/>
            <w:shd w:val="clear" w:color="auto" w:fill="auto"/>
          </w:tcPr>
          <w:p w:rsidR="00DE036D" w:rsidRPr="009A6072" w:rsidRDefault="00DE036D" w:rsidP="00DE036D">
            <w:pPr>
              <w:pStyle w:val="BlockText"/>
              <w:ind w:left="-108" w:right="0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DE036D" w:rsidRPr="009A6072" w:rsidRDefault="00DE036D" w:rsidP="00DE036D">
            <w:pPr>
              <w:pStyle w:val="BlockText"/>
              <w:ind w:left="-108" w:right="-136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9A6072">
              <w:rPr>
                <w:rFonts w:ascii="Angsana New" w:eastAsia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83" w:type="dxa"/>
          </w:tcPr>
          <w:p w:rsidR="00DE036D" w:rsidRPr="009A6072" w:rsidRDefault="00DE036D" w:rsidP="00DE036D">
            <w:pPr>
              <w:pStyle w:val="BlockText"/>
              <w:ind w:left="-108" w:right="0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DE036D" w:rsidRPr="009A6072" w:rsidRDefault="00DE036D" w:rsidP="00DE036D">
            <w:pPr>
              <w:pStyle w:val="BlockText"/>
              <w:ind w:left="-108" w:right="-82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9A6072">
              <w:rPr>
                <w:rFonts w:ascii="Angsana New" w:eastAsia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84" w:type="dxa"/>
          </w:tcPr>
          <w:p w:rsidR="00DE036D" w:rsidRPr="009A6072" w:rsidRDefault="00DE036D" w:rsidP="00DE036D">
            <w:pPr>
              <w:pStyle w:val="BlockText"/>
              <w:ind w:left="-108" w:right="0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DE036D" w:rsidRPr="009A6072" w:rsidRDefault="00DE036D" w:rsidP="00DE036D">
            <w:pPr>
              <w:pStyle w:val="BlockText"/>
              <w:ind w:left="-108" w:right="-117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072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3" w:type="dxa"/>
          </w:tcPr>
          <w:p w:rsidR="00DE036D" w:rsidRPr="009A6072" w:rsidRDefault="00DE036D" w:rsidP="00DE036D">
            <w:pPr>
              <w:pStyle w:val="BlockText"/>
              <w:ind w:left="-108" w:right="0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DE036D" w:rsidRPr="005A242B" w:rsidRDefault="00DE036D" w:rsidP="00DE036D">
            <w:pPr>
              <w:pStyle w:val="BlockText"/>
              <w:ind w:left="-108" w:right="-99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5A242B">
              <w:rPr>
                <w:rFonts w:ascii="Angsana New" w:eastAsia="Angsana New" w:hAnsi="Angsana New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:rsidR="00DE036D" w:rsidRPr="009A6072" w:rsidRDefault="00DE036D" w:rsidP="00DE036D">
            <w:pPr>
              <w:pStyle w:val="BlockText"/>
              <w:ind w:left="-108" w:right="0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DE036D" w:rsidRPr="009A6072" w:rsidRDefault="00DE036D" w:rsidP="00DE036D">
            <w:pPr>
              <w:pStyle w:val="BlockText"/>
              <w:ind w:left="-108" w:right="0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9A6072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E036D" w:rsidRPr="009A6072" w:rsidTr="00A01B24">
        <w:tc>
          <w:tcPr>
            <w:tcW w:w="2970" w:type="dxa"/>
          </w:tcPr>
          <w:p w:rsidR="00DE036D" w:rsidRPr="009A6072" w:rsidRDefault="00DE036D" w:rsidP="00DE036D">
            <w:pPr>
              <w:pStyle w:val="BlockText"/>
              <w:ind w:left="0" w:right="0" w:firstLine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A60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DE036D" w:rsidRPr="009A6072" w:rsidRDefault="00DE036D" w:rsidP="00DE036D">
            <w:pPr>
              <w:pStyle w:val="BlockText"/>
              <w:tabs>
                <w:tab w:val="decimal" w:pos="1241"/>
              </w:tabs>
              <w:ind w:left="-108" w:right="0" w:firstLine="0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DE036D" w:rsidRPr="009A6072" w:rsidRDefault="00DE036D" w:rsidP="00DE036D">
            <w:pPr>
              <w:pStyle w:val="BlockText"/>
              <w:ind w:left="-108" w:right="0" w:firstLine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:rsidR="00DE036D" w:rsidRPr="009A6072" w:rsidRDefault="00DE036D" w:rsidP="00DE036D">
            <w:pPr>
              <w:pStyle w:val="BlockText"/>
              <w:tabs>
                <w:tab w:val="decimal" w:pos="1258"/>
              </w:tabs>
              <w:ind w:left="-108" w:right="0" w:firstLine="0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DE036D" w:rsidRPr="009A6072" w:rsidRDefault="00DE036D" w:rsidP="00DE036D">
            <w:pPr>
              <w:pStyle w:val="BlockText"/>
              <w:tabs>
                <w:tab w:val="decimal" w:pos="1258"/>
              </w:tabs>
              <w:ind w:left="-108" w:right="0" w:firstLine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</w:tcPr>
          <w:p w:rsidR="00DE036D" w:rsidRPr="009A6072" w:rsidRDefault="00DE036D" w:rsidP="00DE036D">
            <w:pPr>
              <w:pStyle w:val="BlockText"/>
              <w:tabs>
                <w:tab w:val="decimal" w:pos="1258"/>
              </w:tabs>
              <w:ind w:left="-108" w:right="0" w:firstLine="0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DE036D" w:rsidRPr="009A6072" w:rsidRDefault="00DE036D" w:rsidP="00DE036D">
            <w:pPr>
              <w:pStyle w:val="BlockText"/>
              <w:ind w:left="-108" w:right="0" w:firstLine="0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DE036D" w:rsidRPr="009A6072" w:rsidRDefault="00DE036D" w:rsidP="00DE036D">
            <w:pPr>
              <w:pStyle w:val="BlockText"/>
              <w:tabs>
                <w:tab w:val="decimal" w:pos="995"/>
              </w:tabs>
              <w:ind w:left="-108" w:right="-143" w:firstLine="0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DE036D" w:rsidRPr="009A6072" w:rsidRDefault="00DE036D" w:rsidP="00DE036D">
            <w:pPr>
              <w:pStyle w:val="BlockText"/>
              <w:tabs>
                <w:tab w:val="decimal" w:pos="995"/>
              </w:tabs>
              <w:ind w:left="-108" w:right="-143" w:firstLine="0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DE036D" w:rsidRPr="009A6072" w:rsidRDefault="00DE036D" w:rsidP="00DE036D">
            <w:pPr>
              <w:pStyle w:val="BlockText"/>
              <w:tabs>
                <w:tab w:val="decimal" w:pos="995"/>
              </w:tabs>
              <w:ind w:left="-108" w:right="-143" w:firstLine="0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DE036D" w:rsidRPr="009A6072" w:rsidRDefault="00DE036D" w:rsidP="00DE036D">
            <w:pPr>
              <w:pStyle w:val="BlockText"/>
              <w:tabs>
                <w:tab w:val="decimal" w:pos="995"/>
              </w:tabs>
              <w:ind w:left="-108" w:right="-143" w:firstLine="0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DE036D" w:rsidRPr="009A6072" w:rsidRDefault="00DE036D" w:rsidP="00DE036D">
            <w:pPr>
              <w:pStyle w:val="BlockText"/>
              <w:tabs>
                <w:tab w:val="decimal" w:pos="995"/>
              </w:tabs>
              <w:ind w:left="-108" w:right="-143" w:firstLine="0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E036D" w:rsidRPr="009A6072" w:rsidRDefault="00DE036D" w:rsidP="00DE036D">
            <w:pPr>
              <w:pStyle w:val="BlockText"/>
              <w:ind w:left="-108" w:right="0" w:firstLine="0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DE036D" w:rsidRPr="009A6072" w:rsidRDefault="00DE036D" w:rsidP="00DE036D">
            <w:pPr>
              <w:pStyle w:val="BlockText"/>
              <w:tabs>
                <w:tab w:val="decimal" w:pos="1078"/>
              </w:tabs>
              <w:ind w:left="-108" w:right="-107" w:firstLine="0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</w:tr>
      <w:tr w:rsidR="004F43C2" w:rsidRPr="00B6345B" w:rsidTr="00015015">
        <w:tc>
          <w:tcPr>
            <w:tcW w:w="2970" w:type="dxa"/>
          </w:tcPr>
          <w:p w:rsidR="004F43C2" w:rsidRPr="009A6072" w:rsidRDefault="004F43C2" w:rsidP="00B6345B">
            <w:pPr>
              <w:pStyle w:val="BlockText"/>
              <w:ind w:left="0" w:right="0" w:firstLine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50" w:type="dxa"/>
            <w:vAlign w:val="bottom"/>
          </w:tcPr>
          <w:p w:rsidR="004F43C2" w:rsidRPr="00A42190" w:rsidRDefault="004F43C2" w:rsidP="00052C00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79" w:right="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112,152</w:t>
            </w:r>
          </w:p>
        </w:tc>
        <w:tc>
          <w:tcPr>
            <w:tcW w:w="236" w:type="dxa"/>
            <w:vAlign w:val="bottom"/>
          </w:tcPr>
          <w:p w:rsidR="004F43C2" w:rsidRPr="00D04B41" w:rsidRDefault="004F43C2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4F43C2" w:rsidRPr="00766237" w:rsidRDefault="004F43C2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396,592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43C2" w:rsidRPr="00D04B41" w:rsidRDefault="004F43C2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25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6" w:type="dxa"/>
            <w:vAlign w:val="bottom"/>
          </w:tcPr>
          <w:p w:rsidR="004F43C2" w:rsidRPr="00D04B41" w:rsidRDefault="004F43C2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1,939,324</w:t>
            </w:r>
          </w:p>
        </w:tc>
        <w:tc>
          <w:tcPr>
            <w:tcW w:w="283" w:type="dxa"/>
            <w:vAlign w:val="bottom"/>
          </w:tcPr>
          <w:p w:rsidR="004F43C2" w:rsidRPr="00D04B41" w:rsidRDefault="004F43C2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4F43C2" w:rsidRPr="00D04B41" w:rsidRDefault="004F43C2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19,680</w:t>
            </w:r>
          </w:p>
        </w:tc>
        <w:tc>
          <w:tcPr>
            <w:tcW w:w="284" w:type="dxa"/>
            <w:vAlign w:val="bottom"/>
          </w:tcPr>
          <w:p w:rsidR="004F43C2" w:rsidRPr="00D04B41" w:rsidRDefault="004F43C2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95"/>
              </w:tabs>
              <w:spacing w:line="240" w:lineRule="auto"/>
              <w:ind w:left="-108" w:right="-1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4F43C2" w:rsidRPr="00D04B41" w:rsidRDefault="004F43C2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77,356</w:t>
            </w:r>
          </w:p>
        </w:tc>
        <w:tc>
          <w:tcPr>
            <w:tcW w:w="283" w:type="dxa"/>
          </w:tcPr>
          <w:p w:rsidR="004F43C2" w:rsidRPr="00D04B41" w:rsidRDefault="004F43C2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95"/>
              </w:tabs>
              <w:spacing w:line="240" w:lineRule="auto"/>
              <w:ind w:left="-108" w:right="-1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4F43C2" w:rsidRPr="00D04B41" w:rsidRDefault="004F43C2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 w:right="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7,688</w:t>
            </w:r>
          </w:p>
        </w:tc>
        <w:tc>
          <w:tcPr>
            <w:tcW w:w="270" w:type="dxa"/>
            <w:vAlign w:val="bottom"/>
          </w:tcPr>
          <w:p w:rsidR="004F43C2" w:rsidRPr="00D04B41" w:rsidRDefault="004F43C2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:rsidR="004F43C2" w:rsidRPr="00D04B41" w:rsidRDefault="004F43C2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2,552,792</w:t>
            </w:r>
          </w:p>
        </w:tc>
      </w:tr>
      <w:tr w:rsidR="004F43C2" w:rsidRPr="009A6072" w:rsidTr="00015015">
        <w:tc>
          <w:tcPr>
            <w:tcW w:w="2970" w:type="dxa"/>
          </w:tcPr>
          <w:p w:rsidR="004F43C2" w:rsidRPr="009A6072" w:rsidRDefault="004F43C2" w:rsidP="00B6345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607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:rsidR="004F43C2" w:rsidRPr="00C578AE" w:rsidRDefault="004F43C2" w:rsidP="00052C0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4F43C2" w:rsidRPr="00D04B41" w:rsidRDefault="004F43C2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4F43C2" w:rsidRPr="00A531BB" w:rsidRDefault="004F43C2" w:rsidP="00052C00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6,716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43C2" w:rsidRPr="00D04B41" w:rsidRDefault="004F43C2" w:rsidP="00052C00">
            <w:pPr>
              <w:pStyle w:val="acctfourfigures"/>
              <w:tabs>
                <w:tab w:val="clear" w:pos="765"/>
                <w:tab w:val="decimal" w:pos="1051"/>
                <w:tab w:val="decimal" w:pos="1258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6" w:type="dxa"/>
            <w:vAlign w:val="bottom"/>
          </w:tcPr>
          <w:p w:rsidR="004F43C2" w:rsidRPr="00D04B41" w:rsidRDefault="004F43C2" w:rsidP="00052C00">
            <w:pPr>
              <w:pStyle w:val="acctfourfigures"/>
              <w:tabs>
                <w:tab w:val="clear" w:pos="765"/>
                <w:tab w:val="decimal" w:pos="1258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8,264</w:t>
            </w:r>
          </w:p>
        </w:tc>
        <w:tc>
          <w:tcPr>
            <w:tcW w:w="283" w:type="dxa"/>
            <w:vAlign w:val="bottom"/>
          </w:tcPr>
          <w:p w:rsidR="004F43C2" w:rsidRPr="00D04B41" w:rsidRDefault="004F43C2" w:rsidP="00052C00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4F43C2" w:rsidRPr="00D04B41" w:rsidRDefault="004F43C2" w:rsidP="00052C0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108" w:right="-1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1,431</w:t>
            </w:r>
          </w:p>
        </w:tc>
        <w:tc>
          <w:tcPr>
            <w:tcW w:w="284" w:type="dxa"/>
            <w:vAlign w:val="bottom"/>
          </w:tcPr>
          <w:p w:rsidR="004F43C2" w:rsidRPr="00D04B41" w:rsidRDefault="004F43C2" w:rsidP="00052C00">
            <w:pPr>
              <w:pStyle w:val="acctfourfigures"/>
              <w:tabs>
                <w:tab w:val="clear" w:pos="765"/>
                <w:tab w:val="decimal" w:pos="995"/>
                <w:tab w:val="decimal" w:pos="1051"/>
              </w:tabs>
              <w:spacing w:line="240" w:lineRule="atLeast"/>
              <w:ind w:left="-108" w:right="-1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4F43C2" w:rsidRPr="00D04B41" w:rsidRDefault="004F43C2" w:rsidP="00052C0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108" w:right="-1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7,850</w:t>
            </w:r>
          </w:p>
        </w:tc>
        <w:tc>
          <w:tcPr>
            <w:tcW w:w="283" w:type="dxa"/>
          </w:tcPr>
          <w:p w:rsidR="004F43C2" w:rsidRPr="00D04B41" w:rsidRDefault="004F43C2" w:rsidP="00052C00">
            <w:pPr>
              <w:pStyle w:val="acctfourfigures"/>
              <w:tabs>
                <w:tab w:val="clear" w:pos="765"/>
                <w:tab w:val="decimal" w:pos="995"/>
                <w:tab w:val="decimal" w:pos="1051"/>
              </w:tabs>
              <w:spacing w:line="240" w:lineRule="atLeast"/>
              <w:ind w:left="-108" w:right="-1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4F43C2" w:rsidRPr="00D04B41" w:rsidRDefault="004F43C2" w:rsidP="00052C0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110,993</w:t>
            </w:r>
          </w:p>
        </w:tc>
        <w:tc>
          <w:tcPr>
            <w:tcW w:w="270" w:type="dxa"/>
            <w:vAlign w:val="bottom"/>
          </w:tcPr>
          <w:p w:rsidR="004F43C2" w:rsidRPr="00D04B41" w:rsidRDefault="004F43C2" w:rsidP="00052C00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:rsidR="004F43C2" w:rsidRPr="00D04B41" w:rsidRDefault="004F43C2" w:rsidP="00052C00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135,254</w:t>
            </w:r>
          </w:p>
        </w:tc>
      </w:tr>
      <w:tr w:rsidR="004F43C2" w:rsidRPr="009A6072" w:rsidTr="00015015">
        <w:tc>
          <w:tcPr>
            <w:tcW w:w="2970" w:type="dxa"/>
          </w:tcPr>
          <w:p w:rsidR="004F43C2" w:rsidRPr="009A6072" w:rsidRDefault="004F43C2" w:rsidP="00B6345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6072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350" w:type="dxa"/>
            <w:vAlign w:val="bottom"/>
          </w:tcPr>
          <w:p w:rsidR="004F43C2" w:rsidRPr="00C578AE" w:rsidRDefault="004F43C2" w:rsidP="00052C0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4F43C2" w:rsidRPr="00D04B41" w:rsidRDefault="004F43C2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4F43C2" w:rsidRPr="00D04B41" w:rsidRDefault="004F43C2" w:rsidP="00052C00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1,347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43C2" w:rsidRPr="00D04B41" w:rsidRDefault="004F43C2" w:rsidP="00052C00">
            <w:pPr>
              <w:pStyle w:val="acctfourfigures"/>
              <w:tabs>
                <w:tab w:val="clear" w:pos="765"/>
                <w:tab w:val="decimal" w:pos="1051"/>
                <w:tab w:val="decimal" w:pos="1258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6" w:type="dxa"/>
            <w:vAlign w:val="bottom"/>
          </w:tcPr>
          <w:p w:rsidR="004F43C2" w:rsidRPr="00D04B41" w:rsidRDefault="004F43C2" w:rsidP="00052C00">
            <w:pPr>
              <w:pStyle w:val="acctfourfigures"/>
              <w:tabs>
                <w:tab w:val="clear" w:pos="765"/>
                <w:tab w:val="decimal" w:pos="1258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50,205</w:t>
            </w:r>
          </w:p>
        </w:tc>
        <w:tc>
          <w:tcPr>
            <w:tcW w:w="283" w:type="dxa"/>
            <w:vAlign w:val="bottom"/>
          </w:tcPr>
          <w:p w:rsidR="004F43C2" w:rsidRPr="00D04B41" w:rsidRDefault="004F43C2" w:rsidP="00052C00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4F43C2" w:rsidRPr="00E56ED6" w:rsidRDefault="004F43C2" w:rsidP="00052C0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108" w:right="-1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  <w:tc>
          <w:tcPr>
            <w:tcW w:w="284" w:type="dxa"/>
            <w:vAlign w:val="bottom"/>
          </w:tcPr>
          <w:p w:rsidR="004F43C2" w:rsidRPr="00292A22" w:rsidRDefault="004F43C2" w:rsidP="00052C00">
            <w:pPr>
              <w:pStyle w:val="acctfourfigures"/>
              <w:tabs>
                <w:tab w:val="clear" w:pos="765"/>
                <w:tab w:val="decimal" w:pos="995"/>
                <w:tab w:val="decimal" w:pos="1166"/>
              </w:tabs>
              <w:spacing w:line="240" w:lineRule="atLeast"/>
              <w:ind w:left="-108" w:right="-143"/>
              <w:rPr>
                <w:sz w:val="20"/>
              </w:rPr>
            </w:pPr>
          </w:p>
        </w:tc>
        <w:tc>
          <w:tcPr>
            <w:tcW w:w="1211" w:type="dxa"/>
            <w:vAlign w:val="bottom"/>
          </w:tcPr>
          <w:p w:rsidR="004F43C2" w:rsidRPr="00D04B41" w:rsidRDefault="004F43C2" w:rsidP="00052C0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1,299</w:t>
            </w:r>
          </w:p>
        </w:tc>
        <w:tc>
          <w:tcPr>
            <w:tcW w:w="283" w:type="dxa"/>
          </w:tcPr>
          <w:p w:rsidR="004F43C2" w:rsidRPr="00D04B41" w:rsidRDefault="004F43C2" w:rsidP="00052C00">
            <w:pPr>
              <w:pStyle w:val="acctfourfigures"/>
              <w:tabs>
                <w:tab w:val="clear" w:pos="765"/>
                <w:tab w:val="decimal" w:pos="995"/>
                <w:tab w:val="decimal" w:pos="1051"/>
              </w:tabs>
              <w:spacing w:line="240" w:lineRule="atLeast"/>
              <w:ind w:left="-108" w:right="-1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4F43C2" w:rsidRPr="00D04B41" w:rsidRDefault="004F43C2" w:rsidP="00052C0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(52,921)</w:t>
            </w:r>
          </w:p>
        </w:tc>
        <w:tc>
          <w:tcPr>
            <w:tcW w:w="270" w:type="dxa"/>
            <w:vAlign w:val="bottom"/>
          </w:tcPr>
          <w:p w:rsidR="004F43C2" w:rsidRPr="00292A22" w:rsidRDefault="004F43C2" w:rsidP="00052C00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sz w:val="20"/>
              </w:rPr>
            </w:pPr>
          </w:p>
        </w:tc>
        <w:tc>
          <w:tcPr>
            <w:tcW w:w="1367" w:type="dxa"/>
            <w:vAlign w:val="bottom"/>
          </w:tcPr>
          <w:p w:rsidR="004F43C2" w:rsidRPr="00D04B41" w:rsidRDefault="004F43C2" w:rsidP="00052C00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1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F43C2" w:rsidRPr="009A6072" w:rsidTr="00015015">
        <w:tc>
          <w:tcPr>
            <w:tcW w:w="2970" w:type="dxa"/>
          </w:tcPr>
          <w:p w:rsidR="004F43C2" w:rsidRPr="009A6072" w:rsidRDefault="004F43C2" w:rsidP="00B6345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6072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4F43C2" w:rsidRPr="00C578AE" w:rsidRDefault="004F43C2" w:rsidP="00052C0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4F43C2" w:rsidRPr="00D04B41" w:rsidRDefault="004F43C2" w:rsidP="00052C0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43C2" w:rsidRPr="00C578AE" w:rsidRDefault="004F43C2" w:rsidP="00052C0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43C2" w:rsidRPr="00D04B41" w:rsidRDefault="004F43C2" w:rsidP="00052C0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vAlign w:val="bottom"/>
          </w:tcPr>
          <w:p w:rsidR="004F43C2" w:rsidRPr="00D04B41" w:rsidRDefault="004F43C2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(22,427)</w:t>
            </w:r>
          </w:p>
        </w:tc>
        <w:tc>
          <w:tcPr>
            <w:tcW w:w="283" w:type="dxa"/>
            <w:vAlign w:val="bottom"/>
          </w:tcPr>
          <w:p w:rsidR="004F43C2" w:rsidRPr="00D04B41" w:rsidRDefault="004F43C2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4F43C2" w:rsidRPr="00D04B41" w:rsidRDefault="004F43C2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(2,086)</w:t>
            </w:r>
          </w:p>
        </w:tc>
        <w:tc>
          <w:tcPr>
            <w:tcW w:w="284" w:type="dxa"/>
            <w:vAlign w:val="bottom"/>
          </w:tcPr>
          <w:p w:rsidR="004F43C2" w:rsidRPr="00D04B41" w:rsidRDefault="004F43C2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95"/>
              </w:tabs>
              <w:spacing w:line="240" w:lineRule="auto"/>
              <w:ind w:left="-108" w:right="-1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4F43C2" w:rsidRPr="00E56ED6" w:rsidRDefault="004F43C2" w:rsidP="00052C0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108" w:right="-1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(29)</w:t>
            </w:r>
          </w:p>
        </w:tc>
        <w:tc>
          <w:tcPr>
            <w:tcW w:w="283" w:type="dxa"/>
            <w:vAlign w:val="bottom"/>
          </w:tcPr>
          <w:p w:rsidR="004F43C2" w:rsidRPr="00292A22" w:rsidRDefault="004F43C2" w:rsidP="00052C00">
            <w:pPr>
              <w:pStyle w:val="acctfourfigures"/>
              <w:tabs>
                <w:tab w:val="clear" w:pos="765"/>
                <w:tab w:val="decimal" w:pos="995"/>
                <w:tab w:val="decimal" w:pos="1166"/>
              </w:tabs>
              <w:spacing w:line="240" w:lineRule="atLeast"/>
              <w:ind w:left="-108" w:right="-143"/>
              <w:rPr>
                <w:sz w:val="2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4F43C2" w:rsidRPr="00E56ED6" w:rsidRDefault="004F43C2" w:rsidP="00052C00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4F43C2" w:rsidRPr="00292A22" w:rsidRDefault="004F43C2" w:rsidP="00052C00">
            <w:pPr>
              <w:pStyle w:val="acctfourfigures"/>
              <w:tabs>
                <w:tab w:val="clear" w:pos="765"/>
                <w:tab w:val="decimal" w:pos="995"/>
                <w:tab w:val="decimal" w:pos="1166"/>
              </w:tabs>
              <w:spacing w:line="240" w:lineRule="atLeast"/>
              <w:ind w:left="-108" w:right="-143"/>
              <w:rPr>
                <w:sz w:val="20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4F43C2" w:rsidRPr="00D04B41" w:rsidRDefault="004F43C2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(24,542)</w:t>
            </w:r>
          </w:p>
        </w:tc>
      </w:tr>
      <w:tr w:rsidR="00B6345B" w:rsidRPr="009A6072" w:rsidTr="00015015">
        <w:tc>
          <w:tcPr>
            <w:tcW w:w="2970" w:type="dxa"/>
          </w:tcPr>
          <w:p w:rsidR="00B6345B" w:rsidRPr="009A6072" w:rsidRDefault="00B6345B" w:rsidP="00B6345B">
            <w:pPr>
              <w:pStyle w:val="BlockText"/>
              <w:ind w:left="0" w:right="0" w:firstLine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</w:t>
            </w:r>
            <w:r w:rsidR="00A63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่ </w:t>
            </w:r>
            <w:r w:rsidR="00A63E8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A63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A63E86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4F43C2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350" w:type="dxa"/>
            <w:vAlign w:val="bottom"/>
          </w:tcPr>
          <w:p w:rsidR="00B6345B" w:rsidRPr="00A42190" w:rsidRDefault="00B6345B" w:rsidP="00B6345B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79" w:right="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B6345B" w:rsidRPr="00D04B41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B6345B" w:rsidRPr="00766237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6345B" w:rsidRPr="00D04B41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25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6" w:type="dxa"/>
            <w:vAlign w:val="bottom"/>
          </w:tcPr>
          <w:p w:rsidR="00B6345B" w:rsidRPr="00D04B41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B6345B" w:rsidRPr="00D04B41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B6345B" w:rsidRPr="00D04B41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B6345B" w:rsidRPr="00D04B41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95"/>
              </w:tabs>
              <w:spacing w:line="240" w:lineRule="auto"/>
              <w:ind w:left="-108" w:right="-1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B6345B" w:rsidRPr="00D04B41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B6345B" w:rsidRPr="00D04B41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95"/>
              </w:tabs>
              <w:spacing w:line="240" w:lineRule="auto"/>
              <w:ind w:left="-108" w:right="-1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B6345B" w:rsidRPr="00D04B41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 w:right="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6345B" w:rsidRPr="00D04B41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:rsidR="00B6345B" w:rsidRPr="00D04B41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F43C2" w:rsidRPr="009A6072" w:rsidTr="00015015">
        <w:tc>
          <w:tcPr>
            <w:tcW w:w="2970" w:type="dxa"/>
          </w:tcPr>
          <w:p w:rsidR="004F43C2" w:rsidRPr="009A6072" w:rsidRDefault="004F43C2" w:rsidP="00B6345B">
            <w:pPr>
              <w:pStyle w:val="BlockText"/>
              <w:ind w:left="0" w:right="0" w:firstLine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607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350" w:type="dxa"/>
            <w:vAlign w:val="bottom"/>
          </w:tcPr>
          <w:p w:rsidR="004F43C2" w:rsidRPr="00A42190" w:rsidRDefault="004F43C2" w:rsidP="00052C00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79" w:right="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112,152</w:t>
            </w:r>
          </w:p>
        </w:tc>
        <w:tc>
          <w:tcPr>
            <w:tcW w:w="236" w:type="dxa"/>
            <w:vAlign w:val="bottom"/>
          </w:tcPr>
          <w:p w:rsidR="004F43C2" w:rsidRPr="00D04B41" w:rsidRDefault="004F43C2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4F43C2" w:rsidRPr="00766237" w:rsidRDefault="004F43C2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404,655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43C2" w:rsidRPr="00D04B41" w:rsidRDefault="004F43C2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25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6" w:type="dxa"/>
            <w:vAlign w:val="bottom"/>
          </w:tcPr>
          <w:p w:rsidR="004F43C2" w:rsidRPr="00D04B41" w:rsidRDefault="004F43C2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1,975,366</w:t>
            </w:r>
          </w:p>
        </w:tc>
        <w:tc>
          <w:tcPr>
            <w:tcW w:w="283" w:type="dxa"/>
            <w:vAlign w:val="bottom"/>
          </w:tcPr>
          <w:p w:rsidR="004F43C2" w:rsidRPr="00D04B41" w:rsidRDefault="004F43C2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4F43C2" w:rsidRPr="00D04B41" w:rsidRDefault="004F43C2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19,095</w:t>
            </w:r>
          </w:p>
        </w:tc>
        <w:tc>
          <w:tcPr>
            <w:tcW w:w="284" w:type="dxa"/>
            <w:vAlign w:val="bottom"/>
          </w:tcPr>
          <w:p w:rsidR="004F43C2" w:rsidRPr="00D04B41" w:rsidRDefault="004F43C2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95"/>
              </w:tabs>
              <w:spacing w:line="240" w:lineRule="auto"/>
              <w:ind w:left="-108" w:right="-1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4F43C2" w:rsidRPr="00D04B41" w:rsidRDefault="004F43C2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86,476</w:t>
            </w:r>
          </w:p>
        </w:tc>
        <w:tc>
          <w:tcPr>
            <w:tcW w:w="283" w:type="dxa"/>
          </w:tcPr>
          <w:p w:rsidR="004F43C2" w:rsidRPr="00D04B41" w:rsidRDefault="004F43C2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95"/>
              </w:tabs>
              <w:spacing w:line="240" w:lineRule="auto"/>
              <w:ind w:left="-108" w:right="-1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4F43C2" w:rsidRPr="00D04B41" w:rsidRDefault="004F43C2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 w:right="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65,760</w:t>
            </w:r>
          </w:p>
        </w:tc>
        <w:tc>
          <w:tcPr>
            <w:tcW w:w="270" w:type="dxa"/>
            <w:vAlign w:val="bottom"/>
          </w:tcPr>
          <w:p w:rsidR="004F43C2" w:rsidRPr="00D04B41" w:rsidRDefault="004F43C2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:rsidR="004F43C2" w:rsidRPr="00D04B41" w:rsidRDefault="004F43C2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2,663,504</w:t>
            </w:r>
          </w:p>
        </w:tc>
      </w:tr>
      <w:tr w:rsidR="00B6345B" w:rsidRPr="009A6072" w:rsidTr="00015015">
        <w:trPr>
          <w:trHeight w:val="299"/>
        </w:trPr>
        <w:tc>
          <w:tcPr>
            <w:tcW w:w="2970" w:type="dxa"/>
          </w:tcPr>
          <w:p w:rsidR="00B6345B" w:rsidRPr="009A6072" w:rsidRDefault="00B6345B" w:rsidP="00B6345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607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:rsidR="00B6345B" w:rsidRPr="001147C9" w:rsidRDefault="001147C9" w:rsidP="001147C9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79" w:right="73"/>
              <w:rPr>
                <w:rFonts w:ascii="Angsana New" w:hAnsi="Angsana New"/>
                <w:sz w:val="30"/>
                <w:szCs w:val="30"/>
              </w:rPr>
            </w:pPr>
            <w:r w:rsidRPr="001147C9">
              <w:rPr>
                <w:rFonts w:ascii="Angsana New" w:hAnsi="Angsana New"/>
                <w:sz w:val="30"/>
                <w:szCs w:val="30"/>
              </w:rPr>
              <w:t>196,975</w:t>
            </w:r>
          </w:p>
        </w:tc>
        <w:tc>
          <w:tcPr>
            <w:tcW w:w="236" w:type="dxa"/>
            <w:vAlign w:val="bottom"/>
          </w:tcPr>
          <w:p w:rsidR="00B6345B" w:rsidRPr="00D04B41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B6345B" w:rsidRPr="00A531BB" w:rsidRDefault="001147C9" w:rsidP="00B6345B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1,679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6345B" w:rsidRPr="00D04B41" w:rsidRDefault="00B6345B" w:rsidP="00B6345B">
            <w:pPr>
              <w:pStyle w:val="acctfourfigures"/>
              <w:tabs>
                <w:tab w:val="clear" w:pos="765"/>
                <w:tab w:val="decimal" w:pos="1051"/>
                <w:tab w:val="decimal" w:pos="1258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6" w:type="dxa"/>
            <w:vAlign w:val="bottom"/>
          </w:tcPr>
          <w:p w:rsidR="00B6345B" w:rsidRPr="00D04B41" w:rsidRDefault="001147C9" w:rsidP="00874E43">
            <w:pPr>
              <w:pStyle w:val="acctfourfigures"/>
              <w:tabs>
                <w:tab w:val="clear" w:pos="765"/>
                <w:tab w:val="decimal" w:pos="1258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14,70</w:t>
            </w:r>
            <w:r w:rsidR="005279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83" w:type="dxa"/>
            <w:vAlign w:val="bottom"/>
          </w:tcPr>
          <w:p w:rsidR="00B6345B" w:rsidRPr="00D04B41" w:rsidRDefault="00B6345B" w:rsidP="00B6345B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B6345B" w:rsidRPr="00866B5F" w:rsidRDefault="001147C9" w:rsidP="00B6345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108" w:right="-143"/>
              <w:rPr>
                <w:rFonts w:ascii="Angsana New" w:hAnsi="Angsana New" w:cs="Angsana New"/>
                <w:sz w:val="30"/>
                <w:szCs w:val="30"/>
              </w:rPr>
            </w:pPr>
            <w:r w:rsidRPr="00866B5F">
              <w:rPr>
                <w:rFonts w:ascii="Angsana New" w:hAnsi="Angsana New" w:cs="Angsana New"/>
                <w:sz w:val="30"/>
                <w:szCs w:val="30"/>
              </w:rPr>
              <w:t>849</w:t>
            </w:r>
          </w:p>
        </w:tc>
        <w:tc>
          <w:tcPr>
            <w:tcW w:w="284" w:type="dxa"/>
            <w:vAlign w:val="bottom"/>
          </w:tcPr>
          <w:p w:rsidR="00B6345B" w:rsidRPr="00D04B41" w:rsidRDefault="00B6345B" w:rsidP="00B6345B">
            <w:pPr>
              <w:pStyle w:val="acctfourfigures"/>
              <w:tabs>
                <w:tab w:val="clear" w:pos="765"/>
                <w:tab w:val="decimal" w:pos="995"/>
                <w:tab w:val="decimal" w:pos="1051"/>
              </w:tabs>
              <w:spacing w:line="240" w:lineRule="atLeast"/>
              <w:ind w:left="-108" w:right="-1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B6345B" w:rsidRPr="00D04B41" w:rsidRDefault="001147C9" w:rsidP="00E97784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108" w:right="-1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11,4</w:t>
            </w:r>
            <w:r w:rsidR="00866B5F"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  <w:tc>
          <w:tcPr>
            <w:tcW w:w="283" w:type="dxa"/>
          </w:tcPr>
          <w:p w:rsidR="00B6345B" w:rsidRPr="00D04B41" w:rsidRDefault="00B6345B" w:rsidP="00B6345B">
            <w:pPr>
              <w:pStyle w:val="acctfourfigures"/>
              <w:tabs>
                <w:tab w:val="clear" w:pos="765"/>
                <w:tab w:val="decimal" w:pos="995"/>
                <w:tab w:val="decimal" w:pos="1051"/>
              </w:tabs>
              <w:spacing w:line="240" w:lineRule="atLeast"/>
              <w:ind w:left="-108" w:right="-1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B6345B" w:rsidRPr="00D04B41" w:rsidRDefault="0052799E" w:rsidP="00866B5F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5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277,</w:t>
            </w:r>
            <w:r w:rsidR="00153651">
              <w:rPr>
                <w:rFonts w:ascii="Angsana New" w:hAnsi="Angsana New" w:cs="Angsana New"/>
                <w:sz w:val="30"/>
                <w:szCs w:val="30"/>
                <w:lang w:bidi="th-TH"/>
              </w:rPr>
              <w:t>613</w:t>
            </w:r>
          </w:p>
        </w:tc>
        <w:tc>
          <w:tcPr>
            <w:tcW w:w="270" w:type="dxa"/>
            <w:vAlign w:val="bottom"/>
          </w:tcPr>
          <w:p w:rsidR="00B6345B" w:rsidRPr="00D04B41" w:rsidRDefault="00B6345B" w:rsidP="00B6345B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:rsidR="00B6345B" w:rsidRPr="00D04B41" w:rsidRDefault="0052799E" w:rsidP="00866B5F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108" w:right="-10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503,</w:t>
            </w:r>
            <w:r w:rsidR="0011551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298</w:t>
            </w:r>
          </w:p>
        </w:tc>
      </w:tr>
      <w:tr w:rsidR="00B6345B" w:rsidRPr="009A6072" w:rsidTr="00015015">
        <w:tc>
          <w:tcPr>
            <w:tcW w:w="2970" w:type="dxa"/>
          </w:tcPr>
          <w:p w:rsidR="00B6345B" w:rsidRPr="009A6072" w:rsidRDefault="00B6345B" w:rsidP="00B6345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A6072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350" w:type="dxa"/>
            <w:vAlign w:val="bottom"/>
          </w:tcPr>
          <w:p w:rsidR="00B6345B" w:rsidRPr="001147C9" w:rsidRDefault="001147C9" w:rsidP="001147C9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79" w:right="73"/>
              <w:rPr>
                <w:rFonts w:ascii="Angsana New" w:hAnsi="Angsana New"/>
                <w:sz w:val="30"/>
                <w:szCs w:val="30"/>
              </w:rPr>
            </w:pPr>
            <w:r w:rsidRPr="001147C9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36" w:type="dxa"/>
            <w:vAlign w:val="bottom"/>
          </w:tcPr>
          <w:p w:rsidR="00B6345B" w:rsidRPr="00D04B41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B6345B" w:rsidRPr="00D04B41" w:rsidRDefault="001147C9" w:rsidP="00B6345B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2,810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6345B" w:rsidRPr="00D04B41" w:rsidRDefault="00B6345B" w:rsidP="00B6345B">
            <w:pPr>
              <w:pStyle w:val="acctfourfigures"/>
              <w:tabs>
                <w:tab w:val="clear" w:pos="765"/>
                <w:tab w:val="decimal" w:pos="1051"/>
                <w:tab w:val="decimal" w:pos="1258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6" w:type="dxa"/>
            <w:vAlign w:val="bottom"/>
          </w:tcPr>
          <w:p w:rsidR="00B6345B" w:rsidRPr="00D04B41" w:rsidRDefault="001147C9" w:rsidP="00E97784">
            <w:pPr>
              <w:pStyle w:val="acctfourfigures"/>
              <w:tabs>
                <w:tab w:val="clear" w:pos="765"/>
                <w:tab w:val="decimal" w:pos="1258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53,95</w:t>
            </w:r>
            <w:r w:rsidR="0052799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vAlign w:val="bottom"/>
          </w:tcPr>
          <w:p w:rsidR="00B6345B" w:rsidRPr="00D04B41" w:rsidRDefault="00B6345B" w:rsidP="00B6345B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B6345B" w:rsidRPr="00866B5F" w:rsidRDefault="001147C9" w:rsidP="00E97784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108" w:right="-143"/>
              <w:rPr>
                <w:rFonts w:ascii="Angsana New" w:hAnsi="Angsana New" w:cs="Angsana New"/>
                <w:sz w:val="30"/>
                <w:szCs w:val="30"/>
              </w:rPr>
            </w:pPr>
            <w:r w:rsidRPr="00866B5F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284" w:type="dxa"/>
            <w:vAlign w:val="bottom"/>
          </w:tcPr>
          <w:p w:rsidR="00B6345B" w:rsidRPr="00292A22" w:rsidRDefault="00B6345B" w:rsidP="00B6345B">
            <w:pPr>
              <w:pStyle w:val="acctfourfigures"/>
              <w:tabs>
                <w:tab w:val="clear" w:pos="765"/>
                <w:tab w:val="decimal" w:pos="995"/>
                <w:tab w:val="decimal" w:pos="1166"/>
              </w:tabs>
              <w:spacing w:line="240" w:lineRule="atLeast"/>
              <w:ind w:left="-108" w:right="-143"/>
              <w:rPr>
                <w:sz w:val="20"/>
              </w:rPr>
            </w:pPr>
          </w:p>
        </w:tc>
        <w:tc>
          <w:tcPr>
            <w:tcW w:w="1211" w:type="dxa"/>
            <w:vAlign w:val="bottom"/>
          </w:tcPr>
          <w:p w:rsidR="00B6345B" w:rsidRPr="00D04B41" w:rsidRDefault="001147C9" w:rsidP="0052799E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52799E">
              <w:rPr>
                <w:rFonts w:ascii="Angsana New" w:hAnsi="Angsana New" w:cs="Angsana New"/>
                <w:sz w:val="30"/>
                <w:szCs w:val="30"/>
              </w:rPr>
              <w:t>453</w:t>
            </w:r>
          </w:p>
        </w:tc>
        <w:tc>
          <w:tcPr>
            <w:tcW w:w="283" w:type="dxa"/>
          </w:tcPr>
          <w:p w:rsidR="00B6345B" w:rsidRPr="00D04B41" w:rsidRDefault="00B6345B" w:rsidP="00B6345B">
            <w:pPr>
              <w:pStyle w:val="acctfourfigures"/>
              <w:tabs>
                <w:tab w:val="clear" w:pos="765"/>
                <w:tab w:val="decimal" w:pos="995"/>
                <w:tab w:val="decimal" w:pos="1051"/>
              </w:tabs>
              <w:spacing w:line="240" w:lineRule="atLeast"/>
              <w:ind w:left="-108" w:right="-1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B6345B" w:rsidRPr="00D04B41" w:rsidRDefault="0052799E" w:rsidP="0052799E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(68,225)</w:t>
            </w:r>
          </w:p>
        </w:tc>
        <w:tc>
          <w:tcPr>
            <w:tcW w:w="270" w:type="dxa"/>
            <w:vAlign w:val="bottom"/>
          </w:tcPr>
          <w:p w:rsidR="00B6345B" w:rsidRPr="00292A22" w:rsidRDefault="00B6345B" w:rsidP="00B6345B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sz w:val="20"/>
              </w:rPr>
            </w:pPr>
          </w:p>
        </w:tc>
        <w:tc>
          <w:tcPr>
            <w:tcW w:w="1367" w:type="dxa"/>
            <w:vAlign w:val="bottom"/>
          </w:tcPr>
          <w:p w:rsidR="00B6345B" w:rsidRPr="00D04B41" w:rsidRDefault="0052799E" w:rsidP="00E97784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1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345B" w:rsidRPr="009A6072" w:rsidTr="00015015">
        <w:tc>
          <w:tcPr>
            <w:tcW w:w="2970" w:type="dxa"/>
          </w:tcPr>
          <w:p w:rsidR="00B6345B" w:rsidRPr="009A6072" w:rsidRDefault="00B6345B" w:rsidP="00B6345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A6072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B6345B" w:rsidRPr="00C578AE" w:rsidRDefault="001147C9" w:rsidP="00B6345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B6345B" w:rsidRPr="00D04B41" w:rsidRDefault="00B6345B" w:rsidP="00B634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345B" w:rsidRPr="00C578AE" w:rsidRDefault="001147C9" w:rsidP="00B6345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6345B" w:rsidRPr="00D04B41" w:rsidRDefault="00B6345B" w:rsidP="00B634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vAlign w:val="bottom"/>
          </w:tcPr>
          <w:p w:rsidR="00B6345B" w:rsidRPr="00D04B41" w:rsidRDefault="001147C9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(49,111)</w:t>
            </w:r>
          </w:p>
        </w:tc>
        <w:tc>
          <w:tcPr>
            <w:tcW w:w="283" w:type="dxa"/>
            <w:vAlign w:val="bottom"/>
          </w:tcPr>
          <w:p w:rsidR="00B6345B" w:rsidRPr="00D04B41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B6345B" w:rsidRPr="00D04B41" w:rsidRDefault="001147C9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(46)</w:t>
            </w:r>
          </w:p>
        </w:tc>
        <w:tc>
          <w:tcPr>
            <w:tcW w:w="284" w:type="dxa"/>
            <w:vAlign w:val="bottom"/>
          </w:tcPr>
          <w:p w:rsidR="00B6345B" w:rsidRPr="00D04B41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95"/>
              </w:tabs>
              <w:spacing w:line="240" w:lineRule="auto"/>
              <w:ind w:left="-108" w:right="-1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B6345B" w:rsidRPr="00E56ED6" w:rsidRDefault="001147C9" w:rsidP="00E97784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108" w:right="-1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(5,497)</w:t>
            </w:r>
          </w:p>
        </w:tc>
        <w:tc>
          <w:tcPr>
            <w:tcW w:w="283" w:type="dxa"/>
            <w:vAlign w:val="bottom"/>
          </w:tcPr>
          <w:p w:rsidR="00B6345B" w:rsidRPr="00292A22" w:rsidRDefault="00B6345B" w:rsidP="00B6345B">
            <w:pPr>
              <w:pStyle w:val="acctfourfigures"/>
              <w:tabs>
                <w:tab w:val="clear" w:pos="765"/>
                <w:tab w:val="decimal" w:pos="995"/>
                <w:tab w:val="decimal" w:pos="1166"/>
              </w:tabs>
              <w:spacing w:line="240" w:lineRule="atLeast"/>
              <w:ind w:left="-108" w:right="-143"/>
              <w:rPr>
                <w:sz w:val="2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B6345B" w:rsidRPr="00E56ED6" w:rsidRDefault="0052799E" w:rsidP="0052799E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B6345B" w:rsidRPr="00292A22" w:rsidRDefault="00B6345B" w:rsidP="00B6345B">
            <w:pPr>
              <w:pStyle w:val="acctfourfigures"/>
              <w:tabs>
                <w:tab w:val="clear" w:pos="765"/>
                <w:tab w:val="decimal" w:pos="995"/>
                <w:tab w:val="decimal" w:pos="1166"/>
              </w:tabs>
              <w:spacing w:line="240" w:lineRule="atLeast"/>
              <w:ind w:left="-108" w:right="-143"/>
              <w:rPr>
                <w:sz w:val="20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B6345B" w:rsidRPr="00D04B41" w:rsidRDefault="0052799E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(54,654)</w:t>
            </w:r>
          </w:p>
        </w:tc>
      </w:tr>
      <w:tr w:rsidR="00B6345B" w:rsidRPr="009A6072" w:rsidTr="00015015">
        <w:tc>
          <w:tcPr>
            <w:tcW w:w="2970" w:type="dxa"/>
          </w:tcPr>
          <w:p w:rsidR="00B6345B" w:rsidRPr="009A6072" w:rsidRDefault="00A63E86" w:rsidP="00B6345B">
            <w:pPr>
              <w:pStyle w:val="BlockText"/>
              <w:ind w:left="0" w:right="0" w:firstLine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B6345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4F43C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345B" w:rsidRPr="00A42190" w:rsidRDefault="001147C9" w:rsidP="00EC68FA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79" w:right="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319,127</w:t>
            </w:r>
          </w:p>
        </w:tc>
        <w:tc>
          <w:tcPr>
            <w:tcW w:w="236" w:type="dxa"/>
            <w:vAlign w:val="bottom"/>
          </w:tcPr>
          <w:p w:rsidR="00B6345B" w:rsidRPr="00D04B41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345B" w:rsidRPr="00766237" w:rsidRDefault="001147C9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409,144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6345B" w:rsidRPr="00D04B41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25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345B" w:rsidRPr="00D04B41" w:rsidRDefault="001147C9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1,994,909</w:t>
            </w:r>
          </w:p>
        </w:tc>
        <w:tc>
          <w:tcPr>
            <w:tcW w:w="283" w:type="dxa"/>
            <w:vAlign w:val="bottom"/>
          </w:tcPr>
          <w:p w:rsidR="00B6345B" w:rsidRPr="00D04B41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345B" w:rsidRPr="00D04B41" w:rsidRDefault="001147C9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19,909</w:t>
            </w:r>
          </w:p>
        </w:tc>
        <w:tc>
          <w:tcPr>
            <w:tcW w:w="284" w:type="dxa"/>
            <w:vAlign w:val="bottom"/>
          </w:tcPr>
          <w:p w:rsidR="00B6345B" w:rsidRPr="00D04B41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95"/>
              </w:tabs>
              <w:spacing w:line="240" w:lineRule="auto"/>
              <w:ind w:left="-108" w:right="-1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345B" w:rsidRPr="00D04B41" w:rsidRDefault="001147C9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93,91</w:t>
            </w:r>
            <w:r w:rsidR="0052799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:rsidR="00B6345B" w:rsidRPr="00D04B41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95"/>
              </w:tabs>
              <w:spacing w:line="240" w:lineRule="auto"/>
              <w:ind w:left="-108" w:right="-1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345B" w:rsidRPr="00D04B41" w:rsidRDefault="0052799E" w:rsidP="008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9" w:right="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275,1</w:t>
            </w:r>
            <w:r w:rsidR="001155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48</w:t>
            </w:r>
          </w:p>
        </w:tc>
        <w:tc>
          <w:tcPr>
            <w:tcW w:w="270" w:type="dxa"/>
            <w:vAlign w:val="bottom"/>
          </w:tcPr>
          <w:p w:rsidR="00B6345B" w:rsidRPr="00D04B41" w:rsidRDefault="00B6345B" w:rsidP="00B6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345B" w:rsidRPr="00D04B41" w:rsidRDefault="00866B5F" w:rsidP="008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3,112,1</w:t>
            </w:r>
            <w:r w:rsidR="001155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48</w:t>
            </w:r>
          </w:p>
        </w:tc>
      </w:tr>
    </w:tbl>
    <w:p w:rsidR="00D35966" w:rsidRPr="005574E8" w:rsidRDefault="00D35966" w:rsidP="00447D0E">
      <w:pPr>
        <w:spacing w:line="240" w:lineRule="auto"/>
        <w:rPr>
          <w:sz w:val="2"/>
          <w:szCs w:val="2"/>
        </w:rPr>
      </w:pPr>
      <w:r>
        <w:br w:type="page"/>
      </w:r>
    </w:p>
    <w:tbl>
      <w:tblPr>
        <w:tblW w:w="1395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236"/>
        <w:gridCol w:w="1474"/>
        <w:gridCol w:w="284"/>
        <w:gridCol w:w="1516"/>
        <w:gridCol w:w="283"/>
        <w:gridCol w:w="1211"/>
        <w:gridCol w:w="284"/>
        <w:gridCol w:w="1211"/>
        <w:gridCol w:w="283"/>
        <w:gridCol w:w="1211"/>
        <w:gridCol w:w="270"/>
        <w:gridCol w:w="1367"/>
      </w:tblGrid>
      <w:tr w:rsidR="00A01B24" w:rsidRPr="00A01B24" w:rsidTr="00A01B24">
        <w:trPr>
          <w:trHeight w:val="389"/>
        </w:trPr>
        <w:tc>
          <w:tcPr>
            <w:tcW w:w="2970" w:type="dxa"/>
          </w:tcPr>
          <w:p w:rsidR="00A01B24" w:rsidRPr="00A01B24" w:rsidRDefault="00A01B24" w:rsidP="00CE4808">
            <w:pPr>
              <w:pStyle w:val="BlockText"/>
              <w:spacing w:line="360" w:lineRule="exact"/>
              <w:ind w:left="0" w:right="0" w:firstLine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0" w:type="dxa"/>
            <w:gridSpan w:val="13"/>
            <w:tcBorders>
              <w:bottom w:val="single" w:sz="4" w:space="0" w:color="auto"/>
            </w:tcBorders>
          </w:tcPr>
          <w:p w:rsidR="00A01B24" w:rsidRPr="00A01B24" w:rsidRDefault="00A01B24" w:rsidP="00CE4808">
            <w:pPr>
              <w:pStyle w:val="BlockText"/>
              <w:tabs>
                <w:tab w:val="decimal" w:pos="1062"/>
              </w:tabs>
              <w:spacing w:line="360" w:lineRule="exact"/>
              <w:ind w:left="-108" w:right="0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A01B24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</w:tr>
      <w:tr w:rsidR="00A14204" w:rsidRPr="00A01B24" w:rsidTr="00A01B24">
        <w:trPr>
          <w:trHeight w:val="389"/>
        </w:trPr>
        <w:tc>
          <w:tcPr>
            <w:tcW w:w="2970" w:type="dxa"/>
          </w:tcPr>
          <w:p w:rsidR="00A14204" w:rsidRPr="00A01B24" w:rsidRDefault="00A14204" w:rsidP="00050259">
            <w:pPr>
              <w:pStyle w:val="BlockText"/>
              <w:spacing w:line="360" w:lineRule="exact"/>
              <w:ind w:left="0" w:right="0" w:firstLine="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8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A14204" w:rsidRPr="00A01B24" w:rsidRDefault="00A14204" w:rsidP="00050259">
            <w:pPr>
              <w:pStyle w:val="BlockText"/>
              <w:tabs>
                <w:tab w:val="decimal" w:pos="1062"/>
              </w:tabs>
              <w:spacing w:line="360" w:lineRule="exact"/>
              <w:ind w:left="-108" w:right="0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A01B2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036D" w:rsidRPr="009A6072" w:rsidTr="00A01B24">
        <w:trPr>
          <w:trHeight w:val="389"/>
        </w:trPr>
        <w:tc>
          <w:tcPr>
            <w:tcW w:w="2970" w:type="dxa"/>
          </w:tcPr>
          <w:p w:rsidR="00DE036D" w:rsidRPr="009A6072" w:rsidRDefault="00DE036D" w:rsidP="00050259">
            <w:pPr>
              <w:pStyle w:val="BlockText"/>
              <w:spacing w:line="360" w:lineRule="exact"/>
              <w:ind w:left="0" w:right="0" w:firstLine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DE036D" w:rsidRDefault="00DE036D" w:rsidP="00050259">
            <w:pPr>
              <w:pStyle w:val="BlockText"/>
              <w:spacing w:line="360" w:lineRule="exact"/>
              <w:ind w:left="-108" w:right="-123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DE036D" w:rsidRPr="009A6072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:rsidR="00DE036D" w:rsidRPr="006E1F17" w:rsidRDefault="00DE036D" w:rsidP="00050259">
            <w:pPr>
              <w:pStyle w:val="BlockText"/>
              <w:spacing w:line="360" w:lineRule="exact"/>
              <w:ind w:left="-59" w:right="-116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DE036D" w:rsidRPr="009A6072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</w:tcPr>
          <w:p w:rsidR="00DE036D" w:rsidRPr="009A6072" w:rsidRDefault="00DE036D" w:rsidP="00050259">
            <w:pPr>
              <w:pStyle w:val="BlockText"/>
              <w:spacing w:line="360" w:lineRule="exact"/>
              <w:ind w:left="-108" w:right="-136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DE036D" w:rsidRPr="009A6072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DE036D" w:rsidRPr="006E1F17" w:rsidRDefault="00DE036D" w:rsidP="00050259">
            <w:pPr>
              <w:pStyle w:val="BlockText"/>
              <w:spacing w:line="360" w:lineRule="exact"/>
              <w:ind w:left="-108" w:right="-82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1F17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E036D" w:rsidRPr="009A6072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DE036D" w:rsidRPr="009A6072" w:rsidRDefault="00DE036D" w:rsidP="00050259">
            <w:pPr>
              <w:pStyle w:val="BlockText"/>
              <w:spacing w:line="360" w:lineRule="exact"/>
              <w:ind w:left="-108" w:right="-117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DE036D" w:rsidRPr="009A6072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DE036D" w:rsidRPr="005A242B" w:rsidRDefault="00DE036D" w:rsidP="00050259">
            <w:pPr>
              <w:pStyle w:val="BlockText"/>
              <w:spacing w:line="360" w:lineRule="exact"/>
              <w:ind w:left="-108" w:right="-99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5A242B">
              <w:rPr>
                <w:rFonts w:ascii="Angsana New" w:eastAsia="Angsana New" w:hAnsi="Angsana New" w:hint="cs"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E036D" w:rsidRPr="009A6072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DE036D" w:rsidRPr="009A6072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</w:tr>
      <w:tr w:rsidR="00DE036D" w:rsidRPr="009A6072" w:rsidTr="00015015">
        <w:trPr>
          <w:trHeight w:val="389"/>
        </w:trPr>
        <w:tc>
          <w:tcPr>
            <w:tcW w:w="2970" w:type="dxa"/>
          </w:tcPr>
          <w:p w:rsidR="00DE036D" w:rsidRPr="009A6072" w:rsidRDefault="00DE036D" w:rsidP="00050259">
            <w:pPr>
              <w:pStyle w:val="BlockText"/>
              <w:spacing w:line="360" w:lineRule="exact"/>
              <w:ind w:left="0" w:right="0" w:firstLine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E036D" w:rsidRDefault="00DE036D" w:rsidP="00050259">
            <w:pPr>
              <w:pStyle w:val="BlockText"/>
              <w:spacing w:line="360" w:lineRule="exact"/>
              <w:ind w:left="-108" w:right="-123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DE036D" w:rsidRPr="009A6072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:rsidR="00DE036D" w:rsidRPr="005A242B" w:rsidRDefault="00DE036D" w:rsidP="00050259">
            <w:pPr>
              <w:pStyle w:val="BlockText"/>
              <w:spacing w:line="360" w:lineRule="exact"/>
              <w:ind w:left="-59" w:right="-116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242B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84" w:type="dxa"/>
            <w:shd w:val="clear" w:color="auto" w:fill="auto"/>
          </w:tcPr>
          <w:p w:rsidR="00DE036D" w:rsidRPr="009A6072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6" w:type="dxa"/>
          </w:tcPr>
          <w:p w:rsidR="00DE036D" w:rsidRPr="009A6072" w:rsidRDefault="00DE036D" w:rsidP="00050259">
            <w:pPr>
              <w:pStyle w:val="BlockText"/>
              <w:spacing w:line="360" w:lineRule="exact"/>
              <w:ind w:left="-108" w:right="-136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DE036D" w:rsidRPr="009A6072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DE036D" w:rsidRPr="009A6072" w:rsidRDefault="00DE036D" w:rsidP="00050259">
            <w:pPr>
              <w:pStyle w:val="BlockText"/>
              <w:spacing w:line="360" w:lineRule="exact"/>
              <w:ind w:left="-108" w:right="-82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6E1F17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84" w:type="dxa"/>
          </w:tcPr>
          <w:p w:rsidR="00DE036D" w:rsidRPr="009A6072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DE036D" w:rsidRPr="009A6072" w:rsidRDefault="00DE036D" w:rsidP="00050259">
            <w:pPr>
              <w:pStyle w:val="BlockText"/>
              <w:spacing w:line="360" w:lineRule="exact"/>
              <w:ind w:left="-108" w:right="-117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DE036D" w:rsidRPr="009A6072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DE036D" w:rsidRPr="005A242B" w:rsidRDefault="00DE036D" w:rsidP="00050259">
            <w:pPr>
              <w:pStyle w:val="BlockText"/>
              <w:spacing w:line="360" w:lineRule="exact"/>
              <w:ind w:left="-108" w:right="-99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อยู่</w:t>
            </w:r>
            <w:r w:rsidRPr="005A242B">
              <w:rPr>
                <w:rFonts w:ascii="Angsana New" w:eastAsia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:rsidR="00DE036D" w:rsidRPr="009A6072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:rsidR="00DE036D" w:rsidRPr="009A6072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</w:tr>
      <w:tr w:rsidR="00DE036D" w:rsidRPr="009A6072" w:rsidTr="00A01B24">
        <w:trPr>
          <w:trHeight w:val="389"/>
        </w:trPr>
        <w:tc>
          <w:tcPr>
            <w:tcW w:w="2970" w:type="dxa"/>
          </w:tcPr>
          <w:p w:rsidR="00DE036D" w:rsidRPr="009A6072" w:rsidRDefault="00DE036D" w:rsidP="00050259">
            <w:pPr>
              <w:pStyle w:val="BlockText"/>
              <w:spacing w:line="360" w:lineRule="exact"/>
              <w:ind w:left="0" w:right="0" w:firstLine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E036D" w:rsidRDefault="00DE036D" w:rsidP="00050259">
            <w:pPr>
              <w:pStyle w:val="BlockText"/>
              <w:spacing w:line="360" w:lineRule="exact"/>
              <w:ind w:left="-108" w:right="-123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DE036D" w:rsidRPr="009A6072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:rsidR="00DE036D" w:rsidRPr="005A242B" w:rsidRDefault="00DE036D" w:rsidP="00050259">
            <w:pPr>
              <w:pStyle w:val="BlockText"/>
              <w:spacing w:line="360" w:lineRule="exact"/>
              <w:ind w:left="-59" w:right="-116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84" w:type="dxa"/>
            <w:shd w:val="clear" w:color="auto" w:fill="auto"/>
          </w:tcPr>
          <w:p w:rsidR="00DE036D" w:rsidRPr="009A6072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6" w:type="dxa"/>
          </w:tcPr>
          <w:p w:rsidR="00DE036D" w:rsidRPr="009A6072" w:rsidRDefault="00DE036D" w:rsidP="00050259">
            <w:pPr>
              <w:pStyle w:val="BlockText"/>
              <w:spacing w:line="360" w:lineRule="exact"/>
              <w:ind w:left="-108" w:right="-136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9A6072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3" w:type="dxa"/>
          </w:tcPr>
          <w:p w:rsidR="00DE036D" w:rsidRPr="009A6072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DE036D" w:rsidRPr="009A6072" w:rsidRDefault="00DE036D" w:rsidP="00050259">
            <w:pPr>
              <w:pStyle w:val="BlockText"/>
              <w:spacing w:line="360" w:lineRule="exact"/>
              <w:ind w:left="-108" w:right="-82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41374">
              <w:rPr>
                <w:rFonts w:ascii="Angsana New" w:hAnsi="Angsana New" w:hint="cs"/>
                <w:cs/>
              </w:rPr>
              <w:t>อุปกรณ์</w:t>
            </w:r>
          </w:p>
        </w:tc>
        <w:tc>
          <w:tcPr>
            <w:tcW w:w="284" w:type="dxa"/>
          </w:tcPr>
          <w:p w:rsidR="00DE036D" w:rsidRPr="009A6072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DE036D" w:rsidRPr="009A6072" w:rsidRDefault="00DE036D" w:rsidP="00050259">
            <w:pPr>
              <w:pStyle w:val="BlockText"/>
              <w:spacing w:line="360" w:lineRule="exact"/>
              <w:ind w:left="-108" w:right="-117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DE036D" w:rsidRPr="009A6072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DE036D" w:rsidRPr="005A242B" w:rsidRDefault="00DE036D" w:rsidP="00050259">
            <w:pPr>
              <w:pStyle w:val="BlockText"/>
              <w:spacing w:line="360" w:lineRule="exact"/>
              <w:ind w:left="-108" w:right="-99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5A242B">
              <w:rPr>
                <w:rFonts w:ascii="Angsana New" w:eastAsia="Angsana New" w:hAnsi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:rsidR="00DE036D" w:rsidRPr="009A6072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:rsidR="00DE036D" w:rsidRPr="009A6072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</w:tr>
      <w:tr w:rsidR="00DE036D" w:rsidRPr="009A6072" w:rsidTr="00A01B24">
        <w:trPr>
          <w:trHeight w:val="389"/>
        </w:trPr>
        <w:tc>
          <w:tcPr>
            <w:tcW w:w="2970" w:type="dxa"/>
          </w:tcPr>
          <w:p w:rsidR="00DE036D" w:rsidRPr="009A6072" w:rsidRDefault="00DE036D" w:rsidP="00050259">
            <w:pPr>
              <w:pStyle w:val="BlockText"/>
              <w:spacing w:line="360" w:lineRule="exact"/>
              <w:ind w:left="0" w:right="0" w:firstLine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DE036D" w:rsidRPr="00740918" w:rsidRDefault="00DE036D" w:rsidP="00050259">
            <w:pPr>
              <w:pStyle w:val="BlockText"/>
              <w:spacing w:line="360" w:lineRule="exact"/>
              <w:ind w:left="-108" w:right="-123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</w:tcPr>
          <w:p w:rsidR="00DE036D" w:rsidRPr="009A6072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:rsidR="00DE036D" w:rsidRPr="005A242B" w:rsidRDefault="00DE036D" w:rsidP="00050259">
            <w:pPr>
              <w:pStyle w:val="BlockText"/>
              <w:spacing w:line="360" w:lineRule="exact"/>
              <w:ind w:left="-59" w:right="-116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84" w:type="dxa"/>
            <w:shd w:val="clear" w:color="auto" w:fill="auto"/>
          </w:tcPr>
          <w:p w:rsidR="00DE036D" w:rsidRPr="009A6072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DE036D" w:rsidRPr="009A6072" w:rsidRDefault="00DE036D" w:rsidP="00050259">
            <w:pPr>
              <w:pStyle w:val="BlockText"/>
              <w:spacing w:line="360" w:lineRule="exact"/>
              <w:ind w:left="-108" w:right="-136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9A6072">
              <w:rPr>
                <w:rFonts w:ascii="Angsana New" w:eastAsia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83" w:type="dxa"/>
          </w:tcPr>
          <w:p w:rsidR="00DE036D" w:rsidRPr="009A6072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DE036D" w:rsidRPr="009A6072" w:rsidRDefault="00DE036D" w:rsidP="00050259">
            <w:pPr>
              <w:pStyle w:val="BlockText"/>
              <w:spacing w:line="360" w:lineRule="exact"/>
              <w:ind w:left="-108" w:right="-82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9A6072">
              <w:rPr>
                <w:rFonts w:ascii="Angsana New" w:eastAsia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84" w:type="dxa"/>
          </w:tcPr>
          <w:p w:rsidR="00DE036D" w:rsidRPr="009A6072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DE036D" w:rsidRPr="009A6072" w:rsidRDefault="00DE036D" w:rsidP="00050259">
            <w:pPr>
              <w:pStyle w:val="BlockText"/>
              <w:spacing w:line="360" w:lineRule="exact"/>
              <w:ind w:left="-108" w:right="-117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072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3" w:type="dxa"/>
          </w:tcPr>
          <w:p w:rsidR="00DE036D" w:rsidRPr="009A6072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DE036D" w:rsidRPr="005A242B" w:rsidRDefault="00DE036D" w:rsidP="00050259">
            <w:pPr>
              <w:pStyle w:val="BlockText"/>
              <w:spacing w:line="360" w:lineRule="exact"/>
              <w:ind w:left="-108" w:right="-99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5A242B">
              <w:rPr>
                <w:rFonts w:ascii="Angsana New" w:eastAsia="Angsana New" w:hAnsi="Angsana New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:rsidR="00DE036D" w:rsidRPr="009A6072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DE036D" w:rsidRPr="009A6072" w:rsidRDefault="00DE036D" w:rsidP="00050259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9A6072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E036D" w:rsidRPr="009A6072" w:rsidTr="00A01B24">
        <w:trPr>
          <w:trHeight w:val="389"/>
        </w:trPr>
        <w:tc>
          <w:tcPr>
            <w:tcW w:w="2970" w:type="dxa"/>
          </w:tcPr>
          <w:p w:rsidR="00DE036D" w:rsidRPr="009A6072" w:rsidRDefault="00DE036D" w:rsidP="00050259">
            <w:pPr>
              <w:pStyle w:val="BlockText"/>
              <w:spacing w:line="360" w:lineRule="exact"/>
              <w:ind w:left="0" w:right="0" w:firstLine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A60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DE036D" w:rsidRPr="009A6072" w:rsidRDefault="00DE036D" w:rsidP="00050259">
            <w:pPr>
              <w:pStyle w:val="BlockText"/>
              <w:tabs>
                <w:tab w:val="decimal" w:pos="954"/>
              </w:tabs>
              <w:spacing w:line="360" w:lineRule="exact"/>
              <w:ind w:left="-108" w:right="0" w:firstLine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DE036D" w:rsidRPr="009A6072" w:rsidRDefault="00DE036D" w:rsidP="00050259">
            <w:pPr>
              <w:pStyle w:val="BlockText"/>
              <w:tabs>
                <w:tab w:val="decimal" w:pos="1197"/>
              </w:tabs>
              <w:spacing w:line="360" w:lineRule="exact"/>
              <w:ind w:left="-108" w:right="0" w:firstLine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:rsidR="00DE036D" w:rsidRPr="0080327A" w:rsidRDefault="00DE036D" w:rsidP="00050259">
            <w:pPr>
              <w:pStyle w:val="BlockText"/>
              <w:tabs>
                <w:tab w:val="decimal" w:pos="1258"/>
              </w:tabs>
              <w:spacing w:line="360" w:lineRule="exact"/>
              <w:ind w:left="-108" w:right="-116" w:firstLine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DE036D" w:rsidRPr="009A6072" w:rsidRDefault="00DE036D" w:rsidP="00050259">
            <w:pPr>
              <w:pStyle w:val="BlockText"/>
              <w:tabs>
                <w:tab w:val="decimal" w:pos="1258"/>
              </w:tabs>
              <w:spacing w:line="360" w:lineRule="exact"/>
              <w:ind w:left="-108" w:right="0" w:firstLine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</w:tcPr>
          <w:p w:rsidR="00DE036D" w:rsidRPr="0080327A" w:rsidRDefault="00DE036D" w:rsidP="00050259">
            <w:pPr>
              <w:pStyle w:val="BlockText"/>
              <w:tabs>
                <w:tab w:val="decimal" w:pos="1258"/>
              </w:tabs>
              <w:spacing w:line="360" w:lineRule="exact"/>
              <w:ind w:left="-108" w:right="-116" w:firstLine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DE036D" w:rsidRPr="009A6072" w:rsidRDefault="00DE036D" w:rsidP="00050259">
            <w:pPr>
              <w:pStyle w:val="BlockText"/>
              <w:tabs>
                <w:tab w:val="decimal" w:pos="1197"/>
              </w:tabs>
              <w:spacing w:line="360" w:lineRule="exact"/>
              <w:ind w:left="-108" w:right="0" w:firstLine="0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DE036D" w:rsidRPr="009A6072" w:rsidRDefault="00DE036D" w:rsidP="00050259">
            <w:pPr>
              <w:pStyle w:val="BlockText"/>
              <w:tabs>
                <w:tab w:val="decimal" w:pos="958"/>
              </w:tabs>
              <w:spacing w:line="360" w:lineRule="exact"/>
              <w:ind w:left="-108" w:right="0" w:hanging="14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DE036D" w:rsidRPr="009A6072" w:rsidRDefault="00DE036D" w:rsidP="00050259">
            <w:pPr>
              <w:pStyle w:val="BlockText"/>
              <w:tabs>
                <w:tab w:val="decimal" w:pos="958"/>
              </w:tabs>
              <w:spacing w:line="360" w:lineRule="exact"/>
              <w:ind w:left="-108" w:right="0" w:hanging="14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DE036D" w:rsidRPr="0080327A" w:rsidRDefault="00DE036D" w:rsidP="00050259">
            <w:pPr>
              <w:pStyle w:val="BlockText"/>
              <w:tabs>
                <w:tab w:val="decimal" w:pos="958"/>
              </w:tabs>
              <w:spacing w:line="360" w:lineRule="exact"/>
              <w:ind w:left="-108" w:right="0" w:hanging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DE036D" w:rsidRPr="009A6072" w:rsidRDefault="00DE036D" w:rsidP="00050259">
            <w:pPr>
              <w:pStyle w:val="BlockText"/>
              <w:tabs>
                <w:tab w:val="decimal" w:pos="958"/>
              </w:tabs>
              <w:spacing w:line="360" w:lineRule="exact"/>
              <w:ind w:left="-108" w:right="0" w:hanging="14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DE036D" w:rsidRPr="009A6072" w:rsidRDefault="00DE036D" w:rsidP="00050259">
            <w:pPr>
              <w:pStyle w:val="BlockText"/>
              <w:tabs>
                <w:tab w:val="decimal" w:pos="958"/>
              </w:tabs>
              <w:spacing w:line="360" w:lineRule="exact"/>
              <w:ind w:left="-108" w:right="0" w:hanging="14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E036D" w:rsidRPr="009A6072" w:rsidRDefault="00DE036D" w:rsidP="00050259">
            <w:pPr>
              <w:pStyle w:val="BlockText"/>
              <w:tabs>
                <w:tab w:val="decimal" w:pos="1197"/>
              </w:tabs>
              <w:spacing w:line="360" w:lineRule="exact"/>
              <w:ind w:left="-108" w:right="0" w:firstLine="0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DE036D" w:rsidRPr="009A6072" w:rsidRDefault="00DE036D" w:rsidP="00050259">
            <w:pPr>
              <w:pStyle w:val="BlockText"/>
              <w:tabs>
                <w:tab w:val="decimal" w:pos="1105"/>
              </w:tabs>
              <w:spacing w:line="360" w:lineRule="exact"/>
              <w:ind w:left="-115" w:right="0" w:firstLine="0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</w:tr>
      <w:tr w:rsidR="004F43C2" w:rsidRPr="009A6072" w:rsidTr="00015015">
        <w:tc>
          <w:tcPr>
            <w:tcW w:w="2970" w:type="dxa"/>
          </w:tcPr>
          <w:p w:rsidR="004F43C2" w:rsidRPr="009A6072" w:rsidRDefault="004F43C2" w:rsidP="00050259">
            <w:pPr>
              <w:pStyle w:val="BlockText"/>
              <w:spacing w:line="360" w:lineRule="exact"/>
              <w:ind w:left="0" w:right="0" w:firstLine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50" w:type="dxa"/>
            <w:vAlign w:val="bottom"/>
          </w:tcPr>
          <w:p w:rsidR="004F43C2" w:rsidRPr="00A01B24" w:rsidRDefault="004F43C2" w:rsidP="00052C00">
            <w:pPr>
              <w:pStyle w:val="acctfourfigures"/>
              <w:tabs>
                <w:tab w:val="clear" w:pos="765"/>
                <w:tab w:val="decimal" w:pos="891"/>
              </w:tabs>
              <w:spacing w:line="360" w:lineRule="exact"/>
              <w:ind w:right="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1B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4F43C2" w:rsidRPr="005F1557" w:rsidRDefault="004F43C2" w:rsidP="00052C00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4F43C2" w:rsidRPr="005F1557" w:rsidRDefault="004F43C2" w:rsidP="00052C00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108" w:right="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179,199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6" w:type="dxa"/>
            <w:vAlign w:val="bottom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108" w:right="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1,503,238</w:t>
            </w:r>
          </w:p>
        </w:tc>
        <w:tc>
          <w:tcPr>
            <w:tcW w:w="283" w:type="dxa"/>
            <w:vAlign w:val="bottom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4F43C2" w:rsidRPr="0073556D" w:rsidRDefault="004F43C2" w:rsidP="00052C00">
            <w:pPr>
              <w:pStyle w:val="acctfourfigures"/>
              <w:tabs>
                <w:tab w:val="clear" w:pos="765"/>
                <w:tab w:val="decimal" w:pos="958"/>
              </w:tabs>
              <w:spacing w:line="360" w:lineRule="exact"/>
              <w:ind w:left="-108" w:right="37" w:hanging="1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15,075</w:t>
            </w:r>
          </w:p>
        </w:tc>
        <w:tc>
          <w:tcPr>
            <w:tcW w:w="284" w:type="dxa"/>
            <w:vAlign w:val="bottom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958"/>
              </w:tabs>
              <w:spacing w:line="360" w:lineRule="exact"/>
              <w:ind w:left="-108" w:right="-79" w:hanging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958"/>
              </w:tabs>
              <w:spacing w:line="360" w:lineRule="exact"/>
              <w:ind w:left="-108" w:right="92" w:hanging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54,274</w:t>
            </w:r>
          </w:p>
        </w:tc>
        <w:tc>
          <w:tcPr>
            <w:tcW w:w="283" w:type="dxa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958"/>
              </w:tabs>
              <w:spacing w:line="360" w:lineRule="exact"/>
              <w:ind w:left="-108" w:right="101" w:hanging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4F43C2" w:rsidRPr="001D3281" w:rsidRDefault="004F43C2" w:rsidP="00052C00">
            <w:pPr>
              <w:pStyle w:val="acctfourfigures"/>
              <w:tabs>
                <w:tab w:val="clear" w:pos="765"/>
                <w:tab w:val="decimal" w:pos="669"/>
              </w:tabs>
              <w:spacing w:line="360" w:lineRule="exact"/>
              <w:ind w:left="-108" w:right="-1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4F43C2" w:rsidRPr="001D3281" w:rsidRDefault="004F43C2" w:rsidP="00052C00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1105"/>
              </w:tabs>
              <w:spacing w:line="360" w:lineRule="exact"/>
              <w:ind w:left="-115" w:right="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1,751,786</w:t>
            </w:r>
          </w:p>
        </w:tc>
      </w:tr>
      <w:tr w:rsidR="004F43C2" w:rsidRPr="009A6072" w:rsidTr="00015015">
        <w:tc>
          <w:tcPr>
            <w:tcW w:w="2970" w:type="dxa"/>
          </w:tcPr>
          <w:p w:rsidR="004F43C2" w:rsidRPr="009A6072" w:rsidRDefault="004F43C2" w:rsidP="00050259">
            <w:pPr>
              <w:pStyle w:val="BlockText"/>
              <w:spacing w:line="360" w:lineRule="exact"/>
              <w:ind w:left="0" w:right="0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9A6072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bottom"/>
          </w:tcPr>
          <w:p w:rsidR="004F43C2" w:rsidRPr="00B765B5" w:rsidRDefault="004F43C2" w:rsidP="00052C00">
            <w:pPr>
              <w:pStyle w:val="acctfourfigures"/>
              <w:tabs>
                <w:tab w:val="clear" w:pos="765"/>
                <w:tab w:val="decimal" w:pos="891"/>
              </w:tabs>
              <w:spacing w:line="360" w:lineRule="exact"/>
              <w:ind w:right="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4F43C2" w:rsidRPr="005F1557" w:rsidRDefault="004F43C2" w:rsidP="00052C00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4F43C2" w:rsidRPr="005F1557" w:rsidRDefault="004F43C2" w:rsidP="00052C00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108" w:right="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10,999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43C2" w:rsidRPr="005F1557" w:rsidRDefault="004F43C2" w:rsidP="00052C00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6" w:type="dxa"/>
            <w:vAlign w:val="bottom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108" w:right="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63,388</w:t>
            </w:r>
          </w:p>
        </w:tc>
        <w:tc>
          <w:tcPr>
            <w:tcW w:w="283" w:type="dxa"/>
            <w:vAlign w:val="bottom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958"/>
              </w:tabs>
              <w:spacing w:line="360" w:lineRule="exact"/>
              <w:ind w:left="-108" w:right="37" w:hanging="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1,279</w:t>
            </w:r>
          </w:p>
        </w:tc>
        <w:tc>
          <w:tcPr>
            <w:tcW w:w="284" w:type="dxa"/>
            <w:vAlign w:val="bottom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958"/>
              </w:tabs>
              <w:spacing w:line="360" w:lineRule="exact"/>
              <w:ind w:left="-108" w:right="-79" w:hanging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958"/>
              </w:tabs>
              <w:spacing w:line="360" w:lineRule="exact"/>
              <w:ind w:left="-108" w:right="92" w:hanging="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4,870</w:t>
            </w:r>
          </w:p>
        </w:tc>
        <w:tc>
          <w:tcPr>
            <w:tcW w:w="283" w:type="dxa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958"/>
              </w:tabs>
              <w:spacing w:line="360" w:lineRule="exact"/>
              <w:ind w:left="-108" w:right="101" w:hanging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4F43C2" w:rsidRPr="0077537E" w:rsidRDefault="004F43C2" w:rsidP="00052C00">
            <w:pPr>
              <w:pStyle w:val="acctfourfigures"/>
              <w:tabs>
                <w:tab w:val="clear" w:pos="765"/>
                <w:tab w:val="decimal" w:pos="669"/>
              </w:tabs>
              <w:spacing w:line="360" w:lineRule="exact"/>
              <w:ind w:left="-108" w:right="-1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4F43C2" w:rsidRPr="001D3281" w:rsidRDefault="004F43C2" w:rsidP="00052C00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1105"/>
              </w:tabs>
              <w:spacing w:line="360" w:lineRule="exact"/>
              <w:ind w:left="-115" w:right="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80,536</w:t>
            </w:r>
          </w:p>
        </w:tc>
      </w:tr>
      <w:tr w:rsidR="004F43C2" w:rsidRPr="009A6072" w:rsidTr="00015015">
        <w:tc>
          <w:tcPr>
            <w:tcW w:w="2970" w:type="dxa"/>
          </w:tcPr>
          <w:p w:rsidR="004F43C2" w:rsidRPr="009A6072" w:rsidRDefault="004F43C2" w:rsidP="00050259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A6072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4F43C2" w:rsidRPr="00E97784" w:rsidRDefault="004F43C2" w:rsidP="00052C00">
            <w:pPr>
              <w:pStyle w:val="acctfourfigures"/>
              <w:tabs>
                <w:tab w:val="clear" w:pos="765"/>
                <w:tab w:val="decimal" w:pos="891"/>
              </w:tabs>
              <w:spacing w:line="360" w:lineRule="exact"/>
              <w:ind w:right="73"/>
              <w:rPr>
                <w:rFonts w:ascii="Angsana New" w:hAnsi="Angsana New" w:cs="Angsana New"/>
                <w:sz w:val="30"/>
                <w:szCs w:val="30"/>
              </w:rPr>
            </w:pPr>
            <w:r w:rsidRPr="00E977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4F43C2" w:rsidRPr="005F1557" w:rsidRDefault="004F43C2" w:rsidP="00052C00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43C2" w:rsidRPr="005F1557" w:rsidRDefault="004F43C2" w:rsidP="00052C00">
            <w:pPr>
              <w:pStyle w:val="acctfourfigures"/>
              <w:tabs>
                <w:tab w:val="clear" w:pos="765"/>
                <w:tab w:val="decimal" w:pos="1005"/>
              </w:tabs>
              <w:spacing w:line="360" w:lineRule="exac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43C2" w:rsidRPr="005F1557" w:rsidRDefault="004F43C2" w:rsidP="00052C00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108" w:right="-79"/>
              <w:rPr>
                <w:sz w:val="2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vAlign w:val="bottom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108" w:right="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(20,465)</w:t>
            </w:r>
          </w:p>
        </w:tc>
        <w:tc>
          <w:tcPr>
            <w:tcW w:w="283" w:type="dxa"/>
            <w:vAlign w:val="bottom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958"/>
              </w:tabs>
              <w:spacing w:line="360" w:lineRule="exact"/>
              <w:ind w:left="-108" w:right="37" w:hanging="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(989)</w:t>
            </w:r>
          </w:p>
        </w:tc>
        <w:tc>
          <w:tcPr>
            <w:tcW w:w="284" w:type="dxa"/>
            <w:vAlign w:val="bottom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958"/>
              </w:tabs>
              <w:spacing w:line="360" w:lineRule="exact"/>
              <w:ind w:left="-108" w:right="-79" w:hanging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4F43C2" w:rsidRPr="0077537E" w:rsidRDefault="004F43C2" w:rsidP="00052C00">
            <w:pPr>
              <w:pStyle w:val="acctfourfigures"/>
              <w:tabs>
                <w:tab w:val="clear" w:pos="765"/>
                <w:tab w:val="decimal" w:pos="958"/>
              </w:tabs>
              <w:spacing w:line="360" w:lineRule="exact"/>
              <w:ind w:left="-108" w:right="92" w:hanging="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(29)</w:t>
            </w:r>
          </w:p>
        </w:tc>
        <w:tc>
          <w:tcPr>
            <w:tcW w:w="283" w:type="dxa"/>
            <w:vAlign w:val="bottom"/>
          </w:tcPr>
          <w:p w:rsidR="004F43C2" w:rsidRPr="001D3281" w:rsidRDefault="004F43C2" w:rsidP="00052C00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4F43C2" w:rsidRPr="0077537E" w:rsidRDefault="004F43C2" w:rsidP="00052C00">
            <w:pPr>
              <w:pStyle w:val="acctfourfigures"/>
              <w:tabs>
                <w:tab w:val="clear" w:pos="765"/>
                <w:tab w:val="decimal" w:pos="669"/>
              </w:tabs>
              <w:spacing w:line="360" w:lineRule="exact"/>
              <w:ind w:left="-108" w:right="-1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4F43C2" w:rsidRPr="001D3281" w:rsidRDefault="004F43C2" w:rsidP="00052C00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1105"/>
              </w:tabs>
              <w:spacing w:line="360" w:lineRule="exact"/>
              <w:ind w:left="-115" w:right="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(21,483)</w:t>
            </w:r>
          </w:p>
        </w:tc>
      </w:tr>
      <w:tr w:rsidR="00B6345B" w:rsidRPr="009A6072" w:rsidTr="00015015">
        <w:tc>
          <w:tcPr>
            <w:tcW w:w="2970" w:type="dxa"/>
          </w:tcPr>
          <w:p w:rsidR="00B6345B" w:rsidRPr="009A6072" w:rsidRDefault="00A63E86" w:rsidP="00050259">
            <w:pPr>
              <w:pStyle w:val="BlockText"/>
              <w:spacing w:line="360" w:lineRule="exact"/>
              <w:ind w:left="0" w:right="0" w:firstLine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4F43C2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350" w:type="dxa"/>
            <w:vAlign w:val="bottom"/>
          </w:tcPr>
          <w:p w:rsidR="00B6345B" w:rsidRPr="00E97784" w:rsidRDefault="00B6345B" w:rsidP="00E97784">
            <w:pPr>
              <w:pStyle w:val="acctfourfigures"/>
              <w:tabs>
                <w:tab w:val="clear" w:pos="765"/>
                <w:tab w:val="decimal" w:pos="891"/>
              </w:tabs>
              <w:spacing w:line="360" w:lineRule="exact"/>
              <w:ind w:right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B6345B" w:rsidRPr="005F1557" w:rsidRDefault="00B6345B" w:rsidP="00050259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B6345B" w:rsidRPr="005F1557" w:rsidRDefault="00B6345B" w:rsidP="00050259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108" w:right="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6345B" w:rsidRPr="00267ACA" w:rsidRDefault="00B6345B" w:rsidP="00050259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6" w:type="dxa"/>
            <w:vAlign w:val="bottom"/>
          </w:tcPr>
          <w:p w:rsidR="00B6345B" w:rsidRPr="00267ACA" w:rsidRDefault="00B6345B" w:rsidP="00050259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108" w:right="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B6345B" w:rsidRPr="00267ACA" w:rsidRDefault="00B6345B" w:rsidP="00050259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B6345B" w:rsidRPr="0073556D" w:rsidRDefault="00B6345B" w:rsidP="00050259">
            <w:pPr>
              <w:pStyle w:val="acctfourfigures"/>
              <w:tabs>
                <w:tab w:val="clear" w:pos="765"/>
                <w:tab w:val="decimal" w:pos="958"/>
              </w:tabs>
              <w:spacing w:line="360" w:lineRule="exact"/>
              <w:ind w:left="-108" w:right="37" w:hanging="1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:rsidR="00B6345B" w:rsidRPr="00267ACA" w:rsidRDefault="00B6345B" w:rsidP="00050259">
            <w:pPr>
              <w:pStyle w:val="acctfourfigures"/>
              <w:tabs>
                <w:tab w:val="clear" w:pos="765"/>
                <w:tab w:val="decimal" w:pos="958"/>
              </w:tabs>
              <w:spacing w:line="360" w:lineRule="exact"/>
              <w:ind w:left="-108" w:right="-79" w:hanging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B6345B" w:rsidRPr="00267ACA" w:rsidRDefault="00B6345B" w:rsidP="00050259">
            <w:pPr>
              <w:pStyle w:val="acctfourfigures"/>
              <w:tabs>
                <w:tab w:val="clear" w:pos="765"/>
                <w:tab w:val="decimal" w:pos="958"/>
              </w:tabs>
              <w:spacing w:line="360" w:lineRule="exact"/>
              <w:ind w:left="-108" w:right="92" w:hanging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B6345B" w:rsidRPr="00267ACA" w:rsidRDefault="00B6345B" w:rsidP="00050259">
            <w:pPr>
              <w:pStyle w:val="acctfourfigures"/>
              <w:tabs>
                <w:tab w:val="clear" w:pos="765"/>
                <w:tab w:val="decimal" w:pos="958"/>
              </w:tabs>
              <w:spacing w:line="360" w:lineRule="exact"/>
              <w:ind w:left="-108" w:right="101" w:hanging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B6345B" w:rsidRPr="001D3281" w:rsidRDefault="00B6345B" w:rsidP="00050259">
            <w:pPr>
              <w:pStyle w:val="acctfourfigures"/>
              <w:tabs>
                <w:tab w:val="clear" w:pos="765"/>
                <w:tab w:val="decimal" w:pos="669"/>
              </w:tabs>
              <w:spacing w:line="360" w:lineRule="exact"/>
              <w:ind w:left="-108" w:right="-1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6345B" w:rsidRPr="001D3281" w:rsidRDefault="00B6345B" w:rsidP="00050259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:rsidR="00B6345B" w:rsidRPr="00267ACA" w:rsidRDefault="00B6345B" w:rsidP="00050259">
            <w:pPr>
              <w:pStyle w:val="acctfourfigures"/>
              <w:tabs>
                <w:tab w:val="clear" w:pos="765"/>
                <w:tab w:val="decimal" w:pos="1105"/>
              </w:tabs>
              <w:spacing w:line="360" w:lineRule="exact"/>
              <w:ind w:left="-115" w:right="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F43C2" w:rsidRPr="009A6072" w:rsidTr="00015015">
        <w:tc>
          <w:tcPr>
            <w:tcW w:w="2970" w:type="dxa"/>
          </w:tcPr>
          <w:p w:rsidR="004F43C2" w:rsidRPr="005F1557" w:rsidRDefault="004F43C2" w:rsidP="00050259">
            <w:pPr>
              <w:pStyle w:val="BlockText"/>
              <w:spacing w:line="360" w:lineRule="exact"/>
              <w:ind w:left="0" w:right="0" w:firstLine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15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350" w:type="dxa"/>
            <w:vAlign w:val="bottom"/>
          </w:tcPr>
          <w:p w:rsidR="004F43C2" w:rsidRPr="00A01B24" w:rsidRDefault="004F43C2" w:rsidP="00052C00">
            <w:pPr>
              <w:pStyle w:val="acctfourfigures"/>
              <w:tabs>
                <w:tab w:val="clear" w:pos="765"/>
                <w:tab w:val="decimal" w:pos="891"/>
              </w:tabs>
              <w:spacing w:line="360" w:lineRule="exact"/>
              <w:ind w:right="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1B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4F43C2" w:rsidRPr="005F1557" w:rsidRDefault="004F43C2" w:rsidP="00052C00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4F43C2" w:rsidRPr="005F1557" w:rsidRDefault="004F43C2" w:rsidP="00052C00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108" w:right="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190,198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6" w:type="dxa"/>
            <w:vAlign w:val="bottom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108" w:right="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1,546,161</w:t>
            </w:r>
          </w:p>
        </w:tc>
        <w:tc>
          <w:tcPr>
            <w:tcW w:w="283" w:type="dxa"/>
            <w:vAlign w:val="bottom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4F43C2" w:rsidRPr="0073556D" w:rsidRDefault="004F43C2" w:rsidP="00052C00">
            <w:pPr>
              <w:pStyle w:val="acctfourfigures"/>
              <w:tabs>
                <w:tab w:val="clear" w:pos="765"/>
                <w:tab w:val="decimal" w:pos="958"/>
              </w:tabs>
              <w:spacing w:line="360" w:lineRule="exact"/>
              <w:ind w:left="-108" w:right="37" w:hanging="1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15,365</w:t>
            </w:r>
          </w:p>
        </w:tc>
        <w:tc>
          <w:tcPr>
            <w:tcW w:w="284" w:type="dxa"/>
            <w:vAlign w:val="bottom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958"/>
              </w:tabs>
              <w:spacing w:line="360" w:lineRule="exact"/>
              <w:ind w:left="-108" w:right="-79" w:hanging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958"/>
              </w:tabs>
              <w:spacing w:line="360" w:lineRule="exact"/>
              <w:ind w:left="-108" w:right="92" w:hanging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59,115</w:t>
            </w:r>
          </w:p>
        </w:tc>
        <w:tc>
          <w:tcPr>
            <w:tcW w:w="283" w:type="dxa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958"/>
              </w:tabs>
              <w:spacing w:line="360" w:lineRule="exact"/>
              <w:ind w:left="-108" w:right="101" w:hanging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4F43C2" w:rsidRPr="001D3281" w:rsidRDefault="004F43C2" w:rsidP="00052C00">
            <w:pPr>
              <w:pStyle w:val="acctfourfigures"/>
              <w:tabs>
                <w:tab w:val="clear" w:pos="765"/>
                <w:tab w:val="decimal" w:pos="669"/>
              </w:tabs>
              <w:spacing w:line="360" w:lineRule="exact"/>
              <w:ind w:left="-108" w:right="-1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4F43C2" w:rsidRPr="001D3281" w:rsidRDefault="004F43C2" w:rsidP="00052C00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1105"/>
              </w:tabs>
              <w:spacing w:line="360" w:lineRule="exact"/>
              <w:ind w:left="-115" w:right="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1,810,839</w:t>
            </w:r>
          </w:p>
        </w:tc>
      </w:tr>
      <w:tr w:rsidR="00B6345B" w:rsidRPr="009A6072" w:rsidTr="00015015">
        <w:tc>
          <w:tcPr>
            <w:tcW w:w="2970" w:type="dxa"/>
          </w:tcPr>
          <w:p w:rsidR="00B6345B" w:rsidRPr="009A6072" w:rsidRDefault="00B6345B" w:rsidP="00050259">
            <w:pPr>
              <w:pStyle w:val="BlockText"/>
              <w:spacing w:line="360" w:lineRule="exact"/>
              <w:ind w:left="0" w:right="0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9A6072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bottom"/>
          </w:tcPr>
          <w:p w:rsidR="00B6345B" w:rsidRPr="00B765B5" w:rsidRDefault="00866B5F" w:rsidP="00E97784">
            <w:pPr>
              <w:pStyle w:val="acctfourfigures"/>
              <w:tabs>
                <w:tab w:val="clear" w:pos="765"/>
                <w:tab w:val="decimal" w:pos="891"/>
              </w:tabs>
              <w:spacing w:line="360" w:lineRule="exact"/>
              <w:ind w:right="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B6345B" w:rsidRPr="005F1557" w:rsidRDefault="00B6345B" w:rsidP="00050259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B6345B" w:rsidRPr="005F1557" w:rsidRDefault="00866B5F" w:rsidP="00050259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108" w:right="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11,381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6345B" w:rsidRPr="005F1557" w:rsidRDefault="00B6345B" w:rsidP="00050259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6" w:type="dxa"/>
            <w:vAlign w:val="bottom"/>
          </w:tcPr>
          <w:p w:rsidR="00B6345B" w:rsidRPr="00267ACA" w:rsidRDefault="00866B5F" w:rsidP="00050259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108" w:right="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66,029</w:t>
            </w:r>
          </w:p>
        </w:tc>
        <w:tc>
          <w:tcPr>
            <w:tcW w:w="283" w:type="dxa"/>
            <w:vAlign w:val="bottom"/>
          </w:tcPr>
          <w:p w:rsidR="00B6345B" w:rsidRPr="00267ACA" w:rsidRDefault="00B6345B" w:rsidP="00050259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B6345B" w:rsidRPr="00267ACA" w:rsidRDefault="00866B5F" w:rsidP="00050259">
            <w:pPr>
              <w:pStyle w:val="acctfourfigures"/>
              <w:tabs>
                <w:tab w:val="clear" w:pos="765"/>
                <w:tab w:val="decimal" w:pos="958"/>
              </w:tabs>
              <w:spacing w:line="360" w:lineRule="exact"/>
              <w:ind w:left="-108" w:right="37" w:hanging="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1,121</w:t>
            </w:r>
          </w:p>
        </w:tc>
        <w:tc>
          <w:tcPr>
            <w:tcW w:w="284" w:type="dxa"/>
            <w:vAlign w:val="bottom"/>
          </w:tcPr>
          <w:p w:rsidR="00B6345B" w:rsidRPr="00267ACA" w:rsidRDefault="00B6345B" w:rsidP="00050259">
            <w:pPr>
              <w:pStyle w:val="acctfourfigures"/>
              <w:tabs>
                <w:tab w:val="clear" w:pos="765"/>
                <w:tab w:val="decimal" w:pos="958"/>
              </w:tabs>
              <w:spacing w:line="360" w:lineRule="exact"/>
              <w:ind w:left="-108" w:right="-79" w:hanging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B6345B" w:rsidRPr="00267ACA" w:rsidRDefault="00866B5F" w:rsidP="00050259">
            <w:pPr>
              <w:pStyle w:val="acctfourfigures"/>
              <w:tabs>
                <w:tab w:val="clear" w:pos="765"/>
                <w:tab w:val="decimal" w:pos="958"/>
              </w:tabs>
              <w:spacing w:line="360" w:lineRule="exact"/>
              <w:ind w:left="-108" w:right="92" w:hanging="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6,04</w:t>
            </w:r>
            <w:r w:rsidR="00517777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:rsidR="00B6345B" w:rsidRPr="00267ACA" w:rsidRDefault="00B6345B" w:rsidP="00050259">
            <w:pPr>
              <w:pStyle w:val="acctfourfigures"/>
              <w:tabs>
                <w:tab w:val="clear" w:pos="765"/>
                <w:tab w:val="decimal" w:pos="958"/>
              </w:tabs>
              <w:spacing w:line="360" w:lineRule="exact"/>
              <w:ind w:left="-108" w:right="101" w:hanging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B6345B" w:rsidRPr="0077537E" w:rsidRDefault="00866B5F" w:rsidP="00050259">
            <w:pPr>
              <w:pStyle w:val="acctfourfigures"/>
              <w:tabs>
                <w:tab w:val="clear" w:pos="765"/>
                <w:tab w:val="decimal" w:pos="669"/>
              </w:tabs>
              <w:spacing w:line="360" w:lineRule="exact"/>
              <w:ind w:left="-108" w:right="-1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B6345B" w:rsidRPr="001D3281" w:rsidRDefault="00B6345B" w:rsidP="00050259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:rsidR="00B6345B" w:rsidRPr="00267ACA" w:rsidRDefault="00866B5F" w:rsidP="00517777">
            <w:pPr>
              <w:pStyle w:val="acctfourfigures"/>
              <w:tabs>
                <w:tab w:val="clear" w:pos="765"/>
                <w:tab w:val="decimal" w:pos="1105"/>
              </w:tabs>
              <w:spacing w:line="360" w:lineRule="exact"/>
              <w:ind w:left="-115" w:right="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84,57</w:t>
            </w:r>
            <w:r w:rsidR="0051777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B6345B" w:rsidRPr="009A6072" w:rsidTr="00015015">
        <w:tc>
          <w:tcPr>
            <w:tcW w:w="2970" w:type="dxa"/>
          </w:tcPr>
          <w:p w:rsidR="00B6345B" w:rsidRPr="009A6072" w:rsidRDefault="00B6345B" w:rsidP="00050259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A6072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B6345B" w:rsidRPr="00E97784" w:rsidRDefault="00866B5F" w:rsidP="00E97784">
            <w:pPr>
              <w:pStyle w:val="acctfourfigures"/>
              <w:tabs>
                <w:tab w:val="clear" w:pos="765"/>
                <w:tab w:val="decimal" w:pos="891"/>
              </w:tabs>
              <w:spacing w:line="360" w:lineRule="exact"/>
              <w:ind w:right="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B6345B" w:rsidRPr="005F1557" w:rsidRDefault="00B6345B" w:rsidP="00050259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345B" w:rsidRPr="005F1557" w:rsidRDefault="00866B5F" w:rsidP="00050259">
            <w:pPr>
              <w:pStyle w:val="acctfourfigures"/>
              <w:tabs>
                <w:tab w:val="clear" w:pos="765"/>
                <w:tab w:val="decimal" w:pos="1005"/>
              </w:tabs>
              <w:spacing w:line="360" w:lineRule="exac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6345B" w:rsidRPr="005F1557" w:rsidRDefault="00B6345B" w:rsidP="00050259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108" w:right="-79"/>
              <w:rPr>
                <w:sz w:val="2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vAlign w:val="bottom"/>
          </w:tcPr>
          <w:p w:rsidR="00B6345B" w:rsidRPr="00267ACA" w:rsidRDefault="00866B5F" w:rsidP="00050259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108" w:right="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(49,065)</w:t>
            </w:r>
          </w:p>
        </w:tc>
        <w:tc>
          <w:tcPr>
            <w:tcW w:w="283" w:type="dxa"/>
            <w:vAlign w:val="bottom"/>
          </w:tcPr>
          <w:p w:rsidR="00B6345B" w:rsidRPr="00267ACA" w:rsidRDefault="00B6345B" w:rsidP="00050259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B6345B" w:rsidRPr="00267ACA" w:rsidRDefault="00866B5F" w:rsidP="00050259">
            <w:pPr>
              <w:pStyle w:val="acctfourfigures"/>
              <w:tabs>
                <w:tab w:val="clear" w:pos="765"/>
                <w:tab w:val="decimal" w:pos="958"/>
              </w:tabs>
              <w:spacing w:line="360" w:lineRule="exact"/>
              <w:ind w:left="-108" w:right="37" w:hanging="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(43)</w:t>
            </w:r>
          </w:p>
        </w:tc>
        <w:tc>
          <w:tcPr>
            <w:tcW w:w="284" w:type="dxa"/>
            <w:vAlign w:val="bottom"/>
          </w:tcPr>
          <w:p w:rsidR="00B6345B" w:rsidRPr="00267ACA" w:rsidRDefault="00B6345B" w:rsidP="00050259">
            <w:pPr>
              <w:pStyle w:val="acctfourfigures"/>
              <w:tabs>
                <w:tab w:val="clear" w:pos="765"/>
                <w:tab w:val="decimal" w:pos="958"/>
              </w:tabs>
              <w:spacing w:line="360" w:lineRule="exact"/>
              <w:ind w:left="-108" w:right="-79" w:hanging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B6345B" w:rsidRPr="0077537E" w:rsidRDefault="00866B5F" w:rsidP="00E97784">
            <w:pPr>
              <w:pStyle w:val="acctfourfigures"/>
              <w:tabs>
                <w:tab w:val="clear" w:pos="765"/>
                <w:tab w:val="decimal" w:pos="958"/>
              </w:tabs>
              <w:spacing w:line="360" w:lineRule="exact"/>
              <w:ind w:left="-108" w:right="92" w:hanging="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(5,388)</w:t>
            </w:r>
          </w:p>
        </w:tc>
        <w:tc>
          <w:tcPr>
            <w:tcW w:w="283" w:type="dxa"/>
            <w:vAlign w:val="bottom"/>
          </w:tcPr>
          <w:p w:rsidR="00B6345B" w:rsidRPr="001D3281" w:rsidRDefault="00B6345B" w:rsidP="00050259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B6345B" w:rsidRPr="0077537E" w:rsidRDefault="00866B5F" w:rsidP="00050259">
            <w:pPr>
              <w:pStyle w:val="acctfourfigures"/>
              <w:tabs>
                <w:tab w:val="clear" w:pos="765"/>
                <w:tab w:val="decimal" w:pos="669"/>
              </w:tabs>
              <w:spacing w:line="360" w:lineRule="exact"/>
              <w:ind w:left="-108" w:right="-1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B6345B" w:rsidRPr="001D3281" w:rsidRDefault="00B6345B" w:rsidP="00050259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B6345B" w:rsidRPr="00267ACA" w:rsidRDefault="00866B5F" w:rsidP="00050259">
            <w:pPr>
              <w:pStyle w:val="acctfourfigures"/>
              <w:tabs>
                <w:tab w:val="clear" w:pos="765"/>
                <w:tab w:val="decimal" w:pos="1105"/>
              </w:tabs>
              <w:spacing w:line="360" w:lineRule="exact"/>
              <w:ind w:left="-115" w:right="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(54,496)</w:t>
            </w:r>
          </w:p>
        </w:tc>
      </w:tr>
      <w:tr w:rsidR="00B6345B" w:rsidRPr="009A6072" w:rsidTr="00015015">
        <w:tc>
          <w:tcPr>
            <w:tcW w:w="2970" w:type="dxa"/>
          </w:tcPr>
          <w:p w:rsidR="00B6345B" w:rsidRPr="009A6072" w:rsidRDefault="00A63E86" w:rsidP="00050259">
            <w:pPr>
              <w:pStyle w:val="BlockText"/>
              <w:spacing w:line="360" w:lineRule="exact"/>
              <w:ind w:left="0" w:right="0" w:firstLine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B6345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4F43C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345B" w:rsidRPr="00E97784" w:rsidRDefault="00866B5F" w:rsidP="00E97784">
            <w:pPr>
              <w:pStyle w:val="acctfourfigures"/>
              <w:tabs>
                <w:tab w:val="clear" w:pos="765"/>
                <w:tab w:val="decimal" w:pos="891"/>
              </w:tabs>
              <w:spacing w:line="360" w:lineRule="exact"/>
              <w:ind w:right="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B6345B" w:rsidRPr="005F1557" w:rsidRDefault="00B6345B" w:rsidP="00050259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345B" w:rsidRPr="005F1557" w:rsidRDefault="00866B5F" w:rsidP="00050259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108" w:right="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201,579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6345B" w:rsidRPr="00267ACA" w:rsidRDefault="00B6345B" w:rsidP="00050259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345B" w:rsidRPr="00267ACA" w:rsidRDefault="00866B5F" w:rsidP="00050259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108" w:right="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1,563,125</w:t>
            </w:r>
          </w:p>
        </w:tc>
        <w:tc>
          <w:tcPr>
            <w:tcW w:w="283" w:type="dxa"/>
            <w:vAlign w:val="bottom"/>
          </w:tcPr>
          <w:p w:rsidR="00B6345B" w:rsidRPr="00267ACA" w:rsidRDefault="00B6345B" w:rsidP="00050259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345B" w:rsidRPr="0073556D" w:rsidRDefault="00866B5F" w:rsidP="00050259">
            <w:pPr>
              <w:pStyle w:val="acctfourfigures"/>
              <w:tabs>
                <w:tab w:val="clear" w:pos="765"/>
                <w:tab w:val="decimal" w:pos="958"/>
              </w:tabs>
              <w:spacing w:line="360" w:lineRule="exact"/>
              <w:ind w:left="-108" w:right="37" w:hanging="1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16,443</w:t>
            </w:r>
          </w:p>
        </w:tc>
        <w:tc>
          <w:tcPr>
            <w:tcW w:w="284" w:type="dxa"/>
            <w:vAlign w:val="bottom"/>
          </w:tcPr>
          <w:p w:rsidR="00B6345B" w:rsidRPr="00267ACA" w:rsidRDefault="00B6345B" w:rsidP="00050259">
            <w:pPr>
              <w:pStyle w:val="acctfourfigures"/>
              <w:tabs>
                <w:tab w:val="clear" w:pos="765"/>
                <w:tab w:val="decimal" w:pos="958"/>
              </w:tabs>
              <w:spacing w:line="360" w:lineRule="exact"/>
              <w:ind w:left="-108" w:right="-79" w:hanging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345B" w:rsidRPr="00267ACA" w:rsidRDefault="00866B5F" w:rsidP="00517777">
            <w:pPr>
              <w:pStyle w:val="acctfourfigures"/>
              <w:tabs>
                <w:tab w:val="clear" w:pos="765"/>
                <w:tab w:val="decimal" w:pos="958"/>
              </w:tabs>
              <w:spacing w:line="360" w:lineRule="exact"/>
              <w:ind w:left="-108" w:right="92" w:hanging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59,77</w:t>
            </w:r>
            <w:r w:rsidR="0051777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:rsidR="00B6345B" w:rsidRPr="00267ACA" w:rsidRDefault="00B6345B" w:rsidP="00050259">
            <w:pPr>
              <w:pStyle w:val="acctfourfigures"/>
              <w:tabs>
                <w:tab w:val="clear" w:pos="765"/>
                <w:tab w:val="decimal" w:pos="958"/>
              </w:tabs>
              <w:spacing w:line="360" w:lineRule="exact"/>
              <w:ind w:left="-108" w:right="101" w:hanging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345B" w:rsidRPr="001D3281" w:rsidRDefault="00866B5F" w:rsidP="00050259">
            <w:pPr>
              <w:pStyle w:val="acctfourfigures"/>
              <w:tabs>
                <w:tab w:val="clear" w:pos="765"/>
                <w:tab w:val="decimal" w:pos="669"/>
              </w:tabs>
              <w:spacing w:line="360" w:lineRule="exact"/>
              <w:ind w:left="-108" w:right="-1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B6345B" w:rsidRPr="001D3281" w:rsidRDefault="00B6345B" w:rsidP="00050259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345B" w:rsidRPr="00267ACA" w:rsidRDefault="00866B5F" w:rsidP="00866B5F">
            <w:pPr>
              <w:pStyle w:val="acctfourfigures"/>
              <w:tabs>
                <w:tab w:val="clear" w:pos="765"/>
                <w:tab w:val="decimal" w:pos="1105"/>
              </w:tabs>
              <w:spacing w:line="360" w:lineRule="exact"/>
              <w:ind w:left="-115" w:right="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1,840,918</w:t>
            </w:r>
          </w:p>
        </w:tc>
      </w:tr>
      <w:tr w:rsidR="00B6345B" w:rsidRPr="00D35966" w:rsidTr="00015015">
        <w:tc>
          <w:tcPr>
            <w:tcW w:w="2970" w:type="dxa"/>
          </w:tcPr>
          <w:p w:rsidR="00B6345B" w:rsidRPr="00D35966" w:rsidRDefault="00B6345B" w:rsidP="00B6345B">
            <w:pPr>
              <w:pStyle w:val="BlockText"/>
              <w:spacing w:line="240" w:lineRule="auto"/>
              <w:ind w:left="0" w:right="0" w:firstLine="0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6345B" w:rsidRPr="00D35966" w:rsidRDefault="00B6345B" w:rsidP="00B6345B">
            <w:pPr>
              <w:pStyle w:val="BlockText"/>
              <w:tabs>
                <w:tab w:val="decimal" w:pos="954"/>
              </w:tabs>
              <w:spacing w:line="240" w:lineRule="auto"/>
              <w:ind w:left="-108" w:right="73" w:firstLine="0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:rsidR="00B6345B" w:rsidRPr="00D35966" w:rsidRDefault="00B6345B" w:rsidP="00B6345B">
            <w:pPr>
              <w:pStyle w:val="BlockText"/>
              <w:tabs>
                <w:tab w:val="decimal" w:pos="1197"/>
              </w:tabs>
              <w:spacing w:line="240" w:lineRule="auto"/>
              <w:ind w:left="-108" w:right="0" w:firstLine="0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:rsidR="00B6345B" w:rsidRPr="00D35966" w:rsidRDefault="00B6345B" w:rsidP="00B6345B">
            <w:pPr>
              <w:pStyle w:val="BlockText"/>
              <w:tabs>
                <w:tab w:val="decimal" w:pos="1258"/>
              </w:tabs>
              <w:spacing w:line="240" w:lineRule="auto"/>
              <w:ind w:left="-108" w:right="73" w:firstLine="0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6345B" w:rsidRPr="00D35966" w:rsidRDefault="00B6345B" w:rsidP="00B6345B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</w:tcPr>
          <w:p w:rsidR="00B6345B" w:rsidRPr="00D35966" w:rsidRDefault="00B6345B" w:rsidP="00B6345B">
            <w:pPr>
              <w:pStyle w:val="BlockText"/>
              <w:tabs>
                <w:tab w:val="decimal" w:pos="1258"/>
              </w:tabs>
              <w:spacing w:line="240" w:lineRule="auto"/>
              <w:ind w:left="-108" w:right="-116" w:firstLine="0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83" w:type="dxa"/>
          </w:tcPr>
          <w:p w:rsidR="00B6345B" w:rsidRPr="00D35966" w:rsidRDefault="00B6345B" w:rsidP="00B6345B">
            <w:pPr>
              <w:pStyle w:val="BlockText"/>
              <w:tabs>
                <w:tab w:val="decimal" w:pos="1197"/>
              </w:tabs>
              <w:spacing w:line="240" w:lineRule="auto"/>
              <w:ind w:left="-108" w:right="0" w:firstLine="0"/>
              <w:rPr>
                <w:rFonts w:ascii="Angsana New" w:eastAsia="Angsana New" w:hAnsi="Angsana New"/>
                <w:sz w:val="10"/>
                <w:szCs w:val="10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B6345B" w:rsidRPr="00D35966" w:rsidRDefault="00B6345B" w:rsidP="00B6345B">
            <w:pPr>
              <w:pStyle w:val="BlockText"/>
              <w:tabs>
                <w:tab w:val="decimal" w:pos="958"/>
              </w:tabs>
              <w:spacing w:line="240" w:lineRule="auto"/>
              <w:ind w:left="-108" w:right="37" w:hanging="14"/>
              <w:rPr>
                <w:rFonts w:ascii="Angsana New" w:eastAsia="Angsana New" w:hAnsi="Angsana New"/>
                <w:sz w:val="10"/>
                <w:szCs w:val="10"/>
                <w:cs/>
              </w:rPr>
            </w:pPr>
          </w:p>
        </w:tc>
        <w:tc>
          <w:tcPr>
            <w:tcW w:w="284" w:type="dxa"/>
          </w:tcPr>
          <w:p w:rsidR="00B6345B" w:rsidRPr="00D35966" w:rsidRDefault="00B6345B" w:rsidP="00B6345B">
            <w:pPr>
              <w:pStyle w:val="BlockText"/>
              <w:tabs>
                <w:tab w:val="decimal" w:pos="958"/>
              </w:tabs>
              <w:spacing w:line="240" w:lineRule="auto"/>
              <w:ind w:left="-108" w:right="0" w:hanging="14"/>
              <w:rPr>
                <w:rFonts w:ascii="Angsana New" w:eastAsia="Angsana New" w:hAnsi="Angsana New"/>
                <w:sz w:val="10"/>
                <w:szCs w:val="10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B6345B" w:rsidRPr="00D35966" w:rsidRDefault="00B6345B" w:rsidP="00B6345B">
            <w:pPr>
              <w:pStyle w:val="BlockText"/>
              <w:tabs>
                <w:tab w:val="decimal" w:pos="958"/>
              </w:tabs>
              <w:spacing w:line="240" w:lineRule="auto"/>
              <w:ind w:left="-108" w:right="92" w:hanging="14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83" w:type="dxa"/>
          </w:tcPr>
          <w:p w:rsidR="00B6345B" w:rsidRPr="00D35966" w:rsidRDefault="00B6345B" w:rsidP="00B6345B">
            <w:pPr>
              <w:pStyle w:val="BlockText"/>
              <w:tabs>
                <w:tab w:val="decimal" w:pos="958"/>
              </w:tabs>
              <w:spacing w:line="240" w:lineRule="auto"/>
              <w:ind w:left="-108" w:right="0" w:hanging="14"/>
              <w:rPr>
                <w:rFonts w:ascii="Angsana New" w:eastAsia="Angsana New" w:hAnsi="Angsana New"/>
                <w:sz w:val="10"/>
                <w:szCs w:val="10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B6345B" w:rsidRPr="00D35966" w:rsidRDefault="00B6345B" w:rsidP="00B6345B">
            <w:pPr>
              <w:pStyle w:val="BlockText"/>
              <w:tabs>
                <w:tab w:val="decimal" w:pos="958"/>
              </w:tabs>
              <w:spacing w:line="240" w:lineRule="auto"/>
              <w:ind w:left="-108" w:right="56" w:hanging="14"/>
              <w:rPr>
                <w:rFonts w:ascii="Angsana New" w:eastAsia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:rsidR="00B6345B" w:rsidRPr="00D35966" w:rsidRDefault="00B6345B" w:rsidP="00B6345B">
            <w:pPr>
              <w:pStyle w:val="BlockText"/>
              <w:tabs>
                <w:tab w:val="decimal" w:pos="1197"/>
              </w:tabs>
              <w:spacing w:line="240" w:lineRule="auto"/>
              <w:ind w:left="-108" w:right="0" w:firstLine="0"/>
              <w:rPr>
                <w:rFonts w:ascii="Angsana New" w:eastAsia="Angsana New" w:hAnsi="Angsana New"/>
                <w:sz w:val="10"/>
                <w:szCs w:val="10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B6345B" w:rsidRPr="00D35966" w:rsidRDefault="00B6345B" w:rsidP="00B6345B">
            <w:pPr>
              <w:pStyle w:val="BlockText"/>
              <w:tabs>
                <w:tab w:val="decimal" w:pos="1105"/>
              </w:tabs>
              <w:spacing w:line="240" w:lineRule="auto"/>
              <w:ind w:left="-115" w:right="0" w:firstLine="0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B6345B" w:rsidRPr="009A6072" w:rsidTr="00015015">
        <w:tc>
          <w:tcPr>
            <w:tcW w:w="2970" w:type="dxa"/>
          </w:tcPr>
          <w:p w:rsidR="00B6345B" w:rsidRPr="009A6072" w:rsidRDefault="00B6345B" w:rsidP="00050259">
            <w:pPr>
              <w:pStyle w:val="BlockText"/>
              <w:spacing w:line="360" w:lineRule="exact"/>
              <w:ind w:left="0" w:right="0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9A60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vAlign w:val="bottom"/>
          </w:tcPr>
          <w:p w:rsidR="00B6345B" w:rsidRPr="00267ACA" w:rsidRDefault="00B6345B" w:rsidP="0005025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B6345B" w:rsidRPr="00267ACA" w:rsidRDefault="00B6345B" w:rsidP="00050259">
            <w:pPr>
              <w:pStyle w:val="acctfourfigures"/>
              <w:tabs>
                <w:tab w:val="clear" w:pos="765"/>
                <w:tab w:val="decimal" w:pos="1197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B6345B" w:rsidRPr="00267ACA" w:rsidRDefault="00B6345B" w:rsidP="00050259">
            <w:pPr>
              <w:pStyle w:val="BlockText"/>
              <w:tabs>
                <w:tab w:val="decimal" w:pos="1258"/>
              </w:tabs>
              <w:spacing w:line="360" w:lineRule="exact"/>
              <w:ind w:left="-108" w:right="73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B6345B" w:rsidRPr="00267ACA" w:rsidRDefault="00B6345B" w:rsidP="00050259">
            <w:pPr>
              <w:pStyle w:val="BlockText"/>
              <w:tabs>
                <w:tab w:val="decimal" w:pos="1258"/>
              </w:tabs>
              <w:spacing w:line="360" w:lineRule="exact"/>
              <w:ind w:left="-108" w:right="0" w:firstLine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6" w:type="dxa"/>
            <w:vAlign w:val="bottom"/>
          </w:tcPr>
          <w:p w:rsidR="00B6345B" w:rsidRPr="00267ACA" w:rsidRDefault="00B6345B" w:rsidP="00050259">
            <w:pPr>
              <w:pStyle w:val="BlockText"/>
              <w:tabs>
                <w:tab w:val="decimal" w:pos="1258"/>
              </w:tabs>
              <w:spacing w:line="360" w:lineRule="exact"/>
              <w:ind w:left="-108" w:right="-116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B6345B" w:rsidRPr="00267ACA" w:rsidRDefault="00B6345B" w:rsidP="00050259">
            <w:pPr>
              <w:pStyle w:val="acctfourfigures"/>
              <w:tabs>
                <w:tab w:val="clear" w:pos="765"/>
                <w:tab w:val="decimal" w:pos="1197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B6345B" w:rsidRPr="00267ACA" w:rsidRDefault="00B6345B" w:rsidP="00050259">
            <w:pPr>
              <w:pStyle w:val="acctfourfigures"/>
              <w:tabs>
                <w:tab w:val="clear" w:pos="765"/>
                <w:tab w:val="decimal" w:pos="958"/>
              </w:tabs>
              <w:spacing w:line="360" w:lineRule="exact"/>
              <w:ind w:left="-108" w:right="37" w:hanging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B6345B" w:rsidRPr="00267ACA" w:rsidRDefault="00B6345B" w:rsidP="00050259">
            <w:pPr>
              <w:pStyle w:val="acctfourfigures"/>
              <w:tabs>
                <w:tab w:val="clear" w:pos="765"/>
                <w:tab w:val="decimal" w:pos="958"/>
              </w:tabs>
              <w:spacing w:line="360" w:lineRule="exact"/>
              <w:ind w:left="-108" w:hanging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B6345B" w:rsidRPr="00267ACA" w:rsidRDefault="00B6345B" w:rsidP="00050259">
            <w:pPr>
              <w:pStyle w:val="acctfourfigures"/>
              <w:tabs>
                <w:tab w:val="clear" w:pos="765"/>
                <w:tab w:val="decimal" w:pos="958"/>
              </w:tabs>
              <w:spacing w:line="360" w:lineRule="exact"/>
              <w:ind w:left="-108" w:right="92" w:hanging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6345B" w:rsidRPr="00267ACA" w:rsidRDefault="00B6345B" w:rsidP="00050259">
            <w:pPr>
              <w:pStyle w:val="acctfourfigures"/>
              <w:tabs>
                <w:tab w:val="clear" w:pos="765"/>
                <w:tab w:val="decimal" w:pos="958"/>
              </w:tabs>
              <w:spacing w:line="360" w:lineRule="exact"/>
              <w:ind w:left="-108" w:hanging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B6345B" w:rsidRPr="00267ACA" w:rsidRDefault="00B6345B" w:rsidP="00050259">
            <w:pPr>
              <w:pStyle w:val="BlockText"/>
              <w:tabs>
                <w:tab w:val="decimal" w:pos="958"/>
              </w:tabs>
              <w:spacing w:line="360" w:lineRule="exact"/>
              <w:ind w:left="-108" w:right="56" w:hanging="14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6345B" w:rsidRPr="00267ACA" w:rsidRDefault="00B6345B" w:rsidP="00050259">
            <w:pPr>
              <w:pStyle w:val="acctfourfigures"/>
              <w:tabs>
                <w:tab w:val="clear" w:pos="765"/>
                <w:tab w:val="decimal" w:pos="1197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:rsidR="00B6345B" w:rsidRPr="00267ACA" w:rsidRDefault="00B6345B" w:rsidP="00050259">
            <w:pPr>
              <w:pStyle w:val="BlockText"/>
              <w:tabs>
                <w:tab w:val="decimal" w:pos="1105"/>
              </w:tabs>
              <w:spacing w:line="360" w:lineRule="exact"/>
              <w:ind w:left="-115" w:right="0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F43C2" w:rsidRPr="009A6072" w:rsidTr="00643334">
        <w:tc>
          <w:tcPr>
            <w:tcW w:w="2970" w:type="dxa"/>
          </w:tcPr>
          <w:p w:rsidR="004F43C2" w:rsidRPr="0080327A" w:rsidRDefault="004F43C2" w:rsidP="00050259">
            <w:pPr>
              <w:pStyle w:val="BlockText"/>
              <w:spacing w:line="360" w:lineRule="exact"/>
              <w:ind w:left="0" w:right="0" w:firstLine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1241"/>
              </w:tabs>
              <w:spacing w:line="360" w:lineRule="exact"/>
              <w:ind w:left="-79" w:right="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112,152</w:t>
            </w:r>
          </w:p>
        </w:tc>
        <w:tc>
          <w:tcPr>
            <w:tcW w:w="236" w:type="dxa"/>
            <w:vAlign w:val="bottom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217,393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double" w:sz="4" w:space="0" w:color="auto"/>
            </w:tcBorders>
            <w:vAlign w:val="bottom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436,086</w:t>
            </w:r>
          </w:p>
        </w:tc>
        <w:tc>
          <w:tcPr>
            <w:tcW w:w="283" w:type="dxa"/>
            <w:vAlign w:val="bottom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958"/>
              </w:tabs>
              <w:spacing w:line="360" w:lineRule="exact"/>
              <w:ind w:left="-108" w:right="37" w:hanging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4,605</w:t>
            </w:r>
          </w:p>
        </w:tc>
        <w:tc>
          <w:tcPr>
            <w:tcW w:w="284" w:type="dxa"/>
            <w:vAlign w:val="bottom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108" w:right="-1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108" w:right="-1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23,082</w:t>
            </w:r>
          </w:p>
        </w:tc>
        <w:tc>
          <w:tcPr>
            <w:tcW w:w="283" w:type="dxa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108" w:right="-1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108" w:right="-1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7,688</w:t>
            </w:r>
          </w:p>
        </w:tc>
        <w:tc>
          <w:tcPr>
            <w:tcW w:w="270" w:type="dxa"/>
            <w:vAlign w:val="bottom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bottom w:val="double" w:sz="4" w:space="0" w:color="auto"/>
            </w:tcBorders>
            <w:vAlign w:val="bottom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1105"/>
              </w:tabs>
              <w:spacing w:line="360" w:lineRule="exact"/>
              <w:ind w:left="-115" w:right="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801,006</w:t>
            </w:r>
          </w:p>
        </w:tc>
      </w:tr>
      <w:tr w:rsidR="00B6345B" w:rsidRPr="009A6072" w:rsidTr="00643334">
        <w:tc>
          <w:tcPr>
            <w:tcW w:w="2970" w:type="dxa"/>
          </w:tcPr>
          <w:p w:rsidR="00B6345B" w:rsidRPr="0080327A" w:rsidRDefault="00A63E86" w:rsidP="00050259">
            <w:pPr>
              <w:pStyle w:val="BlockText"/>
              <w:spacing w:line="360" w:lineRule="exact"/>
              <w:ind w:left="0" w:right="0" w:firstLine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4F43C2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B6345B" w:rsidRPr="00267ACA" w:rsidRDefault="00B6345B" w:rsidP="00050259">
            <w:pPr>
              <w:pStyle w:val="acctfourfigures"/>
              <w:tabs>
                <w:tab w:val="clear" w:pos="765"/>
                <w:tab w:val="decimal" w:pos="1241"/>
              </w:tabs>
              <w:spacing w:line="360" w:lineRule="exact"/>
              <w:ind w:left="-79" w:right="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B6345B" w:rsidRPr="00267ACA" w:rsidRDefault="00B6345B" w:rsidP="00050259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6345B" w:rsidRPr="00267ACA" w:rsidRDefault="00B6345B" w:rsidP="00050259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6345B" w:rsidRPr="00267ACA" w:rsidRDefault="00B6345B" w:rsidP="00050259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double" w:sz="4" w:space="0" w:color="auto"/>
            </w:tcBorders>
            <w:vAlign w:val="bottom"/>
          </w:tcPr>
          <w:p w:rsidR="00B6345B" w:rsidRPr="00267ACA" w:rsidRDefault="00B6345B" w:rsidP="00050259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B6345B" w:rsidRPr="00267ACA" w:rsidRDefault="00B6345B" w:rsidP="00050259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vAlign w:val="bottom"/>
          </w:tcPr>
          <w:p w:rsidR="00B6345B" w:rsidRPr="00267ACA" w:rsidRDefault="00B6345B" w:rsidP="00050259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108" w:right="-1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B6345B" w:rsidRPr="00267ACA" w:rsidRDefault="00B6345B" w:rsidP="00050259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108" w:right="-1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vAlign w:val="bottom"/>
          </w:tcPr>
          <w:p w:rsidR="00B6345B" w:rsidRPr="00267ACA" w:rsidRDefault="00B6345B" w:rsidP="00050259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108" w:right="-1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B6345B" w:rsidRPr="00267ACA" w:rsidRDefault="00B6345B" w:rsidP="00050259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108" w:right="-1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vAlign w:val="bottom"/>
          </w:tcPr>
          <w:p w:rsidR="00B6345B" w:rsidRPr="00267ACA" w:rsidRDefault="00B6345B" w:rsidP="00050259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108" w:right="-1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6345B" w:rsidRPr="00267ACA" w:rsidRDefault="00B6345B" w:rsidP="00050259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double" w:sz="4" w:space="0" w:color="auto"/>
            </w:tcBorders>
            <w:vAlign w:val="bottom"/>
          </w:tcPr>
          <w:p w:rsidR="00B6345B" w:rsidRPr="00267ACA" w:rsidRDefault="00B6345B" w:rsidP="00050259">
            <w:pPr>
              <w:pStyle w:val="acctfourfigures"/>
              <w:tabs>
                <w:tab w:val="clear" w:pos="765"/>
                <w:tab w:val="decimal" w:pos="1105"/>
              </w:tabs>
              <w:spacing w:line="360" w:lineRule="exact"/>
              <w:ind w:left="-115" w:right="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F43C2" w:rsidRPr="009A6072" w:rsidTr="00643334">
        <w:tc>
          <w:tcPr>
            <w:tcW w:w="2970" w:type="dxa"/>
          </w:tcPr>
          <w:p w:rsidR="004F43C2" w:rsidRPr="0080327A" w:rsidRDefault="004F43C2" w:rsidP="00050259">
            <w:pPr>
              <w:pStyle w:val="BlockText"/>
              <w:spacing w:line="360" w:lineRule="exact"/>
              <w:ind w:left="0" w:right="0" w:firstLine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32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1241"/>
              </w:tabs>
              <w:spacing w:line="360" w:lineRule="exact"/>
              <w:ind w:left="-79" w:right="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112,152</w:t>
            </w:r>
          </w:p>
        </w:tc>
        <w:tc>
          <w:tcPr>
            <w:tcW w:w="236" w:type="dxa"/>
            <w:vAlign w:val="bottom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214,457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double" w:sz="4" w:space="0" w:color="auto"/>
            </w:tcBorders>
            <w:vAlign w:val="bottom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429,205</w:t>
            </w:r>
          </w:p>
        </w:tc>
        <w:tc>
          <w:tcPr>
            <w:tcW w:w="283" w:type="dxa"/>
            <w:vAlign w:val="bottom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958"/>
              </w:tabs>
              <w:spacing w:line="360" w:lineRule="exact"/>
              <w:ind w:left="-108" w:right="37" w:hanging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3,730</w:t>
            </w:r>
          </w:p>
        </w:tc>
        <w:tc>
          <w:tcPr>
            <w:tcW w:w="284" w:type="dxa"/>
            <w:vAlign w:val="bottom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108" w:right="-1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108" w:right="-1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27,361</w:t>
            </w:r>
          </w:p>
        </w:tc>
        <w:tc>
          <w:tcPr>
            <w:tcW w:w="283" w:type="dxa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108" w:right="-1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108" w:right="-1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65,760</w:t>
            </w:r>
          </w:p>
        </w:tc>
        <w:tc>
          <w:tcPr>
            <w:tcW w:w="270" w:type="dxa"/>
            <w:vAlign w:val="bottom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bottom w:val="double" w:sz="4" w:space="0" w:color="auto"/>
            </w:tcBorders>
            <w:vAlign w:val="bottom"/>
          </w:tcPr>
          <w:p w:rsidR="004F43C2" w:rsidRPr="00267ACA" w:rsidRDefault="004F43C2" w:rsidP="00052C00">
            <w:pPr>
              <w:pStyle w:val="acctfourfigures"/>
              <w:tabs>
                <w:tab w:val="clear" w:pos="765"/>
                <w:tab w:val="decimal" w:pos="1105"/>
              </w:tabs>
              <w:spacing w:line="360" w:lineRule="exact"/>
              <w:ind w:left="-115" w:right="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852,665</w:t>
            </w:r>
          </w:p>
        </w:tc>
      </w:tr>
      <w:tr w:rsidR="00B6345B" w:rsidRPr="009A6072" w:rsidTr="00643334">
        <w:tc>
          <w:tcPr>
            <w:tcW w:w="2970" w:type="dxa"/>
          </w:tcPr>
          <w:p w:rsidR="00B6345B" w:rsidRPr="0080327A" w:rsidRDefault="00A63E86" w:rsidP="00050259">
            <w:pPr>
              <w:pStyle w:val="BlockText"/>
              <w:spacing w:line="360" w:lineRule="exact"/>
              <w:ind w:left="0" w:right="0" w:firstLine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B6345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4F43C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6345B" w:rsidRPr="00267ACA" w:rsidRDefault="00517777" w:rsidP="00050259">
            <w:pPr>
              <w:pStyle w:val="acctfourfigures"/>
              <w:tabs>
                <w:tab w:val="clear" w:pos="765"/>
                <w:tab w:val="decimal" w:pos="1241"/>
              </w:tabs>
              <w:spacing w:line="360" w:lineRule="exact"/>
              <w:ind w:left="-79" w:right="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319,127</w:t>
            </w:r>
          </w:p>
        </w:tc>
        <w:tc>
          <w:tcPr>
            <w:tcW w:w="236" w:type="dxa"/>
            <w:vAlign w:val="bottom"/>
          </w:tcPr>
          <w:p w:rsidR="00B6345B" w:rsidRPr="00267ACA" w:rsidRDefault="00B6345B" w:rsidP="00050259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345B" w:rsidRPr="00267ACA" w:rsidRDefault="00517777" w:rsidP="00050259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207,565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6345B" w:rsidRPr="00267ACA" w:rsidRDefault="00B6345B" w:rsidP="00050259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6345B" w:rsidRPr="00267ACA" w:rsidRDefault="00517777" w:rsidP="00050259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431,784</w:t>
            </w:r>
          </w:p>
        </w:tc>
        <w:tc>
          <w:tcPr>
            <w:tcW w:w="283" w:type="dxa"/>
            <w:vAlign w:val="bottom"/>
          </w:tcPr>
          <w:p w:rsidR="00B6345B" w:rsidRPr="00267ACA" w:rsidRDefault="00B6345B" w:rsidP="00050259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6345B" w:rsidRPr="00267ACA" w:rsidRDefault="00517777" w:rsidP="00050259">
            <w:pPr>
              <w:pStyle w:val="acctfourfigures"/>
              <w:tabs>
                <w:tab w:val="clear" w:pos="765"/>
                <w:tab w:val="decimal" w:pos="958"/>
              </w:tabs>
              <w:spacing w:line="360" w:lineRule="exact"/>
              <w:ind w:left="-108" w:right="37" w:hanging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3,466</w:t>
            </w:r>
          </w:p>
        </w:tc>
        <w:tc>
          <w:tcPr>
            <w:tcW w:w="284" w:type="dxa"/>
            <w:vAlign w:val="bottom"/>
          </w:tcPr>
          <w:p w:rsidR="00B6345B" w:rsidRPr="00267ACA" w:rsidRDefault="00B6345B" w:rsidP="00050259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108" w:right="-1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6345B" w:rsidRPr="00267ACA" w:rsidRDefault="00517777" w:rsidP="00517777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108" w:right="-1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34,140</w:t>
            </w:r>
          </w:p>
        </w:tc>
        <w:tc>
          <w:tcPr>
            <w:tcW w:w="283" w:type="dxa"/>
          </w:tcPr>
          <w:p w:rsidR="00B6345B" w:rsidRPr="00267ACA" w:rsidRDefault="00B6345B" w:rsidP="00050259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108" w:right="-1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6345B" w:rsidRPr="00267ACA" w:rsidRDefault="00517777" w:rsidP="00115518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108" w:right="-1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275,1</w:t>
            </w:r>
            <w:r w:rsidR="001155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70" w:type="dxa"/>
            <w:vAlign w:val="bottom"/>
          </w:tcPr>
          <w:p w:rsidR="00B6345B" w:rsidRPr="00267ACA" w:rsidRDefault="00B6345B" w:rsidP="00050259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6345B" w:rsidRPr="00115518" w:rsidRDefault="00866B5F" w:rsidP="00517777">
            <w:pPr>
              <w:pStyle w:val="acctfourfigures"/>
              <w:tabs>
                <w:tab w:val="clear" w:pos="765"/>
                <w:tab w:val="decimal" w:pos="1105"/>
              </w:tabs>
              <w:spacing w:line="360" w:lineRule="exact"/>
              <w:ind w:left="-115" w:right="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1,271,2</w:t>
            </w:r>
            <w:r w:rsidR="0011551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</w:t>
            </w:r>
          </w:p>
        </w:tc>
      </w:tr>
    </w:tbl>
    <w:p w:rsidR="00240D5B" w:rsidRDefault="00240D5B" w:rsidP="00447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pacing w:val="10"/>
          <w:sz w:val="30"/>
          <w:szCs w:val="30"/>
        </w:rPr>
        <w:sectPr w:rsidR="00240D5B" w:rsidSect="00061EB7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3A6720" w:rsidRDefault="003A6720" w:rsidP="0020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right="562" w:firstLine="14"/>
        <w:jc w:val="thaiDistribute"/>
        <w:rPr>
          <w:rFonts w:ascii="Angsana New" w:hAnsi="Angsana New"/>
          <w:sz w:val="30"/>
          <w:szCs w:val="30"/>
        </w:rPr>
      </w:pPr>
      <w:r w:rsidRPr="003A672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A6720">
        <w:rPr>
          <w:rFonts w:ascii="Angsana New" w:hAnsi="Angsana New"/>
          <w:sz w:val="30"/>
          <w:szCs w:val="30"/>
        </w:rPr>
        <w:t xml:space="preserve">31 </w:t>
      </w:r>
      <w:r w:rsidRPr="003A672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A6720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1</w:t>
      </w:r>
      <w:r w:rsidRPr="003A6720">
        <w:rPr>
          <w:rFonts w:ascii="Angsana New" w:hAnsi="Angsana New"/>
          <w:sz w:val="30"/>
          <w:szCs w:val="30"/>
        </w:rPr>
        <w:t xml:space="preserve"> </w:t>
      </w:r>
      <w:r w:rsidRPr="003A6720">
        <w:rPr>
          <w:rFonts w:ascii="Angsana New" w:hAnsi="Angsana New"/>
          <w:sz w:val="30"/>
          <w:szCs w:val="30"/>
          <w:cs/>
        </w:rPr>
        <w:t xml:space="preserve">ยานพาหนะส่วนหนึ่งของบริษัทราคาทุน </w:t>
      </w:r>
      <w:r>
        <w:rPr>
          <w:rFonts w:ascii="Angsana New" w:hAnsi="Angsana New"/>
          <w:sz w:val="30"/>
          <w:szCs w:val="30"/>
        </w:rPr>
        <w:t>3.89</w:t>
      </w:r>
      <w:r w:rsidRPr="003A6720">
        <w:rPr>
          <w:rFonts w:ascii="Angsana New" w:hAnsi="Angsana New"/>
          <w:sz w:val="30"/>
          <w:szCs w:val="30"/>
        </w:rPr>
        <w:t xml:space="preserve"> </w:t>
      </w:r>
      <w:r w:rsidRPr="003A6720">
        <w:rPr>
          <w:rFonts w:ascii="Angsana New" w:hAnsi="Angsana New"/>
          <w:sz w:val="30"/>
          <w:szCs w:val="30"/>
          <w:cs/>
        </w:rPr>
        <w:t xml:space="preserve">ล้านบาท </w:t>
      </w:r>
      <w:r>
        <w:rPr>
          <w:rFonts w:ascii="Angsana New" w:hAnsi="Angsana New"/>
          <w:sz w:val="30"/>
          <w:szCs w:val="30"/>
          <w:cs/>
        </w:rPr>
        <w:t>เกิดจากการทำสัญญาเช่าซื้อ</w:t>
      </w:r>
    </w:p>
    <w:p w:rsidR="003A6720" w:rsidRDefault="003A6720" w:rsidP="0020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before="120" w:line="240" w:lineRule="auto"/>
        <w:ind w:left="540" w:right="562" w:firstLine="14"/>
        <w:jc w:val="thaiDistribute"/>
        <w:rPr>
          <w:rFonts w:ascii="Angsana New" w:hAnsi="Angsana New"/>
          <w:sz w:val="30"/>
          <w:szCs w:val="30"/>
        </w:rPr>
      </w:pPr>
      <w:r w:rsidRPr="00E51DD0">
        <w:rPr>
          <w:rFonts w:ascii="Angsana New" w:hAnsi="Angsana New" w:hint="cs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ซึ่งได้คิดค่าเสื่อมราคาเต็มจำนวนแล้วแต่ยังคงใช้งานจนถึง ณ วันที่ </w:t>
      </w:r>
      <w:r w:rsidRPr="00E51DD0">
        <w:rPr>
          <w:rFonts w:ascii="Angsana New" w:hAnsi="Angsana New"/>
          <w:sz w:val="30"/>
          <w:szCs w:val="30"/>
        </w:rPr>
        <w:t xml:space="preserve">31 </w:t>
      </w:r>
      <w:r w:rsidRPr="00E51DD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E51DD0">
        <w:rPr>
          <w:rFonts w:ascii="Angsana New" w:hAnsi="Angsana New"/>
          <w:sz w:val="30"/>
          <w:szCs w:val="30"/>
        </w:rPr>
        <w:t xml:space="preserve">2561 </w:t>
      </w:r>
      <w:r w:rsidRPr="00E51DD0">
        <w:rPr>
          <w:rFonts w:ascii="Angsana New" w:hAnsi="Angsana New" w:hint="cs"/>
          <w:sz w:val="30"/>
          <w:szCs w:val="30"/>
          <w:cs/>
        </w:rPr>
        <w:t>มีจำนวน</w:t>
      </w:r>
      <w:r w:rsidRPr="00E51DD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1,295.35</w:t>
      </w:r>
      <w:r w:rsidRPr="00E51DD0">
        <w:rPr>
          <w:rFonts w:ascii="Angsana New" w:hAnsi="Angsana New"/>
          <w:sz w:val="30"/>
          <w:szCs w:val="30"/>
        </w:rPr>
        <w:t xml:space="preserve"> </w:t>
      </w:r>
      <w:r w:rsidRPr="00E51DD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E51DD0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E51DD0">
        <w:rPr>
          <w:rFonts w:ascii="Angsana New" w:hAnsi="Angsana New"/>
          <w:i/>
          <w:iCs/>
          <w:sz w:val="30"/>
          <w:szCs w:val="30"/>
        </w:rPr>
        <w:t xml:space="preserve">2560: 1,289.12 </w:t>
      </w:r>
      <w:r w:rsidRPr="00E51DD0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:rsidR="003A6720" w:rsidRDefault="003A6720" w:rsidP="0020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before="120" w:line="240" w:lineRule="auto"/>
        <w:ind w:left="540" w:right="562" w:firstLine="14"/>
        <w:jc w:val="thaiDistribute"/>
        <w:rPr>
          <w:rFonts w:ascii="Angsana New" w:hAnsi="Angsana New"/>
          <w:sz w:val="30"/>
          <w:szCs w:val="30"/>
        </w:rPr>
      </w:pPr>
      <w:r w:rsidRPr="003A672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A6720">
        <w:rPr>
          <w:rFonts w:ascii="Angsana New" w:hAnsi="Angsana New"/>
          <w:sz w:val="30"/>
          <w:szCs w:val="30"/>
        </w:rPr>
        <w:t xml:space="preserve">31 </w:t>
      </w:r>
      <w:r w:rsidRPr="003A6720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2561</w:t>
      </w:r>
      <w:r w:rsidRPr="003A6720">
        <w:rPr>
          <w:rFonts w:ascii="Angsana New" w:hAnsi="Angsana New"/>
          <w:sz w:val="30"/>
          <w:szCs w:val="30"/>
        </w:rPr>
        <w:t xml:space="preserve"> </w:t>
      </w:r>
      <w:r w:rsidRPr="003A6720">
        <w:rPr>
          <w:rFonts w:ascii="Angsana New" w:hAnsi="Angsana New"/>
          <w:sz w:val="30"/>
          <w:szCs w:val="30"/>
          <w:cs/>
        </w:rPr>
        <w:t xml:space="preserve">บริษัทมีที่ดินราคาทุนจำนวน </w:t>
      </w:r>
      <w:r w:rsidR="0095725B">
        <w:rPr>
          <w:rFonts w:ascii="Angsana New" w:hAnsi="Angsana New"/>
          <w:sz w:val="30"/>
          <w:szCs w:val="30"/>
        </w:rPr>
        <w:t>206.98</w:t>
      </w:r>
      <w:r w:rsidRPr="003A6720">
        <w:rPr>
          <w:rFonts w:ascii="Angsana New" w:hAnsi="Angsana New"/>
          <w:sz w:val="30"/>
          <w:szCs w:val="30"/>
        </w:rPr>
        <w:t xml:space="preserve"> </w:t>
      </w:r>
      <w:r w:rsidRPr="003A6720">
        <w:rPr>
          <w:rFonts w:ascii="Angsana New" w:hAnsi="Angsana New"/>
          <w:sz w:val="30"/>
          <w:szCs w:val="30"/>
          <w:cs/>
        </w:rPr>
        <w:t>ล้านบาท ถูกนำไป</w:t>
      </w:r>
      <w:r w:rsidR="0095725B">
        <w:rPr>
          <w:rFonts w:ascii="Angsana New" w:hAnsi="Angsana New"/>
          <w:sz w:val="30"/>
          <w:szCs w:val="30"/>
          <w:cs/>
        </w:rPr>
        <w:t>ค้ำประกันวง</w:t>
      </w:r>
      <w:r w:rsidRPr="003A6720">
        <w:rPr>
          <w:rFonts w:ascii="Angsana New" w:hAnsi="Angsana New"/>
          <w:sz w:val="30"/>
          <w:szCs w:val="30"/>
          <w:cs/>
        </w:rPr>
        <w:t xml:space="preserve">เงินกู้ยืมระยะยาวจากธนาคารพาณิชย์ (หมายเหตุ </w:t>
      </w:r>
      <w:r w:rsidR="0095725B">
        <w:rPr>
          <w:rFonts w:ascii="Angsana New" w:hAnsi="Angsana New"/>
          <w:sz w:val="30"/>
          <w:szCs w:val="30"/>
        </w:rPr>
        <w:t>16</w:t>
      </w:r>
      <w:r w:rsidRPr="003A6720">
        <w:rPr>
          <w:rFonts w:ascii="Angsana New" w:hAnsi="Angsana New"/>
          <w:sz w:val="30"/>
          <w:szCs w:val="30"/>
        </w:rPr>
        <w:t>)</w:t>
      </w:r>
    </w:p>
    <w:p w:rsidR="008A5299" w:rsidRPr="005574E8" w:rsidRDefault="008A5299" w:rsidP="00061EB7">
      <w:pPr>
        <w:numPr>
          <w:ilvl w:val="0"/>
          <w:numId w:val="29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before="240" w:line="240" w:lineRule="auto"/>
        <w:ind w:right="65"/>
        <w:jc w:val="both"/>
        <w:rPr>
          <w:rFonts w:ascii="Angsana New" w:hAnsi="Angsana New"/>
          <w:b/>
          <w:bCs/>
          <w:sz w:val="30"/>
          <w:szCs w:val="30"/>
        </w:rPr>
      </w:pPr>
      <w:r w:rsidRPr="005574E8">
        <w:rPr>
          <w:b/>
          <w:bCs/>
          <w:sz w:val="30"/>
          <w:szCs w:val="30"/>
          <w:cs/>
        </w:rPr>
        <w:t>ภาษีเงินได้รอการตัดบัญชี</w:t>
      </w:r>
    </w:p>
    <w:p w:rsidR="008A5299" w:rsidRDefault="00DE2ACE" w:rsidP="00061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40" w:right="72" w:hanging="540"/>
        <w:jc w:val="thaiDistribute"/>
        <w:rPr>
          <w:rFonts w:ascii="Angsana New" w:hAnsi="Angsana New"/>
          <w:sz w:val="30"/>
          <w:szCs w:val="30"/>
        </w:rPr>
      </w:pPr>
      <w:r>
        <w:rPr>
          <w:sz w:val="30"/>
          <w:szCs w:val="30"/>
          <w:cs/>
        </w:rPr>
        <w:tab/>
      </w:r>
      <w:r w:rsidR="004C656A" w:rsidRPr="00996FF1">
        <w:rPr>
          <w:sz w:val="30"/>
          <w:szCs w:val="30"/>
          <w:cs/>
        </w:rPr>
        <w:t>สินทรัพย์และหนี้สินภาษีเงินได้รอการตัดบัญชี</w:t>
      </w:r>
      <w:r w:rsidR="004C656A" w:rsidRPr="00996FF1">
        <w:rPr>
          <w:rFonts w:hint="cs"/>
          <w:sz w:val="30"/>
          <w:szCs w:val="30"/>
          <w:cs/>
        </w:rPr>
        <w:t xml:space="preserve"> </w:t>
      </w:r>
      <w:r w:rsidR="004C656A" w:rsidRPr="00996FF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656A" w:rsidRPr="00996FF1">
        <w:rPr>
          <w:rFonts w:ascii="Angsana New" w:hAnsi="Angsana New"/>
          <w:sz w:val="30"/>
          <w:szCs w:val="30"/>
        </w:rPr>
        <w:t xml:space="preserve">31 </w:t>
      </w:r>
      <w:r w:rsidR="004C656A" w:rsidRPr="00996FF1">
        <w:rPr>
          <w:rFonts w:ascii="Angsana New" w:hAnsi="Angsana New"/>
          <w:sz w:val="30"/>
          <w:szCs w:val="30"/>
          <w:cs/>
        </w:rPr>
        <w:t>ธันวาคม</w:t>
      </w:r>
      <w:r w:rsidR="004C656A" w:rsidRPr="00996FF1">
        <w:rPr>
          <w:sz w:val="30"/>
          <w:szCs w:val="30"/>
        </w:rPr>
        <w:t xml:space="preserve"> </w:t>
      </w:r>
      <w:r w:rsidR="004C656A" w:rsidRPr="00996FF1">
        <w:rPr>
          <w:rFonts w:hint="cs"/>
          <w:sz w:val="30"/>
          <w:szCs w:val="30"/>
          <w:cs/>
        </w:rPr>
        <w:t>มี</w:t>
      </w:r>
      <w:r w:rsidR="004C656A" w:rsidRPr="00996FF1">
        <w:rPr>
          <w:sz w:val="30"/>
          <w:szCs w:val="30"/>
          <w:cs/>
        </w:rPr>
        <w:t>ดังนี้</w:t>
      </w:r>
      <w:r w:rsidR="0005559F" w:rsidRPr="005574E8">
        <w:rPr>
          <w:rFonts w:ascii="Angsana New" w:hAnsi="Angsana New"/>
          <w:sz w:val="30"/>
          <w:szCs w:val="30"/>
          <w:cs/>
        </w:rPr>
        <w:t xml:space="preserve"> </w:t>
      </w:r>
    </w:p>
    <w:tbl>
      <w:tblPr>
        <w:tblW w:w="9445" w:type="dxa"/>
        <w:tblInd w:w="558" w:type="dxa"/>
        <w:tblLook w:val="01E0" w:firstRow="1" w:lastRow="1" w:firstColumn="1" w:lastColumn="1" w:noHBand="0" w:noVBand="0"/>
      </w:tblPr>
      <w:tblGrid>
        <w:gridCol w:w="4244"/>
        <w:gridCol w:w="1118"/>
        <w:gridCol w:w="284"/>
        <w:gridCol w:w="1134"/>
        <w:gridCol w:w="341"/>
        <w:gridCol w:w="979"/>
        <w:gridCol w:w="269"/>
        <w:gridCol w:w="1076"/>
      </w:tblGrid>
      <w:tr w:rsidR="00A01B24" w:rsidRPr="00A01B24" w:rsidTr="00A01B24">
        <w:tc>
          <w:tcPr>
            <w:tcW w:w="4244" w:type="dxa"/>
          </w:tcPr>
          <w:p w:rsidR="00A01B24" w:rsidRPr="00A01B24" w:rsidRDefault="00A01B24" w:rsidP="00CE4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01" w:type="dxa"/>
            <w:gridSpan w:val="7"/>
            <w:tcBorders>
              <w:bottom w:val="single" w:sz="4" w:space="0" w:color="auto"/>
            </w:tcBorders>
          </w:tcPr>
          <w:p w:rsidR="00A01B24" w:rsidRPr="00A01B24" w:rsidRDefault="002579C9" w:rsidP="00CE4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พัน</w:t>
            </w:r>
            <w:r w:rsidR="00A01B24" w:rsidRPr="00A01B24">
              <w:rPr>
                <w:rFonts w:ascii="Angsana New" w:hAnsi="Angsana New"/>
                <w:b/>
                <w:sz w:val="30"/>
                <w:szCs w:val="30"/>
                <w:cs/>
              </w:rPr>
              <w:t>บาท)</w:t>
            </w:r>
          </w:p>
        </w:tc>
      </w:tr>
      <w:tr w:rsidR="00077FD1" w:rsidRPr="00996FF1" w:rsidTr="00A01B24">
        <w:tc>
          <w:tcPr>
            <w:tcW w:w="4244" w:type="dxa"/>
          </w:tcPr>
          <w:p w:rsidR="00077FD1" w:rsidRPr="00996FF1" w:rsidRDefault="00077FD1" w:rsidP="00A0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7FD1" w:rsidRPr="00996FF1" w:rsidRDefault="00077FD1" w:rsidP="00A0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96FF1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341" w:type="dxa"/>
            <w:tcBorders>
              <w:top w:val="single" w:sz="4" w:space="0" w:color="auto"/>
            </w:tcBorders>
          </w:tcPr>
          <w:p w:rsidR="00077FD1" w:rsidRPr="00996FF1" w:rsidRDefault="00077FD1" w:rsidP="00A0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7FD1" w:rsidRPr="00996FF1" w:rsidRDefault="00077FD1" w:rsidP="00A0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96FF1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9D2158" w:rsidRPr="00996FF1" w:rsidTr="00810995">
        <w:tc>
          <w:tcPr>
            <w:tcW w:w="4244" w:type="dxa"/>
          </w:tcPr>
          <w:p w:rsidR="009D2158" w:rsidRPr="00996FF1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9D2158" w:rsidRPr="009D2158" w:rsidRDefault="004F43C2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9D2158" w:rsidRPr="00996FF1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D2158" w:rsidRPr="00996FF1" w:rsidRDefault="009D2158" w:rsidP="0059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5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4F43C2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341" w:type="dxa"/>
          </w:tcPr>
          <w:p w:rsidR="009D2158" w:rsidRPr="00996FF1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:rsidR="009D2158" w:rsidRPr="009D2158" w:rsidRDefault="004F43C2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69" w:type="dxa"/>
            <w:vAlign w:val="center"/>
          </w:tcPr>
          <w:p w:rsidR="009D2158" w:rsidRPr="00996FF1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center"/>
          </w:tcPr>
          <w:p w:rsidR="009D2158" w:rsidRPr="00996FF1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4F43C2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E51DD0" w:rsidRPr="00996FF1" w:rsidTr="00810995">
        <w:tc>
          <w:tcPr>
            <w:tcW w:w="4244" w:type="dxa"/>
          </w:tcPr>
          <w:p w:rsidR="00E51DD0" w:rsidRPr="00996FF1" w:rsidRDefault="00E51DD0" w:rsidP="00591182">
            <w:pPr>
              <w:rPr>
                <w:rFonts w:ascii="Angsana New" w:hAnsi="Angsana New"/>
                <w:sz w:val="30"/>
                <w:szCs w:val="30"/>
              </w:rPr>
            </w:pPr>
            <w:r w:rsidRPr="00996FF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E51DD0" w:rsidRPr="00193CAD" w:rsidRDefault="00E51DD0" w:rsidP="00443FAD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9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30,874</w:t>
            </w:r>
          </w:p>
        </w:tc>
        <w:tc>
          <w:tcPr>
            <w:tcW w:w="284" w:type="dxa"/>
          </w:tcPr>
          <w:p w:rsidR="00E51DD0" w:rsidRPr="00996FF1" w:rsidRDefault="00E51DD0" w:rsidP="0059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51DD0" w:rsidRPr="00996FF1" w:rsidRDefault="00E51DD0" w:rsidP="00591182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30,940</w:t>
            </w:r>
          </w:p>
        </w:tc>
        <w:tc>
          <w:tcPr>
            <w:tcW w:w="341" w:type="dxa"/>
          </w:tcPr>
          <w:p w:rsidR="00E51DD0" w:rsidRPr="00996FF1" w:rsidRDefault="00E51DD0" w:rsidP="0059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E51DD0" w:rsidRPr="00A119C3" w:rsidRDefault="00E51DD0" w:rsidP="00443FA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2,819</w:t>
            </w:r>
          </w:p>
        </w:tc>
        <w:tc>
          <w:tcPr>
            <w:tcW w:w="269" w:type="dxa"/>
          </w:tcPr>
          <w:p w:rsidR="00E51DD0" w:rsidRPr="00996FF1" w:rsidRDefault="00E51DD0" w:rsidP="0059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:rsidR="00E51DD0" w:rsidRPr="00996FF1" w:rsidRDefault="00E51DD0" w:rsidP="00591182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(2,640)</w:t>
            </w:r>
          </w:p>
        </w:tc>
      </w:tr>
      <w:tr w:rsidR="00E51DD0" w:rsidRPr="00996FF1" w:rsidTr="00A01B24">
        <w:tc>
          <w:tcPr>
            <w:tcW w:w="4244" w:type="dxa"/>
          </w:tcPr>
          <w:p w:rsidR="00E51DD0" w:rsidRPr="00996FF1" w:rsidRDefault="00E51DD0" w:rsidP="0059118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96FF1">
              <w:rPr>
                <w:rFonts w:ascii="Angsana New" w:hAnsi="Angsana New" w:hint="cs"/>
                <w:sz w:val="30"/>
                <w:szCs w:val="30"/>
                <w:cs/>
              </w:rPr>
              <w:t>การหัก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996FF1">
              <w:rPr>
                <w:rFonts w:ascii="Angsana New" w:hAnsi="Angsana New" w:hint="cs"/>
                <w:sz w:val="30"/>
                <w:szCs w:val="30"/>
                <w:cs/>
              </w:rPr>
              <w:t>ลบ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  <w:r w:rsidRPr="00996FF1">
              <w:rPr>
                <w:rFonts w:ascii="Angsana New" w:hAnsi="Angsana New" w:hint="cs"/>
                <w:sz w:val="30"/>
                <w:szCs w:val="30"/>
                <w:cs/>
              </w:rPr>
              <w:t xml:space="preserve">ของภาษี </w:t>
            </w:r>
          </w:p>
        </w:tc>
        <w:tc>
          <w:tcPr>
            <w:tcW w:w="1118" w:type="dxa"/>
          </w:tcPr>
          <w:p w:rsidR="00E51DD0" w:rsidRPr="00BB1642" w:rsidRDefault="00E51DD0" w:rsidP="00443FAD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(2,819)</w:t>
            </w:r>
          </w:p>
        </w:tc>
        <w:tc>
          <w:tcPr>
            <w:tcW w:w="284" w:type="dxa"/>
          </w:tcPr>
          <w:p w:rsidR="00E51DD0" w:rsidRPr="00996FF1" w:rsidRDefault="00E51DD0" w:rsidP="0059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:rsidR="00E51DD0" w:rsidRPr="00996FF1" w:rsidRDefault="00E51DD0" w:rsidP="008507D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1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(2,640)</w:t>
            </w:r>
          </w:p>
        </w:tc>
        <w:tc>
          <w:tcPr>
            <w:tcW w:w="341" w:type="dxa"/>
          </w:tcPr>
          <w:p w:rsidR="00E51DD0" w:rsidRPr="00996FF1" w:rsidRDefault="00E51DD0" w:rsidP="0059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9" w:type="dxa"/>
          </w:tcPr>
          <w:p w:rsidR="00E51DD0" w:rsidRPr="00193CAD" w:rsidRDefault="00E51DD0" w:rsidP="00443FA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(2,819)</w:t>
            </w:r>
          </w:p>
        </w:tc>
        <w:tc>
          <w:tcPr>
            <w:tcW w:w="269" w:type="dxa"/>
          </w:tcPr>
          <w:p w:rsidR="00E51DD0" w:rsidRPr="00996FF1" w:rsidRDefault="00E51DD0" w:rsidP="0059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:rsidR="00E51DD0" w:rsidRPr="00996FF1" w:rsidRDefault="00E51DD0" w:rsidP="00591182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2,640</w:t>
            </w:r>
          </w:p>
        </w:tc>
      </w:tr>
      <w:tr w:rsidR="00E51DD0" w:rsidRPr="00996FF1" w:rsidTr="00A01B24">
        <w:tc>
          <w:tcPr>
            <w:tcW w:w="4244" w:type="dxa"/>
          </w:tcPr>
          <w:p w:rsidR="00E51DD0" w:rsidRPr="00996FF1" w:rsidRDefault="00E51DD0" w:rsidP="0059118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6F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</w:tcPr>
          <w:p w:rsidR="00E51DD0" w:rsidRPr="00F1742C" w:rsidRDefault="00E51DD0" w:rsidP="00443FAD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28,055</w:t>
            </w:r>
          </w:p>
        </w:tc>
        <w:tc>
          <w:tcPr>
            <w:tcW w:w="284" w:type="dxa"/>
          </w:tcPr>
          <w:p w:rsidR="00E51DD0" w:rsidRPr="00193CAD" w:rsidRDefault="00E51DD0" w:rsidP="0059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E51DD0" w:rsidRPr="00996FF1" w:rsidRDefault="00E51DD0" w:rsidP="00591182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28,300</w:t>
            </w:r>
          </w:p>
        </w:tc>
        <w:tc>
          <w:tcPr>
            <w:tcW w:w="341" w:type="dxa"/>
          </w:tcPr>
          <w:p w:rsidR="00E51DD0" w:rsidRPr="00996FF1" w:rsidRDefault="00E51DD0" w:rsidP="0059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:rsidR="00E51DD0" w:rsidRPr="009D16F1" w:rsidRDefault="00E51DD0" w:rsidP="00443FA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E51DD0" w:rsidRPr="00996FF1" w:rsidRDefault="00E51DD0" w:rsidP="0059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:rsidR="00E51DD0" w:rsidRPr="00996FF1" w:rsidRDefault="00E51DD0" w:rsidP="00591182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left="-79" w:right="-8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8A5299" w:rsidRDefault="00061EB7" w:rsidP="00921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120" w:line="240" w:lineRule="auto"/>
        <w:ind w:left="547" w:right="-29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  <w:r w:rsidR="008A5299" w:rsidRPr="00282600">
        <w:rPr>
          <w:sz w:val="30"/>
          <w:szCs w:val="30"/>
          <w:cs/>
        </w:rPr>
        <w:t>รายการเคลื่อนไหวของสินทรัพย์และหนี้สินภาษีเงินได้รอการ</w:t>
      </w:r>
      <w:r w:rsidR="008A5299" w:rsidRPr="00996FF1">
        <w:rPr>
          <w:sz w:val="30"/>
          <w:szCs w:val="30"/>
          <w:cs/>
        </w:rPr>
        <w:t>ตัดบัญชี</w:t>
      </w:r>
      <w:r w:rsidR="008A5299" w:rsidRPr="00996FF1">
        <w:rPr>
          <w:rFonts w:hint="cs"/>
          <w:sz w:val="30"/>
          <w:szCs w:val="30"/>
          <w:cs/>
        </w:rPr>
        <w:t>รวม</w:t>
      </w:r>
      <w:r w:rsidR="008A5299" w:rsidRPr="00996FF1">
        <w:rPr>
          <w:sz w:val="30"/>
          <w:szCs w:val="30"/>
          <w:cs/>
        </w:rPr>
        <w:t>ที่เกิดขึ้น</w:t>
      </w:r>
      <w:r w:rsidR="008A5299" w:rsidRPr="00282600">
        <w:rPr>
          <w:sz w:val="30"/>
          <w:szCs w:val="30"/>
          <w:cs/>
        </w:rPr>
        <w:t>ในระหว่างปีมีดังนี้</w:t>
      </w:r>
    </w:p>
    <w:tbl>
      <w:tblPr>
        <w:tblW w:w="972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18"/>
        <w:gridCol w:w="252"/>
        <w:gridCol w:w="18"/>
        <w:gridCol w:w="1206"/>
        <w:gridCol w:w="18"/>
        <w:gridCol w:w="236"/>
        <w:gridCol w:w="1240"/>
        <w:gridCol w:w="270"/>
        <w:gridCol w:w="9"/>
        <w:gridCol w:w="1325"/>
      </w:tblGrid>
      <w:tr w:rsidR="00EF009B" w:rsidRPr="00810995" w:rsidTr="00EE1858">
        <w:trPr>
          <w:tblHeader/>
        </w:trPr>
        <w:tc>
          <w:tcPr>
            <w:tcW w:w="3870" w:type="dxa"/>
            <w:shd w:val="clear" w:color="auto" w:fill="auto"/>
          </w:tcPr>
          <w:p w:rsidR="00EF009B" w:rsidRPr="00810995" w:rsidRDefault="00EF009B" w:rsidP="00EE1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color w:val="0000FF"/>
                <w:sz w:val="26"/>
                <w:szCs w:val="26"/>
              </w:rPr>
            </w:pPr>
          </w:p>
        </w:tc>
        <w:tc>
          <w:tcPr>
            <w:tcW w:w="5852" w:type="dxa"/>
            <w:gridSpan w:val="11"/>
            <w:tcBorders>
              <w:bottom w:val="single" w:sz="4" w:space="0" w:color="auto"/>
            </w:tcBorders>
          </w:tcPr>
          <w:p w:rsidR="00EF009B" w:rsidRPr="00810995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0995">
              <w:rPr>
                <w:rFonts w:ascii="Angsana New" w:hAnsi="Angsana New"/>
                <w:b/>
                <w:sz w:val="30"/>
                <w:szCs w:val="30"/>
                <w:cs/>
              </w:rPr>
              <w:t>(</w:t>
            </w:r>
            <w:r w:rsidRPr="00810995">
              <w:rPr>
                <w:rFonts w:ascii="Angsana New" w:hAnsi="Angsana New" w:hint="cs"/>
                <w:b/>
                <w:sz w:val="30"/>
                <w:szCs w:val="30"/>
                <w:cs/>
              </w:rPr>
              <w:t>พัน</w:t>
            </w:r>
            <w:r w:rsidRPr="00810995">
              <w:rPr>
                <w:rFonts w:ascii="Angsana New" w:hAnsi="Angsana New"/>
                <w:b/>
                <w:sz w:val="30"/>
                <w:szCs w:val="30"/>
                <w:cs/>
              </w:rPr>
              <w:t>บาท)</w:t>
            </w:r>
          </w:p>
        </w:tc>
      </w:tr>
      <w:tr w:rsidR="00EF009B" w:rsidRPr="000C2789" w:rsidTr="00EE1858">
        <w:trPr>
          <w:tblHeader/>
        </w:trPr>
        <w:tc>
          <w:tcPr>
            <w:tcW w:w="3870" w:type="dxa"/>
          </w:tcPr>
          <w:p w:rsidR="00EF009B" w:rsidRPr="005654C0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:rsidR="00EF009B" w:rsidRPr="000C2789" w:rsidRDefault="00EF009B" w:rsidP="00EE185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black"/>
              </w:rPr>
            </w:pPr>
            <w:r w:rsidRPr="000C27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C278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C27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C2789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:rsidR="00EF009B" w:rsidRPr="000C2789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="Angsana New" w:hAnsi="Angsana New"/>
                <w:sz w:val="30"/>
                <w:szCs w:val="30"/>
                <w:highlight w:val="black"/>
              </w:rPr>
            </w:pPr>
          </w:p>
        </w:tc>
        <w:tc>
          <w:tcPr>
            <w:tcW w:w="271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F009B" w:rsidRPr="000C2789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2789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(รายจ่าย)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9" w:type="dxa"/>
            <w:gridSpan w:val="2"/>
            <w:tcBorders>
              <w:top w:val="single" w:sz="4" w:space="0" w:color="auto"/>
            </w:tcBorders>
          </w:tcPr>
          <w:p w:rsidR="00EF009B" w:rsidRPr="000C2789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</w:tcBorders>
          </w:tcPr>
          <w:p w:rsidR="00EF009B" w:rsidRPr="000C2789" w:rsidRDefault="00EF009B" w:rsidP="00EE1858">
            <w:pPr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27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C278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C27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0C2789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</w:tr>
      <w:tr w:rsidR="00EF009B" w:rsidRPr="000C2789" w:rsidTr="00061EB7">
        <w:trPr>
          <w:trHeight w:val="737"/>
          <w:tblHeader/>
        </w:trPr>
        <w:tc>
          <w:tcPr>
            <w:tcW w:w="3870" w:type="dxa"/>
            <w:shd w:val="clear" w:color="auto" w:fill="auto"/>
          </w:tcPr>
          <w:p w:rsidR="00EF009B" w:rsidRPr="003F7912" w:rsidRDefault="00EF009B" w:rsidP="00EE1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EF009B" w:rsidRPr="000C2789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EF009B" w:rsidRPr="000C2789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</w:tcPr>
          <w:p w:rsidR="00EF009B" w:rsidRPr="000C2789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2789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54" w:type="dxa"/>
            <w:gridSpan w:val="2"/>
          </w:tcPr>
          <w:p w:rsidR="00EF009B" w:rsidRPr="000C2789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:rsidR="00EF009B" w:rsidRPr="000C2789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9" w:type="dxa"/>
            <w:gridSpan w:val="2"/>
          </w:tcPr>
          <w:p w:rsidR="00EF009B" w:rsidRPr="000C2789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5" w:type="dxa"/>
            <w:vMerge/>
            <w:tcBorders>
              <w:bottom w:val="single" w:sz="4" w:space="0" w:color="auto"/>
            </w:tcBorders>
          </w:tcPr>
          <w:p w:rsidR="00EF009B" w:rsidRPr="000C2789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F009B" w:rsidRPr="000C2789" w:rsidTr="00153651">
        <w:tc>
          <w:tcPr>
            <w:tcW w:w="3870" w:type="dxa"/>
          </w:tcPr>
          <w:p w:rsidR="00EF009B" w:rsidRPr="000C2789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C27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F009B" w:rsidRPr="000C2789" w:rsidRDefault="00EF009B" w:rsidP="00EE185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EF009B" w:rsidRPr="000C2789" w:rsidRDefault="00EF009B" w:rsidP="00EE18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:rsidR="00EF009B" w:rsidRPr="000C2789" w:rsidRDefault="00EF009B" w:rsidP="00EE185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  <w:gridSpan w:val="2"/>
          </w:tcPr>
          <w:p w:rsidR="00EF009B" w:rsidRPr="000C2789" w:rsidRDefault="00EF009B" w:rsidP="00EE18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:rsidR="00EF009B" w:rsidRPr="000C2789" w:rsidRDefault="00EF009B" w:rsidP="00EE185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9" w:type="dxa"/>
            <w:gridSpan w:val="2"/>
            <w:shd w:val="clear" w:color="auto" w:fill="auto"/>
          </w:tcPr>
          <w:p w:rsidR="00EF009B" w:rsidRPr="000C2789" w:rsidRDefault="00EF009B" w:rsidP="00EE18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:rsidR="00EF009B" w:rsidRPr="000C2789" w:rsidRDefault="00EF009B" w:rsidP="00EE185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F009B" w:rsidRPr="000C2789" w:rsidTr="00EE1858">
        <w:tc>
          <w:tcPr>
            <w:tcW w:w="3870" w:type="dxa"/>
          </w:tcPr>
          <w:p w:rsidR="00EF009B" w:rsidRPr="00490827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0827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490827">
              <w:rPr>
                <w:rFonts w:ascii="Angsana New" w:hAnsi="Angsana New"/>
                <w:color w:val="0000FF"/>
                <w:sz w:val="30"/>
                <w:szCs w:val="30"/>
                <w:cs/>
              </w:rPr>
              <w:t xml:space="preserve"> </w:t>
            </w:r>
            <w:r w:rsidRPr="004908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(หนี้สงสัยจะสูญ)</w:t>
            </w:r>
          </w:p>
        </w:tc>
        <w:tc>
          <w:tcPr>
            <w:tcW w:w="1260" w:type="dxa"/>
          </w:tcPr>
          <w:p w:rsidR="00EF009B" w:rsidRPr="00FC4C36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21,450</w:t>
            </w:r>
          </w:p>
        </w:tc>
        <w:tc>
          <w:tcPr>
            <w:tcW w:w="270" w:type="dxa"/>
            <w:gridSpan w:val="2"/>
          </w:tcPr>
          <w:p w:rsidR="00EF009B" w:rsidRPr="00490827" w:rsidRDefault="00EF009B" w:rsidP="00EE1858">
            <w:pPr>
              <w:pStyle w:val="acctfourfigures"/>
              <w:tabs>
                <w:tab w:val="clear" w:pos="765"/>
                <w:tab w:val="decimal" w:pos="864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24" w:type="dxa"/>
            <w:gridSpan w:val="2"/>
          </w:tcPr>
          <w:p w:rsidR="00EF009B" w:rsidRPr="00FC4C36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1,111</w:t>
            </w:r>
          </w:p>
        </w:tc>
        <w:tc>
          <w:tcPr>
            <w:tcW w:w="254" w:type="dxa"/>
            <w:gridSpan w:val="2"/>
          </w:tcPr>
          <w:p w:rsidR="00EF009B" w:rsidRPr="00FC4C36" w:rsidRDefault="00EF009B" w:rsidP="00EE1858">
            <w:pPr>
              <w:tabs>
                <w:tab w:val="clear" w:pos="907"/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EF009B" w:rsidRPr="00FC4C36" w:rsidRDefault="00EF009B" w:rsidP="00EE1858">
            <w:pPr>
              <w:tabs>
                <w:tab w:val="clear" w:pos="907"/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EF009B" w:rsidRPr="00FC4C36" w:rsidRDefault="00EF009B" w:rsidP="00EE1858">
            <w:pPr>
              <w:tabs>
                <w:tab w:val="clear" w:pos="907"/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dxa"/>
          </w:tcPr>
          <w:p w:rsidR="00EF009B" w:rsidRPr="00FC4C36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22,561</w:t>
            </w:r>
          </w:p>
        </w:tc>
      </w:tr>
      <w:tr w:rsidR="00EF009B" w:rsidRPr="000C2789" w:rsidTr="00EE1858">
        <w:tc>
          <w:tcPr>
            <w:tcW w:w="3870" w:type="dxa"/>
          </w:tcPr>
          <w:p w:rsidR="00EF009B" w:rsidRPr="00490827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0827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490827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490827">
              <w:rPr>
                <w:rFonts w:ascii="Angsana New" w:hAnsi="Angsana New"/>
                <w:color w:val="0000FF"/>
                <w:sz w:val="30"/>
                <w:szCs w:val="30"/>
                <w:cs/>
              </w:rPr>
              <w:t xml:space="preserve"> </w:t>
            </w:r>
            <w:r w:rsidRPr="004908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(หนี้สงสัยจะสูญ)</w:t>
            </w:r>
          </w:p>
        </w:tc>
        <w:tc>
          <w:tcPr>
            <w:tcW w:w="1260" w:type="dxa"/>
          </w:tcPr>
          <w:p w:rsidR="00EF009B" w:rsidRPr="00FC4C36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270" w:type="dxa"/>
            <w:gridSpan w:val="2"/>
          </w:tcPr>
          <w:p w:rsidR="00EF009B" w:rsidRPr="00490827" w:rsidRDefault="00EF009B" w:rsidP="00EE1858">
            <w:pPr>
              <w:pStyle w:val="acctfourfigures"/>
              <w:tabs>
                <w:tab w:val="clear" w:pos="765"/>
                <w:tab w:val="decimal" w:pos="864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24" w:type="dxa"/>
            <w:gridSpan w:val="2"/>
          </w:tcPr>
          <w:p w:rsidR="00EF009B" w:rsidRPr="00FC4C36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(101)</w:t>
            </w:r>
          </w:p>
        </w:tc>
        <w:tc>
          <w:tcPr>
            <w:tcW w:w="254" w:type="dxa"/>
            <w:gridSpan w:val="2"/>
          </w:tcPr>
          <w:p w:rsidR="00EF009B" w:rsidRPr="00FC4C36" w:rsidRDefault="00EF009B" w:rsidP="00EE1858">
            <w:pPr>
              <w:tabs>
                <w:tab w:val="clear" w:pos="907"/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EF009B" w:rsidRPr="00FC4C36" w:rsidRDefault="00EF009B" w:rsidP="00EE1858">
            <w:pPr>
              <w:tabs>
                <w:tab w:val="clear" w:pos="907"/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gridSpan w:val="2"/>
          </w:tcPr>
          <w:p w:rsidR="00EF009B" w:rsidRPr="00FC4C36" w:rsidRDefault="00EF009B" w:rsidP="00EE1858">
            <w:pPr>
              <w:tabs>
                <w:tab w:val="clear" w:pos="907"/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dxa"/>
          </w:tcPr>
          <w:p w:rsidR="00EF009B" w:rsidRPr="00FC4C36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</w:t>
            </w:r>
          </w:p>
        </w:tc>
      </w:tr>
      <w:tr w:rsidR="00EF009B" w:rsidRPr="000C2789" w:rsidTr="00EE1858">
        <w:tc>
          <w:tcPr>
            <w:tcW w:w="3870" w:type="dxa"/>
          </w:tcPr>
          <w:p w:rsidR="00EF009B" w:rsidRPr="00490827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0827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08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(ค่าเผื่อการลดมูลค่าของสินค้า)</w:t>
            </w:r>
          </w:p>
        </w:tc>
        <w:tc>
          <w:tcPr>
            <w:tcW w:w="1260" w:type="dxa"/>
          </w:tcPr>
          <w:p w:rsidR="00EF009B" w:rsidRPr="00FC4C36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1,728</w:t>
            </w:r>
          </w:p>
        </w:tc>
        <w:tc>
          <w:tcPr>
            <w:tcW w:w="270" w:type="dxa"/>
            <w:gridSpan w:val="2"/>
          </w:tcPr>
          <w:p w:rsidR="00EF009B" w:rsidRPr="00490827" w:rsidRDefault="00EF009B" w:rsidP="00EE1858">
            <w:pPr>
              <w:pStyle w:val="acctfourfigures"/>
              <w:tabs>
                <w:tab w:val="clear" w:pos="765"/>
                <w:tab w:val="decimal" w:pos="864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24" w:type="dxa"/>
            <w:gridSpan w:val="2"/>
          </w:tcPr>
          <w:p w:rsidR="00EF009B" w:rsidRPr="00FC4C36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461</w:t>
            </w:r>
          </w:p>
        </w:tc>
        <w:tc>
          <w:tcPr>
            <w:tcW w:w="254" w:type="dxa"/>
            <w:gridSpan w:val="2"/>
          </w:tcPr>
          <w:p w:rsidR="00EF009B" w:rsidRPr="00FC4C36" w:rsidRDefault="00EF009B" w:rsidP="00EE1858">
            <w:pPr>
              <w:tabs>
                <w:tab w:val="clear" w:pos="907"/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EF009B" w:rsidRPr="00FC4C36" w:rsidRDefault="00EF009B" w:rsidP="00EE1858">
            <w:pPr>
              <w:tabs>
                <w:tab w:val="clear" w:pos="907"/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gridSpan w:val="2"/>
          </w:tcPr>
          <w:p w:rsidR="00EF009B" w:rsidRPr="00FC4C36" w:rsidRDefault="00EF009B" w:rsidP="00EE1858">
            <w:pPr>
              <w:tabs>
                <w:tab w:val="clear" w:pos="907"/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dxa"/>
          </w:tcPr>
          <w:p w:rsidR="00EF009B" w:rsidRPr="00FC4C36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2,189</w:t>
            </w:r>
          </w:p>
        </w:tc>
      </w:tr>
      <w:tr w:rsidR="00EF009B" w:rsidRPr="000C2789" w:rsidTr="00EE1858">
        <w:tc>
          <w:tcPr>
            <w:tcW w:w="3870" w:type="dxa"/>
          </w:tcPr>
          <w:p w:rsidR="00EF009B" w:rsidRPr="00490827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0827">
              <w:rPr>
                <w:rFonts w:ascii="Angsana New" w:hAnsi="Angsana New" w:hint="cs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</w:tcPr>
          <w:p w:rsidR="00EF009B" w:rsidRPr="00FC4C36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6,308</w:t>
            </w:r>
          </w:p>
        </w:tc>
        <w:tc>
          <w:tcPr>
            <w:tcW w:w="270" w:type="dxa"/>
            <w:gridSpan w:val="2"/>
          </w:tcPr>
          <w:p w:rsidR="00EF009B" w:rsidRPr="00490827" w:rsidRDefault="00EF009B" w:rsidP="00EE1858">
            <w:pPr>
              <w:pStyle w:val="acctfourfigures"/>
              <w:tabs>
                <w:tab w:val="clear" w:pos="765"/>
                <w:tab w:val="decimal" w:pos="864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24" w:type="dxa"/>
            <w:gridSpan w:val="2"/>
          </w:tcPr>
          <w:p w:rsidR="00EF009B" w:rsidRPr="00FC4C36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823</w:t>
            </w:r>
          </w:p>
        </w:tc>
        <w:tc>
          <w:tcPr>
            <w:tcW w:w="254" w:type="dxa"/>
            <w:gridSpan w:val="2"/>
          </w:tcPr>
          <w:p w:rsidR="00EF009B" w:rsidRPr="00FC4C36" w:rsidRDefault="00EF009B" w:rsidP="00EE1858">
            <w:pPr>
              <w:tabs>
                <w:tab w:val="clear" w:pos="907"/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EF009B" w:rsidRPr="00FC4C36" w:rsidRDefault="00EF009B" w:rsidP="00EE1858">
            <w:pPr>
              <w:tabs>
                <w:tab w:val="clear" w:pos="907"/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(1,153)</w:t>
            </w:r>
          </w:p>
        </w:tc>
        <w:tc>
          <w:tcPr>
            <w:tcW w:w="279" w:type="dxa"/>
            <w:gridSpan w:val="2"/>
          </w:tcPr>
          <w:p w:rsidR="00EF009B" w:rsidRPr="00FC4C36" w:rsidRDefault="00EF009B" w:rsidP="00EE1858">
            <w:pPr>
              <w:tabs>
                <w:tab w:val="clear" w:pos="907"/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dxa"/>
          </w:tcPr>
          <w:p w:rsidR="00EF009B" w:rsidRPr="00FC4C36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5,978</w:t>
            </w:r>
          </w:p>
        </w:tc>
      </w:tr>
      <w:tr w:rsidR="00EF009B" w:rsidRPr="000C2789" w:rsidTr="00EE1858">
        <w:tc>
          <w:tcPr>
            <w:tcW w:w="3870" w:type="dxa"/>
          </w:tcPr>
          <w:p w:rsidR="00EF009B" w:rsidRPr="00490827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0827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 w:rsidRPr="004908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(ทั่วไป)</w:t>
            </w:r>
          </w:p>
        </w:tc>
        <w:tc>
          <w:tcPr>
            <w:tcW w:w="1260" w:type="dxa"/>
          </w:tcPr>
          <w:p w:rsidR="00EF009B" w:rsidRPr="00FC4C36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1,207</w:t>
            </w:r>
          </w:p>
        </w:tc>
        <w:tc>
          <w:tcPr>
            <w:tcW w:w="270" w:type="dxa"/>
            <w:gridSpan w:val="2"/>
          </w:tcPr>
          <w:p w:rsidR="00EF009B" w:rsidRPr="00490827" w:rsidRDefault="00EF009B" w:rsidP="00EE1858">
            <w:pPr>
              <w:pStyle w:val="acctfourfigures"/>
              <w:tabs>
                <w:tab w:val="clear" w:pos="765"/>
                <w:tab w:val="decimal" w:pos="864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24" w:type="dxa"/>
            <w:gridSpan w:val="2"/>
          </w:tcPr>
          <w:p w:rsidR="00EF009B" w:rsidRPr="00FC4C36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(1,207)</w:t>
            </w:r>
          </w:p>
        </w:tc>
        <w:tc>
          <w:tcPr>
            <w:tcW w:w="254" w:type="dxa"/>
            <w:gridSpan w:val="2"/>
          </w:tcPr>
          <w:p w:rsidR="00EF009B" w:rsidRPr="00FC4C36" w:rsidRDefault="00EF009B" w:rsidP="00EE1858">
            <w:pPr>
              <w:tabs>
                <w:tab w:val="clear" w:pos="907"/>
                <w:tab w:val="decimal" w:pos="972"/>
              </w:tabs>
              <w:ind w:left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EF009B" w:rsidRPr="00FC4C36" w:rsidRDefault="00EF009B" w:rsidP="00EE1858">
            <w:pPr>
              <w:tabs>
                <w:tab w:val="clear" w:pos="907"/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gridSpan w:val="2"/>
          </w:tcPr>
          <w:p w:rsidR="00EF009B" w:rsidRPr="00FC4C36" w:rsidRDefault="00EF009B" w:rsidP="00EE1858">
            <w:pPr>
              <w:tabs>
                <w:tab w:val="clear" w:pos="907"/>
                <w:tab w:val="decimal" w:pos="972"/>
              </w:tabs>
              <w:ind w:left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dxa"/>
          </w:tcPr>
          <w:p w:rsidR="00EF009B" w:rsidRPr="00FC4C36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009B" w:rsidRPr="000C2789" w:rsidTr="00EE1858">
        <w:tc>
          <w:tcPr>
            <w:tcW w:w="3870" w:type="dxa"/>
          </w:tcPr>
          <w:p w:rsidR="00EF009B" w:rsidRPr="00490827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EF009B" w:rsidRPr="00FC4C36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30,940</w:t>
            </w:r>
          </w:p>
        </w:tc>
        <w:tc>
          <w:tcPr>
            <w:tcW w:w="270" w:type="dxa"/>
            <w:gridSpan w:val="2"/>
          </w:tcPr>
          <w:p w:rsidR="00EF009B" w:rsidRPr="00490827" w:rsidRDefault="00EF009B" w:rsidP="00EE1858">
            <w:pPr>
              <w:pStyle w:val="acctfourfigures"/>
              <w:tabs>
                <w:tab w:val="clear" w:pos="765"/>
                <w:tab w:val="decimal" w:pos="864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F009B" w:rsidRPr="00FC4C36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1,087</w:t>
            </w:r>
          </w:p>
        </w:tc>
        <w:tc>
          <w:tcPr>
            <w:tcW w:w="254" w:type="dxa"/>
            <w:gridSpan w:val="2"/>
          </w:tcPr>
          <w:p w:rsidR="00EF009B" w:rsidRPr="00FC4C36" w:rsidRDefault="00EF009B" w:rsidP="00EE1858">
            <w:pPr>
              <w:tabs>
                <w:tab w:val="clear" w:pos="907"/>
                <w:tab w:val="decimal" w:pos="972"/>
              </w:tabs>
              <w:ind w:left="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EF009B" w:rsidRPr="00FC4C36" w:rsidRDefault="00EF009B" w:rsidP="00EE1858">
            <w:pPr>
              <w:tabs>
                <w:tab w:val="clear" w:pos="907"/>
                <w:tab w:val="decimal" w:pos="9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(1,153)</w:t>
            </w:r>
          </w:p>
        </w:tc>
        <w:tc>
          <w:tcPr>
            <w:tcW w:w="279" w:type="dxa"/>
            <w:gridSpan w:val="2"/>
          </w:tcPr>
          <w:p w:rsidR="00EF009B" w:rsidRPr="00FC4C36" w:rsidRDefault="00EF009B" w:rsidP="00EE1858">
            <w:pPr>
              <w:tabs>
                <w:tab w:val="clear" w:pos="907"/>
                <w:tab w:val="decimal" w:pos="972"/>
              </w:tabs>
              <w:ind w:left="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:rsidR="00EF009B" w:rsidRPr="00FC4C36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30,874</w:t>
            </w:r>
          </w:p>
        </w:tc>
      </w:tr>
      <w:tr w:rsidR="00EF009B" w:rsidRPr="000C2789" w:rsidTr="00EE1858">
        <w:tc>
          <w:tcPr>
            <w:tcW w:w="3870" w:type="dxa"/>
          </w:tcPr>
          <w:p w:rsidR="00EF009B" w:rsidRPr="000C2789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C27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8" w:type="dxa"/>
            <w:gridSpan w:val="2"/>
          </w:tcPr>
          <w:p w:rsidR="00EF009B" w:rsidRPr="000C2789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EF009B" w:rsidRPr="000C2789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gridSpan w:val="2"/>
          </w:tcPr>
          <w:p w:rsidR="00EF009B" w:rsidRPr="000C2789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F009B" w:rsidRPr="000C2789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EF009B" w:rsidRPr="000C2789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F009B" w:rsidRPr="000C2789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gridSpan w:val="2"/>
          </w:tcPr>
          <w:p w:rsidR="00EF009B" w:rsidRPr="000C2789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009B" w:rsidRPr="004C0997" w:rsidTr="00EE1858">
        <w:tc>
          <w:tcPr>
            <w:tcW w:w="3870" w:type="dxa"/>
          </w:tcPr>
          <w:p w:rsidR="00EF009B" w:rsidRPr="006F23D6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6F23D6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 w:rsidRPr="006F23D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EF009B" w:rsidRPr="000C2789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F23D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F23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F23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ความแตกต่างของค่าเสื่อมราคา</w:t>
            </w:r>
            <w:r w:rsidRPr="006F23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EF009B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:rsidR="00EF009B" w:rsidRPr="00A063BF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(2,640)</w:t>
            </w:r>
          </w:p>
        </w:tc>
        <w:tc>
          <w:tcPr>
            <w:tcW w:w="270" w:type="dxa"/>
            <w:gridSpan w:val="2"/>
          </w:tcPr>
          <w:p w:rsidR="00EF009B" w:rsidRPr="00FC4C36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</w:tcPr>
          <w:p w:rsidR="00EF009B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:rsidR="00EF009B" w:rsidRPr="00FC4C36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(179)</w:t>
            </w:r>
          </w:p>
        </w:tc>
        <w:tc>
          <w:tcPr>
            <w:tcW w:w="236" w:type="dxa"/>
          </w:tcPr>
          <w:p w:rsidR="00EF009B" w:rsidRPr="00FC4C36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:rsidR="00EF009B" w:rsidRDefault="00EF009B" w:rsidP="00EE1858">
            <w:pPr>
              <w:tabs>
                <w:tab w:val="clear" w:pos="907"/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F009B" w:rsidRPr="00FC4C36" w:rsidRDefault="00EF009B" w:rsidP="00EE1858">
            <w:pPr>
              <w:tabs>
                <w:tab w:val="clear" w:pos="907"/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F009B" w:rsidRPr="00FC4C36" w:rsidRDefault="00EF009B" w:rsidP="00EE1858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gridSpan w:val="2"/>
            <w:tcBorders>
              <w:bottom w:val="single" w:sz="4" w:space="0" w:color="auto"/>
            </w:tcBorders>
          </w:tcPr>
          <w:p w:rsidR="00EF009B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:rsidR="00EF009B" w:rsidRPr="00FC4C36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(2,819)</w:t>
            </w:r>
          </w:p>
        </w:tc>
      </w:tr>
      <w:tr w:rsidR="00EF009B" w:rsidRPr="004C0997" w:rsidTr="00EE1858">
        <w:tc>
          <w:tcPr>
            <w:tcW w:w="3870" w:type="dxa"/>
          </w:tcPr>
          <w:p w:rsidR="00EF009B" w:rsidRPr="004C0997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9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F009B" w:rsidRPr="00A063BF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(2,640)</w:t>
            </w:r>
          </w:p>
        </w:tc>
        <w:tc>
          <w:tcPr>
            <w:tcW w:w="270" w:type="dxa"/>
            <w:gridSpan w:val="2"/>
          </w:tcPr>
          <w:p w:rsidR="00EF009B" w:rsidRPr="00FC4C36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F009B" w:rsidRPr="00FC4C36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(179)</w:t>
            </w:r>
          </w:p>
        </w:tc>
        <w:tc>
          <w:tcPr>
            <w:tcW w:w="236" w:type="dxa"/>
          </w:tcPr>
          <w:p w:rsidR="00EF009B" w:rsidRPr="00FC4C36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EF009B" w:rsidRPr="00FC4C36" w:rsidRDefault="00EF009B" w:rsidP="00EE1858">
            <w:pPr>
              <w:tabs>
                <w:tab w:val="clear" w:pos="907"/>
                <w:tab w:val="decimal" w:pos="9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F009B" w:rsidRPr="00FC4C36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F009B" w:rsidRPr="00DD5965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(2,819)</w:t>
            </w:r>
          </w:p>
        </w:tc>
      </w:tr>
      <w:tr w:rsidR="00EF009B" w:rsidRPr="004C0997" w:rsidTr="00EE1858">
        <w:tc>
          <w:tcPr>
            <w:tcW w:w="3870" w:type="dxa"/>
          </w:tcPr>
          <w:p w:rsidR="00EF009B" w:rsidRPr="004C0997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EF009B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EF009B" w:rsidRPr="00FC4C36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:rsidR="00EF009B" w:rsidRPr="00FC4C36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EF009B" w:rsidRPr="00FC4C36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:rsidR="00EF009B" w:rsidRPr="00FC4C36" w:rsidRDefault="00EF009B" w:rsidP="00EE1858">
            <w:pPr>
              <w:tabs>
                <w:tab w:val="clear" w:pos="907"/>
                <w:tab w:val="decimal" w:pos="9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F009B" w:rsidRPr="00FC4C36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</w:tcBorders>
          </w:tcPr>
          <w:p w:rsidR="00EF009B" w:rsidRPr="00FC4C36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009B" w:rsidRPr="000C2789" w:rsidTr="00EE1858">
        <w:tc>
          <w:tcPr>
            <w:tcW w:w="3870" w:type="dxa"/>
          </w:tcPr>
          <w:p w:rsidR="00EF009B" w:rsidRPr="000C2789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8" w:type="dxa"/>
            <w:gridSpan w:val="2"/>
            <w:tcBorders>
              <w:bottom w:val="double" w:sz="4" w:space="0" w:color="auto"/>
            </w:tcBorders>
          </w:tcPr>
          <w:p w:rsidR="00EF009B" w:rsidRPr="00A063BF" w:rsidRDefault="00EF009B" w:rsidP="00EE185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28,300</w:t>
            </w:r>
          </w:p>
        </w:tc>
        <w:tc>
          <w:tcPr>
            <w:tcW w:w="270" w:type="dxa"/>
            <w:gridSpan w:val="2"/>
          </w:tcPr>
          <w:p w:rsidR="00EF009B" w:rsidRPr="00FC4C36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tcBorders>
              <w:bottom w:val="double" w:sz="4" w:space="0" w:color="auto"/>
            </w:tcBorders>
          </w:tcPr>
          <w:p w:rsidR="00EF009B" w:rsidRPr="00FC4C36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908</w:t>
            </w:r>
          </w:p>
        </w:tc>
        <w:tc>
          <w:tcPr>
            <w:tcW w:w="236" w:type="dxa"/>
          </w:tcPr>
          <w:p w:rsidR="00EF009B" w:rsidRPr="00FC4C36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</w:tcPr>
          <w:p w:rsidR="00EF009B" w:rsidRPr="00FC4C36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(1,153)</w:t>
            </w:r>
          </w:p>
        </w:tc>
        <w:tc>
          <w:tcPr>
            <w:tcW w:w="270" w:type="dxa"/>
          </w:tcPr>
          <w:p w:rsidR="00EF009B" w:rsidRPr="00FC4C36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gridSpan w:val="2"/>
            <w:tcBorders>
              <w:bottom w:val="double" w:sz="4" w:space="0" w:color="auto"/>
            </w:tcBorders>
          </w:tcPr>
          <w:p w:rsidR="00EF009B" w:rsidRPr="00FC4C36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28,055</w:t>
            </w:r>
          </w:p>
        </w:tc>
      </w:tr>
    </w:tbl>
    <w:p w:rsidR="00810995" w:rsidRDefault="00061EB7" w:rsidP="00447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51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52"/>
        <w:gridCol w:w="1152"/>
        <w:gridCol w:w="18"/>
        <w:gridCol w:w="252"/>
        <w:gridCol w:w="18"/>
        <w:gridCol w:w="1206"/>
        <w:gridCol w:w="18"/>
        <w:gridCol w:w="252"/>
        <w:gridCol w:w="18"/>
        <w:gridCol w:w="1215"/>
        <w:gridCol w:w="18"/>
        <w:gridCol w:w="252"/>
        <w:gridCol w:w="18"/>
        <w:gridCol w:w="1206"/>
        <w:gridCol w:w="18"/>
      </w:tblGrid>
      <w:tr w:rsidR="00BF6305" w:rsidRPr="00810995" w:rsidTr="00D01675">
        <w:trPr>
          <w:gridAfter w:val="1"/>
          <w:wAfter w:w="18" w:type="dxa"/>
          <w:tblHeader/>
        </w:trPr>
        <w:tc>
          <w:tcPr>
            <w:tcW w:w="3852" w:type="dxa"/>
            <w:shd w:val="clear" w:color="auto" w:fill="auto"/>
          </w:tcPr>
          <w:p w:rsidR="00BF6305" w:rsidRPr="00810995" w:rsidRDefault="00BF6305" w:rsidP="00D0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color w:val="0000FF"/>
                <w:sz w:val="26"/>
                <w:szCs w:val="26"/>
              </w:rPr>
            </w:pPr>
          </w:p>
        </w:tc>
        <w:tc>
          <w:tcPr>
            <w:tcW w:w="5643" w:type="dxa"/>
            <w:gridSpan w:val="13"/>
            <w:tcBorders>
              <w:bottom w:val="single" w:sz="4" w:space="0" w:color="auto"/>
            </w:tcBorders>
          </w:tcPr>
          <w:p w:rsidR="00BF6305" w:rsidRPr="00810995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0995">
              <w:rPr>
                <w:rFonts w:ascii="Angsana New" w:hAnsi="Angsana New"/>
                <w:b/>
                <w:sz w:val="30"/>
                <w:szCs w:val="30"/>
                <w:cs/>
              </w:rPr>
              <w:t>(</w:t>
            </w:r>
            <w:r w:rsidRPr="00810995">
              <w:rPr>
                <w:rFonts w:ascii="Angsana New" w:hAnsi="Angsana New" w:hint="cs"/>
                <w:b/>
                <w:sz w:val="30"/>
                <w:szCs w:val="30"/>
                <w:cs/>
              </w:rPr>
              <w:t>พัน</w:t>
            </w:r>
            <w:r w:rsidRPr="00810995">
              <w:rPr>
                <w:rFonts w:ascii="Angsana New" w:hAnsi="Angsana New"/>
                <w:b/>
                <w:sz w:val="30"/>
                <w:szCs w:val="30"/>
                <w:cs/>
              </w:rPr>
              <w:t>บาท)</w:t>
            </w:r>
          </w:p>
        </w:tc>
      </w:tr>
      <w:tr w:rsidR="00BF6305" w:rsidRPr="00810995" w:rsidTr="00D01675">
        <w:trPr>
          <w:gridAfter w:val="1"/>
          <w:wAfter w:w="18" w:type="dxa"/>
          <w:tblHeader/>
        </w:trPr>
        <w:tc>
          <w:tcPr>
            <w:tcW w:w="3852" w:type="dxa"/>
            <w:shd w:val="clear" w:color="auto" w:fill="auto"/>
          </w:tcPr>
          <w:p w:rsidR="00BF6305" w:rsidRPr="00810995" w:rsidRDefault="00BF6305" w:rsidP="00D0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color w:val="0000FF"/>
                <w:sz w:val="26"/>
                <w:szCs w:val="26"/>
              </w:rPr>
            </w:pPr>
          </w:p>
        </w:tc>
        <w:tc>
          <w:tcPr>
            <w:tcW w:w="5643" w:type="dxa"/>
            <w:gridSpan w:val="13"/>
            <w:tcBorders>
              <w:bottom w:val="single" w:sz="4" w:space="0" w:color="auto"/>
            </w:tcBorders>
          </w:tcPr>
          <w:p w:rsidR="00BF6305" w:rsidRPr="00810995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E09C8">
              <w:rPr>
                <w:rFonts w:ascii="Angsana New" w:hAnsi="Angsana New" w:hint="cs"/>
                <w:b/>
                <w:sz w:val="30"/>
                <w:szCs w:val="30"/>
                <w:cs/>
              </w:rPr>
              <w:t>งบการเงินรวม</w:t>
            </w:r>
          </w:p>
        </w:tc>
      </w:tr>
      <w:tr w:rsidR="00BF6305" w:rsidRPr="000C2789" w:rsidTr="00D01675">
        <w:trPr>
          <w:gridAfter w:val="1"/>
          <w:wAfter w:w="18" w:type="dxa"/>
          <w:tblHeader/>
        </w:trPr>
        <w:tc>
          <w:tcPr>
            <w:tcW w:w="3852" w:type="dxa"/>
          </w:tcPr>
          <w:p w:rsidR="00BF6305" w:rsidRPr="005654C0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</w:tcBorders>
          </w:tcPr>
          <w:p w:rsidR="00BF6305" w:rsidRPr="000C2789" w:rsidRDefault="00BF6305" w:rsidP="00D0167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black"/>
              </w:rPr>
            </w:pPr>
            <w:r w:rsidRPr="000C27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C278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C27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C2789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:rsidR="00BF6305" w:rsidRPr="000C2789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="Angsana New" w:hAnsi="Angsana New"/>
                <w:sz w:val="30"/>
                <w:szCs w:val="30"/>
                <w:highlight w:val="black"/>
              </w:rPr>
            </w:pPr>
          </w:p>
        </w:tc>
        <w:tc>
          <w:tcPr>
            <w:tcW w:w="272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F6305" w:rsidRPr="000C2789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2789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(รายจ่าย)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:rsidR="00BF6305" w:rsidRPr="000C2789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vMerge w:val="restart"/>
            <w:tcBorders>
              <w:top w:val="single" w:sz="4" w:space="0" w:color="auto"/>
            </w:tcBorders>
          </w:tcPr>
          <w:p w:rsidR="00BF6305" w:rsidRPr="000C2789" w:rsidRDefault="00BF6305" w:rsidP="00D01675">
            <w:pPr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27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C278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C27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0C2789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</w:tr>
      <w:tr w:rsidR="00BF6305" w:rsidRPr="000C2789" w:rsidTr="00BF6305">
        <w:trPr>
          <w:gridAfter w:val="1"/>
          <w:wAfter w:w="18" w:type="dxa"/>
          <w:trHeight w:val="811"/>
          <w:tblHeader/>
        </w:trPr>
        <w:tc>
          <w:tcPr>
            <w:tcW w:w="3852" w:type="dxa"/>
            <w:shd w:val="clear" w:color="auto" w:fill="auto"/>
          </w:tcPr>
          <w:p w:rsidR="00BF6305" w:rsidRPr="005654C0" w:rsidRDefault="00BF6305" w:rsidP="00D0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52" w:type="dxa"/>
            <w:vMerge/>
            <w:tcBorders>
              <w:bottom w:val="single" w:sz="4" w:space="0" w:color="auto"/>
            </w:tcBorders>
          </w:tcPr>
          <w:p w:rsidR="00BF6305" w:rsidRPr="000C2789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BF6305" w:rsidRPr="000C2789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</w:tcPr>
          <w:p w:rsidR="00BF6305" w:rsidRPr="000C2789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gridSpan w:val="2"/>
          </w:tcPr>
          <w:p w:rsidR="00BF6305" w:rsidRPr="000C2789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gridSpan w:val="2"/>
            <w:tcBorders>
              <w:bottom w:val="single" w:sz="4" w:space="0" w:color="auto"/>
            </w:tcBorders>
          </w:tcPr>
          <w:p w:rsidR="00BF6305" w:rsidRPr="000C2789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2789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gridSpan w:val="2"/>
          </w:tcPr>
          <w:p w:rsidR="00BF6305" w:rsidRPr="000C2789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2"/>
            <w:vMerge/>
            <w:tcBorders>
              <w:bottom w:val="single" w:sz="4" w:space="0" w:color="auto"/>
            </w:tcBorders>
          </w:tcPr>
          <w:p w:rsidR="00BF6305" w:rsidRPr="000C2789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F6305" w:rsidRPr="000C2789" w:rsidTr="00BF6305">
        <w:trPr>
          <w:gridAfter w:val="1"/>
          <w:wAfter w:w="18" w:type="dxa"/>
        </w:trPr>
        <w:tc>
          <w:tcPr>
            <w:tcW w:w="3852" w:type="dxa"/>
          </w:tcPr>
          <w:p w:rsidR="00BF6305" w:rsidRPr="000C2789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C27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F6305" w:rsidRPr="000C2789" w:rsidRDefault="00BF6305" w:rsidP="00D0167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BF6305" w:rsidRPr="000C2789" w:rsidRDefault="00BF6305" w:rsidP="00D016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:rsidR="00BF6305" w:rsidRPr="000C2789" w:rsidRDefault="00BF6305" w:rsidP="00D01675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BF6305" w:rsidRPr="000C2789" w:rsidRDefault="00BF6305" w:rsidP="00D016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</w:tcBorders>
          </w:tcPr>
          <w:p w:rsidR="00BF6305" w:rsidRPr="000C2789" w:rsidRDefault="00BF6305" w:rsidP="00D0167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BF6305" w:rsidRPr="000C2789" w:rsidRDefault="00BF6305" w:rsidP="00D016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:rsidR="00BF6305" w:rsidRPr="000C2789" w:rsidRDefault="00BF6305" w:rsidP="00D0167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F6305" w:rsidRPr="000C2789" w:rsidTr="00D01675">
        <w:trPr>
          <w:gridAfter w:val="1"/>
          <w:wAfter w:w="18" w:type="dxa"/>
        </w:trPr>
        <w:tc>
          <w:tcPr>
            <w:tcW w:w="3852" w:type="dxa"/>
          </w:tcPr>
          <w:p w:rsidR="00BF6305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490827">
              <w:rPr>
                <w:rFonts w:ascii="Angsana New" w:hAnsi="Angsana New"/>
                <w:sz w:val="30"/>
                <w:szCs w:val="30"/>
                <w:cs/>
              </w:rPr>
              <w:t>หลักทรัพย์ในความต้องการของตลาด</w:t>
            </w:r>
            <w:r w:rsidRPr="004908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BF6305" w:rsidRPr="00490827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908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(การ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เพิ่มขึ้น</w:t>
            </w:r>
            <w:r w:rsidRPr="004908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ของมูลค่ายุติธรรม)</w:t>
            </w:r>
            <w:r w:rsidRPr="0049082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52" w:type="dxa"/>
          </w:tcPr>
          <w:p w:rsidR="00BF6305" w:rsidRDefault="00BF6305" w:rsidP="00D0167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BF6305" w:rsidRPr="00490827" w:rsidRDefault="00BF6305" w:rsidP="00D0167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2,532</w:t>
            </w:r>
          </w:p>
        </w:tc>
        <w:tc>
          <w:tcPr>
            <w:tcW w:w="270" w:type="dxa"/>
            <w:gridSpan w:val="2"/>
          </w:tcPr>
          <w:p w:rsidR="00BF6305" w:rsidRPr="00490827" w:rsidRDefault="00BF6305" w:rsidP="00D01675">
            <w:pPr>
              <w:pStyle w:val="acctfourfigures"/>
              <w:tabs>
                <w:tab w:val="clear" w:pos="765"/>
                <w:tab w:val="decimal" w:pos="864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24" w:type="dxa"/>
            <w:gridSpan w:val="2"/>
            <w:vAlign w:val="bottom"/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6BF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gridSpan w:val="2"/>
            <w:vAlign w:val="bottom"/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(2,532)</w:t>
            </w:r>
          </w:p>
        </w:tc>
        <w:tc>
          <w:tcPr>
            <w:tcW w:w="270" w:type="dxa"/>
            <w:gridSpan w:val="2"/>
            <w:vAlign w:val="bottom"/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gridSpan w:val="2"/>
            <w:vAlign w:val="bottom"/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F6305" w:rsidRPr="000C2789" w:rsidTr="00D01675">
        <w:trPr>
          <w:gridAfter w:val="1"/>
          <w:wAfter w:w="18" w:type="dxa"/>
        </w:trPr>
        <w:tc>
          <w:tcPr>
            <w:tcW w:w="3852" w:type="dxa"/>
          </w:tcPr>
          <w:p w:rsidR="00BF6305" w:rsidRPr="00490827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0827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490827">
              <w:rPr>
                <w:rFonts w:ascii="Angsana New" w:hAnsi="Angsana New"/>
                <w:color w:val="0000FF"/>
                <w:sz w:val="30"/>
                <w:szCs w:val="30"/>
                <w:cs/>
              </w:rPr>
              <w:t xml:space="preserve"> </w:t>
            </w:r>
            <w:r w:rsidRPr="004908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(หนี้สงสัยจะสูญ)</w:t>
            </w:r>
          </w:p>
        </w:tc>
        <w:tc>
          <w:tcPr>
            <w:tcW w:w="1152" w:type="dxa"/>
          </w:tcPr>
          <w:p w:rsidR="00BF6305" w:rsidRPr="00490827" w:rsidRDefault="00BF6305" w:rsidP="00D0167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23,132</w:t>
            </w:r>
          </w:p>
        </w:tc>
        <w:tc>
          <w:tcPr>
            <w:tcW w:w="270" w:type="dxa"/>
            <w:gridSpan w:val="2"/>
          </w:tcPr>
          <w:p w:rsidR="00BF6305" w:rsidRPr="00490827" w:rsidRDefault="00BF6305" w:rsidP="00D01675">
            <w:pPr>
              <w:pStyle w:val="acctfourfigures"/>
              <w:tabs>
                <w:tab w:val="clear" w:pos="765"/>
                <w:tab w:val="decimal" w:pos="864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24" w:type="dxa"/>
            <w:gridSpan w:val="2"/>
            <w:vAlign w:val="bottom"/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6BF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(1,682)</w:t>
            </w:r>
          </w:p>
        </w:tc>
        <w:tc>
          <w:tcPr>
            <w:tcW w:w="270" w:type="dxa"/>
            <w:gridSpan w:val="2"/>
            <w:vAlign w:val="bottom"/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gridSpan w:val="2"/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6BF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gridSpan w:val="2"/>
            <w:vAlign w:val="bottom"/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6BF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21,450</w:t>
            </w:r>
          </w:p>
        </w:tc>
      </w:tr>
      <w:tr w:rsidR="00BF6305" w:rsidRPr="000C2789" w:rsidTr="00D01675">
        <w:trPr>
          <w:gridAfter w:val="1"/>
          <w:wAfter w:w="18" w:type="dxa"/>
        </w:trPr>
        <w:tc>
          <w:tcPr>
            <w:tcW w:w="3852" w:type="dxa"/>
          </w:tcPr>
          <w:p w:rsidR="00BF6305" w:rsidRPr="00490827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0827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490827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490827">
              <w:rPr>
                <w:rFonts w:ascii="Angsana New" w:hAnsi="Angsana New"/>
                <w:color w:val="0000FF"/>
                <w:sz w:val="30"/>
                <w:szCs w:val="30"/>
                <w:cs/>
              </w:rPr>
              <w:t xml:space="preserve"> </w:t>
            </w:r>
            <w:r w:rsidRPr="004908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(หนี้สงสัยจะสูญ)</w:t>
            </w:r>
          </w:p>
        </w:tc>
        <w:tc>
          <w:tcPr>
            <w:tcW w:w="1152" w:type="dxa"/>
          </w:tcPr>
          <w:p w:rsidR="00BF6305" w:rsidRPr="00490827" w:rsidRDefault="00BF6305" w:rsidP="00D0167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240</w:t>
            </w:r>
          </w:p>
        </w:tc>
        <w:tc>
          <w:tcPr>
            <w:tcW w:w="270" w:type="dxa"/>
            <w:gridSpan w:val="2"/>
          </w:tcPr>
          <w:p w:rsidR="00BF6305" w:rsidRPr="00490827" w:rsidRDefault="00BF6305" w:rsidP="00D01675">
            <w:pPr>
              <w:pStyle w:val="acctfourfigures"/>
              <w:tabs>
                <w:tab w:val="clear" w:pos="765"/>
                <w:tab w:val="decimal" w:pos="864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24" w:type="dxa"/>
            <w:gridSpan w:val="2"/>
            <w:vAlign w:val="bottom"/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6BF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gridSpan w:val="2"/>
            <w:vAlign w:val="bottom"/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gridSpan w:val="2"/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6BF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gridSpan w:val="2"/>
            <w:vAlign w:val="bottom"/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  <w:r w:rsidRPr="00A26BF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BF6305" w:rsidRPr="000C2789" w:rsidTr="00D01675">
        <w:trPr>
          <w:gridAfter w:val="1"/>
          <w:wAfter w:w="18" w:type="dxa"/>
        </w:trPr>
        <w:tc>
          <w:tcPr>
            <w:tcW w:w="3852" w:type="dxa"/>
          </w:tcPr>
          <w:p w:rsidR="00BF6305" w:rsidRPr="00490827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  <w:r w:rsidRPr="004908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(ค่าเผื่อการลดมูลค่าของสินค้า)</w:t>
            </w:r>
          </w:p>
        </w:tc>
        <w:tc>
          <w:tcPr>
            <w:tcW w:w="1152" w:type="dxa"/>
          </w:tcPr>
          <w:p w:rsidR="00BF6305" w:rsidRPr="00490827" w:rsidRDefault="00BF6305" w:rsidP="00D0167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2,554</w:t>
            </w:r>
          </w:p>
        </w:tc>
        <w:tc>
          <w:tcPr>
            <w:tcW w:w="270" w:type="dxa"/>
            <w:gridSpan w:val="2"/>
          </w:tcPr>
          <w:p w:rsidR="00BF6305" w:rsidRPr="00490827" w:rsidRDefault="00BF6305" w:rsidP="00D01675">
            <w:pPr>
              <w:pStyle w:val="acctfourfigures"/>
              <w:tabs>
                <w:tab w:val="clear" w:pos="765"/>
                <w:tab w:val="decimal" w:pos="864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24" w:type="dxa"/>
            <w:gridSpan w:val="2"/>
            <w:vAlign w:val="bottom"/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6BF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(826)</w:t>
            </w:r>
          </w:p>
        </w:tc>
        <w:tc>
          <w:tcPr>
            <w:tcW w:w="270" w:type="dxa"/>
            <w:gridSpan w:val="2"/>
            <w:vAlign w:val="bottom"/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gridSpan w:val="2"/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6BF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gridSpan w:val="2"/>
            <w:vAlign w:val="bottom"/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6BF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1,728</w:t>
            </w:r>
          </w:p>
        </w:tc>
      </w:tr>
      <w:tr w:rsidR="00BF6305" w:rsidRPr="000C2789" w:rsidTr="00D01675">
        <w:trPr>
          <w:gridAfter w:val="1"/>
          <w:wAfter w:w="18" w:type="dxa"/>
        </w:trPr>
        <w:tc>
          <w:tcPr>
            <w:tcW w:w="3852" w:type="dxa"/>
          </w:tcPr>
          <w:p w:rsidR="00BF6305" w:rsidRPr="00490827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0827">
              <w:rPr>
                <w:rFonts w:ascii="Angsana New" w:hAnsi="Angsana New" w:hint="cs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52" w:type="dxa"/>
          </w:tcPr>
          <w:p w:rsidR="00BF6305" w:rsidRPr="00490827" w:rsidRDefault="00BF6305" w:rsidP="00D0167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5,421</w:t>
            </w:r>
          </w:p>
        </w:tc>
        <w:tc>
          <w:tcPr>
            <w:tcW w:w="270" w:type="dxa"/>
            <w:gridSpan w:val="2"/>
          </w:tcPr>
          <w:p w:rsidR="00BF6305" w:rsidRPr="00490827" w:rsidRDefault="00BF6305" w:rsidP="00D01675">
            <w:pPr>
              <w:pStyle w:val="acctfourfigures"/>
              <w:tabs>
                <w:tab w:val="clear" w:pos="765"/>
                <w:tab w:val="decimal" w:pos="864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24" w:type="dxa"/>
            <w:gridSpan w:val="2"/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6BF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887</w:t>
            </w:r>
          </w:p>
        </w:tc>
        <w:tc>
          <w:tcPr>
            <w:tcW w:w="270" w:type="dxa"/>
            <w:gridSpan w:val="2"/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gridSpan w:val="2"/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6BF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gridSpan w:val="2"/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6BF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6,308</w:t>
            </w:r>
          </w:p>
        </w:tc>
      </w:tr>
      <w:tr w:rsidR="00BF6305" w:rsidRPr="000C2789" w:rsidTr="00D01675">
        <w:trPr>
          <w:gridAfter w:val="1"/>
          <w:wAfter w:w="18" w:type="dxa"/>
        </w:trPr>
        <w:tc>
          <w:tcPr>
            <w:tcW w:w="3852" w:type="dxa"/>
          </w:tcPr>
          <w:p w:rsidR="00BF6305" w:rsidRPr="00490827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0827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 w:rsidRPr="004908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(ทั่วไป)</w:t>
            </w:r>
          </w:p>
        </w:tc>
        <w:tc>
          <w:tcPr>
            <w:tcW w:w="1152" w:type="dxa"/>
          </w:tcPr>
          <w:p w:rsidR="00BF6305" w:rsidRPr="00490827" w:rsidRDefault="00BF6305" w:rsidP="00D0167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3,426</w:t>
            </w:r>
          </w:p>
        </w:tc>
        <w:tc>
          <w:tcPr>
            <w:tcW w:w="270" w:type="dxa"/>
            <w:gridSpan w:val="2"/>
          </w:tcPr>
          <w:p w:rsidR="00BF6305" w:rsidRPr="00490827" w:rsidRDefault="00BF6305" w:rsidP="00D01675">
            <w:pPr>
              <w:pStyle w:val="acctfourfigures"/>
              <w:tabs>
                <w:tab w:val="clear" w:pos="765"/>
                <w:tab w:val="decimal" w:pos="864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24" w:type="dxa"/>
            <w:gridSpan w:val="2"/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6BF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(2,219)</w:t>
            </w:r>
          </w:p>
        </w:tc>
        <w:tc>
          <w:tcPr>
            <w:tcW w:w="270" w:type="dxa"/>
            <w:gridSpan w:val="2"/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gridSpan w:val="2"/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6BF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gridSpan w:val="2"/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6BF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1,207</w:t>
            </w:r>
          </w:p>
        </w:tc>
      </w:tr>
      <w:tr w:rsidR="00BF6305" w:rsidRPr="000C2789" w:rsidTr="00D01675">
        <w:trPr>
          <w:gridAfter w:val="1"/>
          <w:wAfter w:w="18" w:type="dxa"/>
        </w:trPr>
        <w:tc>
          <w:tcPr>
            <w:tcW w:w="3852" w:type="dxa"/>
          </w:tcPr>
          <w:p w:rsidR="00BF6305" w:rsidRPr="00490827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077FD1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52" w:type="dxa"/>
          </w:tcPr>
          <w:p w:rsidR="00BF6305" w:rsidRPr="00490827" w:rsidRDefault="00BF6305" w:rsidP="00D0167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1,460</w:t>
            </w:r>
          </w:p>
        </w:tc>
        <w:tc>
          <w:tcPr>
            <w:tcW w:w="270" w:type="dxa"/>
            <w:gridSpan w:val="2"/>
          </w:tcPr>
          <w:p w:rsidR="00BF6305" w:rsidRPr="00490827" w:rsidRDefault="00BF6305" w:rsidP="00D01675">
            <w:pPr>
              <w:pStyle w:val="acctfourfigures"/>
              <w:tabs>
                <w:tab w:val="clear" w:pos="765"/>
                <w:tab w:val="decimal" w:pos="864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24" w:type="dxa"/>
            <w:gridSpan w:val="2"/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6BF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1,460</w:t>
            </w:r>
            <w:r w:rsidRPr="00A26BF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gridSpan w:val="2"/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  <w:tab w:val="left" w:pos="604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6BF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gridSpan w:val="2"/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F6305" w:rsidRPr="000C2789" w:rsidTr="00D01675">
        <w:trPr>
          <w:gridAfter w:val="1"/>
          <w:wAfter w:w="18" w:type="dxa"/>
        </w:trPr>
        <w:tc>
          <w:tcPr>
            <w:tcW w:w="3852" w:type="dxa"/>
          </w:tcPr>
          <w:p w:rsidR="00BF6305" w:rsidRPr="00077FD1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7F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BF6305" w:rsidRPr="00490827" w:rsidRDefault="00BF6305" w:rsidP="00D0167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38,765</w:t>
            </w:r>
          </w:p>
        </w:tc>
        <w:tc>
          <w:tcPr>
            <w:tcW w:w="270" w:type="dxa"/>
            <w:gridSpan w:val="2"/>
          </w:tcPr>
          <w:p w:rsidR="00BF6305" w:rsidRPr="00490827" w:rsidRDefault="00BF6305" w:rsidP="00D01675">
            <w:pPr>
              <w:pStyle w:val="acctfourfigures"/>
              <w:tabs>
                <w:tab w:val="clear" w:pos="765"/>
                <w:tab w:val="decimal" w:pos="864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26BF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A26BF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293</w:t>
            </w:r>
            <w:r w:rsidRPr="00A26BF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(2,532)</w:t>
            </w:r>
          </w:p>
        </w:tc>
        <w:tc>
          <w:tcPr>
            <w:tcW w:w="270" w:type="dxa"/>
            <w:gridSpan w:val="2"/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</w:t>
            </w:r>
            <w:r w:rsidRPr="00A26BF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</w:t>
            </w:r>
          </w:p>
        </w:tc>
      </w:tr>
      <w:tr w:rsidR="00BF6305" w:rsidRPr="00996FF1" w:rsidTr="00D01675">
        <w:trPr>
          <w:gridAfter w:val="1"/>
          <w:wAfter w:w="18" w:type="dxa"/>
        </w:trPr>
        <w:tc>
          <w:tcPr>
            <w:tcW w:w="3852" w:type="dxa"/>
          </w:tcPr>
          <w:p w:rsidR="00BF6305" w:rsidRPr="000C2789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F6305" w:rsidRPr="00996FF1" w:rsidRDefault="00BF6305" w:rsidP="00D01675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BF6305" w:rsidRPr="00996FF1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:rsidR="00BF6305" w:rsidRPr="00996FF1" w:rsidRDefault="00BF6305" w:rsidP="00D01675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BF6305" w:rsidRPr="00996FF1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</w:tcBorders>
            <w:vAlign w:val="bottom"/>
          </w:tcPr>
          <w:p w:rsidR="00BF6305" w:rsidRPr="005F1557" w:rsidRDefault="00BF6305" w:rsidP="00D01675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BF6305" w:rsidRPr="005F1557" w:rsidRDefault="00BF6305" w:rsidP="00D01675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:rsidR="00BF6305" w:rsidRPr="00996FF1" w:rsidRDefault="00BF6305" w:rsidP="00D01675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F6305" w:rsidRPr="000C2789" w:rsidTr="00D01675">
        <w:tc>
          <w:tcPr>
            <w:tcW w:w="3852" w:type="dxa"/>
          </w:tcPr>
          <w:p w:rsidR="00BF6305" w:rsidRPr="000C2789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C27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gridSpan w:val="2"/>
          </w:tcPr>
          <w:p w:rsidR="00BF6305" w:rsidRPr="000C2789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BF6305" w:rsidRPr="000C2789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gridSpan w:val="2"/>
          </w:tcPr>
          <w:p w:rsidR="00BF6305" w:rsidRPr="000C2789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BF6305" w:rsidRPr="000C2789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gridSpan w:val="2"/>
          </w:tcPr>
          <w:p w:rsidR="00BF6305" w:rsidRPr="000C2789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BF6305" w:rsidRPr="000C2789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gridSpan w:val="2"/>
          </w:tcPr>
          <w:p w:rsidR="00BF6305" w:rsidRPr="000C2789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6305" w:rsidRPr="004C0997" w:rsidTr="00D01675">
        <w:tc>
          <w:tcPr>
            <w:tcW w:w="3852" w:type="dxa"/>
          </w:tcPr>
          <w:p w:rsidR="00BF6305" w:rsidRPr="006F23D6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6F23D6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 w:rsidRPr="006F23D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BF6305" w:rsidRPr="00DD63BD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2"/>
                <w:szCs w:val="32"/>
                <w:cs/>
              </w:rPr>
            </w:pPr>
            <w:r w:rsidRPr="006F23D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F23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F23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ความแตกต่างของค่าเสื่อมราคา</w:t>
            </w:r>
            <w:r w:rsidRPr="006F23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BF6305" w:rsidRDefault="00BF6305" w:rsidP="00D016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BF6305" w:rsidRPr="00406251" w:rsidRDefault="00BF6305" w:rsidP="00D016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(2,294)</w:t>
            </w:r>
          </w:p>
        </w:tc>
        <w:tc>
          <w:tcPr>
            <w:tcW w:w="270" w:type="dxa"/>
            <w:gridSpan w:val="2"/>
          </w:tcPr>
          <w:p w:rsidR="00BF6305" w:rsidRPr="00406251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bottom"/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6BF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(346)</w:t>
            </w:r>
          </w:p>
        </w:tc>
        <w:tc>
          <w:tcPr>
            <w:tcW w:w="270" w:type="dxa"/>
            <w:gridSpan w:val="2"/>
            <w:vAlign w:val="bottom"/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gridSpan w:val="2"/>
            <w:tcBorders>
              <w:bottom w:val="single" w:sz="4" w:space="0" w:color="auto"/>
            </w:tcBorders>
            <w:vAlign w:val="bottom"/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6BF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bottom"/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6BF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(2,640)</w:t>
            </w:r>
          </w:p>
        </w:tc>
      </w:tr>
      <w:tr w:rsidR="00BF6305" w:rsidRPr="004C0997" w:rsidTr="00D01675">
        <w:tc>
          <w:tcPr>
            <w:tcW w:w="3852" w:type="dxa"/>
          </w:tcPr>
          <w:p w:rsidR="00BF6305" w:rsidRPr="004C0997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9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6305" w:rsidRPr="00490827" w:rsidRDefault="00BF6305" w:rsidP="00D016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(2,294)</w:t>
            </w:r>
          </w:p>
        </w:tc>
        <w:tc>
          <w:tcPr>
            <w:tcW w:w="270" w:type="dxa"/>
            <w:gridSpan w:val="2"/>
          </w:tcPr>
          <w:p w:rsidR="00BF6305" w:rsidRPr="00490827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6305" w:rsidRPr="00F1742C" w:rsidRDefault="00BF6305" w:rsidP="00D0167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1742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(346)</w:t>
            </w:r>
          </w:p>
        </w:tc>
        <w:tc>
          <w:tcPr>
            <w:tcW w:w="270" w:type="dxa"/>
            <w:gridSpan w:val="2"/>
          </w:tcPr>
          <w:p w:rsidR="00BF6305" w:rsidRPr="00F1742C" w:rsidRDefault="00BF6305" w:rsidP="00D016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6305" w:rsidRPr="00F1742C" w:rsidRDefault="00BF6305" w:rsidP="00D01675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1742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BF6305" w:rsidRPr="00F1742C" w:rsidRDefault="00BF6305" w:rsidP="00D016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6305" w:rsidRPr="00F1742C" w:rsidRDefault="00BF6305" w:rsidP="00D0167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1742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(2,640)</w:t>
            </w:r>
          </w:p>
        </w:tc>
      </w:tr>
      <w:tr w:rsidR="00BF6305" w:rsidRPr="004C0997" w:rsidTr="00D01675">
        <w:tc>
          <w:tcPr>
            <w:tcW w:w="3852" w:type="dxa"/>
          </w:tcPr>
          <w:p w:rsidR="00BF6305" w:rsidRPr="004C0997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:rsidR="00BF6305" w:rsidRDefault="00BF6305" w:rsidP="00D016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BF6305" w:rsidRPr="00490827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:rsidR="00BF6305" w:rsidRPr="00F1742C" w:rsidRDefault="00BF6305" w:rsidP="00D0167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BF6305" w:rsidRPr="00F1742C" w:rsidRDefault="00BF6305" w:rsidP="00D016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</w:tcBorders>
          </w:tcPr>
          <w:p w:rsidR="00BF6305" w:rsidRPr="00F1742C" w:rsidRDefault="00BF6305" w:rsidP="00D01675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BF6305" w:rsidRPr="00F1742C" w:rsidRDefault="00BF6305" w:rsidP="00D016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:rsidR="00BF6305" w:rsidRPr="00F1742C" w:rsidRDefault="00BF6305" w:rsidP="00D016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F6305" w:rsidRPr="000C2789" w:rsidTr="00D01675">
        <w:tc>
          <w:tcPr>
            <w:tcW w:w="3852" w:type="dxa"/>
          </w:tcPr>
          <w:p w:rsidR="00BF6305" w:rsidRPr="000C2789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:rsidR="00BF6305" w:rsidRPr="00406251" w:rsidRDefault="00BF6305" w:rsidP="00D016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36,471</w:t>
            </w:r>
          </w:p>
        </w:tc>
        <w:tc>
          <w:tcPr>
            <w:tcW w:w="270" w:type="dxa"/>
            <w:gridSpan w:val="2"/>
          </w:tcPr>
          <w:p w:rsidR="00BF6305" w:rsidRPr="00406251" w:rsidRDefault="00BF6305" w:rsidP="00D016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24" w:type="dxa"/>
            <w:gridSpan w:val="2"/>
            <w:tcBorders>
              <w:bottom w:val="double" w:sz="4" w:space="0" w:color="auto"/>
            </w:tcBorders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</w:t>
            </w:r>
            <w:r w:rsidRPr="00A26BF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639</w:t>
            </w:r>
            <w:r w:rsidRPr="00A26BF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gridSpan w:val="2"/>
            <w:tcBorders>
              <w:bottom w:val="double" w:sz="4" w:space="0" w:color="auto"/>
            </w:tcBorders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(2,532)</w:t>
            </w:r>
          </w:p>
        </w:tc>
        <w:tc>
          <w:tcPr>
            <w:tcW w:w="270" w:type="dxa"/>
            <w:gridSpan w:val="2"/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gridSpan w:val="2"/>
            <w:tcBorders>
              <w:bottom w:val="double" w:sz="4" w:space="0" w:color="auto"/>
            </w:tcBorders>
          </w:tcPr>
          <w:p w:rsidR="00BF6305" w:rsidRPr="00A26BF9" w:rsidRDefault="00BF6305" w:rsidP="00D0167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28,300</w:t>
            </w:r>
          </w:p>
        </w:tc>
      </w:tr>
    </w:tbl>
    <w:p w:rsidR="00BF6305" w:rsidRDefault="00BF6305" w:rsidP="00447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:rsidR="00BF6305" w:rsidRDefault="00BF6305" w:rsidP="00447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72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18"/>
        <w:gridCol w:w="252"/>
        <w:gridCol w:w="18"/>
        <w:gridCol w:w="1206"/>
        <w:gridCol w:w="18"/>
        <w:gridCol w:w="236"/>
        <w:gridCol w:w="1240"/>
        <w:gridCol w:w="270"/>
        <w:gridCol w:w="9"/>
        <w:gridCol w:w="1325"/>
      </w:tblGrid>
      <w:tr w:rsidR="00BF6305" w:rsidRPr="007E09C8" w:rsidTr="00BF6305">
        <w:trPr>
          <w:tblHeader/>
        </w:trPr>
        <w:tc>
          <w:tcPr>
            <w:tcW w:w="3870" w:type="dxa"/>
            <w:shd w:val="clear" w:color="auto" w:fill="auto"/>
          </w:tcPr>
          <w:p w:rsidR="00BF6305" w:rsidRPr="00BF6305" w:rsidRDefault="00BF6305" w:rsidP="00D0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color w:val="0000FF"/>
                <w:sz w:val="26"/>
                <w:szCs w:val="26"/>
              </w:rPr>
            </w:pPr>
          </w:p>
        </w:tc>
        <w:tc>
          <w:tcPr>
            <w:tcW w:w="5852" w:type="dxa"/>
            <w:gridSpan w:val="11"/>
            <w:tcBorders>
              <w:bottom w:val="single" w:sz="4" w:space="0" w:color="auto"/>
            </w:tcBorders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09C8">
              <w:rPr>
                <w:rFonts w:ascii="Angsana New" w:hAnsi="Angsana New"/>
                <w:b/>
                <w:sz w:val="30"/>
                <w:szCs w:val="30"/>
                <w:cs/>
              </w:rPr>
              <w:t>(</w:t>
            </w:r>
            <w:r w:rsidRPr="007E09C8">
              <w:rPr>
                <w:rFonts w:ascii="Angsana New" w:hAnsi="Angsana New" w:hint="cs"/>
                <w:b/>
                <w:sz w:val="30"/>
                <w:szCs w:val="30"/>
                <w:cs/>
              </w:rPr>
              <w:t>พัน</w:t>
            </w:r>
            <w:r w:rsidRPr="007E09C8">
              <w:rPr>
                <w:rFonts w:ascii="Angsana New" w:hAnsi="Angsana New"/>
                <w:b/>
                <w:sz w:val="30"/>
                <w:szCs w:val="30"/>
                <w:cs/>
              </w:rPr>
              <w:t>บาท)</w:t>
            </w:r>
          </w:p>
        </w:tc>
      </w:tr>
      <w:tr w:rsidR="00BF6305" w:rsidRPr="007E09C8" w:rsidTr="00BF6305">
        <w:trPr>
          <w:tblHeader/>
        </w:trPr>
        <w:tc>
          <w:tcPr>
            <w:tcW w:w="3870" w:type="dxa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9C8">
              <w:rPr>
                <w:sz w:val="30"/>
                <w:szCs w:val="30"/>
                <w:cs/>
              </w:rPr>
              <w:br w:type="page"/>
            </w:r>
            <w:r w:rsidRPr="007E09C8">
              <w:rPr>
                <w:sz w:val="30"/>
                <w:szCs w:val="30"/>
              </w:rPr>
              <w:br w:type="page"/>
            </w:r>
          </w:p>
        </w:tc>
        <w:tc>
          <w:tcPr>
            <w:tcW w:w="5852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09C8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7E09C8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BF6305" w:rsidRPr="007E09C8" w:rsidTr="00BF6305">
        <w:trPr>
          <w:tblHeader/>
        </w:trPr>
        <w:tc>
          <w:tcPr>
            <w:tcW w:w="3870" w:type="dxa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09C8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7E09C8">
              <w:rPr>
                <w:rFonts w:ascii="Angsana New" w:hAnsi="Angsana New" w:hint="cs"/>
                <w:sz w:val="30"/>
                <w:szCs w:val="30"/>
                <w:cs/>
              </w:rPr>
              <w:t xml:space="preserve"> (รายจ่าย)</w:t>
            </w:r>
            <w:r w:rsidRPr="007E09C8">
              <w:rPr>
                <w:rFonts w:ascii="Angsana New" w:hAnsi="Angsana New"/>
                <w:sz w:val="30"/>
                <w:szCs w:val="30"/>
              </w:rPr>
              <w:t>/</w:t>
            </w:r>
            <w:r w:rsidRPr="007E09C8"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9" w:type="dxa"/>
            <w:gridSpan w:val="2"/>
            <w:tcBorders>
              <w:top w:val="single" w:sz="4" w:space="0" w:color="auto"/>
            </w:tcBorders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6305" w:rsidRPr="007E09C8" w:rsidTr="00BF6305">
        <w:trPr>
          <w:trHeight w:val="203"/>
          <w:tblHeader/>
        </w:trPr>
        <w:tc>
          <w:tcPr>
            <w:tcW w:w="3870" w:type="dxa"/>
            <w:shd w:val="clear" w:color="auto" w:fill="auto"/>
          </w:tcPr>
          <w:p w:rsidR="00BF6305" w:rsidRPr="007E09C8" w:rsidRDefault="00BF6305" w:rsidP="00D0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9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E09C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7E09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E09C8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gridSpan w:val="2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54" w:type="dxa"/>
            <w:gridSpan w:val="2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9" w:type="dxa"/>
            <w:gridSpan w:val="2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9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E09C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E09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E09C8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>2560</w:t>
            </w:r>
          </w:p>
        </w:tc>
      </w:tr>
      <w:tr w:rsidR="00BF6305" w:rsidRPr="007E09C8" w:rsidTr="00BF6305">
        <w:tc>
          <w:tcPr>
            <w:tcW w:w="3870" w:type="dxa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E09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F6305" w:rsidRPr="007E09C8" w:rsidRDefault="00BF6305" w:rsidP="00D0167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BF6305" w:rsidRPr="007E09C8" w:rsidRDefault="00BF6305" w:rsidP="00D016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:rsidR="00BF6305" w:rsidRPr="007E09C8" w:rsidRDefault="00BF6305" w:rsidP="00D01675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  <w:gridSpan w:val="2"/>
          </w:tcPr>
          <w:p w:rsidR="00BF6305" w:rsidRPr="007E09C8" w:rsidRDefault="00BF6305" w:rsidP="00D016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:rsidR="00BF6305" w:rsidRPr="007E09C8" w:rsidRDefault="00BF6305" w:rsidP="00D0167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9" w:type="dxa"/>
            <w:gridSpan w:val="2"/>
          </w:tcPr>
          <w:p w:rsidR="00BF6305" w:rsidRPr="007E09C8" w:rsidRDefault="00BF6305" w:rsidP="00D016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:rsidR="00BF6305" w:rsidRPr="007E09C8" w:rsidRDefault="00BF6305" w:rsidP="00D0167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F6305" w:rsidRPr="007E09C8" w:rsidTr="00D01675">
        <w:tc>
          <w:tcPr>
            <w:tcW w:w="3870" w:type="dxa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09C8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7E09C8">
              <w:rPr>
                <w:rFonts w:ascii="Angsana New" w:hAnsi="Angsana New"/>
                <w:color w:val="0000FF"/>
                <w:sz w:val="30"/>
                <w:szCs w:val="30"/>
                <w:cs/>
              </w:rPr>
              <w:t xml:space="preserve"> </w:t>
            </w:r>
            <w:r w:rsidRPr="007E09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(หนี้สงสัยจะสูญ)</w:t>
            </w:r>
          </w:p>
        </w:tc>
        <w:tc>
          <w:tcPr>
            <w:tcW w:w="1260" w:type="dxa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23,132</w:t>
            </w:r>
          </w:p>
        </w:tc>
        <w:tc>
          <w:tcPr>
            <w:tcW w:w="270" w:type="dxa"/>
            <w:gridSpan w:val="2"/>
          </w:tcPr>
          <w:p w:rsidR="00BF6305" w:rsidRPr="007E09C8" w:rsidRDefault="00BF6305" w:rsidP="00D01675">
            <w:pPr>
              <w:pStyle w:val="acctfourfigures"/>
              <w:tabs>
                <w:tab w:val="clear" w:pos="765"/>
                <w:tab w:val="decimal" w:pos="864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24" w:type="dxa"/>
            <w:gridSpan w:val="2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(1,682)</w:t>
            </w:r>
          </w:p>
        </w:tc>
        <w:tc>
          <w:tcPr>
            <w:tcW w:w="254" w:type="dxa"/>
            <w:gridSpan w:val="2"/>
          </w:tcPr>
          <w:p w:rsidR="00BF6305" w:rsidRPr="007E09C8" w:rsidRDefault="00BF6305" w:rsidP="00D01675">
            <w:pPr>
              <w:tabs>
                <w:tab w:val="clear" w:pos="907"/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BF6305" w:rsidRPr="007E09C8" w:rsidRDefault="00BF6305" w:rsidP="00D01675">
            <w:pPr>
              <w:tabs>
                <w:tab w:val="clear" w:pos="907"/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gridSpan w:val="2"/>
          </w:tcPr>
          <w:p w:rsidR="00BF6305" w:rsidRPr="007E09C8" w:rsidRDefault="00BF6305" w:rsidP="00D01675">
            <w:pPr>
              <w:tabs>
                <w:tab w:val="clear" w:pos="907"/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dxa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21,450</w:t>
            </w:r>
          </w:p>
        </w:tc>
      </w:tr>
      <w:tr w:rsidR="00BF6305" w:rsidRPr="007E09C8" w:rsidTr="00D01675">
        <w:tc>
          <w:tcPr>
            <w:tcW w:w="3870" w:type="dxa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09C8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7E09C8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  <w:r w:rsidRPr="007E09C8">
              <w:rPr>
                <w:rFonts w:ascii="Angsana New" w:hAnsi="Angsana New"/>
                <w:color w:val="0000FF"/>
                <w:sz w:val="30"/>
                <w:szCs w:val="30"/>
                <w:cs/>
              </w:rPr>
              <w:t xml:space="preserve"> </w:t>
            </w:r>
            <w:r w:rsidRPr="007E09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(หนี้สงสัยจะสูญ)</w:t>
            </w:r>
          </w:p>
        </w:tc>
        <w:tc>
          <w:tcPr>
            <w:tcW w:w="1260" w:type="dxa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70" w:type="dxa"/>
            <w:gridSpan w:val="2"/>
          </w:tcPr>
          <w:p w:rsidR="00BF6305" w:rsidRPr="007E09C8" w:rsidRDefault="00BF6305" w:rsidP="00D01675">
            <w:pPr>
              <w:pStyle w:val="acctfourfigures"/>
              <w:tabs>
                <w:tab w:val="clear" w:pos="765"/>
                <w:tab w:val="decimal" w:pos="864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24" w:type="dxa"/>
            <w:gridSpan w:val="2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4" w:type="dxa"/>
            <w:gridSpan w:val="2"/>
          </w:tcPr>
          <w:p w:rsidR="00BF6305" w:rsidRPr="007E09C8" w:rsidRDefault="00BF6305" w:rsidP="00D01675">
            <w:pPr>
              <w:tabs>
                <w:tab w:val="clear" w:pos="907"/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BF6305" w:rsidRPr="007E09C8" w:rsidRDefault="00BF6305" w:rsidP="00D01675">
            <w:pPr>
              <w:tabs>
                <w:tab w:val="clear" w:pos="907"/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gridSpan w:val="2"/>
          </w:tcPr>
          <w:p w:rsidR="00BF6305" w:rsidRPr="007E09C8" w:rsidRDefault="00BF6305" w:rsidP="00D01675">
            <w:pPr>
              <w:tabs>
                <w:tab w:val="clear" w:pos="907"/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dxa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247</w:t>
            </w:r>
          </w:p>
        </w:tc>
      </w:tr>
      <w:tr w:rsidR="00BF6305" w:rsidRPr="007E09C8" w:rsidTr="00D01675">
        <w:tc>
          <w:tcPr>
            <w:tcW w:w="3870" w:type="dxa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09C8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  <w:r w:rsidRPr="007E09C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E09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(ค่าเผื่อการลดมูลค่าของสินค้า)</w:t>
            </w:r>
          </w:p>
        </w:tc>
        <w:tc>
          <w:tcPr>
            <w:tcW w:w="1260" w:type="dxa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2,554</w:t>
            </w:r>
          </w:p>
        </w:tc>
        <w:tc>
          <w:tcPr>
            <w:tcW w:w="270" w:type="dxa"/>
            <w:gridSpan w:val="2"/>
          </w:tcPr>
          <w:p w:rsidR="00BF6305" w:rsidRPr="007E09C8" w:rsidRDefault="00BF6305" w:rsidP="00D01675">
            <w:pPr>
              <w:pStyle w:val="acctfourfigures"/>
              <w:tabs>
                <w:tab w:val="clear" w:pos="765"/>
                <w:tab w:val="decimal" w:pos="864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24" w:type="dxa"/>
            <w:gridSpan w:val="2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(826)</w:t>
            </w:r>
          </w:p>
        </w:tc>
        <w:tc>
          <w:tcPr>
            <w:tcW w:w="254" w:type="dxa"/>
            <w:gridSpan w:val="2"/>
          </w:tcPr>
          <w:p w:rsidR="00BF6305" w:rsidRPr="007E09C8" w:rsidRDefault="00BF6305" w:rsidP="00D01675">
            <w:pPr>
              <w:tabs>
                <w:tab w:val="clear" w:pos="907"/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BF6305" w:rsidRPr="007E09C8" w:rsidRDefault="00BF6305" w:rsidP="00D01675">
            <w:pPr>
              <w:tabs>
                <w:tab w:val="clear" w:pos="907"/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gridSpan w:val="2"/>
          </w:tcPr>
          <w:p w:rsidR="00BF6305" w:rsidRPr="007E09C8" w:rsidRDefault="00BF6305" w:rsidP="00D01675">
            <w:pPr>
              <w:tabs>
                <w:tab w:val="clear" w:pos="907"/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dxa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1,728</w:t>
            </w:r>
          </w:p>
        </w:tc>
      </w:tr>
      <w:tr w:rsidR="00BF6305" w:rsidRPr="007E09C8" w:rsidTr="00D01675">
        <w:tc>
          <w:tcPr>
            <w:tcW w:w="3870" w:type="dxa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09C8">
              <w:rPr>
                <w:rFonts w:ascii="Angsana New" w:hAnsi="Angsana New" w:hint="cs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5,421</w:t>
            </w:r>
          </w:p>
        </w:tc>
        <w:tc>
          <w:tcPr>
            <w:tcW w:w="270" w:type="dxa"/>
            <w:gridSpan w:val="2"/>
          </w:tcPr>
          <w:p w:rsidR="00BF6305" w:rsidRPr="007E09C8" w:rsidRDefault="00BF6305" w:rsidP="00D01675">
            <w:pPr>
              <w:pStyle w:val="acctfourfigures"/>
              <w:tabs>
                <w:tab w:val="clear" w:pos="765"/>
                <w:tab w:val="decimal" w:pos="864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24" w:type="dxa"/>
            <w:gridSpan w:val="2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887</w:t>
            </w:r>
          </w:p>
        </w:tc>
        <w:tc>
          <w:tcPr>
            <w:tcW w:w="254" w:type="dxa"/>
            <w:gridSpan w:val="2"/>
          </w:tcPr>
          <w:p w:rsidR="00BF6305" w:rsidRPr="007E09C8" w:rsidRDefault="00BF6305" w:rsidP="00D01675">
            <w:pPr>
              <w:tabs>
                <w:tab w:val="clear" w:pos="907"/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BF6305" w:rsidRPr="007E09C8" w:rsidRDefault="00BF6305" w:rsidP="00D01675">
            <w:pPr>
              <w:tabs>
                <w:tab w:val="clear" w:pos="907"/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gridSpan w:val="2"/>
          </w:tcPr>
          <w:p w:rsidR="00BF6305" w:rsidRPr="007E09C8" w:rsidRDefault="00BF6305" w:rsidP="00D01675">
            <w:pPr>
              <w:tabs>
                <w:tab w:val="clear" w:pos="907"/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dxa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6,308</w:t>
            </w:r>
          </w:p>
        </w:tc>
      </w:tr>
      <w:tr w:rsidR="00BF6305" w:rsidRPr="007E09C8" w:rsidTr="00D01675">
        <w:tc>
          <w:tcPr>
            <w:tcW w:w="3870" w:type="dxa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09C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 w:rsidRPr="007E09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(ทั่วไป)</w:t>
            </w:r>
          </w:p>
        </w:tc>
        <w:tc>
          <w:tcPr>
            <w:tcW w:w="1260" w:type="dxa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3,426</w:t>
            </w:r>
          </w:p>
        </w:tc>
        <w:tc>
          <w:tcPr>
            <w:tcW w:w="270" w:type="dxa"/>
            <w:gridSpan w:val="2"/>
          </w:tcPr>
          <w:p w:rsidR="00BF6305" w:rsidRPr="007E09C8" w:rsidRDefault="00BF6305" w:rsidP="00D01675">
            <w:pPr>
              <w:pStyle w:val="acctfourfigures"/>
              <w:tabs>
                <w:tab w:val="clear" w:pos="765"/>
                <w:tab w:val="decimal" w:pos="864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24" w:type="dxa"/>
            <w:gridSpan w:val="2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(2,219)</w:t>
            </w:r>
          </w:p>
        </w:tc>
        <w:tc>
          <w:tcPr>
            <w:tcW w:w="254" w:type="dxa"/>
            <w:gridSpan w:val="2"/>
          </w:tcPr>
          <w:p w:rsidR="00BF6305" w:rsidRPr="007E09C8" w:rsidRDefault="00BF6305" w:rsidP="00D01675">
            <w:pPr>
              <w:tabs>
                <w:tab w:val="clear" w:pos="907"/>
                <w:tab w:val="decimal" w:pos="972"/>
              </w:tabs>
              <w:ind w:left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BF6305" w:rsidRPr="007E09C8" w:rsidRDefault="00BF6305" w:rsidP="00D01675">
            <w:pPr>
              <w:tabs>
                <w:tab w:val="clear" w:pos="907"/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gridSpan w:val="2"/>
          </w:tcPr>
          <w:p w:rsidR="00BF6305" w:rsidRPr="007E09C8" w:rsidRDefault="00BF6305" w:rsidP="00D01675">
            <w:pPr>
              <w:tabs>
                <w:tab w:val="clear" w:pos="907"/>
                <w:tab w:val="decimal" w:pos="972"/>
              </w:tabs>
              <w:ind w:left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dxa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1,207</w:t>
            </w:r>
          </w:p>
        </w:tc>
      </w:tr>
      <w:tr w:rsidR="00BF6305" w:rsidRPr="007E09C8" w:rsidTr="00D01675">
        <w:tc>
          <w:tcPr>
            <w:tcW w:w="3870" w:type="dxa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9C8">
              <w:rPr>
                <w:rFonts w:ascii="Angsana New" w:hAnsi="Angsana New"/>
                <w:b/>
                <w:bCs/>
                <w:sz w:val="30"/>
                <w:szCs w:val="30"/>
              </w:rPr>
              <w:t>34,773</w:t>
            </w:r>
          </w:p>
        </w:tc>
        <w:tc>
          <w:tcPr>
            <w:tcW w:w="270" w:type="dxa"/>
            <w:gridSpan w:val="2"/>
          </w:tcPr>
          <w:p w:rsidR="00BF6305" w:rsidRPr="007E09C8" w:rsidRDefault="00BF6305" w:rsidP="00D01675">
            <w:pPr>
              <w:pStyle w:val="acctfourfigures"/>
              <w:tabs>
                <w:tab w:val="clear" w:pos="765"/>
                <w:tab w:val="decimal" w:pos="864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9C8">
              <w:rPr>
                <w:rFonts w:ascii="Angsana New" w:hAnsi="Angsana New"/>
                <w:b/>
                <w:bCs/>
                <w:sz w:val="30"/>
                <w:szCs w:val="30"/>
              </w:rPr>
              <w:t>(3,833)</w:t>
            </w:r>
          </w:p>
        </w:tc>
        <w:tc>
          <w:tcPr>
            <w:tcW w:w="254" w:type="dxa"/>
            <w:gridSpan w:val="2"/>
          </w:tcPr>
          <w:p w:rsidR="00BF6305" w:rsidRPr="007E09C8" w:rsidRDefault="00BF6305" w:rsidP="00D01675">
            <w:pPr>
              <w:tabs>
                <w:tab w:val="clear" w:pos="907"/>
                <w:tab w:val="decimal" w:pos="972"/>
              </w:tabs>
              <w:ind w:left="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BF6305" w:rsidRPr="007E09C8" w:rsidRDefault="00BF6305" w:rsidP="00D01675">
            <w:pPr>
              <w:tabs>
                <w:tab w:val="clear" w:pos="907"/>
                <w:tab w:val="decimal" w:pos="9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9C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9" w:type="dxa"/>
            <w:gridSpan w:val="2"/>
          </w:tcPr>
          <w:p w:rsidR="00BF6305" w:rsidRPr="007E09C8" w:rsidRDefault="00BF6305" w:rsidP="00D01675">
            <w:pPr>
              <w:tabs>
                <w:tab w:val="clear" w:pos="907"/>
                <w:tab w:val="decimal" w:pos="972"/>
              </w:tabs>
              <w:ind w:left="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9C8">
              <w:rPr>
                <w:rFonts w:ascii="Angsana New" w:hAnsi="Angsana New"/>
                <w:b/>
                <w:bCs/>
                <w:sz w:val="30"/>
                <w:szCs w:val="30"/>
              </w:rPr>
              <w:t>30,940</w:t>
            </w:r>
          </w:p>
        </w:tc>
      </w:tr>
      <w:tr w:rsidR="00BF6305" w:rsidRPr="007E09C8" w:rsidTr="00D01675">
        <w:tc>
          <w:tcPr>
            <w:tcW w:w="3870" w:type="dxa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E09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8" w:type="dxa"/>
            <w:gridSpan w:val="2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gridSpan w:val="2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gridSpan w:val="2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6305" w:rsidRPr="007E09C8" w:rsidTr="00D01675">
        <w:tc>
          <w:tcPr>
            <w:tcW w:w="3870" w:type="dxa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 w:rsidRPr="007E09C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E09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E09C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ความแตกต่างของค่าเสื่อมราคา</w:t>
            </w:r>
            <w:r w:rsidRPr="007E09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(2,294)</w:t>
            </w:r>
          </w:p>
        </w:tc>
        <w:tc>
          <w:tcPr>
            <w:tcW w:w="270" w:type="dxa"/>
            <w:gridSpan w:val="2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(346)</w:t>
            </w:r>
          </w:p>
        </w:tc>
        <w:tc>
          <w:tcPr>
            <w:tcW w:w="236" w:type="dxa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:rsidR="00BF6305" w:rsidRPr="007E09C8" w:rsidRDefault="00BF6305" w:rsidP="00D01675">
            <w:pPr>
              <w:tabs>
                <w:tab w:val="clear" w:pos="907"/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BF6305" w:rsidRPr="007E09C8" w:rsidRDefault="00BF6305" w:rsidP="00D01675">
            <w:pPr>
              <w:tabs>
                <w:tab w:val="clear" w:pos="907"/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F6305" w:rsidRPr="007E09C8" w:rsidRDefault="00BF6305" w:rsidP="00D01675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gridSpan w:val="2"/>
            <w:tcBorders>
              <w:bottom w:val="single" w:sz="4" w:space="0" w:color="auto"/>
            </w:tcBorders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(2,640)</w:t>
            </w:r>
          </w:p>
        </w:tc>
      </w:tr>
      <w:tr w:rsidR="00BF6305" w:rsidRPr="007E09C8" w:rsidTr="00D01675">
        <w:tc>
          <w:tcPr>
            <w:tcW w:w="3870" w:type="dxa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09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9C8">
              <w:rPr>
                <w:rFonts w:ascii="Angsana New" w:hAnsi="Angsana New"/>
                <w:b/>
                <w:bCs/>
                <w:sz w:val="30"/>
                <w:szCs w:val="30"/>
              </w:rPr>
              <w:t>(2,294)</w:t>
            </w:r>
          </w:p>
        </w:tc>
        <w:tc>
          <w:tcPr>
            <w:tcW w:w="270" w:type="dxa"/>
            <w:gridSpan w:val="2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9C8">
              <w:rPr>
                <w:rFonts w:ascii="Angsana New" w:hAnsi="Angsana New"/>
                <w:b/>
                <w:bCs/>
                <w:sz w:val="30"/>
                <w:szCs w:val="30"/>
              </w:rPr>
              <w:t>(346)</w:t>
            </w:r>
          </w:p>
        </w:tc>
        <w:tc>
          <w:tcPr>
            <w:tcW w:w="236" w:type="dxa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BF6305" w:rsidRPr="007E09C8" w:rsidRDefault="00BF6305" w:rsidP="00D01675">
            <w:pPr>
              <w:tabs>
                <w:tab w:val="clear" w:pos="907"/>
                <w:tab w:val="decimal" w:pos="9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9C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9C8">
              <w:rPr>
                <w:rFonts w:ascii="Angsana New" w:hAnsi="Angsana New"/>
                <w:b/>
                <w:bCs/>
                <w:sz w:val="30"/>
                <w:szCs w:val="30"/>
              </w:rPr>
              <w:t>(2,640)</w:t>
            </w:r>
          </w:p>
        </w:tc>
      </w:tr>
      <w:tr w:rsidR="00BF6305" w:rsidRPr="007E09C8" w:rsidTr="00D01675">
        <w:tc>
          <w:tcPr>
            <w:tcW w:w="3870" w:type="dxa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:rsidR="00BF6305" w:rsidRPr="007E09C8" w:rsidRDefault="00BF6305" w:rsidP="00D01675">
            <w:pPr>
              <w:tabs>
                <w:tab w:val="clear" w:pos="907"/>
                <w:tab w:val="decimal" w:pos="9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</w:tcBorders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6305" w:rsidRPr="000C2789" w:rsidTr="00D01675">
        <w:tc>
          <w:tcPr>
            <w:tcW w:w="3870" w:type="dxa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9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8" w:type="dxa"/>
            <w:gridSpan w:val="2"/>
            <w:tcBorders>
              <w:bottom w:val="double" w:sz="4" w:space="0" w:color="auto"/>
            </w:tcBorders>
          </w:tcPr>
          <w:p w:rsidR="00BF6305" w:rsidRPr="007E09C8" w:rsidRDefault="00BF6305" w:rsidP="00D0167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09C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32,479</w:t>
            </w:r>
          </w:p>
        </w:tc>
        <w:tc>
          <w:tcPr>
            <w:tcW w:w="270" w:type="dxa"/>
            <w:gridSpan w:val="2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tcBorders>
              <w:bottom w:val="double" w:sz="4" w:space="0" w:color="auto"/>
            </w:tcBorders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9C8">
              <w:rPr>
                <w:rFonts w:ascii="Angsana New" w:hAnsi="Angsana New"/>
                <w:b/>
                <w:bCs/>
                <w:sz w:val="30"/>
                <w:szCs w:val="30"/>
              </w:rPr>
              <w:t>(4,179)</w:t>
            </w:r>
          </w:p>
        </w:tc>
        <w:tc>
          <w:tcPr>
            <w:tcW w:w="236" w:type="dxa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9C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F6305" w:rsidRPr="007E09C8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gridSpan w:val="2"/>
            <w:tcBorders>
              <w:bottom w:val="double" w:sz="4" w:space="0" w:color="auto"/>
            </w:tcBorders>
          </w:tcPr>
          <w:p w:rsidR="00BF6305" w:rsidRPr="00FC4C36" w:rsidRDefault="00BF6305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9C8">
              <w:rPr>
                <w:rFonts w:ascii="Angsana New" w:hAnsi="Angsana New"/>
                <w:b/>
                <w:bCs/>
                <w:sz w:val="30"/>
                <w:szCs w:val="30"/>
              </w:rPr>
              <w:t>28,300</w:t>
            </w:r>
          </w:p>
        </w:tc>
      </w:tr>
    </w:tbl>
    <w:p w:rsidR="00A60B61" w:rsidRPr="000C7FFB" w:rsidRDefault="00A60B61" w:rsidP="00AB426F">
      <w:pPr>
        <w:numPr>
          <w:ilvl w:val="0"/>
          <w:numId w:val="29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630"/>
        </w:tabs>
        <w:spacing w:before="360" w:after="120"/>
        <w:ind w:left="346" w:hanging="346"/>
        <w:rPr>
          <w:rFonts w:ascii="Angsana New" w:hAnsi="Angsana New"/>
          <w:b/>
          <w:bCs/>
          <w:sz w:val="30"/>
          <w:szCs w:val="30"/>
        </w:rPr>
      </w:pPr>
      <w:r w:rsidRPr="000C7FFB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835"/>
        <w:gridCol w:w="945"/>
        <w:gridCol w:w="1260"/>
        <w:gridCol w:w="263"/>
        <w:gridCol w:w="1267"/>
        <w:gridCol w:w="291"/>
        <w:gridCol w:w="1149"/>
        <w:gridCol w:w="263"/>
        <w:gridCol w:w="1087"/>
      </w:tblGrid>
      <w:tr w:rsidR="00DB0B18" w:rsidRPr="00DB0B18" w:rsidTr="00DB0B18">
        <w:tc>
          <w:tcPr>
            <w:tcW w:w="2835" w:type="dxa"/>
          </w:tcPr>
          <w:p w:rsidR="00DB0B18" w:rsidRPr="00DB0B18" w:rsidRDefault="00DB0B18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:rsidR="00DB0B18" w:rsidRPr="00DB0B18" w:rsidRDefault="00DB0B18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tcBorders>
              <w:bottom w:val="single" w:sz="4" w:space="0" w:color="auto"/>
            </w:tcBorders>
          </w:tcPr>
          <w:p w:rsidR="00DB0B18" w:rsidRPr="00DB0B18" w:rsidRDefault="00DB0B18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0B18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</w:tr>
      <w:tr w:rsidR="00A60B61" w:rsidRPr="00DB0B18" w:rsidTr="00DB0B18">
        <w:tc>
          <w:tcPr>
            <w:tcW w:w="2835" w:type="dxa"/>
          </w:tcPr>
          <w:p w:rsidR="00A60B61" w:rsidRPr="00DB0B18" w:rsidRDefault="00A60B61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:rsidR="00A60B61" w:rsidRPr="00DB0B18" w:rsidRDefault="00A60B61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:rsidR="00A60B61" w:rsidRPr="00DB0B18" w:rsidRDefault="006D55EC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B18">
              <w:rPr>
                <w:rFonts w:ascii="Angsana New" w:hAnsi="Angsana New"/>
                <w:sz w:val="30"/>
                <w:szCs w:val="30"/>
                <w:cs/>
              </w:rPr>
              <w:t xml:space="preserve"> งบการเงินรวม</w:t>
            </w:r>
          </w:p>
        </w:tc>
        <w:tc>
          <w:tcPr>
            <w:tcW w:w="291" w:type="dxa"/>
            <w:tcBorders>
              <w:top w:val="single" w:sz="4" w:space="0" w:color="auto"/>
            </w:tcBorders>
          </w:tcPr>
          <w:p w:rsidR="00A60B61" w:rsidRPr="00DB0B18" w:rsidRDefault="00A60B61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:rsidR="00A60B61" w:rsidRPr="00DB0B18" w:rsidRDefault="00A60B61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B1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2158" w:rsidRPr="00155F86" w:rsidTr="00DB0B18">
        <w:tc>
          <w:tcPr>
            <w:tcW w:w="2835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55F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A571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A5711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91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A571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3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A5711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E51DD0" w:rsidRPr="00155F86" w:rsidTr="00DB0B18">
        <w:tc>
          <w:tcPr>
            <w:tcW w:w="2835" w:type="dxa"/>
          </w:tcPr>
          <w:p w:rsidR="00E51DD0" w:rsidRPr="00155F86" w:rsidRDefault="00E51DD0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5F8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45" w:type="dxa"/>
          </w:tcPr>
          <w:p w:rsidR="00E51DD0" w:rsidRPr="00155F86" w:rsidRDefault="00E51DD0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51DD0" w:rsidRPr="00155F86" w:rsidRDefault="00E51DD0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2,009</w:t>
            </w:r>
          </w:p>
        </w:tc>
        <w:tc>
          <w:tcPr>
            <w:tcW w:w="263" w:type="dxa"/>
          </w:tcPr>
          <w:p w:rsidR="00E51DD0" w:rsidRPr="00155F86" w:rsidRDefault="00E51DD0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E51DD0" w:rsidRPr="00155F86" w:rsidRDefault="00E51DD0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71"/>
              <w:rPr>
                <w:rFonts w:ascii="Angsana New" w:hAnsi="Angsana New"/>
                <w:sz w:val="30"/>
                <w:szCs w:val="30"/>
              </w:rPr>
            </w:pPr>
            <w:r w:rsidRPr="00D8274D">
              <w:rPr>
                <w:rFonts w:ascii="Angsana New" w:hAnsi="Angsana New"/>
                <w:sz w:val="30"/>
                <w:szCs w:val="30"/>
              </w:rPr>
              <w:t>3,104</w:t>
            </w:r>
          </w:p>
        </w:tc>
        <w:tc>
          <w:tcPr>
            <w:tcW w:w="291" w:type="dxa"/>
          </w:tcPr>
          <w:p w:rsidR="00E51DD0" w:rsidRPr="00155F86" w:rsidRDefault="00E51DD0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:rsidR="00E51DD0" w:rsidRPr="00155F86" w:rsidRDefault="00E51DD0" w:rsidP="00B8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2,009</w:t>
            </w:r>
          </w:p>
        </w:tc>
        <w:tc>
          <w:tcPr>
            <w:tcW w:w="263" w:type="dxa"/>
          </w:tcPr>
          <w:p w:rsidR="00E51DD0" w:rsidRPr="00155F86" w:rsidRDefault="00E51DD0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E51DD0" w:rsidRPr="00155F86" w:rsidRDefault="00E51DD0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71"/>
              <w:rPr>
                <w:rFonts w:ascii="Angsana New" w:hAnsi="Angsana New"/>
                <w:sz w:val="30"/>
                <w:szCs w:val="30"/>
              </w:rPr>
            </w:pPr>
            <w:r w:rsidRPr="00D8274D">
              <w:rPr>
                <w:rFonts w:ascii="Angsana New" w:hAnsi="Angsana New"/>
                <w:sz w:val="30"/>
                <w:szCs w:val="30"/>
              </w:rPr>
              <w:t>3,104</w:t>
            </w:r>
          </w:p>
        </w:tc>
      </w:tr>
      <w:tr w:rsidR="00E51DD0" w:rsidRPr="00155F86" w:rsidTr="00B8603B">
        <w:tc>
          <w:tcPr>
            <w:tcW w:w="2835" w:type="dxa"/>
          </w:tcPr>
          <w:p w:rsidR="00E51DD0" w:rsidRPr="00155F86" w:rsidRDefault="00E51DD0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45" w:type="dxa"/>
          </w:tcPr>
          <w:p w:rsidR="00E51DD0" w:rsidRPr="00155F86" w:rsidRDefault="00E51DD0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E51DD0" w:rsidRPr="00155F86" w:rsidRDefault="00E51DD0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159,516</w:t>
            </w:r>
          </w:p>
        </w:tc>
        <w:tc>
          <w:tcPr>
            <w:tcW w:w="263" w:type="dxa"/>
          </w:tcPr>
          <w:p w:rsidR="00E51DD0" w:rsidRPr="00155F86" w:rsidRDefault="00E51DD0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E51DD0" w:rsidRPr="00155F86" w:rsidRDefault="00E51DD0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187,138</w:t>
            </w:r>
          </w:p>
        </w:tc>
        <w:tc>
          <w:tcPr>
            <w:tcW w:w="291" w:type="dxa"/>
          </w:tcPr>
          <w:p w:rsidR="00E51DD0" w:rsidRPr="00155F86" w:rsidRDefault="00E51DD0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:rsidR="00E51DD0" w:rsidRPr="00155F86" w:rsidRDefault="00E51DD0" w:rsidP="00B8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159,516</w:t>
            </w:r>
          </w:p>
        </w:tc>
        <w:tc>
          <w:tcPr>
            <w:tcW w:w="263" w:type="dxa"/>
          </w:tcPr>
          <w:p w:rsidR="00E51DD0" w:rsidRPr="00155F86" w:rsidRDefault="00E51DD0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E51DD0" w:rsidRPr="00155F86" w:rsidRDefault="00E51DD0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71"/>
              <w:rPr>
                <w:rFonts w:ascii="Angsana New" w:hAnsi="Angsana New"/>
                <w:sz w:val="30"/>
                <w:szCs w:val="30"/>
              </w:rPr>
            </w:pPr>
            <w:r w:rsidRPr="00D8274D">
              <w:rPr>
                <w:rFonts w:ascii="Angsana New" w:hAnsi="Angsana New"/>
                <w:sz w:val="30"/>
                <w:szCs w:val="30"/>
              </w:rPr>
              <w:t>186,9</w:t>
            </w: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  <w:tr w:rsidR="00E51DD0" w:rsidRPr="00155F86" w:rsidTr="00B8603B">
        <w:tc>
          <w:tcPr>
            <w:tcW w:w="2835" w:type="dxa"/>
          </w:tcPr>
          <w:p w:rsidR="00E51DD0" w:rsidRPr="00155F86" w:rsidRDefault="00E51DD0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5F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5" w:type="dxa"/>
          </w:tcPr>
          <w:p w:rsidR="00E51DD0" w:rsidRPr="00155F86" w:rsidRDefault="00E51DD0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51DD0" w:rsidRPr="00155F86" w:rsidRDefault="00E51DD0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161,525</w:t>
            </w:r>
          </w:p>
        </w:tc>
        <w:tc>
          <w:tcPr>
            <w:tcW w:w="263" w:type="dxa"/>
          </w:tcPr>
          <w:p w:rsidR="00E51DD0" w:rsidRPr="00155F86" w:rsidRDefault="00E51DD0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:rsidR="00E51DD0" w:rsidRPr="00155F86" w:rsidRDefault="00E51DD0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274D">
              <w:rPr>
                <w:rFonts w:ascii="Angsana New" w:hAnsi="Angsana New"/>
                <w:b/>
                <w:bCs/>
                <w:sz w:val="30"/>
                <w:szCs w:val="30"/>
              </w:rPr>
              <w:t>190,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242</w:t>
            </w:r>
          </w:p>
        </w:tc>
        <w:tc>
          <w:tcPr>
            <w:tcW w:w="291" w:type="dxa"/>
          </w:tcPr>
          <w:p w:rsidR="00E51DD0" w:rsidRPr="00155F86" w:rsidRDefault="00E51DD0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:rsidR="00E51DD0" w:rsidRPr="00155F86" w:rsidRDefault="00E51DD0" w:rsidP="00B8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161,525</w:t>
            </w:r>
          </w:p>
        </w:tc>
        <w:tc>
          <w:tcPr>
            <w:tcW w:w="263" w:type="dxa"/>
          </w:tcPr>
          <w:p w:rsidR="00E51DD0" w:rsidRPr="00155F86" w:rsidRDefault="00E51DD0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:rsidR="00E51DD0" w:rsidRPr="00155F86" w:rsidRDefault="00E51DD0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274D">
              <w:rPr>
                <w:rFonts w:ascii="Angsana New" w:hAnsi="Angsana New"/>
                <w:b/>
                <w:bCs/>
                <w:sz w:val="30"/>
                <w:szCs w:val="30"/>
              </w:rPr>
              <w:t>190,08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:rsidR="00120E55" w:rsidRDefault="00120E55" w:rsidP="002B7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167D4C" w:rsidRPr="000C7FFB" w:rsidRDefault="00061EB7" w:rsidP="00061EB7">
      <w:pPr>
        <w:numPr>
          <w:ilvl w:val="0"/>
          <w:numId w:val="29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before="240" w:after="12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167D4C" w:rsidRPr="000C7FFB">
        <w:rPr>
          <w:rFonts w:ascii="Angsana New" w:hAnsi="Angsana New"/>
          <w:b/>
          <w:bCs/>
          <w:sz w:val="30"/>
          <w:szCs w:val="30"/>
          <w:cs/>
        </w:rPr>
        <w:t>เจ้าหนี้</w:t>
      </w:r>
      <w:r w:rsidR="002B7F37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167D4C" w:rsidRPr="000C7FFB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tbl>
      <w:tblPr>
        <w:tblW w:w="9245" w:type="dxa"/>
        <w:tblInd w:w="558" w:type="dxa"/>
        <w:tblLook w:val="01E0" w:firstRow="1" w:lastRow="1" w:firstColumn="1" w:lastColumn="1" w:noHBand="0" w:noVBand="0"/>
      </w:tblPr>
      <w:tblGrid>
        <w:gridCol w:w="3150"/>
        <w:gridCol w:w="900"/>
        <w:gridCol w:w="1080"/>
        <w:gridCol w:w="270"/>
        <w:gridCol w:w="1080"/>
        <w:gridCol w:w="270"/>
        <w:gridCol w:w="1080"/>
        <w:gridCol w:w="270"/>
        <w:gridCol w:w="1145"/>
      </w:tblGrid>
      <w:tr w:rsidR="00861E47" w:rsidRPr="007E09C8" w:rsidTr="00861E47">
        <w:tc>
          <w:tcPr>
            <w:tcW w:w="3150" w:type="dxa"/>
          </w:tcPr>
          <w:p w:rsidR="00861E47" w:rsidRPr="00861E47" w:rsidRDefault="00861E47" w:rsidP="00A5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861E47" w:rsidRPr="00861E47" w:rsidRDefault="00861E47" w:rsidP="00A5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5" w:type="dxa"/>
            <w:gridSpan w:val="7"/>
            <w:tcBorders>
              <w:bottom w:val="single" w:sz="4" w:space="0" w:color="auto"/>
            </w:tcBorders>
          </w:tcPr>
          <w:p w:rsidR="00861E47" w:rsidRPr="007E09C8" w:rsidRDefault="00861E47" w:rsidP="00A5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09C8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</w:tr>
      <w:tr w:rsidR="00167D4C" w:rsidRPr="007E09C8" w:rsidTr="00861E47">
        <w:tc>
          <w:tcPr>
            <w:tcW w:w="3150" w:type="dxa"/>
          </w:tcPr>
          <w:p w:rsidR="00167D4C" w:rsidRPr="007E09C8" w:rsidRDefault="00167D4C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167D4C" w:rsidRPr="007E09C8" w:rsidRDefault="00167D4C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67D4C" w:rsidRPr="007E09C8" w:rsidRDefault="00167D4C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  <w:cs/>
              </w:rPr>
              <w:t xml:space="preserve"> 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167D4C" w:rsidRPr="007E09C8" w:rsidRDefault="00167D4C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67D4C" w:rsidRPr="007E09C8" w:rsidRDefault="00167D4C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2158" w:rsidRPr="007E09C8" w:rsidTr="00DB0B18">
        <w:tc>
          <w:tcPr>
            <w:tcW w:w="3150" w:type="dxa"/>
          </w:tcPr>
          <w:p w:rsidR="009D2158" w:rsidRPr="007E09C8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D2158" w:rsidRPr="007E09C8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E09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D2158" w:rsidRPr="007E09C8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256</w:t>
            </w:r>
            <w:r w:rsidR="007A5711" w:rsidRPr="007E09C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D2158" w:rsidRPr="007E09C8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D2158" w:rsidRPr="007E09C8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25</w:t>
            </w:r>
            <w:r w:rsidR="007A5711" w:rsidRPr="007E09C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9D2158" w:rsidRPr="007E09C8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D2158" w:rsidRPr="007E09C8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256</w:t>
            </w:r>
            <w:r w:rsidR="007A5711" w:rsidRPr="007E09C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9D2158" w:rsidRPr="007E09C8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9D2158" w:rsidRPr="007E09C8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25</w:t>
            </w:r>
            <w:r w:rsidR="007A5711" w:rsidRPr="007E09C8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7A5711" w:rsidRPr="007E09C8" w:rsidTr="00DB0B18">
        <w:tc>
          <w:tcPr>
            <w:tcW w:w="3150" w:type="dxa"/>
          </w:tcPr>
          <w:p w:rsidR="007A5711" w:rsidRPr="007E09C8" w:rsidRDefault="007A5711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:rsidR="007A5711" w:rsidRPr="007E09C8" w:rsidRDefault="007A5711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E09C8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A5711" w:rsidRPr="007E09C8" w:rsidRDefault="00CA407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6,510</w:t>
            </w:r>
          </w:p>
        </w:tc>
        <w:tc>
          <w:tcPr>
            <w:tcW w:w="270" w:type="dxa"/>
          </w:tcPr>
          <w:p w:rsidR="007A5711" w:rsidRPr="007E09C8" w:rsidRDefault="007A5711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A5711" w:rsidRPr="007E09C8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9,606</w:t>
            </w:r>
          </w:p>
        </w:tc>
        <w:tc>
          <w:tcPr>
            <w:tcW w:w="270" w:type="dxa"/>
          </w:tcPr>
          <w:p w:rsidR="007A5711" w:rsidRPr="007E09C8" w:rsidRDefault="007A5711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E4976" w:rsidRPr="007E09C8" w:rsidRDefault="005E4976" w:rsidP="005E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6,510</w:t>
            </w:r>
          </w:p>
        </w:tc>
        <w:tc>
          <w:tcPr>
            <w:tcW w:w="270" w:type="dxa"/>
          </w:tcPr>
          <w:p w:rsidR="007A5711" w:rsidRPr="007E09C8" w:rsidRDefault="007A5711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7A5711" w:rsidRPr="007E09C8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9,606</w:t>
            </w:r>
          </w:p>
        </w:tc>
      </w:tr>
      <w:tr w:rsidR="007A5711" w:rsidRPr="007E09C8" w:rsidTr="008B323B">
        <w:tc>
          <w:tcPr>
            <w:tcW w:w="3150" w:type="dxa"/>
          </w:tcPr>
          <w:p w:rsidR="007A5711" w:rsidRPr="007E09C8" w:rsidRDefault="007A5711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7A5711" w:rsidRPr="007E09C8" w:rsidRDefault="007A5711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A5711" w:rsidRPr="007E09C8" w:rsidRDefault="007A5711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A5711" w:rsidRPr="007E09C8" w:rsidRDefault="007A5711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5711" w:rsidRPr="007E09C8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A5711" w:rsidRPr="007E09C8" w:rsidRDefault="007A5711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5711" w:rsidRPr="007E09C8" w:rsidRDefault="007A5711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A5711" w:rsidRPr="007E09C8" w:rsidRDefault="007A5711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7A5711" w:rsidRPr="007E09C8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5711" w:rsidRPr="007E09C8" w:rsidTr="003F7912">
        <w:tc>
          <w:tcPr>
            <w:tcW w:w="3150" w:type="dxa"/>
          </w:tcPr>
          <w:p w:rsidR="007A5711" w:rsidRPr="007E09C8" w:rsidRDefault="007A5711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E09C8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900" w:type="dxa"/>
          </w:tcPr>
          <w:p w:rsidR="007A5711" w:rsidRPr="007E09C8" w:rsidRDefault="007A5711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A5711" w:rsidRPr="007E09C8" w:rsidRDefault="007A5711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A5711" w:rsidRPr="007E09C8" w:rsidRDefault="007A5711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5711" w:rsidRPr="007E09C8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A5711" w:rsidRPr="007E09C8" w:rsidRDefault="007A5711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5711" w:rsidRPr="007E09C8" w:rsidRDefault="007A5711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A5711" w:rsidRPr="007E09C8" w:rsidRDefault="007A5711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7A5711" w:rsidRPr="007E09C8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5711" w:rsidRPr="007E09C8" w:rsidTr="003F7912">
        <w:tc>
          <w:tcPr>
            <w:tcW w:w="3150" w:type="dxa"/>
          </w:tcPr>
          <w:p w:rsidR="007A5711" w:rsidRPr="007E09C8" w:rsidRDefault="007A5711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E09C8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900" w:type="dxa"/>
          </w:tcPr>
          <w:p w:rsidR="007A5711" w:rsidRPr="007E09C8" w:rsidRDefault="007A5711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A5711" w:rsidRPr="007E09C8" w:rsidRDefault="00DB0B18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60</w:t>
            </w:r>
            <w:r w:rsidR="00E51DD0" w:rsidRPr="007E09C8">
              <w:rPr>
                <w:rFonts w:ascii="Angsana New" w:hAnsi="Angsana New"/>
                <w:sz w:val="30"/>
                <w:szCs w:val="30"/>
              </w:rPr>
              <w:t>,</w:t>
            </w:r>
            <w:r w:rsidR="00BF6305" w:rsidRPr="007E09C8">
              <w:rPr>
                <w:rFonts w:ascii="Angsana New" w:hAnsi="Angsana New"/>
                <w:sz w:val="30"/>
                <w:szCs w:val="30"/>
              </w:rPr>
              <w:t>737</w:t>
            </w:r>
          </w:p>
        </w:tc>
        <w:tc>
          <w:tcPr>
            <w:tcW w:w="270" w:type="dxa"/>
          </w:tcPr>
          <w:p w:rsidR="007A5711" w:rsidRPr="007E09C8" w:rsidRDefault="007A5711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5711" w:rsidRPr="007E09C8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73,313</w:t>
            </w:r>
          </w:p>
        </w:tc>
        <w:tc>
          <w:tcPr>
            <w:tcW w:w="270" w:type="dxa"/>
          </w:tcPr>
          <w:p w:rsidR="007A5711" w:rsidRPr="007E09C8" w:rsidRDefault="007A5711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5711" w:rsidRPr="007E09C8" w:rsidRDefault="008B323B" w:rsidP="00E5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60</w:t>
            </w:r>
            <w:r w:rsidR="002A6FF7" w:rsidRPr="007E09C8">
              <w:rPr>
                <w:rFonts w:ascii="Angsana New" w:hAnsi="Angsana New"/>
                <w:sz w:val="30"/>
                <w:szCs w:val="30"/>
              </w:rPr>
              <w:t>,</w:t>
            </w:r>
            <w:r w:rsidR="005B54DF" w:rsidRPr="007E09C8">
              <w:rPr>
                <w:rFonts w:ascii="Angsana New" w:hAnsi="Angsana New"/>
                <w:sz w:val="30"/>
                <w:szCs w:val="30"/>
              </w:rPr>
              <w:t>611</w:t>
            </w:r>
          </w:p>
        </w:tc>
        <w:tc>
          <w:tcPr>
            <w:tcW w:w="270" w:type="dxa"/>
          </w:tcPr>
          <w:p w:rsidR="007A5711" w:rsidRPr="007E09C8" w:rsidRDefault="007A5711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7A5711" w:rsidRPr="007E09C8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73,313</w:t>
            </w:r>
          </w:p>
        </w:tc>
      </w:tr>
      <w:tr w:rsidR="008B323B" w:rsidRPr="007E09C8" w:rsidTr="003F7912">
        <w:tc>
          <w:tcPr>
            <w:tcW w:w="3150" w:type="dxa"/>
          </w:tcPr>
          <w:p w:rsidR="008B323B" w:rsidRPr="007E09C8" w:rsidRDefault="008B323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เจ้าหนี้ค่าซื้ออาคารและอุปกรณ์</w:t>
            </w:r>
          </w:p>
        </w:tc>
        <w:tc>
          <w:tcPr>
            <w:tcW w:w="900" w:type="dxa"/>
          </w:tcPr>
          <w:p w:rsidR="008B323B" w:rsidRPr="007E09C8" w:rsidRDefault="008B323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B323B" w:rsidRPr="007E09C8" w:rsidRDefault="008B323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17,</w:t>
            </w:r>
            <w:r w:rsidR="00BF6305" w:rsidRPr="007E09C8">
              <w:rPr>
                <w:rFonts w:ascii="Angsana New" w:hAnsi="Angsana New"/>
                <w:sz w:val="30"/>
                <w:szCs w:val="30"/>
              </w:rPr>
              <w:t>644</w:t>
            </w:r>
          </w:p>
        </w:tc>
        <w:tc>
          <w:tcPr>
            <w:tcW w:w="270" w:type="dxa"/>
          </w:tcPr>
          <w:p w:rsidR="008B323B" w:rsidRPr="007E09C8" w:rsidRDefault="008B323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B323B" w:rsidRPr="007E09C8" w:rsidRDefault="008B323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9,623</w:t>
            </w:r>
          </w:p>
        </w:tc>
        <w:tc>
          <w:tcPr>
            <w:tcW w:w="270" w:type="dxa"/>
          </w:tcPr>
          <w:p w:rsidR="008B323B" w:rsidRPr="007E09C8" w:rsidRDefault="008B323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B323B" w:rsidRPr="007E09C8" w:rsidRDefault="008B323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17,</w:t>
            </w:r>
            <w:r w:rsidR="00DB0B18" w:rsidRPr="007E09C8">
              <w:rPr>
                <w:rFonts w:ascii="Angsana New" w:hAnsi="Angsana New"/>
                <w:sz w:val="30"/>
                <w:szCs w:val="30"/>
              </w:rPr>
              <w:t>64</w:t>
            </w:r>
            <w:r w:rsidR="005B54DF" w:rsidRPr="007E09C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8B323B" w:rsidRPr="007E09C8" w:rsidRDefault="008B323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8B323B" w:rsidRPr="007E09C8" w:rsidRDefault="008B323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9,623</w:t>
            </w:r>
          </w:p>
        </w:tc>
      </w:tr>
      <w:tr w:rsidR="008B323B" w:rsidRPr="007E09C8" w:rsidTr="003F7912">
        <w:tc>
          <w:tcPr>
            <w:tcW w:w="3150" w:type="dxa"/>
          </w:tcPr>
          <w:p w:rsidR="008B323B" w:rsidRPr="007E09C8" w:rsidRDefault="008B323B" w:rsidP="0073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E09C8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900" w:type="dxa"/>
          </w:tcPr>
          <w:p w:rsidR="008B323B" w:rsidRPr="007E09C8" w:rsidRDefault="008B323B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B323B" w:rsidRPr="007E09C8" w:rsidRDefault="00DB0B18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10,</w:t>
            </w:r>
            <w:r w:rsidR="005B54DF" w:rsidRPr="007E09C8">
              <w:rPr>
                <w:rFonts w:ascii="Angsana New" w:hAnsi="Angsana New"/>
                <w:sz w:val="30"/>
                <w:szCs w:val="30"/>
              </w:rPr>
              <w:t>178</w:t>
            </w:r>
          </w:p>
        </w:tc>
        <w:tc>
          <w:tcPr>
            <w:tcW w:w="270" w:type="dxa"/>
          </w:tcPr>
          <w:p w:rsidR="008B323B" w:rsidRPr="007E09C8" w:rsidRDefault="008B323B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B323B" w:rsidRPr="007E09C8" w:rsidRDefault="00DB0B18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12,754</w:t>
            </w:r>
          </w:p>
        </w:tc>
        <w:tc>
          <w:tcPr>
            <w:tcW w:w="270" w:type="dxa"/>
          </w:tcPr>
          <w:p w:rsidR="008B323B" w:rsidRPr="007E09C8" w:rsidRDefault="008B323B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B323B" w:rsidRPr="007E09C8" w:rsidRDefault="00DB0B18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10,</w:t>
            </w:r>
            <w:r w:rsidR="005B54DF" w:rsidRPr="007E09C8"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270" w:type="dxa"/>
          </w:tcPr>
          <w:p w:rsidR="008B323B" w:rsidRPr="007E09C8" w:rsidRDefault="008B323B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8B323B" w:rsidRPr="007E09C8" w:rsidRDefault="00DB0B18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12,754</w:t>
            </w:r>
          </w:p>
        </w:tc>
      </w:tr>
      <w:tr w:rsidR="007A5711" w:rsidRPr="007E09C8" w:rsidTr="003F7912">
        <w:tc>
          <w:tcPr>
            <w:tcW w:w="3150" w:type="dxa"/>
          </w:tcPr>
          <w:p w:rsidR="007A5711" w:rsidRPr="007E09C8" w:rsidRDefault="008B323B" w:rsidP="0073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 w:hint="cs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900" w:type="dxa"/>
          </w:tcPr>
          <w:p w:rsidR="007A5711" w:rsidRPr="007E09C8" w:rsidRDefault="007A5711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A5711" w:rsidRPr="007E09C8" w:rsidRDefault="00DB0B18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6,</w:t>
            </w:r>
            <w:r w:rsidR="005B54DF" w:rsidRPr="007E09C8">
              <w:rPr>
                <w:rFonts w:ascii="Angsana New" w:hAnsi="Angsana New"/>
                <w:sz w:val="30"/>
                <w:szCs w:val="30"/>
              </w:rPr>
              <w:t>979</w:t>
            </w:r>
          </w:p>
        </w:tc>
        <w:tc>
          <w:tcPr>
            <w:tcW w:w="270" w:type="dxa"/>
          </w:tcPr>
          <w:p w:rsidR="007A5711" w:rsidRPr="007E09C8" w:rsidRDefault="007A5711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5711" w:rsidRPr="007E09C8" w:rsidRDefault="00DB0B18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2,640</w:t>
            </w:r>
          </w:p>
        </w:tc>
        <w:tc>
          <w:tcPr>
            <w:tcW w:w="270" w:type="dxa"/>
          </w:tcPr>
          <w:p w:rsidR="007A5711" w:rsidRPr="007E09C8" w:rsidRDefault="007A5711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5711" w:rsidRPr="007E09C8" w:rsidRDefault="00DB0B18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6,979</w:t>
            </w:r>
          </w:p>
        </w:tc>
        <w:tc>
          <w:tcPr>
            <w:tcW w:w="270" w:type="dxa"/>
          </w:tcPr>
          <w:p w:rsidR="007A5711" w:rsidRPr="007E09C8" w:rsidRDefault="007A5711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7A5711" w:rsidRPr="007E09C8" w:rsidRDefault="00DB0B18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2,640</w:t>
            </w:r>
          </w:p>
        </w:tc>
      </w:tr>
      <w:tr w:rsidR="007A5711" w:rsidRPr="00155F86" w:rsidTr="003F7912">
        <w:trPr>
          <w:trHeight w:val="73"/>
        </w:trPr>
        <w:tc>
          <w:tcPr>
            <w:tcW w:w="3150" w:type="dxa"/>
          </w:tcPr>
          <w:p w:rsidR="007A5711" w:rsidRPr="007E09C8" w:rsidRDefault="007A5711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9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7A5711" w:rsidRPr="007E09C8" w:rsidRDefault="007A5711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A5711" w:rsidRPr="007E09C8" w:rsidRDefault="00E51DD0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9C8">
              <w:rPr>
                <w:rFonts w:ascii="Angsana New" w:hAnsi="Angsana New"/>
                <w:b/>
                <w:bCs/>
                <w:sz w:val="30"/>
                <w:szCs w:val="30"/>
              </w:rPr>
              <w:t>102,048</w:t>
            </w:r>
          </w:p>
        </w:tc>
        <w:tc>
          <w:tcPr>
            <w:tcW w:w="270" w:type="dxa"/>
          </w:tcPr>
          <w:p w:rsidR="007A5711" w:rsidRPr="007E09C8" w:rsidRDefault="007A5711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A5711" w:rsidRPr="007E09C8" w:rsidRDefault="00DB0B18" w:rsidP="00DB0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9C8">
              <w:rPr>
                <w:rFonts w:ascii="Angsana New" w:hAnsi="Angsana New"/>
                <w:b/>
                <w:bCs/>
                <w:sz w:val="30"/>
                <w:szCs w:val="30"/>
              </w:rPr>
              <w:t>107,936</w:t>
            </w:r>
          </w:p>
        </w:tc>
        <w:tc>
          <w:tcPr>
            <w:tcW w:w="270" w:type="dxa"/>
          </w:tcPr>
          <w:p w:rsidR="007A5711" w:rsidRPr="007E09C8" w:rsidRDefault="007A5711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A5711" w:rsidRPr="007E09C8" w:rsidRDefault="00AF03F6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9C8">
              <w:rPr>
                <w:rFonts w:ascii="Angsana New" w:hAnsi="Angsana New"/>
                <w:b/>
                <w:bCs/>
                <w:sz w:val="30"/>
                <w:szCs w:val="30"/>
              </w:rPr>
              <w:t>101,902</w:t>
            </w:r>
          </w:p>
        </w:tc>
        <w:tc>
          <w:tcPr>
            <w:tcW w:w="270" w:type="dxa"/>
          </w:tcPr>
          <w:p w:rsidR="007A5711" w:rsidRPr="007E09C8" w:rsidRDefault="007A5711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:rsidR="007A5711" w:rsidRPr="00155F86" w:rsidRDefault="00DB0B18" w:rsidP="00DB0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9C8">
              <w:rPr>
                <w:rFonts w:ascii="Angsana New" w:hAnsi="Angsana New"/>
                <w:b/>
                <w:bCs/>
                <w:sz w:val="30"/>
                <w:szCs w:val="30"/>
              </w:rPr>
              <w:t>107,936</w:t>
            </w:r>
          </w:p>
        </w:tc>
      </w:tr>
    </w:tbl>
    <w:p w:rsidR="00034375" w:rsidRPr="00B85691" w:rsidRDefault="000C1727" w:rsidP="000C1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  <w:r w:rsidRPr="00B85691">
        <w:rPr>
          <w:rFonts w:ascii="Angsana New" w:hAnsi="Angsana New"/>
          <w:b/>
          <w:bCs/>
          <w:sz w:val="22"/>
          <w:szCs w:val="22"/>
        </w:rPr>
        <w:t xml:space="preserve"> </w:t>
      </w:r>
    </w:p>
    <w:p w:rsidR="00DA09E0" w:rsidRDefault="00DA09E0" w:rsidP="00061EB7">
      <w:pPr>
        <w:numPr>
          <w:ilvl w:val="0"/>
          <w:numId w:val="29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before="240" w:after="12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เงินกู้ยืมระยะยาว</w:t>
      </w:r>
    </w:p>
    <w:tbl>
      <w:tblPr>
        <w:tblW w:w="9335" w:type="dxa"/>
        <w:tblInd w:w="558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4048"/>
        <w:gridCol w:w="1081"/>
        <w:gridCol w:w="270"/>
        <w:gridCol w:w="1170"/>
        <w:gridCol w:w="270"/>
        <w:gridCol w:w="1081"/>
        <w:gridCol w:w="270"/>
        <w:gridCol w:w="1145"/>
      </w:tblGrid>
      <w:tr w:rsidR="00DA09E0" w:rsidRPr="007E09C8" w:rsidTr="00E51DD0">
        <w:tc>
          <w:tcPr>
            <w:tcW w:w="4048" w:type="dxa"/>
            <w:tcBorders>
              <w:top w:val="nil"/>
            </w:tcBorders>
          </w:tcPr>
          <w:p w:rsidR="00DA09E0" w:rsidRPr="000355DB" w:rsidRDefault="00DA09E0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7" w:type="dxa"/>
            <w:gridSpan w:val="7"/>
            <w:tcBorders>
              <w:top w:val="nil"/>
              <w:bottom w:val="single" w:sz="4" w:space="0" w:color="auto"/>
            </w:tcBorders>
          </w:tcPr>
          <w:p w:rsidR="00DA09E0" w:rsidRPr="007E09C8" w:rsidRDefault="00DA09E0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09C8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</w:tr>
      <w:tr w:rsidR="00DA09E0" w:rsidRPr="007E09C8" w:rsidTr="00F52D00">
        <w:tc>
          <w:tcPr>
            <w:tcW w:w="4048" w:type="dxa"/>
          </w:tcPr>
          <w:p w:rsidR="00DA09E0" w:rsidRPr="007E09C8" w:rsidRDefault="00DA09E0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1" w:type="dxa"/>
            <w:gridSpan w:val="3"/>
            <w:tcBorders>
              <w:top w:val="nil"/>
              <w:bottom w:val="single" w:sz="4" w:space="0" w:color="auto"/>
            </w:tcBorders>
          </w:tcPr>
          <w:p w:rsidR="00DA09E0" w:rsidRPr="007E09C8" w:rsidRDefault="00DA09E0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  <w:cs/>
              </w:rPr>
              <w:t xml:space="preserve"> 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DA09E0" w:rsidRPr="007E09C8" w:rsidRDefault="00DA09E0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6" w:type="dxa"/>
            <w:gridSpan w:val="3"/>
            <w:tcBorders>
              <w:top w:val="nil"/>
              <w:bottom w:val="single" w:sz="4" w:space="0" w:color="auto"/>
            </w:tcBorders>
          </w:tcPr>
          <w:p w:rsidR="00DA09E0" w:rsidRPr="007E09C8" w:rsidRDefault="00DA09E0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09E0" w:rsidRPr="007E09C8" w:rsidTr="00F52D00">
        <w:tc>
          <w:tcPr>
            <w:tcW w:w="4048" w:type="dxa"/>
          </w:tcPr>
          <w:p w:rsidR="00DA09E0" w:rsidRPr="007E09C8" w:rsidRDefault="00DA09E0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:rsidR="00DA09E0" w:rsidRPr="007E09C8" w:rsidRDefault="00DA09E0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A09E0" w:rsidRPr="007E09C8" w:rsidRDefault="00DA09E0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A09E0" w:rsidRPr="007E09C8" w:rsidRDefault="00DA09E0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</w:tcBorders>
          </w:tcPr>
          <w:p w:rsidR="00DA09E0" w:rsidRPr="007E09C8" w:rsidRDefault="00DA09E0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bottom w:val="single" w:sz="4" w:space="0" w:color="auto"/>
            </w:tcBorders>
          </w:tcPr>
          <w:p w:rsidR="00DA09E0" w:rsidRPr="007E09C8" w:rsidRDefault="00DA09E0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DA09E0" w:rsidRPr="007E09C8" w:rsidRDefault="00DA09E0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</w:tcPr>
          <w:p w:rsidR="00DA09E0" w:rsidRPr="007E09C8" w:rsidRDefault="00DA09E0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5B54DF" w:rsidRPr="007E09C8" w:rsidTr="00F52D00">
        <w:tc>
          <w:tcPr>
            <w:tcW w:w="4048" w:type="dxa"/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เงินกู้ยืมระยะยาว (หมายเหตุ </w:t>
            </w:r>
            <w:r w:rsidRPr="007E09C8">
              <w:rPr>
                <w:rFonts w:ascii="Angsana New" w:hAnsi="Angsana New"/>
                <w:sz w:val="30"/>
                <w:szCs w:val="30"/>
              </w:rPr>
              <w:t>16.1</w:t>
            </w:r>
            <w:r w:rsidRPr="007E09C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</w:tcBorders>
          </w:tcPr>
          <w:p w:rsidR="005B54DF" w:rsidRPr="007E09C8" w:rsidRDefault="005B54DF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145,770</w:t>
            </w:r>
          </w:p>
        </w:tc>
        <w:tc>
          <w:tcPr>
            <w:tcW w:w="270" w:type="dxa"/>
            <w:tcBorders>
              <w:bottom w:val="nil"/>
            </w:tcBorders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:rsidR="005B54DF" w:rsidRPr="007E09C8" w:rsidRDefault="005B54DF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145,770</w:t>
            </w:r>
          </w:p>
        </w:tc>
        <w:tc>
          <w:tcPr>
            <w:tcW w:w="270" w:type="dxa"/>
            <w:tcBorders>
              <w:bottom w:val="nil"/>
            </w:tcBorders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5B54DF" w:rsidRPr="007E09C8" w:rsidTr="00E51DD0">
        <w:tc>
          <w:tcPr>
            <w:tcW w:w="4048" w:type="dxa"/>
            <w:vAlign w:val="bottom"/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7E09C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หนี้สินภายใต้สัญญาเช่าการเงิน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5B54DF" w:rsidRPr="007E09C8" w:rsidRDefault="005B54DF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1,816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5B54DF" w:rsidRPr="007E09C8" w:rsidRDefault="005B54DF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1,816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5B54DF" w:rsidRPr="007E09C8" w:rsidTr="00E51DD0">
        <w:tc>
          <w:tcPr>
            <w:tcW w:w="4048" w:type="dxa"/>
            <w:vAlign w:val="bottom"/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7E09C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</w:tcBorders>
          </w:tcPr>
          <w:p w:rsidR="005B54DF" w:rsidRPr="007E09C8" w:rsidRDefault="005B54DF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9C8">
              <w:rPr>
                <w:rFonts w:ascii="Angsana New" w:hAnsi="Angsana New"/>
                <w:b/>
                <w:bCs/>
                <w:sz w:val="30"/>
                <w:szCs w:val="30"/>
              </w:rPr>
              <w:t>147,586</w:t>
            </w:r>
          </w:p>
        </w:tc>
        <w:tc>
          <w:tcPr>
            <w:tcW w:w="270" w:type="dxa"/>
            <w:tcBorders>
              <w:top w:val="nil"/>
            </w:tcBorders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:rsidR="005B54DF" w:rsidRPr="007E09C8" w:rsidRDefault="005B54DF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9C8">
              <w:rPr>
                <w:rFonts w:ascii="Angsana New" w:hAnsi="Angsana New"/>
                <w:b/>
                <w:bCs/>
                <w:sz w:val="30"/>
                <w:szCs w:val="30"/>
              </w:rPr>
              <w:t>147,586</w:t>
            </w:r>
          </w:p>
        </w:tc>
        <w:tc>
          <w:tcPr>
            <w:tcW w:w="270" w:type="dxa"/>
            <w:tcBorders>
              <w:top w:val="nil"/>
            </w:tcBorders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5B54DF" w:rsidRPr="007E09C8" w:rsidTr="00E51DD0">
        <w:tc>
          <w:tcPr>
            <w:tcW w:w="4048" w:type="dxa"/>
            <w:vAlign w:val="bottom"/>
          </w:tcPr>
          <w:p w:rsidR="005B54DF" w:rsidRPr="007E09C8" w:rsidRDefault="005B54DF" w:rsidP="00DF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7E09C8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หัก</w:t>
            </w:r>
            <w:r w:rsidRPr="007E09C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  ส่วนของหนี้สินระยะยาวถึงกำหนด</w:t>
            </w:r>
          </w:p>
          <w:p w:rsidR="005B54DF" w:rsidRPr="007E09C8" w:rsidRDefault="005B54DF" w:rsidP="00DF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</w:tabs>
              <w:spacing w:line="240" w:lineRule="auto"/>
              <w:ind w:left="29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7E09C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 </w:t>
            </w:r>
            <w:r w:rsidRPr="007E09C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ชำระภายในหนึ่งปี</w:t>
            </w:r>
          </w:p>
        </w:tc>
        <w:tc>
          <w:tcPr>
            <w:tcW w:w="1081" w:type="dxa"/>
          </w:tcPr>
          <w:p w:rsidR="005B54DF" w:rsidRPr="007E09C8" w:rsidRDefault="005B54DF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:rsidR="005B54DF" w:rsidRPr="007E09C8" w:rsidRDefault="005B54DF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54DF" w:rsidRPr="007E09C8" w:rsidTr="00E51DD0">
        <w:tc>
          <w:tcPr>
            <w:tcW w:w="4048" w:type="dxa"/>
          </w:tcPr>
          <w:p w:rsidR="005B54DF" w:rsidRPr="007E09C8" w:rsidRDefault="005B54DF" w:rsidP="00DF0A80">
            <w:pPr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885" w:hanging="45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E09C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เงินกู้ยืมระยะยาว (หมายเหตุ </w:t>
            </w:r>
            <w:r w:rsidRPr="007E09C8">
              <w:rPr>
                <w:rFonts w:ascii="Angsana New" w:hAnsi="Angsana New"/>
                <w:color w:val="000000"/>
                <w:sz w:val="30"/>
                <w:szCs w:val="30"/>
              </w:rPr>
              <w:t>16.1</w:t>
            </w:r>
            <w:r w:rsidRPr="007E09C8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081" w:type="dxa"/>
          </w:tcPr>
          <w:p w:rsidR="005B54DF" w:rsidRPr="007E09C8" w:rsidRDefault="005B54DF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(445)</w:t>
            </w:r>
          </w:p>
        </w:tc>
        <w:tc>
          <w:tcPr>
            <w:tcW w:w="270" w:type="dxa"/>
            <w:tcBorders>
              <w:bottom w:val="nil"/>
            </w:tcBorders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:rsidR="005B54DF" w:rsidRPr="007E09C8" w:rsidRDefault="005B54DF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(445)</w:t>
            </w:r>
          </w:p>
        </w:tc>
        <w:tc>
          <w:tcPr>
            <w:tcW w:w="270" w:type="dxa"/>
            <w:tcBorders>
              <w:bottom w:val="nil"/>
            </w:tcBorders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5B54DF" w:rsidRPr="007E09C8" w:rsidTr="00E51DD0">
        <w:tc>
          <w:tcPr>
            <w:tcW w:w="4048" w:type="dxa"/>
          </w:tcPr>
          <w:p w:rsidR="005B54DF" w:rsidRPr="007E09C8" w:rsidRDefault="005B54DF" w:rsidP="00DF0A80">
            <w:pPr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885" w:hanging="45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E09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หนี้สินภายใต้สัญญาเช่าการเงิน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5B54DF" w:rsidRPr="007E09C8" w:rsidRDefault="005B54DF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(324)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5B54DF" w:rsidRPr="007E09C8" w:rsidRDefault="005B54DF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(324)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5B54DF" w:rsidRPr="007E09C8" w:rsidTr="00E51DD0">
        <w:tc>
          <w:tcPr>
            <w:tcW w:w="4048" w:type="dxa"/>
            <w:vAlign w:val="bottom"/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7E09C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:rsidR="005B54DF" w:rsidRPr="007E09C8" w:rsidRDefault="005B54DF" w:rsidP="005B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(769)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:rsidR="005B54DF" w:rsidRPr="007E09C8" w:rsidRDefault="005B54DF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(769)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5B54DF" w:rsidRPr="00155F86" w:rsidTr="00E51DD0">
        <w:tc>
          <w:tcPr>
            <w:tcW w:w="4048" w:type="dxa"/>
            <w:vAlign w:val="bottom"/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09C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:rsidR="005B54DF" w:rsidRPr="007E09C8" w:rsidRDefault="005B54DF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9C8">
              <w:rPr>
                <w:rFonts w:ascii="Angsana New" w:hAnsi="Angsana New"/>
                <w:b/>
                <w:bCs/>
                <w:sz w:val="30"/>
                <w:szCs w:val="30"/>
              </w:rPr>
              <w:t>146,817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9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:rsidR="005B54DF" w:rsidRPr="007E09C8" w:rsidRDefault="005B54DF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9C8">
              <w:rPr>
                <w:rFonts w:ascii="Angsana New" w:hAnsi="Angsana New"/>
                <w:b/>
                <w:bCs/>
                <w:sz w:val="30"/>
                <w:szCs w:val="30"/>
              </w:rPr>
              <w:t>146,817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:rsidR="005B54DF" w:rsidRPr="000C1727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9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926C91" w:rsidRDefault="00926C91" w:rsidP="003F5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3F557D" w:rsidRDefault="00061EB7" w:rsidP="00AB4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2" w:hanging="562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DB0B18">
        <w:rPr>
          <w:rFonts w:ascii="Angsana New" w:hAnsi="Angsana New"/>
          <w:b/>
          <w:bCs/>
          <w:sz w:val="30"/>
          <w:szCs w:val="30"/>
        </w:rPr>
        <w:t>16</w:t>
      </w:r>
      <w:r w:rsidR="003F557D" w:rsidRPr="003F557D">
        <w:rPr>
          <w:rFonts w:ascii="Angsana New" w:hAnsi="Angsana New"/>
          <w:b/>
          <w:bCs/>
          <w:sz w:val="30"/>
          <w:szCs w:val="30"/>
        </w:rPr>
        <w:t xml:space="preserve">.1 </w:t>
      </w:r>
      <w:r w:rsidR="003F557D" w:rsidRPr="003F557D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3F557D">
        <w:rPr>
          <w:rFonts w:ascii="Angsana New" w:hAnsi="Angsana New" w:hint="cs"/>
          <w:b/>
          <w:bCs/>
          <w:sz w:val="30"/>
          <w:szCs w:val="30"/>
          <w:cs/>
        </w:rPr>
        <w:t>เงินกู้ยืมระยะยาว</w:t>
      </w:r>
    </w:p>
    <w:p w:rsidR="003F557D" w:rsidRDefault="00926C91" w:rsidP="00061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7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 w:rsidR="003F557D" w:rsidRPr="003F557D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2561</w:t>
      </w:r>
      <w:r w:rsidR="003F557D" w:rsidRPr="003F557D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2560</w:t>
      </w:r>
      <w:r w:rsidR="003F557D" w:rsidRPr="003F557D">
        <w:rPr>
          <w:rFonts w:ascii="Angsana New" w:hAnsi="Angsana New"/>
          <w:sz w:val="30"/>
          <w:szCs w:val="30"/>
          <w:cs/>
        </w:rPr>
        <w:t xml:space="preserve"> บริษัทและบริษัทย่อยมีรายการเงินกู้ยืมระยะยาวกับธนาคารพาณิชย์ ดังนี้</w:t>
      </w:r>
    </w:p>
    <w:tbl>
      <w:tblPr>
        <w:tblW w:w="9335" w:type="dxa"/>
        <w:tblInd w:w="558" w:type="dxa"/>
        <w:tblLook w:val="01E0" w:firstRow="1" w:lastRow="1" w:firstColumn="1" w:lastColumn="1" w:noHBand="0" w:noVBand="0"/>
      </w:tblPr>
      <w:tblGrid>
        <w:gridCol w:w="3937"/>
        <w:gridCol w:w="1147"/>
        <w:gridCol w:w="268"/>
        <w:gridCol w:w="1162"/>
        <w:gridCol w:w="268"/>
        <w:gridCol w:w="1147"/>
        <w:gridCol w:w="268"/>
        <w:gridCol w:w="1138"/>
      </w:tblGrid>
      <w:tr w:rsidR="003F557D" w:rsidRPr="007E09C8" w:rsidTr="005B54DF">
        <w:tc>
          <w:tcPr>
            <w:tcW w:w="3993" w:type="dxa"/>
          </w:tcPr>
          <w:p w:rsidR="003F557D" w:rsidRPr="000355DB" w:rsidRDefault="003F557D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2" w:type="dxa"/>
            <w:gridSpan w:val="7"/>
            <w:tcBorders>
              <w:bottom w:val="single" w:sz="4" w:space="0" w:color="auto"/>
            </w:tcBorders>
          </w:tcPr>
          <w:p w:rsidR="003F557D" w:rsidRPr="007E09C8" w:rsidRDefault="003F557D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09C8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</w:tr>
      <w:tr w:rsidR="003F557D" w:rsidRPr="007E09C8" w:rsidTr="005B54DF">
        <w:tc>
          <w:tcPr>
            <w:tcW w:w="3993" w:type="dxa"/>
          </w:tcPr>
          <w:p w:rsidR="003F557D" w:rsidRPr="007E09C8" w:rsidRDefault="003F557D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557D" w:rsidRPr="007E09C8" w:rsidRDefault="003F557D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  <w:cs/>
              </w:rPr>
              <w:t xml:space="preserve"> งบการเงินรวม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3F557D" w:rsidRPr="007E09C8" w:rsidRDefault="003F557D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557D" w:rsidRPr="007E09C8" w:rsidRDefault="003F557D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57D" w:rsidRPr="007E09C8" w:rsidTr="005B54DF">
        <w:tc>
          <w:tcPr>
            <w:tcW w:w="3993" w:type="dxa"/>
          </w:tcPr>
          <w:p w:rsidR="003F557D" w:rsidRPr="007E09C8" w:rsidRDefault="003F557D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3F557D" w:rsidRPr="007E09C8" w:rsidRDefault="003F557D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3F557D" w:rsidRPr="007E09C8" w:rsidRDefault="003F557D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3F557D" w:rsidRPr="007E09C8" w:rsidRDefault="003F557D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69" w:type="dxa"/>
          </w:tcPr>
          <w:p w:rsidR="003F557D" w:rsidRPr="007E09C8" w:rsidRDefault="003F557D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F557D" w:rsidRPr="007E09C8" w:rsidRDefault="003F557D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9" w:type="dxa"/>
          </w:tcPr>
          <w:p w:rsidR="003F557D" w:rsidRPr="007E09C8" w:rsidRDefault="003F557D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3F557D" w:rsidRPr="007E09C8" w:rsidRDefault="003F557D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5B54DF" w:rsidRPr="007E09C8" w:rsidTr="005B54DF">
        <w:tc>
          <w:tcPr>
            <w:tcW w:w="3993" w:type="dxa"/>
          </w:tcPr>
          <w:p w:rsidR="005B54DF" w:rsidRPr="007E09C8" w:rsidRDefault="005B54DF" w:rsidP="003F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5B54DF" w:rsidRPr="007E09C8" w:rsidRDefault="005B54DF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146,754</w:t>
            </w:r>
          </w:p>
        </w:tc>
        <w:tc>
          <w:tcPr>
            <w:tcW w:w="269" w:type="dxa"/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:rsidR="005B54DF" w:rsidRPr="007E09C8" w:rsidRDefault="005B54DF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B54DF" w:rsidRPr="007E09C8" w:rsidRDefault="005B54DF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146,754</w:t>
            </w:r>
          </w:p>
        </w:tc>
        <w:tc>
          <w:tcPr>
            <w:tcW w:w="269" w:type="dxa"/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5B54DF" w:rsidRPr="007E09C8" w:rsidTr="005B54DF">
        <w:tc>
          <w:tcPr>
            <w:tcW w:w="3993" w:type="dxa"/>
            <w:vAlign w:val="bottom"/>
          </w:tcPr>
          <w:p w:rsidR="005B54DF" w:rsidRPr="007E09C8" w:rsidRDefault="005B54DF" w:rsidP="003F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7E09C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ดอกเบี้ยเงินค้างจ่าย</w:t>
            </w:r>
          </w:p>
        </w:tc>
        <w:tc>
          <w:tcPr>
            <w:tcW w:w="1147" w:type="dxa"/>
          </w:tcPr>
          <w:p w:rsidR="005B54DF" w:rsidRPr="007E09C8" w:rsidRDefault="005B54DF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445</w:t>
            </w:r>
          </w:p>
        </w:tc>
        <w:tc>
          <w:tcPr>
            <w:tcW w:w="269" w:type="dxa"/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5B54DF" w:rsidRPr="007E09C8" w:rsidRDefault="007E09C8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B54DF" w:rsidRPr="007E09C8" w:rsidRDefault="005B54DF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445</w:t>
            </w:r>
          </w:p>
        </w:tc>
        <w:tc>
          <w:tcPr>
            <w:tcW w:w="269" w:type="dxa"/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5B54DF" w:rsidRPr="007E09C8" w:rsidRDefault="007E09C8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54DF" w:rsidRPr="007E09C8" w:rsidTr="005B54DF">
        <w:tc>
          <w:tcPr>
            <w:tcW w:w="3993" w:type="dxa"/>
            <w:vAlign w:val="bottom"/>
          </w:tcPr>
          <w:p w:rsidR="005B54DF" w:rsidRPr="007E09C8" w:rsidRDefault="005B54DF" w:rsidP="003F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7E09C8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หัก</w:t>
            </w:r>
            <w:r w:rsidRPr="007E09C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  </w:t>
            </w:r>
            <w:r w:rsidRPr="007E09C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ค่าธรรมเนียมรอตัดบัญชี </w:t>
            </w:r>
            <w:r w:rsidRPr="007E09C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–</w:t>
            </w:r>
            <w:r w:rsidRPr="007E09C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สุทธิ</w:t>
            </w: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5B54DF" w:rsidRPr="007E09C8" w:rsidRDefault="005B54DF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(1,429)</w:t>
            </w:r>
          </w:p>
        </w:tc>
        <w:tc>
          <w:tcPr>
            <w:tcW w:w="269" w:type="dxa"/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5B54DF" w:rsidRPr="007E09C8" w:rsidRDefault="005B54DF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B54DF" w:rsidRPr="007E09C8" w:rsidRDefault="005B54DF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(1,429)</w:t>
            </w:r>
          </w:p>
        </w:tc>
        <w:tc>
          <w:tcPr>
            <w:tcW w:w="269" w:type="dxa"/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54DF" w:rsidRPr="007E09C8" w:rsidTr="005B54DF">
        <w:tc>
          <w:tcPr>
            <w:tcW w:w="3993" w:type="dxa"/>
          </w:tcPr>
          <w:p w:rsidR="005B54DF" w:rsidRPr="007E09C8" w:rsidRDefault="005B54DF" w:rsidP="003F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5B54DF" w:rsidRPr="007E09C8" w:rsidRDefault="005B54DF" w:rsidP="005B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9C8">
              <w:rPr>
                <w:rFonts w:ascii="Angsana New" w:hAnsi="Angsana New"/>
                <w:b/>
                <w:bCs/>
                <w:sz w:val="30"/>
                <w:szCs w:val="30"/>
              </w:rPr>
              <w:t>145,770</w:t>
            </w:r>
          </w:p>
        </w:tc>
        <w:tc>
          <w:tcPr>
            <w:tcW w:w="269" w:type="dxa"/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:rsidR="005B54DF" w:rsidRPr="007E09C8" w:rsidRDefault="005B54DF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B54DF" w:rsidRPr="007E09C8" w:rsidRDefault="005B54DF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9C8">
              <w:rPr>
                <w:rFonts w:ascii="Angsana New" w:hAnsi="Angsana New"/>
                <w:b/>
                <w:bCs/>
                <w:sz w:val="30"/>
                <w:szCs w:val="30"/>
              </w:rPr>
              <w:t>145,770</w:t>
            </w:r>
          </w:p>
        </w:tc>
        <w:tc>
          <w:tcPr>
            <w:tcW w:w="269" w:type="dxa"/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54DF" w:rsidRPr="007E09C8" w:rsidTr="005B54DF">
        <w:trPr>
          <w:trHeight w:val="599"/>
        </w:trPr>
        <w:tc>
          <w:tcPr>
            <w:tcW w:w="3993" w:type="dxa"/>
          </w:tcPr>
          <w:p w:rsidR="005B54DF" w:rsidRPr="007E09C8" w:rsidRDefault="005B54DF" w:rsidP="003F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93" w:hanging="284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7E09C8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หัก</w:t>
            </w:r>
            <w:r w:rsidRPr="007E09C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  </w:t>
            </w:r>
            <w:r w:rsidRPr="007E09C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เงินกู้ยืมระยะยาวที่ถึงกำหนดชำระภาย</w:t>
            </w:r>
          </w:p>
          <w:p w:rsidR="005B54DF" w:rsidRPr="007E09C8" w:rsidRDefault="005B54DF" w:rsidP="003F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93" w:hanging="28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E09C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      ในหนึ่งปี</w:t>
            </w:r>
          </w:p>
        </w:tc>
        <w:tc>
          <w:tcPr>
            <w:tcW w:w="1147" w:type="dxa"/>
          </w:tcPr>
          <w:p w:rsidR="005B54DF" w:rsidRPr="007E09C8" w:rsidRDefault="005B54DF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5B54DF" w:rsidRPr="007E09C8" w:rsidRDefault="005B54DF" w:rsidP="005B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(445)</w:t>
            </w:r>
          </w:p>
        </w:tc>
        <w:tc>
          <w:tcPr>
            <w:tcW w:w="269" w:type="dxa"/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5B54DF" w:rsidRPr="007E09C8" w:rsidRDefault="005B54DF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5B54DF" w:rsidRPr="007E09C8" w:rsidRDefault="005B54DF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B54DF" w:rsidRPr="007E09C8" w:rsidRDefault="005B54DF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5B54DF" w:rsidRPr="007E09C8" w:rsidRDefault="005B54DF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(445)</w:t>
            </w:r>
          </w:p>
        </w:tc>
        <w:tc>
          <w:tcPr>
            <w:tcW w:w="269" w:type="dxa"/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5B54DF" w:rsidRPr="00155F86" w:rsidTr="005B54DF">
        <w:tc>
          <w:tcPr>
            <w:tcW w:w="3993" w:type="dxa"/>
            <w:vAlign w:val="bottom"/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09C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5B54DF" w:rsidRPr="007E09C8" w:rsidRDefault="005B54DF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9C8">
              <w:rPr>
                <w:rFonts w:ascii="Angsana New" w:hAnsi="Angsana New"/>
                <w:b/>
                <w:bCs/>
                <w:sz w:val="30"/>
                <w:szCs w:val="30"/>
              </w:rPr>
              <w:t>145,325</w:t>
            </w:r>
          </w:p>
        </w:tc>
        <w:tc>
          <w:tcPr>
            <w:tcW w:w="269" w:type="dxa"/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:rsidR="005B54DF" w:rsidRPr="007E09C8" w:rsidRDefault="005B54DF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9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B54DF" w:rsidRPr="007E09C8" w:rsidRDefault="005B54DF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9C8">
              <w:rPr>
                <w:rFonts w:ascii="Angsana New" w:hAnsi="Angsana New"/>
                <w:b/>
                <w:bCs/>
                <w:sz w:val="30"/>
                <w:szCs w:val="30"/>
              </w:rPr>
              <w:t>145,325</w:t>
            </w:r>
          </w:p>
        </w:tc>
        <w:tc>
          <w:tcPr>
            <w:tcW w:w="269" w:type="dxa"/>
          </w:tcPr>
          <w:p w:rsidR="005B54DF" w:rsidRPr="007E09C8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:rsidR="005B54DF" w:rsidRPr="000C1727" w:rsidRDefault="005B54DF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9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106FF4" w:rsidRPr="00106FF4" w:rsidRDefault="00106FF4" w:rsidP="00061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567"/>
        <w:rPr>
          <w:rFonts w:ascii="Angsana New" w:hAnsi="Angsana New"/>
          <w:sz w:val="30"/>
          <w:szCs w:val="30"/>
        </w:rPr>
      </w:pPr>
      <w:r w:rsidRPr="00106FF4">
        <w:rPr>
          <w:rFonts w:ascii="Angsana New" w:hAnsi="Angsana New"/>
          <w:sz w:val="30"/>
          <w:szCs w:val="30"/>
          <w:cs/>
        </w:rPr>
        <w:t xml:space="preserve">การเปลี่ยนแปลงของเงินกู้ยืมระยะยาวสำหรับปีสิ้นสุดวันที่ </w:t>
      </w:r>
      <w:r w:rsidR="00926C91">
        <w:rPr>
          <w:rFonts w:ascii="Angsana New" w:hAnsi="Angsana New"/>
          <w:sz w:val="30"/>
          <w:szCs w:val="30"/>
        </w:rPr>
        <w:t>31</w:t>
      </w:r>
      <w:r w:rsidRPr="00106FF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26C91">
        <w:rPr>
          <w:rFonts w:ascii="Angsana New" w:hAnsi="Angsana New"/>
          <w:sz w:val="30"/>
          <w:szCs w:val="30"/>
        </w:rPr>
        <w:t>2561</w:t>
      </w:r>
      <w:r w:rsidRPr="00106FF4">
        <w:rPr>
          <w:rFonts w:ascii="Angsana New" w:hAnsi="Angsana New"/>
          <w:sz w:val="30"/>
          <w:szCs w:val="30"/>
          <w:cs/>
        </w:rPr>
        <w:t xml:space="preserve"> มีรายละเอียด ดังนี้</w:t>
      </w:r>
    </w:p>
    <w:tbl>
      <w:tblPr>
        <w:tblW w:w="9335" w:type="dxa"/>
        <w:tblInd w:w="558" w:type="dxa"/>
        <w:tblLook w:val="01E0" w:firstRow="1" w:lastRow="1" w:firstColumn="1" w:lastColumn="1" w:noHBand="0" w:noVBand="0"/>
      </w:tblPr>
      <w:tblGrid>
        <w:gridCol w:w="4048"/>
        <w:gridCol w:w="1081"/>
        <w:gridCol w:w="270"/>
        <w:gridCol w:w="1170"/>
        <w:gridCol w:w="270"/>
        <w:gridCol w:w="1081"/>
        <w:gridCol w:w="270"/>
        <w:gridCol w:w="1145"/>
      </w:tblGrid>
      <w:tr w:rsidR="00106FF4" w:rsidRPr="000355DB" w:rsidTr="002639BF">
        <w:tc>
          <w:tcPr>
            <w:tcW w:w="4048" w:type="dxa"/>
          </w:tcPr>
          <w:p w:rsidR="00106FF4" w:rsidRPr="000355DB" w:rsidRDefault="00106FF4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7" w:type="dxa"/>
            <w:gridSpan w:val="7"/>
            <w:tcBorders>
              <w:bottom w:val="single" w:sz="4" w:space="0" w:color="auto"/>
            </w:tcBorders>
          </w:tcPr>
          <w:p w:rsidR="00106FF4" w:rsidRPr="000355DB" w:rsidRDefault="00106FF4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55DB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</w:tr>
      <w:tr w:rsidR="00106FF4" w:rsidRPr="000355DB" w:rsidTr="005B54DF">
        <w:tc>
          <w:tcPr>
            <w:tcW w:w="4048" w:type="dxa"/>
          </w:tcPr>
          <w:p w:rsidR="00106FF4" w:rsidRPr="000355DB" w:rsidRDefault="00106FF4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06FF4" w:rsidRPr="000355DB" w:rsidRDefault="00106FF4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55DB">
              <w:rPr>
                <w:rFonts w:ascii="Angsana New" w:hAnsi="Angsana New"/>
                <w:sz w:val="30"/>
                <w:szCs w:val="30"/>
                <w:cs/>
              </w:rPr>
              <w:t xml:space="preserve"> 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106FF4" w:rsidRPr="000355DB" w:rsidRDefault="00106FF4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06FF4" w:rsidRPr="000355DB" w:rsidRDefault="00106FF4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55D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6FF4" w:rsidRPr="00155F86" w:rsidTr="002639BF">
        <w:tc>
          <w:tcPr>
            <w:tcW w:w="4048" w:type="dxa"/>
          </w:tcPr>
          <w:p w:rsidR="00106FF4" w:rsidRPr="00155F86" w:rsidRDefault="00106FF4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106FF4" w:rsidRPr="00155F86" w:rsidRDefault="00106FF4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106FF4" w:rsidRPr="00155F86" w:rsidRDefault="00106FF4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06FF4" w:rsidRPr="00155F86" w:rsidRDefault="00106FF4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106FF4" w:rsidRPr="00155F86" w:rsidRDefault="00106FF4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106FF4" w:rsidRPr="00155F86" w:rsidRDefault="00106FF4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106FF4" w:rsidRPr="00155F86" w:rsidRDefault="00106FF4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106FF4" w:rsidRPr="00155F86" w:rsidRDefault="00106FF4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B0B18" w:rsidRPr="003F557D" w:rsidTr="005B54DF">
        <w:tc>
          <w:tcPr>
            <w:tcW w:w="4048" w:type="dxa"/>
          </w:tcPr>
          <w:p w:rsidR="00DB0B18" w:rsidRPr="003F557D" w:rsidRDefault="00DB0B18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106FF4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81" w:type="dxa"/>
            <w:tcBorders>
              <w:top w:val="single" w:sz="4" w:space="0" w:color="auto"/>
            </w:tcBorders>
          </w:tcPr>
          <w:p w:rsidR="00DB0B18" w:rsidRPr="00926C91" w:rsidRDefault="00DB0B18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C9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B0B18" w:rsidRPr="00926C91" w:rsidRDefault="00DB0B18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B0B18" w:rsidRPr="00926C91" w:rsidRDefault="00DB0B18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C9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DB0B18" w:rsidRPr="00926C91" w:rsidRDefault="00DB0B18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:rsidR="00DB0B18" w:rsidRPr="00926C91" w:rsidRDefault="00DB0B18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C9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B0B18" w:rsidRPr="00926C91" w:rsidRDefault="00DB0B18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DB0B18" w:rsidRPr="00926C91" w:rsidRDefault="00DB0B18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C9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B0B18" w:rsidRPr="003F557D" w:rsidTr="002639BF">
        <w:tc>
          <w:tcPr>
            <w:tcW w:w="4048" w:type="dxa"/>
            <w:vAlign w:val="bottom"/>
          </w:tcPr>
          <w:p w:rsidR="00DB0B18" w:rsidRPr="00106FF4" w:rsidRDefault="00DB0B18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06FF4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กู้เพิ่ม</w:t>
            </w:r>
          </w:p>
        </w:tc>
        <w:tc>
          <w:tcPr>
            <w:tcW w:w="1081" w:type="dxa"/>
          </w:tcPr>
          <w:p w:rsidR="00DB0B18" w:rsidRPr="00926C91" w:rsidRDefault="00DB0B18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C91">
              <w:rPr>
                <w:rFonts w:ascii="Angsana New" w:hAnsi="Angsana New"/>
                <w:sz w:val="30"/>
                <w:szCs w:val="30"/>
              </w:rPr>
              <w:t>146,754</w:t>
            </w:r>
          </w:p>
        </w:tc>
        <w:tc>
          <w:tcPr>
            <w:tcW w:w="270" w:type="dxa"/>
          </w:tcPr>
          <w:p w:rsidR="00DB0B18" w:rsidRPr="00926C91" w:rsidRDefault="00DB0B18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B0B18" w:rsidRPr="00926C91" w:rsidRDefault="00DB0B18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B0B18" w:rsidRPr="00926C91" w:rsidRDefault="00DB0B18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DB0B18" w:rsidRPr="00926C91" w:rsidRDefault="00DB0B18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C91">
              <w:rPr>
                <w:rFonts w:ascii="Angsana New" w:hAnsi="Angsana New"/>
                <w:sz w:val="30"/>
                <w:szCs w:val="30"/>
              </w:rPr>
              <w:t>146,754</w:t>
            </w:r>
          </w:p>
        </w:tc>
        <w:tc>
          <w:tcPr>
            <w:tcW w:w="270" w:type="dxa"/>
          </w:tcPr>
          <w:p w:rsidR="00DB0B18" w:rsidRPr="00926C91" w:rsidRDefault="00DB0B18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DB0B18" w:rsidRPr="00926C91" w:rsidRDefault="00DB0B18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0B18" w:rsidRPr="003F557D" w:rsidTr="002639BF">
        <w:tc>
          <w:tcPr>
            <w:tcW w:w="4048" w:type="dxa"/>
          </w:tcPr>
          <w:p w:rsidR="00DB0B18" w:rsidRPr="003F557D" w:rsidRDefault="00DB0B18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06FF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081" w:type="dxa"/>
          </w:tcPr>
          <w:p w:rsidR="00DB0B18" w:rsidRPr="00926C91" w:rsidRDefault="00DB0B18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C9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B0B18" w:rsidRPr="00926C91" w:rsidRDefault="00DB0B18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B0B18" w:rsidRPr="00926C91" w:rsidRDefault="00DB0B18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B0B18" w:rsidRPr="00926C91" w:rsidRDefault="00DB0B18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DB0B18" w:rsidRPr="00926C91" w:rsidRDefault="00DB0B18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C9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B0B18" w:rsidRPr="00926C91" w:rsidRDefault="00DB0B18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DB0B18" w:rsidRPr="00926C91" w:rsidRDefault="00DB0B18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0B18" w:rsidRPr="00155F86" w:rsidTr="002639BF">
        <w:tc>
          <w:tcPr>
            <w:tcW w:w="4048" w:type="dxa"/>
            <w:vAlign w:val="bottom"/>
          </w:tcPr>
          <w:p w:rsidR="00DB0B18" w:rsidRPr="00155F86" w:rsidRDefault="00DB0B18" w:rsidP="00106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ยอดคงเหลือ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31</w:t>
            </w:r>
            <w:r w:rsidRPr="00106FF4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:rsidR="00DB0B18" w:rsidRPr="000C1727" w:rsidRDefault="00DB0B18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146,754</w:t>
            </w:r>
          </w:p>
        </w:tc>
        <w:tc>
          <w:tcPr>
            <w:tcW w:w="270" w:type="dxa"/>
          </w:tcPr>
          <w:p w:rsidR="00DB0B18" w:rsidRPr="000C1727" w:rsidRDefault="00DB0B18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B0B18" w:rsidRPr="000C1727" w:rsidRDefault="00DB0B18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DB0B18" w:rsidRPr="000C1727" w:rsidRDefault="00DB0B18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:rsidR="00DB0B18" w:rsidRPr="000C1727" w:rsidRDefault="00DB0B18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146,754</w:t>
            </w:r>
          </w:p>
        </w:tc>
        <w:tc>
          <w:tcPr>
            <w:tcW w:w="270" w:type="dxa"/>
          </w:tcPr>
          <w:p w:rsidR="00DB0B18" w:rsidRPr="000C1727" w:rsidRDefault="00DB0B18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:rsidR="00DB0B18" w:rsidRPr="000C1727" w:rsidRDefault="00DB0B18" w:rsidP="0026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3F557D" w:rsidRDefault="00106FF4" w:rsidP="0020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567" w:right="562"/>
        <w:rPr>
          <w:rFonts w:ascii="Angsana New" w:hAnsi="Angsana New"/>
          <w:sz w:val="30"/>
          <w:szCs w:val="30"/>
        </w:rPr>
      </w:pPr>
      <w:r w:rsidRPr="00106FF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106FF4">
        <w:rPr>
          <w:rFonts w:ascii="Angsana New" w:hAnsi="Angsana New"/>
          <w:sz w:val="30"/>
          <w:szCs w:val="30"/>
        </w:rPr>
        <w:t xml:space="preserve">21 </w:t>
      </w:r>
      <w:r w:rsidRPr="00106FF4">
        <w:rPr>
          <w:rFonts w:ascii="Angsana New" w:hAnsi="Angsana New"/>
          <w:sz w:val="30"/>
          <w:szCs w:val="30"/>
          <w:cs/>
        </w:rPr>
        <w:t xml:space="preserve">มีนาคม </w:t>
      </w:r>
      <w:r w:rsidRPr="00106FF4">
        <w:rPr>
          <w:rFonts w:ascii="Angsana New" w:hAnsi="Angsana New"/>
          <w:sz w:val="30"/>
          <w:szCs w:val="30"/>
        </w:rPr>
        <w:t xml:space="preserve">2561 </w:t>
      </w:r>
      <w:r w:rsidRPr="00106FF4">
        <w:rPr>
          <w:rFonts w:ascii="Angsana New" w:hAnsi="Angsana New"/>
          <w:sz w:val="30"/>
          <w:szCs w:val="30"/>
          <w:cs/>
        </w:rPr>
        <w:t xml:space="preserve">บริษัททำสัญญากู้ยืมเงินกับธนาคารพาณิชย์แห่งหนึ่ง วงเงิน </w:t>
      </w:r>
      <w:r w:rsidRPr="00106FF4">
        <w:rPr>
          <w:rFonts w:ascii="Angsana New" w:hAnsi="Angsana New"/>
          <w:sz w:val="30"/>
          <w:szCs w:val="30"/>
        </w:rPr>
        <w:t xml:space="preserve">1,000 </w:t>
      </w:r>
      <w:r w:rsidRPr="00106FF4">
        <w:rPr>
          <w:rFonts w:ascii="Angsana New" w:hAnsi="Angsana New"/>
          <w:sz w:val="30"/>
          <w:szCs w:val="30"/>
          <w:cs/>
        </w:rPr>
        <w:t xml:space="preserve">ล้านบาท คิดดอกเบี้ยในปีที่ </w:t>
      </w:r>
      <w:r w:rsidRPr="00106FF4">
        <w:rPr>
          <w:rFonts w:ascii="Angsana New" w:hAnsi="Angsana New"/>
          <w:sz w:val="30"/>
          <w:szCs w:val="30"/>
        </w:rPr>
        <w:t xml:space="preserve">1-2 </w:t>
      </w:r>
      <w:r w:rsidRPr="00106FF4">
        <w:rPr>
          <w:rFonts w:ascii="Angsana New" w:hAnsi="Angsana New"/>
          <w:sz w:val="30"/>
          <w:szCs w:val="30"/>
          <w:cs/>
        </w:rPr>
        <w:t xml:space="preserve">อัตราร้อยละ </w:t>
      </w:r>
      <w:r w:rsidRPr="00106FF4">
        <w:rPr>
          <w:rFonts w:ascii="Angsana New" w:hAnsi="Angsana New"/>
          <w:sz w:val="30"/>
          <w:szCs w:val="30"/>
        </w:rPr>
        <w:t xml:space="preserve">MLR - 3.725 </w:t>
      </w:r>
      <w:r w:rsidRPr="00106FF4">
        <w:rPr>
          <w:rFonts w:ascii="Angsana New" w:hAnsi="Angsana New"/>
          <w:sz w:val="30"/>
          <w:szCs w:val="30"/>
          <w:cs/>
        </w:rPr>
        <w:t xml:space="preserve">ต่อปี และในปีที่ </w:t>
      </w:r>
      <w:r w:rsidRPr="00106FF4">
        <w:rPr>
          <w:rFonts w:ascii="Angsana New" w:hAnsi="Angsana New"/>
          <w:sz w:val="30"/>
          <w:szCs w:val="30"/>
        </w:rPr>
        <w:t xml:space="preserve">3 </w:t>
      </w:r>
      <w:r w:rsidRPr="00106FF4">
        <w:rPr>
          <w:rFonts w:ascii="Angsana New" w:hAnsi="Angsana New"/>
          <w:sz w:val="30"/>
          <w:szCs w:val="30"/>
          <w:cs/>
        </w:rPr>
        <w:t xml:space="preserve">เป็นต้นไป อัตราร้อยละ </w:t>
      </w:r>
      <w:r w:rsidRPr="00106FF4">
        <w:rPr>
          <w:rFonts w:ascii="Angsana New" w:hAnsi="Angsana New"/>
          <w:sz w:val="30"/>
          <w:szCs w:val="30"/>
        </w:rPr>
        <w:t xml:space="preserve">MLR - 3.525 </w:t>
      </w:r>
      <w:r w:rsidRPr="00106FF4">
        <w:rPr>
          <w:rFonts w:ascii="Angsana New" w:hAnsi="Angsana New"/>
          <w:sz w:val="30"/>
          <w:szCs w:val="30"/>
          <w:cs/>
        </w:rPr>
        <w:t xml:space="preserve">ต่อปี กำหนดจ่ายคืนเงินต้น </w:t>
      </w:r>
      <w:r w:rsidRPr="00106FF4">
        <w:rPr>
          <w:rFonts w:ascii="Angsana New" w:hAnsi="Angsana New"/>
          <w:sz w:val="30"/>
          <w:szCs w:val="30"/>
        </w:rPr>
        <w:t xml:space="preserve">47 </w:t>
      </w:r>
      <w:r w:rsidRPr="00106FF4">
        <w:rPr>
          <w:rFonts w:ascii="Angsana New" w:hAnsi="Angsana New"/>
          <w:sz w:val="30"/>
          <w:szCs w:val="30"/>
          <w:cs/>
        </w:rPr>
        <w:t xml:space="preserve">ล้านบาทต่อไตรมาสเป็นระยะเวลา </w:t>
      </w:r>
      <w:r w:rsidRPr="00106FF4">
        <w:rPr>
          <w:rFonts w:ascii="Angsana New" w:hAnsi="Angsana New"/>
          <w:sz w:val="30"/>
          <w:szCs w:val="30"/>
        </w:rPr>
        <w:t xml:space="preserve">20  </w:t>
      </w:r>
      <w:r w:rsidRPr="00106FF4">
        <w:rPr>
          <w:rFonts w:ascii="Angsana New" w:hAnsi="Angsana New"/>
          <w:sz w:val="30"/>
          <w:szCs w:val="30"/>
          <w:cs/>
        </w:rPr>
        <w:t xml:space="preserve">ไตรมาส เริ่มตั้งแต่ มีนาคม </w:t>
      </w:r>
      <w:r w:rsidRPr="00106FF4">
        <w:rPr>
          <w:rFonts w:ascii="Angsana New" w:hAnsi="Angsana New"/>
          <w:sz w:val="30"/>
          <w:szCs w:val="30"/>
        </w:rPr>
        <w:t xml:space="preserve">2563 </w:t>
      </w:r>
      <w:r w:rsidRPr="00106FF4">
        <w:rPr>
          <w:rFonts w:ascii="Angsana New" w:hAnsi="Angsana New"/>
          <w:sz w:val="30"/>
          <w:szCs w:val="30"/>
          <w:cs/>
        </w:rPr>
        <w:t xml:space="preserve">โดยไตรมาสที่ </w:t>
      </w:r>
      <w:r w:rsidRPr="00106FF4">
        <w:rPr>
          <w:rFonts w:ascii="Angsana New" w:hAnsi="Angsana New"/>
          <w:sz w:val="30"/>
          <w:szCs w:val="30"/>
        </w:rPr>
        <w:t xml:space="preserve">21 </w:t>
      </w:r>
      <w:r w:rsidRPr="00106FF4">
        <w:rPr>
          <w:rFonts w:ascii="Angsana New" w:hAnsi="Angsana New"/>
          <w:sz w:val="30"/>
          <w:szCs w:val="30"/>
          <w:cs/>
        </w:rPr>
        <w:t>ชำระส่วนที่คงเหลือทั้งจำนวน</w:t>
      </w:r>
    </w:p>
    <w:p w:rsidR="003D7C9E" w:rsidRDefault="003A6720" w:rsidP="0020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540" w:right="562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>
        <w:rPr>
          <w:rFonts w:ascii="Angsana New" w:eastAsia="Calibri" w:hAnsi="Angsana New"/>
          <w:spacing w:val="-4"/>
          <w:sz w:val="30"/>
          <w:szCs w:val="30"/>
          <w:cs/>
        </w:rPr>
        <w:t>บริษัท</w:t>
      </w:r>
      <w:r w:rsidRPr="003A6720">
        <w:rPr>
          <w:rFonts w:ascii="Angsana New" w:eastAsia="Calibri" w:hAnsi="Angsana New"/>
          <w:spacing w:val="-4"/>
          <w:sz w:val="30"/>
          <w:szCs w:val="30"/>
          <w:cs/>
        </w:rPr>
        <w:t xml:space="preserve">ต้องจ่ายค่าธรรมเนียมจัดการสำหรับเงินกู้ดังกล่าวข้างต้นประมาณ </w:t>
      </w:r>
      <w:r>
        <w:rPr>
          <w:rFonts w:ascii="Angsana New" w:eastAsia="Calibri" w:hAnsi="Angsana New"/>
          <w:spacing w:val="-4"/>
          <w:sz w:val="30"/>
          <w:szCs w:val="30"/>
        </w:rPr>
        <w:t>1</w:t>
      </w:r>
      <w:r w:rsidRPr="003A6720">
        <w:rPr>
          <w:rFonts w:ascii="Angsana New" w:eastAsia="Calibri" w:hAnsi="Angsana New"/>
          <w:spacing w:val="-4"/>
          <w:sz w:val="30"/>
          <w:szCs w:val="30"/>
        </w:rPr>
        <w:t>.5</w:t>
      </w:r>
      <w:r w:rsidRPr="003A6720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 ซึ่งจะตัดเป็นค่าใช้จ่ายตามวิธีอัตราดอกเบี้ยที่แท้จริง</w:t>
      </w:r>
    </w:p>
    <w:p w:rsidR="00926C91" w:rsidRDefault="00926C91" w:rsidP="0020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540" w:right="562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926C91">
        <w:rPr>
          <w:rFonts w:ascii="Angsana New" w:eastAsia="Calibri" w:hAnsi="Angsana New"/>
          <w:spacing w:val="-4"/>
          <w:sz w:val="30"/>
          <w:szCs w:val="30"/>
          <w:cs/>
        </w:rPr>
        <w:t>เงินกู้ยืม</w:t>
      </w:r>
      <w:r w:rsidRPr="00926C91">
        <w:rPr>
          <w:rFonts w:ascii="Angsana New" w:eastAsia="Calibri" w:hAnsi="Angsana New" w:hint="cs"/>
          <w:spacing w:val="-4"/>
          <w:sz w:val="30"/>
          <w:szCs w:val="30"/>
          <w:cs/>
        </w:rPr>
        <w:t>ระยะยาว</w:t>
      </w:r>
      <w:r w:rsidRPr="00926C91">
        <w:rPr>
          <w:rFonts w:ascii="Angsana New" w:eastAsia="Calibri" w:hAnsi="Angsana New"/>
          <w:spacing w:val="-4"/>
          <w:sz w:val="30"/>
          <w:szCs w:val="30"/>
          <w:cs/>
        </w:rPr>
        <w:t>ทั้งจำนวน</w:t>
      </w:r>
      <w:r w:rsidRPr="00926C91">
        <w:rPr>
          <w:rFonts w:ascii="Angsana New" w:eastAsia="Calibri" w:hAnsi="Angsana New" w:hint="cs"/>
          <w:spacing w:val="-4"/>
          <w:sz w:val="30"/>
          <w:szCs w:val="30"/>
          <w:cs/>
        </w:rPr>
        <w:t>ข้างต้น</w:t>
      </w:r>
      <w:r w:rsidRPr="00926C91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926C91">
        <w:rPr>
          <w:rFonts w:ascii="Angsana New" w:eastAsia="Calibri" w:hAnsi="Angsana New"/>
          <w:spacing w:val="-4"/>
          <w:sz w:val="30"/>
          <w:szCs w:val="30"/>
          <w:cs/>
        </w:rPr>
        <w:t>ค้ำประกันโดยจำนองที่ดิน</w:t>
      </w:r>
      <w:r w:rsidRPr="00926C91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ซึ่งเป็นที่ตั้งโรงงาน </w:t>
      </w:r>
      <w:r w:rsidRPr="00926C91">
        <w:rPr>
          <w:rFonts w:ascii="Angsana New" w:eastAsia="Calibri" w:hAnsi="Angsana New"/>
          <w:spacing w:val="-4"/>
          <w:sz w:val="30"/>
          <w:szCs w:val="30"/>
        </w:rPr>
        <w:t xml:space="preserve">3 </w:t>
      </w:r>
      <w:r w:rsidRPr="00926C91">
        <w:rPr>
          <w:rFonts w:ascii="Angsana New" w:eastAsia="Calibri" w:hAnsi="Angsana New" w:hint="cs"/>
          <w:spacing w:val="-4"/>
          <w:sz w:val="30"/>
          <w:szCs w:val="30"/>
          <w:cs/>
        </w:rPr>
        <w:t>พร้อม</w:t>
      </w:r>
      <w:r w:rsidRPr="00926C91">
        <w:rPr>
          <w:rFonts w:ascii="Angsana New" w:eastAsia="Calibri" w:hAnsi="Angsana New"/>
          <w:spacing w:val="-4"/>
          <w:sz w:val="30"/>
          <w:szCs w:val="30"/>
          <w:cs/>
        </w:rPr>
        <w:t>สิ่งปลูกสร้าง</w:t>
      </w:r>
      <w:r w:rsidRPr="00926C91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</w:t>
      </w:r>
      <w:r w:rsidRPr="00926C91">
        <w:rPr>
          <w:rFonts w:ascii="Angsana New" w:eastAsia="Calibri" w:hAnsi="Angsana New"/>
          <w:spacing w:val="-4"/>
          <w:sz w:val="30"/>
          <w:szCs w:val="30"/>
          <w:cs/>
        </w:rPr>
        <w:t>และจำนำเครื่องจักรของบริษัท</w:t>
      </w:r>
      <w:r w:rsidRPr="00926C91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ที่จะนำมาติดตั้งเพื่อดำเนินงานในโรงงาน </w:t>
      </w:r>
      <w:r w:rsidRPr="00926C91">
        <w:rPr>
          <w:rFonts w:ascii="Angsana New" w:eastAsia="Calibri" w:hAnsi="Angsana New"/>
          <w:spacing w:val="-4"/>
          <w:sz w:val="30"/>
          <w:szCs w:val="30"/>
        </w:rPr>
        <w:t xml:space="preserve">3 </w:t>
      </w:r>
      <w:r w:rsidRPr="00926C91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และคงยอดเงินฝากในบัญชี</w:t>
      </w:r>
      <w:r w:rsidRPr="00926C91">
        <w:rPr>
          <w:rFonts w:ascii="Angsana New" w:eastAsia="Calibri" w:hAnsi="Angsana New"/>
          <w:spacing w:val="-4"/>
          <w:sz w:val="30"/>
          <w:szCs w:val="30"/>
          <w:cs/>
        </w:rPr>
        <w:t>เงินฝาก</w:t>
      </w:r>
      <w:r w:rsidRPr="00926C91">
        <w:rPr>
          <w:rFonts w:ascii="Angsana New" w:eastAsia="Calibri" w:hAnsi="Angsana New" w:hint="cs"/>
          <w:spacing w:val="-4"/>
          <w:sz w:val="30"/>
          <w:szCs w:val="30"/>
          <w:cs/>
        </w:rPr>
        <w:t>ออมทรัพย์</w:t>
      </w:r>
      <w:r w:rsidRPr="00926C91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926C91">
        <w:rPr>
          <w:rFonts w:ascii="Angsana New" w:eastAsia="Calibri" w:hAnsi="Angsana New" w:hint="cs"/>
          <w:spacing w:val="-4"/>
          <w:sz w:val="30"/>
          <w:szCs w:val="30"/>
          <w:cs/>
        </w:rPr>
        <w:t>และ</w:t>
      </w:r>
      <w:r w:rsidRPr="00926C91">
        <w:rPr>
          <w:rFonts w:ascii="Angsana New" w:eastAsia="Calibri" w:hAnsi="Angsana New"/>
          <w:spacing w:val="-4"/>
          <w:sz w:val="30"/>
          <w:szCs w:val="30"/>
          <w:cs/>
        </w:rPr>
        <w:t>บัญชี</w:t>
      </w:r>
      <w:r w:rsidRPr="00926C91">
        <w:rPr>
          <w:rFonts w:ascii="Angsana New" w:eastAsia="Calibri" w:hAnsi="Angsana New" w:hint="cs"/>
          <w:spacing w:val="-4"/>
          <w:sz w:val="30"/>
          <w:szCs w:val="30"/>
          <w:cs/>
        </w:rPr>
        <w:t>เงินฝาก</w:t>
      </w:r>
      <w:r w:rsidRPr="00926C91">
        <w:rPr>
          <w:rFonts w:ascii="Angsana New" w:eastAsia="Calibri" w:hAnsi="Angsana New"/>
          <w:spacing w:val="-4"/>
          <w:sz w:val="30"/>
          <w:szCs w:val="30"/>
          <w:cs/>
        </w:rPr>
        <w:t>ประจำ จำนวน</w:t>
      </w:r>
      <w:r w:rsidRPr="00926C91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รวม </w:t>
      </w:r>
      <w:r w:rsidRPr="00926C91">
        <w:rPr>
          <w:rFonts w:ascii="Angsana New" w:eastAsia="Calibri" w:hAnsi="Angsana New"/>
          <w:spacing w:val="-4"/>
          <w:sz w:val="30"/>
          <w:szCs w:val="30"/>
        </w:rPr>
        <w:t>200</w:t>
      </w:r>
      <w:r w:rsidRPr="00926C91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</w:t>
      </w:r>
    </w:p>
    <w:p w:rsidR="00380299" w:rsidRPr="00AE1F7B" w:rsidRDefault="00EF009B" w:rsidP="00061EB7">
      <w:pPr>
        <w:numPr>
          <w:ilvl w:val="0"/>
          <w:numId w:val="29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before="240" w:after="12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572426" w:rsidRPr="00572426">
        <w:rPr>
          <w:rFonts w:ascii="Angsana New" w:hAnsi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="00380299" w:rsidRPr="00AE1F7B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tbl>
      <w:tblPr>
        <w:tblW w:w="9335" w:type="dxa"/>
        <w:tblInd w:w="558" w:type="dxa"/>
        <w:tblLook w:val="01E0" w:firstRow="1" w:lastRow="1" w:firstColumn="1" w:lastColumn="1" w:noHBand="0" w:noVBand="0"/>
      </w:tblPr>
      <w:tblGrid>
        <w:gridCol w:w="4048"/>
        <w:gridCol w:w="1081"/>
        <w:gridCol w:w="270"/>
        <w:gridCol w:w="1170"/>
        <w:gridCol w:w="270"/>
        <w:gridCol w:w="1081"/>
        <w:gridCol w:w="270"/>
        <w:gridCol w:w="1145"/>
      </w:tblGrid>
      <w:tr w:rsidR="000355DB" w:rsidRPr="000355DB" w:rsidTr="000355DB">
        <w:tc>
          <w:tcPr>
            <w:tcW w:w="4048" w:type="dxa"/>
          </w:tcPr>
          <w:p w:rsidR="000355DB" w:rsidRPr="000355DB" w:rsidRDefault="000355DB" w:rsidP="00CE4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7" w:type="dxa"/>
            <w:gridSpan w:val="7"/>
            <w:tcBorders>
              <w:bottom w:val="single" w:sz="4" w:space="0" w:color="auto"/>
            </w:tcBorders>
          </w:tcPr>
          <w:p w:rsidR="000355DB" w:rsidRPr="000355DB" w:rsidRDefault="000355DB" w:rsidP="00CE4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55DB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</w:tr>
      <w:tr w:rsidR="00B84051" w:rsidRPr="000355DB" w:rsidTr="005B54DF">
        <w:tc>
          <w:tcPr>
            <w:tcW w:w="4048" w:type="dxa"/>
          </w:tcPr>
          <w:p w:rsidR="00B84051" w:rsidRPr="000355DB" w:rsidRDefault="00B84051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84051" w:rsidRPr="000355DB" w:rsidRDefault="00B84051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55DB">
              <w:rPr>
                <w:rFonts w:ascii="Angsana New" w:hAnsi="Angsana New"/>
                <w:sz w:val="30"/>
                <w:szCs w:val="30"/>
                <w:cs/>
              </w:rPr>
              <w:t xml:space="preserve"> 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B84051" w:rsidRPr="000355DB" w:rsidRDefault="00B84051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84051" w:rsidRPr="000355DB" w:rsidRDefault="00B84051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55D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2158" w:rsidRPr="00155F86" w:rsidTr="004D701A">
        <w:tc>
          <w:tcPr>
            <w:tcW w:w="4048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A571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A5711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A571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A5711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9D2158" w:rsidRPr="00155F86" w:rsidTr="005B54DF">
        <w:tc>
          <w:tcPr>
            <w:tcW w:w="4048" w:type="dxa"/>
          </w:tcPr>
          <w:p w:rsidR="00D74C31" w:rsidRPr="00D74C31" w:rsidRDefault="00D74C31" w:rsidP="00D74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D74C3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  <w:p w:rsidR="009D2158" w:rsidRPr="00155F86" w:rsidRDefault="00D74C31" w:rsidP="00D74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74C3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ประมาณการหนี้สินไม่หมุนเวียนสำหรับ</w:t>
            </w:r>
          </w:p>
        </w:tc>
        <w:tc>
          <w:tcPr>
            <w:tcW w:w="1081" w:type="dxa"/>
            <w:tcBorders>
              <w:top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2158" w:rsidRPr="00155F86" w:rsidTr="003F7912">
        <w:tc>
          <w:tcPr>
            <w:tcW w:w="4048" w:type="dxa"/>
            <w:vAlign w:val="bottom"/>
          </w:tcPr>
          <w:p w:rsidR="009D2158" w:rsidRPr="00155F86" w:rsidRDefault="000C1727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1727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:rsidR="009D2158" w:rsidRPr="000C1727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2D00">
              <w:rPr>
                <w:rFonts w:ascii="Angsana New" w:hAnsi="Angsana New"/>
                <w:b/>
                <w:bCs/>
                <w:sz w:val="30"/>
                <w:szCs w:val="30"/>
              </w:rPr>
              <w:t>31,786</w:t>
            </w:r>
          </w:p>
        </w:tc>
        <w:tc>
          <w:tcPr>
            <w:tcW w:w="270" w:type="dxa"/>
          </w:tcPr>
          <w:p w:rsidR="009D2158" w:rsidRPr="000C1727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D2158" w:rsidRPr="000C1727" w:rsidRDefault="007A5711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1727">
              <w:rPr>
                <w:rFonts w:ascii="Angsana New" w:hAnsi="Angsana New"/>
                <w:b/>
                <w:bCs/>
                <w:sz w:val="30"/>
                <w:szCs w:val="30"/>
              </w:rPr>
              <w:t>32,850</w:t>
            </w:r>
          </w:p>
        </w:tc>
        <w:tc>
          <w:tcPr>
            <w:tcW w:w="270" w:type="dxa"/>
          </w:tcPr>
          <w:p w:rsidR="009D2158" w:rsidRPr="000C1727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:rsidR="009D2158" w:rsidRPr="000C1727" w:rsidRDefault="002A6FF7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31,786</w:t>
            </w:r>
          </w:p>
        </w:tc>
        <w:tc>
          <w:tcPr>
            <w:tcW w:w="270" w:type="dxa"/>
          </w:tcPr>
          <w:p w:rsidR="009D2158" w:rsidRPr="000C1727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double" w:sz="4" w:space="0" w:color="auto"/>
            </w:tcBorders>
          </w:tcPr>
          <w:p w:rsidR="009D2158" w:rsidRPr="000C1727" w:rsidRDefault="007A5711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1727">
              <w:rPr>
                <w:rFonts w:ascii="Angsana New" w:hAnsi="Angsana New"/>
                <w:b/>
                <w:bCs/>
                <w:sz w:val="30"/>
                <w:szCs w:val="30"/>
              </w:rPr>
              <w:t>32,850</w:t>
            </w:r>
          </w:p>
        </w:tc>
      </w:tr>
    </w:tbl>
    <w:p w:rsidR="00DB53D8" w:rsidRPr="00A9361A" w:rsidRDefault="00DB53D8">
      <w:pPr>
        <w:rPr>
          <w:sz w:val="30"/>
          <w:szCs w:val="30"/>
        </w:rPr>
      </w:pPr>
    </w:p>
    <w:tbl>
      <w:tblPr>
        <w:tblW w:w="9335" w:type="dxa"/>
        <w:tblInd w:w="558" w:type="dxa"/>
        <w:tblLook w:val="01E0" w:firstRow="1" w:lastRow="1" w:firstColumn="1" w:lastColumn="1" w:noHBand="0" w:noVBand="0"/>
      </w:tblPr>
      <w:tblGrid>
        <w:gridCol w:w="4048"/>
        <w:gridCol w:w="1081"/>
        <w:gridCol w:w="270"/>
        <w:gridCol w:w="1170"/>
        <w:gridCol w:w="270"/>
        <w:gridCol w:w="1081"/>
        <w:gridCol w:w="270"/>
        <w:gridCol w:w="1145"/>
      </w:tblGrid>
      <w:tr w:rsidR="00732D4A" w:rsidRPr="00155F86" w:rsidTr="003F7912">
        <w:tc>
          <w:tcPr>
            <w:tcW w:w="4048" w:type="dxa"/>
          </w:tcPr>
          <w:p w:rsidR="00732D4A" w:rsidRPr="00732D4A" w:rsidRDefault="00732D4A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32D4A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732D4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732D4A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1" w:type="dxa"/>
          </w:tcPr>
          <w:p w:rsidR="00732D4A" w:rsidRPr="00155F86" w:rsidRDefault="00732D4A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32D4A" w:rsidRPr="00155F86" w:rsidRDefault="00732D4A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32D4A" w:rsidRPr="00155F86" w:rsidRDefault="00732D4A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32D4A" w:rsidRPr="00155F86" w:rsidRDefault="00732D4A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732D4A" w:rsidRPr="00155F86" w:rsidRDefault="00732D4A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32D4A" w:rsidRPr="00155F86" w:rsidRDefault="00732D4A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732D4A" w:rsidRPr="00155F86" w:rsidRDefault="00732D4A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2158" w:rsidRPr="00155F86" w:rsidTr="003F7912">
        <w:tc>
          <w:tcPr>
            <w:tcW w:w="4048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155F8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1081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2158" w:rsidRPr="00155F86" w:rsidTr="003F7912">
        <w:tc>
          <w:tcPr>
            <w:tcW w:w="4048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5F8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1081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2158" w:rsidRPr="00155F86" w:rsidTr="003F7912">
        <w:tc>
          <w:tcPr>
            <w:tcW w:w="4048" w:type="dxa"/>
            <w:vAlign w:val="bottom"/>
          </w:tcPr>
          <w:p w:rsidR="009D2158" w:rsidRPr="00155F86" w:rsidRDefault="000C1727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1727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:rsidR="009D2158" w:rsidRPr="000C1727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2D00">
              <w:rPr>
                <w:rFonts w:ascii="Angsana New" w:hAnsi="Angsana New"/>
                <w:b/>
                <w:bCs/>
                <w:sz w:val="30"/>
                <w:szCs w:val="30"/>
              </w:rPr>
              <w:t>5,480</w:t>
            </w:r>
          </w:p>
        </w:tc>
        <w:tc>
          <w:tcPr>
            <w:tcW w:w="270" w:type="dxa"/>
          </w:tcPr>
          <w:p w:rsidR="009D2158" w:rsidRPr="000C1727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D2158" w:rsidRPr="000C1727" w:rsidRDefault="007A5711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1727">
              <w:rPr>
                <w:rFonts w:ascii="Angsana New" w:hAnsi="Angsana New"/>
                <w:b/>
                <w:bCs/>
                <w:sz w:val="30"/>
                <w:szCs w:val="30"/>
              </w:rPr>
              <w:t>5,135</w:t>
            </w:r>
          </w:p>
        </w:tc>
        <w:tc>
          <w:tcPr>
            <w:tcW w:w="270" w:type="dxa"/>
          </w:tcPr>
          <w:p w:rsidR="009D2158" w:rsidRPr="000C1727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:rsidR="009D2158" w:rsidRPr="000C1727" w:rsidRDefault="002A6FF7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5,480</w:t>
            </w:r>
          </w:p>
        </w:tc>
        <w:tc>
          <w:tcPr>
            <w:tcW w:w="270" w:type="dxa"/>
          </w:tcPr>
          <w:p w:rsidR="009D2158" w:rsidRPr="000C1727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double" w:sz="4" w:space="0" w:color="auto"/>
            </w:tcBorders>
          </w:tcPr>
          <w:p w:rsidR="009D2158" w:rsidRPr="000C1727" w:rsidRDefault="007A5711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1727">
              <w:rPr>
                <w:rFonts w:ascii="Angsana New" w:hAnsi="Angsana New"/>
                <w:b/>
                <w:bCs/>
                <w:sz w:val="30"/>
                <w:szCs w:val="30"/>
              </w:rPr>
              <w:t>5,135</w:t>
            </w:r>
          </w:p>
        </w:tc>
      </w:tr>
      <w:tr w:rsidR="009D2158" w:rsidRPr="00155F86" w:rsidTr="003F7912">
        <w:tc>
          <w:tcPr>
            <w:tcW w:w="4048" w:type="dxa"/>
            <w:vAlign w:val="bottom"/>
          </w:tcPr>
          <w:p w:rsidR="009D2158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:rsidR="009D2158" w:rsidRPr="00397300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2158" w:rsidRPr="00397300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9D2158" w:rsidRPr="00397300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2158" w:rsidRPr="00397300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:rsidR="009D2158" w:rsidRPr="00397300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2158" w:rsidRPr="00397300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</w:tcPr>
          <w:p w:rsidR="009D2158" w:rsidRPr="00397300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2158" w:rsidRPr="00155F86" w:rsidTr="003F7912">
        <w:tc>
          <w:tcPr>
            <w:tcW w:w="4048" w:type="dxa"/>
          </w:tcPr>
          <w:p w:rsidR="009D2158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7B017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81" w:type="dxa"/>
          </w:tcPr>
          <w:p w:rsidR="009D2158" w:rsidRPr="00397300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2158" w:rsidRPr="00397300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D2158" w:rsidRPr="00397300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2158" w:rsidRPr="00397300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9D2158" w:rsidRPr="00397300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2158" w:rsidRPr="00397300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9D2158" w:rsidRPr="00397300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2158" w:rsidRPr="007E09C8" w:rsidTr="00A2465E">
        <w:tc>
          <w:tcPr>
            <w:tcW w:w="4048" w:type="dxa"/>
          </w:tcPr>
          <w:p w:rsidR="009D2158" w:rsidRPr="007E09C8" w:rsidRDefault="007E09C8" w:rsidP="007E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7E09C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กำไรจ</w:t>
            </w:r>
            <w:r w:rsidR="009D2158" w:rsidRPr="007E09C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ากการประมาณ</w:t>
            </w:r>
            <w:r w:rsidR="00732D4A" w:rsidRPr="007E09C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การ</w:t>
            </w:r>
            <w:r w:rsidR="009D2158" w:rsidRPr="007E09C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ตามหลัก</w:t>
            </w:r>
          </w:p>
        </w:tc>
        <w:tc>
          <w:tcPr>
            <w:tcW w:w="1081" w:type="dxa"/>
          </w:tcPr>
          <w:p w:rsidR="009D2158" w:rsidRPr="007E09C8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2158" w:rsidRPr="007E09C8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D2158" w:rsidRPr="007E09C8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2158" w:rsidRPr="007E09C8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9D2158" w:rsidRPr="007E09C8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2158" w:rsidRPr="007E09C8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9D2158" w:rsidRPr="007E09C8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2D00" w:rsidRPr="007E09C8" w:rsidTr="00A2465E">
        <w:tc>
          <w:tcPr>
            <w:tcW w:w="4048" w:type="dxa"/>
          </w:tcPr>
          <w:p w:rsidR="00F52D00" w:rsidRPr="007E09C8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09C8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Pr="007E09C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คณิตศาสตร์ประกันภัยที่รับรู้ใน</w:t>
            </w:r>
            <w:r w:rsidRPr="007E09C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1081" w:type="dxa"/>
          </w:tcPr>
          <w:p w:rsidR="00F52D00" w:rsidRPr="007E09C8" w:rsidRDefault="00F52D00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(4,610)</w:t>
            </w:r>
          </w:p>
        </w:tc>
        <w:tc>
          <w:tcPr>
            <w:tcW w:w="270" w:type="dxa"/>
          </w:tcPr>
          <w:p w:rsidR="00F52D00" w:rsidRPr="007E09C8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52D00" w:rsidRPr="007E09C8" w:rsidRDefault="00F52D00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52D00" w:rsidRPr="007E09C8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F52D00" w:rsidRPr="007E09C8" w:rsidRDefault="00F52D00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(4,610)</w:t>
            </w:r>
          </w:p>
        </w:tc>
        <w:tc>
          <w:tcPr>
            <w:tcW w:w="270" w:type="dxa"/>
          </w:tcPr>
          <w:p w:rsidR="00F52D00" w:rsidRPr="007E09C8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F52D00" w:rsidRPr="007E09C8" w:rsidRDefault="00F52D00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52D00" w:rsidRPr="007E09C8" w:rsidTr="00A2465E">
        <w:tc>
          <w:tcPr>
            <w:tcW w:w="4048" w:type="dxa"/>
          </w:tcPr>
          <w:p w:rsidR="00F52D00" w:rsidRPr="007E09C8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09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ขาดทุนสะสมจากการประมาณ</w:t>
            </w:r>
            <w:r w:rsidRPr="007E09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</w:t>
            </w:r>
            <w:r w:rsidRPr="007E09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ตามหลัก</w:t>
            </w:r>
          </w:p>
        </w:tc>
        <w:tc>
          <w:tcPr>
            <w:tcW w:w="1081" w:type="dxa"/>
          </w:tcPr>
          <w:p w:rsidR="00F52D00" w:rsidRPr="007E09C8" w:rsidRDefault="00F52D00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52D00" w:rsidRPr="007E09C8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52D00" w:rsidRPr="007E09C8" w:rsidRDefault="00F52D00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52D00" w:rsidRPr="007E09C8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F52D00" w:rsidRPr="007E09C8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52D00" w:rsidRPr="007E09C8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F52D00" w:rsidRPr="007E09C8" w:rsidRDefault="00F52D00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2D00" w:rsidRPr="00155F86" w:rsidTr="003F7912">
        <w:tc>
          <w:tcPr>
            <w:tcW w:w="4048" w:type="dxa"/>
          </w:tcPr>
          <w:p w:rsidR="00F52D00" w:rsidRPr="007E09C8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09C8"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Pr="007E09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คณิตศาสตร์ประกันภัยที่รับรู้</w:t>
            </w: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:rsidR="00F52D00" w:rsidRPr="007E09C8" w:rsidRDefault="00F52D00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1,545</w:t>
            </w:r>
          </w:p>
        </w:tc>
        <w:tc>
          <w:tcPr>
            <w:tcW w:w="270" w:type="dxa"/>
          </w:tcPr>
          <w:p w:rsidR="00F52D00" w:rsidRPr="007E09C8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F52D00" w:rsidRPr="007E09C8" w:rsidRDefault="00F52D00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6</w:t>
            </w:r>
            <w:r w:rsidR="005B54DF" w:rsidRPr="007E09C8">
              <w:rPr>
                <w:rFonts w:ascii="Angsana New" w:hAnsi="Angsana New"/>
                <w:sz w:val="30"/>
                <w:szCs w:val="30"/>
              </w:rPr>
              <w:t>,155</w:t>
            </w:r>
          </w:p>
        </w:tc>
        <w:tc>
          <w:tcPr>
            <w:tcW w:w="270" w:type="dxa"/>
          </w:tcPr>
          <w:p w:rsidR="00F52D00" w:rsidRPr="007E09C8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:rsidR="00F52D00" w:rsidRPr="007E09C8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1,545</w:t>
            </w:r>
          </w:p>
        </w:tc>
        <w:tc>
          <w:tcPr>
            <w:tcW w:w="270" w:type="dxa"/>
          </w:tcPr>
          <w:p w:rsidR="00F52D00" w:rsidRPr="007E09C8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double" w:sz="4" w:space="0" w:color="auto"/>
            </w:tcBorders>
          </w:tcPr>
          <w:p w:rsidR="00F52D00" w:rsidRPr="00397300" w:rsidRDefault="00F52D00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09C8">
              <w:rPr>
                <w:rFonts w:ascii="Angsana New" w:hAnsi="Angsana New"/>
                <w:sz w:val="30"/>
                <w:szCs w:val="30"/>
              </w:rPr>
              <w:t>6,155</w:t>
            </w:r>
          </w:p>
        </w:tc>
      </w:tr>
    </w:tbl>
    <w:p w:rsidR="003A0849" w:rsidRPr="003A0849" w:rsidRDefault="003A0849" w:rsidP="00377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A0849"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en-GB"/>
        </w:rPr>
        <w:t>โครงการผลประโยชน์ที่กำหนดไว้</w:t>
      </w:r>
    </w:p>
    <w:p w:rsidR="002F139B" w:rsidRDefault="0026119B" w:rsidP="0020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 w:right="472"/>
        <w:jc w:val="thaiDistribute"/>
        <w:rPr>
          <w:rFonts w:ascii="Angsana New" w:hAnsi="Angsana New"/>
          <w:sz w:val="30"/>
          <w:szCs w:val="30"/>
        </w:rPr>
      </w:pPr>
      <w:r w:rsidRPr="00155F86">
        <w:rPr>
          <w:rFonts w:ascii="Angsana New" w:hAnsi="Angsana New"/>
          <w:sz w:val="30"/>
          <w:szCs w:val="30"/>
          <w:cs/>
        </w:rPr>
        <w:t>กลุ่มบริษัทและบริษัทจัดการโครงการ</w:t>
      </w:r>
      <w:r w:rsidR="00C02768">
        <w:rPr>
          <w:rFonts w:ascii="Angsana New" w:hAnsi="Angsana New" w:hint="cs"/>
          <w:sz w:val="30"/>
          <w:szCs w:val="30"/>
          <w:cs/>
        </w:rPr>
        <w:t>ผลประโยชน์ที่กำหนดไว้</w:t>
      </w:r>
      <w:r w:rsidRPr="00155F86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155F86">
        <w:rPr>
          <w:rFonts w:ascii="Angsana New" w:hAnsi="Angsana New"/>
          <w:sz w:val="30"/>
          <w:szCs w:val="30"/>
        </w:rPr>
        <w:t xml:space="preserve">2541 </w:t>
      </w:r>
      <w:r w:rsidRPr="00155F86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:rsidR="00244FE7" w:rsidRPr="00244FE7" w:rsidRDefault="00244FE7" w:rsidP="0020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 w:right="472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D9D9D9"/>
        </w:rPr>
      </w:pPr>
      <w:r w:rsidRPr="00244FE7">
        <w:rPr>
          <w:rFonts w:ascii="Angsana New" w:hAnsi="Angsana New"/>
          <w:sz w:val="30"/>
          <w:szCs w:val="30"/>
          <w:cs/>
        </w:rPr>
        <w:t>โครงการผลประโยชน์</w:t>
      </w:r>
      <w:r w:rsidRPr="00244FE7">
        <w:rPr>
          <w:rFonts w:ascii="Angsana New" w:hAnsi="Angsana New" w:hint="cs"/>
          <w:sz w:val="30"/>
          <w:szCs w:val="30"/>
          <w:cs/>
        </w:rPr>
        <w:t>ที่กำหนดไว้</w:t>
      </w:r>
      <w:r w:rsidRPr="00244FE7">
        <w:rPr>
          <w:rFonts w:ascii="Angsana New" w:hAnsi="Angsana New"/>
          <w:sz w:val="30"/>
          <w:szCs w:val="30"/>
          <w:cs/>
        </w:rPr>
        <w:t>มีความเสี่ยงจากการประมาณการตามหลักคณิตศาสตร์ประกันภั</w:t>
      </w:r>
      <w:r w:rsidR="00CE4D36">
        <w:rPr>
          <w:rFonts w:ascii="Angsana New" w:hAnsi="Angsana New"/>
          <w:sz w:val="30"/>
          <w:szCs w:val="30"/>
          <w:cs/>
        </w:rPr>
        <w:t>ย ได้แก่ ความเสี่ยงของช่วงชีวิต</w:t>
      </w:r>
      <w:r w:rsidR="00CE4D36">
        <w:rPr>
          <w:rFonts w:ascii="Angsana New" w:hAnsi="Angsana New" w:hint="cs"/>
          <w:sz w:val="30"/>
          <w:szCs w:val="30"/>
          <w:cs/>
        </w:rPr>
        <w:t xml:space="preserve"> </w:t>
      </w:r>
      <w:r w:rsidR="00CE4D36">
        <w:rPr>
          <w:rFonts w:ascii="Angsana New" w:hAnsi="Angsana New"/>
          <w:sz w:val="30"/>
          <w:szCs w:val="30"/>
          <w:cs/>
        </w:rPr>
        <w:t>และ</w:t>
      </w:r>
      <w:r w:rsidRPr="00244FE7">
        <w:rPr>
          <w:rFonts w:ascii="Angsana New" w:hAnsi="Angsana New"/>
          <w:sz w:val="30"/>
          <w:szCs w:val="30"/>
          <w:cs/>
        </w:rPr>
        <w:t>ความเสี่ยงจากอัตราดอกเบี้ย</w:t>
      </w:r>
    </w:p>
    <w:p w:rsidR="009B7259" w:rsidRPr="002852F0" w:rsidRDefault="009B7259" w:rsidP="0020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2"/>
        <w:rPr>
          <w:rFonts w:ascii="Angsana New" w:hAnsi="Angsana New"/>
          <w:sz w:val="20"/>
          <w:szCs w:val="20"/>
          <w:cs/>
        </w:rPr>
      </w:pPr>
    </w:p>
    <w:p w:rsidR="0026119B" w:rsidRPr="000C7FFB" w:rsidRDefault="00EF009B" w:rsidP="002933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firstLine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26119B" w:rsidRPr="000C7FFB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W w:w="933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164"/>
        <w:gridCol w:w="263"/>
        <w:gridCol w:w="1139"/>
        <w:gridCol w:w="263"/>
        <w:gridCol w:w="1064"/>
        <w:gridCol w:w="263"/>
        <w:gridCol w:w="1129"/>
      </w:tblGrid>
      <w:tr w:rsidR="006D5348" w:rsidRPr="006D5348" w:rsidTr="006D5348">
        <w:trPr>
          <w:tblHeader/>
        </w:trPr>
        <w:tc>
          <w:tcPr>
            <w:tcW w:w="4050" w:type="dxa"/>
          </w:tcPr>
          <w:p w:rsidR="006D5348" w:rsidRPr="006D5348" w:rsidRDefault="006D5348" w:rsidP="00CE4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5" w:type="dxa"/>
            <w:gridSpan w:val="7"/>
            <w:tcBorders>
              <w:bottom w:val="single" w:sz="4" w:space="0" w:color="auto"/>
            </w:tcBorders>
          </w:tcPr>
          <w:p w:rsidR="006D5348" w:rsidRPr="006D5348" w:rsidRDefault="006D5348" w:rsidP="00CE4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5348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</w:tr>
      <w:tr w:rsidR="00EF1297" w:rsidRPr="006D5348" w:rsidTr="006D5348">
        <w:trPr>
          <w:tblHeader/>
        </w:trPr>
        <w:tc>
          <w:tcPr>
            <w:tcW w:w="4050" w:type="dxa"/>
          </w:tcPr>
          <w:p w:rsidR="00EF1297" w:rsidRPr="006D5348" w:rsidRDefault="00EF1297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F1297" w:rsidRPr="006D5348" w:rsidRDefault="00EF1297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5348">
              <w:rPr>
                <w:rFonts w:ascii="Angsana New" w:hAnsi="Angsana New"/>
                <w:sz w:val="30"/>
                <w:szCs w:val="30"/>
                <w:cs/>
              </w:rPr>
              <w:t xml:space="preserve"> งบการเงินรวม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:rsidR="00EF1297" w:rsidRPr="006D5348" w:rsidRDefault="00EF1297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F1297" w:rsidRPr="006D5348" w:rsidRDefault="00EF1297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534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2158" w:rsidRPr="000C7FFB" w:rsidTr="000316AF">
        <w:trPr>
          <w:tblHeader/>
        </w:trPr>
        <w:tc>
          <w:tcPr>
            <w:tcW w:w="4050" w:type="dxa"/>
          </w:tcPr>
          <w:p w:rsidR="009D2158" w:rsidRPr="000C7FFB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A571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A5711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63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A571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3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A5711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F52D00" w:rsidRPr="000C7FFB" w:rsidTr="000316AF">
        <w:tc>
          <w:tcPr>
            <w:tcW w:w="4050" w:type="dxa"/>
          </w:tcPr>
          <w:p w:rsidR="00F52D00" w:rsidRPr="000C7FFB" w:rsidRDefault="00F52D00" w:rsidP="009D2158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C7FFB">
              <w:rPr>
                <w:rFonts w:ascii="Angsana New" w:hAnsi="Angsana New" w:hint="cs"/>
                <w:sz w:val="30"/>
                <w:szCs w:val="30"/>
                <w:cs/>
              </w:rPr>
              <w:t xml:space="preserve">ณ </w:t>
            </w:r>
            <w:r w:rsidRPr="000C7FFB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0C7FF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C7FF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4" w:type="dxa"/>
            <w:tcBorders>
              <w:top w:val="single" w:sz="4" w:space="0" w:color="auto"/>
            </w:tcBorders>
          </w:tcPr>
          <w:p w:rsidR="00F52D00" w:rsidRPr="000C7FFB" w:rsidRDefault="00F52D00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32,850</w:t>
            </w:r>
          </w:p>
        </w:tc>
        <w:tc>
          <w:tcPr>
            <w:tcW w:w="263" w:type="dxa"/>
          </w:tcPr>
          <w:p w:rsidR="00F52D00" w:rsidRPr="000C7FFB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F52D00" w:rsidRPr="000C7FFB" w:rsidRDefault="00F52D00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128"/>
              <w:rPr>
                <w:rFonts w:ascii="Angsana New" w:hAnsi="Angsana New"/>
                <w:sz w:val="30"/>
                <w:szCs w:val="30"/>
              </w:rPr>
            </w:pPr>
            <w:r w:rsidRPr="00D8274D">
              <w:rPr>
                <w:rFonts w:ascii="Angsana New" w:hAnsi="Angsana New"/>
                <w:sz w:val="30"/>
                <w:szCs w:val="30"/>
              </w:rPr>
              <w:t>27,715</w:t>
            </w:r>
          </w:p>
        </w:tc>
        <w:tc>
          <w:tcPr>
            <w:tcW w:w="263" w:type="dxa"/>
          </w:tcPr>
          <w:p w:rsidR="00F52D00" w:rsidRPr="000C7FFB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:rsidR="00F52D00" w:rsidRPr="000C7FFB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32,850</w:t>
            </w:r>
          </w:p>
        </w:tc>
        <w:tc>
          <w:tcPr>
            <w:tcW w:w="263" w:type="dxa"/>
          </w:tcPr>
          <w:p w:rsidR="00F52D00" w:rsidRPr="000C7FFB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:rsidR="00F52D00" w:rsidRPr="000C7FFB" w:rsidRDefault="00F52D00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8274D">
              <w:rPr>
                <w:rFonts w:ascii="Angsana New" w:hAnsi="Angsana New"/>
                <w:sz w:val="30"/>
                <w:szCs w:val="30"/>
              </w:rPr>
              <w:t>27,715</w:t>
            </w:r>
          </w:p>
        </w:tc>
      </w:tr>
      <w:tr w:rsidR="00F52D00" w:rsidRPr="000C7FFB" w:rsidTr="003F7912">
        <w:tc>
          <w:tcPr>
            <w:tcW w:w="4050" w:type="dxa"/>
          </w:tcPr>
          <w:p w:rsidR="00F52D00" w:rsidRDefault="00F52D00" w:rsidP="009D2158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64" w:type="dxa"/>
          </w:tcPr>
          <w:p w:rsidR="00F52D00" w:rsidRDefault="00F52D00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F52D00" w:rsidRPr="000C7FFB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:rsidR="00F52D00" w:rsidRDefault="00F52D00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:rsidR="00F52D00" w:rsidRPr="000C7FFB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F52D00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F52D00" w:rsidRPr="000C7FFB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:rsidR="00F52D00" w:rsidRDefault="00F52D00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2D00" w:rsidRPr="000C7FFB" w:rsidTr="003F7912">
        <w:tc>
          <w:tcPr>
            <w:tcW w:w="4050" w:type="dxa"/>
          </w:tcPr>
          <w:p w:rsidR="00F52D00" w:rsidRPr="000C7FFB" w:rsidRDefault="00F52D00" w:rsidP="009D2158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</w:t>
            </w:r>
            <w:r w:rsidRPr="007B017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ขาดทุน</w:t>
            </w:r>
          </w:p>
        </w:tc>
        <w:tc>
          <w:tcPr>
            <w:tcW w:w="1164" w:type="dxa"/>
          </w:tcPr>
          <w:p w:rsidR="00F52D00" w:rsidRDefault="00F52D00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F52D00" w:rsidRPr="000C7FFB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:rsidR="00F52D00" w:rsidRDefault="00F52D00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:rsidR="00F52D00" w:rsidRPr="000C7FFB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F52D00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F52D00" w:rsidRPr="000C7FFB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:rsidR="00F52D00" w:rsidRDefault="00F52D00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2D00" w:rsidRPr="000C7FFB" w:rsidTr="003F7912">
        <w:tc>
          <w:tcPr>
            <w:tcW w:w="4050" w:type="dxa"/>
          </w:tcPr>
          <w:p w:rsidR="00F52D00" w:rsidRPr="000C7FFB" w:rsidRDefault="00F52D00" w:rsidP="009D2158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0C7FFB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64" w:type="dxa"/>
          </w:tcPr>
          <w:p w:rsidR="00F52D00" w:rsidRDefault="00F52D00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4,607</w:t>
            </w:r>
          </w:p>
        </w:tc>
        <w:tc>
          <w:tcPr>
            <w:tcW w:w="263" w:type="dxa"/>
          </w:tcPr>
          <w:p w:rsidR="00F52D00" w:rsidRPr="000C7FFB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:rsidR="00F52D00" w:rsidRDefault="00F52D00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128"/>
              <w:rPr>
                <w:rFonts w:ascii="Angsana New" w:hAnsi="Angsana New"/>
                <w:sz w:val="30"/>
                <w:szCs w:val="30"/>
              </w:rPr>
            </w:pPr>
            <w:r w:rsidRPr="00D8274D">
              <w:rPr>
                <w:rFonts w:ascii="Angsana New" w:hAnsi="Angsana New"/>
                <w:sz w:val="30"/>
                <w:szCs w:val="30"/>
              </w:rPr>
              <w:t>4,384</w:t>
            </w:r>
          </w:p>
        </w:tc>
        <w:tc>
          <w:tcPr>
            <w:tcW w:w="263" w:type="dxa"/>
          </w:tcPr>
          <w:p w:rsidR="00F52D00" w:rsidRPr="000C7FFB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F52D00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4,607</w:t>
            </w:r>
          </w:p>
        </w:tc>
        <w:tc>
          <w:tcPr>
            <w:tcW w:w="263" w:type="dxa"/>
          </w:tcPr>
          <w:p w:rsidR="00F52D00" w:rsidRPr="000C7FFB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:rsidR="00F52D00" w:rsidRDefault="00F52D00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8274D">
              <w:rPr>
                <w:rFonts w:ascii="Angsana New" w:hAnsi="Angsana New"/>
                <w:sz w:val="30"/>
                <w:szCs w:val="30"/>
              </w:rPr>
              <w:t>4,384</w:t>
            </w:r>
          </w:p>
        </w:tc>
      </w:tr>
      <w:tr w:rsidR="00F52D00" w:rsidRPr="000C7FFB" w:rsidTr="003F7912">
        <w:tc>
          <w:tcPr>
            <w:tcW w:w="4050" w:type="dxa"/>
          </w:tcPr>
          <w:p w:rsidR="00F52D00" w:rsidRPr="000C7FFB" w:rsidRDefault="00F52D00" w:rsidP="009D2158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0C7FFB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จากภาระผูกพัน</w:t>
            </w: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F52D00" w:rsidRPr="000C7FFB" w:rsidRDefault="00F52D00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873</w:t>
            </w:r>
          </w:p>
        </w:tc>
        <w:tc>
          <w:tcPr>
            <w:tcW w:w="263" w:type="dxa"/>
          </w:tcPr>
          <w:p w:rsidR="00F52D00" w:rsidRPr="000C7FFB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F52D00" w:rsidRPr="000C7FFB" w:rsidRDefault="00F52D00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1"/>
              </w:tabs>
              <w:spacing w:line="240" w:lineRule="auto"/>
              <w:ind w:right="128"/>
              <w:rPr>
                <w:rFonts w:ascii="Angsana New" w:hAnsi="Angsana New"/>
                <w:sz w:val="30"/>
                <w:szCs w:val="30"/>
              </w:rPr>
            </w:pPr>
            <w:r w:rsidRPr="00D8274D">
              <w:rPr>
                <w:rFonts w:ascii="Angsana New" w:hAnsi="Angsana New"/>
                <w:sz w:val="30"/>
                <w:szCs w:val="30"/>
              </w:rPr>
              <w:t>751</w:t>
            </w:r>
          </w:p>
        </w:tc>
        <w:tc>
          <w:tcPr>
            <w:tcW w:w="263" w:type="dxa"/>
          </w:tcPr>
          <w:p w:rsidR="00F52D00" w:rsidRPr="000C7FFB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:rsidR="00F52D00" w:rsidRPr="000C7FFB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873</w:t>
            </w:r>
          </w:p>
        </w:tc>
        <w:tc>
          <w:tcPr>
            <w:tcW w:w="263" w:type="dxa"/>
          </w:tcPr>
          <w:p w:rsidR="00F52D00" w:rsidRPr="000C7FFB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:rsidR="00F52D00" w:rsidRPr="000C7FFB" w:rsidRDefault="00F52D00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8274D">
              <w:rPr>
                <w:rFonts w:ascii="Angsana New" w:hAnsi="Angsana New"/>
                <w:sz w:val="30"/>
                <w:szCs w:val="30"/>
              </w:rPr>
              <w:t>751</w:t>
            </w:r>
          </w:p>
        </w:tc>
      </w:tr>
      <w:tr w:rsidR="00F52D00" w:rsidRPr="000C7FFB" w:rsidTr="003F7912">
        <w:tc>
          <w:tcPr>
            <w:tcW w:w="4050" w:type="dxa"/>
          </w:tcPr>
          <w:p w:rsidR="00F52D00" w:rsidRPr="000C7FFB" w:rsidRDefault="00F52D00" w:rsidP="009D2158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:rsidR="00F52D00" w:rsidRPr="00D1556F" w:rsidRDefault="00F52D00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5,480</w:t>
            </w:r>
          </w:p>
        </w:tc>
        <w:tc>
          <w:tcPr>
            <w:tcW w:w="263" w:type="dxa"/>
          </w:tcPr>
          <w:p w:rsidR="00F52D00" w:rsidRPr="000C7FFB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F52D00" w:rsidRPr="00D1556F" w:rsidRDefault="00F52D00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ind w:right="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274D">
              <w:rPr>
                <w:rFonts w:ascii="Angsana New" w:hAnsi="Angsana New"/>
                <w:b/>
                <w:bCs/>
                <w:sz w:val="30"/>
                <w:szCs w:val="30"/>
              </w:rPr>
              <w:t>5,135</w:t>
            </w:r>
          </w:p>
        </w:tc>
        <w:tc>
          <w:tcPr>
            <w:tcW w:w="263" w:type="dxa"/>
          </w:tcPr>
          <w:p w:rsidR="00F52D00" w:rsidRPr="000C7FFB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:rsidR="00F52D00" w:rsidRPr="00D1556F" w:rsidRDefault="00F52D00" w:rsidP="00416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5,480</w:t>
            </w:r>
          </w:p>
        </w:tc>
        <w:tc>
          <w:tcPr>
            <w:tcW w:w="263" w:type="dxa"/>
          </w:tcPr>
          <w:p w:rsidR="00F52D00" w:rsidRPr="000C7FFB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</w:tcPr>
          <w:p w:rsidR="00F52D00" w:rsidRPr="00D1556F" w:rsidRDefault="00F52D00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274D">
              <w:rPr>
                <w:rFonts w:ascii="Angsana New" w:hAnsi="Angsana New"/>
                <w:b/>
                <w:bCs/>
                <w:sz w:val="30"/>
                <w:szCs w:val="30"/>
              </w:rPr>
              <w:t>5,135</w:t>
            </w:r>
          </w:p>
        </w:tc>
      </w:tr>
      <w:tr w:rsidR="00F52D00" w:rsidRPr="00FB2751" w:rsidTr="003F7912">
        <w:trPr>
          <w:trHeight w:val="362"/>
        </w:trPr>
        <w:tc>
          <w:tcPr>
            <w:tcW w:w="4050" w:type="dxa"/>
          </w:tcPr>
          <w:p w:rsidR="00F52D00" w:rsidRPr="00FB2751" w:rsidRDefault="00F52D00" w:rsidP="009D2158">
            <w:pPr>
              <w:spacing w:line="240" w:lineRule="auto"/>
              <w:ind w:left="342" w:hanging="34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4" w:type="dxa"/>
          </w:tcPr>
          <w:p w:rsidR="00F52D00" w:rsidRPr="00FB2751" w:rsidRDefault="00F52D00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3" w:type="dxa"/>
          </w:tcPr>
          <w:p w:rsidR="00F52D00" w:rsidRPr="00FB2751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9" w:type="dxa"/>
          </w:tcPr>
          <w:p w:rsidR="00F52D00" w:rsidRPr="00FB2751" w:rsidRDefault="00F52D00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3" w:type="dxa"/>
          </w:tcPr>
          <w:p w:rsidR="00F52D00" w:rsidRPr="00FB2751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</w:tcPr>
          <w:p w:rsidR="00F52D00" w:rsidRPr="00FB2751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3" w:type="dxa"/>
          </w:tcPr>
          <w:p w:rsidR="00F52D00" w:rsidRPr="00FB2751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9" w:type="dxa"/>
          </w:tcPr>
          <w:p w:rsidR="00F52D00" w:rsidRPr="00FB2751" w:rsidRDefault="00F52D00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52D00" w:rsidRPr="00FB2751" w:rsidTr="003F7912">
        <w:trPr>
          <w:trHeight w:val="271"/>
        </w:trPr>
        <w:tc>
          <w:tcPr>
            <w:tcW w:w="4050" w:type="dxa"/>
          </w:tcPr>
          <w:p w:rsidR="00F52D00" w:rsidRPr="00EA6008" w:rsidRDefault="00F52D00" w:rsidP="009D2158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60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64" w:type="dxa"/>
          </w:tcPr>
          <w:p w:rsidR="00F52D00" w:rsidRPr="00FB2751" w:rsidRDefault="00F52D00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3" w:type="dxa"/>
          </w:tcPr>
          <w:p w:rsidR="00F52D00" w:rsidRPr="00FB2751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9" w:type="dxa"/>
          </w:tcPr>
          <w:p w:rsidR="00F52D00" w:rsidRPr="00FB2751" w:rsidRDefault="00F52D00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3" w:type="dxa"/>
          </w:tcPr>
          <w:p w:rsidR="00F52D00" w:rsidRPr="00FB2751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</w:tcPr>
          <w:p w:rsidR="00F52D00" w:rsidRPr="00FB2751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3" w:type="dxa"/>
          </w:tcPr>
          <w:p w:rsidR="00F52D00" w:rsidRPr="00FB2751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9" w:type="dxa"/>
          </w:tcPr>
          <w:p w:rsidR="00F52D00" w:rsidRPr="00FB2751" w:rsidRDefault="00F52D00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52D00" w:rsidRPr="00FB2751" w:rsidTr="003F7912">
        <w:trPr>
          <w:trHeight w:val="271"/>
        </w:trPr>
        <w:tc>
          <w:tcPr>
            <w:tcW w:w="4050" w:type="dxa"/>
          </w:tcPr>
          <w:p w:rsidR="00F52D00" w:rsidRPr="00EA6008" w:rsidRDefault="00F52D00" w:rsidP="00D8274D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EA6008">
              <w:rPr>
                <w:rFonts w:ascii="Angsana New" w:hAnsi="Angsana New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F52D00" w:rsidRDefault="00F52D00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F52D00" w:rsidRPr="00025DCF" w:rsidRDefault="00F52D00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(5,763)</w:t>
            </w:r>
          </w:p>
        </w:tc>
        <w:tc>
          <w:tcPr>
            <w:tcW w:w="263" w:type="dxa"/>
          </w:tcPr>
          <w:p w:rsidR="00F52D00" w:rsidRPr="00025DCF" w:rsidRDefault="00F52D00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F52D00" w:rsidRDefault="00F52D00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F52D00" w:rsidRPr="00025DCF" w:rsidRDefault="00F52D00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:rsidR="00F52D00" w:rsidRPr="00025DCF" w:rsidRDefault="00F52D00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:rsidR="00F52D00" w:rsidRDefault="00F52D00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F52D00" w:rsidRPr="00025DCF" w:rsidRDefault="00F52D00" w:rsidP="006D5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(5,763)</w:t>
            </w:r>
          </w:p>
        </w:tc>
        <w:tc>
          <w:tcPr>
            <w:tcW w:w="263" w:type="dxa"/>
          </w:tcPr>
          <w:p w:rsidR="00F52D00" w:rsidRPr="00025DCF" w:rsidRDefault="00F52D00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:rsidR="00F52D00" w:rsidRDefault="00F52D00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F52D00" w:rsidRPr="00025DCF" w:rsidRDefault="00F52D00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52D00" w:rsidRPr="00FB2751" w:rsidTr="007E09C8">
        <w:trPr>
          <w:trHeight w:val="389"/>
        </w:trPr>
        <w:tc>
          <w:tcPr>
            <w:tcW w:w="4050" w:type="dxa"/>
          </w:tcPr>
          <w:p w:rsidR="00F52D00" w:rsidRPr="00FB2751" w:rsidRDefault="00F52D00" w:rsidP="00D8274D">
            <w:pPr>
              <w:spacing w:line="240" w:lineRule="auto"/>
              <w:ind w:left="342" w:hanging="34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:rsidR="00F52D00" w:rsidRPr="00025DCF" w:rsidRDefault="00F52D00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(5,763)</w:t>
            </w:r>
          </w:p>
        </w:tc>
        <w:tc>
          <w:tcPr>
            <w:tcW w:w="263" w:type="dxa"/>
          </w:tcPr>
          <w:p w:rsidR="00F52D00" w:rsidRPr="00025DCF" w:rsidRDefault="00F52D00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F52D00" w:rsidRPr="00025DCF" w:rsidRDefault="00F52D00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:rsidR="00F52D00" w:rsidRPr="00025DCF" w:rsidRDefault="00F52D00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:rsidR="00F52D00" w:rsidRPr="00025DCF" w:rsidRDefault="00F52D00" w:rsidP="006D5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(5,763)</w:t>
            </w:r>
          </w:p>
        </w:tc>
        <w:tc>
          <w:tcPr>
            <w:tcW w:w="263" w:type="dxa"/>
          </w:tcPr>
          <w:p w:rsidR="00F52D00" w:rsidRPr="00025DCF" w:rsidRDefault="00F52D00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</w:tcPr>
          <w:p w:rsidR="00F52D00" w:rsidRPr="00025DCF" w:rsidRDefault="00F52D00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52D00" w:rsidRPr="00FB2751" w:rsidTr="007E09C8">
        <w:trPr>
          <w:trHeight w:val="389"/>
        </w:trPr>
        <w:tc>
          <w:tcPr>
            <w:tcW w:w="4050" w:type="dxa"/>
          </w:tcPr>
          <w:p w:rsidR="00F52D00" w:rsidRPr="00FB2751" w:rsidRDefault="00F52D00" w:rsidP="00D8274D">
            <w:pPr>
              <w:spacing w:line="240" w:lineRule="auto"/>
              <w:ind w:left="342" w:hanging="34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4" w:type="dxa"/>
          </w:tcPr>
          <w:p w:rsidR="00F52D00" w:rsidRDefault="00F52D00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:rsidR="00F52D00" w:rsidRPr="00025DCF" w:rsidRDefault="00F52D00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</w:tcPr>
          <w:p w:rsidR="00F52D00" w:rsidRDefault="00F52D00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:rsidR="00F52D00" w:rsidRPr="00025DCF" w:rsidRDefault="00F52D00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</w:tcPr>
          <w:p w:rsidR="00F52D00" w:rsidRDefault="00F52D00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:rsidR="00F52D00" w:rsidRPr="00025DCF" w:rsidRDefault="00F52D00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</w:tcPr>
          <w:p w:rsidR="00F52D00" w:rsidRDefault="00F52D00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52D00" w:rsidRPr="004D701A" w:rsidTr="007E09C8">
        <w:tc>
          <w:tcPr>
            <w:tcW w:w="4050" w:type="dxa"/>
          </w:tcPr>
          <w:p w:rsidR="00F52D00" w:rsidRPr="000C7FFB" w:rsidRDefault="00F52D00" w:rsidP="009D2158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0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หัก หนี้สินลดลงจากการลาออกของพนักงาน</w:t>
            </w: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F52D00" w:rsidRPr="000C7FFB" w:rsidRDefault="00F52D00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(781)</w:t>
            </w:r>
          </w:p>
        </w:tc>
        <w:tc>
          <w:tcPr>
            <w:tcW w:w="263" w:type="dxa"/>
          </w:tcPr>
          <w:p w:rsidR="00F52D00" w:rsidRPr="000C7FFB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F52D00" w:rsidRPr="00D8274D" w:rsidRDefault="00F52D00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:rsidR="00F52D00" w:rsidRPr="000C7FFB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:rsidR="00F52D00" w:rsidRPr="000C7FFB" w:rsidRDefault="00F52D00" w:rsidP="006D5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(781)</w:t>
            </w:r>
          </w:p>
        </w:tc>
        <w:tc>
          <w:tcPr>
            <w:tcW w:w="263" w:type="dxa"/>
          </w:tcPr>
          <w:p w:rsidR="00F52D00" w:rsidRPr="000C7FFB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:rsidR="00F52D00" w:rsidRPr="00D8274D" w:rsidRDefault="00F52D00" w:rsidP="004D7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52D00" w:rsidRPr="000C7FFB" w:rsidTr="007E09C8">
        <w:tc>
          <w:tcPr>
            <w:tcW w:w="4050" w:type="dxa"/>
          </w:tcPr>
          <w:p w:rsidR="00F52D00" w:rsidRPr="000C7FFB" w:rsidRDefault="00F52D00" w:rsidP="009D2158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7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  <w:r w:rsidRPr="000C7F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C7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0C7F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C7F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:rsidR="00F52D00" w:rsidRPr="000C7FFB" w:rsidRDefault="00F52D00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31,786</w:t>
            </w:r>
          </w:p>
        </w:tc>
        <w:tc>
          <w:tcPr>
            <w:tcW w:w="263" w:type="dxa"/>
          </w:tcPr>
          <w:p w:rsidR="00F52D00" w:rsidRPr="000C7FFB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</w:tcPr>
          <w:p w:rsidR="00F52D00" w:rsidRPr="000C7FFB" w:rsidRDefault="00F52D00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274D">
              <w:rPr>
                <w:rFonts w:ascii="Angsana New" w:hAnsi="Angsana New"/>
                <w:b/>
                <w:bCs/>
                <w:sz w:val="30"/>
                <w:szCs w:val="30"/>
              </w:rPr>
              <w:t>32,850</w:t>
            </w:r>
          </w:p>
        </w:tc>
        <w:tc>
          <w:tcPr>
            <w:tcW w:w="263" w:type="dxa"/>
          </w:tcPr>
          <w:p w:rsidR="00F52D00" w:rsidRPr="000C7FFB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:rsidR="00F52D00" w:rsidRPr="000C7FFB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31,786</w:t>
            </w:r>
          </w:p>
        </w:tc>
        <w:tc>
          <w:tcPr>
            <w:tcW w:w="263" w:type="dxa"/>
          </w:tcPr>
          <w:p w:rsidR="00F52D00" w:rsidRPr="000C7FFB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:rsidR="00F52D00" w:rsidRPr="000C7FFB" w:rsidRDefault="00F52D00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274D">
              <w:rPr>
                <w:rFonts w:ascii="Angsana New" w:hAnsi="Angsana New"/>
                <w:b/>
                <w:bCs/>
                <w:sz w:val="30"/>
                <w:szCs w:val="30"/>
              </w:rPr>
              <w:t>32,850</w:t>
            </w:r>
          </w:p>
        </w:tc>
      </w:tr>
    </w:tbl>
    <w:p w:rsidR="00900341" w:rsidRDefault="00900341" w:rsidP="00AB426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EA6008">
        <w:rPr>
          <w:rFonts w:ascii="Angsana New" w:eastAsia="Calibri" w:hAnsi="Angsana New"/>
          <w:sz w:val="30"/>
          <w:szCs w:val="30"/>
          <w:cs/>
        </w:rPr>
        <w:t>กำไร</w:t>
      </w:r>
      <w:r w:rsidRPr="00EA6008">
        <w:rPr>
          <w:rFonts w:ascii="Angsana New" w:eastAsia="Calibri" w:hAnsi="Angsana New" w:hint="cs"/>
          <w:sz w:val="30"/>
          <w:szCs w:val="30"/>
          <w:cs/>
        </w:rPr>
        <w:t>และ</w:t>
      </w:r>
      <w:r w:rsidRPr="00EA6008">
        <w:rPr>
          <w:rFonts w:ascii="Angsana New" w:eastAsia="Calibri" w:hAnsi="Angsana New"/>
          <w:sz w:val="30"/>
          <w:szCs w:val="30"/>
          <w:cs/>
        </w:rPr>
        <w:t>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tbl>
      <w:tblPr>
        <w:tblW w:w="9389" w:type="dxa"/>
        <w:tblInd w:w="558" w:type="dxa"/>
        <w:tblLook w:val="01E0" w:firstRow="1" w:lastRow="1" w:firstColumn="1" w:lastColumn="1" w:noHBand="0" w:noVBand="0"/>
      </w:tblPr>
      <w:tblGrid>
        <w:gridCol w:w="4337"/>
        <w:gridCol w:w="1043"/>
        <w:gridCol w:w="305"/>
        <w:gridCol w:w="1012"/>
        <w:gridCol w:w="268"/>
        <w:gridCol w:w="1079"/>
        <w:gridCol w:w="268"/>
        <w:gridCol w:w="1077"/>
      </w:tblGrid>
      <w:tr w:rsidR="000316AF" w:rsidRPr="000316AF" w:rsidTr="00377B4B">
        <w:tc>
          <w:tcPr>
            <w:tcW w:w="4337" w:type="dxa"/>
          </w:tcPr>
          <w:p w:rsidR="000316AF" w:rsidRPr="000316AF" w:rsidRDefault="000316AF" w:rsidP="00CE480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52" w:type="dxa"/>
            <w:gridSpan w:val="7"/>
            <w:tcBorders>
              <w:bottom w:val="single" w:sz="4" w:space="0" w:color="auto"/>
            </w:tcBorders>
          </w:tcPr>
          <w:p w:rsidR="000316AF" w:rsidRPr="000316AF" w:rsidRDefault="000316AF" w:rsidP="00CE48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316AF"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900341" w:rsidRPr="000316AF" w:rsidTr="00377B4B">
        <w:tc>
          <w:tcPr>
            <w:tcW w:w="4337" w:type="dxa"/>
          </w:tcPr>
          <w:p w:rsidR="00900341" w:rsidRPr="000316AF" w:rsidRDefault="00900341" w:rsidP="00A0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3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00341" w:rsidRPr="000316AF" w:rsidRDefault="00900341" w:rsidP="00A0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316AF">
              <w:rPr>
                <w:rFonts w:ascii="Angsana New" w:hAnsi="Angsana New"/>
                <w:b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:rsidR="00900341" w:rsidRPr="000316AF" w:rsidRDefault="00900341" w:rsidP="00A0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00341" w:rsidRPr="000316AF" w:rsidRDefault="00900341" w:rsidP="00A0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316AF">
              <w:rPr>
                <w:rFonts w:ascii="Angsana New" w:hAnsi="Angsana New"/>
                <w:b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2158" w:rsidRPr="00EA6008" w:rsidTr="00377B4B">
        <w:tc>
          <w:tcPr>
            <w:tcW w:w="4337" w:type="dxa"/>
          </w:tcPr>
          <w:p w:rsidR="009D2158" w:rsidRPr="00EA6008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A571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05" w:type="dxa"/>
            <w:tcBorders>
              <w:top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A5711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68" w:type="dxa"/>
          </w:tcPr>
          <w:p w:rsidR="009D2158" w:rsidRPr="00EA6008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A571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8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A5711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F52D00" w:rsidRPr="00EA6008" w:rsidTr="00377B4B">
        <w:tc>
          <w:tcPr>
            <w:tcW w:w="4337" w:type="dxa"/>
          </w:tcPr>
          <w:p w:rsidR="00F52D00" w:rsidRPr="00EA6008" w:rsidRDefault="00F52D00" w:rsidP="0046232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74C31">
              <w:rPr>
                <w:rFonts w:ascii="Angsana New" w:hAnsi="Angsana New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043" w:type="dxa"/>
            <w:tcBorders>
              <w:top w:val="single" w:sz="4" w:space="0" w:color="auto"/>
            </w:tcBorders>
          </w:tcPr>
          <w:p w:rsidR="00F52D00" w:rsidRPr="00EA6008" w:rsidRDefault="00F52D00" w:rsidP="00443FAD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305" w:type="dxa"/>
          </w:tcPr>
          <w:p w:rsidR="00F52D00" w:rsidRPr="00EA6008" w:rsidRDefault="00F52D00" w:rsidP="0046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F52D00" w:rsidRPr="00EA6008" w:rsidRDefault="00F52D00" w:rsidP="00052C0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:rsidR="00F52D00" w:rsidRPr="00EA6008" w:rsidRDefault="00F52D00" w:rsidP="0046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F52D00" w:rsidRPr="00EA6008" w:rsidRDefault="00F52D00" w:rsidP="000316AF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268" w:type="dxa"/>
          </w:tcPr>
          <w:p w:rsidR="00F52D00" w:rsidRPr="00EA6008" w:rsidRDefault="00F52D00" w:rsidP="0046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:rsidR="00F52D00" w:rsidRPr="00EA6008" w:rsidRDefault="00F52D00" w:rsidP="00052C0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52D00" w:rsidRPr="00EA6008" w:rsidTr="00377B4B">
        <w:tc>
          <w:tcPr>
            <w:tcW w:w="4337" w:type="dxa"/>
          </w:tcPr>
          <w:p w:rsidR="00F52D00" w:rsidRPr="00EA6008" w:rsidRDefault="00F52D00" w:rsidP="0046232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74C31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043" w:type="dxa"/>
          </w:tcPr>
          <w:p w:rsidR="00F52D00" w:rsidRPr="000316AF" w:rsidRDefault="00F52D00" w:rsidP="00443FAD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(901)</w:t>
            </w:r>
          </w:p>
        </w:tc>
        <w:tc>
          <w:tcPr>
            <w:tcW w:w="305" w:type="dxa"/>
          </w:tcPr>
          <w:p w:rsidR="00F52D00" w:rsidRPr="00EA6008" w:rsidRDefault="00F52D00" w:rsidP="0046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2" w:type="dxa"/>
          </w:tcPr>
          <w:p w:rsidR="00F52D00" w:rsidRDefault="00F52D00" w:rsidP="00052C0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8"/>
            </w:pPr>
            <w:r w:rsidRPr="004B38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:rsidR="00F52D00" w:rsidRPr="00EA6008" w:rsidRDefault="00F52D00" w:rsidP="0046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:rsidR="00F52D00" w:rsidRPr="000316AF" w:rsidRDefault="00F52D00" w:rsidP="000316AF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(901)</w:t>
            </w:r>
          </w:p>
        </w:tc>
        <w:tc>
          <w:tcPr>
            <w:tcW w:w="268" w:type="dxa"/>
          </w:tcPr>
          <w:p w:rsidR="00F52D00" w:rsidRPr="00EA6008" w:rsidRDefault="00F52D00" w:rsidP="0046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:rsidR="00F52D00" w:rsidRDefault="00F52D00" w:rsidP="00052C0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8"/>
            </w:pPr>
            <w:r w:rsidRPr="004B38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52D00" w:rsidRPr="00EA6008" w:rsidTr="00377B4B">
        <w:tc>
          <w:tcPr>
            <w:tcW w:w="4337" w:type="dxa"/>
          </w:tcPr>
          <w:p w:rsidR="00F52D00" w:rsidRPr="00EA6008" w:rsidRDefault="00F52D00" w:rsidP="00462327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EA600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:rsidR="00F52D00" w:rsidRPr="000316AF" w:rsidRDefault="00F52D00" w:rsidP="00443FAD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(5,026)</w:t>
            </w:r>
          </w:p>
        </w:tc>
        <w:tc>
          <w:tcPr>
            <w:tcW w:w="305" w:type="dxa"/>
          </w:tcPr>
          <w:p w:rsidR="00F52D00" w:rsidRPr="00EA6008" w:rsidRDefault="00F52D00" w:rsidP="0046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:rsidR="00F52D00" w:rsidRDefault="00F52D00" w:rsidP="00052C0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8"/>
            </w:pPr>
            <w:r w:rsidRPr="004B38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:rsidR="00F52D00" w:rsidRPr="00EA6008" w:rsidRDefault="00F52D00" w:rsidP="0046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F52D00" w:rsidRPr="000316AF" w:rsidRDefault="00F52D00" w:rsidP="000316AF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(5,026)</w:t>
            </w:r>
          </w:p>
        </w:tc>
        <w:tc>
          <w:tcPr>
            <w:tcW w:w="268" w:type="dxa"/>
          </w:tcPr>
          <w:p w:rsidR="00F52D00" w:rsidRPr="00EA6008" w:rsidRDefault="00F52D00" w:rsidP="0046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F52D00" w:rsidRDefault="00F52D00" w:rsidP="00052C0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8"/>
            </w:pPr>
            <w:r w:rsidRPr="004B38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52D00" w:rsidRPr="009A4C37" w:rsidTr="00377B4B">
        <w:tc>
          <w:tcPr>
            <w:tcW w:w="4337" w:type="dxa"/>
          </w:tcPr>
          <w:p w:rsidR="00F52D00" w:rsidRPr="00EA6008" w:rsidRDefault="00F52D00" w:rsidP="009D215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60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:rsidR="00F52D00" w:rsidRPr="000316AF" w:rsidRDefault="00F52D00" w:rsidP="00443FAD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(5,763)</w:t>
            </w:r>
          </w:p>
        </w:tc>
        <w:tc>
          <w:tcPr>
            <w:tcW w:w="305" w:type="dxa"/>
          </w:tcPr>
          <w:p w:rsidR="00F52D00" w:rsidRPr="00EA6008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:rsidR="00F52D00" w:rsidRPr="00EA6008" w:rsidRDefault="00F52D00" w:rsidP="00052C0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F52D00" w:rsidRPr="00EA6008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:rsidR="00F52D00" w:rsidRPr="000316AF" w:rsidRDefault="00F52D00" w:rsidP="000316AF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(5,763)</w:t>
            </w:r>
          </w:p>
        </w:tc>
        <w:tc>
          <w:tcPr>
            <w:tcW w:w="268" w:type="dxa"/>
          </w:tcPr>
          <w:p w:rsidR="00F52D00" w:rsidRPr="00EA6008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:rsidR="00F52D00" w:rsidRPr="00EA6008" w:rsidRDefault="00F52D00" w:rsidP="00052C0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D74C31" w:rsidRPr="005572C6" w:rsidRDefault="00D74C31" w:rsidP="002852F0">
      <w:pPr>
        <w:widowControl w:val="0"/>
        <w:tabs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right="43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:rsidR="00F12150" w:rsidRDefault="00EF009B" w:rsidP="00377B4B">
      <w:pPr>
        <w:widowControl w:val="0"/>
        <w:tabs>
          <w:tab w:val="clear" w:pos="680"/>
          <w:tab w:val="left" w:pos="540"/>
        </w:tabs>
        <w:autoSpaceDE w:val="0"/>
        <w:autoSpaceDN w:val="0"/>
        <w:adjustRightInd w:val="0"/>
        <w:spacing w:before="120" w:line="240" w:lineRule="auto"/>
        <w:ind w:left="540" w:right="43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br w:type="page"/>
      </w:r>
      <w:r w:rsidR="00F12150" w:rsidRPr="00F12150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:rsidR="000670F7" w:rsidRPr="00155F86" w:rsidRDefault="006D55EC" w:rsidP="00AB426F">
      <w:pPr>
        <w:widowControl w:val="0"/>
        <w:tabs>
          <w:tab w:val="clear" w:pos="680"/>
          <w:tab w:val="left" w:pos="540"/>
        </w:tabs>
        <w:autoSpaceDE w:val="0"/>
        <w:autoSpaceDN w:val="0"/>
        <w:adjustRightInd w:val="0"/>
        <w:spacing w:before="120" w:after="12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155F86">
        <w:rPr>
          <w:rFonts w:ascii="Angsana New" w:hAnsi="Angsana New"/>
          <w:sz w:val="30"/>
          <w:szCs w:val="30"/>
          <w:cs/>
        </w:rPr>
        <w:t>ข้อสมม</w:t>
      </w:r>
      <w:r w:rsidR="000670F7" w:rsidRPr="00155F86">
        <w:rPr>
          <w:rFonts w:ascii="Angsana New" w:hAnsi="Angsana New"/>
          <w:sz w:val="30"/>
          <w:szCs w:val="30"/>
          <w:cs/>
        </w:rPr>
        <w:t>ติหลักในการประมาณการตามหลักการคณิตศาสตร์ประกันภัย ณ วันที่รายงาน (แสดงโดยวิธีถัวเฉลี่ยถ่วงน้ำหนัก)</w:t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870"/>
        <w:gridCol w:w="1080"/>
        <w:gridCol w:w="236"/>
        <w:gridCol w:w="1148"/>
        <w:gridCol w:w="270"/>
        <w:gridCol w:w="1136"/>
        <w:gridCol w:w="270"/>
        <w:gridCol w:w="1170"/>
      </w:tblGrid>
      <w:tr w:rsidR="0027016B" w:rsidRPr="00155F86" w:rsidTr="0027016B">
        <w:tc>
          <w:tcPr>
            <w:tcW w:w="3870" w:type="dxa"/>
          </w:tcPr>
          <w:p w:rsidR="0027016B" w:rsidRPr="00155F86" w:rsidRDefault="0027016B" w:rsidP="00CE4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tcBorders>
              <w:bottom w:val="single" w:sz="4" w:space="0" w:color="auto"/>
            </w:tcBorders>
          </w:tcPr>
          <w:p w:rsidR="0027016B" w:rsidRPr="00155F86" w:rsidRDefault="0027016B" w:rsidP="00CE4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55F8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0670F7" w:rsidRPr="0027016B" w:rsidTr="0027016B">
        <w:tc>
          <w:tcPr>
            <w:tcW w:w="3870" w:type="dxa"/>
          </w:tcPr>
          <w:p w:rsidR="000670F7" w:rsidRPr="0027016B" w:rsidRDefault="000670F7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670F7" w:rsidRPr="0027016B" w:rsidRDefault="000670F7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7016B">
              <w:rPr>
                <w:rFonts w:ascii="Angsana New" w:hAnsi="Angsana New"/>
                <w:b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0670F7" w:rsidRPr="0027016B" w:rsidRDefault="000670F7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670F7" w:rsidRPr="0027016B" w:rsidRDefault="000670F7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7016B">
              <w:rPr>
                <w:rFonts w:ascii="Angsana New" w:hAnsi="Angsana New"/>
                <w:b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2158" w:rsidRPr="00155F86" w:rsidTr="0027016B">
        <w:tc>
          <w:tcPr>
            <w:tcW w:w="3870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A571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A5711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A571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A5711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F52D00" w:rsidRPr="00155F86" w:rsidTr="0027016B">
        <w:tc>
          <w:tcPr>
            <w:tcW w:w="3870" w:type="dxa"/>
          </w:tcPr>
          <w:p w:rsidR="00F52D00" w:rsidRPr="00155F86" w:rsidRDefault="00F52D00" w:rsidP="00D8274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55F86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52D00" w:rsidRPr="00961427" w:rsidRDefault="00F52D00" w:rsidP="00443FAD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3.02</w:t>
            </w:r>
          </w:p>
        </w:tc>
        <w:tc>
          <w:tcPr>
            <w:tcW w:w="236" w:type="dxa"/>
          </w:tcPr>
          <w:p w:rsidR="00F52D00" w:rsidRPr="00961427" w:rsidRDefault="00F52D00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F52D00" w:rsidRPr="00961427" w:rsidRDefault="00F52D00" w:rsidP="00052C00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274D">
              <w:rPr>
                <w:rFonts w:ascii="Angsana New" w:hAnsi="Angsana New" w:cs="Angsana New"/>
                <w:sz w:val="30"/>
                <w:szCs w:val="30"/>
              </w:rPr>
              <w:t>2.72</w:t>
            </w:r>
          </w:p>
        </w:tc>
        <w:tc>
          <w:tcPr>
            <w:tcW w:w="270" w:type="dxa"/>
          </w:tcPr>
          <w:p w:rsidR="00F52D00" w:rsidRPr="00961427" w:rsidRDefault="00F52D00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:rsidR="00F52D00" w:rsidRPr="00961427" w:rsidRDefault="00F52D00" w:rsidP="00D8274D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3.02</w:t>
            </w:r>
          </w:p>
        </w:tc>
        <w:tc>
          <w:tcPr>
            <w:tcW w:w="270" w:type="dxa"/>
          </w:tcPr>
          <w:p w:rsidR="00F52D00" w:rsidRPr="00155F86" w:rsidRDefault="00F52D00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F52D00" w:rsidRPr="00961427" w:rsidRDefault="00F52D00" w:rsidP="00052C00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274D">
              <w:rPr>
                <w:rFonts w:ascii="Angsana New" w:hAnsi="Angsana New" w:cs="Angsana New"/>
                <w:sz w:val="30"/>
                <w:szCs w:val="30"/>
              </w:rPr>
              <w:t>2.72</w:t>
            </w:r>
          </w:p>
        </w:tc>
      </w:tr>
      <w:tr w:rsidR="00F52D00" w:rsidRPr="00155F86" w:rsidTr="003F7912">
        <w:tc>
          <w:tcPr>
            <w:tcW w:w="3870" w:type="dxa"/>
          </w:tcPr>
          <w:p w:rsidR="00F52D00" w:rsidRPr="00155F86" w:rsidRDefault="00F52D00" w:rsidP="00D8274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55F86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:rsidR="00F52D00" w:rsidRPr="00961427" w:rsidRDefault="00F52D00" w:rsidP="00443FAD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F52D00" w:rsidRPr="00961427" w:rsidRDefault="00F52D00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:rsidR="00F52D00" w:rsidRPr="00961427" w:rsidRDefault="00F52D00" w:rsidP="00052C00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274D">
              <w:rPr>
                <w:rFonts w:ascii="Angsana New" w:hAnsi="Angsana New" w:cs="Angsana New"/>
                <w:sz w:val="30"/>
                <w:szCs w:val="30"/>
              </w:rPr>
              <w:t>3.00 - 3.50</w:t>
            </w:r>
          </w:p>
        </w:tc>
        <w:tc>
          <w:tcPr>
            <w:tcW w:w="270" w:type="dxa"/>
          </w:tcPr>
          <w:p w:rsidR="00F52D00" w:rsidRPr="00961427" w:rsidRDefault="00F52D00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6" w:type="dxa"/>
          </w:tcPr>
          <w:p w:rsidR="00F52D00" w:rsidRPr="00961427" w:rsidRDefault="00F52D00" w:rsidP="00D8274D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F52D00" w:rsidRPr="00155F86" w:rsidRDefault="00F52D00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F52D00" w:rsidRPr="00961427" w:rsidRDefault="00F52D00" w:rsidP="00052C00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274D">
              <w:rPr>
                <w:rFonts w:ascii="Angsana New" w:hAnsi="Angsana New" w:cs="Angsana New"/>
                <w:sz w:val="30"/>
                <w:szCs w:val="30"/>
              </w:rPr>
              <w:t>3.00 - 3.50</w:t>
            </w:r>
          </w:p>
        </w:tc>
      </w:tr>
      <w:tr w:rsidR="00F52D00" w:rsidRPr="00155F86" w:rsidTr="003F7912">
        <w:tc>
          <w:tcPr>
            <w:tcW w:w="3870" w:type="dxa"/>
          </w:tcPr>
          <w:p w:rsidR="00F52D00" w:rsidRPr="00155F86" w:rsidRDefault="00F52D00" w:rsidP="00D8274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55F86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:rsidR="00F52D00" w:rsidRPr="00961427" w:rsidRDefault="00F52D00" w:rsidP="00443FAD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1.9 – 45.84</w:t>
            </w:r>
          </w:p>
        </w:tc>
        <w:tc>
          <w:tcPr>
            <w:tcW w:w="236" w:type="dxa"/>
          </w:tcPr>
          <w:p w:rsidR="00F52D00" w:rsidRPr="00961427" w:rsidRDefault="00F52D00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:rsidR="00F52D00" w:rsidRPr="00961427" w:rsidRDefault="00F52D00" w:rsidP="00052C00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274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0 - 48</w:t>
            </w:r>
          </w:p>
        </w:tc>
        <w:tc>
          <w:tcPr>
            <w:tcW w:w="270" w:type="dxa"/>
          </w:tcPr>
          <w:p w:rsidR="00F52D00" w:rsidRPr="00961427" w:rsidRDefault="00F52D00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6" w:type="dxa"/>
          </w:tcPr>
          <w:p w:rsidR="00F52D00" w:rsidRPr="00961427" w:rsidRDefault="00F52D00" w:rsidP="00D8274D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1.9 – 45.84</w:t>
            </w:r>
          </w:p>
        </w:tc>
        <w:tc>
          <w:tcPr>
            <w:tcW w:w="270" w:type="dxa"/>
          </w:tcPr>
          <w:p w:rsidR="00F52D00" w:rsidRPr="00155F86" w:rsidRDefault="00F52D00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F52D00" w:rsidRPr="00961427" w:rsidRDefault="00F52D00" w:rsidP="00052C00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274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0 - 48</w:t>
            </w:r>
          </w:p>
        </w:tc>
      </w:tr>
      <w:tr w:rsidR="00F52D00" w:rsidRPr="00155F86" w:rsidTr="003F7912">
        <w:tc>
          <w:tcPr>
            <w:tcW w:w="3870" w:type="dxa"/>
          </w:tcPr>
          <w:p w:rsidR="00F52D00" w:rsidRPr="00155F86" w:rsidRDefault="00F52D00" w:rsidP="00D8274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55F86">
              <w:rPr>
                <w:rFonts w:ascii="Angsana New" w:hAnsi="Angsana New"/>
                <w:sz w:val="30"/>
                <w:szCs w:val="30"/>
                <w:cs/>
              </w:rPr>
              <w:t xml:space="preserve">อายุครบเกษียณ </w:t>
            </w:r>
            <w:r w:rsidRPr="00155F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1080" w:type="dxa"/>
          </w:tcPr>
          <w:p w:rsidR="00F52D00" w:rsidRPr="00961427" w:rsidRDefault="00F52D00" w:rsidP="00443FAD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36" w:type="dxa"/>
          </w:tcPr>
          <w:p w:rsidR="00F52D00" w:rsidRPr="00961427" w:rsidRDefault="00F52D00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:rsidR="00F52D00" w:rsidRPr="00961427" w:rsidRDefault="00F52D00" w:rsidP="00052C00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274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F52D00" w:rsidRPr="00961427" w:rsidRDefault="00F52D00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6" w:type="dxa"/>
          </w:tcPr>
          <w:p w:rsidR="00F52D00" w:rsidRPr="00961427" w:rsidRDefault="00F52D00" w:rsidP="00D8274D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F52D00" w:rsidRPr="00155F86" w:rsidRDefault="00F52D00" w:rsidP="00D8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F52D00" w:rsidRPr="00961427" w:rsidRDefault="00F52D00" w:rsidP="00052C00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274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</w:tr>
    </w:tbl>
    <w:p w:rsidR="00F12150" w:rsidRDefault="000670F7" w:rsidP="00377B4B">
      <w:pPr>
        <w:widowControl w:val="0"/>
        <w:tabs>
          <w:tab w:val="clear" w:pos="680"/>
          <w:tab w:val="left" w:pos="540"/>
        </w:tabs>
        <w:autoSpaceDE w:val="0"/>
        <w:autoSpaceDN w:val="0"/>
        <w:adjustRightInd w:val="0"/>
        <w:spacing w:before="12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D01DB0">
        <w:rPr>
          <w:rFonts w:ascii="Angsana New" w:hAnsi="Angsana New"/>
          <w:sz w:val="30"/>
          <w:szCs w:val="30"/>
          <w:cs/>
        </w:rPr>
        <w:t>ข้อสมมุติเกี่ยวกับอัตรามรณะในอนาคตถือตามข้อมูลทางสถิติที่เผยแพร่ทั่วไปและตาราง</w:t>
      </w:r>
      <w:r w:rsidR="002050B5" w:rsidRPr="00D01DB0">
        <w:rPr>
          <w:rFonts w:ascii="Angsana New" w:hAnsi="Angsana New" w:hint="cs"/>
          <w:sz w:val="30"/>
          <w:szCs w:val="30"/>
          <w:cs/>
        </w:rPr>
        <w:t>มรณะ</w:t>
      </w:r>
      <w:r w:rsidR="00FB2751" w:rsidRPr="00D01DB0">
        <w:rPr>
          <w:rFonts w:ascii="Angsana New" w:hAnsi="Angsana New"/>
          <w:sz w:val="30"/>
          <w:szCs w:val="30"/>
        </w:rPr>
        <w:t xml:space="preserve"> </w:t>
      </w:r>
    </w:p>
    <w:p w:rsidR="00F12150" w:rsidRPr="00D01DB0" w:rsidRDefault="00F12150" w:rsidP="00377B4B">
      <w:pPr>
        <w:widowControl w:val="0"/>
        <w:tabs>
          <w:tab w:val="clear" w:pos="680"/>
          <w:tab w:val="left" w:pos="540"/>
        </w:tabs>
        <w:autoSpaceDE w:val="0"/>
        <w:autoSpaceDN w:val="0"/>
        <w:adjustRightInd w:val="0"/>
        <w:spacing w:before="240" w:line="240" w:lineRule="auto"/>
        <w:ind w:left="540" w:right="47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D01DB0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:rsidR="009D2158" w:rsidRDefault="00D454E9" w:rsidP="0020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ind w:left="540" w:right="56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F12150" w:rsidRPr="00D01DB0">
        <w:rPr>
          <w:rFonts w:ascii="Angsana New" w:hAnsi="Angsana New"/>
          <w:sz w:val="30"/>
          <w:szCs w:val="30"/>
          <w:cs/>
        </w:rPr>
        <w:t>ที่เกี่ยวข้อง</w:t>
      </w:r>
      <w:r w:rsidR="00F12150" w:rsidRPr="00D01DB0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>
        <w:rPr>
          <w:rFonts w:ascii="Angsana New" w:hAnsi="Angsana New"/>
          <w:sz w:val="30"/>
          <w:szCs w:val="30"/>
          <w:cs/>
        </w:rPr>
        <w:t xml:space="preserve"> โดยถือว่าข้อสมมติ</w:t>
      </w:r>
      <w:r w:rsidR="00F12150" w:rsidRPr="00D01DB0">
        <w:rPr>
          <w:rFonts w:ascii="Angsana New" w:hAnsi="Angsana New"/>
          <w:sz w:val="30"/>
          <w:szCs w:val="30"/>
          <w:cs/>
        </w:rPr>
        <w:t>อื่นๆ คงที่ จะมีผลกระทบต่อภาระผูกพัน</w:t>
      </w:r>
      <w:r w:rsidR="00EE27DE">
        <w:rPr>
          <w:rFonts w:ascii="Angsana New" w:hAnsi="Angsana New" w:hint="cs"/>
          <w:sz w:val="30"/>
          <w:szCs w:val="30"/>
          <w:cs/>
        </w:rPr>
        <w:t>ของโครงการ</w:t>
      </w:r>
      <w:r w:rsidR="00F12150" w:rsidRPr="00D01DB0">
        <w:rPr>
          <w:rFonts w:ascii="Angsana New" w:hAnsi="Angsana New"/>
          <w:sz w:val="30"/>
          <w:szCs w:val="30"/>
          <w:cs/>
        </w:rPr>
        <w:t>ผลประโยชน์ที่เป็นจำนวนเงินดังต่อไปนี้</w:t>
      </w:r>
    </w:p>
    <w:tbl>
      <w:tblPr>
        <w:tblW w:w="9389" w:type="dxa"/>
        <w:tblInd w:w="558" w:type="dxa"/>
        <w:tblLook w:val="01E0" w:firstRow="1" w:lastRow="1" w:firstColumn="1" w:lastColumn="1" w:noHBand="0" w:noVBand="0"/>
      </w:tblPr>
      <w:tblGrid>
        <w:gridCol w:w="4330"/>
        <w:gridCol w:w="1024"/>
        <w:gridCol w:w="236"/>
        <w:gridCol w:w="1094"/>
        <w:gridCol w:w="269"/>
        <w:gridCol w:w="1078"/>
        <w:gridCol w:w="269"/>
        <w:gridCol w:w="1089"/>
      </w:tblGrid>
      <w:tr w:rsidR="00A401A2" w:rsidRPr="00A401A2" w:rsidTr="00EF009B">
        <w:trPr>
          <w:tblHeader/>
        </w:trPr>
        <w:tc>
          <w:tcPr>
            <w:tcW w:w="4330" w:type="dxa"/>
          </w:tcPr>
          <w:p w:rsidR="00A401A2" w:rsidRPr="00A401A2" w:rsidRDefault="00A401A2" w:rsidP="00CE480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59" w:type="dxa"/>
            <w:gridSpan w:val="7"/>
            <w:tcBorders>
              <w:bottom w:val="single" w:sz="4" w:space="0" w:color="auto"/>
            </w:tcBorders>
          </w:tcPr>
          <w:p w:rsidR="00A401A2" w:rsidRPr="00A401A2" w:rsidRDefault="00A401A2" w:rsidP="00CE48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401A2"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  <w:t>(</w:t>
            </w:r>
            <w:r w:rsidRPr="00A401A2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 w:bidi="th-TH"/>
              </w:rPr>
              <w:t>พัน</w:t>
            </w:r>
            <w:r w:rsidRPr="00A401A2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D2158" w:rsidRPr="00A401A2" w:rsidTr="00EF009B">
        <w:trPr>
          <w:tblHeader/>
        </w:trPr>
        <w:tc>
          <w:tcPr>
            <w:tcW w:w="4330" w:type="dxa"/>
          </w:tcPr>
          <w:p w:rsidR="009D2158" w:rsidRPr="00A401A2" w:rsidRDefault="009D2158" w:rsidP="003F0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3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D2158" w:rsidRPr="00A401A2" w:rsidRDefault="009D2158" w:rsidP="003F0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401A2">
              <w:rPr>
                <w:rFonts w:ascii="Angsana New" w:hAnsi="Angsana New"/>
                <w:b/>
                <w:sz w:val="30"/>
                <w:szCs w:val="30"/>
                <w:cs/>
              </w:rPr>
              <w:t>งบการเงินรวม</w:t>
            </w:r>
            <w:r w:rsidRPr="00A401A2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9D2158" w:rsidRPr="00A401A2" w:rsidRDefault="009D2158" w:rsidP="003F0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D2158" w:rsidRPr="00A401A2" w:rsidRDefault="009D2158" w:rsidP="003F0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401A2">
              <w:rPr>
                <w:rFonts w:ascii="Angsana New" w:hAnsi="Angsana New"/>
                <w:b/>
                <w:sz w:val="30"/>
                <w:szCs w:val="30"/>
                <w:cs/>
              </w:rPr>
              <w:t>งบการเงินเฉพาะกิจการ</w:t>
            </w:r>
            <w:r w:rsidRPr="00A401A2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</w:tr>
      <w:tr w:rsidR="0057714D" w:rsidRPr="00F12150" w:rsidTr="00EF009B">
        <w:trPr>
          <w:tblHeader/>
        </w:trPr>
        <w:tc>
          <w:tcPr>
            <w:tcW w:w="4330" w:type="dxa"/>
          </w:tcPr>
          <w:p w:rsidR="0057714D" w:rsidRPr="00F12150" w:rsidRDefault="0057714D" w:rsidP="0057714D">
            <w:pPr>
              <w:tabs>
                <w:tab w:val="clear" w:pos="227"/>
                <w:tab w:val="left" w:pos="0"/>
              </w:tabs>
              <w:ind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21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57714D" w:rsidRPr="00F12150" w:rsidRDefault="0057714D" w:rsidP="003D4D1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121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57714D" w:rsidRPr="00F12150" w:rsidRDefault="0057714D" w:rsidP="003D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:rsidR="0057714D" w:rsidRPr="00F12150" w:rsidRDefault="0057714D" w:rsidP="003D4D1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1215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9" w:type="dxa"/>
          </w:tcPr>
          <w:p w:rsidR="0057714D" w:rsidRPr="00F12150" w:rsidRDefault="0057714D" w:rsidP="003D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57714D" w:rsidRPr="00F12150" w:rsidRDefault="0057714D" w:rsidP="003D4D1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21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9" w:type="dxa"/>
          </w:tcPr>
          <w:p w:rsidR="0057714D" w:rsidRPr="00F12150" w:rsidRDefault="0057714D" w:rsidP="003D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57714D" w:rsidRPr="00F12150" w:rsidRDefault="0057714D" w:rsidP="003D4D1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215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9D2158" w:rsidRPr="00F12150" w:rsidTr="00EF009B">
        <w:tc>
          <w:tcPr>
            <w:tcW w:w="4330" w:type="dxa"/>
          </w:tcPr>
          <w:p w:rsidR="009D2158" w:rsidRPr="00F12150" w:rsidRDefault="009D2158" w:rsidP="0057714D">
            <w:pPr>
              <w:tabs>
                <w:tab w:val="clear" w:pos="227"/>
                <w:tab w:val="left" w:pos="0"/>
              </w:tabs>
              <w:ind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21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Pr="00F1215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121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A571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9D2158" w:rsidRPr="00F12150" w:rsidRDefault="009D2158" w:rsidP="003F0D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9D2158" w:rsidRPr="00F12150" w:rsidRDefault="009D2158" w:rsidP="003F0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:rsidR="009D2158" w:rsidRPr="00F12150" w:rsidRDefault="009D2158" w:rsidP="003F0D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:rsidR="009D2158" w:rsidRPr="00F12150" w:rsidRDefault="009D2158" w:rsidP="003F0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:rsidR="009D2158" w:rsidRPr="00F12150" w:rsidRDefault="009D2158" w:rsidP="003F0D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9D2158" w:rsidRPr="00F12150" w:rsidRDefault="009D2158" w:rsidP="003F0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:rsidR="009D2158" w:rsidRPr="00F12150" w:rsidRDefault="009D2158" w:rsidP="003F0DB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2D00" w:rsidRPr="00F12150" w:rsidTr="00EF009B">
        <w:tc>
          <w:tcPr>
            <w:tcW w:w="4330" w:type="dxa"/>
          </w:tcPr>
          <w:p w:rsidR="00F52D00" w:rsidRPr="00F12150" w:rsidRDefault="00F52D00" w:rsidP="003F0DBD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F12150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F121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12150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F12150">
              <w:rPr>
                <w:rFonts w:ascii="Angsana New" w:hAnsi="Angsana New"/>
                <w:sz w:val="30"/>
                <w:szCs w:val="30"/>
              </w:rPr>
              <w:t>1</w:t>
            </w:r>
            <w:r w:rsidRPr="00F1215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24" w:type="dxa"/>
          </w:tcPr>
          <w:p w:rsidR="00F52D00" w:rsidRPr="00B02067" w:rsidRDefault="00F52D00" w:rsidP="00443F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(3,044)</w:t>
            </w:r>
          </w:p>
        </w:tc>
        <w:tc>
          <w:tcPr>
            <w:tcW w:w="236" w:type="dxa"/>
          </w:tcPr>
          <w:p w:rsidR="00F52D00" w:rsidRPr="00B02067" w:rsidRDefault="00F52D00" w:rsidP="00443FA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:rsidR="00F52D00" w:rsidRPr="00B02067" w:rsidRDefault="00F52D00" w:rsidP="00443F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3,538</w:t>
            </w:r>
          </w:p>
        </w:tc>
        <w:tc>
          <w:tcPr>
            <w:tcW w:w="269" w:type="dxa"/>
          </w:tcPr>
          <w:p w:rsidR="00F52D00" w:rsidRPr="00B02067" w:rsidRDefault="00F52D00" w:rsidP="003F0DB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F52D00" w:rsidRPr="00B02067" w:rsidRDefault="00F52D00" w:rsidP="003F0D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(3,044)</w:t>
            </w:r>
          </w:p>
        </w:tc>
        <w:tc>
          <w:tcPr>
            <w:tcW w:w="269" w:type="dxa"/>
          </w:tcPr>
          <w:p w:rsidR="00F52D00" w:rsidRPr="00B02067" w:rsidRDefault="00F52D00" w:rsidP="003F0DB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F52D00" w:rsidRPr="00B02067" w:rsidRDefault="00F52D00" w:rsidP="003F0D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3,538</w:t>
            </w:r>
          </w:p>
        </w:tc>
      </w:tr>
      <w:tr w:rsidR="00F52D00" w:rsidRPr="00F12150" w:rsidTr="00EF009B">
        <w:tc>
          <w:tcPr>
            <w:tcW w:w="4330" w:type="dxa"/>
          </w:tcPr>
          <w:p w:rsidR="00F52D00" w:rsidRDefault="00F52D00" w:rsidP="003F0DBD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F12150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  <w:p w:rsidR="00F52D00" w:rsidRPr="00F12150" w:rsidRDefault="00F52D00" w:rsidP="003F0DBD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12150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F12150">
              <w:rPr>
                <w:rFonts w:ascii="Angsana New" w:hAnsi="Angsana New"/>
                <w:sz w:val="30"/>
                <w:szCs w:val="30"/>
              </w:rPr>
              <w:t>1</w:t>
            </w:r>
            <w:r w:rsidRPr="00F1215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24" w:type="dxa"/>
          </w:tcPr>
          <w:p w:rsidR="00F52D00" w:rsidRDefault="00F52D00" w:rsidP="00443F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:rsidR="00F52D00" w:rsidRPr="00B02067" w:rsidRDefault="00F52D00" w:rsidP="00443F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3,008</w:t>
            </w:r>
          </w:p>
        </w:tc>
        <w:tc>
          <w:tcPr>
            <w:tcW w:w="236" w:type="dxa"/>
          </w:tcPr>
          <w:p w:rsidR="00F52D00" w:rsidRPr="00B02067" w:rsidRDefault="00F52D00" w:rsidP="00443FA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:rsidR="00F52D00" w:rsidRDefault="00F52D00" w:rsidP="00443F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F52D00" w:rsidRPr="009860F0" w:rsidRDefault="00F52D00" w:rsidP="00443F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(2,644)</w:t>
            </w:r>
          </w:p>
        </w:tc>
        <w:tc>
          <w:tcPr>
            <w:tcW w:w="269" w:type="dxa"/>
          </w:tcPr>
          <w:p w:rsidR="00F52D00" w:rsidRPr="00B02067" w:rsidRDefault="00F52D00" w:rsidP="003F0DB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F52D00" w:rsidRDefault="00F52D00" w:rsidP="003F0D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:rsidR="00F52D00" w:rsidRPr="00B02067" w:rsidRDefault="00F52D00" w:rsidP="003F0D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3,008</w:t>
            </w:r>
          </w:p>
        </w:tc>
        <w:tc>
          <w:tcPr>
            <w:tcW w:w="269" w:type="dxa"/>
          </w:tcPr>
          <w:p w:rsidR="00F52D00" w:rsidRPr="00B02067" w:rsidRDefault="00F52D00" w:rsidP="003F0DB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F52D00" w:rsidRDefault="00F52D00" w:rsidP="003F0D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F52D00" w:rsidRPr="009860F0" w:rsidRDefault="00F52D00" w:rsidP="003F0D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(2,644)</w:t>
            </w:r>
          </w:p>
        </w:tc>
      </w:tr>
      <w:tr w:rsidR="00F52D00" w:rsidRPr="00F12150" w:rsidTr="00EF009B">
        <w:tc>
          <w:tcPr>
            <w:tcW w:w="4330" w:type="dxa"/>
          </w:tcPr>
          <w:p w:rsidR="00F52D00" w:rsidRDefault="00F52D00" w:rsidP="003F0DBD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F1215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:rsidR="00F52D00" w:rsidRPr="00F12150" w:rsidRDefault="00F52D00" w:rsidP="00153651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12150">
              <w:rPr>
                <w:rFonts w:ascii="Angsana New" w:hAnsi="Angsana New"/>
                <w:sz w:val="30"/>
                <w:szCs w:val="30"/>
                <w:cs/>
              </w:rPr>
              <w:t>(เปลี่ยนแปลงร้อย</w:t>
            </w:r>
            <w:r w:rsidRPr="005C0A36">
              <w:rPr>
                <w:rFonts w:ascii="Angsana New" w:hAnsi="Angsana New"/>
                <w:sz w:val="30"/>
                <w:szCs w:val="30"/>
                <w:cs/>
              </w:rPr>
              <w:t xml:space="preserve">ละ </w:t>
            </w:r>
            <w:r w:rsidR="00153651" w:rsidRPr="005C0A36">
              <w:rPr>
                <w:rFonts w:ascii="Angsana New" w:hAnsi="Angsana New"/>
                <w:sz w:val="30"/>
                <w:szCs w:val="30"/>
              </w:rPr>
              <w:t>20</w:t>
            </w:r>
            <w:r w:rsidRPr="005C0A3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24" w:type="dxa"/>
          </w:tcPr>
          <w:p w:rsidR="00F52D00" w:rsidRDefault="00F52D00" w:rsidP="00443F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:rsidR="00F52D00" w:rsidRPr="00B02067" w:rsidRDefault="00F52D00" w:rsidP="00443F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(2,635)</w:t>
            </w:r>
          </w:p>
        </w:tc>
        <w:tc>
          <w:tcPr>
            <w:tcW w:w="236" w:type="dxa"/>
          </w:tcPr>
          <w:p w:rsidR="00F52D00" w:rsidRPr="00B02067" w:rsidRDefault="00F52D00" w:rsidP="00443FA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:rsidR="00F52D00" w:rsidRDefault="00F52D00" w:rsidP="00443F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:rsidR="00F52D00" w:rsidRPr="009860F0" w:rsidRDefault="00F52D00" w:rsidP="00443F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3,246</w:t>
            </w:r>
          </w:p>
        </w:tc>
        <w:tc>
          <w:tcPr>
            <w:tcW w:w="269" w:type="dxa"/>
          </w:tcPr>
          <w:p w:rsidR="00F52D00" w:rsidRPr="00B02067" w:rsidRDefault="00F52D00" w:rsidP="003F0DB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F52D00" w:rsidRDefault="00F52D00" w:rsidP="003F0D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:rsidR="00F52D00" w:rsidRPr="00B02067" w:rsidRDefault="00F52D00" w:rsidP="003F0D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(2,635)</w:t>
            </w:r>
          </w:p>
        </w:tc>
        <w:tc>
          <w:tcPr>
            <w:tcW w:w="269" w:type="dxa"/>
          </w:tcPr>
          <w:p w:rsidR="00F52D00" w:rsidRPr="00B02067" w:rsidRDefault="00F52D00" w:rsidP="003F0DB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F52D00" w:rsidRDefault="00F52D00" w:rsidP="003F0D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:rsidR="00F52D00" w:rsidRPr="009860F0" w:rsidRDefault="00F52D00" w:rsidP="003F0D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3,246</w:t>
            </w:r>
          </w:p>
        </w:tc>
      </w:tr>
    </w:tbl>
    <w:p w:rsidR="00D1556F" w:rsidRPr="00A07665" w:rsidRDefault="00EF009B" w:rsidP="00D01DB0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389" w:type="dxa"/>
        <w:tblInd w:w="558" w:type="dxa"/>
        <w:tblLook w:val="01E0" w:firstRow="1" w:lastRow="1" w:firstColumn="1" w:lastColumn="1" w:noHBand="0" w:noVBand="0"/>
      </w:tblPr>
      <w:tblGrid>
        <w:gridCol w:w="4330"/>
        <w:gridCol w:w="1024"/>
        <w:gridCol w:w="236"/>
        <w:gridCol w:w="1094"/>
        <w:gridCol w:w="269"/>
        <w:gridCol w:w="1078"/>
        <w:gridCol w:w="269"/>
        <w:gridCol w:w="1089"/>
      </w:tblGrid>
      <w:tr w:rsidR="00EF009B" w:rsidRPr="00A401A2" w:rsidTr="00EE1858">
        <w:trPr>
          <w:tblHeader/>
        </w:trPr>
        <w:tc>
          <w:tcPr>
            <w:tcW w:w="4330" w:type="dxa"/>
          </w:tcPr>
          <w:p w:rsidR="00EF009B" w:rsidRPr="00A401A2" w:rsidRDefault="00EF009B" w:rsidP="00EE185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59" w:type="dxa"/>
            <w:gridSpan w:val="7"/>
            <w:tcBorders>
              <w:bottom w:val="single" w:sz="4" w:space="0" w:color="auto"/>
            </w:tcBorders>
          </w:tcPr>
          <w:p w:rsidR="00EF009B" w:rsidRPr="00A401A2" w:rsidRDefault="00EF009B" w:rsidP="00EE185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401A2"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  <w:t>(</w:t>
            </w:r>
            <w:r w:rsidRPr="00A401A2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 w:bidi="th-TH"/>
              </w:rPr>
              <w:t>พัน</w:t>
            </w:r>
            <w:r w:rsidRPr="00A401A2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F009B" w:rsidRPr="00A401A2" w:rsidTr="00EE1858">
        <w:trPr>
          <w:tblHeader/>
        </w:trPr>
        <w:tc>
          <w:tcPr>
            <w:tcW w:w="4330" w:type="dxa"/>
          </w:tcPr>
          <w:p w:rsidR="00EF009B" w:rsidRPr="00A401A2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3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F009B" w:rsidRPr="00A401A2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401A2">
              <w:rPr>
                <w:rFonts w:ascii="Angsana New" w:hAnsi="Angsana New"/>
                <w:b/>
                <w:sz w:val="30"/>
                <w:szCs w:val="30"/>
                <w:cs/>
              </w:rPr>
              <w:t>งบการเงินรวม</w:t>
            </w:r>
            <w:r w:rsidRPr="00A401A2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EF009B" w:rsidRPr="00A401A2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F009B" w:rsidRPr="00A401A2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401A2">
              <w:rPr>
                <w:rFonts w:ascii="Angsana New" w:hAnsi="Angsana New"/>
                <w:b/>
                <w:sz w:val="30"/>
                <w:szCs w:val="30"/>
                <w:cs/>
              </w:rPr>
              <w:t>งบการเงินเฉพาะกิจการ</w:t>
            </w:r>
            <w:r w:rsidRPr="00A401A2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</w:tr>
      <w:tr w:rsidR="00EF009B" w:rsidRPr="00F12150" w:rsidTr="00EE1858">
        <w:trPr>
          <w:tblHeader/>
        </w:trPr>
        <w:tc>
          <w:tcPr>
            <w:tcW w:w="4330" w:type="dxa"/>
          </w:tcPr>
          <w:p w:rsidR="00EF009B" w:rsidRPr="00F12150" w:rsidRDefault="00EF009B" w:rsidP="00EE1858">
            <w:pPr>
              <w:tabs>
                <w:tab w:val="clear" w:pos="227"/>
                <w:tab w:val="left" w:pos="0"/>
              </w:tabs>
              <w:ind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21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EF009B" w:rsidRPr="00F12150" w:rsidRDefault="00EF009B" w:rsidP="00EE185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121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EF009B" w:rsidRPr="00F12150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:rsidR="00EF009B" w:rsidRPr="00F12150" w:rsidRDefault="00EF009B" w:rsidP="00EE185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1215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9" w:type="dxa"/>
          </w:tcPr>
          <w:p w:rsidR="00EF009B" w:rsidRPr="00F12150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EF009B" w:rsidRPr="00F12150" w:rsidRDefault="00EF009B" w:rsidP="00EE185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21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9" w:type="dxa"/>
          </w:tcPr>
          <w:p w:rsidR="00EF009B" w:rsidRPr="00F12150" w:rsidRDefault="00EF009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EF009B" w:rsidRPr="00F12150" w:rsidRDefault="00EF009B" w:rsidP="00EE185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215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7A5711" w:rsidRPr="00F12150" w:rsidTr="00052C00">
        <w:tc>
          <w:tcPr>
            <w:tcW w:w="4330" w:type="dxa"/>
          </w:tcPr>
          <w:p w:rsidR="007A5711" w:rsidRPr="00F12150" w:rsidRDefault="007A5711" w:rsidP="00052C00">
            <w:pPr>
              <w:tabs>
                <w:tab w:val="clear" w:pos="227"/>
                <w:tab w:val="left" w:pos="0"/>
              </w:tabs>
              <w:ind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21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Pr="00F1215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121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024" w:type="dxa"/>
          </w:tcPr>
          <w:p w:rsidR="007A5711" w:rsidRPr="00F12150" w:rsidRDefault="007A5711" w:rsidP="00052C0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7A5711" w:rsidRPr="00F12150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:rsidR="007A5711" w:rsidRPr="00F12150" w:rsidRDefault="007A5711" w:rsidP="00052C0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:rsidR="007A5711" w:rsidRPr="00F12150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:rsidR="007A5711" w:rsidRPr="00F12150" w:rsidRDefault="007A5711" w:rsidP="00052C0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7A5711" w:rsidRPr="00F12150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:rsidR="007A5711" w:rsidRPr="00F12150" w:rsidRDefault="007A5711" w:rsidP="00052C0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A5711" w:rsidRPr="00F12150" w:rsidTr="00052C00">
        <w:tc>
          <w:tcPr>
            <w:tcW w:w="4330" w:type="dxa"/>
          </w:tcPr>
          <w:p w:rsidR="007A5711" w:rsidRPr="00F12150" w:rsidRDefault="007A5711" w:rsidP="00052C00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F12150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F121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12150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F12150">
              <w:rPr>
                <w:rFonts w:ascii="Angsana New" w:hAnsi="Angsana New"/>
                <w:sz w:val="30"/>
                <w:szCs w:val="30"/>
              </w:rPr>
              <w:t>1</w:t>
            </w:r>
            <w:r w:rsidRPr="00F1215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24" w:type="dxa"/>
          </w:tcPr>
          <w:p w:rsidR="007A5711" w:rsidRPr="008A609E" w:rsidRDefault="007A5711" w:rsidP="00052C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3547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(2,887)</w:t>
            </w:r>
          </w:p>
        </w:tc>
        <w:tc>
          <w:tcPr>
            <w:tcW w:w="236" w:type="dxa"/>
          </w:tcPr>
          <w:p w:rsidR="007A5711" w:rsidRPr="00B02067" w:rsidRDefault="007A5711" w:rsidP="00052C0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:rsidR="007A5711" w:rsidRPr="00B02067" w:rsidRDefault="007A5711" w:rsidP="00052C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3547F">
              <w:rPr>
                <w:rFonts w:ascii="Angsana New" w:hAnsi="Angsana New" w:cs="Angsana New"/>
                <w:sz w:val="30"/>
                <w:szCs w:val="30"/>
              </w:rPr>
              <w:t>3,315</w:t>
            </w:r>
          </w:p>
        </w:tc>
        <w:tc>
          <w:tcPr>
            <w:tcW w:w="269" w:type="dxa"/>
          </w:tcPr>
          <w:p w:rsidR="007A5711" w:rsidRPr="00B02067" w:rsidRDefault="007A5711" w:rsidP="00052C0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7A5711" w:rsidRPr="00B02067" w:rsidRDefault="007A5711" w:rsidP="00052C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3547F">
              <w:rPr>
                <w:rFonts w:ascii="Angsana New" w:hAnsi="Angsana New" w:cs="Angsana New"/>
                <w:sz w:val="30"/>
                <w:szCs w:val="30"/>
              </w:rPr>
              <w:t>(2,887)</w:t>
            </w:r>
          </w:p>
        </w:tc>
        <w:tc>
          <w:tcPr>
            <w:tcW w:w="269" w:type="dxa"/>
          </w:tcPr>
          <w:p w:rsidR="007A5711" w:rsidRPr="00B02067" w:rsidRDefault="007A5711" w:rsidP="00052C0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7A5711" w:rsidRPr="00B02067" w:rsidRDefault="007A5711" w:rsidP="00052C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8274D">
              <w:rPr>
                <w:rFonts w:ascii="Angsana New" w:hAnsi="Angsana New" w:cs="Angsana New"/>
                <w:sz w:val="30"/>
                <w:szCs w:val="30"/>
              </w:rPr>
              <w:t>3,315</w:t>
            </w:r>
          </w:p>
        </w:tc>
      </w:tr>
      <w:tr w:rsidR="007A5711" w:rsidRPr="00F12150" w:rsidTr="00052C00">
        <w:tc>
          <w:tcPr>
            <w:tcW w:w="4330" w:type="dxa"/>
          </w:tcPr>
          <w:p w:rsidR="007A5711" w:rsidRDefault="007A5711" w:rsidP="00052C00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F12150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  <w:p w:rsidR="007A5711" w:rsidRPr="00F12150" w:rsidRDefault="007A5711" w:rsidP="00052C00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12150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F12150">
              <w:rPr>
                <w:rFonts w:ascii="Angsana New" w:hAnsi="Angsana New"/>
                <w:sz w:val="30"/>
                <w:szCs w:val="30"/>
              </w:rPr>
              <w:t>1</w:t>
            </w:r>
            <w:r w:rsidRPr="00F1215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24" w:type="dxa"/>
          </w:tcPr>
          <w:p w:rsidR="007A5711" w:rsidRDefault="007A5711" w:rsidP="00052C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:rsidR="007A5711" w:rsidRPr="00B02067" w:rsidRDefault="007A5711" w:rsidP="00052C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3547F">
              <w:rPr>
                <w:rFonts w:ascii="Angsana New" w:hAnsi="Angsana New" w:cs="Angsana New"/>
                <w:sz w:val="30"/>
                <w:szCs w:val="30"/>
              </w:rPr>
              <w:t>3,520</w:t>
            </w:r>
          </w:p>
        </w:tc>
        <w:tc>
          <w:tcPr>
            <w:tcW w:w="236" w:type="dxa"/>
          </w:tcPr>
          <w:p w:rsidR="007A5711" w:rsidRPr="00B02067" w:rsidRDefault="007A5711" w:rsidP="00052C0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:rsidR="007A5711" w:rsidRDefault="007A5711" w:rsidP="00052C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:rsidR="007A5711" w:rsidRPr="00B02067" w:rsidRDefault="007A5711" w:rsidP="00052C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3547F">
              <w:rPr>
                <w:rFonts w:ascii="Angsana New" w:hAnsi="Angsana New" w:cs="Angsana New"/>
                <w:sz w:val="30"/>
                <w:szCs w:val="30"/>
              </w:rPr>
              <w:t>(3,065)</w:t>
            </w:r>
          </w:p>
        </w:tc>
        <w:tc>
          <w:tcPr>
            <w:tcW w:w="269" w:type="dxa"/>
          </w:tcPr>
          <w:p w:rsidR="007A5711" w:rsidRPr="00B02067" w:rsidRDefault="007A5711" w:rsidP="00052C0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7A5711" w:rsidRDefault="007A5711" w:rsidP="00052C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:rsidR="007A5711" w:rsidRPr="00B02067" w:rsidRDefault="007A5711" w:rsidP="00052C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3547F">
              <w:rPr>
                <w:rFonts w:ascii="Angsana New" w:hAnsi="Angsana New" w:cs="Angsana New"/>
                <w:sz w:val="30"/>
                <w:szCs w:val="30"/>
              </w:rPr>
              <w:t>3,520</w:t>
            </w:r>
          </w:p>
        </w:tc>
        <w:tc>
          <w:tcPr>
            <w:tcW w:w="269" w:type="dxa"/>
          </w:tcPr>
          <w:p w:rsidR="007A5711" w:rsidRPr="00B02067" w:rsidRDefault="007A5711" w:rsidP="00052C0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7A5711" w:rsidRPr="009860F0" w:rsidRDefault="007A5711" w:rsidP="00052C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60F0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</w:p>
          <w:p w:rsidR="007A5711" w:rsidRPr="009860F0" w:rsidRDefault="007A5711" w:rsidP="00052C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60F0">
              <w:rPr>
                <w:rFonts w:ascii="Angsana New" w:hAnsi="Angsana New" w:cs="Angsana New"/>
                <w:color w:val="000000"/>
                <w:sz w:val="30"/>
                <w:szCs w:val="30"/>
              </w:rPr>
              <w:t>(3,065)</w:t>
            </w:r>
          </w:p>
        </w:tc>
      </w:tr>
      <w:tr w:rsidR="007A5711" w:rsidRPr="00F12150" w:rsidTr="00052C00">
        <w:tc>
          <w:tcPr>
            <w:tcW w:w="4330" w:type="dxa"/>
          </w:tcPr>
          <w:p w:rsidR="007A5711" w:rsidRDefault="007A5711" w:rsidP="00052C00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F1215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:rsidR="007A5711" w:rsidRPr="00F12150" w:rsidRDefault="007A5711" w:rsidP="00052C00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12150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F12150">
              <w:rPr>
                <w:rFonts w:ascii="Angsana New" w:hAnsi="Angsana New"/>
                <w:sz w:val="30"/>
                <w:szCs w:val="30"/>
              </w:rPr>
              <w:t>1</w:t>
            </w:r>
            <w:r w:rsidRPr="00F1215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24" w:type="dxa"/>
          </w:tcPr>
          <w:p w:rsidR="007A5711" w:rsidRDefault="007A5711" w:rsidP="00052C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:rsidR="007A5711" w:rsidRPr="00B02067" w:rsidRDefault="007A5711" w:rsidP="00052C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3547F">
              <w:rPr>
                <w:rFonts w:ascii="Angsana New" w:hAnsi="Angsana New" w:cs="Angsana New"/>
                <w:sz w:val="30"/>
                <w:szCs w:val="30"/>
              </w:rPr>
              <w:t>(3,084)</w:t>
            </w:r>
          </w:p>
        </w:tc>
        <w:tc>
          <w:tcPr>
            <w:tcW w:w="236" w:type="dxa"/>
          </w:tcPr>
          <w:p w:rsidR="007A5711" w:rsidRPr="00B02067" w:rsidRDefault="007A5711" w:rsidP="00052C0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:rsidR="007A5711" w:rsidRDefault="007A5711" w:rsidP="00052C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:rsidR="007A5711" w:rsidRPr="00B02067" w:rsidRDefault="007A5711" w:rsidP="00052C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3547F">
              <w:rPr>
                <w:rFonts w:ascii="Angsana New" w:hAnsi="Angsana New" w:cs="Angsana New"/>
                <w:sz w:val="30"/>
                <w:szCs w:val="30"/>
              </w:rPr>
              <w:t>1,026</w:t>
            </w:r>
          </w:p>
        </w:tc>
        <w:tc>
          <w:tcPr>
            <w:tcW w:w="269" w:type="dxa"/>
          </w:tcPr>
          <w:p w:rsidR="007A5711" w:rsidRPr="00B02067" w:rsidRDefault="007A5711" w:rsidP="00052C0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7A5711" w:rsidRDefault="007A5711" w:rsidP="00052C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:rsidR="007A5711" w:rsidRPr="00B02067" w:rsidRDefault="007A5711" w:rsidP="00052C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3547F">
              <w:rPr>
                <w:rFonts w:ascii="Angsana New" w:hAnsi="Angsana New" w:cs="Angsana New"/>
                <w:sz w:val="30"/>
                <w:szCs w:val="30"/>
              </w:rPr>
              <w:t>(3,084)</w:t>
            </w:r>
          </w:p>
        </w:tc>
        <w:tc>
          <w:tcPr>
            <w:tcW w:w="269" w:type="dxa"/>
          </w:tcPr>
          <w:p w:rsidR="007A5711" w:rsidRPr="00B02067" w:rsidRDefault="007A5711" w:rsidP="00052C0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7A5711" w:rsidRPr="009860F0" w:rsidRDefault="007A5711" w:rsidP="00052C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:rsidR="007A5711" w:rsidRPr="009860F0" w:rsidRDefault="007A5711" w:rsidP="00052C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0F0">
              <w:rPr>
                <w:rFonts w:ascii="Angsana New" w:hAnsi="Angsana New" w:cs="Angsana New"/>
                <w:sz w:val="30"/>
                <w:szCs w:val="30"/>
              </w:rPr>
              <w:t>1,026</w:t>
            </w:r>
          </w:p>
        </w:tc>
      </w:tr>
    </w:tbl>
    <w:p w:rsidR="00B6157A" w:rsidRDefault="00F12150" w:rsidP="0020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/>
        <w:ind w:left="540" w:right="562"/>
        <w:jc w:val="thaiDistribute"/>
        <w:rPr>
          <w:rFonts w:ascii="Angsana New" w:hAnsi="Angsana New"/>
          <w:sz w:val="30"/>
          <w:szCs w:val="30"/>
        </w:rPr>
      </w:pPr>
      <w:r w:rsidRPr="00F12150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</w:t>
      </w:r>
      <w:r w:rsidRPr="00F12150">
        <w:rPr>
          <w:rFonts w:ascii="Angsana New" w:hAnsi="Angsana New" w:hint="cs"/>
          <w:sz w:val="30"/>
          <w:szCs w:val="30"/>
          <w:cs/>
        </w:rPr>
        <w:t>แสดง</w:t>
      </w:r>
      <w:r w:rsidRPr="00F12150">
        <w:rPr>
          <w:rFonts w:ascii="Angsana New" w:hAnsi="Angsana New"/>
          <w:sz w:val="30"/>
          <w:szCs w:val="30"/>
          <w:cs/>
        </w:rPr>
        <w:t>ปร</w:t>
      </w:r>
      <w:r w:rsidR="00D454E9">
        <w:rPr>
          <w:rFonts w:ascii="Angsana New" w:hAnsi="Angsana New"/>
          <w:sz w:val="30"/>
          <w:szCs w:val="30"/>
          <w:cs/>
        </w:rPr>
        <w:t>ะมาณการความอ่อนไหวของข้อสมมติ</w:t>
      </w:r>
      <w:r w:rsidRPr="00F12150">
        <w:rPr>
          <w:rFonts w:ascii="Angsana New" w:hAnsi="Angsana New"/>
          <w:sz w:val="30"/>
          <w:szCs w:val="30"/>
          <w:cs/>
        </w:rPr>
        <w:t>ต่าง</w:t>
      </w:r>
      <w:r w:rsidR="00FB2751">
        <w:rPr>
          <w:rFonts w:ascii="Angsana New" w:hAnsi="Angsana New" w:hint="cs"/>
          <w:sz w:val="30"/>
          <w:szCs w:val="30"/>
          <w:cs/>
        </w:rPr>
        <w:t xml:space="preserve"> </w:t>
      </w:r>
      <w:r w:rsidRPr="00F12150">
        <w:rPr>
          <w:rFonts w:ascii="Angsana New" w:hAnsi="Angsana New"/>
          <w:sz w:val="30"/>
          <w:szCs w:val="30"/>
          <w:cs/>
        </w:rPr>
        <w:t>ๆ</w:t>
      </w:r>
    </w:p>
    <w:p w:rsidR="00656774" w:rsidRPr="00656774" w:rsidRDefault="00656774" w:rsidP="0020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/>
        <w:ind w:left="540" w:right="562"/>
        <w:jc w:val="thaiDistribute"/>
        <w:rPr>
          <w:rFonts w:ascii="Angsana New" w:hAnsi="Angsana New"/>
          <w:sz w:val="30"/>
          <w:szCs w:val="30"/>
          <w:cs/>
        </w:rPr>
      </w:pPr>
      <w:r w:rsidRPr="002479C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2479C4">
        <w:rPr>
          <w:rFonts w:ascii="Angsana New" w:hAnsi="Angsana New"/>
          <w:sz w:val="30"/>
          <w:szCs w:val="30"/>
        </w:rPr>
        <w:t xml:space="preserve">13 </w:t>
      </w:r>
      <w:r w:rsidRPr="002479C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479C4">
        <w:rPr>
          <w:rFonts w:ascii="Angsana New" w:hAnsi="Angsana New"/>
          <w:sz w:val="30"/>
          <w:szCs w:val="30"/>
        </w:rPr>
        <w:t xml:space="preserve">2561 </w:t>
      </w:r>
      <w:r w:rsidRPr="002479C4">
        <w:rPr>
          <w:rFonts w:ascii="Angsana New" w:hAnsi="Angsana New"/>
          <w:sz w:val="30"/>
          <w:szCs w:val="30"/>
          <w:cs/>
        </w:rPr>
        <w:t xml:space="preserve">ที่ประชุมสภานิติบัญญัติแห่งชาติได้ให้ความเห็นชอบร่างพระราชบัญญัติ คุ้มครองแรงงานโดยมีสาระสำคัญคือการปรับเพิ่มอัตราค่าชดเชยให้กับลูกจ้างที่ทำงานตั้งแต่ </w:t>
      </w:r>
      <w:r w:rsidRPr="002479C4">
        <w:rPr>
          <w:rFonts w:ascii="Angsana New" w:hAnsi="Angsana New"/>
          <w:sz w:val="30"/>
          <w:szCs w:val="30"/>
        </w:rPr>
        <w:t xml:space="preserve">20 </w:t>
      </w:r>
      <w:r w:rsidRPr="002479C4">
        <w:rPr>
          <w:rFonts w:ascii="Angsana New" w:hAnsi="Angsana New"/>
          <w:sz w:val="30"/>
          <w:szCs w:val="30"/>
          <w:cs/>
        </w:rPr>
        <w:t xml:space="preserve">ปีขึ้นไปให้ได้ค่าชดเชยอัตราใหม่จากเดิม </w:t>
      </w:r>
      <w:r w:rsidRPr="002479C4">
        <w:rPr>
          <w:rFonts w:ascii="Angsana New" w:hAnsi="Angsana New"/>
          <w:sz w:val="30"/>
          <w:szCs w:val="30"/>
        </w:rPr>
        <w:t xml:space="preserve">300 </w:t>
      </w:r>
      <w:r w:rsidRPr="002479C4">
        <w:rPr>
          <w:rFonts w:ascii="Angsana New" w:hAnsi="Angsana New"/>
          <w:sz w:val="30"/>
          <w:szCs w:val="30"/>
          <w:cs/>
        </w:rPr>
        <w:t xml:space="preserve">วัน เป็น </w:t>
      </w:r>
      <w:r w:rsidRPr="002479C4">
        <w:rPr>
          <w:rFonts w:ascii="Angsana New" w:hAnsi="Angsana New"/>
          <w:sz w:val="30"/>
          <w:szCs w:val="30"/>
        </w:rPr>
        <w:t xml:space="preserve">400 </w:t>
      </w:r>
      <w:r w:rsidRPr="002479C4">
        <w:rPr>
          <w:rFonts w:ascii="Angsana New" w:hAnsi="Angsana New"/>
          <w:sz w:val="30"/>
          <w:szCs w:val="30"/>
          <w:cs/>
        </w:rPr>
        <w:t>วัน  ณ ปัจจุบันร่างดังกล่าวอยู่ระหว่างรอประกาศในราชกิจจานุเบกษา</w:t>
      </w:r>
      <w:r w:rsidRPr="002479C4">
        <w:rPr>
          <w:rFonts w:ascii="Angsana New" w:hAnsi="Angsana New"/>
          <w:sz w:val="30"/>
          <w:szCs w:val="30"/>
        </w:rPr>
        <w:t xml:space="preserve"> </w:t>
      </w:r>
      <w:r w:rsidRPr="002479C4">
        <w:rPr>
          <w:rFonts w:ascii="Angsana New" w:hAnsi="Angsana New" w:hint="cs"/>
          <w:sz w:val="30"/>
          <w:szCs w:val="30"/>
          <w:cs/>
        </w:rPr>
        <w:t xml:space="preserve">หากกฏหมายดังกล่าวมีผลบังคับใช้จะทำให้บริษัทฯ รับรู้ต้นทุนในอดีตเป็นค่าใช้จ่ายทันทีในงบการไรขาดทุนเบ็ดเสร็จ จำนวน </w:t>
      </w:r>
      <w:r w:rsidRPr="002479C4">
        <w:rPr>
          <w:rFonts w:ascii="Angsana New" w:hAnsi="Angsana New"/>
          <w:sz w:val="30"/>
          <w:szCs w:val="30"/>
        </w:rPr>
        <w:t>9.41</w:t>
      </w:r>
      <w:r w:rsidRPr="002479C4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AE2425" w:rsidRPr="00AE1F7B" w:rsidRDefault="00AE2425" w:rsidP="00377B4B">
      <w:pPr>
        <w:numPr>
          <w:ilvl w:val="0"/>
          <w:numId w:val="29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before="240" w:after="120"/>
        <w:rPr>
          <w:rFonts w:ascii="Angsana New" w:hAnsi="Angsana New"/>
          <w:b/>
          <w:bCs/>
          <w:sz w:val="30"/>
          <w:szCs w:val="30"/>
        </w:rPr>
      </w:pPr>
      <w:r w:rsidRPr="006E1F17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tbl>
      <w:tblPr>
        <w:tblW w:w="933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945"/>
        <w:gridCol w:w="236"/>
        <w:gridCol w:w="1069"/>
        <w:gridCol w:w="284"/>
        <w:gridCol w:w="1134"/>
        <w:gridCol w:w="283"/>
        <w:gridCol w:w="1134"/>
        <w:gridCol w:w="284"/>
        <w:gridCol w:w="992"/>
      </w:tblGrid>
      <w:tr w:rsidR="001B1A37" w:rsidRPr="006E1F17" w:rsidTr="00F62818">
        <w:trPr>
          <w:cantSplit/>
          <w:trHeight w:val="138"/>
          <w:tblHeader/>
        </w:trPr>
        <w:tc>
          <w:tcPr>
            <w:tcW w:w="2970" w:type="dxa"/>
          </w:tcPr>
          <w:p w:rsidR="001B1A37" w:rsidRPr="006E1F17" w:rsidRDefault="001B1A37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:rsidR="001B1A37" w:rsidRPr="006E1F17" w:rsidRDefault="001B1A37" w:rsidP="00A5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1F17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6" w:type="dxa"/>
          </w:tcPr>
          <w:p w:rsidR="001B1A37" w:rsidRPr="006E1F17" w:rsidRDefault="001B1A37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87" w:type="dxa"/>
            <w:gridSpan w:val="3"/>
            <w:tcBorders>
              <w:bottom w:val="single" w:sz="4" w:space="0" w:color="auto"/>
            </w:tcBorders>
          </w:tcPr>
          <w:p w:rsidR="001B1A37" w:rsidRPr="00155F86" w:rsidRDefault="001B1A37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3" w:type="dxa"/>
          </w:tcPr>
          <w:p w:rsidR="001B1A37" w:rsidRPr="00155F86" w:rsidRDefault="001B1A37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1B1A37" w:rsidRPr="00155F86" w:rsidRDefault="001B1A37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1B1A37" w:rsidRPr="006E1F17" w:rsidTr="00F62818">
        <w:trPr>
          <w:cantSplit/>
          <w:tblHeader/>
        </w:trPr>
        <w:tc>
          <w:tcPr>
            <w:tcW w:w="2970" w:type="dxa"/>
          </w:tcPr>
          <w:p w:rsidR="001B1A37" w:rsidRPr="006E1F17" w:rsidRDefault="001B1A37" w:rsidP="009D2158">
            <w:pPr>
              <w:pStyle w:val="31"/>
              <w:tabs>
                <w:tab w:val="clear" w:pos="360"/>
                <w:tab w:val="clear" w:pos="720"/>
                <w:tab w:val="left" w:pos="372"/>
              </w:tabs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1B1A37" w:rsidRPr="006E1F17" w:rsidRDefault="001B1A37" w:rsidP="00A5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1F17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</w:tcPr>
          <w:p w:rsidR="001B1A37" w:rsidRPr="006E1F17" w:rsidRDefault="001B1A37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:rsidR="001B1A37" w:rsidRPr="006E1F17" w:rsidRDefault="001B1A37" w:rsidP="009D2158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E1F1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B1A37" w:rsidRPr="006E1F17" w:rsidRDefault="001B1A37" w:rsidP="009D2158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B1A37" w:rsidRPr="006E1F17" w:rsidRDefault="001B1A37" w:rsidP="009D2158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1F1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83" w:type="dxa"/>
          </w:tcPr>
          <w:p w:rsidR="001B1A37" w:rsidRPr="006E1F17" w:rsidRDefault="001B1A37" w:rsidP="009D2158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B1A37" w:rsidRPr="006E1F17" w:rsidRDefault="001B1A37" w:rsidP="009D2158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E1F1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B1A37" w:rsidRPr="006E1F17" w:rsidRDefault="001B1A37" w:rsidP="009D2158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B1A37" w:rsidRPr="006E1F17" w:rsidRDefault="001B1A37" w:rsidP="009D2158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E1F1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5C0A36" w:rsidRPr="001B1A37" w:rsidTr="00F62818">
        <w:trPr>
          <w:cantSplit/>
          <w:tblHeader/>
        </w:trPr>
        <w:tc>
          <w:tcPr>
            <w:tcW w:w="2970" w:type="dxa"/>
          </w:tcPr>
          <w:p w:rsidR="005C0A36" w:rsidRPr="001B1A37" w:rsidRDefault="005C0A36" w:rsidP="00201E2C">
            <w:pPr>
              <w:pStyle w:val="31"/>
              <w:tabs>
                <w:tab w:val="clear" w:pos="360"/>
                <w:tab w:val="clear" w:pos="720"/>
                <w:tab w:val="left" w:pos="372"/>
              </w:tabs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:rsidR="005C0A36" w:rsidRPr="001B1A37" w:rsidRDefault="005C0A36" w:rsidP="00201E2C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1A37">
              <w:rPr>
                <w:rFonts w:ascii="Angsana New" w:hAnsi="Angsana New"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6" w:type="dxa"/>
          </w:tcPr>
          <w:p w:rsidR="005C0A36" w:rsidRPr="001B1A37" w:rsidRDefault="005C0A36" w:rsidP="00201E2C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180" w:type="dxa"/>
            <w:gridSpan w:val="7"/>
            <w:tcBorders>
              <w:bottom w:val="single" w:sz="4" w:space="0" w:color="auto"/>
            </w:tcBorders>
          </w:tcPr>
          <w:p w:rsidR="005C0A36" w:rsidRPr="001B1A37" w:rsidRDefault="005C0A36" w:rsidP="00201E2C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1A3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(พันหุ้น / </w:t>
            </w:r>
            <w:r w:rsidRPr="001B1A37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1B1A37" w:rsidRPr="006E1F17" w:rsidTr="0095725B">
        <w:trPr>
          <w:cantSplit/>
        </w:trPr>
        <w:tc>
          <w:tcPr>
            <w:tcW w:w="2970" w:type="dxa"/>
          </w:tcPr>
          <w:p w:rsidR="001B1A37" w:rsidRPr="006E1F17" w:rsidRDefault="001B1A37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E1F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45" w:type="dxa"/>
            <w:tcBorders>
              <w:top w:val="single" w:sz="4" w:space="0" w:color="auto"/>
            </w:tcBorders>
          </w:tcPr>
          <w:p w:rsidR="001B1A37" w:rsidRPr="006E1F17" w:rsidRDefault="001B1A37" w:rsidP="00A5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1B1A37" w:rsidRPr="006E1F17" w:rsidRDefault="001B1A37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:rsidR="001B1A37" w:rsidRPr="006E1F17" w:rsidRDefault="001B1A37" w:rsidP="009D2158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1B1A37" w:rsidRPr="006E1F17" w:rsidRDefault="001B1A37" w:rsidP="009D2158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B1A37" w:rsidRPr="006E1F17" w:rsidRDefault="001B1A37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1B1A37" w:rsidRPr="006E1F17" w:rsidRDefault="001B1A37" w:rsidP="009D2158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B1A37" w:rsidRPr="006E1F17" w:rsidRDefault="001B1A37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1B1A37" w:rsidRPr="006E1F17" w:rsidRDefault="001B1A37" w:rsidP="009D2158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B1A37" w:rsidRPr="006E1F17" w:rsidRDefault="001B1A37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1A37" w:rsidRPr="006E1F17" w:rsidTr="001B1A37">
        <w:trPr>
          <w:cantSplit/>
        </w:trPr>
        <w:tc>
          <w:tcPr>
            <w:tcW w:w="2970" w:type="dxa"/>
          </w:tcPr>
          <w:p w:rsidR="001B1A37" w:rsidRPr="006E1F17" w:rsidRDefault="001B1A37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1F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E1F1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E1F1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45" w:type="dxa"/>
          </w:tcPr>
          <w:p w:rsidR="001B1A37" w:rsidRPr="006E1F17" w:rsidRDefault="001B1A37" w:rsidP="00A5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1B1A37" w:rsidRPr="006E1F17" w:rsidRDefault="001B1A37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9" w:type="dxa"/>
          </w:tcPr>
          <w:p w:rsidR="001B1A37" w:rsidRPr="006E1F17" w:rsidRDefault="001B1A37" w:rsidP="009D2158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1B1A37" w:rsidRPr="006E1F17" w:rsidRDefault="001B1A37" w:rsidP="009D2158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1B1A37" w:rsidRPr="006E1F17" w:rsidRDefault="001B1A37" w:rsidP="009D2158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1B1A37" w:rsidRPr="006E1F17" w:rsidRDefault="001B1A37" w:rsidP="009D2158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1B1A37" w:rsidRPr="006E1F17" w:rsidRDefault="001B1A37" w:rsidP="009D2158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1B1A37" w:rsidRPr="006E1F17" w:rsidRDefault="001B1A37" w:rsidP="009D2158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:rsidR="001B1A37" w:rsidRPr="006E1F17" w:rsidRDefault="001B1A37" w:rsidP="009D2158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B1A37" w:rsidRPr="006E1F17" w:rsidTr="001B1A37">
        <w:trPr>
          <w:cantSplit/>
        </w:trPr>
        <w:tc>
          <w:tcPr>
            <w:tcW w:w="2970" w:type="dxa"/>
          </w:tcPr>
          <w:p w:rsidR="001B1A37" w:rsidRPr="006E1F17" w:rsidRDefault="001B1A37" w:rsidP="00A35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1F17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45" w:type="dxa"/>
          </w:tcPr>
          <w:p w:rsidR="001B1A37" w:rsidRPr="006E1F17" w:rsidRDefault="001B1A37" w:rsidP="00A5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1B1A37" w:rsidRDefault="001B1A37" w:rsidP="00A35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658,434</w:t>
            </w:r>
          </w:p>
        </w:tc>
        <w:tc>
          <w:tcPr>
            <w:tcW w:w="284" w:type="dxa"/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658,434</w:t>
            </w:r>
          </w:p>
        </w:tc>
        <w:tc>
          <w:tcPr>
            <w:tcW w:w="283" w:type="dxa"/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658,434</w:t>
            </w:r>
          </w:p>
        </w:tc>
        <w:tc>
          <w:tcPr>
            <w:tcW w:w="284" w:type="dxa"/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658,434</w:t>
            </w:r>
          </w:p>
        </w:tc>
      </w:tr>
      <w:tr w:rsidR="001B1A37" w:rsidRPr="006E1F17" w:rsidTr="001B1A37">
        <w:trPr>
          <w:cantSplit/>
        </w:trPr>
        <w:tc>
          <w:tcPr>
            <w:tcW w:w="2970" w:type="dxa"/>
          </w:tcPr>
          <w:p w:rsidR="001B1A37" w:rsidRPr="006E1F17" w:rsidRDefault="001B1A37" w:rsidP="00A35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1F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E1F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E1F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45" w:type="dxa"/>
          </w:tcPr>
          <w:p w:rsidR="001B1A37" w:rsidRPr="006E1F17" w:rsidRDefault="001B1A37" w:rsidP="00A5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1B1A37" w:rsidRPr="006E1F17" w:rsidRDefault="001B1A37" w:rsidP="00A35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B1A37" w:rsidRPr="006E1F17" w:rsidTr="001B1A37">
        <w:trPr>
          <w:cantSplit/>
        </w:trPr>
        <w:tc>
          <w:tcPr>
            <w:tcW w:w="2970" w:type="dxa"/>
          </w:tcPr>
          <w:p w:rsidR="001B1A37" w:rsidRPr="006E1F17" w:rsidRDefault="001B1A37" w:rsidP="00A35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1F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45" w:type="dxa"/>
          </w:tcPr>
          <w:p w:rsidR="001B1A37" w:rsidRPr="0057714D" w:rsidRDefault="001B1A37" w:rsidP="00A5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714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1B1A37" w:rsidRPr="0057714D" w:rsidRDefault="001B1A37" w:rsidP="00A35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</w:tcPr>
          <w:p w:rsidR="001B1A37" w:rsidRPr="00880CD1" w:rsidRDefault="001B1A37" w:rsidP="00A3547F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658,434</w:t>
            </w:r>
          </w:p>
        </w:tc>
        <w:tc>
          <w:tcPr>
            <w:tcW w:w="284" w:type="dxa"/>
          </w:tcPr>
          <w:p w:rsidR="001B1A37" w:rsidRPr="00880CD1" w:rsidRDefault="001B1A37" w:rsidP="00A3547F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1B1A37" w:rsidRPr="00880CD1" w:rsidRDefault="001B1A37" w:rsidP="00A3547F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658,434</w:t>
            </w:r>
          </w:p>
        </w:tc>
        <w:tc>
          <w:tcPr>
            <w:tcW w:w="283" w:type="dxa"/>
          </w:tcPr>
          <w:p w:rsidR="001B1A37" w:rsidRPr="00880CD1" w:rsidRDefault="001B1A37" w:rsidP="00A3547F">
            <w:pPr>
              <w:pStyle w:val="31"/>
              <w:tabs>
                <w:tab w:val="clear" w:pos="360"/>
                <w:tab w:val="clear" w:pos="720"/>
              </w:tabs>
              <w:ind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1B1A37" w:rsidRPr="00880CD1" w:rsidRDefault="001B1A37" w:rsidP="00A3547F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658,434</w:t>
            </w:r>
          </w:p>
        </w:tc>
        <w:tc>
          <w:tcPr>
            <w:tcW w:w="284" w:type="dxa"/>
          </w:tcPr>
          <w:p w:rsidR="001B1A37" w:rsidRPr="00880CD1" w:rsidRDefault="001B1A37" w:rsidP="00A3547F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1B1A37" w:rsidRPr="00880CD1" w:rsidRDefault="001B1A37" w:rsidP="00A3547F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658,434</w:t>
            </w:r>
          </w:p>
        </w:tc>
      </w:tr>
      <w:tr w:rsidR="001B1A37" w:rsidRPr="006E1F17" w:rsidTr="001B1A37">
        <w:trPr>
          <w:cantSplit/>
        </w:trPr>
        <w:tc>
          <w:tcPr>
            <w:tcW w:w="2970" w:type="dxa"/>
          </w:tcPr>
          <w:p w:rsidR="00F62818" w:rsidRPr="006E1F17" w:rsidRDefault="00F62818" w:rsidP="00A3547F">
            <w:pPr>
              <w:pStyle w:val="31"/>
              <w:tabs>
                <w:tab w:val="clear" w:pos="360"/>
                <w:tab w:val="clear" w:pos="720"/>
                <w:tab w:val="left" w:pos="372"/>
              </w:tabs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5" w:type="dxa"/>
          </w:tcPr>
          <w:p w:rsidR="001B1A37" w:rsidRPr="006E1F17" w:rsidRDefault="001B1A37" w:rsidP="00A5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1B1A37" w:rsidRPr="006E1F17" w:rsidRDefault="001B1A37" w:rsidP="00A35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9" w:type="dxa"/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B1A37" w:rsidRPr="006E1F17" w:rsidTr="001B1A37">
        <w:trPr>
          <w:cantSplit/>
        </w:trPr>
        <w:tc>
          <w:tcPr>
            <w:tcW w:w="2970" w:type="dxa"/>
          </w:tcPr>
          <w:p w:rsidR="001B1A37" w:rsidRPr="006E1F17" w:rsidRDefault="001B1A37" w:rsidP="00A35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1F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945" w:type="dxa"/>
          </w:tcPr>
          <w:p w:rsidR="001B1A37" w:rsidRPr="006E1F17" w:rsidRDefault="001B1A37" w:rsidP="00A5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B1A37" w:rsidRPr="006E1F17" w:rsidRDefault="001B1A37" w:rsidP="00A35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B1A37" w:rsidRPr="006E1F17" w:rsidTr="001B1A37">
        <w:trPr>
          <w:cantSplit/>
        </w:trPr>
        <w:tc>
          <w:tcPr>
            <w:tcW w:w="2970" w:type="dxa"/>
          </w:tcPr>
          <w:p w:rsidR="001B1A37" w:rsidRPr="006E1F17" w:rsidRDefault="001B1A37" w:rsidP="00A35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1F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E1F1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E1F1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45" w:type="dxa"/>
          </w:tcPr>
          <w:p w:rsidR="001B1A37" w:rsidRPr="006E1F17" w:rsidRDefault="001B1A37" w:rsidP="00A5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B1A37" w:rsidRPr="006E1F17" w:rsidRDefault="001B1A37" w:rsidP="00A35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B1A37" w:rsidRPr="006E1F17" w:rsidTr="001B1A37">
        <w:trPr>
          <w:cantSplit/>
        </w:trPr>
        <w:tc>
          <w:tcPr>
            <w:tcW w:w="2970" w:type="dxa"/>
          </w:tcPr>
          <w:p w:rsidR="001B1A37" w:rsidRPr="006E1F17" w:rsidRDefault="001B1A37" w:rsidP="00A35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1F17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45" w:type="dxa"/>
          </w:tcPr>
          <w:p w:rsidR="001B1A37" w:rsidRPr="006E1F17" w:rsidRDefault="001B1A37" w:rsidP="00A5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1B1A37" w:rsidRDefault="001B1A37" w:rsidP="00A35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658,434</w:t>
            </w:r>
          </w:p>
        </w:tc>
        <w:tc>
          <w:tcPr>
            <w:tcW w:w="284" w:type="dxa"/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658,434</w:t>
            </w:r>
          </w:p>
        </w:tc>
        <w:tc>
          <w:tcPr>
            <w:tcW w:w="283" w:type="dxa"/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658,434</w:t>
            </w:r>
          </w:p>
        </w:tc>
        <w:tc>
          <w:tcPr>
            <w:tcW w:w="284" w:type="dxa"/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658,434</w:t>
            </w:r>
          </w:p>
        </w:tc>
      </w:tr>
      <w:tr w:rsidR="001B1A37" w:rsidRPr="006E1F17" w:rsidTr="001B1A37">
        <w:trPr>
          <w:cantSplit/>
        </w:trPr>
        <w:tc>
          <w:tcPr>
            <w:tcW w:w="2970" w:type="dxa"/>
          </w:tcPr>
          <w:p w:rsidR="001B1A37" w:rsidRPr="006E1F17" w:rsidRDefault="001B1A37" w:rsidP="00A35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1F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E1F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E1F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45" w:type="dxa"/>
          </w:tcPr>
          <w:p w:rsidR="001B1A37" w:rsidRPr="006E1F17" w:rsidRDefault="001B1A37" w:rsidP="00A5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1B1A37" w:rsidRPr="006E1F17" w:rsidRDefault="001B1A37" w:rsidP="00A35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B1A37" w:rsidRPr="006E1F17" w:rsidRDefault="001B1A37" w:rsidP="00A3547F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B1A37" w:rsidRPr="006E1F17" w:rsidTr="001B1A37">
        <w:trPr>
          <w:cantSplit/>
        </w:trPr>
        <w:tc>
          <w:tcPr>
            <w:tcW w:w="2970" w:type="dxa"/>
          </w:tcPr>
          <w:p w:rsidR="001B1A37" w:rsidRPr="006E1F17" w:rsidRDefault="001B1A37" w:rsidP="00A35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1F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45" w:type="dxa"/>
          </w:tcPr>
          <w:p w:rsidR="001B1A37" w:rsidRPr="0057714D" w:rsidRDefault="001B1A37" w:rsidP="00A5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714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1B1A37" w:rsidRPr="0057714D" w:rsidRDefault="001B1A37" w:rsidP="00A35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</w:tcPr>
          <w:p w:rsidR="001B1A37" w:rsidRPr="00880CD1" w:rsidRDefault="001B1A37" w:rsidP="00A3547F">
            <w:pPr>
              <w:pStyle w:val="31"/>
              <w:tabs>
                <w:tab w:val="clear" w:pos="360"/>
                <w:tab w:val="clear" w:pos="720"/>
              </w:tabs>
              <w:ind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658,434</w:t>
            </w:r>
          </w:p>
        </w:tc>
        <w:tc>
          <w:tcPr>
            <w:tcW w:w="284" w:type="dxa"/>
          </w:tcPr>
          <w:p w:rsidR="001B1A37" w:rsidRPr="00880CD1" w:rsidRDefault="001B1A37" w:rsidP="00A3547F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1B1A37" w:rsidRPr="00880CD1" w:rsidRDefault="001B1A37" w:rsidP="00A3547F">
            <w:pPr>
              <w:pStyle w:val="31"/>
              <w:tabs>
                <w:tab w:val="clear" w:pos="360"/>
                <w:tab w:val="clear" w:pos="720"/>
              </w:tabs>
              <w:ind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658,434</w:t>
            </w:r>
          </w:p>
        </w:tc>
        <w:tc>
          <w:tcPr>
            <w:tcW w:w="283" w:type="dxa"/>
          </w:tcPr>
          <w:p w:rsidR="001B1A37" w:rsidRPr="00880CD1" w:rsidRDefault="001B1A37" w:rsidP="00A3547F">
            <w:pPr>
              <w:pStyle w:val="31"/>
              <w:tabs>
                <w:tab w:val="clear" w:pos="360"/>
                <w:tab w:val="clear" w:pos="720"/>
              </w:tabs>
              <w:ind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1B1A37" w:rsidRPr="00880CD1" w:rsidRDefault="001B1A37" w:rsidP="00A3547F">
            <w:pPr>
              <w:pStyle w:val="31"/>
              <w:tabs>
                <w:tab w:val="clear" w:pos="360"/>
                <w:tab w:val="clear" w:pos="720"/>
              </w:tabs>
              <w:ind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658,434</w:t>
            </w:r>
          </w:p>
        </w:tc>
        <w:tc>
          <w:tcPr>
            <w:tcW w:w="284" w:type="dxa"/>
          </w:tcPr>
          <w:p w:rsidR="001B1A37" w:rsidRPr="00880CD1" w:rsidRDefault="001B1A37" w:rsidP="00A3547F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1B1A37" w:rsidRPr="00880CD1" w:rsidRDefault="001B1A37" w:rsidP="00A3547F">
            <w:pPr>
              <w:pStyle w:val="31"/>
              <w:tabs>
                <w:tab w:val="clear" w:pos="360"/>
                <w:tab w:val="clear" w:pos="720"/>
              </w:tabs>
              <w:ind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658,434</w:t>
            </w:r>
          </w:p>
        </w:tc>
      </w:tr>
    </w:tbl>
    <w:p w:rsidR="00F12150" w:rsidRDefault="00F12150" w:rsidP="00447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AB426F" w:rsidRDefault="00AB426F" w:rsidP="00447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AE2425" w:rsidRPr="006E1F17" w:rsidRDefault="00AE2425" w:rsidP="00447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E1F17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:rsidR="0059030D" w:rsidRDefault="00AE2425" w:rsidP="0020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 w:right="472"/>
        <w:jc w:val="thaiDistribute"/>
        <w:rPr>
          <w:rFonts w:ascii="Angsana New" w:hAnsi="Angsana New"/>
          <w:sz w:val="30"/>
          <w:szCs w:val="30"/>
        </w:rPr>
      </w:pPr>
      <w:r w:rsidRPr="006E1F17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CE6F75">
        <w:rPr>
          <w:rFonts w:ascii="Angsana New" w:hAnsi="Angsana New"/>
          <w:sz w:val="30"/>
          <w:szCs w:val="30"/>
        </w:rPr>
        <w:t>2535</w:t>
      </w:r>
      <w:r w:rsidRPr="006E1F17">
        <w:rPr>
          <w:rFonts w:ascii="Angsana New" w:hAnsi="Angsana New"/>
          <w:sz w:val="30"/>
          <w:szCs w:val="30"/>
          <w:cs/>
        </w:rPr>
        <w:t xml:space="preserve"> มาตรา </w:t>
      </w:r>
      <w:r w:rsidR="00CE6F75">
        <w:rPr>
          <w:rFonts w:ascii="Angsana New" w:hAnsi="Angsana New"/>
          <w:sz w:val="30"/>
          <w:szCs w:val="30"/>
        </w:rPr>
        <w:t>51</w:t>
      </w:r>
      <w:r w:rsidRPr="006E1F17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6E1F17">
        <w:rPr>
          <w:rFonts w:ascii="Angsana New" w:hAnsi="Angsana New"/>
          <w:sz w:val="30"/>
          <w:szCs w:val="30"/>
        </w:rPr>
        <w:t>“</w:t>
      </w:r>
      <w:r w:rsidRPr="006E1F17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6E1F17">
        <w:rPr>
          <w:rFonts w:ascii="Angsana New" w:hAnsi="Angsana New"/>
          <w:sz w:val="30"/>
          <w:szCs w:val="30"/>
        </w:rPr>
        <w:t>”</w:t>
      </w:r>
      <w:r w:rsidRPr="006E1F17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:rsidR="00E36CB3" w:rsidRPr="00AE1F7B" w:rsidRDefault="0057714D" w:rsidP="00377B4B">
      <w:pPr>
        <w:numPr>
          <w:ilvl w:val="0"/>
          <w:numId w:val="29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before="2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ส่วนเกินทุน</w:t>
      </w:r>
      <w:r w:rsidR="00E36CB3" w:rsidRPr="00E36CB3">
        <w:rPr>
          <w:rFonts w:ascii="Angsana New" w:hAnsi="Angsana New"/>
          <w:b/>
          <w:bCs/>
          <w:sz w:val="30"/>
          <w:szCs w:val="30"/>
          <w:cs/>
        </w:rPr>
        <w:t>หุ้นทุนซื้อคืน</w:t>
      </w:r>
    </w:p>
    <w:p w:rsidR="00AE2425" w:rsidRDefault="00AE2425" w:rsidP="0020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 w:right="472"/>
        <w:jc w:val="thaiDistribute"/>
        <w:rPr>
          <w:rFonts w:ascii="Angsana New" w:hAnsi="Angsana New"/>
          <w:sz w:val="30"/>
          <w:szCs w:val="30"/>
        </w:rPr>
      </w:pPr>
      <w:r w:rsidRPr="009A4C37">
        <w:rPr>
          <w:rFonts w:ascii="Angsana New" w:hAnsi="Angsana New" w:hint="cs"/>
          <w:sz w:val="30"/>
          <w:szCs w:val="30"/>
          <w:cs/>
        </w:rPr>
        <w:t>ส่วนเกินทุนหุ้นทุนซื้อคืนคือ</w:t>
      </w:r>
      <w:r w:rsidRPr="009A4C37">
        <w:rPr>
          <w:rFonts w:ascii="Angsana New" w:hAnsi="Angsana New"/>
          <w:sz w:val="30"/>
          <w:szCs w:val="30"/>
        </w:rPr>
        <w:t xml:space="preserve"> </w:t>
      </w:r>
      <w:r w:rsidRPr="009A4C37">
        <w:rPr>
          <w:rFonts w:ascii="Angsana New" w:hAnsi="Angsana New" w:hint="cs"/>
          <w:sz w:val="30"/>
          <w:szCs w:val="30"/>
          <w:cs/>
        </w:rPr>
        <w:t>ส่วนเกินสะสมจากการขายหุ้นทุนซื้อคืนสุทธิจากผลขาดทุนจากการขายหรือยกเลิกหุ้นทุนซื้อคืน  ส่วนเกินทุนหุ้นทุนซื้อคืนนี้</w:t>
      </w:r>
      <w:r w:rsidRPr="009A4C37">
        <w:rPr>
          <w:rFonts w:ascii="Angsana New" w:hAnsi="Angsana New"/>
          <w:sz w:val="30"/>
          <w:szCs w:val="30"/>
          <w:cs/>
        </w:rPr>
        <w:t>จะนำไปจ่ายเป็นเงินปันผลไม่ได้</w:t>
      </w:r>
    </w:p>
    <w:p w:rsidR="00AE2425" w:rsidRDefault="00AE2425" w:rsidP="00377B4B">
      <w:pPr>
        <w:numPr>
          <w:ilvl w:val="0"/>
          <w:numId w:val="29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before="240"/>
        <w:rPr>
          <w:rFonts w:ascii="Angsana New" w:hAnsi="Angsana New"/>
          <w:b/>
          <w:bCs/>
          <w:sz w:val="30"/>
          <w:szCs w:val="30"/>
        </w:rPr>
      </w:pPr>
      <w:r w:rsidRPr="006E1F17">
        <w:rPr>
          <w:rFonts w:ascii="Angsana New" w:hAnsi="Angsana New"/>
          <w:b/>
          <w:bCs/>
          <w:sz w:val="30"/>
          <w:szCs w:val="30"/>
          <w:cs/>
        </w:rPr>
        <w:t>สำรอง</w:t>
      </w:r>
      <w:r w:rsidRPr="006E1F17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456546" w:rsidRPr="009A4C37" w:rsidRDefault="00456546" w:rsidP="00456546">
      <w:pPr>
        <w:ind w:left="540"/>
        <w:rPr>
          <w:rFonts w:ascii="Angsana New" w:hAnsi="Angsana New"/>
          <w:sz w:val="30"/>
          <w:szCs w:val="30"/>
        </w:rPr>
      </w:pPr>
      <w:r w:rsidRPr="009A4C37">
        <w:rPr>
          <w:rFonts w:ascii="Angsana New" w:hAnsi="Angsana New" w:hint="cs"/>
          <w:sz w:val="30"/>
          <w:szCs w:val="30"/>
          <w:cs/>
        </w:rPr>
        <w:t>สำรองประกอบด้วย</w:t>
      </w:r>
    </w:p>
    <w:p w:rsidR="00456546" w:rsidRPr="007D50FE" w:rsidRDefault="00456546" w:rsidP="00377B4B">
      <w:pPr>
        <w:tabs>
          <w:tab w:val="clear" w:pos="454"/>
          <w:tab w:val="left" w:pos="540"/>
        </w:tabs>
        <w:spacing w:before="120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9A4C3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Pr="009A4C37">
        <w:rPr>
          <w:rFonts w:ascii="Angsana New" w:hAnsi="Angsana New"/>
          <w:b/>
          <w:bCs/>
          <w:i/>
          <w:iCs/>
          <w:sz w:val="30"/>
          <w:szCs w:val="30"/>
        </w:rPr>
        <w:t>/</w:t>
      </w:r>
      <w:r w:rsidRPr="009A4C3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หรือ กำไรสะสม</w:t>
      </w:r>
    </w:p>
    <w:p w:rsidR="00AE2425" w:rsidRPr="006E1F17" w:rsidRDefault="00AE2425" w:rsidP="00AB426F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547" w:right="-403"/>
        <w:jc w:val="thaiDistribute"/>
        <w:rPr>
          <w:rFonts w:ascii="Angsana New" w:hAnsi="Angsana New"/>
          <w:b w:val="0"/>
          <w:i/>
          <w:iCs/>
          <w:color w:val="0000FF"/>
          <w:sz w:val="30"/>
          <w:szCs w:val="30"/>
        </w:rPr>
      </w:pPr>
      <w:r w:rsidRPr="006E1F17">
        <w:rPr>
          <w:rFonts w:ascii="Angsana New" w:hAnsi="Angsana New"/>
          <w:b w:val="0"/>
          <w:sz w:val="30"/>
          <w:szCs w:val="30"/>
          <w:cs/>
        </w:rPr>
        <w:t>สำรองตามกฎหมาย</w:t>
      </w:r>
      <w:r w:rsidRPr="006E1F17">
        <w:rPr>
          <w:rFonts w:ascii="Angsana New" w:hAnsi="Angsana New"/>
          <w:b w:val="0"/>
          <w:sz w:val="30"/>
          <w:szCs w:val="30"/>
        </w:rPr>
        <w:t xml:space="preserve">    </w:t>
      </w:r>
    </w:p>
    <w:p w:rsidR="00AE2425" w:rsidRPr="006E1F17" w:rsidRDefault="00AE2425" w:rsidP="0020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2"/>
        <w:jc w:val="thaiDistribute"/>
        <w:rPr>
          <w:rFonts w:ascii="Angsana New" w:hAnsi="Angsana New"/>
          <w:sz w:val="30"/>
          <w:szCs w:val="30"/>
          <w:cs/>
        </w:rPr>
      </w:pPr>
      <w:r w:rsidRPr="006E1F17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044877">
        <w:rPr>
          <w:rFonts w:ascii="Angsana New" w:hAnsi="Angsana New"/>
          <w:sz w:val="30"/>
          <w:szCs w:val="30"/>
        </w:rPr>
        <w:t>2535</w:t>
      </w:r>
      <w:r w:rsidRPr="006E1F17">
        <w:rPr>
          <w:rFonts w:ascii="Angsana New" w:hAnsi="Angsana New"/>
          <w:sz w:val="30"/>
          <w:szCs w:val="30"/>
          <w:cs/>
        </w:rPr>
        <w:t xml:space="preserve"> มาตรา </w:t>
      </w:r>
      <w:r w:rsidRPr="006E1F17">
        <w:rPr>
          <w:rFonts w:ascii="Angsana New" w:hAnsi="Angsana New"/>
          <w:sz w:val="30"/>
          <w:szCs w:val="30"/>
        </w:rPr>
        <w:t>116</w:t>
      </w:r>
      <w:r w:rsidRPr="006E1F17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6E1F17">
        <w:rPr>
          <w:rFonts w:ascii="Angsana New" w:hAnsi="Angsana New"/>
          <w:sz w:val="30"/>
          <w:szCs w:val="30"/>
        </w:rPr>
        <w:t>“</w:t>
      </w:r>
      <w:r w:rsidRPr="006E1F17">
        <w:rPr>
          <w:rFonts w:ascii="Angsana New" w:hAnsi="Angsana New"/>
          <w:sz w:val="30"/>
          <w:szCs w:val="30"/>
          <w:cs/>
        </w:rPr>
        <w:t>สำรองตามกฎหมาย</w:t>
      </w:r>
      <w:r w:rsidRPr="006E1F17">
        <w:rPr>
          <w:rFonts w:ascii="Angsana New" w:hAnsi="Angsana New"/>
          <w:sz w:val="30"/>
          <w:szCs w:val="30"/>
        </w:rPr>
        <w:t>”</w:t>
      </w:r>
      <w:r w:rsidRPr="006E1F17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6E1F17">
        <w:rPr>
          <w:rFonts w:ascii="Angsana New" w:hAnsi="Angsana New"/>
          <w:sz w:val="30"/>
          <w:szCs w:val="30"/>
        </w:rPr>
        <w:t xml:space="preserve">5 </w:t>
      </w:r>
      <w:r w:rsidRPr="006E1F17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6E1F17">
        <w:rPr>
          <w:rFonts w:ascii="Angsana New" w:hAnsi="Angsana New"/>
          <w:sz w:val="30"/>
          <w:szCs w:val="30"/>
        </w:rPr>
        <w:t xml:space="preserve">10 </w:t>
      </w:r>
      <w:r w:rsidR="00F05195">
        <w:rPr>
          <w:rFonts w:ascii="Angsana New" w:hAnsi="Angsana New"/>
          <w:sz w:val="30"/>
          <w:szCs w:val="30"/>
          <w:cs/>
        </w:rPr>
        <w:t>ของทุนจดทะเบียน</w:t>
      </w:r>
      <w:r w:rsidRPr="006E1F17">
        <w:rPr>
          <w:rFonts w:ascii="Angsana New" w:hAnsi="Angsana New"/>
          <w:sz w:val="30"/>
          <w:szCs w:val="30"/>
          <w:cs/>
        </w:rPr>
        <w:t xml:space="preserve"> เงินสำรองนี้จะนำไปจ่ายเป็นเงินปันผลไม่ได้</w:t>
      </w:r>
    </w:p>
    <w:p w:rsidR="005A0315" w:rsidRDefault="005A0315" w:rsidP="00377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5A031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:rsidR="00A2465E" w:rsidRDefault="00A2465E" w:rsidP="00AB4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47"/>
        <w:jc w:val="both"/>
        <w:rPr>
          <w:rFonts w:ascii="Angsana New" w:hAnsi="Angsana New"/>
          <w:b/>
          <w:bCs/>
          <w:sz w:val="30"/>
          <w:szCs w:val="30"/>
        </w:rPr>
      </w:pPr>
      <w:r w:rsidRPr="00C170CC">
        <w:rPr>
          <w:rFonts w:ascii="Angsana New" w:hAnsi="Angsana New" w:hint="cs"/>
          <w:b/>
          <w:bCs/>
          <w:sz w:val="30"/>
          <w:szCs w:val="30"/>
          <w:cs/>
        </w:rPr>
        <w:t>ผลต่างจากการแปลงค่างบการเงิน</w:t>
      </w:r>
    </w:p>
    <w:p w:rsidR="00A2465E" w:rsidRPr="00201E2C" w:rsidRDefault="00A2465E" w:rsidP="0020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2"/>
        <w:jc w:val="thaiDistribute"/>
        <w:rPr>
          <w:rFonts w:ascii="Angsana New" w:hAnsi="Angsana New"/>
          <w:sz w:val="30"/>
          <w:szCs w:val="30"/>
        </w:rPr>
      </w:pPr>
      <w:r w:rsidRPr="009A4C37">
        <w:rPr>
          <w:rFonts w:ascii="Angsana New" w:hAnsi="Angsana New" w:hint="cs"/>
          <w:sz w:val="30"/>
          <w:szCs w:val="30"/>
          <w:cs/>
        </w:rPr>
        <w:t>ผลต่างจากการแปลงค่างบการเงินแสดงในส่วนของ</w:t>
      </w:r>
      <w:r w:rsidR="0057714D">
        <w:rPr>
          <w:rFonts w:ascii="Angsana New" w:hAnsi="Angsana New" w:hint="cs"/>
          <w:sz w:val="30"/>
          <w:szCs w:val="30"/>
          <w:cs/>
        </w:rPr>
        <w:t>ผู้ถือหุ้น</w:t>
      </w:r>
      <w:r w:rsidRPr="009A4C37">
        <w:rPr>
          <w:rFonts w:ascii="Angsana New" w:hAnsi="Angsana New" w:hint="cs"/>
          <w:sz w:val="30"/>
          <w:szCs w:val="30"/>
          <w:cs/>
        </w:rPr>
        <w:t>ประกอบด้วยผลต่างการแปลงค่าทั้งหมดจากงบการเงินของหน่วยงานในต่างประเทศ</w:t>
      </w:r>
    </w:p>
    <w:p w:rsidR="005A0315" w:rsidRDefault="005A0315" w:rsidP="00377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5A0315">
        <w:rPr>
          <w:rFonts w:ascii="Angsana New" w:hAnsi="Angsana New" w:hint="cs"/>
          <w:b/>
          <w:bCs/>
          <w:sz w:val="30"/>
          <w:szCs w:val="30"/>
          <w:cs/>
        </w:rPr>
        <w:t>ผลต่างจากการเปลี่ยนแปลงในมูลค่ายุติธรรมของ</w:t>
      </w:r>
      <w:r w:rsidRPr="005A0315">
        <w:rPr>
          <w:rFonts w:ascii="Angsana New" w:hAnsi="Angsana New"/>
          <w:b/>
          <w:bCs/>
          <w:sz w:val="30"/>
          <w:szCs w:val="30"/>
          <w:cs/>
        </w:rPr>
        <w:t>เงินลงทุนเผื่อขาย</w:t>
      </w:r>
    </w:p>
    <w:p w:rsidR="00A2465E" w:rsidRDefault="005A0315" w:rsidP="00AB4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right="475"/>
        <w:jc w:val="thaiDistribute"/>
        <w:rPr>
          <w:rFonts w:ascii="Angsana New" w:hAnsi="Angsana New"/>
          <w:sz w:val="30"/>
          <w:szCs w:val="30"/>
        </w:rPr>
      </w:pPr>
      <w:r w:rsidRPr="005A0315">
        <w:rPr>
          <w:rFonts w:ascii="Angsana New" w:hAnsi="Angsana New" w:hint="cs"/>
          <w:sz w:val="30"/>
          <w:szCs w:val="30"/>
          <w:cs/>
        </w:rPr>
        <w:t>ผลต่างจากการเปลี่ยนแปลงในมูลค่ายุติธรรม</w:t>
      </w:r>
      <w:r w:rsidRPr="005A0315">
        <w:rPr>
          <w:rFonts w:ascii="Angsana New" w:hAnsi="Angsana New"/>
          <w:sz w:val="30"/>
          <w:szCs w:val="30"/>
          <w:cs/>
        </w:rPr>
        <w:t>ของเงินลงทุนเผื่อขาย</w:t>
      </w:r>
      <w:r w:rsidRPr="005A0315">
        <w:rPr>
          <w:rFonts w:ascii="Angsana New" w:hAnsi="Angsana New" w:hint="cs"/>
          <w:sz w:val="30"/>
          <w:szCs w:val="30"/>
          <w:cs/>
        </w:rPr>
        <w:t>แสดงในส่วนของ</w:t>
      </w:r>
      <w:r w:rsidR="0057714D">
        <w:rPr>
          <w:rFonts w:ascii="Angsana New" w:hAnsi="Angsana New" w:hint="cs"/>
          <w:sz w:val="30"/>
          <w:szCs w:val="30"/>
          <w:cs/>
        </w:rPr>
        <w:t>ผู้ถือหุ้น</w:t>
      </w:r>
      <w:r w:rsidRPr="005A0315">
        <w:rPr>
          <w:rFonts w:ascii="Angsana New" w:hAnsi="Angsana New" w:hint="cs"/>
          <w:sz w:val="30"/>
          <w:szCs w:val="30"/>
          <w:cs/>
        </w:rPr>
        <w:t>ประกอบด้วยผลรวมการเปลี่ยนแปลงในมูลค่ายุติธรรมของ</w:t>
      </w:r>
      <w:r w:rsidRPr="005A0315">
        <w:rPr>
          <w:rFonts w:ascii="Angsana New" w:hAnsi="Angsana New"/>
          <w:sz w:val="30"/>
          <w:szCs w:val="30"/>
          <w:cs/>
        </w:rPr>
        <w:t>เงินลงทุนเผื่อขาย</w:t>
      </w:r>
      <w:r w:rsidRPr="005A0315">
        <w:rPr>
          <w:rFonts w:ascii="Angsana New" w:hAnsi="Angsana New" w:hint="cs"/>
          <w:sz w:val="30"/>
          <w:szCs w:val="30"/>
          <w:cs/>
        </w:rPr>
        <w:t>จนกระทั่งมีการตัดรายการหรือเกิดการด้อยค่า</w:t>
      </w:r>
    </w:p>
    <w:p w:rsidR="00CE5C1B" w:rsidRDefault="00CE5C1B" w:rsidP="00377B4B">
      <w:pPr>
        <w:numPr>
          <w:ilvl w:val="0"/>
          <w:numId w:val="29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before="2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:rsidR="009E0D2C" w:rsidRPr="00201E2C" w:rsidRDefault="009E0D2C" w:rsidP="0020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 w:right="472"/>
        <w:jc w:val="thaiDistribute"/>
        <w:rPr>
          <w:rFonts w:ascii="Angsana New" w:hAnsi="Angsana New"/>
          <w:sz w:val="30"/>
          <w:szCs w:val="30"/>
        </w:rPr>
      </w:pPr>
      <w:r w:rsidRPr="00201E2C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201E2C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</w:t>
      </w:r>
      <w:r w:rsidRPr="00201E2C">
        <w:rPr>
          <w:rFonts w:ascii="Angsana New" w:hAnsi="Angsana New" w:hint="cs"/>
          <w:sz w:val="30"/>
          <w:szCs w:val="30"/>
          <w:cs/>
        </w:rPr>
        <w:t xml:space="preserve"> </w:t>
      </w:r>
      <w:r w:rsidRPr="00201E2C">
        <w:rPr>
          <w:rFonts w:ascii="Angsana New" w:hAnsi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หน่วยงานธุรกิจที่สำคัญนี้มีการบริหารจัดการแยกต่างหาก เนื่องจากใช้กลยุทธ์ที่แตกต่างกัน</w:t>
      </w:r>
      <w:r w:rsidR="002519A8" w:rsidRPr="00201E2C">
        <w:rPr>
          <w:rFonts w:ascii="Angsana New" w:hAnsi="Angsana New" w:hint="cs"/>
          <w:sz w:val="30"/>
          <w:szCs w:val="30"/>
          <w:cs/>
        </w:rPr>
        <w:t xml:space="preserve"> </w:t>
      </w:r>
      <w:r w:rsidRPr="00201E2C">
        <w:rPr>
          <w:rFonts w:ascii="Angsana New" w:hAnsi="Angsana New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:rsidR="009E0D2C" w:rsidRPr="00C426EF" w:rsidRDefault="009E0D2C" w:rsidP="00AB426F">
      <w:pPr>
        <w:pStyle w:val="ListParagraph"/>
        <w:numPr>
          <w:ilvl w:val="0"/>
          <w:numId w:val="25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before="120"/>
        <w:ind w:left="993" w:hanging="446"/>
        <w:contextualSpacing w:val="0"/>
        <w:jc w:val="thaiDistribute"/>
        <w:rPr>
          <w:rFonts w:ascii="AngsanaUPC" w:hAnsi="AngsanaUPC" w:cs="AngsanaUPC"/>
          <w:sz w:val="30"/>
          <w:szCs w:val="30"/>
        </w:rPr>
      </w:pPr>
      <w:r w:rsidRPr="00E1180A">
        <w:rPr>
          <w:rFonts w:ascii="AngsanaUPC" w:hAnsi="AngsanaUPC" w:cs="AngsanaUPC"/>
          <w:i/>
          <w:iCs/>
          <w:sz w:val="30"/>
          <w:szCs w:val="30"/>
          <w:cs/>
        </w:rPr>
        <w:t xml:space="preserve">ส่วนงาน </w:t>
      </w:r>
      <w:r w:rsidRPr="00E1180A">
        <w:rPr>
          <w:rFonts w:ascii="Angsana New" w:hAnsi="Angsana New"/>
          <w:i/>
          <w:iCs/>
          <w:sz w:val="30"/>
          <w:szCs w:val="30"/>
        </w:rPr>
        <w:t>1</w:t>
      </w:r>
      <w:r>
        <w:rPr>
          <w:rFonts w:ascii="AngsanaUPC" w:hAnsi="AngsanaUPC" w:cs="AngsanaUPC"/>
          <w:sz w:val="30"/>
          <w:szCs w:val="30"/>
          <w:cs/>
        </w:rPr>
        <w:tab/>
      </w:r>
      <w:r>
        <w:rPr>
          <w:rFonts w:ascii="AngsanaUPC" w:hAnsi="AngsanaUPC" w:cs="AngsanaUPC" w:hint="cs"/>
          <w:sz w:val="30"/>
          <w:szCs w:val="30"/>
          <w:cs/>
        </w:rPr>
        <w:t>การ</w:t>
      </w:r>
      <w:r>
        <w:rPr>
          <w:rFonts w:ascii="AngsanaUPC" w:hAnsi="AngsanaUPC" w:cs="AngsanaUPC"/>
          <w:sz w:val="30"/>
          <w:szCs w:val="30"/>
          <w:cs/>
        </w:rPr>
        <w:t>ขายสินค้า</w:t>
      </w:r>
    </w:p>
    <w:p w:rsidR="0017137B" w:rsidRDefault="009E0D2C" w:rsidP="003A728B">
      <w:pPr>
        <w:pStyle w:val="ListParagraph"/>
        <w:numPr>
          <w:ilvl w:val="0"/>
          <w:numId w:val="25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E1180A">
        <w:rPr>
          <w:rFonts w:ascii="AngsanaUPC" w:hAnsi="AngsanaUPC" w:cs="AngsanaUPC"/>
          <w:i/>
          <w:iCs/>
          <w:sz w:val="30"/>
          <w:szCs w:val="30"/>
          <w:cs/>
        </w:rPr>
        <w:t xml:space="preserve">ส่วนงาน </w:t>
      </w:r>
      <w:r w:rsidRPr="00E1180A">
        <w:rPr>
          <w:rFonts w:ascii="Angsana New" w:hAnsi="Angsana New"/>
          <w:i/>
          <w:iCs/>
          <w:sz w:val="30"/>
          <w:szCs w:val="30"/>
        </w:rPr>
        <w:t>2</w:t>
      </w:r>
      <w:r w:rsidRPr="00C426EF">
        <w:rPr>
          <w:rFonts w:ascii="AngsanaUPC" w:hAnsi="AngsanaUPC" w:cs="AngsanaUPC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sz w:val="30"/>
          <w:szCs w:val="30"/>
          <w:cs/>
        </w:rPr>
        <w:t xml:space="preserve">  การลงทุน</w:t>
      </w:r>
    </w:p>
    <w:p w:rsidR="0017137B" w:rsidRPr="00201E2C" w:rsidRDefault="0017137B" w:rsidP="0020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 w:right="472"/>
        <w:jc w:val="thaiDistribute"/>
        <w:rPr>
          <w:rFonts w:ascii="Angsana New" w:hAnsi="Angsana New"/>
          <w:sz w:val="30"/>
          <w:szCs w:val="30"/>
        </w:rPr>
      </w:pPr>
      <w:r w:rsidRPr="00201E2C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9E0D2C" w:rsidRPr="00125C74" w:rsidRDefault="009E0D2C" w:rsidP="00AB426F">
      <w:pPr>
        <w:spacing w:before="240" w:after="120"/>
        <w:ind w:left="547"/>
        <w:jc w:val="both"/>
        <w:rPr>
          <w:rFonts w:ascii="Angsana New" w:hAnsi="Angsana New"/>
          <w:b/>
          <w:i/>
          <w:iCs/>
          <w:sz w:val="30"/>
          <w:szCs w:val="30"/>
        </w:rPr>
      </w:pPr>
      <w:r w:rsidRPr="00125C74">
        <w:rPr>
          <w:rFonts w:ascii="Angsana New" w:hAnsi="Angsana New"/>
          <w:i/>
          <w:iCs/>
          <w:sz w:val="30"/>
          <w:szCs w:val="30"/>
          <w:cs/>
        </w:rPr>
        <w:t>ข้อมูลเกี่ยวกับส่วนงานที่รายงาน</w:t>
      </w:r>
    </w:p>
    <w:tbl>
      <w:tblPr>
        <w:tblW w:w="9604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93"/>
        <w:gridCol w:w="1008"/>
        <w:gridCol w:w="180"/>
        <w:gridCol w:w="990"/>
        <w:gridCol w:w="178"/>
        <w:gridCol w:w="992"/>
        <w:gridCol w:w="180"/>
        <w:gridCol w:w="990"/>
        <w:gridCol w:w="180"/>
        <w:gridCol w:w="990"/>
        <w:gridCol w:w="180"/>
        <w:gridCol w:w="990"/>
        <w:gridCol w:w="11"/>
        <w:gridCol w:w="42"/>
      </w:tblGrid>
      <w:tr w:rsidR="00A401A2" w:rsidRPr="00A401A2" w:rsidTr="00F62818">
        <w:trPr>
          <w:cantSplit/>
          <w:tblHeader/>
        </w:trPr>
        <w:tc>
          <w:tcPr>
            <w:tcW w:w="2693" w:type="dxa"/>
          </w:tcPr>
          <w:p w:rsidR="00A401A2" w:rsidRPr="00A401A2" w:rsidRDefault="00A401A2" w:rsidP="00CE4808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911" w:type="dxa"/>
            <w:gridSpan w:val="13"/>
            <w:tcBorders>
              <w:bottom w:val="single" w:sz="4" w:space="0" w:color="auto"/>
            </w:tcBorders>
          </w:tcPr>
          <w:p w:rsidR="00A401A2" w:rsidRPr="00A401A2" w:rsidRDefault="00A401A2" w:rsidP="00CE4808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401A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C62D8" w:rsidRPr="00A401A2" w:rsidTr="00F62818">
        <w:trPr>
          <w:cantSplit/>
          <w:tblHeader/>
        </w:trPr>
        <w:tc>
          <w:tcPr>
            <w:tcW w:w="2693" w:type="dxa"/>
          </w:tcPr>
          <w:p w:rsidR="006C62D8" w:rsidRPr="00A401A2" w:rsidRDefault="006C62D8" w:rsidP="00745AEC">
            <w:pPr>
              <w:pStyle w:val="acctfourfigures"/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1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C62D8" w:rsidRPr="00A401A2" w:rsidRDefault="006C62D8" w:rsidP="00745AEC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401A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</w:t>
            </w:r>
            <w:r w:rsidRPr="00A401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ขาย</w:t>
            </w:r>
            <w:r w:rsidRPr="00A401A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สินค้า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:rsidR="006C62D8" w:rsidRPr="00A401A2" w:rsidRDefault="006C62D8" w:rsidP="00745AEC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C62D8" w:rsidRPr="00A401A2" w:rsidRDefault="006C62D8" w:rsidP="00745AEC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01A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</w:t>
            </w:r>
            <w:r w:rsidRPr="00A401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ลงทุน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6C62D8" w:rsidRPr="00A401A2" w:rsidRDefault="006C62D8" w:rsidP="00745AEC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1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C62D8" w:rsidRPr="00A401A2" w:rsidRDefault="006C62D8" w:rsidP="00745AEC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401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D2158" w:rsidRPr="00953137" w:rsidTr="00F62818">
        <w:trPr>
          <w:cantSplit/>
          <w:tblHeader/>
        </w:trPr>
        <w:tc>
          <w:tcPr>
            <w:tcW w:w="2693" w:type="dxa"/>
          </w:tcPr>
          <w:p w:rsidR="009D2158" w:rsidRPr="008758FE" w:rsidRDefault="009D2158" w:rsidP="009D215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Cs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A571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A5711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78" w:type="dxa"/>
          </w:tcPr>
          <w:p w:rsidR="009D2158" w:rsidRPr="00125C74" w:rsidRDefault="009D2158" w:rsidP="009D2158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A571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A5711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80" w:type="dxa"/>
          </w:tcPr>
          <w:p w:rsidR="009D2158" w:rsidRPr="00125C74" w:rsidRDefault="009D2158" w:rsidP="009D2158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A571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gridSpan w:val="3"/>
            <w:tcBorders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A5711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7A5711" w:rsidRPr="00953137" w:rsidTr="005B54DF">
        <w:trPr>
          <w:gridAfter w:val="1"/>
          <w:wAfter w:w="42" w:type="dxa"/>
          <w:cantSplit/>
        </w:trPr>
        <w:tc>
          <w:tcPr>
            <w:tcW w:w="2693" w:type="dxa"/>
            <w:vAlign w:val="bottom"/>
          </w:tcPr>
          <w:p w:rsidR="007A5711" w:rsidRDefault="007A5711" w:rsidP="002E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ลูกค้าภายนอก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A5711" w:rsidRPr="000D1CD7" w:rsidRDefault="001B1A37" w:rsidP="002E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2,555,478</w:t>
            </w:r>
          </w:p>
        </w:tc>
        <w:tc>
          <w:tcPr>
            <w:tcW w:w="180" w:type="dxa"/>
          </w:tcPr>
          <w:p w:rsidR="007A5711" w:rsidRPr="00A07665" w:rsidRDefault="007A5711" w:rsidP="002E2FAC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A5711" w:rsidRPr="000D1CD7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0D1CD7">
              <w:rPr>
                <w:rFonts w:ascii="Angsana New" w:hAnsi="Angsana New"/>
                <w:sz w:val="30"/>
                <w:szCs w:val="30"/>
              </w:rPr>
              <w:t>2,730,997</w:t>
            </w:r>
          </w:p>
        </w:tc>
        <w:tc>
          <w:tcPr>
            <w:tcW w:w="178" w:type="dxa"/>
          </w:tcPr>
          <w:p w:rsidR="007A5711" w:rsidRPr="00A07665" w:rsidRDefault="007A5711" w:rsidP="002E2FAC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A5711" w:rsidRPr="000D1CD7" w:rsidRDefault="001B1A37" w:rsidP="002E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7A5711" w:rsidRPr="00A07665" w:rsidRDefault="007A5711" w:rsidP="002E2FAC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A5711" w:rsidRPr="000D1CD7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1C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7A5711" w:rsidRPr="00BA00CD" w:rsidRDefault="007A5711" w:rsidP="002E2FAC">
            <w:pPr>
              <w:shd w:val="clear" w:color="auto" w:fill="FFFFFF"/>
              <w:ind w:right="-7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A5711" w:rsidRPr="000D1CD7" w:rsidRDefault="008255F0" w:rsidP="002E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2,555,478</w:t>
            </w:r>
          </w:p>
        </w:tc>
        <w:tc>
          <w:tcPr>
            <w:tcW w:w="180" w:type="dxa"/>
          </w:tcPr>
          <w:p w:rsidR="007A5711" w:rsidRPr="00A07665" w:rsidRDefault="007A5711" w:rsidP="002E2FAC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tcBorders>
              <w:left w:val="nil"/>
              <w:right w:val="nil"/>
            </w:tcBorders>
            <w:vAlign w:val="bottom"/>
          </w:tcPr>
          <w:p w:rsidR="007A5711" w:rsidRPr="000D1CD7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0D1CD7">
              <w:rPr>
                <w:rFonts w:ascii="Angsana New" w:hAnsi="Angsana New"/>
                <w:sz w:val="30"/>
                <w:szCs w:val="30"/>
              </w:rPr>
              <w:t>2,730,997</w:t>
            </w:r>
          </w:p>
        </w:tc>
      </w:tr>
      <w:tr w:rsidR="007A5711" w:rsidRPr="00953137" w:rsidTr="00A401A2">
        <w:trPr>
          <w:gridAfter w:val="1"/>
          <w:wAfter w:w="42" w:type="dxa"/>
          <w:cantSplit/>
        </w:trPr>
        <w:tc>
          <w:tcPr>
            <w:tcW w:w="2693" w:type="dxa"/>
            <w:vAlign w:val="bottom"/>
          </w:tcPr>
          <w:p w:rsidR="007A5711" w:rsidRDefault="007A5711" w:rsidP="000D1CD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จากการลงทุน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:rsidR="007A5711" w:rsidRPr="000D1CD7" w:rsidRDefault="008255F0" w:rsidP="000D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7A5711" w:rsidRPr="00A07665" w:rsidRDefault="007A5711" w:rsidP="000D1CD7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7A5711" w:rsidRPr="000D1CD7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1C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7A5711" w:rsidRPr="00A07665" w:rsidRDefault="007A5711" w:rsidP="000D1CD7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:rsidR="007A5711" w:rsidRPr="00760EAB" w:rsidRDefault="008255F0" w:rsidP="0076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180" w:type="dxa"/>
            <w:vAlign w:val="bottom"/>
          </w:tcPr>
          <w:p w:rsidR="007A5711" w:rsidRPr="00760EAB" w:rsidRDefault="007A5711" w:rsidP="0076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7A5711" w:rsidRPr="00760EAB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0EAB">
              <w:rPr>
                <w:rFonts w:ascii="Angsana New" w:hAnsi="Angsana New"/>
                <w:sz w:val="30"/>
                <w:szCs w:val="30"/>
              </w:rPr>
              <w:t>1,097</w:t>
            </w:r>
          </w:p>
        </w:tc>
        <w:tc>
          <w:tcPr>
            <w:tcW w:w="180" w:type="dxa"/>
          </w:tcPr>
          <w:p w:rsidR="007A5711" w:rsidRPr="00BA00CD" w:rsidRDefault="007A5711" w:rsidP="000D1CD7">
            <w:pPr>
              <w:shd w:val="clear" w:color="auto" w:fill="FFFFFF"/>
              <w:ind w:right="-7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7A5711" w:rsidRPr="000D1CD7" w:rsidRDefault="008255F0" w:rsidP="000D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180" w:type="dxa"/>
          </w:tcPr>
          <w:p w:rsidR="007A5711" w:rsidRPr="00A07665" w:rsidRDefault="007A5711" w:rsidP="000D1CD7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tcBorders>
              <w:left w:val="nil"/>
              <w:right w:val="nil"/>
            </w:tcBorders>
            <w:vAlign w:val="bottom"/>
          </w:tcPr>
          <w:p w:rsidR="007A5711" w:rsidRPr="000D1CD7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0D1CD7">
              <w:rPr>
                <w:rFonts w:ascii="Angsana New" w:hAnsi="Angsana New"/>
                <w:sz w:val="30"/>
                <w:szCs w:val="30"/>
              </w:rPr>
              <w:t>1,097</w:t>
            </w:r>
          </w:p>
        </w:tc>
      </w:tr>
      <w:tr w:rsidR="007A5711" w:rsidRPr="00953137" w:rsidTr="00A401A2">
        <w:trPr>
          <w:gridAfter w:val="1"/>
          <w:wAfter w:w="42" w:type="dxa"/>
          <w:cantSplit/>
        </w:trPr>
        <w:tc>
          <w:tcPr>
            <w:tcW w:w="2693" w:type="dxa"/>
            <w:vAlign w:val="bottom"/>
          </w:tcPr>
          <w:p w:rsidR="007A5711" w:rsidRDefault="007A5711" w:rsidP="000D1CD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:rsidR="007A5711" w:rsidRPr="000D1CD7" w:rsidRDefault="007A5711" w:rsidP="000C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7A5711" w:rsidRPr="00A07665" w:rsidRDefault="007A5711" w:rsidP="000D1CD7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7A5711" w:rsidRPr="000D1CD7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7A5711" w:rsidRPr="00A07665" w:rsidRDefault="007A5711" w:rsidP="000D1CD7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:rsidR="007A5711" w:rsidRPr="000C6989" w:rsidRDefault="007A5711" w:rsidP="000C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A5711" w:rsidRPr="00BA00CD" w:rsidRDefault="007A5711" w:rsidP="000D1CD7">
            <w:pPr>
              <w:shd w:val="clear" w:color="auto" w:fill="FFFFFF"/>
              <w:ind w:right="-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7A5711" w:rsidRPr="000C6989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7A5711" w:rsidRPr="00BA00CD" w:rsidRDefault="007A5711" w:rsidP="000D1CD7">
            <w:pPr>
              <w:shd w:val="clear" w:color="auto" w:fill="FFFFFF"/>
              <w:ind w:right="-7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7A5711" w:rsidRPr="000D1CD7" w:rsidRDefault="008255F0" w:rsidP="000D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27,118</w:t>
            </w:r>
          </w:p>
        </w:tc>
        <w:tc>
          <w:tcPr>
            <w:tcW w:w="180" w:type="dxa"/>
          </w:tcPr>
          <w:p w:rsidR="007A5711" w:rsidRPr="00A07665" w:rsidRDefault="007A5711" w:rsidP="000D1CD7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tcBorders>
              <w:left w:val="nil"/>
              <w:right w:val="nil"/>
            </w:tcBorders>
            <w:vAlign w:val="bottom"/>
          </w:tcPr>
          <w:p w:rsidR="007A5711" w:rsidRPr="000D1CD7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0D1CD7">
              <w:rPr>
                <w:rFonts w:ascii="Angsana New" w:hAnsi="Angsana New"/>
                <w:sz w:val="30"/>
                <w:szCs w:val="30"/>
              </w:rPr>
              <w:t>16,424</w:t>
            </w:r>
          </w:p>
        </w:tc>
      </w:tr>
      <w:tr w:rsidR="007A5711" w:rsidRPr="00953137" w:rsidTr="00A401A2">
        <w:trPr>
          <w:gridAfter w:val="1"/>
          <w:wAfter w:w="42" w:type="dxa"/>
          <w:cantSplit/>
        </w:trPr>
        <w:tc>
          <w:tcPr>
            <w:tcW w:w="2693" w:type="dxa"/>
            <w:hideMark/>
          </w:tcPr>
          <w:p w:rsidR="007A5711" w:rsidRPr="00997ABE" w:rsidRDefault="007A5711" w:rsidP="000D1CD7">
            <w:pPr>
              <w:shd w:val="clear" w:color="auto" w:fill="FFFFFF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7A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:rsidR="007A5711" w:rsidRPr="000D1CD7" w:rsidRDefault="007A5711" w:rsidP="000D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7A5711" w:rsidRPr="00A07665" w:rsidRDefault="007A5711" w:rsidP="000D1CD7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7A5711" w:rsidRPr="000D1CD7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7A5711" w:rsidRPr="00A07665" w:rsidRDefault="007A5711" w:rsidP="000D1CD7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:rsidR="007A5711" w:rsidRPr="00BA00CD" w:rsidRDefault="007A5711" w:rsidP="000D1CD7">
            <w:pPr>
              <w:pStyle w:val="acctfourfigures"/>
              <w:shd w:val="clear" w:color="auto" w:fill="FFFFFF"/>
              <w:tabs>
                <w:tab w:val="decimal" w:pos="697"/>
              </w:tabs>
              <w:spacing w:line="240" w:lineRule="auto"/>
              <w:ind w:left="-79" w:right="22" w:hanging="162"/>
              <w:jc w:val="right"/>
              <w:rPr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7A5711" w:rsidRPr="00BA00CD" w:rsidRDefault="007A5711" w:rsidP="000D1CD7">
            <w:pPr>
              <w:shd w:val="clear" w:color="auto" w:fill="FFFFFF"/>
              <w:ind w:right="-7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7A5711" w:rsidRPr="00BA00CD" w:rsidRDefault="007A5711" w:rsidP="00052C00">
            <w:pPr>
              <w:pStyle w:val="acctfourfigures"/>
              <w:shd w:val="clear" w:color="auto" w:fill="FFFFFF"/>
              <w:tabs>
                <w:tab w:val="decimal" w:pos="697"/>
              </w:tabs>
              <w:spacing w:line="240" w:lineRule="auto"/>
              <w:ind w:left="-79" w:right="22" w:hanging="162"/>
              <w:jc w:val="right"/>
              <w:rPr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:rsidR="007A5711" w:rsidRPr="00BA00CD" w:rsidRDefault="007A5711" w:rsidP="000D1CD7">
            <w:pPr>
              <w:shd w:val="clear" w:color="auto" w:fill="FFFFFF"/>
              <w:ind w:right="-79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A5711" w:rsidRPr="000D1CD7" w:rsidRDefault="008255F0" w:rsidP="0082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2,582,727</w:t>
            </w:r>
          </w:p>
        </w:tc>
        <w:tc>
          <w:tcPr>
            <w:tcW w:w="180" w:type="dxa"/>
          </w:tcPr>
          <w:p w:rsidR="007A5711" w:rsidRPr="000D1CD7" w:rsidRDefault="007A5711" w:rsidP="000D1CD7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A5711" w:rsidRPr="000D1CD7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1CD7">
              <w:rPr>
                <w:rFonts w:ascii="Angsana New" w:hAnsi="Angsana New"/>
                <w:b/>
                <w:bCs/>
                <w:sz w:val="30"/>
                <w:szCs w:val="30"/>
              </w:rPr>
              <w:t>2,748,518</w:t>
            </w:r>
          </w:p>
        </w:tc>
      </w:tr>
      <w:tr w:rsidR="007A5711" w:rsidRPr="00125C74" w:rsidTr="0080758E">
        <w:trPr>
          <w:gridAfter w:val="1"/>
          <w:wAfter w:w="42" w:type="dxa"/>
          <w:cantSplit/>
        </w:trPr>
        <w:tc>
          <w:tcPr>
            <w:tcW w:w="2693" w:type="dxa"/>
          </w:tcPr>
          <w:p w:rsidR="007A5711" w:rsidRPr="007409E4" w:rsidRDefault="007A5711" w:rsidP="000D1CD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:rsidR="007A5711" w:rsidRPr="000D1CD7" w:rsidRDefault="007A5711" w:rsidP="000D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7A5711" w:rsidRPr="00A07665" w:rsidRDefault="007A5711" w:rsidP="000D1CD7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A5711" w:rsidRPr="000D1CD7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7A5711" w:rsidRPr="00A07665" w:rsidRDefault="007A5711" w:rsidP="000D1CD7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7A5711" w:rsidRPr="00BA00CD" w:rsidRDefault="007A5711" w:rsidP="000D1CD7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uto"/>
              <w:ind w:left="-79" w:right="-79"/>
              <w:rPr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7A5711" w:rsidRPr="00BA00CD" w:rsidRDefault="007A5711" w:rsidP="000D1CD7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7A5711" w:rsidRPr="00BA00CD" w:rsidRDefault="007A5711" w:rsidP="00052C00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uto"/>
              <w:ind w:left="-79" w:right="-79"/>
              <w:rPr>
                <w:szCs w:val="22"/>
                <w:lang w:val="en-US"/>
              </w:rPr>
            </w:pPr>
          </w:p>
        </w:tc>
        <w:tc>
          <w:tcPr>
            <w:tcW w:w="180" w:type="dxa"/>
          </w:tcPr>
          <w:p w:rsidR="007A5711" w:rsidRPr="00BA00CD" w:rsidRDefault="007A5711" w:rsidP="000D1CD7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7A5711" w:rsidRPr="000D1CD7" w:rsidRDefault="007A5711" w:rsidP="000D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7A5711" w:rsidRPr="00A07665" w:rsidRDefault="007A5711" w:rsidP="000D1CD7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tcBorders>
              <w:left w:val="nil"/>
              <w:right w:val="nil"/>
            </w:tcBorders>
            <w:vAlign w:val="bottom"/>
          </w:tcPr>
          <w:p w:rsidR="007A5711" w:rsidRPr="000D1CD7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5711" w:rsidRPr="00125C74" w:rsidTr="0080758E">
        <w:trPr>
          <w:gridAfter w:val="1"/>
          <w:wAfter w:w="42" w:type="dxa"/>
          <w:cantSplit/>
        </w:trPr>
        <w:tc>
          <w:tcPr>
            <w:tcW w:w="2693" w:type="dxa"/>
            <w:hideMark/>
          </w:tcPr>
          <w:p w:rsidR="007A5711" w:rsidRPr="005C0A36" w:rsidRDefault="007A5711" w:rsidP="000D1CD7">
            <w:pPr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ตามส่วนงาน</w:t>
            </w:r>
          </w:p>
          <w:p w:rsidR="007A5711" w:rsidRPr="005C0A36" w:rsidRDefault="007A5711" w:rsidP="000D1CD7">
            <w:pPr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 w:hint="cs"/>
                <w:sz w:val="30"/>
                <w:szCs w:val="30"/>
                <w:cs/>
              </w:rPr>
              <w:t xml:space="preserve">   ก่อนหักภาษี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7A5711" w:rsidRPr="005C0A36" w:rsidRDefault="008255F0" w:rsidP="00FB1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275,</w:t>
            </w:r>
            <w:r w:rsidR="00FB148E">
              <w:rPr>
                <w:rFonts w:ascii="Angsana New" w:hAnsi="Angsana New"/>
                <w:sz w:val="30"/>
                <w:szCs w:val="30"/>
              </w:rPr>
              <w:t>569</w:t>
            </w:r>
          </w:p>
        </w:tc>
        <w:tc>
          <w:tcPr>
            <w:tcW w:w="180" w:type="dxa"/>
          </w:tcPr>
          <w:p w:rsidR="007A5711" w:rsidRPr="005C0A36" w:rsidRDefault="007A5711" w:rsidP="000D1CD7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7A5711" w:rsidRPr="005C0A36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353,325</w:t>
            </w:r>
          </w:p>
        </w:tc>
        <w:tc>
          <w:tcPr>
            <w:tcW w:w="178" w:type="dxa"/>
          </w:tcPr>
          <w:p w:rsidR="007A5711" w:rsidRPr="005C0A36" w:rsidRDefault="007A5711" w:rsidP="000D1CD7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7A5711" w:rsidRPr="005C0A36" w:rsidRDefault="008255F0" w:rsidP="00FB1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(2,11</w:t>
            </w:r>
            <w:r w:rsidR="00FB148E">
              <w:rPr>
                <w:rFonts w:ascii="Angsana New" w:hAnsi="Angsana New"/>
                <w:sz w:val="30"/>
                <w:szCs w:val="30"/>
              </w:rPr>
              <w:t>0</w:t>
            </w:r>
            <w:r w:rsidRPr="005C0A3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7A5711" w:rsidRPr="005C0A36" w:rsidRDefault="007A5711" w:rsidP="000D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7A5711" w:rsidRPr="005C0A36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(32,373)</w:t>
            </w:r>
          </w:p>
        </w:tc>
        <w:tc>
          <w:tcPr>
            <w:tcW w:w="180" w:type="dxa"/>
          </w:tcPr>
          <w:p w:rsidR="007A5711" w:rsidRPr="005C0A36" w:rsidRDefault="007A5711" w:rsidP="000D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A5711" w:rsidRPr="005C0A36" w:rsidRDefault="008255F0" w:rsidP="00FB1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273,</w:t>
            </w:r>
            <w:r w:rsidR="00FB148E">
              <w:rPr>
                <w:rFonts w:ascii="Angsana New" w:hAnsi="Angsana New"/>
                <w:sz w:val="30"/>
                <w:szCs w:val="30"/>
              </w:rPr>
              <w:t>459</w:t>
            </w:r>
          </w:p>
        </w:tc>
        <w:tc>
          <w:tcPr>
            <w:tcW w:w="180" w:type="dxa"/>
          </w:tcPr>
          <w:p w:rsidR="007A5711" w:rsidRPr="005C0A36" w:rsidRDefault="007A5711" w:rsidP="000D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A5711" w:rsidRPr="000D1CD7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320,952</w:t>
            </w:r>
          </w:p>
        </w:tc>
      </w:tr>
      <w:tr w:rsidR="009D2158" w:rsidRPr="00125C74" w:rsidTr="0080758E">
        <w:trPr>
          <w:gridAfter w:val="2"/>
          <w:wAfter w:w="53" w:type="dxa"/>
          <w:cantSplit/>
        </w:trPr>
        <w:tc>
          <w:tcPr>
            <w:tcW w:w="2693" w:type="dxa"/>
          </w:tcPr>
          <w:p w:rsidR="00F62818" w:rsidRDefault="00F62818" w:rsidP="009D215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:rsidR="009D2158" w:rsidRDefault="009D2158" w:rsidP="009D2158">
            <w:pPr>
              <w:pStyle w:val="acctfourfigures"/>
              <w:shd w:val="clear" w:color="auto" w:fill="FFFFFF"/>
              <w:tabs>
                <w:tab w:val="clear" w:pos="765"/>
                <w:tab w:val="decimal" w:pos="828"/>
              </w:tabs>
              <w:spacing w:line="240" w:lineRule="auto"/>
              <w:ind w:left="-79" w:right="22" w:firstLine="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9D2158" w:rsidRPr="00125C74" w:rsidRDefault="009D2158" w:rsidP="009D2158">
            <w:pPr>
              <w:shd w:val="clear" w:color="auto" w:fill="FFFFFF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D2158" w:rsidRDefault="009D2158" w:rsidP="009D2158">
            <w:pPr>
              <w:pStyle w:val="acctfourfigures"/>
              <w:shd w:val="clear" w:color="auto" w:fill="FFFFFF"/>
              <w:tabs>
                <w:tab w:val="decimal" w:pos="697"/>
              </w:tabs>
              <w:spacing w:line="240" w:lineRule="auto"/>
              <w:ind w:left="-79" w:right="2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:rsidR="009D2158" w:rsidRPr="00125C74" w:rsidRDefault="009D2158" w:rsidP="009D2158">
            <w:pPr>
              <w:shd w:val="clear" w:color="auto" w:fill="FFFFFF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9D2158" w:rsidRDefault="009D2158" w:rsidP="009D2158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uto"/>
              <w:ind w:left="-79" w:right="2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9D2158" w:rsidRPr="00125C74" w:rsidRDefault="009D2158" w:rsidP="009D2158">
            <w:pPr>
              <w:shd w:val="clear" w:color="auto" w:fill="FFFFFF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D2158" w:rsidRDefault="009D2158" w:rsidP="009D2158">
            <w:pPr>
              <w:pStyle w:val="acctfourfigures"/>
              <w:shd w:val="clear" w:color="auto" w:fill="FFFFFF"/>
              <w:tabs>
                <w:tab w:val="decimal" w:pos="697"/>
              </w:tabs>
              <w:spacing w:line="240" w:lineRule="auto"/>
              <w:ind w:left="-79" w:right="-2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9D2158" w:rsidRPr="00125C74" w:rsidRDefault="009D2158" w:rsidP="009D2158">
            <w:pPr>
              <w:shd w:val="clear" w:color="auto" w:fill="FFFFFF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9D2158" w:rsidRDefault="009D2158" w:rsidP="009D2158">
            <w:pPr>
              <w:pStyle w:val="acctfourfigures"/>
              <w:shd w:val="clear" w:color="auto" w:fill="FFFFFF"/>
              <w:tabs>
                <w:tab w:val="clear" w:pos="765"/>
                <w:tab w:val="decimal" w:pos="542"/>
              </w:tabs>
              <w:spacing w:line="240" w:lineRule="auto"/>
              <w:ind w:left="-79" w:right="22" w:hanging="16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9D2158" w:rsidRPr="00125C74" w:rsidRDefault="009D2158" w:rsidP="009D2158">
            <w:pPr>
              <w:shd w:val="clear" w:color="auto" w:fill="FFFFFF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9D2158" w:rsidRDefault="009D2158" w:rsidP="009D2158">
            <w:pPr>
              <w:pStyle w:val="acctfourfigures"/>
              <w:shd w:val="clear" w:color="auto" w:fill="FFFFFF"/>
              <w:tabs>
                <w:tab w:val="decimal" w:pos="697"/>
              </w:tabs>
              <w:spacing w:line="240" w:lineRule="auto"/>
              <w:ind w:left="-79" w:right="2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A5711" w:rsidRPr="005C0A36" w:rsidTr="00377B4B">
        <w:trPr>
          <w:gridAfter w:val="2"/>
          <w:wAfter w:w="53" w:type="dxa"/>
          <w:cantSplit/>
        </w:trPr>
        <w:tc>
          <w:tcPr>
            <w:tcW w:w="2693" w:type="dxa"/>
          </w:tcPr>
          <w:p w:rsidR="007A5711" w:rsidRPr="005C0A36" w:rsidRDefault="007A5711" w:rsidP="000D1CD7">
            <w:pPr>
              <w:shd w:val="clear" w:color="auto" w:fill="FFFFFF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  <w:cs/>
              </w:rPr>
              <w:t>สินทรัพย์ส่วนงาน</w:t>
            </w:r>
          </w:p>
          <w:p w:rsidR="007A5711" w:rsidRPr="005C0A36" w:rsidRDefault="007A5711" w:rsidP="000D1CD7">
            <w:pPr>
              <w:shd w:val="clear" w:color="auto" w:fill="FFFFFF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C0A3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C0A3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5C0A36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5C0A3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:rsidR="007A5711" w:rsidRPr="005C0A36" w:rsidRDefault="007A5711" w:rsidP="00F0396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8255F0" w:rsidRPr="005C0A36" w:rsidRDefault="008255F0" w:rsidP="00FB148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3,291,</w:t>
            </w:r>
            <w:r w:rsidR="00FB148E">
              <w:rPr>
                <w:rFonts w:ascii="Angsana New" w:hAnsi="Angsana New"/>
                <w:sz w:val="30"/>
                <w:szCs w:val="30"/>
              </w:rPr>
              <w:t>879</w:t>
            </w:r>
          </w:p>
        </w:tc>
        <w:tc>
          <w:tcPr>
            <w:tcW w:w="180" w:type="dxa"/>
          </w:tcPr>
          <w:p w:rsidR="007A5711" w:rsidRPr="005C0A36" w:rsidRDefault="007A5711" w:rsidP="000D1C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A5711" w:rsidRPr="005C0A36" w:rsidRDefault="007A5711" w:rsidP="00052C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7A5711" w:rsidRPr="005C0A36" w:rsidRDefault="007A5711" w:rsidP="00052C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3,078,193</w:t>
            </w:r>
          </w:p>
        </w:tc>
        <w:tc>
          <w:tcPr>
            <w:tcW w:w="178" w:type="dxa"/>
          </w:tcPr>
          <w:p w:rsidR="007A5711" w:rsidRPr="005C0A36" w:rsidRDefault="007A5711" w:rsidP="000D1C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:rsidR="007A5711" w:rsidRPr="005C0A36" w:rsidRDefault="008255F0" w:rsidP="00FB148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27,79</w:t>
            </w:r>
            <w:r w:rsidR="00FB148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:rsidR="007A5711" w:rsidRPr="005C0A36" w:rsidRDefault="007A5711" w:rsidP="000D1C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7A5711" w:rsidRPr="005C0A36" w:rsidRDefault="007A5711" w:rsidP="00052C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69,369</w:t>
            </w:r>
          </w:p>
        </w:tc>
        <w:tc>
          <w:tcPr>
            <w:tcW w:w="180" w:type="dxa"/>
          </w:tcPr>
          <w:p w:rsidR="007A5711" w:rsidRPr="005C0A36" w:rsidRDefault="007A5711" w:rsidP="000D1C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7A5711" w:rsidRPr="005C0A36" w:rsidRDefault="00C77754" w:rsidP="00FB148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3,3</w:t>
            </w:r>
            <w:r w:rsidR="005B54DF" w:rsidRPr="005C0A36">
              <w:rPr>
                <w:rFonts w:ascii="Angsana New" w:hAnsi="Angsana New"/>
                <w:sz w:val="30"/>
                <w:szCs w:val="30"/>
              </w:rPr>
              <w:t>1</w:t>
            </w:r>
            <w:r w:rsidRPr="005C0A36">
              <w:rPr>
                <w:rFonts w:ascii="Angsana New" w:hAnsi="Angsana New"/>
                <w:sz w:val="30"/>
                <w:szCs w:val="30"/>
              </w:rPr>
              <w:t>9</w:t>
            </w:r>
            <w:r w:rsidR="005B54DF" w:rsidRPr="005C0A36">
              <w:rPr>
                <w:rFonts w:ascii="Angsana New" w:hAnsi="Angsana New"/>
                <w:sz w:val="30"/>
                <w:szCs w:val="30"/>
              </w:rPr>
              <w:t>,</w:t>
            </w:r>
            <w:r w:rsidR="00FB148E">
              <w:rPr>
                <w:rFonts w:ascii="Angsana New" w:hAnsi="Angsana New"/>
                <w:sz w:val="30"/>
                <w:szCs w:val="30"/>
              </w:rPr>
              <w:t>6</w:t>
            </w:r>
            <w:r w:rsidRPr="005C0A36">
              <w:rPr>
                <w:rFonts w:ascii="Angsana New" w:hAnsi="Angsana New"/>
                <w:sz w:val="30"/>
                <w:szCs w:val="30"/>
              </w:rPr>
              <w:t>7</w:t>
            </w:r>
            <w:r w:rsidR="00FB148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:rsidR="007A5711" w:rsidRPr="005C0A36" w:rsidRDefault="007A5711" w:rsidP="000D1C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7A5711" w:rsidRPr="005C0A36" w:rsidRDefault="007A5711" w:rsidP="00052C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3,147,562</w:t>
            </w:r>
          </w:p>
        </w:tc>
      </w:tr>
      <w:tr w:rsidR="007A5711" w:rsidRPr="005C0A36" w:rsidTr="00A401A2">
        <w:trPr>
          <w:gridAfter w:val="2"/>
          <w:wAfter w:w="53" w:type="dxa"/>
          <w:cantSplit/>
        </w:trPr>
        <w:tc>
          <w:tcPr>
            <w:tcW w:w="2693" w:type="dxa"/>
          </w:tcPr>
          <w:p w:rsidR="007A5711" w:rsidRPr="005C0A36" w:rsidRDefault="007A5711" w:rsidP="000D1CD7">
            <w:pPr>
              <w:shd w:val="clear" w:color="auto" w:fill="FFFFFF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C0A36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:rsidR="007A5711" w:rsidRPr="005C0A36" w:rsidRDefault="007A5711" w:rsidP="000D1C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7A5711" w:rsidRPr="005C0A36" w:rsidRDefault="007A5711" w:rsidP="000D1C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A5711" w:rsidRPr="005C0A36" w:rsidRDefault="007A5711" w:rsidP="00052C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7A5711" w:rsidRPr="005C0A36" w:rsidRDefault="007A5711" w:rsidP="000D1C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:rsidR="007A5711" w:rsidRPr="005C0A36" w:rsidRDefault="007A5711" w:rsidP="000D1C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A5711" w:rsidRPr="005C0A36" w:rsidRDefault="007A5711" w:rsidP="000D1C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7A5711" w:rsidRPr="005C0A36" w:rsidRDefault="007A5711" w:rsidP="00052C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7A5711" w:rsidRPr="005C0A36" w:rsidRDefault="007A5711" w:rsidP="000D1C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A5711" w:rsidRPr="005C0A36" w:rsidRDefault="008255F0" w:rsidP="005B54D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21,07</w:t>
            </w:r>
            <w:r w:rsidR="005B54DF" w:rsidRPr="005C0A3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:rsidR="007A5711" w:rsidRPr="005C0A36" w:rsidRDefault="007A5711" w:rsidP="000D1C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A5711" w:rsidRPr="005C0A36" w:rsidRDefault="007A5711" w:rsidP="00052C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14,802</w:t>
            </w:r>
          </w:p>
        </w:tc>
      </w:tr>
      <w:tr w:rsidR="007A5711" w:rsidRPr="005C0A36" w:rsidTr="00A401A2">
        <w:trPr>
          <w:gridAfter w:val="2"/>
          <w:wAfter w:w="53" w:type="dxa"/>
          <w:cantSplit/>
        </w:trPr>
        <w:tc>
          <w:tcPr>
            <w:tcW w:w="2693" w:type="dxa"/>
          </w:tcPr>
          <w:p w:rsidR="007A5711" w:rsidRPr="005C0A36" w:rsidRDefault="007A5711" w:rsidP="009D2158">
            <w:pPr>
              <w:shd w:val="clear" w:color="auto" w:fill="FFFFFF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0A3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:rsidR="007A5711" w:rsidRPr="005C0A36" w:rsidRDefault="007A5711" w:rsidP="009D215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7A5711" w:rsidRPr="005C0A36" w:rsidRDefault="007A5711" w:rsidP="009D215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A5711" w:rsidRPr="005C0A36" w:rsidRDefault="007A5711" w:rsidP="00052C0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:rsidR="007A5711" w:rsidRPr="005C0A36" w:rsidRDefault="007A5711" w:rsidP="009D215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:rsidR="007A5711" w:rsidRPr="005C0A36" w:rsidRDefault="007A5711" w:rsidP="009D215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A5711" w:rsidRPr="005C0A36" w:rsidRDefault="007A5711" w:rsidP="009D215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7A5711" w:rsidRPr="005C0A36" w:rsidRDefault="007A5711" w:rsidP="00052C0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7A5711" w:rsidRPr="005C0A36" w:rsidRDefault="007A5711" w:rsidP="009D215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711" w:rsidRPr="005C0A36" w:rsidRDefault="008255F0" w:rsidP="00FB148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0A36">
              <w:rPr>
                <w:rFonts w:ascii="Angsana New" w:hAnsi="Angsana New"/>
                <w:b/>
                <w:bCs/>
                <w:sz w:val="30"/>
                <w:szCs w:val="30"/>
              </w:rPr>
              <w:t>3,340,</w:t>
            </w:r>
            <w:r w:rsidR="005B54DF" w:rsidRPr="005C0A3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FB148E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80" w:type="dxa"/>
          </w:tcPr>
          <w:p w:rsidR="007A5711" w:rsidRPr="005C0A36" w:rsidRDefault="007A5711" w:rsidP="009D215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711" w:rsidRPr="005C0A36" w:rsidRDefault="007A5711" w:rsidP="00052C0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0A36">
              <w:rPr>
                <w:rFonts w:ascii="Angsana New" w:hAnsi="Angsana New"/>
                <w:b/>
                <w:bCs/>
                <w:sz w:val="30"/>
                <w:szCs w:val="30"/>
              </w:rPr>
              <w:t>3,162,364</w:t>
            </w:r>
          </w:p>
        </w:tc>
      </w:tr>
      <w:tr w:rsidR="007A5711" w:rsidRPr="005C0A36" w:rsidTr="00A401A2">
        <w:trPr>
          <w:gridAfter w:val="2"/>
          <w:wAfter w:w="53" w:type="dxa"/>
          <w:cantSplit/>
        </w:trPr>
        <w:tc>
          <w:tcPr>
            <w:tcW w:w="2693" w:type="dxa"/>
          </w:tcPr>
          <w:p w:rsidR="007A5711" w:rsidRPr="005C0A36" w:rsidRDefault="007A5711" w:rsidP="009D2158">
            <w:pPr>
              <w:shd w:val="clear" w:color="auto" w:fill="FFFFFF"/>
              <w:ind w:right="-7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:rsidR="007A5711" w:rsidRPr="005C0A36" w:rsidRDefault="007A5711" w:rsidP="009D215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:rsidR="007A5711" w:rsidRPr="005C0A36" w:rsidRDefault="007A5711" w:rsidP="009D215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A5711" w:rsidRPr="005C0A36" w:rsidRDefault="007A5711" w:rsidP="00052C0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8" w:type="dxa"/>
          </w:tcPr>
          <w:p w:rsidR="007A5711" w:rsidRPr="005C0A36" w:rsidRDefault="007A5711" w:rsidP="009D215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:rsidR="007A5711" w:rsidRPr="005C0A36" w:rsidRDefault="007A5711" w:rsidP="009D215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7A5711" w:rsidRPr="005C0A36" w:rsidRDefault="007A5711" w:rsidP="009D215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7A5711" w:rsidRPr="005C0A36" w:rsidRDefault="007A5711" w:rsidP="00052C0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:rsidR="007A5711" w:rsidRPr="005C0A36" w:rsidRDefault="007A5711" w:rsidP="009D215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:rsidR="007A5711" w:rsidRPr="005C0A36" w:rsidRDefault="007A5711" w:rsidP="009D215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7A5711" w:rsidRPr="005C0A36" w:rsidRDefault="007A5711" w:rsidP="009D215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:rsidR="007A5711" w:rsidRPr="005C0A36" w:rsidRDefault="007A5711" w:rsidP="00052C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5711" w:rsidRPr="00953137" w:rsidTr="00A401A2">
        <w:trPr>
          <w:gridAfter w:val="2"/>
          <w:wAfter w:w="53" w:type="dxa"/>
          <w:cantSplit/>
        </w:trPr>
        <w:tc>
          <w:tcPr>
            <w:tcW w:w="2693" w:type="dxa"/>
          </w:tcPr>
          <w:p w:rsidR="007A5711" w:rsidRPr="005C0A36" w:rsidRDefault="007A5711" w:rsidP="000D1CD7">
            <w:pPr>
              <w:shd w:val="clear" w:color="auto" w:fill="FFFFFF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  <w:cs/>
              </w:rPr>
              <w:t xml:space="preserve">หนี้สินส่วนงาน </w:t>
            </w:r>
          </w:p>
          <w:p w:rsidR="007A5711" w:rsidRPr="005C0A36" w:rsidRDefault="007A5711" w:rsidP="000D1CD7">
            <w:pPr>
              <w:shd w:val="clear" w:color="auto" w:fill="FFFFFF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C0A3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C0A3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5C0A36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5C0A3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:rsidR="007A5711" w:rsidRPr="005C0A36" w:rsidRDefault="005B54DF" w:rsidP="00FB148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53</w:t>
            </w:r>
            <w:r w:rsidR="008255F0" w:rsidRPr="005C0A36">
              <w:rPr>
                <w:rFonts w:ascii="Angsana New" w:hAnsi="Angsana New"/>
                <w:sz w:val="30"/>
                <w:szCs w:val="30"/>
              </w:rPr>
              <w:t>3,</w:t>
            </w:r>
            <w:r w:rsidR="00FB148E">
              <w:rPr>
                <w:rFonts w:ascii="Angsana New" w:hAnsi="Angsana New"/>
                <w:sz w:val="30"/>
                <w:szCs w:val="30"/>
              </w:rPr>
              <w:t>2</w:t>
            </w:r>
            <w:r w:rsidRPr="005C0A36">
              <w:rPr>
                <w:rFonts w:ascii="Angsana New" w:hAnsi="Angsana New"/>
                <w:sz w:val="30"/>
                <w:szCs w:val="30"/>
              </w:rPr>
              <w:t>1</w:t>
            </w:r>
            <w:r w:rsidR="00FB148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:rsidR="007A5711" w:rsidRPr="005C0A36" w:rsidRDefault="007A5711" w:rsidP="000D1C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7A5711" w:rsidRPr="005C0A36" w:rsidRDefault="007A5711" w:rsidP="00052C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431,074</w:t>
            </w:r>
          </w:p>
        </w:tc>
        <w:tc>
          <w:tcPr>
            <w:tcW w:w="178" w:type="dxa"/>
          </w:tcPr>
          <w:p w:rsidR="007A5711" w:rsidRPr="005C0A36" w:rsidRDefault="007A5711" w:rsidP="000D1C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:rsidR="007A5711" w:rsidRPr="005C0A36" w:rsidRDefault="008255F0" w:rsidP="000D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7A5711" w:rsidRPr="005C0A36" w:rsidRDefault="007A5711" w:rsidP="000D1CD7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7A5711" w:rsidRPr="005C0A36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7A5711" w:rsidRPr="005C0A36" w:rsidRDefault="007A5711" w:rsidP="000D1C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7A5711" w:rsidRPr="005C0A36" w:rsidRDefault="005B54DF" w:rsidP="00FB148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53</w:t>
            </w:r>
            <w:r w:rsidR="008255F0" w:rsidRPr="005C0A36">
              <w:rPr>
                <w:rFonts w:ascii="Angsana New" w:hAnsi="Angsana New"/>
                <w:sz w:val="30"/>
                <w:szCs w:val="30"/>
              </w:rPr>
              <w:t>3,</w:t>
            </w:r>
            <w:r w:rsidR="00FB148E">
              <w:rPr>
                <w:rFonts w:ascii="Angsana New" w:hAnsi="Angsana New"/>
                <w:sz w:val="30"/>
                <w:szCs w:val="30"/>
              </w:rPr>
              <w:t>214</w:t>
            </w:r>
          </w:p>
        </w:tc>
        <w:tc>
          <w:tcPr>
            <w:tcW w:w="180" w:type="dxa"/>
          </w:tcPr>
          <w:p w:rsidR="007A5711" w:rsidRPr="005C0A36" w:rsidRDefault="007A5711" w:rsidP="000D1CD7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7A5711" w:rsidRPr="000D1CD7" w:rsidRDefault="007A5711" w:rsidP="00052C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431,074</w:t>
            </w:r>
          </w:p>
        </w:tc>
      </w:tr>
    </w:tbl>
    <w:p w:rsidR="00BD2FFE" w:rsidRPr="00A07665" w:rsidRDefault="00BD2FFE" w:rsidP="00176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0"/>
          <w:szCs w:val="32"/>
        </w:rPr>
      </w:pPr>
      <w:r>
        <w:rPr>
          <w:b/>
          <w:bCs/>
          <w:i/>
          <w:iCs/>
          <w:sz w:val="24"/>
          <w:szCs w:val="40"/>
        </w:rPr>
        <w:t xml:space="preserve"> </w:t>
      </w:r>
      <w:r>
        <w:rPr>
          <w:b/>
          <w:bCs/>
          <w:i/>
          <w:iCs/>
          <w:szCs w:val="30"/>
        </w:rPr>
        <w:t xml:space="preserve">    </w:t>
      </w:r>
    </w:p>
    <w:p w:rsidR="00CE5C1B" w:rsidRPr="00176444" w:rsidRDefault="00CE5C1B" w:rsidP="00176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b/>
          <w:bCs/>
          <w:i/>
          <w:iCs/>
          <w:szCs w:val="30"/>
        </w:rPr>
      </w:pPr>
      <w:r w:rsidRPr="005C2A8A">
        <w:rPr>
          <w:b/>
          <w:bCs/>
          <w:i/>
          <w:iCs/>
          <w:szCs w:val="30"/>
          <w:cs/>
        </w:rPr>
        <w:t>ส่วนงานภูมิศาสตร์</w:t>
      </w:r>
    </w:p>
    <w:p w:rsidR="009B0581" w:rsidRDefault="00691838" w:rsidP="0020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40" w:right="562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5C2A8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</w:t>
      </w:r>
      <w:r w:rsidRPr="005C2A8A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ที่ตั้งทาง</w:t>
      </w:r>
      <w:r w:rsidR="0019434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ภูมิศาสตร์ของลูกค้า</w:t>
      </w:r>
      <w:r w:rsidR="006B602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9B0581" w:rsidRPr="00C426EF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สินทรัพย์ตามส่วนงานแยกตามสถานที่ตั้งทางภูมิศาสตร์ของสินทรัพย์</w:t>
      </w:r>
    </w:p>
    <w:p w:rsidR="00AB426F" w:rsidRDefault="00AB426F" w:rsidP="00377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AB426F" w:rsidRDefault="00AB426F" w:rsidP="00377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AB426F" w:rsidRDefault="00AB426F" w:rsidP="00377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AB426F" w:rsidRDefault="00AB426F" w:rsidP="00377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691838" w:rsidRDefault="00691838" w:rsidP="00AB4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9434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tbl>
      <w:tblPr>
        <w:tblW w:w="9244" w:type="dxa"/>
        <w:tblInd w:w="558" w:type="dxa"/>
        <w:tblLook w:val="04A0" w:firstRow="1" w:lastRow="0" w:firstColumn="1" w:lastColumn="0" w:noHBand="0" w:noVBand="1"/>
      </w:tblPr>
      <w:tblGrid>
        <w:gridCol w:w="2970"/>
        <w:gridCol w:w="238"/>
        <w:gridCol w:w="1256"/>
        <w:gridCol w:w="236"/>
        <w:gridCol w:w="1285"/>
        <w:gridCol w:w="243"/>
        <w:gridCol w:w="1368"/>
        <w:gridCol w:w="253"/>
        <w:gridCol w:w="1395"/>
      </w:tblGrid>
      <w:tr w:rsidR="00CE4808" w:rsidRPr="00CE4808" w:rsidTr="00CE4808">
        <w:tc>
          <w:tcPr>
            <w:tcW w:w="2970" w:type="dxa"/>
          </w:tcPr>
          <w:p w:rsidR="00CE4808" w:rsidRPr="00CE4808" w:rsidRDefault="00CE4808" w:rsidP="00CE4808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38" w:type="dxa"/>
          </w:tcPr>
          <w:p w:rsidR="00CE4808" w:rsidRPr="00CE4808" w:rsidRDefault="00CE4808" w:rsidP="00CE4808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36" w:type="dxa"/>
            <w:gridSpan w:val="7"/>
            <w:tcBorders>
              <w:bottom w:val="single" w:sz="4" w:space="0" w:color="auto"/>
            </w:tcBorders>
          </w:tcPr>
          <w:p w:rsidR="00CE4808" w:rsidRPr="00CE4808" w:rsidRDefault="00CE4808" w:rsidP="00CE4808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CE4808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5B1890" w:rsidRPr="00CE4808" w:rsidTr="00CE4808">
        <w:tc>
          <w:tcPr>
            <w:tcW w:w="2970" w:type="dxa"/>
          </w:tcPr>
          <w:p w:rsidR="005B1890" w:rsidRPr="00CE4808" w:rsidRDefault="005B1890" w:rsidP="00447D0E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38" w:type="dxa"/>
          </w:tcPr>
          <w:p w:rsidR="005B1890" w:rsidRPr="00CE4808" w:rsidRDefault="005B1890" w:rsidP="00447D0E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B1890" w:rsidRPr="00CE4808" w:rsidRDefault="005B1890" w:rsidP="00447D0E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E4808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รายได้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:rsidR="005B1890" w:rsidRPr="00CE4808" w:rsidRDefault="005B1890" w:rsidP="00447D0E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0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B1890" w:rsidRPr="00CE4808" w:rsidRDefault="00B87AD1" w:rsidP="00447D0E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CE4808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สินทรัพย์ไม่หมุนเวี</w:t>
            </w:r>
            <w:r w:rsidR="005B1890" w:rsidRPr="00CE4808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ยน</w:t>
            </w:r>
          </w:p>
        </w:tc>
      </w:tr>
      <w:tr w:rsidR="009D2158" w:rsidRPr="00194346" w:rsidTr="00CE4808">
        <w:tc>
          <w:tcPr>
            <w:tcW w:w="2970" w:type="dxa"/>
          </w:tcPr>
          <w:p w:rsidR="009D2158" w:rsidRPr="00194346" w:rsidRDefault="009D2158" w:rsidP="009D2158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38" w:type="dxa"/>
          </w:tcPr>
          <w:p w:rsidR="009D2158" w:rsidRPr="00194346" w:rsidRDefault="009D2158" w:rsidP="009D2158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A571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A5711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43" w:type="dxa"/>
          </w:tcPr>
          <w:p w:rsidR="009D2158" w:rsidRDefault="009D2158" w:rsidP="009D2158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A571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3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A5711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7A5711" w:rsidRPr="005C0A36" w:rsidTr="00CE4808">
        <w:tc>
          <w:tcPr>
            <w:tcW w:w="2970" w:type="dxa"/>
          </w:tcPr>
          <w:p w:rsidR="007A5711" w:rsidRPr="005C0A36" w:rsidRDefault="007A5711" w:rsidP="009D2158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5C0A36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ประเทศไทย</w:t>
            </w:r>
          </w:p>
        </w:tc>
        <w:tc>
          <w:tcPr>
            <w:tcW w:w="238" w:type="dxa"/>
          </w:tcPr>
          <w:p w:rsidR="007A5711" w:rsidRPr="005C0A36" w:rsidRDefault="007A5711" w:rsidP="009D2158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</w:tcPr>
          <w:p w:rsidR="007A5711" w:rsidRPr="005C0A36" w:rsidRDefault="00C77754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787</w:t>
            </w:r>
            <w:r w:rsidR="00F832B9" w:rsidRPr="005C0A36">
              <w:rPr>
                <w:rFonts w:ascii="Angsana New" w:hAnsi="Angsana New"/>
                <w:sz w:val="30"/>
                <w:szCs w:val="30"/>
              </w:rPr>
              <w:t>,</w:t>
            </w:r>
            <w:r w:rsidRPr="005C0A36">
              <w:rPr>
                <w:rFonts w:ascii="Angsana New" w:hAnsi="Angsana New"/>
                <w:sz w:val="30"/>
                <w:szCs w:val="30"/>
              </w:rPr>
              <w:t>801</w:t>
            </w:r>
          </w:p>
        </w:tc>
        <w:tc>
          <w:tcPr>
            <w:tcW w:w="236" w:type="dxa"/>
          </w:tcPr>
          <w:p w:rsidR="007A5711" w:rsidRPr="005C0A36" w:rsidRDefault="007A5711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:rsidR="007A5711" w:rsidRPr="005C0A36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1,016,972</w:t>
            </w:r>
          </w:p>
        </w:tc>
        <w:tc>
          <w:tcPr>
            <w:tcW w:w="243" w:type="dxa"/>
          </w:tcPr>
          <w:p w:rsidR="007A5711" w:rsidRPr="005C0A36" w:rsidRDefault="007A5711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7A5711" w:rsidRPr="005C0A36" w:rsidRDefault="00F0401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1,500,</w:t>
            </w:r>
            <w:r w:rsidR="002579C9">
              <w:rPr>
                <w:rFonts w:ascii="Angsana New" w:hAnsi="Angsana New"/>
                <w:sz w:val="30"/>
                <w:szCs w:val="30"/>
              </w:rPr>
              <w:t>753</w:t>
            </w:r>
          </w:p>
        </w:tc>
        <w:tc>
          <w:tcPr>
            <w:tcW w:w="253" w:type="dxa"/>
          </w:tcPr>
          <w:p w:rsidR="007A5711" w:rsidRPr="005C0A36" w:rsidRDefault="007A5711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:rsidR="007A5711" w:rsidRPr="005C0A36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890,503</w:t>
            </w:r>
          </w:p>
        </w:tc>
      </w:tr>
      <w:tr w:rsidR="007A5711" w:rsidRPr="005C0A36" w:rsidTr="00B43202">
        <w:tc>
          <w:tcPr>
            <w:tcW w:w="2970" w:type="dxa"/>
          </w:tcPr>
          <w:p w:rsidR="007A5711" w:rsidRPr="005C0A36" w:rsidRDefault="007A5711" w:rsidP="009D2158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5C0A36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ทวีปเอเชีย</w:t>
            </w:r>
          </w:p>
        </w:tc>
        <w:tc>
          <w:tcPr>
            <w:tcW w:w="238" w:type="dxa"/>
          </w:tcPr>
          <w:p w:rsidR="007A5711" w:rsidRPr="005C0A36" w:rsidRDefault="007A5711" w:rsidP="009D2158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56" w:type="dxa"/>
          </w:tcPr>
          <w:p w:rsidR="007A5711" w:rsidRPr="005C0A36" w:rsidRDefault="00C77754" w:rsidP="000C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1,240</w:t>
            </w:r>
            <w:r w:rsidR="00F832B9" w:rsidRPr="005C0A36">
              <w:rPr>
                <w:rFonts w:ascii="Angsana New" w:hAnsi="Angsana New"/>
                <w:sz w:val="30"/>
                <w:szCs w:val="30"/>
              </w:rPr>
              <w:t>,</w:t>
            </w:r>
            <w:r w:rsidRPr="005C0A36">
              <w:rPr>
                <w:rFonts w:ascii="Angsana New" w:hAnsi="Angsana New"/>
                <w:sz w:val="30"/>
                <w:szCs w:val="30"/>
              </w:rPr>
              <w:t>466</w:t>
            </w:r>
          </w:p>
        </w:tc>
        <w:tc>
          <w:tcPr>
            <w:tcW w:w="236" w:type="dxa"/>
          </w:tcPr>
          <w:p w:rsidR="007A5711" w:rsidRPr="005C0A36" w:rsidRDefault="007A5711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:rsidR="007A5711" w:rsidRPr="005C0A36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1,145,270</w:t>
            </w:r>
          </w:p>
        </w:tc>
        <w:tc>
          <w:tcPr>
            <w:tcW w:w="243" w:type="dxa"/>
          </w:tcPr>
          <w:p w:rsidR="007A5711" w:rsidRPr="005C0A36" w:rsidRDefault="007A5711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:rsidR="007A5711" w:rsidRPr="005C0A36" w:rsidRDefault="00F0401B" w:rsidP="0025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272,</w:t>
            </w:r>
            <w:r w:rsidR="002579C9">
              <w:rPr>
                <w:rFonts w:ascii="Angsana New" w:hAnsi="Angsana New"/>
                <w:sz w:val="30"/>
                <w:szCs w:val="30"/>
              </w:rPr>
              <w:t>880</w:t>
            </w:r>
          </w:p>
        </w:tc>
        <w:tc>
          <w:tcPr>
            <w:tcW w:w="253" w:type="dxa"/>
          </w:tcPr>
          <w:p w:rsidR="007A5711" w:rsidRPr="005C0A36" w:rsidRDefault="007A5711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:rsidR="007A5711" w:rsidRPr="005C0A36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295,834</w:t>
            </w:r>
          </w:p>
        </w:tc>
      </w:tr>
      <w:tr w:rsidR="007A5711" w:rsidRPr="005C0A36" w:rsidTr="00B43202">
        <w:tc>
          <w:tcPr>
            <w:tcW w:w="2970" w:type="dxa"/>
          </w:tcPr>
          <w:p w:rsidR="007A5711" w:rsidRPr="005C0A36" w:rsidRDefault="007A5711" w:rsidP="009D2158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5C0A36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ทวีปยุโรป</w:t>
            </w:r>
          </w:p>
        </w:tc>
        <w:tc>
          <w:tcPr>
            <w:tcW w:w="238" w:type="dxa"/>
          </w:tcPr>
          <w:p w:rsidR="007A5711" w:rsidRPr="005C0A36" w:rsidRDefault="007A5711" w:rsidP="009D2158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56" w:type="dxa"/>
          </w:tcPr>
          <w:p w:rsidR="007A5711" w:rsidRPr="005C0A36" w:rsidRDefault="00BC227E" w:rsidP="000C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305,462</w:t>
            </w:r>
          </w:p>
        </w:tc>
        <w:tc>
          <w:tcPr>
            <w:tcW w:w="236" w:type="dxa"/>
          </w:tcPr>
          <w:p w:rsidR="007A5711" w:rsidRPr="005C0A36" w:rsidRDefault="007A5711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:rsidR="007A5711" w:rsidRPr="005C0A36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290,123</w:t>
            </w:r>
          </w:p>
        </w:tc>
        <w:tc>
          <w:tcPr>
            <w:tcW w:w="243" w:type="dxa"/>
          </w:tcPr>
          <w:p w:rsidR="007A5711" w:rsidRPr="005C0A36" w:rsidRDefault="007A5711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:rsidR="007A5711" w:rsidRPr="005C0A36" w:rsidRDefault="00F0401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:rsidR="007A5711" w:rsidRPr="005C0A36" w:rsidRDefault="007A5711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:rsidR="007A5711" w:rsidRPr="005C0A36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5711" w:rsidRPr="005C0A36" w:rsidTr="00B43202">
        <w:tc>
          <w:tcPr>
            <w:tcW w:w="2970" w:type="dxa"/>
          </w:tcPr>
          <w:p w:rsidR="007A5711" w:rsidRPr="005C0A36" w:rsidRDefault="007A5711" w:rsidP="009D2158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5C0A36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ทวีปอเมริกา</w:t>
            </w:r>
          </w:p>
        </w:tc>
        <w:tc>
          <w:tcPr>
            <w:tcW w:w="238" w:type="dxa"/>
          </w:tcPr>
          <w:p w:rsidR="007A5711" w:rsidRPr="005C0A36" w:rsidRDefault="007A5711" w:rsidP="009D2158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56" w:type="dxa"/>
          </w:tcPr>
          <w:p w:rsidR="007A5711" w:rsidRPr="005C0A36" w:rsidRDefault="00BC227E" w:rsidP="000C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195,230</w:t>
            </w:r>
          </w:p>
        </w:tc>
        <w:tc>
          <w:tcPr>
            <w:tcW w:w="236" w:type="dxa"/>
          </w:tcPr>
          <w:p w:rsidR="007A5711" w:rsidRPr="005C0A36" w:rsidRDefault="007A5711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:rsidR="007A5711" w:rsidRPr="005C0A36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235,665</w:t>
            </w:r>
          </w:p>
        </w:tc>
        <w:tc>
          <w:tcPr>
            <w:tcW w:w="243" w:type="dxa"/>
          </w:tcPr>
          <w:p w:rsidR="007A5711" w:rsidRPr="005C0A36" w:rsidRDefault="007A5711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:rsidR="007A5711" w:rsidRPr="005C0A36" w:rsidRDefault="00F0401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:rsidR="007A5711" w:rsidRPr="005C0A36" w:rsidRDefault="007A5711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:rsidR="007A5711" w:rsidRPr="005C0A36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5711" w:rsidRPr="005C0A36" w:rsidTr="00B43202">
        <w:tc>
          <w:tcPr>
            <w:tcW w:w="2970" w:type="dxa"/>
          </w:tcPr>
          <w:p w:rsidR="007A5711" w:rsidRPr="005C0A36" w:rsidRDefault="007A5711" w:rsidP="009D2158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5C0A36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อื่น ๆ</w:t>
            </w:r>
          </w:p>
        </w:tc>
        <w:tc>
          <w:tcPr>
            <w:tcW w:w="238" w:type="dxa"/>
          </w:tcPr>
          <w:p w:rsidR="007A5711" w:rsidRPr="005C0A36" w:rsidRDefault="007A5711" w:rsidP="009D2158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56" w:type="dxa"/>
          </w:tcPr>
          <w:p w:rsidR="007A5711" w:rsidRPr="005C0A36" w:rsidRDefault="00BC227E" w:rsidP="000C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26,519</w:t>
            </w:r>
          </w:p>
        </w:tc>
        <w:tc>
          <w:tcPr>
            <w:tcW w:w="236" w:type="dxa"/>
          </w:tcPr>
          <w:p w:rsidR="007A5711" w:rsidRPr="005C0A36" w:rsidRDefault="007A5711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:rsidR="007A5711" w:rsidRPr="005C0A36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42,967</w:t>
            </w:r>
          </w:p>
        </w:tc>
        <w:tc>
          <w:tcPr>
            <w:tcW w:w="243" w:type="dxa"/>
          </w:tcPr>
          <w:p w:rsidR="007A5711" w:rsidRPr="005C0A36" w:rsidRDefault="007A5711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:rsidR="007A5711" w:rsidRPr="005C0A36" w:rsidRDefault="00F0401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:rsidR="007A5711" w:rsidRPr="005C0A36" w:rsidRDefault="007A5711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:rsidR="007A5711" w:rsidRPr="005C0A36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5711" w:rsidRPr="00194346" w:rsidTr="00B43202">
        <w:tc>
          <w:tcPr>
            <w:tcW w:w="2970" w:type="dxa"/>
          </w:tcPr>
          <w:p w:rsidR="007A5711" w:rsidRPr="005C0A36" w:rsidRDefault="007A5711" w:rsidP="009D215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0A3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8" w:type="dxa"/>
          </w:tcPr>
          <w:p w:rsidR="007A5711" w:rsidRPr="005C0A36" w:rsidRDefault="007A5711" w:rsidP="009D2158">
            <w:pPr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:rsidR="007A5711" w:rsidRPr="005C0A36" w:rsidRDefault="00C77754" w:rsidP="000C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0A36">
              <w:rPr>
                <w:rFonts w:ascii="Angsana New" w:hAnsi="Angsana New"/>
                <w:b/>
                <w:bCs/>
                <w:sz w:val="30"/>
                <w:szCs w:val="30"/>
              </w:rPr>
              <w:t>2,555</w:t>
            </w:r>
            <w:r w:rsidR="00BC227E" w:rsidRPr="005C0A3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C0A36">
              <w:rPr>
                <w:rFonts w:ascii="Angsana New" w:hAnsi="Angsana New"/>
                <w:b/>
                <w:bCs/>
                <w:sz w:val="30"/>
                <w:szCs w:val="30"/>
              </w:rPr>
              <w:t>478</w:t>
            </w:r>
          </w:p>
        </w:tc>
        <w:tc>
          <w:tcPr>
            <w:tcW w:w="236" w:type="dxa"/>
          </w:tcPr>
          <w:p w:rsidR="007A5711" w:rsidRPr="005C0A36" w:rsidRDefault="007A5711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:rsidR="007A5711" w:rsidRPr="005C0A36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0A36">
              <w:rPr>
                <w:rFonts w:ascii="Angsana New" w:hAnsi="Angsana New"/>
                <w:b/>
                <w:bCs/>
                <w:sz w:val="30"/>
                <w:szCs w:val="30"/>
              </w:rPr>
              <w:t>2,730,997</w:t>
            </w:r>
          </w:p>
        </w:tc>
        <w:tc>
          <w:tcPr>
            <w:tcW w:w="243" w:type="dxa"/>
          </w:tcPr>
          <w:p w:rsidR="007A5711" w:rsidRPr="005C0A36" w:rsidRDefault="007A5711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7A5711" w:rsidRPr="005C0A36" w:rsidRDefault="00F0401B" w:rsidP="00A20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0A36">
              <w:rPr>
                <w:rFonts w:ascii="Angsana New" w:hAnsi="Angsana New"/>
                <w:b/>
                <w:bCs/>
                <w:sz w:val="30"/>
                <w:szCs w:val="30"/>
              </w:rPr>
              <w:t>1,773,6</w:t>
            </w:r>
            <w:r w:rsidR="005C0A36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53" w:type="dxa"/>
          </w:tcPr>
          <w:p w:rsidR="007A5711" w:rsidRPr="005C0A36" w:rsidRDefault="007A5711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:rsidR="007A5711" w:rsidRPr="00816E1A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0A36">
              <w:rPr>
                <w:rFonts w:ascii="Angsana New" w:hAnsi="Angsana New"/>
                <w:b/>
                <w:bCs/>
                <w:sz w:val="30"/>
                <w:szCs w:val="30"/>
              </w:rPr>
              <w:t>1,186,337</w:t>
            </w:r>
          </w:p>
        </w:tc>
      </w:tr>
    </w:tbl>
    <w:p w:rsidR="00691838" w:rsidRPr="005572C6" w:rsidRDefault="00691838" w:rsidP="00447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20"/>
          <w:szCs w:val="20"/>
        </w:rPr>
      </w:pPr>
    </w:p>
    <w:p w:rsidR="00691838" w:rsidRPr="00BC227E" w:rsidRDefault="00691838" w:rsidP="00447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C227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:rsidR="005D7D52" w:rsidRDefault="00691838" w:rsidP="0020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40" w:right="562"/>
        <w:jc w:val="thaiDistribute"/>
        <w:rPr>
          <w:rFonts w:ascii="Angsana New" w:hAnsi="Angsana New"/>
          <w:sz w:val="30"/>
          <w:szCs w:val="30"/>
        </w:rPr>
      </w:pPr>
      <w:r w:rsidRPr="005C0A36">
        <w:rPr>
          <w:rFonts w:ascii="Angsana New" w:hAnsi="Angsana New" w:hint="cs"/>
          <w:sz w:val="30"/>
          <w:szCs w:val="30"/>
          <w:cs/>
        </w:rPr>
        <w:t>รายได้จากลูกค้ารายหนึ่ง</w:t>
      </w:r>
      <w:r w:rsidR="00AD6859" w:rsidRPr="005C0A36">
        <w:rPr>
          <w:rFonts w:ascii="Angsana New" w:hAnsi="Angsana New" w:hint="cs"/>
          <w:sz w:val="30"/>
          <w:szCs w:val="30"/>
          <w:cs/>
        </w:rPr>
        <w:t xml:space="preserve">จากส่วนงานที่ </w:t>
      </w:r>
      <w:r w:rsidR="00AD6859" w:rsidRPr="005C0A36">
        <w:rPr>
          <w:rFonts w:ascii="Angsana New" w:hAnsi="Angsana New"/>
          <w:sz w:val="30"/>
          <w:szCs w:val="30"/>
        </w:rPr>
        <w:t xml:space="preserve">1 </w:t>
      </w:r>
      <w:r w:rsidR="00B16DFC" w:rsidRPr="005C0A36">
        <w:rPr>
          <w:rFonts w:ascii="Angsana New" w:hAnsi="Angsana New" w:hint="cs"/>
          <w:sz w:val="30"/>
          <w:szCs w:val="30"/>
          <w:cs/>
        </w:rPr>
        <w:t>ของ</w:t>
      </w:r>
      <w:r w:rsidR="006B6020" w:rsidRPr="005C0A36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010041" w:rsidRPr="005C0A36">
        <w:rPr>
          <w:rFonts w:ascii="Angsana New" w:hAnsi="Angsana New" w:hint="cs"/>
          <w:sz w:val="30"/>
          <w:szCs w:val="30"/>
          <w:cs/>
        </w:rPr>
        <w:t>เ</w:t>
      </w:r>
      <w:r w:rsidR="006B6020" w:rsidRPr="005C0A36">
        <w:rPr>
          <w:rFonts w:ascii="Angsana New" w:hAnsi="Angsana New" w:hint="cs"/>
          <w:sz w:val="30"/>
          <w:szCs w:val="30"/>
          <w:cs/>
        </w:rPr>
        <w:t xml:space="preserve">ป็นเงินประมาณ </w:t>
      </w:r>
      <w:r w:rsidR="00BC227E" w:rsidRPr="005C0A36">
        <w:rPr>
          <w:rFonts w:ascii="Angsana New" w:hAnsi="Angsana New"/>
          <w:sz w:val="30"/>
          <w:szCs w:val="30"/>
        </w:rPr>
        <w:t>527.75</w:t>
      </w:r>
      <w:r w:rsidR="006B6020" w:rsidRPr="005C0A36">
        <w:rPr>
          <w:rFonts w:ascii="Angsana New" w:hAnsi="Angsana New"/>
          <w:sz w:val="30"/>
          <w:szCs w:val="30"/>
        </w:rPr>
        <w:t xml:space="preserve"> </w:t>
      </w:r>
      <w:r w:rsidRPr="005C0A36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5C0A36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C77754" w:rsidRPr="005C0A36">
        <w:rPr>
          <w:rFonts w:ascii="Angsana New" w:hAnsi="Angsana New"/>
          <w:i/>
          <w:iCs/>
          <w:sz w:val="30"/>
          <w:szCs w:val="30"/>
        </w:rPr>
        <w:t>2560</w:t>
      </w:r>
      <w:r w:rsidR="00B16DFC" w:rsidRPr="005C0A36">
        <w:rPr>
          <w:rFonts w:ascii="Angsana New" w:hAnsi="Angsana New"/>
          <w:i/>
          <w:iCs/>
          <w:sz w:val="30"/>
          <w:szCs w:val="30"/>
        </w:rPr>
        <w:t xml:space="preserve">: </w:t>
      </w:r>
      <w:r w:rsidR="00BC227E" w:rsidRPr="005C0A36">
        <w:rPr>
          <w:rFonts w:ascii="Angsana New" w:hAnsi="Angsana New"/>
          <w:i/>
          <w:iCs/>
          <w:sz w:val="30"/>
          <w:szCs w:val="30"/>
        </w:rPr>
        <w:t>513.19</w:t>
      </w:r>
      <w:r w:rsidR="009D2158" w:rsidRPr="005C0A36">
        <w:rPr>
          <w:rFonts w:ascii="Angsana New" w:hAnsi="Angsana New"/>
          <w:i/>
          <w:iCs/>
          <w:sz w:val="30"/>
          <w:szCs w:val="30"/>
        </w:rPr>
        <w:t xml:space="preserve"> </w:t>
      </w:r>
      <w:r w:rsidRPr="005C0A36">
        <w:rPr>
          <w:rFonts w:ascii="Angsana New" w:hAnsi="Angsana New" w:hint="cs"/>
          <w:i/>
          <w:iCs/>
          <w:sz w:val="30"/>
          <w:szCs w:val="30"/>
          <w:cs/>
        </w:rPr>
        <w:t>ล้าน</w:t>
      </w:r>
      <w:r w:rsidRPr="00BC227E">
        <w:rPr>
          <w:rFonts w:ascii="Angsana New" w:hAnsi="Angsana New" w:hint="cs"/>
          <w:i/>
          <w:iCs/>
          <w:sz w:val="30"/>
          <w:szCs w:val="30"/>
          <w:cs/>
        </w:rPr>
        <w:t xml:space="preserve">บาท) </w:t>
      </w:r>
      <w:r w:rsidRPr="00BC227E">
        <w:rPr>
          <w:rFonts w:ascii="Angsana New" w:hAnsi="Angsana New" w:hint="cs"/>
          <w:sz w:val="30"/>
          <w:szCs w:val="30"/>
          <w:cs/>
        </w:rPr>
        <w:t>จากรายได้รวมของกลุ่มบริษัท</w:t>
      </w:r>
    </w:p>
    <w:p w:rsidR="000A7B07" w:rsidRDefault="001B79A3" w:rsidP="00377B4B">
      <w:pPr>
        <w:numPr>
          <w:ilvl w:val="0"/>
          <w:numId w:val="29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before="240" w:after="120"/>
        <w:rPr>
          <w:rFonts w:ascii="Angsana New" w:hAnsi="Angsana New"/>
          <w:b/>
          <w:bCs/>
          <w:sz w:val="30"/>
          <w:szCs w:val="30"/>
        </w:rPr>
      </w:pPr>
      <w:r w:rsidRPr="001B79A3">
        <w:rPr>
          <w:rFonts w:ascii="Angsana New" w:hAnsi="Angsana New"/>
          <w:b/>
          <w:bCs/>
          <w:sz w:val="30"/>
          <w:szCs w:val="30"/>
          <w:cs/>
        </w:rPr>
        <w:t xml:space="preserve">ต้นทุนในการจัดจำหน่าย   </w:t>
      </w:r>
    </w:p>
    <w:tbl>
      <w:tblPr>
        <w:tblW w:w="909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089"/>
      </w:tblGrid>
      <w:tr w:rsidR="00CE4808" w:rsidRPr="00CE4808" w:rsidTr="00CE4808">
        <w:trPr>
          <w:tblHeader/>
        </w:trPr>
        <w:tc>
          <w:tcPr>
            <w:tcW w:w="3960" w:type="dxa"/>
          </w:tcPr>
          <w:p w:rsidR="00CE4808" w:rsidRPr="00CE4808" w:rsidRDefault="00CE4808" w:rsidP="00CE4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9" w:type="dxa"/>
            <w:gridSpan w:val="7"/>
            <w:tcBorders>
              <w:bottom w:val="single" w:sz="4" w:space="0" w:color="auto"/>
            </w:tcBorders>
          </w:tcPr>
          <w:p w:rsidR="00CE4808" w:rsidRPr="00CE4808" w:rsidRDefault="00CE4808" w:rsidP="00CE4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4808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</w:tr>
      <w:tr w:rsidR="001B79A3" w:rsidRPr="00CE4808" w:rsidTr="00CE4808">
        <w:trPr>
          <w:tblHeader/>
        </w:trPr>
        <w:tc>
          <w:tcPr>
            <w:tcW w:w="3960" w:type="dxa"/>
          </w:tcPr>
          <w:p w:rsidR="001B79A3" w:rsidRPr="00CE4808" w:rsidRDefault="001B79A3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79A3" w:rsidRPr="00CE4808" w:rsidRDefault="001B79A3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E4808">
              <w:rPr>
                <w:rFonts w:ascii="Angsana New" w:hAnsi="Angsana New"/>
                <w:b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1B79A3" w:rsidRPr="00CE4808" w:rsidRDefault="001B79A3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79A3" w:rsidRPr="00CE4808" w:rsidRDefault="001B79A3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E4808">
              <w:rPr>
                <w:rFonts w:ascii="Angsana New" w:hAnsi="Angsana New"/>
                <w:b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79A3" w:rsidRPr="006E1F17" w:rsidTr="00CE4808">
        <w:trPr>
          <w:tblHeader/>
        </w:trPr>
        <w:tc>
          <w:tcPr>
            <w:tcW w:w="3960" w:type="dxa"/>
          </w:tcPr>
          <w:p w:rsidR="001B79A3" w:rsidRPr="006E1F17" w:rsidRDefault="001B79A3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B79A3" w:rsidRPr="00155F86" w:rsidRDefault="001B79A3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A571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1B79A3" w:rsidRPr="00155F86" w:rsidRDefault="001B79A3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B79A3" w:rsidRPr="00155F86" w:rsidRDefault="001B79A3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A5711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1B79A3" w:rsidRPr="00155F86" w:rsidRDefault="001B79A3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B79A3" w:rsidRPr="00155F86" w:rsidRDefault="001B79A3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A571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1B79A3" w:rsidRPr="00155F86" w:rsidRDefault="001B79A3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1B79A3" w:rsidRPr="00155F86" w:rsidRDefault="001B79A3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A5711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7A5711" w:rsidRPr="00BE6CC5" w:rsidTr="00CE4808">
        <w:tc>
          <w:tcPr>
            <w:tcW w:w="3960" w:type="dxa"/>
          </w:tcPr>
          <w:p w:rsidR="007A5711" w:rsidRPr="00C438F1" w:rsidRDefault="007A5711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C438F1">
              <w:rPr>
                <w:rFonts w:ascii="Angsana New" w:hAnsi="Angsana New" w:hint="cs"/>
                <w:sz w:val="30"/>
                <w:szCs w:val="30"/>
                <w:cs/>
              </w:rPr>
              <w:t>ค่าบรรจุ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หีบห่อ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A5711" w:rsidRPr="00B13F73" w:rsidRDefault="004B31E8" w:rsidP="0057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70,122</w:t>
            </w:r>
          </w:p>
        </w:tc>
        <w:tc>
          <w:tcPr>
            <w:tcW w:w="270" w:type="dxa"/>
            <w:vAlign w:val="bottom"/>
          </w:tcPr>
          <w:p w:rsidR="007A5711" w:rsidRPr="00816E1A" w:rsidRDefault="007A5711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A5711" w:rsidRPr="00B13F73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B7751E">
              <w:rPr>
                <w:rFonts w:ascii="Angsana New" w:hAnsi="Angsana New"/>
                <w:sz w:val="30"/>
                <w:szCs w:val="30"/>
              </w:rPr>
              <w:t>69,442</w:t>
            </w:r>
          </w:p>
        </w:tc>
        <w:tc>
          <w:tcPr>
            <w:tcW w:w="270" w:type="dxa"/>
            <w:vAlign w:val="bottom"/>
          </w:tcPr>
          <w:p w:rsidR="007A5711" w:rsidRPr="00816E1A" w:rsidRDefault="007A5711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A5711" w:rsidRPr="00BE6CC5" w:rsidRDefault="00554043" w:rsidP="0057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70,122</w:t>
            </w:r>
          </w:p>
        </w:tc>
        <w:tc>
          <w:tcPr>
            <w:tcW w:w="270" w:type="dxa"/>
            <w:vAlign w:val="bottom"/>
          </w:tcPr>
          <w:p w:rsidR="007A5711" w:rsidRPr="00816E1A" w:rsidRDefault="007A5711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7A5711" w:rsidRPr="00BE6CC5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B7751E">
              <w:rPr>
                <w:rFonts w:ascii="Angsana New" w:hAnsi="Angsana New"/>
                <w:sz w:val="30"/>
                <w:szCs w:val="30"/>
              </w:rPr>
              <w:t>69,442</w:t>
            </w:r>
          </w:p>
        </w:tc>
      </w:tr>
      <w:tr w:rsidR="007A5711" w:rsidRPr="00BE6CC5" w:rsidTr="0057714D">
        <w:tc>
          <w:tcPr>
            <w:tcW w:w="3960" w:type="dxa"/>
          </w:tcPr>
          <w:p w:rsidR="007A5711" w:rsidRPr="00C438F1" w:rsidRDefault="007A5711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C438F1">
              <w:rPr>
                <w:rFonts w:ascii="Angsana New" w:hAnsi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080" w:type="dxa"/>
          </w:tcPr>
          <w:p w:rsidR="007A5711" w:rsidRPr="00B13F73" w:rsidRDefault="004B31E8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44,951</w:t>
            </w:r>
          </w:p>
        </w:tc>
        <w:tc>
          <w:tcPr>
            <w:tcW w:w="270" w:type="dxa"/>
          </w:tcPr>
          <w:p w:rsidR="007A5711" w:rsidRPr="00816E1A" w:rsidRDefault="007A5711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5711" w:rsidRPr="00B13F73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B7751E">
              <w:rPr>
                <w:rFonts w:ascii="Angsana New" w:hAnsi="Angsana New"/>
                <w:sz w:val="30"/>
                <w:szCs w:val="30"/>
              </w:rPr>
              <w:t>48,631</w:t>
            </w:r>
          </w:p>
        </w:tc>
        <w:tc>
          <w:tcPr>
            <w:tcW w:w="270" w:type="dxa"/>
          </w:tcPr>
          <w:p w:rsidR="007A5711" w:rsidRPr="00816E1A" w:rsidRDefault="007A5711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5711" w:rsidRPr="00BE6CC5" w:rsidRDefault="00554043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44,877</w:t>
            </w:r>
          </w:p>
        </w:tc>
        <w:tc>
          <w:tcPr>
            <w:tcW w:w="270" w:type="dxa"/>
          </w:tcPr>
          <w:p w:rsidR="007A5711" w:rsidRPr="00816E1A" w:rsidRDefault="007A5711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7A5711" w:rsidRPr="00BE6CC5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B7751E">
              <w:rPr>
                <w:rFonts w:ascii="Angsana New" w:hAnsi="Angsana New"/>
                <w:sz w:val="30"/>
                <w:szCs w:val="30"/>
              </w:rPr>
              <w:t>48,628</w:t>
            </w:r>
          </w:p>
        </w:tc>
      </w:tr>
      <w:tr w:rsidR="007A5711" w:rsidRPr="00BE6CC5" w:rsidTr="0057714D">
        <w:tc>
          <w:tcPr>
            <w:tcW w:w="3960" w:type="dxa"/>
          </w:tcPr>
          <w:p w:rsidR="007A5711" w:rsidRPr="00C438F1" w:rsidRDefault="007A5711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C438F1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C438F1">
              <w:rPr>
                <w:rFonts w:ascii="Angsana New" w:hAnsi="Angsana New" w:hint="cs"/>
                <w:sz w:val="30"/>
                <w:szCs w:val="30"/>
                <w:cs/>
              </w:rPr>
              <w:t>ส่งเสริมการขาย</w:t>
            </w:r>
          </w:p>
        </w:tc>
        <w:tc>
          <w:tcPr>
            <w:tcW w:w="1080" w:type="dxa"/>
          </w:tcPr>
          <w:p w:rsidR="007A5711" w:rsidRPr="00B13F73" w:rsidRDefault="004B31E8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34,363</w:t>
            </w:r>
          </w:p>
        </w:tc>
        <w:tc>
          <w:tcPr>
            <w:tcW w:w="270" w:type="dxa"/>
          </w:tcPr>
          <w:p w:rsidR="007A5711" w:rsidRPr="00816E1A" w:rsidRDefault="007A5711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5711" w:rsidRPr="00B13F73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B7751E">
              <w:rPr>
                <w:rFonts w:ascii="Angsana New" w:hAnsi="Angsana New"/>
                <w:sz w:val="30"/>
                <w:szCs w:val="30"/>
              </w:rPr>
              <w:t>16,547</w:t>
            </w:r>
          </w:p>
        </w:tc>
        <w:tc>
          <w:tcPr>
            <w:tcW w:w="270" w:type="dxa"/>
          </w:tcPr>
          <w:p w:rsidR="007A5711" w:rsidRPr="00816E1A" w:rsidRDefault="007A5711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5711" w:rsidRPr="00BE6CC5" w:rsidRDefault="00554043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34,363</w:t>
            </w:r>
          </w:p>
        </w:tc>
        <w:tc>
          <w:tcPr>
            <w:tcW w:w="270" w:type="dxa"/>
          </w:tcPr>
          <w:p w:rsidR="007A5711" w:rsidRPr="00816E1A" w:rsidRDefault="007A5711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7A5711" w:rsidRPr="00BE6CC5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B7751E">
              <w:rPr>
                <w:rFonts w:ascii="Angsana New" w:hAnsi="Angsana New"/>
                <w:sz w:val="30"/>
                <w:szCs w:val="30"/>
              </w:rPr>
              <w:t>16,527</w:t>
            </w:r>
          </w:p>
        </w:tc>
      </w:tr>
      <w:tr w:rsidR="007A5711" w:rsidRPr="00BE6CC5" w:rsidTr="0057714D">
        <w:tc>
          <w:tcPr>
            <w:tcW w:w="3960" w:type="dxa"/>
          </w:tcPr>
          <w:p w:rsidR="007A5711" w:rsidRPr="00200C72" w:rsidRDefault="007A5711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="Angsana New" w:hAnsi="Angsana New"/>
                <w:sz w:val="30"/>
                <w:szCs w:val="30"/>
              </w:rPr>
            </w:pPr>
            <w:r w:rsidRPr="00200C7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080" w:type="dxa"/>
          </w:tcPr>
          <w:p w:rsidR="007A5711" w:rsidRPr="00B13F73" w:rsidRDefault="004B31E8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15,551</w:t>
            </w:r>
          </w:p>
        </w:tc>
        <w:tc>
          <w:tcPr>
            <w:tcW w:w="270" w:type="dxa"/>
          </w:tcPr>
          <w:p w:rsidR="007A5711" w:rsidRPr="00816E1A" w:rsidRDefault="007A5711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5711" w:rsidRPr="00B13F73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B7751E">
              <w:rPr>
                <w:rFonts w:ascii="Angsana New" w:hAnsi="Angsana New"/>
                <w:sz w:val="30"/>
                <w:szCs w:val="30"/>
              </w:rPr>
              <w:t>18,</w:t>
            </w:r>
            <w:r>
              <w:rPr>
                <w:rFonts w:ascii="Angsana New" w:hAnsi="Angsana New"/>
                <w:sz w:val="30"/>
                <w:szCs w:val="30"/>
              </w:rPr>
              <w:t>796</w:t>
            </w:r>
          </w:p>
        </w:tc>
        <w:tc>
          <w:tcPr>
            <w:tcW w:w="270" w:type="dxa"/>
          </w:tcPr>
          <w:p w:rsidR="007A5711" w:rsidRPr="00816E1A" w:rsidRDefault="007A5711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5711" w:rsidRPr="00BE6CC5" w:rsidRDefault="00554043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15,551</w:t>
            </w:r>
          </w:p>
        </w:tc>
        <w:tc>
          <w:tcPr>
            <w:tcW w:w="270" w:type="dxa"/>
          </w:tcPr>
          <w:p w:rsidR="007A5711" w:rsidRPr="00816E1A" w:rsidRDefault="007A5711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7A5711" w:rsidRPr="00BE6CC5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18,796</w:t>
            </w:r>
          </w:p>
        </w:tc>
      </w:tr>
      <w:tr w:rsidR="007A5711" w:rsidRPr="003F11D9" w:rsidTr="0057714D">
        <w:tc>
          <w:tcPr>
            <w:tcW w:w="3960" w:type="dxa"/>
          </w:tcPr>
          <w:p w:rsidR="007A5711" w:rsidRPr="00C438F1" w:rsidRDefault="007A5711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ค่าธรรมเนียมการใช้เครื่องหมายการค้า</w:t>
            </w:r>
          </w:p>
        </w:tc>
        <w:tc>
          <w:tcPr>
            <w:tcW w:w="1080" w:type="dxa"/>
          </w:tcPr>
          <w:p w:rsidR="007A5711" w:rsidRPr="00B13F73" w:rsidRDefault="004B31E8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8,267</w:t>
            </w:r>
          </w:p>
        </w:tc>
        <w:tc>
          <w:tcPr>
            <w:tcW w:w="270" w:type="dxa"/>
          </w:tcPr>
          <w:p w:rsidR="007A5711" w:rsidRPr="00816E1A" w:rsidRDefault="007A5711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5711" w:rsidRPr="00B13F73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B7751E">
              <w:rPr>
                <w:rFonts w:ascii="Angsana New" w:hAnsi="Angsana New"/>
                <w:sz w:val="30"/>
                <w:szCs w:val="30"/>
              </w:rPr>
              <w:t>9,010</w:t>
            </w:r>
          </w:p>
        </w:tc>
        <w:tc>
          <w:tcPr>
            <w:tcW w:w="270" w:type="dxa"/>
          </w:tcPr>
          <w:p w:rsidR="007A5711" w:rsidRPr="00816E1A" w:rsidRDefault="007A5711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5711" w:rsidRPr="003F11D9" w:rsidRDefault="00554043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8,267</w:t>
            </w:r>
          </w:p>
        </w:tc>
        <w:tc>
          <w:tcPr>
            <w:tcW w:w="270" w:type="dxa"/>
          </w:tcPr>
          <w:p w:rsidR="007A5711" w:rsidRPr="00816E1A" w:rsidRDefault="007A5711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7A5711" w:rsidRPr="003F11D9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B7751E">
              <w:rPr>
                <w:rFonts w:ascii="Angsana New" w:hAnsi="Angsana New"/>
                <w:sz w:val="30"/>
                <w:szCs w:val="30"/>
              </w:rPr>
              <w:t>9,010</w:t>
            </w:r>
          </w:p>
        </w:tc>
      </w:tr>
      <w:tr w:rsidR="007A5711" w:rsidRPr="00816E1A" w:rsidTr="0057714D">
        <w:tc>
          <w:tcPr>
            <w:tcW w:w="3960" w:type="dxa"/>
          </w:tcPr>
          <w:p w:rsidR="007A5711" w:rsidRPr="00DF0E59" w:rsidRDefault="007A5711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0EAC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D0EAC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A5711" w:rsidRPr="00B13F73" w:rsidRDefault="004B31E8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14,596</w:t>
            </w:r>
          </w:p>
        </w:tc>
        <w:tc>
          <w:tcPr>
            <w:tcW w:w="270" w:type="dxa"/>
          </w:tcPr>
          <w:p w:rsidR="007A5711" w:rsidRPr="00816E1A" w:rsidRDefault="007A5711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A5711" w:rsidRPr="00B13F73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B7751E">
              <w:rPr>
                <w:rFonts w:ascii="Angsana New" w:hAnsi="Angsana New"/>
                <w:sz w:val="30"/>
                <w:szCs w:val="30"/>
              </w:rPr>
              <w:t>16,18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7A5711" w:rsidRPr="00816E1A" w:rsidRDefault="007A5711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A5711" w:rsidRPr="00816E1A" w:rsidRDefault="00554043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14,525</w:t>
            </w:r>
          </w:p>
        </w:tc>
        <w:tc>
          <w:tcPr>
            <w:tcW w:w="270" w:type="dxa"/>
          </w:tcPr>
          <w:p w:rsidR="007A5711" w:rsidRPr="00816E1A" w:rsidRDefault="007A5711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7A5711" w:rsidRPr="00816E1A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B7751E">
              <w:rPr>
                <w:rFonts w:ascii="Angsana New" w:hAnsi="Angsana New"/>
                <w:sz w:val="30"/>
                <w:szCs w:val="30"/>
              </w:rPr>
              <w:t>16,15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A5711" w:rsidRPr="00816E1A" w:rsidTr="0057714D">
        <w:tc>
          <w:tcPr>
            <w:tcW w:w="3960" w:type="dxa"/>
          </w:tcPr>
          <w:p w:rsidR="007A5711" w:rsidRPr="00DF0E59" w:rsidRDefault="007A5711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E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A5711" w:rsidRPr="00B13F73" w:rsidRDefault="0024718A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187,850</w:t>
            </w:r>
          </w:p>
        </w:tc>
        <w:tc>
          <w:tcPr>
            <w:tcW w:w="270" w:type="dxa"/>
          </w:tcPr>
          <w:p w:rsidR="007A5711" w:rsidRPr="00816E1A" w:rsidRDefault="007A5711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A5711" w:rsidRPr="00B13F73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178,608</w:t>
            </w:r>
          </w:p>
        </w:tc>
        <w:tc>
          <w:tcPr>
            <w:tcW w:w="270" w:type="dxa"/>
          </w:tcPr>
          <w:p w:rsidR="007A5711" w:rsidRPr="00816E1A" w:rsidRDefault="007A5711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A5711" w:rsidRPr="00816E1A" w:rsidRDefault="00554043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187,705</w:t>
            </w:r>
          </w:p>
        </w:tc>
        <w:tc>
          <w:tcPr>
            <w:tcW w:w="270" w:type="dxa"/>
          </w:tcPr>
          <w:p w:rsidR="007A5711" w:rsidRPr="00816E1A" w:rsidRDefault="007A5711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7A5711" w:rsidRPr="00816E1A" w:rsidRDefault="007A5711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178,556</w:t>
            </w:r>
          </w:p>
        </w:tc>
      </w:tr>
    </w:tbl>
    <w:p w:rsidR="00AB426F" w:rsidRDefault="00AB426F" w:rsidP="00AB4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340"/>
        <w:rPr>
          <w:rFonts w:ascii="Angsana New" w:hAnsi="Angsana New"/>
          <w:b/>
          <w:bCs/>
          <w:sz w:val="30"/>
          <w:szCs w:val="30"/>
        </w:rPr>
      </w:pPr>
    </w:p>
    <w:p w:rsidR="00AB426F" w:rsidRDefault="00AB426F" w:rsidP="00AB4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340"/>
        <w:rPr>
          <w:rFonts w:ascii="Angsana New" w:hAnsi="Angsana New"/>
          <w:b/>
          <w:bCs/>
          <w:sz w:val="30"/>
          <w:szCs w:val="30"/>
        </w:rPr>
      </w:pPr>
    </w:p>
    <w:p w:rsidR="00AB426F" w:rsidRDefault="00AB426F" w:rsidP="00AB4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340"/>
        <w:rPr>
          <w:rFonts w:ascii="Angsana New" w:hAnsi="Angsana New"/>
          <w:b/>
          <w:bCs/>
          <w:sz w:val="30"/>
          <w:szCs w:val="30"/>
        </w:rPr>
      </w:pPr>
    </w:p>
    <w:p w:rsidR="00AB426F" w:rsidRDefault="00AB426F" w:rsidP="00AB4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340"/>
        <w:rPr>
          <w:rFonts w:ascii="Angsana New" w:hAnsi="Angsana New"/>
          <w:b/>
          <w:bCs/>
          <w:sz w:val="30"/>
          <w:szCs w:val="30"/>
        </w:rPr>
      </w:pPr>
    </w:p>
    <w:p w:rsidR="00AB426F" w:rsidRDefault="00AB426F" w:rsidP="00AB4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340"/>
        <w:rPr>
          <w:rFonts w:ascii="Angsana New" w:hAnsi="Angsana New"/>
          <w:b/>
          <w:bCs/>
          <w:sz w:val="30"/>
          <w:szCs w:val="30"/>
        </w:rPr>
      </w:pPr>
    </w:p>
    <w:p w:rsidR="00680491" w:rsidRPr="00F27D81" w:rsidRDefault="00680491" w:rsidP="00377B4B">
      <w:pPr>
        <w:numPr>
          <w:ilvl w:val="0"/>
          <w:numId w:val="29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before="240" w:after="120"/>
        <w:rPr>
          <w:rFonts w:ascii="Angsana New" w:hAnsi="Angsana New"/>
          <w:b/>
          <w:bCs/>
          <w:sz w:val="30"/>
          <w:szCs w:val="30"/>
        </w:rPr>
      </w:pPr>
      <w:r w:rsidRPr="00F27D81">
        <w:rPr>
          <w:rFonts w:ascii="Angsana New" w:hAnsi="Angsana New"/>
          <w:b/>
          <w:bCs/>
          <w:sz w:val="30"/>
          <w:szCs w:val="30"/>
          <w:cs/>
        </w:rPr>
        <w:t>ค่าใช้จ่ายผลประโยชน์ตอบแทนพนักงาน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080"/>
      </w:tblGrid>
      <w:tr w:rsidR="00CE4808" w:rsidRPr="00CE4808" w:rsidTr="00CE4808">
        <w:tc>
          <w:tcPr>
            <w:tcW w:w="3960" w:type="dxa"/>
          </w:tcPr>
          <w:p w:rsidR="00CE4808" w:rsidRPr="00CE4808" w:rsidRDefault="00392C0F" w:rsidP="00CE4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EA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:rsidR="00CE4808" w:rsidRPr="00CE4808" w:rsidRDefault="00CE4808" w:rsidP="00CE4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4808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</w:tr>
      <w:tr w:rsidR="007612E3" w:rsidRPr="00CE4808" w:rsidTr="00CE4808">
        <w:tc>
          <w:tcPr>
            <w:tcW w:w="3960" w:type="dxa"/>
          </w:tcPr>
          <w:p w:rsidR="007612E3" w:rsidRPr="00CE4808" w:rsidRDefault="007612E3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612E3" w:rsidRPr="00CE4808" w:rsidRDefault="007612E3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4808">
              <w:rPr>
                <w:rFonts w:ascii="Angsana New" w:hAnsi="Angsana New"/>
                <w:sz w:val="30"/>
                <w:szCs w:val="30"/>
                <w:cs/>
              </w:rPr>
              <w:t xml:space="preserve"> 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7612E3" w:rsidRPr="00CE4808" w:rsidRDefault="007612E3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612E3" w:rsidRPr="00CE4808" w:rsidRDefault="007612E3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480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2158" w:rsidRPr="00155F86" w:rsidTr="00CE4808">
        <w:tc>
          <w:tcPr>
            <w:tcW w:w="3960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A571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A5711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A571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A5711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24718A" w:rsidRPr="00155F86" w:rsidTr="00CE4808">
        <w:tc>
          <w:tcPr>
            <w:tcW w:w="3960" w:type="dxa"/>
            <w:vAlign w:val="bottom"/>
          </w:tcPr>
          <w:p w:rsidR="0024718A" w:rsidRPr="006D32E8" w:rsidRDefault="0024718A" w:rsidP="00B1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เงินเดือน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ค่าแรง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และโบนัส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4718A" w:rsidRPr="00BE6CC5" w:rsidRDefault="0024718A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453,829</w:t>
            </w:r>
          </w:p>
        </w:tc>
        <w:tc>
          <w:tcPr>
            <w:tcW w:w="270" w:type="dxa"/>
          </w:tcPr>
          <w:p w:rsidR="0024718A" w:rsidRPr="00816E1A" w:rsidRDefault="0024718A" w:rsidP="00B1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4718A" w:rsidRPr="00BE6CC5" w:rsidRDefault="0024718A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751E">
              <w:rPr>
                <w:rFonts w:ascii="Angsana New" w:hAnsi="Angsana New"/>
                <w:sz w:val="30"/>
                <w:szCs w:val="30"/>
              </w:rPr>
              <w:t>45</w:t>
            </w:r>
            <w:r>
              <w:rPr>
                <w:rFonts w:ascii="Angsana New" w:hAnsi="Angsana New"/>
                <w:sz w:val="30"/>
                <w:szCs w:val="30"/>
              </w:rPr>
              <w:t>3,337</w:t>
            </w:r>
          </w:p>
        </w:tc>
        <w:tc>
          <w:tcPr>
            <w:tcW w:w="270" w:type="dxa"/>
          </w:tcPr>
          <w:p w:rsidR="0024718A" w:rsidRPr="00816E1A" w:rsidRDefault="0024718A" w:rsidP="00B1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4718A" w:rsidRPr="00BE6CC5" w:rsidRDefault="0024718A" w:rsidP="00B1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453,829</w:t>
            </w:r>
          </w:p>
        </w:tc>
        <w:tc>
          <w:tcPr>
            <w:tcW w:w="270" w:type="dxa"/>
          </w:tcPr>
          <w:p w:rsidR="0024718A" w:rsidRPr="00816E1A" w:rsidRDefault="0024718A" w:rsidP="00B1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4718A" w:rsidRPr="00BE6CC5" w:rsidRDefault="0024718A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3F73">
              <w:rPr>
                <w:rFonts w:ascii="Angsana New" w:hAnsi="Angsana New"/>
                <w:sz w:val="30"/>
                <w:szCs w:val="30"/>
              </w:rPr>
              <w:t>452,</w:t>
            </w:r>
            <w:r>
              <w:rPr>
                <w:rFonts w:ascii="Angsana New" w:hAnsi="Angsana New"/>
                <w:sz w:val="30"/>
                <w:szCs w:val="30"/>
              </w:rPr>
              <w:t>836</w:t>
            </w:r>
          </w:p>
        </w:tc>
      </w:tr>
      <w:tr w:rsidR="0024718A" w:rsidRPr="00155F86" w:rsidTr="0057714D">
        <w:tc>
          <w:tcPr>
            <w:tcW w:w="3960" w:type="dxa"/>
            <w:vAlign w:val="bottom"/>
          </w:tcPr>
          <w:p w:rsidR="0024718A" w:rsidRPr="006D32E8" w:rsidRDefault="0024718A" w:rsidP="00B1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7407F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080" w:type="dxa"/>
          </w:tcPr>
          <w:p w:rsidR="0024718A" w:rsidRPr="00BE6CC5" w:rsidRDefault="0024718A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5,480</w:t>
            </w:r>
          </w:p>
        </w:tc>
        <w:tc>
          <w:tcPr>
            <w:tcW w:w="270" w:type="dxa"/>
          </w:tcPr>
          <w:p w:rsidR="0024718A" w:rsidRPr="00816E1A" w:rsidRDefault="0024718A" w:rsidP="00B1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4718A" w:rsidRPr="00BE6CC5" w:rsidRDefault="0024718A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751E">
              <w:rPr>
                <w:rFonts w:ascii="Angsana New" w:hAnsi="Angsana New"/>
                <w:sz w:val="30"/>
                <w:szCs w:val="30"/>
              </w:rPr>
              <w:t>5,135</w:t>
            </w:r>
          </w:p>
        </w:tc>
        <w:tc>
          <w:tcPr>
            <w:tcW w:w="270" w:type="dxa"/>
          </w:tcPr>
          <w:p w:rsidR="0024718A" w:rsidRPr="00816E1A" w:rsidRDefault="0024718A" w:rsidP="00B1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4718A" w:rsidRPr="00BE6CC5" w:rsidRDefault="0024718A" w:rsidP="00B1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5,480</w:t>
            </w:r>
          </w:p>
        </w:tc>
        <w:tc>
          <w:tcPr>
            <w:tcW w:w="270" w:type="dxa"/>
          </w:tcPr>
          <w:p w:rsidR="0024718A" w:rsidRPr="00816E1A" w:rsidRDefault="0024718A" w:rsidP="00B1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4718A" w:rsidRPr="00BE6CC5" w:rsidRDefault="0024718A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3F73">
              <w:rPr>
                <w:rFonts w:ascii="Angsana New" w:hAnsi="Angsana New"/>
                <w:sz w:val="30"/>
                <w:szCs w:val="30"/>
              </w:rPr>
              <w:t>5,135</w:t>
            </w:r>
          </w:p>
        </w:tc>
      </w:tr>
      <w:tr w:rsidR="0024718A" w:rsidRPr="00155F86" w:rsidTr="0057714D">
        <w:tc>
          <w:tcPr>
            <w:tcW w:w="3960" w:type="dxa"/>
            <w:vAlign w:val="bottom"/>
          </w:tcPr>
          <w:p w:rsidR="0024718A" w:rsidRPr="006D32E8" w:rsidRDefault="0024718A" w:rsidP="00B1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7407F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080" w:type="dxa"/>
          </w:tcPr>
          <w:p w:rsidR="0024718A" w:rsidRPr="00BE6CC5" w:rsidRDefault="0024718A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536</w:t>
            </w:r>
          </w:p>
        </w:tc>
        <w:tc>
          <w:tcPr>
            <w:tcW w:w="270" w:type="dxa"/>
          </w:tcPr>
          <w:p w:rsidR="0024718A" w:rsidRPr="00816E1A" w:rsidRDefault="0024718A" w:rsidP="00B1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4718A" w:rsidRPr="00BE6CC5" w:rsidRDefault="0024718A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751E">
              <w:rPr>
                <w:rFonts w:ascii="Angsana New" w:hAnsi="Angsana New"/>
                <w:sz w:val="30"/>
                <w:szCs w:val="30"/>
              </w:rPr>
              <w:t>548</w:t>
            </w:r>
          </w:p>
        </w:tc>
        <w:tc>
          <w:tcPr>
            <w:tcW w:w="270" w:type="dxa"/>
          </w:tcPr>
          <w:p w:rsidR="0024718A" w:rsidRPr="00816E1A" w:rsidRDefault="0024718A" w:rsidP="00B1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4718A" w:rsidRPr="00BE6CC5" w:rsidRDefault="0024718A" w:rsidP="00B1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536</w:t>
            </w:r>
          </w:p>
        </w:tc>
        <w:tc>
          <w:tcPr>
            <w:tcW w:w="270" w:type="dxa"/>
          </w:tcPr>
          <w:p w:rsidR="0024718A" w:rsidRPr="00816E1A" w:rsidRDefault="0024718A" w:rsidP="00B1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4718A" w:rsidRPr="00BE6CC5" w:rsidRDefault="0024718A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3F73">
              <w:rPr>
                <w:rFonts w:ascii="Angsana New" w:hAnsi="Angsana New"/>
                <w:sz w:val="30"/>
                <w:szCs w:val="30"/>
              </w:rPr>
              <w:t>548</w:t>
            </w:r>
          </w:p>
        </w:tc>
      </w:tr>
      <w:tr w:rsidR="0024718A" w:rsidRPr="00155F86" w:rsidTr="0057714D">
        <w:tc>
          <w:tcPr>
            <w:tcW w:w="3960" w:type="dxa"/>
            <w:vAlign w:val="bottom"/>
          </w:tcPr>
          <w:p w:rsidR="0024718A" w:rsidRPr="006D32E8" w:rsidRDefault="0024718A" w:rsidP="00B1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6D32E8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D32E8">
              <w:rPr>
                <w:rFonts w:ascii="Angsana New" w:hAnsi="Angsana New"/>
                <w:sz w:val="30"/>
                <w:szCs w:val="30"/>
                <w:cs/>
              </w:rPr>
              <w:t>ๆ</w:t>
            </w: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4718A" w:rsidRPr="00BE6CC5" w:rsidRDefault="0024718A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19,879</w:t>
            </w:r>
          </w:p>
        </w:tc>
        <w:tc>
          <w:tcPr>
            <w:tcW w:w="270" w:type="dxa"/>
          </w:tcPr>
          <w:p w:rsidR="0024718A" w:rsidRPr="00816E1A" w:rsidRDefault="0024718A" w:rsidP="00B1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4718A" w:rsidRPr="00BE6CC5" w:rsidRDefault="0024718A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751E">
              <w:rPr>
                <w:rFonts w:ascii="Angsana New" w:hAnsi="Angsana New"/>
                <w:sz w:val="30"/>
                <w:szCs w:val="30"/>
              </w:rPr>
              <w:t>26,846</w:t>
            </w:r>
          </w:p>
        </w:tc>
        <w:tc>
          <w:tcPr>
            <w:tcW w:w="270" w:type="dxa"/>
          </w:tcPr>
          <w:p w:rsidR="0024718A" w:rsidRPr="00816E1A" w:rsidRDefault="0024718A" w:rsidP="00B1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4718A" w:rsidRPr="00BE6CC5" w:rsidRDefault="0024718A" w:rsidP="00B1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19,879</w:t>
            </w:r>
          </w:p>
        </w:tc>
        <w:tc>
          <w:tcPr>
            <w:tcW w:w="270" w:type="dxa"/>
          </w:tcPr>
          <w:p w:rsidR="0024718A" w:rsidRPr="00816E1A" w:rsidRDefault="0024718A" w:rsidP="00B1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4718A" w:rsidRPr="00BE6CC5" w:rsidRDefault="0024718A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3F73">
              <w:rPr>
                <w:rFonts w:ascii="Angsana New" w:hAnsi="Angsana New"/>
                <w:sz w:val="30"/>
                <w:szCs w:val="30"/>
              </w:rPr>
              <w:t>26,846</w:t>
            </w:r>
          </w:p>
        </w:tc>
      </w:tr>
      <w:tr w:rsidR="0024718A" w:rsidRPr="00155F86" w:rsidTr="0057714D">
        <w:tc>
          <w:tcPr>
            <w:tcW w:w="3960" w:type="dxa"/>
            <w:vAlign w:val="bottom"/>
          </w:tcPr>
          <w:p w:rsidR="0024718A" w:rsidRPr="003C1FD9" w:rsidRDefault="0024718A" w:rsidP="00B1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1F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4718A" w:rsidRPr="00BE6CC5" w:rsidRDefault="0024718A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479,724</w:t>
            </w:r>
          </w:p>
        </w:tc>
        <w:tc>
          <w:tcPr>
            <w:tcW w:w="270" w:type="dxa"/>
          </w:tcPr>
          <w:p w:rsidR="0024718A" w:rsidRPr="00BE6CC5" w:rsidRDefault="0024718A" w:rsidP="00B1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4718A" w:rsidRPr="00BE6CC5" w:rsidRDefault="0024718A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751E">
              <w:rPr>
                <w:rFonts w:ascii="Angsana New" w:hAnsi="Angsana New"/>
                <w:b/>
                <w:bCs/>
                <w:sz w:val="30"/>
                <w:szCs w:val="30"/>
              </w:rPr>
              <w:t>485,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866</w:t>
            </w:r>
          </w:p>
        </w:tc>
        <w:tc>
          <w:tcPr>
            <w:tcW w:w="270" w:type="dxa"/>
          </w:tcPr>
          <w:p w:rsidR="0024718A" w:rsidRPr="00BE6CC5" w:rsidRDefault="0024718A" w:rsidP="00B1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4718A" w:rsidRPr="00BE6CC5" w:rsidRDefault="0024718A" w:rsidP="00B1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479,724</w:t>
            </w:r>
          </w:p>
        </w:tc>
        <w:tc>
          <w:tcPr>
            <w:tcW w:w="270" w:type="dxa"/>
          </w:tcPr>
          <w:p w:rsidR="0024718A" w:rsidRPr="00BE6CC5" w:rsidRDefault="0024718A" w:rsidP="00B1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4718A" w:rsidRPr="00BE6CC5" w:rsidRDefault="0024718A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3F73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5,365</w:t>
            </w:r>
          </w:p>
        </w:tc>
      </w:tr>
    </w:tbl>
    <w:p w:rsidR="005A0315" w:rsidRDefault="005A0315" w:rsidP="00377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0"/>
        <w:jc w:val="thaiDistribute"/>
        <w:rPr>
          <w:rFonts w:ascii="Angsana New" w:hAnsi="Angsana New"/>
          <w:sz w:val="30"/>
          <w:szCs w:val="30"/>
        </w:rPr>
      </w:pPr>
      <w:r w:rsidRPr="008E3542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</w:t>
      </w:r>
      <w:r w:rsidRPr="008E3542">
        <w:rPr>
          <w:rFonts w:ascii="Angsana New" w:hAnsi="Angsana New" w:hint="cs"/>
          <w:i/>
          <w:iCs/>
          <w:sz w:val="30"/>
          <w:szCs w:val="30"/>
          <w:cs/>
        </w:rPr>
        <w:t>กำ</w:t>
      </w:r>
      <w:r w:rsidRPr="008E3542">
        <w:rPr>
          <w:rFonts w:ascii="Angsana New" w:hAnsi="Angsana New"/>
          <w:i/>
          <w:iCs/>
          <w:sz w:val="30"/>
          <w:szCs w:val="30"/>
          <w:cs/>
        </w:rPr>
        <w:t>หนดไว้</w:t>
      </w:r>
    </w:p>
    <w:p w:rsidR="00837AC0" w:rsidRPr="00D14510" w:rsidRDefault="00392C0F" w:rsidP="0020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/>
        <w:ind w:left="540" w:right="562"/>
        <w:jc w:val="thaiDistribute"/>
        <w:rPr>
          <w:rFonts w:ascii="Angsana New" w:hAnsi="Angsana New"/>
          <w:sz w:val="30"/>
          <w:szCs w:val="30"/>
        </w:rPr>
      </w:pPr>
      <w:r w:rsidRPr="00F27D81">
        <w:rPr>
          <w:rFonts w:ascii="Angsana New" w:hAnsi="Angsana New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</w:t>
      </w:r>
      <w:r w:rsidRPr="009B7259">
        <w:rPr>
          <w:rFonts w:ascii="Angsana New" w:hAnsi="Angsana New"/>
          <w:sz w:val="30"/>
          <w:szCs w:val="30"/>
          <w:cs/>
        </w:rPr>
        <w:t xml:space="preserve">ร้อยละ </w:t>
      </w:r>
      <w:r w:rsidRPr="009B7259">
        <w:rPr>
          <w:rFonts w:ascii="Angsana New" w:hAnsi="Angsana New"/>
          <w:sz w:val="30"/>
          <w:szCs w:val="30"/>
        </w:rPr>
        <w:t>2</w:t>
      </w:r>
      <w:r w:rsidRPr="009B7259">
        <w:rPr>
          <w:rFonts w:ascii="Angsana New" w:hAnsi="Angsana New"/>
          <w:sz w:val="30"/>
          <w:szCs w:val="30"/>
          <w:cs/>
        </w:rPr>
        <w:t xml:space="preserve"> ถึง อัตราร้อยละ </w:t>
      </w:r>
      <w:r w:rsidRPr="009B7259">
        <w:rPr>
          <w:rFonts w:ascii="Angsana New" w:hAnsi="Angsana New"/>
          <w:sz w:val="30"/>
          <w:szCs w:val="30"/>
        </w:rPr>
        <w:t>4</w:t>
      </w:r>
      <w:r w:rsidRPr="009B7259">
        <w:rPr>
          <w:rFonts w:ascii="Angsana New" w:hAnsi="Angsana New"/>
          <w:sz w:val="30"/>
          <w:szCs w:val="30"/>
          <w:cs/>
        </w:rPr>
        <w:t xml:space="preserve"> ของ</w:t>
      </w:r>
      <w:r w:rsidRPr="00F27D81">
        <w:rPr>
          <w:rFonts w:ascii="Angsana New" w:hAnsi="Angsana New"/>
          <w:sz w:val="30"/>
          <w:szCs w:val="30"/>
          <w:cs/>
        </w:rPr>
        <w:t xml:space="preserve">เงินเดือนทุกเดือน และกลุ่มบริษัทจ่ายสมทบในอัตราร้อยละ </w:t>
      </w:r>
      <w:r w:rsidRPr="00F27D81">
        <w:rPr>
          <w:rFonts w:ascii="Angsana New" w:hAnsi="Angsana New"/>
          <w:sz w:val="30"/>
          <w:szCs w:val="30"/>
        </w:rPr>
        <w:t>2</w:t>
      </w:r>
      <w:r w:rsidRPr="00F27D81">
        <w:rPr>
          <w:rFonts w:ascii="Angsana New" w:hAnsi="Angsana New"/>
          <w:sz w:val="30"/>
          <w:szCs w:val="30"/>
          <w:cs/>
        </w:rPr>
        <w:t xml:space="preserve"> ถึง อัตราร้อยละ </w:t>
      </w:r>
      <w:r w:rsidRPr="00F27D81">
        <w:rPr>
          <w:rFonts w:ascii="Angsana New" w:hAnsi="Angsana New"/>
          <w:sz w:val="30"/>
          <w:szCs w:val="30"/>
        </w:rPr>
        <w:t>4</w:t>
      </w:r>
      <w:r w:rsidRPr="00F27D81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680491" w:rsidRPr="00F27D81" w:rsidRDefault="00F62818" w:rsidP="00377B4B">
      <w:pPr>
        <w:numPr>
          <w:ilvl w:val="0"/>
          <w:numId w:val="29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before="24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680491" w:rsidRPr="00F27D81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:rsidR="00680491" w:rsidRDefault="00680491" w:rsidP="0020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540" w:right="562"/>
        <w:jc w:val="thaiDistribute"/>
        <w:rPr>
          <w:rFonts w:ascii="Angsana New" w:hAnsi="Angsana New"/>
          <w:sz w:val="30"/>
          <w:szCs w:val="30"/>
        </w:rPr>
      </w:pPr>
      <w:r w:rsidRPr="00F27D81">
        <w:rPr>
          <w:rFonts w:ascii="Angsana New" w:hAnsi="Angsana New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990"/>
        <w:gridCol w:w="270"/>
        <w:gridCol w:w="990"/>
        <w:gridCol w:w="270"/>
        <w:gridCol w:w="1080"/>
        <w:gridCol w:w="270"/>
        <w:gridCol w:w="1089"/>
      </w:tblGrid>
      <w:tr w:rsidR="00CE4808" w:rsidRPr="00CE4808" w:rsidTr="00CE4808">
        <w:trPr>
          <w:tblHeader/>
        </w:trPr>
        <w:tc>
          <w:tcPr>
            <w:tcW w:w="4230" w:type="dxa"/>
          </w:tcPr>
          <w:p w:rsidR="00CE4808" w:rsidRPr="00CE4808" w:rsidRDefault="00CE4808" w:rsidP="00CE4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9" w:type="dxa"/>
            <w:gridSpan w:val="7"/>
            <w:tcBorders>
              <w:bottom w:val="single" w:sz="4" w:space="0" w:color="auto"/>
            </w:tcBorders>
          </w:tcPr>
          <w:p w:rsidR="00CE4808" w:rsidRPr="00CE4808" w:rsidRDefault="00CE4808" w:rsidP="00CE4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4808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</w:tr>
      <w:tr w:rsidR="00680491" w:rsidRPr="00CE4808" w:rsidTr="00CE4808">
        <w:trPr>
          <w:tblHeader/>
        </w:trPr>
        <w:tc>
          <w:tcPr>
            <w:tcW w:w="4230" w:type="dxa"/>
          </w:tcPr>
          <w:p w:rsidR="00680491" w:rsidRPr="00CE4808" w:rsidRDefault="00680491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80491" w:rsidRPr="00CE4808" w:rsidRDefault="00680491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E4808">
              <w:rPr>
                <w:rFonts w:ascii="Angsana New" w:hAnsi="Angsana New"/>
                <w:b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80491" w:rsidRPr="00CE4808" w:rsidRDefault="00680491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80491" w:rsidRPr="00CE4808" w:rsidRDefault="00680491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E4808">
              <w:rPr>
                <w:rFonts w:ascii="Angsana New" w:hAnsi="Angsana New"/>
                <w:b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2158" w:rsidRPr="006E1F17" w:rsidTr="00CE4808">
        <w:trPr>
          <w:tblHeader/>
        </w:trPr>
        <w:tc>
          <w:tcPr>
            <w:tcW w:w="4230" w:type="dxa"/>
          </w:tcPr>
          <w:p w:rsidR="009D2158" w:rsidRPr="006E1F17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A571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A5711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A571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A5711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9D2158" w:rsidRPr="00DF0E59" w:rsidTr="00CE4808">
        <w:tc>
          <w:tcPr>
            <w:tcW w:w="4230" w:type="dxa"/>
          </w:tcPr>
          <w:p w:rsidR="009D2158" w:rsidRPr="00DF0E59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0E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9D2158" w:rsidRPr="00DF0E59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9D2158" w:rsidRPr="00DF0E59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9D2158" w:rsidRPr="00DF0E59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9D2158" w:rsidRPr="00DF0E59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D2158" w:rsidRPr="00DF0E59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2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9D2158" w:rsidRPr="00DF0E59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:rsidR="009D2158" w:rsidRPr="00DF0E59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2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9D2158" w:rsidRPr="006E1F17" w:rsidTr="00B43202">
        <w:tc>
          <w:tcPr>
            <w:tcW w:w="4230" w:type="dxa"/>
          </w:tcPr>
          <w:p w:rsidR="009D2158" w:rsidRPr="006E1F17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BB765E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</w:tc>
        <w:tc>
          <w:tcPr>
            <w:tcW w:w="990" w:type="dxa"/>
          </w:tcPr>
          <w:p w:rsidR="009D2158" w:rsidRPr="006E1F17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2158" w:rsidRPr="006E1F17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9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D2158" w:rsidRPr="006E1F17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2158" w:rsidRPr="006E1F17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9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D2158" w:rsidRPr="006E1F17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2158" w:rsidRPr="006E1F17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9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9D2158" w:rsidRPr="006E1F17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3E39" w:rsidRPr="006E1F17" w:rsidTr="00B43202">
        <w:tc>
          <w:tcPr>
            <w:tcW w:w="4230" w:type="dxa"/>
          </w:tcPr>
          <w:p w:rsidR="00623E39" w:rsidRPr="006E1F17" w:rsidRDefault="00623E39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B765E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ระหว่างผลิต</w:t>
            </w:r>
          </w:p>
        </w:tc>
        <w:tc>
          <w:tcPr>
            <w:tcW w:w="990" w:type="dxa"/>
          </w:tcPr>
          <w:p w:rsidR="00623E39" w:rsidRPr="00BE6CC5" w:rsidRDefault="00623E39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14,127</w:t>
            </w:r>
          </w:p>
        </w:tc>
        <w:tc>
          <w:tcPr>
            <w:tcW w:w="270" w:type="dxa"/>
          </w:tcPr>
          <w:p w:rsidR="00623E39" w:rsidRPr="006E1F17" w:rsidRDefault="00623E39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9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23E39" w:rsidRPr="00BE6CC5" w:rsidRDefault="00623E39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B7751E">
              <w:rPr>
                <w:rFonts w:ascii="Angsana New" w:hAnsi="Angsana New"/>
                <w:sz w:val="30"/>
                <w:szCs w:val="30"/>
              </w:rPr>
              <w:t>(31,000)</w:t>
            </w:r>
          </w:p>
        </w:tc>
        <w:tc>
          <w:tcPr>
            <w:tcW w:w="270" w:type="dxa"/>
          </w:tcPr>
          <w:p w:rsidR="00623E39" w:rsidRPr="00816E1A" w:rsidRDefault="00623E39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23E39" w:rsidRPr="00BE6CC5" w:rsidRDefault="00623E39" w:rsidP="002E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14,127</w:t>
            </w:r>
          </w:p>
        </w:tc>
        <w:tc>
          <w:tcPr>
            <w:tcW w:w="270" w:type="dxa"/>
          </w:tcPr>
          <w:p w:rsidR="00623E39" w:rsidRPr="00816E1A" w:rsidRDefault="00623E39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623E39" w:rsidRPr="00BE6CC5" w:rsidRDefault="00623E39" w:rsidP="002E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B7751E">
              <w:rPr>
                <w:rFonts w:ascii="Angsana New" w:hAnsi="Angsana New"/>
                <w:sz w:val="30"/>
                <w:szCs w:val="30"/>
              </w:rPr>
              <w:t>(31,000)</w:t>
            </w:r>
          </w:p>
        </w:tc>
      </w:tr>
      <w:tr w:rsidR="00623E39" w:rsidRPr="006E1F17" w:rsidTr="00B43202">
        <w:tc>
          <w:tcPr>
            <w:tcW w:w="4230" w:type="dxa"/>
          </w:tcPr>
          <w:p w:rsidR="00623E39" w:rsidRPr="006E1F17" w:rsidRDefault="00623E39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BB765E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90" w:type="dxa"/>
          </w:tcPr>
          <w:p w:rsidR="00623E39" w:rsidRPr="00BE6CC5" w:rsidRDefault="00623E39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1,252,906</w:t>
            </w:r>
          </w:p>
        </w:tc>
        <w:tc>
          <w:tcPr>
            <w:tcW w:w="270" w:type="dxa"/>
          </w:tcPr>
          <w:p w:rsidR="00623E39" w:rsidRPr="006E1F17" w:rsidRDefault="00623E39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9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23E39" w:rsidRPr="00BE6CC5" w:rsidRDefault="00623E39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B7751E">
              <w:rPr>
                <w:rFonts w:ascii="Angsana New" w:hAnsi="Angsana New"/>
                <w:sz w:val="30"/>
                <w:szCs w:val="30"/>
              </w:rPr>
              <w:t>1,397,470</w:t>
            </w:r>
          </w:p>
        </w:tc>
        <w:tc>
          <w:tcPr>
            <w:tcW w:w="270" w:type="dxa"/>
          </w:tcPr>
          <w:p w:rsidR="00623E39" w:rsidRPr="00816E1A" w:rsidRDefault="00623E39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23E39" w:rsidRPr="00BE6CC5" w:rsidRDefault="00623E39" w:rsidP="002E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1,252,906</w:t>
            </w:r>
          </w:p>
        </w:tc>
        <w:tc>
          <w:tcPr>
            <w:tcW w:w="270" w:type="dxa"/>
          </w:tcPr>
          <w:p w:rsidR="00623E39" w:rsidRPr="00816E1A" w:rsidRDefault="00623E39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623E39" w:rsidRPr="00BE6CC5" w:rsidRDefault="00623E39" w:rsidP="007F3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B7751E">
              <w:rPr>
                <w:rFonts w:ascii="Angsana New" w:hAnsi="Angsana New"/>
                <w:sz w:val="30"/>
                <w:szCs w:val="30"/>
              </w:rPr>
              <w:t>1,397,470</w:t>
            </w:r>
          </w:p>
        </w:tc>
      </w:tr>
      <w:tr w:rsidR="00623E39" w:rsidRPr="006E1F17" w:rsidTr="00B43202">
        <w:tc>
          <w:tcPr>
            <w:tcW w:w="4230" w:type="dxa"/>
          </w:tcPr>
          <w:p w:rsidR="00623E39" w:rsidRPr="002B699F" w:rsidRDefault="00623E39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2B699F"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สินค้าสำเร็จรูปซื้อมาเพื่อขาย</w:t>
            </w:r>
          </w:p>
        </w:tc>
        <w:tc>
          <w:tcPr>
            <w:tcW w:w="990" w:type="dxa"/>
          </w:tcPr>
          <w:p w:rsidR="00623E39" w:rsidRPr="00BE6CC5" w:rsidRDefault="00EE630B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  <w:r w:rsidR="00623E3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604</w:t>
            </w:r>
          </w:p>
        </w:tc>
        <w:tc>
          <w:tcPr>
            <w:tcW w:w="270" w:type="dxa"/>
          </w:tcPr>
          <w:p w:rsidR="00623E39" w:rsidRPr="006E1F17" w:rsidRDefault="00623E39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9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23E39" w:rsidRPr="00BE6CC5" w:rsidRDefault="00623E39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B7751E">
              <w:rPr>
                <w:rFonts w:ascii="Angsana New" w:hAnsi="Angsana New"/>
                <w:sz w:val="30"/>
                <w:szCs w:val="30"/>
              </w:rPr>
              <w:t>6,660</w:t>
            </w:r>
          </w:p>
        </w:tc>
        <w:tc>
          <w:tcPr>
            <w:tcW w:w="270" w:type="dxa"/>
          </w:tcPr>
          <w:p w:rsidR="00623E39" w:rsidRPr="00816E1A" w:rsidRDefault="00623E39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23E39" w:rsidRPr="00BE6CC5" w:rsidRDefault="00623E39" w:rsidP="002E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13,342</w:t>
            </w:r>
          </w:p>
        </w:tc>
        <w:tc>
          <w:tcPr>
            <w:tcW w:w="270" w:type="dxa"/>
          </w:tcPr>
          <w:p w:rsidR="00623E39" w:rsidRPr="00816E1A" w:rsidRDefault="00623E39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623E39" w:rsidRPr="00BE6CC5" w:rsidRDefault="00623E39" w:rsidP="007F3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B7751E">
              <w:rPr>
                <w:rFonts w:ascii="Angsana New" w:hAnsi="Angsana New"/>
                <w:sz w:val="30"/>
                <w:szCs w:val="30"/>
              </w:rPr>
              <w:t>6,089</w:t>
            </w:r>
          </w:p>
        </w:tc>
      </w:tr>
      <w:tr w:rsidR="00623E39" w:rsidRPr="006E1F17" w:rsidTr="00B43202">
        <w:tc>
          <w:tcPr>
            <w:tcW w:w="4230" w:type="dxa"/>
          </w:tcPr>
          <w:p w:rsidR="00623E39" w:rsidRPr="007F4A58" w:rsidRDefault="00623E39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ค่าใช้จ่ายผลประโยชน์ตอบแทนพนักงาน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:rsidR="00623E39" w:rsidRPr="00BE6CC5" w:rsidRDefault="00623E39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681F91">
              <w:rPr>
                <w:rFonts w:ascii="Angsana New" w:hAnsi="Angsana New"/>
                <w:sz w:val="30"/>
                <w:szCs w:val="30"/>
              </w:rPr>
              <w:t>479,724</w:t>
            </w:r>
          </w:p>
        </w:tc>
        <w:tc>
          <w:tcPr>
            <w:tcW w:w="270" w:type="dxa"/>
          </w:tcPr>
          <w:p w:rsidR="00623E39" w:rsidRPr="006E1F17" w:rsidRDefault="00623E39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9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23E39" w:rsidRPr="00BE6CC5" w:rsidRDefault="00623E39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485,866</w:t>
            </w:r>
          </w:p>
        </w:tc>
        <w:tc>
          <w:tcPr>
            <w:tcW w:w="270" w:type="dxa"/>
          </w:tcPr>
          <w:p w:rsidR="00623E39" w:rsidRPr="00816E1A" w:rsidRDefault="00623E39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23E39" w:rsidRPr="00BE6CC5" w:rsidRDefault="00623E39" w:rsidP="002E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681F91">
              <w:rPr>
                <w:rFonts w:ascii="Angsana New" w:hAnsi="Angsana New"/>
                <w:sz w:val="30"/>
                <w:szCs w:val="30"/>
              </w:rPr>
              <w:t>479,724</w:t>
            </w:r>
          </w:p>
        </w:tc>
        <w:tc>
          <w:tcPr>
            <w:tcW w:w="270" w:type="dxa"/>
          </w:tcPr>
          <w:p w:rsidR="00623E39" w:rsidRPr="00816E1A" w:rsidRDefault="00623E39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623E39" w:rsidRPr="00BE6CC5" w:rsidRDefault="00623E39" w:rsidP="007F3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B7751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85</w:t>
            </w:r>
            <w:r w:rsidRPr="00B7751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365</w:t>
            </w:r>
          </w:p>
        </w:tc>
      </w:tr>
      <w:tr w:rsidR="00623E39" w:rsidRPr="006E1F17" w:rsidTr="00B43202">
        <w:tc>
          <w:tcPr>
            <w:tcW w:w="4230" w:type="dxa"/>
          </w:tcPr>
          <w:p w:rsidR="00623E39" w:rsidRPr="00BB765E" w:rsidRDefault="00623E39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990" w:type="dxa"/>
          </w:tcPr>
          <w:p w:rsidR="00623E39" w:rsidRPr="00BE6CC5" w:rsidRDefault="00623E39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171,224</w:t>
            </w:r>
          </w:p>
        </w:tc>
        <w:tc>
          <w:tcPr>
            <w:tcW w:w="270" w:type="dxa"/>
          </w:tcPr>
          <w:p w:rsidR="00623E39" w:rsidRPr="006E1F17" w:rsidRDefault="00623E39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9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23E39" w:rsidRPr="00BE6CC5" w:rsidRDefault="00623E39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B7751E">
              <w:rPr>
                <w:rFonts w:ascii="Angsana New" w:hAnsi="Angsana New"/>
                <w:sz w:val="30"/>
                <w:szCs w:val="30"/>
              </w:rPr>
              <w:t>158,925</w:t>
            </w:r>
          </w:p>
        </w:tc>
        <w:tc>
          <w:tcPr>
            <w:tcW w:w="270" w:type="dxa"/>
          </w:tcPr>
          <w:p w:rsidR="00623E39" w:rsidRPr="00816E1A" w:rsidRDefault="00623E39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23E39" w:rsidRPr="00BE6CC5" w:rsidRDefault="00623E39" w:rsidP="002E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171,224</w:t>
            </w:r>
          </w:p>
        </w:tc>
        <w:tc>
          <w:tcPr>
            <w:tcW w:w="270" w:type="dxa"/>
          </w:tcPr>
          <w:p w:rsidR="00623E39" w:rsidRPr="00816E1A" w:rsidRDefault="00623E39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623E39" w:rsidRPr="00BE6CC5" w:rsidRDefault="00623E39" w:rsidP="007F3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B7751E">
              <w:rPr>
                <w:rFonts w:ascii="Angsana New" w:hAnsi="Angsana New"/>
                <w:sz w:val="30"/>
                <w:szCs w:val="30"/>
              </w:rPr>
              <w:t>158,925</w:t>
            </w:r>
          </w:p>
        </w:tc>
      </w:tr>
      <w:tr w:rsidR="00623E39" w:rsidRPr="005C0A36" w:rsidTr="00B43202">
        <w:tc>
          <w:tcPr>
            <w:tcW w:w="4230" w:type="dxa"/>
          </w:tcPr>
          <w:p w:rsidR="00623E39" w:rsidRPr="005C0A36" w:rsidRDefault="00623E39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5C0A36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  <w:r w:rsidR="00C77754" w:rsidRPr="005C0A36">
              <w:rPr>
                <w:rFonts w:ascii="Angsana New" w:hAnsi="Angsana New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990" w:type="dxa"/>
          </w:tcPr>
          <w:p w:rsidR="00623E39" w:rsidRPr="005C0A36" w:rsidRDefault="00623E39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84,</w:t>
            </w:r>
            <w:r w:rsidR="00EE630B" w:rsidRPr="005C0A36">
              <w:rPr>
                <w:rFonts w:ascii="Angsana New" w:hAnsi="Angsana New"/>
                <w:sz w:val="30"/>
                <w:szCs w:val="30"/>
              </w:rPr>
              <w:t>836</w:t>
            </w:r>
          </w:p>
        </w:tc>
        <w:tc>
          <w:tcPr>
            <w:tcW w:w="270" w:type="dxa"/>
          </w:tcPr>
          <w:p w:rsidR="00623E39" w:rsidRPr="005C0A36" w:rsidRDefault="00623E39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9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23E39" w:rsidRPr="005C0A36" w:rsidRDefault="00623E39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80,542</w:t>
            </w:r>
          </w:p>
        </w:tc>
        <w:tc>
          <w:tcPr>
            <w:tcW w:w="270" w:type="dxa"/>
          </w:tcPr>
          <w:p w:rsidR="00623E39" w:rsidRPr="005C0A36" w:rsidRDefault="00623E39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23E39" w:rsidRPr="005C0A36" w:rsidRDefault="00623E39" w:rsidP="002E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84,831</w:t>
            </w:r>
          </w:p>
        </w:tc>
        <w:tc>
          <w:tcPr>
            <w:tcW w:w="270" w:type="dxa"/>
          </w:tcPr>
          <w:p w:rsidR="00623E39" w:rsidRPr="005C0A36" w:rsidRDefault="00623E39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623E39" w:rsidRPr="005C0A36" w:rsidRDefault="00623E39" w:rsidP="007F3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80,536</w:t>
            </w:r>
          </w:p>
        </w:tc>
      </w:tr>
      <w:tr w:rsidR="00623E39" w:rsidRPr="005C0A36" w:rsidTr="00C52925">
        <w:tc>
          <w:tcPr>
            <w:tcW w:w="4230" w:type="dxa"/>
          </w:tcPr>
          <w:p w:rsidR="00623E39" w:rsidRPr="005C0A36" w:rsidRDefault="00623E39" w:rsidP="00C5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5C0A36">
              <w:rPr>
                <w:rFonts w:ascii="Angsana New" w:hAnsi="Angsana New" w:hint="cs"/>
                <w:sz w:val="30"/>
                <w:szCs w:val="30"/>
                <w:cs/>
              </w:rPr>
              <w:t>ค่าบรรจุหีบห่อ</w:t>
            </w:r>
          </w:p>
        </w:tc>
        <w:tc>
          <w:tcPr>
            <w:tcW w:w="990" w:type="dxa"/>
          </w:tcPr>
          <w:p w:rsidR="00623E39" w:rsidRPr="005C0A36" w:rsidRDefault="00623E39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70,122</w:t>
            </w:r>
          </w:p>
        </w:tc>
        <w:tc>
          <w:tcPr>
            <w:tcW w:w="270" w:type="dxa"/>
            <w:vAlign w:val="bottom"/>
          </w:tcPr>
          <w:p w:rsidR="00623E39" w:rsidRPr="005C0A36" w:rsidRDefault="00623E39" w:rsidP="00C5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23E39" w:rsidRPr="005C0A36" w:rsidRDefault="00623E39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69,442</w:t>
            </w:r>
          </w:p>
        </w:tc>
        <w:tc>
          <w:tcPr>
            <w:tcW w:w="270" w:type="dxa"/>
            <w:vAlign w:val="bottom"/>
          </w:tcPr>
          <w:p w:rsidR="00623E39" w:rsidRPr="005C0A36" w:rsidRDefault="00623E39" w:rsidP="00C5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23E39" w:rsidRPr="005C0A36" w:rsidRDefault="00623E39" w:rsidP="002E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70,122</w:t>
            </w:r>
          </w:p>
        </w:tc>
        <w:tc>
          <w:tcPr>
            <w:tcW w:w="270" w:type="dxa"/>
            <w:vAlign w:val="bottom"/>
          </w:tcPr>
          <w:p w:rsidR="00623E39" w:rsidRPr="005C0A36" w:rsidRDefault="00623E39" w:rsidP="00C5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623E39" w:rsidRPr="005C0A36" w:rsidRDefault="00623E39" w:rsidP="007F3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69,442</w:t>
            </w:r>
          </w:p>
        </w:tc>
      </w:tr>
      <w:tr w:rsidR="00623E39" w:rsidRPr="005C0A36" w:rsidTr="00C52925">
        <w:tc>
          <w:tcPr>
            <w:tcW w:w="4230" w:type="dxa"/>
          </w:tcPr>
          <w:p w:rsidR="00623E39" w:rsidRPr="005C0A36" w:rsidRDefault="00623E39" w:rsidP="00C5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5C0A36">
              <w:rPr>
                <w:rFonts w:ascii="Angsana New" w:hAnsi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990" w:type="dxa"/>
          </w:tcPr>
          <w:p w:rsidR="00623E39" w:rsidRPr="005C0A36" w:rsidRDefault="00623E39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44,</w:t>
            </w:r>
            <w:r w:rsidR="00EE630B" w:rsidRPr="005C0A36">
              <w:rPr>
                <w:rFonts w:ascii="Angsana New" w:hAnsi="Angsana New"/>
                <w:sz w:val="30"/>
                <w:szCs w:val="30"/>
              </w:rPr>
              <w:t>951</w:t>
            </w:r>
          </w:p>
        </w:tc>
        <w:tc>
          <w:tcPr>
            <w:tcW w:w="270" w:type="dxa"/>
          </w:tcPr>
          <w:p w:rsidR="00623E39" w:rsidRPr="005C0A36" w:rsidRDefault="00623E39" w:rsidP="00C5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23E39" w:rsidRPr="005C0A36" w:rsidRDefault="00623E39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48,631</w:t>
            </w:r>
          </w:p>
        </w:tc>
        <w:tc>
          <w:tcPr>
            <w:tcW w:w="270" w:type="dxa"/>
          </w:tcPr>
          <w:p w:rsidR="00623E39" w:rsidRPr="005C0A36" w:rsidRDefault="00623E39" w:rsidP="00C5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23E39" w:rsidRPr="005C0A36" w:rsidRDefault="00623E39" w:rsidP="002E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44,877</w:t>
            </w:r>
          </w:p>
        </w:tc>
        <w:tc>
          <w:tcPr>
            <w:tcW w:w="270" w:type="dxa"/>
          </w:tcPr>
          <w:p w:rsidR="00623E39" w:rsidRPr="005C0A36" w:rsidRDefault="00623E39" w:rsidP="00C5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623E39" w:rsidRPr="005C0A36" w:rsidRDefault="00623E39" w:rsidP="007F3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48,628</w:t>
            </w:r>
          </w:p>
        </w:tc>
      </w:tr>
      <w:tr w:rsidR="00623E39" w:rsidRPr="005C0A36" w:rsidTr="00B43202">
        <w:tc>
          <w:tcPr>
            <w:tcW w:w="4230" w:type="dxa"/>
          </w:tcPr>
          <w:p w:rsidR="00623E39" w:rsidRPr="005C0A36" w:rsidRDefault="00623E39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5C0A36"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990" w:type="dxa"/>
          </w:tcPr>
          <w:p w:rsidR="00623E39" w:rsidRPr="005C0A36" w:rsidRDefault="00623E39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38,189</w:t>
            </w:r>
          </w:p>
        </w:tc>
        <w:tc>
          <w:tcPr>
            <w:tcW w:w="270" w:type="dxa"/>
          </w:tcPr>
          <w:p w:rsidR="00623E39" w:rsidRPr="005C0A36" w:rsidRDefault="00623E39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9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23E39" w:rsidRPr="005C0A36" w:rsidRDefault="00623E39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36,865</w:t>
            </w:r>
          </w:p>
        </w:tc>
        <w:tc>
          <w:tcPr>
            <w:tcW w:w="270" w:type="dxa"/>
          </w:tcPr>
          <w:p w:rsidR="00623E39" w:rsidRPr="005C0A36" w:rsidRDefault="00623E39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23E39" w:rsidRPr="005C0A36" w:rsidRDefault="00623E39" w:rsidP="002E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38,189</w:t>
            </w:r>
          </w:p>
        </w:tc>
        <w:tc>
          <w:tcPr>
            <w:tcW w:w="270" w:type="dxa"/>
          </w:tcPr>
          <w:p w:rsidR="00623E39" w:rsidRPr="005C0A36" w:rsidRDefault="00623E39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623E39" w:rsidRPr="005C0A36" w:rsidRDefault="00623E39" w:rsidP="007F3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36,865</w:t>
            </w:r>
          </w:p>
        </w:tc>
      </w:tr>
      <w:tr w:rsidR="00623E39" w:rsidRPr="006E1F17" w:rsidTr="00C52925">
        <w:tc>
          <w:tcPr>
            <w:tcW w:w="4230" w:type="dxa"/>
          </w:tcPr>
          <w:p w:rsidR="00623E39" w:rsidRPr="005C0A36" w:rsidRDefault="00623E39" w:rsidP="00C5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5C0A36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ผลขาดทุนจากการด้อยค่าเงินลงทุน</w:t>
            </w:r>
          </w:p>
        </w:tc>
        <w:tc>
          <w:tcPr>
            <w:tcW w:w="990" w:type="dxa"/>
          </w:tcPr>
          <w:p w:rsidR="00623E39" w:rsidRPr="005C0A36" w:rsidRDefault="003648C2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1</w:t>
            </w:r>
            <w:r w:rsidR="00623E39" w:rsidRPr="005C0A36">
              <w:rPr>
                <w:rFonts w:ascii="Angsana New" w:hAnsi="Angsana New"/>
                <w:sz w:val="30"/>
                <w:szCs w:val="30"/>
              </w:rPr>
              <w:t>,</w:t>
            </w:r>
            <w:r w:rsidRPr="005C0A36">
              <w:rPr>
                <w:rFonts w:ascii="Angsana New" w:hAnsi="Angsana New"/>
                <w:sz w:val="30"/>
                <w:szCs w:val="30"/>
              </w:rPr>
              <w:t>534</w:t>
            </w:r>
          </w:p>
        </w:tc>
        <w:tc>
          <w:tcPr>
            <w:tcW w:w="270" w:type="dxa"/>
          </w:tcPr>
          <w:p w:rsidR="00623E39" w:rsidRPr="005C0A36" w:rsidRDefault="00623E39" w:rsidP="00C5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23E39" w:rsidRPr="005C0A36" w:rsidRDefault="00623E39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31,364</w:t>
            </w:r>
          </w:p>
        </w:tc>
        <w:tc>
          <w:tcPr>
            <w:tcW w:w="270" w:type="dxa"/>
          </w:tcPr>
          <w:p w:rsidR="00623E39" w:rsidRPr="005C0A36" w:rsidRDefault="00623E39" w:rsidP="00C5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23E39" w:rsidRPr="005C0A36" w:rsidRDefault="00623E39" w:rsidP="002E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3,877</w:t>
            </w:r>
          </w:p>
        </w:tc>
        <w:tc>
          <w:tcPr>
            <w:tcW w:w="270" w:type="dxa"/>
          </w:tcPr>
          <w:p w:rsidR="00623E39" w:rsidRPr="005C0A36" w:rsidRDefault="00623E39" w:rsidP="00C5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623E39" w:rsidRPr="00B7751E" w:rsidRDefault="00623E39" w:rsidP="007F3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34,443</w:t>
            </w:r>
          </w:p>
        </w:tc>
      </w:tr>
      <w:tr w:rsidR="00623E39" w:rsidRPr="006E1F17" w:rsidTr="00B43202">
        <w:tc>
          <w:tcPr>
            <w:tcW w:w="4230" w:type="dxa"/>
          </w:tcPr>
          <w:p w:rsidR="00623E39" w:rsidRPr="00C438F1" w:rsidRDefault="00623E39" w:rsidP="00B1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C438F1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C438F1">
              <w:rPr>
                <w:rFonts w:ascii="Angsana New" w:hAnsi="Angsana New" w:hint="cs"/>
                <w:sz w:val="30"/>
                <w:szCs w:val="30"/>
                <w:cs/>
              </w:rPr>
              <w:t>ส่งเสริมการขาย</w:t>
            </w:r>
          </w:p>
        </w:tc>
        <w:tc>
          <w:tcPr>
            <w:tcW w:w="990" w:type="dxa"/>
          </w:tcPr>
          <w:p w:rsidR="00623E39" w:rsidRPr="00BE6CC5" w:rsidRDefault="00623E39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593607">
              <w:rPr>
                <w:rFonts w:ascii="Angsana New" w:hAnsi="Angsana New"/>
                <w:sz w:val="30"/>
                <w:szCs w:val="30"/>
              </w:rPr>
              <w:t>34,363</w:t>
            </w:r>
          </w:p>
        </w:tc>
        <w:tc>
          <w:tcPr>
            <w:tcW w:w="270" w:type="dxa"/>
          </w:tcPr>
          <w:p w:rsidR="00623E39" w:rsidRPr="00816E1A" w:rsidRDefault="00623E39" w:rsidP="00B1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23E39" w:rsidRPr="00B13F73" w:rsidRDefault="00623E39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B7751E">
              <w:rPr>
                <w:rFonts w:ascii="Angsana New" w:hAnsi="Angsana New"/>
                <w:sz w:val="30"/>
                <w:szCs w:val="30"/>
              </w:rPr>
              <w:t>16,547</w:t>
            </w:r>
          </w:p>
        </w:tc>
        <w:tc>
          <w:tcPr>
            <w:tcW w:w="270" w:type="dxa"/>
          </w:tcPr>
          <w:p w:rsidR="00623E39" w:rsidRPr="00816E1A" w:rsidRDefault="00623E39" w:rsidP="00B1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23E39" w:rsidRPr="00BE6CC5" w:rsidRDefault="00623E39" w:rsidP="002E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593607">
              <w:rPr>
                <w:rFonts w:ascii="Angsana New" w:hAnsi="Angsana New"/>
                <w:sz w:val="30"/>
                <w:szCs w:val="30"/>
              </w:rPr>
              <w:t>34,363</w:t>
            </w:r>
          </w:p>
        </w:tc>
        <w:tc>
          <w:tcPr>
            <w:tcW w:w="270" w:type="dxa"/>
          </w:tcPr>
          <w:p w:rsidR="00623E39" w:rsidRPr="00816E1A" w:rsidRDefault="00623E39" w:rsidP="00B1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623E39" w:rsidRPr="00BE6CC5" w:rsidRDefault="00623E39" w:rsidP="007F3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B7751E">
              <w:rPr>
                <w:rFonts w:ascii="Angsana New" w:hAnsi="Angsana New"/>
                <w:sz w:val="30"/>
                <w:szCs w:val="30"/>
              </w:rPr>
              <w:t>16,527</w:t>
            </w:r>
          </w:p>
        </w:tc>
      </w:tr>
      <w:tr w:rsidR="00623E39" w:rsidRPr="005C0A36" w:rsidTr="00B31221">
        <w:tc>
          <w:tcPr>
            <w:tcW w:w="4230" w:type="dxa"/>
          </w:tcPr>
          <w:p w:rsidR="00623E39" w:rsidRPr="005C0A36" w:rsidRDefault="00623E39" w:rsidP="00B1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5C0A36">
              <w:rPr>
                <w:rFonts w:ascii="Angsana New" w:hAnsi="Angsana New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23E39" w:rsidRPr="005C0A36" w:rsidRDefault="003648C2" w:rsidP="005C0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75</w:t>
            </w:r>
            <w:r w:rsidR="00623E39" w:rsidRPr="005C0A36">
              <w:rPr>
                <w:rFonts w:ascii="Angsana New" w:hAnsi="Angsana New"/>
                <w:sz w:val="30"/>
                <w:szCs w:val="30"/>
              </w:rPr>
              <w:t>,</w:t>
            </w:r>
            <w:r w:rsidRPr="005C0A36">
              <w:rPr>
                <w:rFonts w:ascii="Angsana New" w:hAnsi="Angsana New"/>
                <w:sz w:val="30"/>
                <w:szCs w:val="30"/>
              </w:rPr>
              <w:t>8</w:t>
            </w:r>
            <w:r w:rsidR="005C0A36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70" w:type="dxa"/>
          </w:tcPr>
          <w:p w:rsidR="00623E39" w:rsidRPr="005C0A36" w:rsidRDefault="00623E39" w:rsidP="00B1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23E39" w:rsidRPr="005C0A36" w:rsidRDefault="00623E39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120,978</w:t>
            </w:r>
          </w:p>
        </w:tc>
        <w:tc>
          <w:tcPr>
            <w:tcW w:w="270" w:type="dxa"/>
          </w:tcPr>
          <w:p w:rsidR="00623E39" w:rsidRPr="005C0A36" w:rsidRDefault="00623E39" w:rsidP="00B1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23E39" w:rsidRPr="005C0A36" w:rsidRDefault="003648C2" w:rsidP="0036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72</w:t>
            </w:r>
            <w:r w:rsidR="00623E39" w:rsidRPr="005C0A36">
              <w:rPr>
                <w:rFonts w:ascii="Angsana New" w:hAnsi="Angsana New"/>
                <w:sz w:val="30"/>
                <w:szCs w:val="30"/>
              </w:rPr>
              <w:t>,</w:t>
            </w:r>
            <w:r w:rsidRPr="005C0A36">
              <w:rPr>
                <w:rFonts w:ascii="Angsana New" w:hAnsi="Angsana New"/>
                <w:sz w:val="30"/>
                <w:szCs w:val="30"/>
              </w:rPr>
              <w:t>403</w:t>
            </w:r>
          </w:p>
        </w:tc>
        <w:tc>
          <w:tcPr>
            <w:tcW w:w="270" w:type="dxa"/>
          </w:tcPr>
          <w:p w:rsidR="00623E39" w:rsidRPr="005C0A36" w:rsidRDefault="00623E39" w:rsidP="00B1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623E39" w:rsidRPr="005C0A36" w:rsidRDefault="00C77754" w:rsidP="007F3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108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119</w:t>
            </w:r>
            <w:r w:rsidR="00623E39" w:rsidRPr="005C0A36">
              <w:rPr>
                <w:rFonts w:ascii="Angsana New" w:hAnsi="Angsana New"/>
                <w:sz w:val="30"/>
                <w:szCs w:val="30"/>
              </w:rPr>
              <w:t>,</w:t>
            </w:r>
            <w:r w:rsidRPr="005C0A36">
              <w:rPr>
                <w:rFonts w:ascii="Angsana New" w:hAnsi="Angsana New"/>
                <w:sz w:val="30"/>
                <w:szCs w:val="30"/>
              </w:rPr>
              <w:t>814</w:t>
            </w:r>
          </w:p>
        </w:tc>
      </w:tr>
      <w:tr w:rsidR="00623E39" w:rsidRPr="006E1F17" w:rsidTr="00B31221">
        <w:tc>
          <w:tcPr>
            <w:tcW w:w="4230" w:type="dxa"/>
          </w:tcPr>
          <w:p w:rsidR="00623E39" w:rsidRPr="005C0A36" w:rsidRDefault="00623E39" w:rsidP="001D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47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0A3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5C0A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ต้นทุนขาย</w:t>
            </w:r>
            <w:r w:rsidRPr="005C0A3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, </w:t>
            </w:r>
            <w:r w:rsidRPr="005C0A3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ต้นทุนในการจัดจำหน่าย</w:t>
            </w:r>
            <w:r w:rsidRPr="005C0A3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  <w:p w:rsidR="00623E39" w:rsidRPr="005C0A36" w:rsidRDefault="00623E39" w:rsidP="00EE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47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0A3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และ</w:t>
            </w:r>
            <w:r w:rsidRPr="005C0A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23E39" w:rsidRPr="005C0A36" w:rsidRDefault="00623E39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23E39" w:rsidRPr="005C0A36" w:rsidRDefault="003648C2" w:rsidP="0036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0A36">
              <w:rPr>
                <w:rFonts w:ascii="Angsana New" w:hAnsi="Angsana New"/>
                <w:b/>
                <w:bCs/>
                <w:sz w:val="30"/>
                <w:szCs w:val="30"/>
              </w:rPr>
              <w:t>2,296</w:t>
            </w:r>
            <w:r w:rsidR="00623E39" w:rsidRPr="005C0A3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C0A3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5C0A36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:rsidR="00623E39" w:rsidRPr="005C0A36" w:rsidRDefault="00623E39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23E39" w:rsidRPr="005C0A36" w:rsidRDefault="00623E39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23E39" w:rsidRPr="005C0A36" w:rsidRDefault="00623E39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0A36">
              <w:rPr>
                <w:rFonts w:ascii="Angsana New" w:hAnsi="Angsana New"/>
                <w:b/>
                <w:bCs/>
                <w:sz w:val="30"/>
                <w:szCs w:val="30"/>
              </w:rPr>
              <w:t>2,422,290</w:t>
            </w:r>
          </w:p>
        </w:tc>
        <w:tc>
          <w:tcPr>
            <w:tcW w:w="270" w:type="dxa"/>
          </w:tcPr>
          <w:p w:rsidR="00623E39" w:rsidRPr="005C0A36" w:rsidRDefault="00623E39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23E39" w:rsidRPr="005C0A36" w:rsidRDefault="00623E39" w:rsidP="002E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23E39" w:rsidRPr="005C0A36" w:rsidRDefault="003648C2" w:rsidP="002E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0A36">
              <w:rPr>
                <w:rFonts w:ascii="Angsana New" w:hAnsi="Angsana New"/>
                <w:b/>
                <w:bCs/>
                <w:sz w:val="30"/>
                <w:szCs w:val="30"/>
              </w:rPr>
              <w:t>2,279</w:t>
            </w:r>
            <w:r w:rsidR="00623E39" w:rsidRPr="005C0A3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C0A36">
              <w:rPr>
                <w:rFonts w:ascii="Angsana New" w:hAnsi="Angsana New"/>
                <w:b/>
                <w:bCs/>
                <w:sz w:val="30"/>
                <w:szCs w:val="30"/>
              </w:rPr>
              <w:t>985</w:t>
            </w:r>
          </w:p>
        </w:tc>
        <w:tc>
          <w:tcPr>
            <w:tcW w:w="270" w:type="dxa"/>
          </w:tcPr>
          <w:p w:rsidR="00623E39" w:rsidRPr="005C0A36" w:rsidRDefault="00623E39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623E39" w:rsidRPr="005C0A36" w:rsidRDefault="00623E39" w:rsidP="007F3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23E39" w:rsidRDefault="00C77754" w:rsidP="007F3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0A36">
              <w:rPr>
                <w:rFonts w:ascii="Angsana New" w:hAnsi="Angsana New"/>
                <w:b/>
                <w:bCs/>
                <w:sz w:val="30"/>
                <w:szCs w:val="30"/>
              </w:rPr>
              <w:t>2,423,104</w:t>
            </w:r>
          </w:p>
        </w:tc>
      </w:tr>
    </w:tbl>
    <w:p w:rsidR="004E6AEA" w:rsidRPr="00155F86" w:rsidRDefault="00F62818" w:rsidP="00AB426F">
      <w:pPr>
        <w:numPr>
          <w:ilvl w:val="0"/>
          <w:numId w:val="29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before="120"/>
        <w:ind w:left="346" w:hanging="346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4E6AEA" w:rsidRPr="009A2592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:rsidR="00E50C22" w:rsidRDefault="00E50C22" w:rsidP="00377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D67E3E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</w:t>
      </w:r>
      <w:r w:rsidRPr="00D67E3E">
        <w:rPr>
          <w:rFonts w:ascii="Angsana New" w:hAnsi="Angsana New" w:hint="cs"/>
          <w:bCs/>
          <w:i/>
          <w:iCs/>
          <w:sz w:val="30"/>
          <w:szCs w:val="30"/>
          <w:cs/>
        </w:rPr>
        <w:t>ที่</w:t>
      </w:r>
      <w:r w:rsidRPr="00D67E3E">
        <w:rPr>
          <w:rFonts w:ascii="Angsana New" w:hAnsi="Angsana New"/>
          <w:bCs/>
          <w:i/>
          <w:iCs/>
          <w:sz w:val="30"/>
          <w:szCs w:val="30"/>
          <w:cs/>
        </w:rPr>
        <w:t>รับรู้ในกำไรหรือขาดทุน</w:t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330"/>
        <w:gridCol w:w="861"/>
        <w:gridCol w:w="1068"/>
        <w:gridCol w:w="265"/>
        <w:gridCol w:w="1068"/>
        <w:gridCol w:w="265"/>
        <w:gridCol w:w="1071"/>
        <w:gridCol w:w="265"/>
        <w:gridCol w:w="987"/>
      </w:tblGrid>
      <w:tr w:rsidR="00CE4808" w:rsidRPr="00CE4808" w:rsidTr="00CE4808">
        <w:trPr>
          <w:tblHeader/>
        </w:trPr>
        <w:tc>
          <w:tcPr>
            <w:tcW w:w="3330" w:type="dxa"/>
          </w:tcPr>
          <w:p w:rsidR="00CE4808" w:rsidRPr="00CE4808" w:rsidRDefault="00CE4808" w:rsidP="00CE4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61" w:type="dxa"/>
          </w:tcPr>
          <w:p w:rsidR="00CE4808" w:rsidRPr="00CE4808" w:rsidRDefault="00CE4808" w:rsidP="00CE4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89" w:type="dxa"/>
            <w:gridSpan w:val="7"/>
            <w:tcBorders>
              <w:bottom w:val="single" w:sz="4" w:space="0" w:color="auto"/>
            </w:tcBorders>
          </w:tcPr>
          <w:p w:rsidR="00CE4808" w:rsidRPr="00CE4808" w:rsidRDefault="00CE4808" w:rsidP="00CE4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E4808">
              <w:rPr>
                <w:rFonts w:ascii="Angsana New" w:hAnsi="Angsana New"/>
                <w:b/>
                <w:sz w:val="30"/>
                <w:szCs w:val="30"/>
                <w:cs/>
              </w:rPr>
              <w:t>(</w:t>
            </w:r>
            <w:r w:rsidRPr="00CE4808">
              <w:rPr>
                <w:rFonts w:ascii="Angsana New" w:hAnsi="Angsana New" w:hint="cs"/>
                <w:b/>
                <w:sz w:val="30"/>
                <w:szCs w:val="30"/>
                <w:cs/>
              </w:rPr>
              <w:t>พัน</w:t>
            </w:r>
            <w:r w:rsidRPr="00CE4808">
              <w:rPr>
                <w:rFonts w:ascii="Angsana New" w:hAnsi="Angsana New"/>
                <w:b/>
                <w:sz w:val="30"/>
                <w:szCs w:val="30"/>
                <w:cs/>
              </w:rPr>
              <w:t>บาท)</w:t>
            </w:r>
          </w:p>
        </w:tc>
      </w:tr>
      <w:tr w:rsidR="00340A50" w:rsidRPr="00CE4808" w:rsidTr="00CE4808">
        <w:trPr>
          <w:tblHeader/>
        </w:trPr>
        <w:tc>
          <w:tcPr>
            <w:tcW w:w="3330" w:type="dxa"/>
          </w:tcPr>
          <w:p w:rsidR="00340A50" w:rsidRPr="00CE4808" w:rsidRDefault="00340A50" w:rsidP="00447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861" w:type="dxa"/>
          </w:tcPr>
          <w:p w:rsidR="00340A50" w:rsidRPr="00CE4808" w:rsidRDefault="00340A50" w:rsidP="00447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40A50" w:rsidRPr="00CE4808" w:rsidRDefault="00340A50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E4808">
              <w:rPr>
                <w:rFonts w:ascii="Angsana New" w:hAnsi="Angsana New"/>
                <w:b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:rsidR="00340A50" w:rsidRPr="00CE4808" w:rsidRDefault="00340A50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40A50" w:rsidRPr="00CE4808" w:rsidRDefault="00340A50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E4808">
              <w:rPr>
                <w:rFonts w:ascii="Angsana New" w:hAnsi="Angsana New"/>
                <w:b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2158" w:rsidRPr="00DF6C20" w:rsidTr="00CE4808">
        <w:trPr>
          <w:tblHeader/>
        </w:trPr>
        <w:tc>
          <w:tcPr>
            <w:tcW w:w="3330" w:type="dxa"/>
          </w:tcPr>
          <w:p w:rsidR="009D2158" w:rsidRPr="00DF6C20" w:rsidRDefault="009D2158" w:rsidP="009D2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61" w:type="dxa"/>
          </w:tcPr>
          <w:p w:rsidR="009D2158" w:rsidRPr="00DF6C20" w:rsidRDefault="009D2158" w:rsidP="009D2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F6C2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A571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5" w:type="dxa"/>
            <w:tcBorders>
              <w:top w:val="single" w:sz="4" w:space="0" w:color="auto"/>
            </w:tcBorders>
            <w:shd w:val="clear" w:color="auto" w:fill="auto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A5711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65" w:type="dxa"/>
            <w:shd w:val="clear" w:color="auto" w:fill="auto"/>
          </w:tcPr>
          <w:p w:rsidR="009D2158" w:rsidRPr="00DF6C20" w:rsidRDefault="009D2158" w:rsidP="009D21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A571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5" w:type="dxa"/>
            <w:shd w:val="clear" w:color="auto" w:fill="auto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A5711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9D2158" w:rsidRPr="00DF6C20" w:rsidTr="00CE4808">
        <w:tc>
          <w:tcPr>
            <w:tcW w:w="4191" w:type="dxa"/>
            <w:gridSpan w:val="2"/>
          </w:tcPr>
          <w:p w:rsidR="009D2158" w:rsidRPr="00DF6C20" w:rsidRDefault="009D2158" w:rsidP="009D2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F6C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DF6C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DF6C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  <w:r w:rsidRPr="00DF6C20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:rsidR="009D2158" w:rsidRPr="00DF6C20" w:rsidRDefault="009D2158" w:rsidP="009D21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9D2158" w:rsidRPr="00DF6C20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:rsidR="009D2158" w:rsidRPr="00DF6C20" w:rsidRDefault="009D2158" w:rsidP="009D21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9D2158" w:rsidRPr="00DF6C20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:rsidR="009D2158" w:rsidRPr="00DF6C20" w:rsidRDefault="009D2158" w:rsidP="009D21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9D2158" w:rsidRPr="00DF6C20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:rsidR="009D2158" w:rsidRPr="00DF6C20" w:rsidRDefault="009D2158" w:rsidP="009D21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2D00" w:rsidRPr="00DF6C20" w:rsidTr="00D80CFA">
        <w:tc>
          <w:tcPr>
            <w:tcW w:w="3330" w:type="dxa"/>
          </w:tcPr>
          <w:p w:rsidR="00F52D00" w:rsidRPr="00DF6C20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  <w:r w:rsidRPr="00DF6C20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  <w:r w:rsidRPr="00DF6C2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61" w:type="dxa"/>
          </w:tcPr>
          <w:p w:rsidR="00F52D00" w:rsidRPr="00DF6C20" w:rsidRDefault="00F52D00" w:rsidP="009D2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:rsidR="00F52D00" w:rsidRPr="00610C82" w:rsidRDefault="00F52D00" w:rsidP="00443F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50,77</w:t>
            </w:r>
            <w:r w:rsidR="005C0A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5" w:type="dxa"/>
          </w:tcPr>
          <w:p w:rsidR="00F52D00" w:rsidRPr="00DF6C20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:rsidR="00F52D00" w:rsidRPr="00610C82" w:rsidRDefault="00F52D00" w:rsidP="00052C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59,450</w:t>
            </w:r>
          </w:p>
        </w:tc>
        <w:tc>
          <w:tcPr>
            <w:tcW w:w="265" w:type="dxa"/>
          </w:tcPr>
          <w:p w:rsidR="00F52D00" w:rsidRPr="00DF6C20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F52D00" w:rsidRPr="00610C82" w:rsidRDefault="00F52D00" w:rsidP="00947E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50,666</w:t>
            </w:r>
          </w:p>
        </w:tc>
        <w:tc>
          <w:tcPr>
            <w:tcW w:w="265" w:type="dxa"/>
          </w:tcPr>
          <w:p w:rsidR="00F52D00" w:rsidRPr="00DF6C20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:rsidR="00F52D00" w:rsidRPr="00610C82" w:rsidRDefault="00F52D00" w:rsidP="00052C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59,450</w:t>
            </w:r>
          </w:p>
        </w:tc>
      </w:tr>
      <w:tr w:rsidR="00F52D00" w:rsidRPr="00DF6C20" w:rsidTr="00D80CFA">
        <w:tc>
          <w:tcPr>
            <w:tcW w:w="3330" w:type="dxa"/>
          </w:tcPr>
          <w:p w:rsidR="00F52D00" w:rsidRPr="00947E92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ภาษีปี</w:t>
            </w:r>
            <w:r w:rsidRPr="00DF6C20">
              <w:rPr>
                <w:rFonts w:ascii="Angsana New" w:hAnsi="Angsana New"/>
                <w:sz w:val="30"/>
                <w:szCs w:val="30"/>
                <w:cs/>
              </w:rPr>
              <w:t>ก่อนๆ ที่บันทึกต่ำไป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สูงไป)</w:t>
            </w:r>
          </w:p>
        </w:tc>
        <w:tc>
          <w:tcPr>
            <w:tcW w:w="861" w:type="dxa"/>
          </w:tcPr>
          <w:p w:rsidR="00F52D00" w:rsidRPr="00DF6C20" w:rsidRDefault="00F52D00" w:rsidP="009D2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F52D00" w:rsidRPr="00972726" w:rsidRDefault="00F52D00" w:rsidP="00443FAD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(114)</w:t>
            </w:r>
          </w:p>
        </w:tc>
        <w:tc>
          <w:tcPr>
            <w:tcW w:w="265" w:type="dxa"/>
          </w:tcPr>
          <w:p w:rsidR="00F52D00" w:rsidRPr="00DF6C20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F52D00" w:rsidRPr="00972726" w:rsidRDefault="00F52D00" w:rsidP="00052C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215</w:t>
            </w:r>
          </w:p>
        </w:tc>
        <w:tc>
          <w:tcPr>
            <w:tcW w:w="265" w:type="dxa"/>
          </w:tcPr>
          <w:p w:rsidR="00F52D00" w:rsidRPr="00DF6C20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F52D00" w:rsidRPr="00972726" w:rsidRDefault="00F52D00" w:rsidP="009D215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(114)</w:t>
            </w:r>
          </w:p>
        </w:tc>
        <w:tc>
          <w:tcPr>
            <w:tcW w:w="265" w:type="dxa"/>
          </w:tcPr>
          <w:p w:rsidR="00F52D00" w:rsidRPr="00DF6C20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:rsidR="00F52D00" w:rsidRPr="00972726" w:rsidRDefault="00F52D00" w:rsidP="00052C0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215</w:t>
            </w:r>
          </w:p>
        </w:tc>
      </w:tr>
      <w:tr w:rsidR="00F52D00" w:rsidRPr="00DF6C20" w:rsidTr="00D80CFA">
        <w:tc>
          <w:tcPr>
            <w:tcW w:w="3330" w:type="dxa"/>
          </w:tcPr>
          <w:p w:rsidR="00F52D00" w:rsidRPr="00DF6C20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1" w:type="dxa"/>
          </w:tcPr>
          <w:p w:rsidR="00F52D00" w:rsidRPr="00DF6C20" w:rsidRDefault="00F52D00" w:rsidP="009D2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2D00" w:rsidRPr="00947E92" w:rsidRDefault="00F52D00" w:rsidP="00443F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50,6</w:t>
            </w:r>
            <w:r w:rsidR="005C0A3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265" w:type="dxa"/>
          </w:tcPr>
          <w:p w:rsidR="00F52D00" w:rsidRPr="00DF6C20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2D00" w:rsidRPr="00340A50" w:rsidRDefault="00F52D00" w:rsidP="00052C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59,665</w:t>
            </w:r>
          </w:p>
        </w:tc>
        <w:tc>
          <w:tcPr>
            <w:tcW w:w="265" w:type="dxa"/>
          </w:tcPr>
          <w:p w:rsidR="00F52D00" w:rsidRPr="00DF6C20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2D00" w:rsidRPr="00947E92" w:rsidRDefault="00F52D00" w:rsidP="009D21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50,552</w:t>
            </w:r>
          </w:p>
        </w:tc>
        <w:tc>
          <w:tcPr>
            <w:tcW w:w="265" w:type="dxa"/>
          </w:tcPr>
          <w:p w:rsidR="00F52D00" w:rsidRPr="00DF6C20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2D00" w:rsidRPr="00DF6C20" w:rsidRDefault="00F52D00" w:rsidP="00052C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59,665</w:t>
            </w:r>
          </w:p>
        </w:tc>
      </w:tr>
      <w:tr w:rsidR="00F52D00" w:rsidRPr="00DF6C20" w:rsidTr="002477DA">
        <w:tc>
          <w:tcPr>
            <w:tcW w:w="3330" w:type="dxa"/>
            <w:shd w:val="clear" w:color="auto" w:fill="auto"/>
          </w:tcPr>
          <w:p w:rsidR="00F52D00" w:rsidRPr="00DF6C20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61" w:type="dxa"/>
            <w:shd w:val="clear" w:color="auto" w:fill="auto"/>
          </w:tcPr>
          <w:p w:rsidR="00F52D00" w:rsidRPr="00DF6C20" w:rsidRDefault="00F52D00" w:rsidP="009D2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52D00" w:rsidRPr="00DF6C20" w:rsidRDefault="00F52D00" w:rsidP="00443F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:rsidR="00F52D00" w:rsidRPr="00DF6C20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52D00" w:rsidRPr="00DF6C20" w:rsidRDefault="00F52D00" w:rsidP="00052C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:rsidR="00F52D00" w:rsidRPr="00DF6C20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52D00" w:rsidRPr="00DF6C20" w:rsidRDefault="00F52D00" w:rsidP="009D21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:rsidR="00F52D00" w:rsidRPr="00DF6C20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52D00" w:rsidRPr="00DF6C20" w:rsidRDefault="00F52D00" w:rsidP="00052C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2D00" w:rsidRPr="00DF6C20" w:rsidTr="002477DA">
        <w:tc>
          <w:tcPr>
            <w:tcW w:w="3330" w:type="dxa"/>
            <w:shd w:val="clear" w:color="auto" w:fill="auto"/>
          </w:tcPr>
          <w:p w:rsidR="00F52D00" w:rsidRPr="00DF6C20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C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F6C20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861" w:type="dxa"/>
            <w:shd w:val="clear" w:color="auto" w:fill="auto"/>
          </w:tcPr>
          <w:p w:rsidR="00F52D00" w:rsidRPr="00DF6C20" w:rsidRDefault="00F52D00" w:rsidP="009D2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:rsidR="00F52D00" w:rsidRPr="00DF6C20" w:rsidRDefault="00F52D00" w:rsidP="00443F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:rsidR="00F52D00" w:rsidRPr="00DF6C20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:rsidR="00F52D00" w:rsidRPr="00DF6C20" w:rsidRDefault="00F52D00" w:rsidP="00052C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:rsidR="00F52D00" w:rsidRPr="00DF6C20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F52D00" w:rsidRPr="00DF6C20" w:rsidRDefault="00F52D00" w:rsidP="009D21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:rsidR="00F52D00" w:rsidRPr="00DF6C20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:rsidR="00F52D00" w:rsidRPr="00DF6C20" w:rsidRDefault="00F52D00" w:rsidP="00052C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2D00" w:rsidRPr="00DF6C20" w:rsidTr="00D80CFA">
        <w:tc>
          <w:tcPr>
            <w:tcW w:w="3330" w:type="dxa"/>
            <w:shd w:val="clear" w:color="auto" w:fill="auto"/>
          </w:tcPr>
          <w:p w:rsidR="00F52D00" w:rsidRPr="00DF6C20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C20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DF6C20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861" w:type="dxa"/>
            <w:shd w:val="clear" w:color="auto" w:fill="auto"/>
          </w:tcPr>
          <w:p w:rsidR="00F52D00" w:rsidRPr="00DF6C20" w:rsidRDefault="00F52D00" w:rsidP="009D2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F6C20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68" w:type="dxa"/>
            <w:shd w:val="clear" w:color="auto" w:fill="auto"/>
          </w:tcPr>
          <w:p w:rsidR="00F52D00" w:rsidRPr="002B6061" w:rsidRDefault="00F52D00" w:rsidP="00443FAD">
            <w:pPr>
              <w:pStyle w:val="acctfourfigures"/>
              <w:tabs>
                <w:tab w:val="clear" w:pos="765"/>
              </w:tabs>
              <w:spacing w:line="240" w:lineRule="atLeast"/>
              <w:ind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(908)</w:t>
            </w:r>
          </w:p>
        </w:tc>
        <w:tc>
          <w:tcPr>
            <w:tcW w:w="265" w:type="dxa"/>
            <w:shd w:val="clear" w:color="auto" w:fill="auto"/>
          </w:tcPr>
          <w:p w:rsidR="00F52D00" w:rsidRPr="002B6061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68" w:type="dxa"/>
            <w:shd w:val="clear" w:color="auto" w:fill="auto"/>
          </w:tcPr>
          <w:p w:rsidR="00F52D00" w:rsidRPr="00340A50" w:rsidRDefault="00F52D00" w:rsidP="00052C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5,639</w:t>
            </w:r>
          </w:p>
        </w:tc>
        <w:tc>
          <w:tcPr>
            <w:tcW w:w="265" w:type="dxa"/>
            <w:shd w:val="clear" w:color="auto" w:fill="auto"/>
          </w:tcPr>
          <w:p w:rsidR="00F52D00" w:rsidRPr="002B6061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shd w:val="clear" w:color="auto" w:fill="auto"/>
          </w:tcPr>
          <w:p w:rsidR="00F52D00" w:rsidRPr="002B6061" w:rsidRDefault="00F52D00" w:rsidP="00E96120">
            <w:pPr>
              <w:pStyle w:val="acctfourfigures"/>
              <w:tabs>
                <w:tab w:val="clear" w:pos="765"/>
              </w:tabs>
              <w:spacing w:line="240" w:lineRule="atLeast"/>
              <w:ind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(908)</w:t>
            </w:r>
          </w:p>
        </w:tc>
        <w:tc>
          <w:tcPr>
            <w:tcW w:w="265" w:type="dxa"/>
            <w:shd w:val="clear" w:color="auto" w:fill="auto"/>
          </w:tcPr>
          <w:p w:rsidR="00F52D00" w:rsidRPr="00DF6C20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</w:tcPr>
          <w:p w:rsidR="00F52D00" w:rsidRPr="002B6061" w:rsidRDefault="00F52D00" w:rsidP="00052C00">
            <w:pPr>
              <w:pStyle w:val="acctfourfigures"/>
              <w:tabs>
                <w:tab w:val="clear" w:pos="765"/>
              </w:tabs>
              <w:spacing w:line="240" w:lineRule="atLeast"/>
              <w:ind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4,179</w:t>
            </w:r>
          </w:p>
        </w:tc>
      </w:tr>
      <w:tr w:rsidR="00F52D00" w:rsidRPr="00DF6C20" w:rsidTr="00D80CFA">
        <w:tc>
          <w:tcPr>
            <w:tcW w:w="3330" w:type="dxa"/>
            <w:shd w:val="clear" w:color="auto" w:fill="auto"/>
          </w:tcPr>
          <w:p w:rsidR="00F52D00" w:rsidRPr="00DF6C20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E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861" w:type="dxa"/>
            <w:shd w:val="clear" w:color="auto" w:fill="auto"/>
          </w:tcPr>
          <w:p w:rsidR="00F52D00" w:rsidRPr="00DF6C20" w:rsidRDefault="00F52D00" w:rsidP="009D2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2D00" w:rsidRPr="002B6061" w:rsidRDefault="00F52D00" w:rsidP="00443F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49,75</w:t>
            </w:r>
            <w:r w:rsidR="005C0A36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65" w:type="dxa"/>
            <w:shd w:val="clear" w:color="auto" w:fill="auto"/>
          </w:tcPr>
          <w:p w:rsidR="00F52D00" w:rsidRPr="002B6061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2D00" w:rsidRPr="002B6061" w:rsidRDefault="00F52D00" w:rsidP="00052C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65,304</w:t>
            </w:r>
          </w:p>
        </w:tc>
        <w:tc>
          <w:tcPr>
            <w:tcW w:w="265" w:type="dxa"/>
            <w:shd w:val="clear" w:color="auto" w:fill="auto"/>
          </w:tcPr>
          <w:p w:rsidR="00F52D00" w:rsidRPr="002B6061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2D00" w:rsidRPr="002B6061" w:rsidRDefault="00F52D00" w:rsidP="006F0D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49,644</w:t>
            </w:r>
          </w:p>
        </w:tc>
        <w:tc>
          <w:tcPr>
            <w:tcW w:w="265" w:type="dxa"/>
            <w:shd w:val="clear" w:color="auto" w:fill="auto"/>
          </w:tcPr>
          <w:p w:rsidR="00F52D00" w:rsidRPr="00DF6C20" w:rsidRDefault="00F52D00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2D00" w:rsidRPr="002B6061" w:rsidRDefault="00F52D00" w:rsidP="00052C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63,844</w:t>
            </w:r>
          </w:p>
        </w:tc>
      </w:tr>
    </w:tbl>
    <w:p w:rsidR="00B8338F" w:rsidRDefault="00B8338F" w:rsidP="00D80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D5670" w:rsidRPr="00BD2FFE" w:rsidRDefault="00EA72C7" w:rsidP="00D80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CD5670" w:rsidRPr="00D67E3E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</w:t>
      </w:r>
      <w:r w:rsidR="00CD5670" w:rsidRPr="00D67E3E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กำไรขาดทุนเบ็ดเสร็จอื่น </w:t>
      </w:r>
    </w:p>
    <w:tbl>
      <w:tblPr>
        <w:tblpPr w:leftFromText="180" w:rightFromText="180" w:vertAnchor="text" w:horzAnchor="margin" w:tblpX="529" w:tblpY="362"/>
        <w:tblW w:w="92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9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EA72C7" w:rsidRPr="002B4854" w:rsidTr="00EA72C7">
        <w:trPr>
          <w:cantSplit/>
        </w:trPr>
        <w:tc>
          <w:tcPr>
            <w:tcW w:w="2869" w:type="dxa"/>
          </w:tcPr>
          <w:p w:rsidR="00EA72C7" w:rsidRPr="006D32E8" w:rsidRDefault="00EA72C7" w:rsidP="00B02067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  <w:tcBorders>
              <w:bottom w:val="single" w:sz="4" w:space="0" w:color="auto"/>
            </w:tcBorders>
          </w:tcPr>
          <w:p w:rsidR="00EA72C7" w:rsidRPr="00EA72C7" w:rsidRDefault="00EA72C7" w:rsidP="00B02067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A72C7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EA72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D5670" w:rsidRPr="002B4854" w:rsidTr="00EA72C7">
        <w:trPr>
          <w:cantSplit/>
        </w:trPr>
        <w:tc>
          <w:tcPr>
            <w:tcW w:w="2869" w:type="dxa"/>
          </w:tcPr>
          <w:p w:rsidR="00CD5670" w:rsidRPr="00EA72C7" w:rsidRDefault="00CD5670" w:rsidP="00B02067">
            <w:pPr>
              <w:spacing w:line="240" w:lineRule="auto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CD5670" w:rsidRPr="00EA72C7" w:rsidRDefault="00CD5670" w:rsidP="00B02067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72C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งบการเงินรวม</w:t>
            </w:r>
            <w:r w:rsidRPr="00EA72C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9D2158" w:rsidRPr="002B4854" w:rsidTr="00EA72C7">
        <w:trPr>
          <w:cantSplit/>
        </w:trPr>
        <w:tc>
          <w:tcPr>
            <w:tcW w:w="2869" w:type="dxa"/>
          </w:tcPr>
          <w:p w:rsidR="009D2158" w:rsidRPr="006D32E8" w:rsidRDefault="009D2158" w:rsidP="009D215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40C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6440CB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9D2158" w:rsidRPr="002B4854" w:rsidTr="00EA72C7">
        <w:trPr>
          <w:cantSplit/>
        </w:trPr>
        <w:tc>
          <w:tcPr>
            <w:tcW w:w="2869" w:type="dxa"/>
          </w:tcPr>
          <w:p w:rsidR="009D2158" w:rsidRPr="006D32E8" w:rsidRDefault="009D2158" w:rsidP="009D215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9D2158" w:rsidRDefault="009D2158" w:rsidP="009D21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:rsidR="009D2158" w:rsidRPr="006D32E8" w:rsidRDefault="009D2158" w:rsidP="009D21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9D2158" w:rsidRPr="006D32E8" w:rsidRDefault="009D2158" w:rsidP="009D215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D2158" w:rsidRPr="006D32E8" w:rsidRDefault="009D2158" w:rsidP="009D21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9D2158" w:rsidRPr="006D32E8" w:rsidRDefault="009D2158" w:rsidP="009D215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9D2158" w:rsidRPr="006D32E8" w:rsidRDefault="009D2158" w:rsidP="009D21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:rsidR="009D2158" w:rsidRPr="006D32E8" w:rsidRDefault="009D2158" w:rsidP="009D215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9D2158" w:rsidRDefault="009D2158" w:rsidP="009D21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:rsidR="009D2158" w:rsidRPr="006D32E8" w:rsidRDefault="009D2158" w:rsidP="009D21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9D2158" w:rsidRPr="006D32E8" w:rsidRDefault="009D2158" w:rsidP="009D215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9D2158" w:rsidRPr="006D32E8" w:rsidRDefault="009D2158" w:rsidP="009D21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:rsidR="009D2158" w:rsidRPr="006D32E8" w:rsidRDefault="009D2158" w:rsidP="009D215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9D2158" w:rsidRDefault="009D2158" w:rsidP="009D21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:rsidR="009D2158" w:rsidRPr="006D32E8" w:rsidRDefault="009D2158" w:rsidP="009D21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6440CB" w:rsidRPr="002B4854" w:rsidTr="00B8338F">
        <w:trPr>
          <w:cantSplit/>
        </w:trPr>
        <w:tc>
          <w:tcPr>
            <w:tcW w:w="2869" w:type="dxa"/>
          </w:tcPr>
          <w:p w:rsidR="006440CB" w:rsidRPr="006D32E8" w:rsidRDefault="006440CB" w:rsidP="006440CB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สินทรัพย์ทางการเงินเผื่อขาย</w:t>
            </w:r>
          </w:p>
        </w:tc>
        <w:tc>
          <w:tcPr>
            <w:tcW w:w="900" w:type="dxa"/>
            <w:vAlign w:val="bottom"/>
          </w:tcPr>
          <w:p w:rsidR="006440CB" w:rsidRPr="0014420D" w:rsidRDefault="00947E92" w:rsidP="006440CB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440CB" w:rsidRPr="00CD5670" w:rsidRDefault="006440CB" w:rsidP="006440C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440CB" w:rsidRPr="00CD5670" w:rsidRDefault="00947E92" w:rsidP="006440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6440CB" w:rsidRPr="00CD5670" w:rsidRDefault="006440CB" w:rsidP="006440C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6440CB" w:rsidRPr="00CD5670" w:rsidRDefault="00947E92" w:rsidP="006440CB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440CB" w:rsidRPr="00CD5670" w:rsidRDefault="006440CB" w:rsidP="006440C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6440CB" w:rsidRPr="0014420D" w:rsidRDefault="006440CB" w:rsidP="006440CB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(12,658)</w:t>
            </w:r>
          </w:p>
        </w:tc>
        <w:tc>
          <w:tcPr>
            <w:tcW w:w="180" w:type="dxa"/>
            <w:vAlign w:val="bottom"/>
          </w:tcPr>
          <w:p w:rsidR="006440CB" w:rsidRPr="00CD5670" w:rsidRDefault="006440CB" w:rsidP="006440C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6440CB" w:rsidRPr="00CD5670" w:rsidRDefault="006440CB" w:rsidP="006440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2,532</w:t>
            </w:r>
          </w:p>
        </w:tc>
        <w:tc>
          <w:tcPr>
            <w:tcW w:w="180" w:type="dxa"/>
            <w:vAlign w:val="bottom"/>
          </w:tcPr>
          <w:p w:rsidR="006440CB" w:rsidRPr="00CD5670" w:rsidRDefault="006440CB" w:rsidP="006440C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6440CB" w:rsidRPr="00CD5670" w:rsidRDefault="006440CB" w:rsidP="006440CB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(10,126)</w:t>
            </w:r>
          </w:p>
        </w:tc>
      </w:tr>
      <w:tr w:rsidR="006440CB" w:rsidRPr="002B4854" w:rsidTr="00B8338F">
        <w:trPr>
          <w:cantSplit/>
        </w:trPr>
        <w:tc>
          <w:tcPr>
            <w:tcW w:w="2869" w:type="dxa"/>
          </w:tcPr>
          <w:p w:rsidR="006440CB" w:rsidRDefault="00F52D00" w:rsidP="006440CB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6440CB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จากการประมาณการตาม</w:t>
            </w:r>
            <w:r w:rsidR="006440CB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  <w:p w:rsidR="006440CB" w:rsidRPr="006D32E8" w:rsidRDefault="006440CB" w:rsidP="006440C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:rsidR="006440CB" w:rsidRPr="0014420D" w:rsidRDefault="00F52D00" w:rsidP="00F52D0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5,763</w:t>
            </w:r>
          </w:p>
        </w:tc>
        <w:tc>
          <w:tcPr>
            <w:tcW w:w="180" w:type="dxa"/>
            <w:vAlign w:val="bottom"/>
          </w:tcPr>
          <w:p w:rsidR="006440CB" w:rsidRPr="00CD5670" w:rsidRDefault="006440CB" w:rsidP="006440C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440CB" w:rsidRPr="00CD5670" w:rsidRDefault="00F52D00" w:rsidP="009950B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(1,153)</w:t>
            </w:r>
          </w:p>
        </w:tc>
        <w:tc>
          <w:tcPr>
            <w:tcW w:w="180" w:type="dxa"/>
            <w:vAlign w:val="bottom"/>
          </w:tcPr>
          <w:p w:rsidR="006440CB" w:rsidRPr="00CD5670" w:rsidRDefault="006440CB" w:rsidP="006440C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6440CB" w:rsidRPr="00F52D00" w:rsidRDefault="00F52D00" w:rsidP="009950B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4,610</w:t>
            </w:r>
          </w:p>
        </w:tc>
        <w:tc>
          <w:tcPr>
            <w:tcW w:w="180" w:type="dxa"/>
            <w:vAlign w:val="bottom"/>
          </w:tcPr>
          <w:p w:rsidR="006440CB" w:rsidRPr="00CD5670" w:rsidRDefault="006440CB" w:rsidP="006440C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6440CB" w:rsidRDefault="006440CB" w:rsidP="006440CB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6440CB" w:rsidRPr="0014420D" w:rsidRDefault="006440CB" w:rsidP="006440C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440CB" w:rsidRPr="00CD5670" w:rsidRDefault="006440CB" w:rsidP="006440C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6440CB" w:rsidRPr="00CD5670" w:rsidRDefault="006440CB" w:rsidP="006440C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6440CB" w:rsidRPr="00CD5670" w:rsidRDefault="006440CB" w:rsidP="006440C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6440CB" w:rsidRDefault="006440CB" w:rsidP="006440CB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6440CB" w:rsidRPr="00CD5670" w:rsidRDefault="006440CB" w:rsidP="006440C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6440CB" w:rsidRPr="002B4854" w:rsidTr="00B8338F">
        <w:trPr>
          <w:cantSplit/>
        </w:trPr>
        <w:tc>
          <w:tcPr>
            <w:tcW w:w="2869" w:type="dxa"/>
          </w:tcPr>
          <w:p w:rsidR="006440CB" w:rsidRPr="006D32E8" w:rsidRDefault="006440CB" w:rsidP="006440C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6440CB" w:rsidRPr="00340A50" w:rsidRDefault="00F52D00" w:rsidP="00F52D00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5,763</w:t>
            </w:r>
          </w:p>
        </w:tc>
        <w:tc>
          <w:tcPr>
            <w:tcW w:w="180" w:type="dxa"/>
          </w:tcPr>
          <w:p w:rsidR="006440CB" w:rsidRPr="00CD5670" w:rsidRDefault="006440CB" w:rsidP="006440CB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440CB" w:rsidRPr="00CD5670" w:rsidRDefault="00F52D00" w:rsidP="009950BB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(1,153)</w:t>
            </w:r>
          </w:p>
        </w:tc>
        <w:tc>
          <w:tcPr>
            <w:tcW w:w="180" w:type="dxa"/>
          </w:tcPr>
          <w:p w:rsidR="006440CB" w:rsidRPr="00CD5670" w:rsidRDefault="006440CB" w:rsidP="006440CB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6440CB" w:rsidRPr="00340A50" w:rsidRDefault="00F52D00" w:rsidP="009950B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4,610</w:t>
            </w:r>
          </w:p>
        </w:tc>
        <w:tc>
          <w:tcPr>
            <w:tcW w:w="180" w:type="dxa"/>
          </w:tcPr>
          <w:p w:rsidR="006440CB" w:rsidRPr="00CD5670" w:rsidRDefault="006440CB" w:rsidP="006440CB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6440CB" w:rsidRPr="00340A50" w:rsidRDefault="006440CB" w:rsidP="006440CB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(12,658)</w:t>
            </w:r>
          </w:p>
        </w:tc>
        <w:tc>
          <w:tcPr>
            <w:tcW w:w="180" w:type="dxa"/>
          </w:tcPr>
          <w:p w:rsidR="006440CB" w:rsidRPr="00CD5670" w:rsidRDefault="006440CB" w:rsidP="006440CB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6440CB" w:rsidRPr="00CD5670" w:rsidRDefault="006440CB" w:rsidP="006440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2,532</w:t>
            </w:r>
          </w:p>
        </w:tc>
        <w:tc>
          <w:tcPr>
            <w:tcW w:w="180" w:type="dxa"/>
          </w:tcPr>
          <w:p w:rsidR="006440CB" w:rsidRPr="00CD5670" w:rsidRDefault="006440CB" w:rsidP="006440CB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6440CB" w:rsidRPr="00340A50" w:rsidRDefault="006440CB" w:rsidP="006440CB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(10,126)</w:t>
            </w:r>
          </w:p>
        </w:tc>
      </w:tr>
      <w:tr w:rsidR="009D2158" w:rsidRPr="002B4854" w:rsidTr="00B8338F">
        <w:trPr>
          <w:cantSplit/>
        </w:trPr>
        <w:tc>
          <w:tcPr>
            <w:tcW w:w="2869" w:type="dxa"/>
          </w:tcPr>
          <w:p w:rsidR="006F0DAD" w:rsidRPr="006D32E8" w:rsidRDefault="006F0DAD" w:rsidP="009D2158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:rsidR="00B31221" w:rsidRPr="006D32E8" w:rsidRDefault="00B31221" w:rsidP="009D2158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EA72C7" w:rsidRPr="002B4854" w:rsidTr="00EA72C7">
        <w:trPr>
          <w:cantSplit/>
          <w:trHeight w:val="327"/>
        </w:trPr>
        <w:tc>
          <w:tcPr>
            <w:tcW w:w="2869" w:type="dxa"/>
          </w:tcPr>
          <w:p w:rsidR="00EA72C7" w:rsidRPr="00EA72C7" w:rsidRDefault="00EA72C7" w:rsidP="009D2158">
            <w:pPr>
              <w:spacing w:line="240" w:lineRule="auto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  <w:tcBorders>
              <w:bottom w:val="single" w:sz="4" w:space="0" w:color="auto"/>
            </w:tcBorders>
          </w:tcPr>
          <w:p w:rsidR="00EA72C7" w:rsidRPr="00EA72C7" w:rsidRDefault="00EA72C7" w:rsidP="009D2158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A72C7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EA72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9D2158" w:rsidRPr="002B4854" w:rsidTr="00EA72C7">
        <w:trPr>
          <w:cantSplit/>
          <w:trHeight w:val="327"/>
        </w:trPr>
        <w:tc>
          <w:tcPr>
            <w:tcW w:w="2869" w:type="dxa"/>
          </w:tcPr>
          <w:p w:rsidR="009D2158" w:rsidRPr="00EA72C7" w:rsidRDefault="009D2158" w:rsidP="009D2158">
            <w:pPr>
              <w:spacing w:line="240" w:lineRule="auto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9D2158" w:rsidRPr="00EA72C7" w:rsidRDefault="009D2158" w:rsidP="009D2158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EA72C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D2158" w:rsidRPr="002B4854" w:rsidTr="00EA72C7">
        <w:trPr>
          <w:cantSplit/>
        </w:trPr>
        <w:tc>
          <w:tcPr>
            <w:tcW w:w="2869" w:type="dxa"/>
          </w:tcPr>
          <w:p w:rsidR="009D2158" w:rsidRPr="006D32E8" w:rsidRDefault="009D2158" w:rsidP="009D215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40C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6440CB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9D2158" w:rsidRPr="002B4854" w:rsidTr="00EA72C7">
        <w:trPr>
          <w:cantSplit/>
        </w:trPr>
        <w:tc>
          <w:tcPr>
            <w:tcW w:w="2869" w:type="dxa"/>
          </w:tcPr>
          <w:p w:rsidR="009D2158" w:rsidRPr="006D32E8" w:rsidRDefault="009D2158" w:rsidP="009D215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9D2158" w:rsidRDefault="009D2158" w:rsidP="009D21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:rsidR="009D2158" w:rsidRPr="006D32E8" w:rsidRDefault="009D2158" w:rsidP="009D21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9D2158" w:rsidRPr="006D32E8" w:rsidRDefault="009D2158" w:rsidP="009D215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D2158" w:rsidRPr="006D32E8" w:rsidRDefault="009D2158" w:rsidP="009D21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9D2158" w:rsidRPr="006D32E8" w:rsidRDefault="009D2158" w:rsidP="009D215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9D2158" w:rsidRPr="006D32E8" w:rsidRDefault="009D2158" w:rsidP="009D21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:rsidR="009D2158" w:rsidRPr="006D32E8" w:rsidRDefault="009D2158" w:rsidP="009D215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9D2158" w:rsidRDefault="009D2158" w:rsidP="009D21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:rsidR="009D2158" w:rsidRPr="006D32E8" w:rsidRDefault="009D2158" w:rsidP="009D21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9D2158" w:rsidRPr="006D32E8" w:rsidRDefault="009D2158" w:rsidP="009D215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9D2158" w:rsidRPr="006D32E8" w:rsidRDefault="009D2158" w:rsidP="009D21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:rsidR="009D2158" w:rsidRPr="006D32E8" w:rsidRDefault="009D2158" w:rsidP="009D215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9D2158" w:rsidRDefault="009D2158" w:rsidP="009D21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:rsidR="009D2158" w:rsidRPr="006D32E8" w:rsidRDefault="009D2158" w:rsidP="009D21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6440CB" w:rsidRPr="002B4854" w:rsidTr="00B8338F">
        <w:trPr>
          <w:cantSplit/>
        </w:trPr>
        <w:tc>
          <w:tcPr>
            <w:tcW w:w="2869" w:type="dxa"/>
          </w:tcPr>
          <w:p w:rsidR="006440CB" w:rsidRPr="006D32E8" w:rsidRDefault="00947E92" w:rsidP="006440CB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6440CB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440CB" w:rsidRPr="0014420D" w:rsidRDefault="00947E92" w:rsidP="00947E9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5,763</w:t>
            </w:r>
          </w:p>
        </w:tc>
        <w:tc>
          <w:tcPr>
            <w:tcW w:w="180" w:type="dxa"/>
            <w:vAlign w:val="bottom"/>
          </w:tcPr>
          <w:p w:rsidR="006440CB" w:rsidRPr="00CD5670" w:rsidRDefault="006440CB" w:rsidP="006440C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6440CB" w:rsidRPr="0014420D" w:rsidRDefault="00947E92" w:rsidP="00947E9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(1,153)</w:t>
            </w:r>
          </w:p>
        </w:tc>
        <w:tc>
          <w:tcPr>
            <w:tcW w:w="180" w:type="dxa"/>
            <w:vAlign w:val="bottom"/>
          </w:tcPr>
          <w:p w:rsidR="006440CB" w:rsidRPr="00CD5670" w:rsidRDefault="006440CB" w:rsidP="006440C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440CB" w:rsidRPr="0014420D" w:rsidRDefault="0050440C" w:rsidP="00947E9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4,610</w:t>
            </w:r>
          </w:p>
        </w:tc>
        <w:tc>
          <w:tcPr>
            <w:tcW w:w="180" w:type="dxa"/>
            <w:vAlign w:val="bottom"/>
          </w:tcPr>
          <w:p w:rsidR="006440CB" w:rsidRPr="00CD5670" w:rsidRDefault="006440CB" w:rsidP="006440C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440CB" w:rsidRPr="0014420D" w:rsidRDefault="006440CB" w:rsidP="006440C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440CB" w:rsidRPr="00CD5670" w:rsidRDefault="006440CB" w:rsidP="006440C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440CB" w:rsidRPr="0014420D" w:rsidRDefault="006440CB" w:rsidP="006440C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440CB" w:rsidRPr="00CD5670" w:rsidRDefault="006440CB" w:rsidP="006440C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440CB" w:rsidRPr="0014420D" w:rsidRDefault="006440CB" w:rsidP="006440C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440CB" w:rsidRPr="002B4854" w:rsidTr="00B8338F">
        <w:trPr>
          <w:cantSplit/>
        </w:trPr>
        <w:tc>
          <w:tcPr>
            <w:tcW w:w="2869" w:type="dxa"/>
          </w:tcPr>
          <w:p w:rsidR="006440CB" w:rsidRPr="006D32E8" w:rsidRDefault="006440CB" w:rsidP="006440C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6440CB" w:rsidRPr="00340A50" w:rsidRDefault="0050440C" w:rsidP="00947E9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5,763</w:t>
            </w:r>
          </w:p>
        </w:tc>
        <w:tc>
          <w:tcPr>
            <w:tcW w:w="180" w:type="dxa"/>
          </w:tcPr>
          <w:p w:rsidR="006440CB" w:rsidRPr="00A64DDB" w:rsidRDefault="006440CB" w:rsidP="006440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440CB" w:rsidRPr="00340A50" w:rsidRDefault="0050440C" w:rsidP="00947E9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(1,153)</w:t>
            </w:r>
          </w:p>
        </w:tc>
        <w:tc>
          <w:tcPr>
            <w:tcW w:w="180" w:type="dxa"/>
          </w:tcPr>
          <w:p w:rsidR="006440CB" w:rsidRPr="00A64DDB" w:rsidRDefault="006440CB" w:rsidP="006440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6440CB" w:rsidRPr="00340A50" w:rsidRDefault="0050440C" w:rsidP="00947E9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4,610</w:t>
            </w:r>
          </w:p>
        </w:tc>
        <w:tc>
          <w:tcPr>
            <w:tcW w:w="180" w:type="dxa"/>
          </w:tcPr>
          <w:p w:rsidR="006440CB" w:rsidRPr="00A64DDB" w:rsidRDefault="006440CB" w:rsidP="006440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6440CB" w:rsidRPr="00340A50" w:rsidRDefault="006440CB" w:rsidP="006440C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6440CB" w:rsidRPr="00A64DDB" w:rsidRDefault="006440CB" w:rsidP="006440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6440CB" w:rsidRPr="00340A50" w:rsidRDefault="006440CB" w:rsidP="006440C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6440CB" w:rsidRPr="00A64DDB" w:rsidRDefault="006440CB" w:rsidP="006440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6440CB" w:rsidRPr="00340A50" w:rsidRDefault="006440CB" w:rsidP="006440C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9D2158" w:rsidRPr="002B4854" w:rsidTr="00B8338F">
        <w:trPr>
          <w:cantSplit/>
        </w:trPr>
        <w:tc>
          <w:tcPr>
            <w:tcW w:w="2869" w:type="dxa"/>
          </w:tcPr>
          <w:p w:rsidR="009D2158" w:rsidRPr="006D32E8" w:rsidRDefault="009D2158" w:rsidP="009D215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9D2158" w:rsidRPr="00CD5670" w:rsidRDefault="009D2158" w:rsidP="009D21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9D2158" w:rsidRPr="00CD5670" w:rsidRDefault="009D2158" w:rsidP="009D215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9D2158" w:rsidRPr="00CD5670" w:rsidRDefault="009D2158" w:rsidP="009D21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9D2158" w:rsidRPr="00CD5670" w:rsidRDefault="009D2158" w:rsidP="009D215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9D2158" w:rsidRPr="00CD5670" w:rsidRDefault="009D2158" w:rsidP="009D21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9D2158" w:rsidRPr="00CD5670" w:rsidRDefault="009D2158" w:rsidP="009D215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9D2158" w:rsidRPr="00CD5670" w:rsidRDefault="009D2158" w:rsidP="009D21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9D2158" w:rsidRPr="00CD5670" w:rsidRDefault="009D2158" w:rsidP="009D21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9D2158" w:rsidRPr="00CD5670" w:rsidRDefault="009D2158" w:rsidP="009D21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9D2158" w:rsidRPr="00CD5670" w:rsidRDefault="009D2158" w:rsidP="009D215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9D2158" w:rsidRPr="00CD5670" w:rsidRDefault="009D2158" w:rsidP="009D21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:rsidR="00E50C22" w:rsidRDefault="00947E92" w:rsidP="00377B4B">
      <w:pPr>
        <w:spacing w:before="120" w:after="120"/>
        <w:ind w:left="313" w:firstLine="227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E50C22" w:rsidRPr="0097272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การกระทบยอดเพื่อหา</w:t>
      </w:r>
      <w:r w:rsidR="00E50C22" w:rsidRPr="00972726">
        <w:rPr>
          <w:rFonts w:ascii="Angsana New" w:hAnsi="Angsana New"/>
          <w:b/>
          <w:bCs/>
          <w:i/>
          <w:iCs/>
          <w:sz w:val="30"/>
          <w:szCs w:val="30"/>
          <w:cs/>
        </w:rPr>
        <w:t>อัตราภาษีที่แท้จริง</w:t>
      </w:r>
      <w:r w:rsidR="00E50C22" w:rsidRPr="0097272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tbl>
      <w:tblPr>
        <w:tblW w:w="9200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04"/>
        <w:gridCol w:w="1071"/>
        <w:gridCol w:w="252"/>
        <w:gridCol w:w="1089"/>
        <w:gridCol w:w="252"/>
        <w:gridCol w:w="1071"/>
        <w:gridCol w:w="270"/>
        <w:gridCol w:w="1091"/>
      </w:tblGrid>
      <w:tr w:rsidR="00D479CC" w:rsidRPr="003907DD" w:rsidTr="003907DD">
        <w:tc>
          <w:tcPr>
            <w:tcW w:w="4104" w:type="dxa"/>
            <w:shd w:val="clear" w:color="auto" w:fill="auto"/>
          </w:tcPr>
          <w:p w:rsidR="00D479CC" w:rsidRPr="003907DD" w:rsidRDefault="00D479CC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09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D479CC" w:rsidRPr="003907DD" w:rsidRDefault="00D479CC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907DD">
              <w:rPr>
                <w:rFonts w:ascii="Angsana New" w:hAnsi="Angsana New" w:hint="cs"/>
                <w:b/>
                <w:sz w:val="30"/>
                <w:szCs w:val="30"/>
                <w:cs/>
              </w:rPr>
              <w:t>งบการเงินรวม</w:t>
            </w:r>
          </w:p>
        </w:tc>
      </w:tr>
      <w:tr w:rsidR="009D2158" w:rsidRPr="00972726" w:rsidTr="003907DD">
        <w:tc>
          <w:tcPr>
            <w:tcW w:w="4104" w:type="dxa"/>
            <w:shd w:val="clear" w:color="auto" w:fill="auto"/>
          </w:tcPr>
          <w:p w:rsidR="009D2158" w:rsidRPr="0097272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40C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6440CB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9D2158" w:rsidRPr="00972726" w:rsidTr="003907DD">
        <w:tc>
          <w:tcPr>
            <w:tcW w:w="4104" w:type="dxa"/>
            <w:shd w:val="clear" w:color="auto" w:fill="auto"/>
          </w:tcPr>
          <w:p w:rsidR="009D2158" w:rsidRPr="00972726" w:rsidRDefault="009D2158" w:rsidP="009D215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D2158" w:rsidRPr="00972726" w:rsidRDefault="009D2158" w:rsidP="009D215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272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:rsidR="009D2158" w:rsidRPr="00972726" w:rsidRDefault="009D2158" w:rsidP="009D215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97272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</w:tcPr>
          <w:p w:rsidR="009D2158" w:rsidRPr="0097272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D2158" w:rsidRPr="00972726" w:rsidRDefault="009D2158" w:rsidP="009D215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9D2158" w:rsidRPr="00972726" w:rsidRDefault="009D2158" w:rsidP="009D215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97272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7272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97272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</w:tcPr>
          <w:p w:rsidR="009D2158" w:rsidRPr="0097272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:rsidR="009D2158" w:rsidRPr="00972726" w:rsidRDefault="009D2158" w:rsidP="009D215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272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:rsidR="009D2158" w:rsidRPr="00972726" w:rsidRDefault="009D2158" w:rsidP="009D215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7272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9D2158" w:rsidRPr="0097272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9D2158" w:rsidRPr="00972726" w:rsidRDefault="009D2158" w:rsidP="009D215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9D2158" w:rsidRPr="00972726" w:rsidRDefault="009D2158" w:rsidP="009D215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97272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440CB" w:rsidRPr="00972726" w:rsidTr="003907DD">
        <w:tc>
          <w:tcPr>
            <w:tcW w:w="4104" w:type="dxa"/>
            <w:shd w:val="clear" w:color="auto" w:fill="auto"/>
          </w:tcPr>
          <w:p w:rsidR="006440CB" w:rsidRPr="00972726" w:rsidRDefault="006440CB" w:rsidP="009D215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72726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6440CB" w:rsidRPr="002B6061" w:rsidRDefault="006440CB" w:rsidP="009D215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:rsidR="006440CB" w:rsidRPr="002B6061" w:rsidRDefault="006440CB" w:rsidP="009D2158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40CB" w:rsidRPr="002B6061" w:rsidRDefault="009950BB" w:rsidP="00F079C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273,</w:t>
            </w:r>
            <w:r w:rsidR="005C0A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459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:rsidR="006440CB" w:rsidRPr="00972726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6440CB" w:rsidRPr="002B6061" w:rsidRDefault="006440CB" w:rsidP="00052C0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6440CB" w:rsidRPr="002B6061" w:rsidRDefault="006440CB" w:rsidP="00052C00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:rsidR="006440CB" w:rsidRPr="002B6061" w:rsidRDefault="006440CB" w:rsidP="00052C0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320,952</w:t>
            </w:r>
          </w:p>
        </w:tc>
      </w:tr>
      <w:tr w:rsidR="006440CB" w:rsidRPr="00972726" w:rsidTr="003907DD">
        <w:tc>
          <w:tcPr>
            <w:tcW w:w="4104" w:type="dxa"/>
            <w:shd w:val="clear" w:color="auto" w:fill="auto"/>
          </w:tcPr>
          <w:p w:rsidR="006440CB" w:rsidRPr="00972726" w:rsidRDefault="006440CB" w:rsidP="009D2158">
            <w:pPr>
              <w:rPr>
                <w:rFonts w:ascii="Angsana New" w:hAnsi="Angsana New"/>
                <w:sz w:val="30"/>
                <w:szCs w:val="30"/>
              </w:rPr>
            </w:pPr>
            <w:r w:rsidRPr="00972726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71" w:type="dxa"/>
            <w:shd w:val="clear" w:color="auto" w:fill="auto"/>
          </w:tcPr>
          <w:p w:rsidR="006440CB" w:rsidRPr="002B6061" w:rsidRDefault="009950BB" w:rsidP="009D215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52" w:type="dxa"/>
            <w:shd w:val="clear" w:color="auto" w:fill="auto"/>
          </w:tcPr>
          <w:p w:rsidR="006440CB" w:rsidRPr="002B6061" w:rsidRDefault="006440CB" w:rsidP="009D2158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shd w:val="clear" w:color="auto" w:fill="auto"/>
          </w:tcPr>
          <w:p w:rsidR="006440CB" w:rsidRPr="002B6061" w:rsidRDefault="003907DD" w:rsidP="00F079C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54,</w:t>
            </w:r>
            <w:r w:rsidR="005C0A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692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</w:tcPr>
          <w:p w:rsidR="006440CB" w:rsidRPr="00972726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:rsidR="006440CB" w:rsidRPr="002B6061" w:rsidRDefault="006440CB" w:rsidP="00052C0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6440CB" w:rsidRPr="002B6061" w:rsidRDefault="006440CB" w:rsidP="00052C00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:rsidR="006440CB" w:rsidRPr="002B6061" w:rsidRDefault="006440CB" w:rsidP="00052C0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64,190</w:t>
            </w:r>
          </w:p>
        </w:tc>
      </w:tr>
      <w:tr w:rsidR="006440CB" w:rsidRPr="00972726" w:rsidTr="003907DD">
        <w:tc>
          <w:tcPr>
            <w:tcW w:w="4104" w:type="dxa"/>
            <w:shd w:val="clear" w:color="auto" w:fill="auto"/>
          </w:tcPr>
          <w:p w:rsidR="006440CB" w:rsidRDefault="003907DD" w:rsidP="009D2158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907DD">
              <w:rPr>
                <w:rFonts w:ascii="Angsana New" w:hAnsi="Angsana New"/>
                <w:sz w:val="30"/>
                <w:szCs w:val="30"/>
                <w:cs/>
              </w:rPr>
              <w:t xml:space="preserve">ผลกระทบทางภาษีของรายได้และค่าใช้จ่ายที่ไม่ถือเป็นรายได้และค่าใช้จ่ายทางภาษี </w:t>
            </w:r>
            <w:r w:rsidRPr="003907DD">
              <w:rPr>
                <w:rFonts w:ascii="Angsana New" w:hAnsi="Angsana New"/>
                <w:sz w:val="30"/>
                <w:szCs w:val="30"/>
              </w:rPr>
              <w:t xml:space="preserve">– </w:t>
            </w:r>
            <w:r w:rsidRPr="003907DD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071" w:type="dxa"/>
            <w:shd w:val="clear" w:color="auto" w:fill="auto"/>
          </w:tcPr>
          <w:p w:rsidR="006440CB" w:rsidRPr="00972726" w:rsidRDefault="006440CB" w:rsidP="009D215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6440CB" w:rsidRPr="00972726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:rsidR="003907DD" w:rsidRDefault="003907DD" w:rsidP="003907D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9950BB" w:rsidRDefault="005C0A36" w:rsidP="00207A4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(4,828</w:t>
            </w:r>
            <w:r w:rsidR="00CC31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2" w:type="dxa"/>
            <w:tcBorders>
              <w:top w:val="nil"/>
            </w:tcBorders>
            <w:shd w:val="clear" w:color="auto" w:fill="auto"/>
          </w:tcPr>
          <w:p w:rsidR="006440CB" w:rsidRPr="00972726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:rsidR="006440CB" w:rsidRPr="00972726" w:rsidRDefault="006440CB" w:rsidP="00052C0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440CB" w:rsidRPr="00972726" w:rsidRDefault="006440C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6440CB" w:rsidRDefault="006440CB" w:rsidP="00052C0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6440CB" w:rsidRDefault="003907DD" w:rsidP="00052C0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899</w:t>
            </w:r>
          </w:p>
        </w:tc>
      </w:tr>
      <w:tr w:rsidR="006440CB" w:rsidRPr="00972726" w:rsidTr="00D80CFA">
        <w:tc>
          <w:tcPr>
            <w:tcW w:w="4104" w:type="dxa"/>
            <w:tcBorders>
              <w:bottom w:val="nil"/>
            </w:tcBorders>
            <w:shd w:val="clear" w:color="auto" w:fill="auto"/>
          </w:tcPr>
          <w:p w:rsidR="006440CB" w:rsidRPr="00972726" w:rsidRDefault="006440CB" w:rsidP="009D2158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2726">
              <w:rPr>
                <w:rFonts w:ascii="Angsana New" w:hAnsi="Angsana New"/>
                <w:sz w:val="30"/>
                <w:szCs w:val="30"/>
                <w:cs/>
              </w:rPr>
              <w:t>ภาษีงวดก่อน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72726">
              <w:rPr>
                <w:rFonts w:ascii="Angsana New" w:hAnsi="Angsana New"/>
                <w:sz w:val="30"/>
                <w:szCs w:val="30"/>
                <w:cs/>
              </w:rPr>
              <w:t>ๆ ที่บันทึกต่ำไป</w:t>
            </w:r>
          </w:p>
        </w:tc>
        <w:tc>
          <w:tcPr>
            <w:tcW w:w="1071" w:type="dxa"/>
            <w:tcBorders>
              <w:bottom w:val="nil"/>
            </w:tcBorders>
            <w:shd w:val="clear" w:color="auto" w:fill="auto"/>
          </w:tcPr>
          <w:p w:rsidR="006440CB" w:rsidRPr="00972726" w:rsidRDefault="006440CB" w:rsidP="009D215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bottom w:val="nil"/>
            </w:tcBorders>
            <w:shd w:val="clear" w:color="auto" w:fill="auto"/>
          </w:tcPr>
          <w:p w:rsidR="006440CB" w:rsidRPr="00972726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:rsidR="006440CB" w:rsidRPr="00972726" w:rsidRDefault="003907DD" w:rsidP="00CC318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(114)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</w:tcPr>
          <w:p w:rsidR="006440CB" w:rsidRPr="00972726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nil"/>
            </w:tcBorders>
            <w:shd w:val="clear" w:color="auto" w:fill="auto"/>
          </w:tcPr>
          <w:p w:rsidR="006440CB" w:rsidRPr="00972726" w:rsidRDefault="006440CB" w:rsidP="00052C0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6440CB" w:rsidRPr="00972726" w:rsidRDefault="006440C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:rsidR="006440CB" w:rsidRPr="00972726" w:rsidRDefault="006440CB" w:rsidP="00052C0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215</w:t>
            </w:r>
          </w:p>
        </w:tc>
      </w:tr>
      <w:tr w:rsidR="006440CB" w:rsidRPr="00972726" w:rsidTr="003907DD">
        <w:tc>
          <w:tcPr>
            <w:tcW w:w="4104" w:type="dxa"/>
            <w:tcBorders>
              <w:bottom w:val="nil"/>
            </w:tcBorders>
            <w:shd w:val="clear" w:color="auto" w:fill="auto"/>
          </w:tcPr>
          <w:p w:rsidR="006440CB" w:rsidRPr="00972726" w:rsidRDefault="006440CB" w:rsidP="009D2158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27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40CB" w:rsidRPr="00506C24" w:rsidRDefault="005C0A36" w:rsidP="009D215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</w:tcPr>
          <w:p w:rsidR="006440CB" w:rsidRPr="00972726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40CB" w:rsidRPr="005769AC" w:rsidRDefault="003907DD" w:rsidP="009E42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49,75</w:t>
            </w:r>
            <w:r w:rsidR="005C0A36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</w:tcPr>
          <w:p w:rsidR="006440CB" w:rsidRPr="00972726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40CB" w:rsidRPr="00506C24" w:rsidRDefault="006440CB" w:rsidP="00052C0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6440CB" w:rsidRPr="00972726" w:rsidRDefault="006440C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40CB" w:rsidRPr="005769AC" w:rsidRDefault="006440CB" w:rsidP="00052C0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65,304</w:t>
            </w:r>
          </w:p>
        </w:tc>
      </w:tr>
      <w:tr w:rsidR="009D2158" w:rsidRPr="00972726" w:rsidTr="003907DD">
        <w:tc>
          <w:tcPr>
            <w:tcW w:w="4104" w:type="dxa"/>
            <w:tcBorders>
              <w:bottom w:val="nil"/>
            </w:tcBorders>
            <w:shd w:val="clear" w:color="auto" w:fill="auto"/>
          </w:tcPr>
          <w:p w:rsidR="009D2158" w:rsidRPr="00972726" w:rsidRDefault="009D2158" w:rsidP="009D2158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9D2158" w:rsidRPr="00506C24" w:rsidRDefault="009D2158" w:rsidP="009D215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:rsidR="009D2158" w:rsidRPr="0097272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9D2158" w:rsidRPr="00972726" w:rsidRDefault="009D2158" w:rsidP="009D215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:rsidR="009D2158" w:rsidRPr="0097272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9D2158" w:rsidRPr="00972726" w:rsidRDefault="009D2158" w:rsidP="009D215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9D2158" w:rsidRPr="0097272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9D2158" w:rsidRPr="00972726" w:rsidRDefault="009D2158" w:rsidP="009D215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:rsidR="000C7FFB" w:rsidRDefault="000C7FFB" w:rsidP="00447D0E">
      <w:pPr>
        <w:spacing w:line="240" w:lineRule="auto"/>
        <w:rPr>
          <w:rFonts w:ascii="Angsana New" w:hAnsi="Angsana New"/>
          <w:sz w:val="2"/>
          <w:szCs w:val="2"/>
        </w:rPr>
      </w:pPr>
    </w:p>
    <w:p w:rsidR="0050440C" w:rsidRDefault="0050440C" w:rsidP="00447D0E">
      <w:pPr>
        <w:spacing w:line="240" w:lineRule="auto"/>
        <w:rPr>
          <w:rFonts w:ascii="Angsana New" w:hAnsi="Angsana New"/>
          <w:sz w:val="2"/>
          <w:szCs w:val="2"/>
        </w:rPr>
      </w:pPr>
    </w:p>
    <w:p w:rsidR="0050440C" w:rsidRDefault="0050440C" w:rsidP="00447D0E">
      <w:pPr>
        <w:spacing w:line="240" w:lineRule="auto"/>
        <w:rPr>
          <w:rFonts w:ascii="Angsana New" w:hAnsi="Angsana New"/>
          <w:sz w:val="2"/>
          <w:szCs w:val="2"/>
        </w:rPr>
      </w:pPr>
    </w:p>
    <w:p w:rsidR="003907DD" w:rsidRDefault="003907DD" w:rsidP="00447D0E">
      <w:pPr>
        <w:spacing w:line="240" w:lineRule="auto"/>
        <w:rPr>
          <w:rFonts w:ascii="Angsana New" w:hAnsi="Angsana New"/>
          <w:sz w:val="2"/>
          <w:szCs w:val="2"/>
        </w:rPr>
      </w:pPr>
    </w:p>
    <w:p w:rsidR="003907DD" w:rsidRDefault="003907DD" w:rsidP="00447D0E">
      <w:pPr>
        <w:spacing w:line="240" w:lineRule="auto"/>
        <w:rPr>
          <w:rFonts w:ascii="Angsana New" w:hAnsi="Angsana New"/>
          <w:sz w:val="2"/>
          <w:szCs w:val="2"/>
        </w:rPr>
      </w:pPr>
    </w:p>
    <w:p w:rsidR="003907DD" w:rsidRDefault="003907DD" w:rsidP="00447D0E">
      <w:pPr>
        <w:spacing w:line="240" w:lineRule="auto"/>
        <w:rPr>
          <w:rFonts w:ascii="Angsana New" w:hAnsi="Angsana New"/>
          <w:sz w:val="2"/>
          <w:szCs w:val="2"/>
        </w:rPr>
      </w:pPr>
    </w:p>
    <w:p w:rsidR="003907DD" w:rsidRDefault="003907DD" w:rsidP="00447D0E">
      <w:pPr>
        <w:spacing w:line="240" w:lineRule="auto"/>
        <w:rPr>
          <w:rFonts w:ascii="Angsana New" w:hAnsi="Angsana New"/>
          <w:sz w:val="2"/>
          <w:szCs w:val="2"/>
        </w:rPr>
      </w:pPr>
    </w:p>
    <w:p w:rsidR="003907DD" w:rsidRDefault="003907DD" w:rsidP="00447D0E">
      <w:pPr>
        <w:spacing w:line="240" w:lineRule="auto"/>
        <w:rPr>
          <w:rFonts w:ascii="Angsana New" w:hAnsi="Angsana New"/>
          <w:sz w:val="2"/>
          <w:szCs w:val="2"/>
        </w:rPr>
      </w:pPr>
    </w:p>
    <w:p w:rsidR="003907DD" w:rsidRDefault="003907DD" w:rsidP="00447D0E">
      <w:pPr>
        <w:spacing w:line="240" w:lineRule="auto"/>
        <w:rPr>
          <w:rFonts w:ascii="Angsana New" w:hAnsi="Angsana New"/>
          <w:sz w:val="2"/>
          <w:szCs w:val="2"/>
        </w:rPr>
      </w:pPr>
    </w:p>
    <w:p w:rsidR="003907DD" w:rsidRPr="000C7FFB" w:rsidRDefault="003907DD" w:rsidP="00447D0E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200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04"/>
        <w:gridCol w:w="1071"/>
        <w:gridCol w:w="252"/>
        <w:gridCol w:w="1089"/>
        <w:gridCol w:w="252"/>
        <w:gridCol w:w="1071"/>
        <w:gridCol w:w="270"/>
        <w:gridCol w:w="1091"/>
      </w:tblGrid>
      <w:tr w:rsidR="009E50B5" w:rsidRPr="003907DD" w:rsidTr="003907DD">
        <w:tc>
          <w:tcPr>
            <w:tcW w:w="4104" w:type="dxa"/>
            <w:shd w:val="clear" w:color="auto" w:fill="auto"/>
          </w:tcPr>
          <w:p w:rsidR="009E50B5" w:rsidRPr="003907DD" w:rsidRDefault="009E50B5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09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9E50B5" w:rsidRPr="003907DD" w:rsidRDefault="009E50B5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907DD">
              <w:rPr>
                <w:rFonts w:ascii="Angsana New" w:hAnsi="Angsana New" w:hint="cs"/>
                <w:b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2158" w:rsidRPr="00251BEC" w:rsidTr="003907DD">
        <w:tc>
          <w:tcPr>
            <w:tcW w:w="4104" w:type="dxa"/>
            <w:shd w:val="clear" w:color="auto" w:fill="auto"/>
          </w:tcPr>
          <w:p w:rsidR="009D2158" w:rsidRPr="00251BEC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40C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6440CB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9D2158" w:rsidRPr="00251BEC" w:rsidTr="003907DD">
        <w:tc>
          <w:tcPr>
            <w:tcW w:w="4104" w:type="dxa"/>
            <w:tcBorders>
              <w:bottom w:val="nil"/>
            </w:tcBorders>
            <w:shd w:val="clear" w:color="auto" w:fill="auto"/>
          </w:tcPr>
          <w:p w:rsidR="009D2158" w:rsidRPr="006D32E8" w:rsidRDefault="009D2158" w:rsidP="009D215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D2158" w:rsidRPr="006D32E8" w:rsidRDefault="009D2158" w:rsidP="009D215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:rsidR="009D2158" w:rsidRPr="006D32E8" w:rsidRDefault="009D2158" w:rsidP="009D215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D2158" w:rsidRPr="006D32E8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D2158" w:rsidRPr="006D32E8" w:rsidRDefault="009D2158" w:rsidP="009D215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9D2158" w:rsidRPr="006D32E8" w:rsidRDefault="009D2158" w:rsidP="009D215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6D32E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</w:tcPr>
          <w:p w:rsidR="009D2158" w:rsidRPr="006D32E8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:rsidR="009D2158" w:rsidRPr="006D32E8" w:rsidRDefault="009D2158" w:rsidP="009D215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:rsidR="009D2158" w:rsidRPr="006D32E8" w:rsidRDefault="009D2158" w:rsidP="009D215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9D2158" w:rsidRPr="006D32E8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9D2158" w:rsidRPr="006D32E8" w:rsidRDefault="009D2158" w:rsidP="009D215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9D2158" w:rsidRPr="006D32E8" w:rsidRDefault="009D2158" w:rsidP="009D215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6D32E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440CB" w:rsidRPr="00251BEC" w:rsidTr="003907DD">
        <w:tc>
          <w:tcPr>
            <w:tcW w:w="4104" w:type="dxa"/>
            <w:tcBorders>
              <w:bottom w:val="nil"/>
            </w:tcBorders>
            <w:shd w:val="clear" w:color="auto" w:fill="auto"/>
          </w:tcPr>
          <w:p w:rsidR="006440CB" w:rsidRPr="006D32E8" w:rsidRDefault="006440CB" w:rsidP="009D215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7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440CB" w:rsidRPr="006D32E8" w:rsidRDefault="006440CB" w:rsidP="009D215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tcBorders>
              <w:bottom w:val="nil"/>
            </w:tcBorders>
            <w:shd w:val="clear" w:color="auto" w:fill="auto"/>
          </w:tcPr>
          <w:p w:rsidR="006440CB" w:rsidRPr="006D32E8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40CB" w:rsidRPr="009E50B5" w:rsidRDefault="0050440C" w:rsidP="009D215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268,729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:rsidR="006440CB" w:rsidRPr="006D32E8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440CB" w:rsidRPr="006D32E8" w:rsidRDefault="006440CB" w:rsidP="00052C0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6440CB" w:rsidRPr="006D32E8" w:rsidRDefault="006440C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:rsidR="006440CB" w:rsidRPr="009E50B5" w:rsidRDefault="006440CB" w:rsidP="00052C0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318,809</w:t>
            </w:r>
          </w:p>
        </w:tc>
      </w:tr>
      <w:tr w:rsidR="006440CB" w:rsidRPr="00251BEC" w:rsidTr="00D80CFA">
        <w:tc>
          <w:tcPr>
            <w:tcW w:w="4104" w:type="dxa"/>
            <w:tcBorders>
              <w:top w:val="nil"/>
              <w:bottom w:val="nil"/>
            </w:tcBorders>
            <w:shd w:val="clear" w:color="auto" w:fill="auto"/>
          </w:tcPr>
          <w:p w:rsidR="006440CB" w:rsidRPr="006D32E8" w:rsidRDefault="006440CB" w:rsidP="009D2158">
            <w:pPr>
              <w:rPr>
                <w:rFonts w:ascii="Angsana New" w:hAnsi="Angsana New"/>
                <w:sz w:val="30"/>
                <w:szCs w:val="30"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71" w:type="dxa"/>
            <w:tcBorders>
              <w:top w:val="nil"/>
              <w:bottom w:val="nil"/>
            </w:tcBorders>
            <w:shd w:val="clear" w:color="auto" w:fill="auto"/>
          </w:tcPr>
          <w:p w:rsidR="006440CB" w:rsidRPr="006D32E8" w:rsidRDefault="0050440C" w:rsidP="009D215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:rsidR="006440CB" w:rsidRPr="006D32E8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6440CB" w:rsidRPr="00DF6C20" w:rsidRDefault="0050440C" w:rsidP="00E42C4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53,746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:rsidR="006440CB" w:rsidRPr="006D32E8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shd w:val="clear" w:color="auto" w:fill="auto"/>
          </w:tcPr>
          <w:p w:rsidR="006440CB" w:rsidRPr="006D32E8" w:rsidRDefault="006440CB" w:rsidP="00052C0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6440CB" w:rsidRPr="006D32E8" w:rsidRDefault="006440C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6440CB" w:rsidRPr="00DF6C20" w:rsidRDefault="006440CB" w:rsidP="00052C0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63,762</w:t>
            </w:r>
          </w:p>
        </w:tc>
      </w:tr>
      <w:tr w:rsidR="003907DD" w:rsidRPr="00972726" w:rsidTr="00EE1858">
        <w:tc>
          <w:tcPr>
            <w:tcW w:w="4104" w:type="dxa"/>
            <w:shd w:val="clear" w:color="auto" w:fill="auto"/>
          </w:tcPr>
          <w:p w:rsidR="003907DD" w:rsidRDefault="003907DD" w:rsidP="00EE1858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907DD">
              <w:rPr>
                <w:rFonts w:ascii="Angsana New" w:hAnsi="Angsana New"/>
                <w:sz w:val="30"/>
                <w:szCs w:val="30"/>
                <w:cs/>
              </w:rPr>
              <w:t xml:space="preserve">ผลกระทบทางภาษีของรายได้และค่าใช้จ่ายที่ไม่ถือเป็นรายได้และค่าใช้จ่ายทางภาษี </w:t>
            </w:r>
            <w:r w:rsidRPr="003907DD">
              <w:rPr>
                <w:rFonts w:ascii="Angsana New" w:hAnsi="Angsana New"/>
                <w:sz w:val="30"/>
                <w:szCs w:val="30"/>
              </w:rPr>
              <w:t xml:space="preserve">– </w:t>
            </w:r>
            <w:r w:rsidRPr="003907DD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071" w:type="dxa"/>
            <w:shd w:val="clear" w:color="auto" w:fill="auto"/>
          </w:tcPr>
          <w:p w:rsidR="003907DD" w:rsidRPr="00972726" w:rsidRDefault="003907DD" w:rsidP="00EE185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3907DD" w:rsidRPr="00972726" w:rsidRDefault="003907DD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:rsidR="003907DD" w:rsidRDefault="003907DD" w:rsidP="00EE185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3907DD" w:rsidRDefault="00CC3182" w:rsidP="00EE185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(3,968)</w:t>
            </w:r>
          </w:p>
        </w:tc>
        <w:tc>
          <w:tcPr>
            <w:tcW w:w="252" w:type="dxa"/>
            <w:shd w:val="clear" w:color="auto" w:fill="auto"/>
          </w:tcPr>
          <w:p w:rsidR="003907DD" w:rsidRPr="00972726" w:rsidRDefault="003907DD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:rsidR="003907DD" w:rsidRPr="00972726" w:rsidRDefault="003907DD" w:rsidP="00EE185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907DD" w:rsidRPr="00972726" w:rsidRDefault="003907DD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3907DD" w:rsidRDefault="003907DD" w:rsidP="00EE185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3907DD" w:rsidRDefault="003907DD" w:rsidP="00EE185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(133)</w:t>
            </w:r>
          </w:p>
        </w:tc>
      </w:tr>
      <w:tr w:rsidR="006440CB" w:rsidRPr="00251BEC" w:rsidTr="00D80CFA">
        <w:tc>
          <w:tcPr>
            <w:tcW w:w="4104" w:type="dxa"/>
            <w:tcBorders>
              <w:top w:val="nil"/>
            </w:tcBorders>
            <w:shd w:val="clear" w:color="auto" w:fill="auto"/>
          </w:tcPr>
          <w:p w:rsidR="006440CB" w:rsidRPr="00AF1398" w:rsidRDefault="006440CB" w:rsidP="009D2158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/>
                <w:sz w:val="30"/>
                <w:szCs w:val="30"/>
                <w:cs/>
              </w:rPr>
              <w:t>ภาษีงวดก่อน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D32E8">
              <w:rPr>
                <w:rFonts w:ascii="Angsana New" w:hAnsi="Angsana New"/>
                <w:sz w:val="30"/>
                <w:szCs w:val="30"/>
                <w:cs/>
              </w:rPr>
              <w:t>ๆ ที่บันทึกต่ำไป</w:t>
            </w:r>
            <w:r w:rsidR="00AF139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AF1398">
              <w:rPr>
                <w:rFonts w:ascii="Angsana New" w:hAnsi="Angsana New" w:hint="cs"/>
                <w:sz w:val="30"/>
                <w:szCs w:val="30"/>
                <w:cs/>
              </w:rPr>
              <w:t>สูงไป)</w:t>
            </w: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440CB" w:rsidRPr="006D32E8" w:rsidRDefault="006440CB" w:rsidP="009D215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</w:tcBorders>
            <w:shd w:val="clear" w:color="auto" w:fill="auto"/>
          </w:tcPr>
          <w:p w:rsidR="006440CB" w:rsidRPr="006D32E8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440CB" w:rsidRPr="00DF6C20" w:rsidRDefault="00AF1398" w:rsidP="009D2158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(114)</w:t>
            </w:r>
          </w:p>
        </w:tc>
        <w:tc>
          <w:tcPr>
            <w:tcW w:w="252" w:type="dxa"/>
            <w:tcBorders>
              <w:top w:val="nil"/>
            </w:tcBorders>
            <w:shd w:val="clear" w:color="auto" w:fill="auto"/>
          </w:tcPr>
          <w:p w:rsidR="006440CB" w:rsidRPr="006D32E8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440CB" w:rsidRPr="006D32E8" w:rsidRDefault="006440CB" w:rsidP="00052C0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6440CB" w:rsidRPr="006D32E8" w:rsidRDefault="006440C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440CB" w:rsidRPr="00DF6C20" w:rsidRDefault="006440CB" w:rsidP="00052C0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215</w:t>
            </w:r>
          </w:p>
        </w:tc>
      </w:tr>
      <w:tr w:rsidR="006440CB" w:rsidRPr="00251BEC" w:rsidTr="00D80CFA">
        <w:tc>
          <w:tcPr>
            <w:tcW w:w="4104" w:type="dxa"/>
            <w:tcBorders>
              <w:bottom w:val="nil"/>
            </w:tcBorders>
            <w:shd w:val="clear" w:color="auto" w:fill="auto"/>
          </w:tcPr>
          <w:p w:rsidR="006440CB" w:rsidRPr="006D32E8" w:rsidRDefault="006440CB" w:rsidP="009D2158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40CB" w:rsidRPr="006D32E8" w:rsidRDefault="005C0A36" w:rsidP="006F0DAD">
            <w:pPr>
              <w:pStyle w:val="acctfourfigures"/>
              <w:tabs>
                <w:tab w:val="clear" w:pos="765"/>
                <w:tab w:val="left" w:pos="608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</w:tcPr>
          <w:p w:rsidR="006440CB" w:rsidRPr="006D32E8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40CB" w:rsidRPr="006D32E8" w:rsidRDefault="001308BB" w:rsidP="006F0DA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49,</w:t>
            </w:r>
            <w:r w:rsidR="00CC31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664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</w:tcPr>
          <w:p w:rsidR="006440CB" w:rsidRPr="006D32E8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40CB" w:rsidRPr="006D32E8" w:rsidRDefault="006440CB" w:rsidP="00052C00">
            <w:pPr>
              <w:pStyle w:val="acctfourfigures"/>
              <w:tabs>
                <w:tab w:val="clear" w:pos="765"/>
                <w:tab w:val="left" w:pos="608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6440CB" w:rsidRPr="006D32E8" w:rsidRDefault="006440C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40CB" w:rsidRPr="006D32E8" w:rsidRDefault="006440CB" w:rsidP="00052C0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63,844</w:t>
            </w:r>
          </w:p>
        </w:tc>
      </w:tr>
    </w:tbl>
    <w:p w:rsidR="009E50B5" w:rsidRPr="009E50B5" w:rsidRDefault="009E50B5" w:rsidP="00377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540" w:right="-1080"/>
        <w:rPr>
          <w:rFonts w:ascii="Angsana New" w:hAnsi="Angsana New"/>
          <w:i/>
          <w:iCs/>
          <w:sz w:val="30"/>
          <w:szCs w:val="30"/>
        </w:rPr>
      </w:pPr>
      <w:r w:rsidRPr="009E50B5">
        <w:rPr>
          <w:rFonts w:ascii="Angsana New" w:hAnsi="Angsana New"/>
          <w:i/>
          <w:iCs/>
          <w:sz w:val="30"/>
          <w:szCs w:val="30"/>
          <w:cs/>
        </w:rPr>
        <w:t>การลด</w:t>
      </w:r>
      <w:r w:rsidRPr="009E50B5">
        <w:rPr>
          <w:rFonts w:ascii="Angsana New" w:hAnsi="Angsana New" w:hint="cs"/>
          <w:i/>
          <w:iCs/>
          <w:sz w:val="30"/>
          <w:szCs w:val="30"/>
          <w:cs/>
        </w:rPr>
        <w:t>อัตรา</w:t>
      </w:r>
      <w:r w:rsidRPr="009E50B5">
        <w:rPr>
          <w:rFonts w:ascii="Angsana New" w:hAnsi="Angsana New"/>
          <w:i/>
          <w:iCs/>
          <w:sz w:val="30"/>
          <w:szCs w:val="30"/>
          <w:cs/>
        </w:rPr>
        <w:t>ภาษีเงินได้นิติบุคคล</w:t>
      </w:r>
    </w:p>
    <w:p w:rsidR="00CD5670" w:rsidRDefault="00B811C8" w:rsidP="00B82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 w:right="562"/>
        <w:jc w:val="thaiDistribute"/>
        <w:rPr>
          <w:rFonts w:ascii="Angsana New" w:hAnsi="Angsana New"/>
          <w:sz w:val="30"/>
          <w:szCs w:val="30"/>
        </w:rPr>
      </w:pPr>
      <w:r w:rsidRPr="00B811C8">
        <w:rPr>
          <w:rFonts w:ascii="Angsana New" w:hAnsi="Angsana New"/>
          <w:sz w:val="30"/>
          <w:szCs w:val="30"/>
          <w:cs/>
        </w:rPr>
        <w:t>พระราชบัญญัติแก้ไขเ</w:t>
      </w:r>
      <w:r w:rsidR="00322C6D">
        <w:rPr>
          <w:rFonts w:ascii="Angsana New" w:hAnsi="Angsana New"/>
          <w:sz w:val="30"/>
          <w:szCs w:val="30"/>
          <w:cs/>
        </w:rPr>
        <w:t xml:space="preserve">พิ่มเติมประมวลรัษฎากร ฉบับที่ </w:t>
      </w:r>
      <w:r w:rsidR="00322C6D">
        <w:rPr>
          <w:rFonts w:ascii="Angsana New" w:hAnsi="Angsana New"/>
          <w:sz w:val="30"/>
          <w:szCs w:val="30"/>
        </w:rPr>
        <w:t>42</w:t>
      </w:r>
      <w:r w:rsidR="00322C6D">
        <w:rPr>
          <w:rFonts w:ascii="Angsana New" w:hAnsi="Angsana New"/>
          <w:sz w:val="30"/>
          <w:szCs w:val="30"/>
          <w:cs/>
        </w:rPr>
        <w:t xml:space="preserve"> พ.ศ. </w:t>
      </w:r>
      <w:r w:rsidR="00322C6D">
        <w:rPr>
          <w:rFonts w:ascii="Angsana New" w:hAnsi="Angsana New"/>
          <w:sz w:val="30"/>
          <w:szCs w:val="30"/>
        </w:rPr>
        <w:t>2559</w:t>
      </w:r>
      <w:r w:rsidR="00322C6D">
        <w:rPr>
          <w:rFonts w:ascii="Angsana New" w:hAnsi="Angsana New"/>
          <w:sz w:val="30"/>
          <w:szCs w:val="30"/>
          <w:cs/>
        </w:rPr>
        <w:t xml:space="preserve"> ลงวันที่ </w:t>
      </w:r>
      <w:r w:rsidR="00322C6D">
        <w:rPr>
          <w:rFonts w:ascii="Angsana New" w:hAnsi="Angsana New"/>
          <w:sz w:val="30"/>
          <w:szCs w:val="30"/>
        </w:rPr>
        <w:t>3</w:t>
      </w:r>
      <w:r w:rsidR="00322C6D">
        <w:rPr>
          <w:rFonts w:ascii="Angsana New" w:hAnsi="Angsana New"/>
          <w:sz w:val="30"/>
          <w:szCs w:val="30"/>
          <w:cs/>
        </w:rPr>
        <w:t xml:space="preserve"> มีนาคม </w:t>
      </w:r>
      <w:r w:rsidR="00322C6D">
        <w:rPr>
          <w:rFonts w:ascii="Angsana New" w:hAnsi="Angsana New"/>
          <w:sz w:val="30"/>
          <w:szCs w:val="30"/>
        </w:rPr>
        <w:t>2559</w:t>
      </w:r>
      <w:r w:rsidRPr="00B811C8">
        <w:rPr>
          <w:rFonts w:ascii="Angsana New" w:hAnsi="Angsana New"/>
          <w:sz w:val="30"/>
          <w:szCs w:val="30"/>
          <w:cs/>
        </w:rPr>
        <w:t xml:space="preserve"> ให้ปรับลดอัตราภาษีเงิ</w:t>
      </w:r>
      <w:r w:rsidR="00322C6D">
        <w:rPr>
          <w:rFonts w:ascii="Angsana New" w:hAnsi="Angsana New"/>
          <w:sz w:val="30"/>
          <w:szCs w:val="30"/>
          <w:cs/>
        </w:rPr>
        <w:t xml:space="preserve">นได้นิติบุคคลเหลืออัตราร้อยละ </w:t>
      </w:r>
      <w:r w:rsidR="00322C6D">
        <w:rPr>
          <w:rFonts w:ascii="Angsana New" w:hAnsi="Angsana New"/>
          <w:sz w:val="30"/>
          <w:szCs w:val="30"/>
        </w:rPr>
        <w:t>20</w:t>
      </w:r>
      <w:r w:rsidRPr="00B811C8">
        <w:rPr>
          <w:rFonts w:ascii="Angsana New" w:hAnsi="Angsana New"/>
          <w:sz w:val="30"/>
          <w:szCs w:val="30"/>
          <w:cs/>
        </w:rPr>
        <w:t xml:space="preserve"> ของกำไรสุทธิสำหรับรอบระยะเวล</w:t>
      </w:r>
      <w:r w:rsidR="00322C6D">
        <w:rPr>
          <w:rFonts w:ascii="Angsana New" w:hAnsi="Angsana New"/>
          <w:sz w:val="30"/>
          <w:szCs w:val="30"/>
          <w:cs/>
        </w:rPr>
        <w:t xml:space="preserve">าบัญชีที่เริ่มในหรือหลังวันที่ </w:t>
      </w:r>
      <w:r w:rsidR="00322C6D">
        <w:rPr>
          <w:rFonts w:ascii="Angsana New" w:hAnsi="Angsana New"/>
          <w:sz w:val="30"/>
          <w:szCs w:val="30"/>
        </w:rPr>
        <w:t>1</w:t>
      </w:r>
      <w:r w:rsidR="00322C6D">
        <w:rPr>
          <w:rFonts w:ascii="Angsana New" w:hAnsi="Angsana New"/>
          <w:sz w:val="30"/>
          <w:szCs w:val="30"/>
          <w:cs/>
        </w:rPr>
        <w:t xml:space="preserve"> มกราคม </w:t>
      </w:r>
      <w:r w:rsidR="00322C6D">
        <w:rPr>
          <w:rFonts w:ascii="Angsana New" w:hAnsi="Angsana New"/>
          <w:sz w:val="30"/>
          <w:szCs w:val="30"/>
        </w:rPr>
        <w:t>2559</w:t>
      </w:r>
      <w:r w:rsidRPr="00B811C8">
        <w:rPr>
          <w:rFonts w:ascii="Angsana New" w:hAnsi="Angsana New"/>
          <w:sz w:val="30"/>
          <w:szCs w:val="30"/>
          <w:cs/>
        </w:rPr>
        <w:t xml:space="preserve"> เป็นต้นไป</w:t>
      </w:r>
    </w:p>
    <w:p w:rsidR="00BF5572" w:rsidRDefault="00BF5572" w:rsidP="00447D0E">
      <w:pPr>
        <w:tabs>
          <w:tab w:val="clear" w:pos="454"/>
          <w:tab w:val="left" w:pos="270"/>
          <w:tab w:val="left" w:pos="450"/>
        </w:tabs>
        <w:ind w:left="450" w:right="-1080"/>
        <w:jc w:val="both"/>
        <w:rPr>
          <w:rFonts w:ascii="Angsana New" w:hAnsi="Angsana New"/>
          <w:sz w:val="30"/>
          <w:szCs w:val="30"/>
        </w:rPr>
      </w:pPr>
    </w:p>
    <w:p w:rsidR="00BF5572" w:rsidRPr="00082EFE" w:rsidRDefault="00CC3182" w:rsidP="00377B4B">
      <w:pPr>
        <w:numPr>
          <w:ilvl w:val="0"/>
          <w:numId w:val="29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before="2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BF5572" w:rsidRPr="00082EFE">
        <w:rPr>
          <w:rFonts w:ascii="Angsana New" w:hAnsi="Angsana New" w:hint="cs"/>
          <w:b/>
          <w:bCs/>
          <w:sz w:val="30"/>
          <w:szCs w:val="30"/>
          <w:cs/>
        </w:rPr>
        <w:t>สิท</w:t>
      </w:r>
      <w:r w:rsidR="00BF5572" w:rsidRPr="00082EFE">
        <w:rPr>
          <w:rFonts w:ascii="Angsana New" w:hAnsi="Angsana New"/>
          <w:b/>
          <w:bCs/>
          <w:sz w:val="30"/>
          <w:szCs w:val="30"/>
          <w:cs/>
        </w:rPr>
        <w:t>ธ</w:t>
      </w:r>
      <w:r w:rsidR="00BF5572" w:rsidRPr="00082EFE">
        <w:rPr>
          <w:rFonts w:ascii="Angsana New" w:hAnsi="Angsana New" w:hint="cs"/>
          <w:b/>
          <w:bCs/>
          <w:sz w:val="30"/>
          <w:szCs w:val="30"/>
          <w:cs/>
        </w:rPr>
        <w:t>ิ</w:t>
      </w:r>
      <w:r w:rsidR="00BF5572" w:rsidRPr="00082EFE">
        <w:rPr>
          <w:rFonts w:ascii="Angsana New" w:hAnsi="Angsana New"/>
          <w:b/>
          <w:bCs/>
          <w:sz w:val="30"/>
          <w:szCs w:val="30"/>
          <w:cs/>
        </w:rPr>
        <w:t>ประโยชน์จากการส่งเสริมการลงทุน</w:t>
      </w:r>
      <w:r w:rsidR="00BF5572" w:rsidRPr="00082EFE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:rsidR="00BF5572" w:rsidRDefault="00BF5572" w:rsidP="0020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40" w:right="562"/>
        <w:jc w:val="thaiDistribute"/>
        <w:rPr>
          <w:rFonts w:ascii="Angsana New" w:hAnsi="Angsana New"/>
          <w:sz w:val="30"/>
          <w:szCs w:val="30"/>
        </w:rPr>
      </w:pPr>
      <w:r w:rsidRPr="00BF5572">
        <w:rPr>
          <w:rFonts w:ascii="Angsana New" w:hAnsi="Angsana New"/>
          <w:sz w:val="30"/>
          <w:szCs w:val="30"/>
          <w:cs/>
        </w:rPr>
        <w:t>คณะกรรมการส่งเสริมการลงทุนอนุมัติให</w:t>
      </w:r>
      <w:r>
        <w:rPr>
          <w:rFonts w:ascii="Angsana New" w:hAnsi="Angsana New"/>
          <w:sz w:val="30"/>
          <w:szCs w:val="30"/>
          <w:cs/>
        </w:rPr>
        <w:t>้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F5572">
        <w:rPr>
          <w:rFonts w:ascii="Angsana New" w:hAnsi="Angsana New"/>
          <w:sz w:val="30"/>
          <w:szCs w:val="30"/>
          <w:cs/>
        </w:rPr>
        <w:t xml:space="preserve">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Pr="00BF5572">
        <w:rPr>
          <w:rFonts w:ascii="Angsana New" w:hAnsi="Angsana New"/>
          <w:sz w:val="30"/>
          <w:szCs w:val="30"/>
        </w:rPr>
        <w:t>2520</w:t>
      </w:r>
      <w:r w:rsidRPr="00BF5572">
        <w:rPr>
          <w:rFonts w:ascii="Angsana New" w:hAnsi="Angsana New" w:hint="cs"/>
          <w:sz w:val="30"/>
          <w:szCs w:val="30"/>
          <w:cs/>
        </w:rPr>
        <w:t xml:space="preserve"> เกี่ยวกับ</w:t>
      </w:r>
      <w:r w:rsidR="00FC0A94">
        <w:rPr>
          <w:rFonts w:ascii="Angsana New" w:hAnsi="Angsana New" w:hint="cs"/>
          <w:sz w:val="30"/>
          <w:szCs w:val="30"/>
          <w:cs/>
        </w:rPr>
        <w:t>การผลิต</w:t>
      </w:r>
      <w:r w:rsidRPr="00BF5572">
        <w:rPr>
          <w:rFonts w:ascii="Angsana New" w:hAnsi="Angsana New" w:hint="cs"/>
          <w:sz w:val="30"/>
          <w:szCs w:val="30"/>
          <w:cs/>
        </w:rPr>
        <w:t>ยางรถจักรยา</w:t>
      </w:r>
      <w:r w:rsidR="00010041">
        <w:rPr>
          <w:rFonts w:ascii="Angsana New" w:hAnsi="Angsana New" w:hint="cs"/>
          <w:sz w:val="30"/>
          <w:szCs w:val="30"/>
          <w:cs/>
        </w:rPr>
        <w:t>น</w:t>
      </w:r>
      <w:r w:rsidRPr="00BF5572">
        <w:rPr>
          <w:rFonts w:ascii="Angsana New" w:hAnsi="Angsana New" w:hint="cs"/>
          <w:sz w:val="30"/>
          <w:szCs w:val="30"/>
          <w:cs/>
        </w:rPr>
        <w:t>ยนต์</w:t>
      </w:r>
      <w:r w:rsidRPr="00BF5572">
        <w:rPr>
          <w:rFonts w:ascii="Angsana New" w:hAnsi="Angsana New"/>
          <w:sz w:val="30"/>
          <w:szCs w:val="30"/>
          <w:cs/>
        </w:rPr>
        <w:t>ซึ่งพอสรุปสาระสำคัญได้ดังนี้</w:t>
      </w:r>
    </w:p>
    <w:p w:rsidR="00BB2204" w:rsidRDefault="00BF5572" w:rsidP="00E36A79">
      <w:pPr>
        <w:tabs>
          <w:tab w:val="clear" w:pos="454"/>
          <w:tab w:val="left" w:pos="270"/>
          <w:tab w:val="left" w:pos="450"/>
        </w:tabs>
        <w:spacing w:before="120"/>
        <w:ind w:left="446" w:right="562" w:firstLine="86"/>
        <w:jc w:val="thaiDistribute"/>
        <w:rPr>
          <w:rFonts w:ascii="Angsana New" w:hAnsi="Angsana New"/>
          <w:sz w:val="30"/>
          <w:szCs w:val="30"/>
        </w:rPr>
      </w:pPr>
      <w:r w:rsidRPr="00BF5572">
        <w:rPr>
          <w:rFonts w:ascii="Angsana New" w:hAnsi="Angsana New"/>
          <w:sz w:val="30"/>
          <w:szCs w:val="30"/>
          <w:cs/>
        </w:rPr>
        <w:t>(ก)</w:t>
      </w:r>
      <w:r w:rsidRPr="00BF5572">
        <w:rPr>
          <w:rFonts w:ascii="Angsana New" w:hAnsi="Angsana New"/>
          <w:sz w:val="30"/>
          <w:szCs w:val="30"/>
          <w:cs/>
        </w:rPr>
        <w:tab/>
        <w:t>ให้ได้รับยกเว้นอากรขาเข้าและภาษีสำหรับเครื่องจักรที่ได้รับอนุมัติโดยคณะกรรมการ</w:t>
      </w:r>
      <w:r w:rsidRPr="00BF5572">
        <w:rPr>
          <w:rFonts w:ascii="Angsana New" w:hAnsi="Angsana New" w:hint="cs"/>
          <w:sz w:val="30"/>
          <w:szCs w:val="30"/>
          <w:cs/>
        </w:rPr>
        <w:t>ส่งเสริมการลงทุน</w:t>
      </w:r>
    </w:p>
    <w:p w:rsidR="00BF5572" w:rsidRPr="00BF5572" w:rsidRDefault="00BB2204" w:rsidP="00201E2C">
      <w:pPr>
        <w:tabs>
          <w:tab w:val="clear" w:pos="454"/>
          <w:tab w:val="left" w:pos="270"/>
        </w:tabs>
        <w:ind w:left="990" w:right="562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</w:t>
      </w:r>
      <w:r w:rsidR="00BF5572" w:rsidRPr="00BF5572">
        <w:rPr>
          <w:rFonts w:ascii="Angsana New" w:hAnsi="Angsana New"/>
          <w:sz w:val="30"/>
          <w:szCs w:val="30"/>
          <w:cs/>
        </w:rPr>
        <w:t>(ข)</w:t>
      </w:r>
      <w:r w:rsidR="00BF5572" w:rsidRPr="00BF5572">
        <w:rPr>
          <w:rFonts w:ascii="Angsana New" w:hAnsi="Angsana New"/>
          <w:sz w:val="30"/>
          <w:szCs w:val="30"/>
          <w:cs/>
        </w:rPr>
        <w:tab/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</w:t>
      </w:r>
      <w:r w:rsidR="00BF5572">
        <w:rPr>
          <w:rFonts w:ascii="Angsana New" w:hAnsi="Angsana New" w:hint="cs"/>
          <w:sz w:val="30"/>
          <w:szCs w:val="30"/>
          <w:cs/>
        </w:rPr>
        <w:t xml:space="preserve">          </w:t>
      </w:r>
      <w:r w:rsidR="008E14B0">
        <w:rPr>
          <w:rFonts w:ascii="Angsana New" w:hAnsi="Angsana New" w:hint="cs"/>
          <w:sz w:val="30"/>
          <w:szCs w:val="30"/>
          <w:cs/>
        </w:rPr>
        <w:t xml:space="preserve"> </w:t>
      </w:r>
      <w:r w:rsidR="00BF5572" w:rsidRPr="00BF5572">
        <w:rPr>
          <w:rFonts w:ascii="Angsana New" w:hAnsi="Angsana New"/>
          <w:sz w:val="30"/>
          <w:szCs w:val="30"/>
          <w:cs/>
        </w:rPr>
        <w:t>กำหนดเวลา</w:t>
      </w:r>
      <w:r w:rsidR="00BF5572">
        <w:rPr>
          <w:rFonts w:ascii="Angsana New" w:hAnsi="Angsana New" w:hint="cs"/>
          <w:sz w:val="30"/>
          <w:szCs w:val="30"/>
          <w:cs/>
        </w:rPr>
        <w:t>แปด</w:t>
      </w:r>
      <w:r w:rsidR="00BF5572" w:rsidRPr="00BF5572">
        <w:rPr>
          <w:rFonts w:ascii="Angsana New" w:hAnsi="Angsana New"/>
          <w:sz w:val="30"/>
          <w:szCs w:val="30"/>
          <w:cs/>
        </w:rPr>
        <w:t>ปี นับแต่วันที่เริ่มมีรายได้จากการประกอบกิจการนั้น</w:t>
      </w:r>
      <w:r w:rsidR="00AA3853">
        <w:rPr>
          <w:rFonts w:ascii="Angsana New" w:hAnsi="Angsana New" w:hint="cs"/>
          <w:sz w:val="30"/>
          <w:szCs w:val="30"/>
          <w:cs/>
        </w:rPr>
        <w:t xml:space="preserve"> และ</w:t>
      </w:r>
    </w:p>
    <w:p w:rsidR="00BF5572" w:rsidRDefault="00BF5572" w:rsidP="00201E2C">
      <w:pPr>
        <w:numPr>
          <w:ilvl w:val="0"/>
          <w:numId w:val="17"/>
        </w:numPr>
        <w:tabs>
          <w:tab w:val="clear" w:pos="454"/>
          <w:tab w:val="left" w:pos="270"/>
          <w:tab w:val="left" w:pos="450"/>
        </w:tabs>
        <w:ind w:right="562"/>
        <w:jc w:val="thaiDistribute"/>
        <w:rPr>
          <w:rFonts w:ascii="Angsana New" w:hAnsi="Angsana New"/>
          <w:sz w:val="30"/>
          <w:szCs w:val="30"/>
        </w:rPr>
      </w:pPr>
      <w:r w:rsidRPr="00BF5572">
        <w:rPr>
          <w:rFonts w:ascii="Angsana New" w:hAnsi="Angsana New"/>
          <w:sz w:val="30"/>
          <w:szCs w:val="30"/>
          <w:cs/>
        </w:rPr>
        <w:t>ให้ได้รับลดหย่อนภาษีเงินได้นิติบุคคล</w:t>
      </w:r>
      <w:r w:rsidR="00974F0E">
        <w:rPr>
          <w:rFonts w:ascii="Angsana New" w:hAnsi="Angsana New"/>
          <w:sz w:val="30"/>
          <w:szCs w:val="30"/>
          <w:cs/>
        </w:rPr>
        <w:t>ร้อยละ</w:t>
      </w:r>
      <w:r w:rsidR="00974F0E">
        <w:rPr>
          <w:rFonts w:ascii="Angsana New" w:hAnsi="Angsana New"/>
          <w:sz w:val="30"/>
          <w:szCs w:val="30"/>
        </w:rPr>
        <w:t xml:space="preserve"> 50</w:t>
      </w:r>
      <w:r w:rsidRPr="00BF5572">
        <w:rPr>
          <w:rFonts w:ascii="Angsana New" w:hAnsi="Angsana New"/>
          <w:sz w:val="30"/>
          <w:szCs w:val="30"/>
        </w:rPr>
        <w:t xml:space="preserve"> </w:t>
      </w:r>
      <w:r w:rsidRPr="00BF5572">
        <w:rPr>
          <w:rFonts w:ascii="Angsana New" w:hAnsi="Angsana New"/>
          <w:sz w:val="30"/>
          <w:szCs w:val="30"/>
          <w:cs/>
        </w:rPr>
        <w:t>สำหรับกำไรสุทธิที่ได้จากการประกอบกิจการที่ได้รับการส่งเสริมมี</w:t>
      </w:r>
      <w:r w:rsidR="00201E2C">
        <w:rPr>
          <w:rFonts w:ascii="Angsana New" w:hAnsi="Angsana New" w:hint="cs"/>
          <w:sz w:val="30"/>
          <w:szCs w:val="30"/>
          <w:cs/>
        </w:rPr>
        <w:t xml:space="preserve"> </w:t>
      </w:r>
      <w:r w:rsidRPr="00BF5572">
        <w:rPr>
          <w:rFonts w:ascii="Angsana New" w:hAnsi="Angsana New"/>
          <w:sz w:val="30"/>
          <w:szCs w:val="30"/>
          <w:cs/>
        </w:rPr>
        <w:t>กำหนดเวลาห้าปี นับแต่วันที่สิ้นสุดสิทธิประโยชน์ตามข้อ (ข</w:t>
      </w:r>
      <w:r w:rsidRPr="008F7B11">
        <w:rPr>
          <w:rFonts w:ascii="Angsana New" w:hAnsi="Angsana New"/>
          <w:sz w:val="30"/>
          <w:szCs w:val="30"/>
          <w:cs/>
        </w:rPr>
        <w:t>)</w:t>
      </w:r>
    </w:p>
    <w:p w:rsidR="003F1E12" w:rsidRDefault="003F1E12" w:rsidP="0020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/>
        <w:ind w:left="540" w:right="562"/>
        <w:jc w:val="thaiDistribute"/>
        <w:rPr>
          <w:rFonts w:ascii="Angsana New" w:hAnsi="Angsana New"/>
          <w:sz w:val="30"/>
          <w:szCs w:val="30"/>
        </w:rPr>
      </w:pPr>
      <w:r w:rsidRPr="002E2783">
        <w:rPr>
          <w:rFonts w:ascii="Angsana New" w:hAnsi="Angsana New"/>
          <w:sz w:val="30"/>
          <w:szCs w:val="30"/>
          <w:cs/>
        </w:rPr>
        <w:t>เนื่องจากเป็น</w:t>
      </w:r>
      <w:r>
        <w:rPr>
          <w:rFonts w:ascii="Angsana New" w:hAnsi="Angsana New" w:hint="cs"/>
          <w:sz w:val="30"/>
          <w:szCs w:val="30"/>
          <w:cs/>
        </w:rPr>
        <w:t>กิจการ</w:t>
      </w:r>
      <w:r w:rsidRPr="002E2783">
        <w:rPr>
          <w:rFonts w:ascii="Angsana New" w:hAnsi="Angsana New"/>
          <w:sz w:val="30"/>
          <w:szCs w:val="30"/>
          <w:cs/>
        </w:rPr>
        <w:t xml:space="preserve">ที่ได้รับการส่งเสริมการลงทุน </w:t>
      </w:r>
      <w:r w:rsidRPr="003F1E12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D32E8">
        <w:rPr>
          <w:rFonts w:ascii="Angsana New" w:hAnsi="Angsana New"/>
          <w:sz w:val="30"/>
          <w:szCs w:val="30"/>
          <w:cs/>
        </w:rPr>
        <w:t>จะต้อง</w:t>
      </w:r>
      <w:r w:rsidRPr="002E2783">
        <w:rPr>
          <w:rFonts w:ascii="Angsana New" w:hAnsi="Angsana New"/>
          <w:sz w:val="30"/>
          <w:szCs w:val="30"/>
          <w:cs/>
        </w:rPr>
        <w:t>ปฏิบัติตามเงื่อนไข</w:t>
      </w:r>
      <w:r w:rsidRPr="006A23D5">
        <w:rPr>
          <w:rFonts w:ascii="Angsana New" w:hAnsi="Angsana New"/>
          <w:sz w:val="30"/>
          <w:szCs w:val="30"/>
          <w:cs/>
        </w:rPr>
        <w:t>และ</w:t>
      </w:r>
      <w:r w:rsidRPr="006A23D5">
        <w:rPr>
          <w:rFonts w:ascii="Angsana New" w:hAnsi="Angsana New" w:hint="cs"/>
          <w:sz w:val="30"/>
          <w:szCs w:val="30"/>
          <w:cs/>
        </w:rPr>
        <w:t>ข้อ</w:t>
      </w:r>
      <w:r w:rsidRPr="006A23D5">
        <w:rPr>
          <w:rFonts w:ascii="Angsana New" w:hAnsi="Angsana New"/>
          <w:sz w:val="30"/>
          <w:szCs w:val="30"/>
          <w:cs/>
        </w:rPr>
        <w:t>กำหนด</w:t>
      </w:r>
      <w:r w:rsidRPr="006A23D5">
        <w:rPr>
          <w:rFonts w:ascii="Angsana New" w:hAnsi="Angsana New" w:hint="cs"/>
          <w:sz w:val="30"/>
          <w:szCs w:val="30"/>
          <w:cs/>
        </w:rPr>
        <w:t>ตามที่ระบุ</w:t>
      </w:r>
      <w:r w:rsidRPr="006A23D5">
        <w:rPr>
          <w:rFonts w:ascii="Angsana New" w:hAnsi="Angsana New"/>
          <w:sz w:val="30"/>
          <w:szCs w:val="30"/>
          <w:cs/>
        </w:rPr>
        <w:t>ไว้</w:t>
      </w:r>
      <w:r w:rsidRPr="002E2783">
        <w:rPr>
          <w:rFonts w:ascii="Angsana New" w:hAnsi="Angsana New"/>
          <w:sz w:val="30"/>
          <w:szCs w:val="30"/>
          <w:cs/>
        </w:rPr>
        <w:t>ในบัตรส่งเสริมการลงทุน</w:t>
      </w:r>
    </w:p>
    <w:p w:rsidR="00BF5572" w:rsidRDefault="00BF5572" w:rsidP="00377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/>
        <w:ind w:firstLine="540"/>
        <w:jc w:val="thaiDistribute"/>
        <w:rPr>
          <w:rFonts w:ascii="Angsana New" w:hAnsi="Angsana New"/>
          <w:sz w:val="30"/>
          <w:szCs w:val="30"/>
        </w:rPr>
      </w:pPr>
      <w:r w:rsidRPr="008349E8">
        <w:rPr>
          <w:rFonts w:ascii="Angsana New" w:hAnsi="Angsana New" w:hint="cs"/>
          <w:sz w:val="30"/>
          <w:szCs w:val="30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tbl>
      <w:tblPr>
        <w:tblW w:w="9182" w:type="dxa"/>
        <w:tblInd w:w="558" w:type="dxa"/>
        <w:tblLook w:val="01E0" w:firstRow="1" w:lastRow="1" w:firstColumn="1" w:lastColumn="1" w:noHBand="0" w:noVBand="0"/>
      </w:tblPr>
      <w:tblGrid>
        <w:gridCol w:w="1958"/>
        <w:gridCol w:w="243"/>
        <w:gridCol w:w="860"/>
        <w:gridCol w:w="245"/>
        <w:gridCol w:w="1009"/>
        <w:gridCol w:w="245"/>
        <w:gridCol w:w="1009"/>
        <w:gridCol w:w="245"/>
        <w:gridCol w:w="860"/>
        <w:gridCol w:w="245"/>
        <w:gridCol w:w="1009"/>
        <w:gridCol w:w="245"/>
        <w:gridCol w:w="1009"/>
      </w:tblGrid>
      <w:tr w:rsidR="00F13E9D" w:rsidRPr="00F13E9D" w:rsidTr="00C77754">
        <w:tc>
          <w:tcPr>
            <w:tcW w:w="1958" w:type="dxa"/>
          </w:tcPr>
          <w:p w:rsidR="00F13E9D" w:rsidRPr="00F13E9D" w:rsidRDefault="00F13E9D" w:rsidP="00A5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F13E9D" w:rsidRPr="00F13E9D" w:rsidRDefault="00F13E9D" w:rsidP="00A5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81" w:type="dxa"/>
            <w:gridSpan w:val="11"/>
            <w:tcBorders>
              <w:bottom w:val="single" w:sz="4" w:space="0" w:color="auto"/>
            </w:tcBorders>
          </w:tcPr>
          <w:p w:rsidR="00F13E9D" w:rsidRPr="00F13E9D" w:rsidRDefault="00F13E9D" w:rsidP="00A5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3E9D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</w:tr>
      <w:tr w:rsidR="00BF5572" w:rsidRPr="00F13E9D" w:rsidTr="00C77754">
        <w:tc>
          <w:tcPr>
            <w:tcW w:w="1958" w:type="dxa"/>
          </w:tcPr>
          <w:p w:rsidR="00BF5572" w:rsidRPr="00F13E9D" w:rsidRDefault="00BF5572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BF5572" w:rsidRPr="00F13E9D" w:rsidRDefault="00BF5572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8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BF5572" w:rsidRPr="00F13E9D" w:rsidRDefault="00BF5572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3E9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 w:rsidRPr="00F13E9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9D2158" w:rsidRPr="00251BEC" w:rsidTr="00C77754">
        <w:tc>
          <w:tcPr>
            <w:tcW w:w="1958" w:type="dxa"/>
          </w:tcPr>
          <w:p w:rsidR="009D2158" w:rsidRPr="009D2158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9D2158" w:rsidRPr="009D2158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6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D2158" w:rsidRPr="009D2158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58">
              <w:rPr>
                <w:rFonts w:ascii="Angsana New" w:hAnsi="Angsana New"/>
                <w:sz w:val="30"/>
                <w:szCs w:val="30"/>
              </w:rPr>
              <w:t>256</w:t>
            </w:r>
            <w:r w:rsidR="006440C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</w:tcBorders>
          </w:tcPr>
          <w:p w:rsidR="009D2158" w:rsidRPr="009D2158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6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D2158" w:rsidRPr="009D2158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58">
              <w:rPr>
                <w:rFonts w:ascii="Angsana New" w:hAnsi="Angsana New"/>
                <w:sz w:val="30"/>
                <w:szCs w:val="30"/>
              </w:rPr>
              <w:t>25</w:t>
            </w:r>
            <w:r w:rsidR="006440CB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9D2158" w:rsidRPr="00251BEC" w:rsidTr="00C77754">
        <w:tc>
          <w:tcPr>
            <w:tcW w:w="1958" w:type="dxa"/>
          </w:tcPr>
          <w:p w:rsidR="009D2158" w:rsidRPr="009D2158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" w:type="dxa"/>
          </w:tcPr>
          <w:p w:rsidR="009D2158" w:rsidRPr="009D2158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</w:tcPr>
          <w:p w:rsidR="009D2158" w:rsidRPr="009D2158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D215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45" w:type="dxa"/>
            <w:tcBorders>
              <w:top w:val="single" w:sz="4" w:space="0" w:color="auto"/>
            </w:tcBorders>
          </w:tcPr>
          <w:p w:rsidR="009D2158" w:rsidRPr="009D2158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9D2158" w:rsidRPr="009D2158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58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245" w:type="dxa"/>
            <w:tcBorders>
              <w:top w:val="single" w:sz="4" w:space="0" w:color="auto"/>
            </w:tcBorders>
          </w:tcPr>
          <w:p w:rsidR="009D2158" w:rsidRPr="009D2158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9D2158" w:rsidRPr="009D2158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D2158" w:rsidRPr="009D2158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D2158" w:rsidRPr="009D2158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5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45" w:type="dxa"/>
          </w:tcPr>
          <w:p w:rsidR="009D2158" w:rsidRPr="009D2158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</w:tcPr>
          <w:p w:rsidR="009D2158" w:rsidRPr="009D2158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5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45" w:type="dxa"/>
          </w:tcPr>
          <w:p w:rsidR="009D2158" w:rsidRPr="009D2158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9D2158" w:rsidRPr="009D2158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58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  <w:r w:rsidRPr="009D215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ไม่ได้รับการ</w:t>
            </w:r>
            <w:r w:rsidRPr="009D2158">
              <w:rPr>
                <w:rFonts w:ascii="Angsana New" w:hAnsi="Angsana New" w:hint="cs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45" w:type="dxa"/>
          </w:tcPr>
          <w:p w:rsidR="009D2158" w:rsidRPr="009D2158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9D2158" w:rsidRPr="009D2158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D2158" w:rsidRPr="009D2158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D2158" w:rsidRPr="009D2158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5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C77754" w:rsidRPr="005C0A36" w:rsidTr="00C77754">
        <w:tc>
          <w:tcPr>
            <w:tcW w:w="1958" w:type="dxa"/>
          </w:tcPr>
          <w:p w:rsidR="00C77754" w:rsidRPr="005C0A36" w:rsidRDefault="00C77754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 w:hint="cs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243" w:type="dxa"/>
          </w:tcPr>
          <w:p w:rsidR="00C77754" w:rsidRPr="005C0A36" w:rsidRDefault="00C77754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</w:tcPr>
          <w:p w:rsidR="00C77754" w:rsidRPr="005C0A36" w:rsidRDefault="00C77754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114,270</w:t>
            </w:r>
          </w:p>
        </w:tc>
        <w:tc>
          <w:tcPr>
            <w:tcW w:w="245" w:type="dxa"/>
          </w:tcPr>
          <w:p w:rsidR="00C77754" w:rsidRPr="005C0A36" w:rsidRDefault="00C77754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C77754" w:rsidRPr="005C0A36" w:rsidRDefault="00C77754" w:rsidP="00C77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1,653,407</w:t>
            </w:r>
          </w:p>
        </w:tc>
        <w:tc>
          <w:tcPr>
            <w:tcW w:w="245" w:type="dxa"/>
          </w:tcPr>
          <w:p w:rsidR="00C77754" w:rsidRPr="005C0A36" w:rsidRDefault="00C77754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C77754" w:rsidRPr="005C0A36" w:rsidRDefault="00C77754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1,767,677</w:t>
            </w:r>
          </w:p>
        </w:tc>
        <w:tc>
          <w:tcPr>
            <w:tcW w:w="245" w:type="dxa"/>
          </w:tcPr>
          <w:p w:rsidR="00C77754" w:rsidRPr="005C0A36" w:rsidRDefault="00C77754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</w:tcPr>
          <w:p w:rsidR="00C77754" w:rsidRPr="005C0A36" w:rsidRDefault="00C77754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120,223</w:t>
            </w:r>
          </w:p>
        </w:tc>
        <w:tc>
          <w:tcPr>
            <w:tcW w:w="245" w:type="dxa"/>
          </w:tcPr>
          <w:p w:rsidR="00C77754" w:rsidRPr="005C0A36" w:rsidRDefault="00C77754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:rsidR="00C77754" w:rsidRPr="005C0A36" w:rsidRDefault="00C77754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1,593,802</w:t>
            </w:r>
          </w:p>
        </w:tc>
        <w:tc>
          <w:tcPr>
            <w:tcW w:w="245" w:type="dxa"/>
          </w:tcPr>
          <w:p w:rsidR="00C77754" w:rsidRPr="005C0A36" w:rsidRDefault="00C77754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:rsidR="00C77754" w:rsidRPr="005C0A36" w:rsidRDefault="00C77754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1,714,025</w:t>
            </w:r>
          </w:p>
        </w:tc>
      </w:tr>
      <w:tr w:rsidR="00C77754" w:rsidRPr="005C0A36" w:rsidTr="00C77754">
        <w:tc>
          <w:tcPr>
            <w:tcW w:w="1958" w:type="dxa"/>
          </w:tcPr>
          <w:p w:rsidR="00C77754" w:rsidRPr="005C0A36" w:rsidRDefault="00C77754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243" w:type="dxa"/>
          </w:tcPr>
          <w:p w:rsidR="00C77754" w:rsidRPr="005C0A36" w:rsidRDefault="00C77754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</w:tcPr>
          <w:p w:rsidR="00C77754" w:rsidRPr="005C0A36" w:rsidRDefault="00C77754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199,464</w:t>
            </w:r>
          </w:p>
        </w:tc>
        <w:tc>
          <w:tcPr>
            <w:tcW w:w="245" w:type="dxa"/>
          </w:tcPr>
          <w:p w:rsidR="00C77754" w:rsidRPr="005C0A36" w:rsidRDefault="00C77754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:rsidR="00C77754" w:rsidRPr="005C0A36" w:rsidRDefault="00C77754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588,337</w:t>
            </w:r>
          </w:p>
        </w:tc>
        <w:tc>
          <w:tcPr>
            <w:tcW w:w="245" w:type="dxa"/>
          </w:tcPr>
          <w:p w:rsidR="00C77754" w:rsidRPr="005C0A36" w:rsidRDefault="00C77754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:rsidR="00C77754" w:rsidRPr="005C0A36" w:rsidRDefault="00C77754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787,801</w:t>
            </w:r>
          </w:p>
        </w:tc>
        <w:tc>
          <w:tcPr>
            <w:tcW w:w="245" w:type="dxa"/>
          </w:tcPr>
          <w:p w:rsidR="00C77754" w:rsidRPr="005C0A36" w:rsidRDefault="00C77754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</w:tcPr>
          <w:p w:rsidR="00C77754" w:rsidRPr="005C0A36" w:rsidRDefault="00C77754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250,230</w:t>
            </w:r>
          </w:p>
        </w:tc>
        <w:tc>
          <w:tcPr>
            <w:tcW w:w="245" w:type="dxa"/>
          </w:tcPr>
          <w:p w:rsidR="00C77754" w:rsidRPr="005C0A36" w:rsidRDefault="00C77754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:rsidR="00C77754" w:rsidRPr="005C0A36" w:rsidRDefault="00C77754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766,742</w:t>
            </w:r>
          </w:p>
        </w:tc>
        <w:tc>
          <w:tcPr>
            <w:tcW w:w="245" w:type="dxa"/>
          </w:tcPr>
          <w:p w:rsidR="00C77754" w:rsidRPr="005C0A36" w:rsidRDefault="00C77754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:rsidR="00C77754" w:rsidRPr="005C0A36" w:rsidRDefault="00C77754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/>
                <w:sz w:val="30"/>
                <w:szCs w:val="30"/>
              </w:rPr>
              <w:t>1,016,972</w:t>
            </w:r>
          </w:p>
        </w:tc>
      </w:tr>
      <w:tr w:rsidR="00C77754" w:rsidRPr="002050B5" w:rsidTr="00C77754">
        <w:tc>
          <w:tcPr>
            <w:tcW w:w="1958" w:type="dxa"/>
          </w:tcPr>
          <w:p w:rsidR="00C77754" w:rsidRPr="005C0A36" w:rsidRDefault="00C77754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C0A3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43" w:type="dxa"/>
          </w:tcPr>
          <w:p w:rsidR="00C77754" w:rsidRPr="005C0A36" w:rsidRDefault="00C77754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</w:tcPr>
          <w:p w:rsidR="00C77754" w:rsidRPr="005C0A36" w:rsidRDefault="00C77754" w:rsidP="00D0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0A36">
              <w:rPr>
                <w:rFonts w:ascii="Angsana New" w:hAnsi="Angsana New"/>
                <w:b/>
                <w:bCs/>
                <w:sz w:val="30"/>
                <w:szCs w:val="30"/>
              </w:rPr>
              <w:t>313,734</w:t>
            </w:r>
          </w:p>
        </w:tc>
        <w:tc>
          <w:tcPr>
            <w:tcW w:w="245" w:type="dxa"/>
          </w:tcPr>
          <w:p w:rsidR="00C77754" w:rsidRPr="005C0A36" w:rsidRDefault="00C77754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:rsidR="00C77754" w:rsidRPr="005C0A36" w:rsidRDefault="00C77754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0A36">
              <w:rPr>
                <w:rFonts w:ascii="Angsana New" w:hAnsi="Angsana New"/>
                <w:b/>
                <w:bCs/>
                <w:sz w:val="30"/>
                <w:szCs w:val="30"/>
              </w:rPr>
              <w:t>2,241,744</w:t>
            </w:r>
          </w:p>
        </w:tc>
        <w:tc>
          <w:tcPr>
            <w:tcW w:w="245" w:type="dxa"/>
          </w:tcPr>
          <w:p w:rsidR="00C77754" w:rsidRPr="005C0A36" w:rsidRDefault="00C77754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:rsidR="00C77754" w:rsidRPr="005C0A36" w:rsidRDefault="00C77754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0A36">
              <w:rPr>
                <w:rFonts w:ascii="Angsana New" w:hAnsi="Angsana New"/>
                <w:b/>
                <w:bCs/>
                <w:sz w:val="30"/>
                <w:szCs w:val="30"/>
              </w:rPr>
              <w:t>2,555,478</w:t>
            </w:r>
          </w:p>
        </w:tc>
        <w:tc>
          <w:tcPr>
            <w:tcW w:w="245" w:type="dxa"/>
          </w:tcPr>
          <w:p w:rsidR="00C77754" w:rsidRPr="005C0A36" w:rsidRDefault="00C77754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</w:tcPr>
          <w:p w:rsidR="00C77754" w:rsidRPr="005C0A36" w:rsidRDefault="00C77754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0A36">
              <w:rPr>
                <w:rFonts w:ascii="Angsana New" w:hAnsi="Angsana New"/>
                <w:b/>
                <w:bCs/>
                <w:sz w:val="30"/>
                <w:szCs w:val="30"/>
              </w:rPr>
              <w:t>370,453</w:t>
            </w:r>
          </w:p>
        </w:tc>
        <w:tc>
          <w:tcPr>
            <w:tcW w:w="245" w:type="dxa"/>
          </w:tcPr>
          <w:p w:rsidR="00C77754" w:rsidRPr="005C0A36" w:rsidRDefault="00C77754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:rsidR="00C77754" w:rsidRPr="005C0A36" w:rsidRDefault="00C77754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0A36">
              <w:rPr>
                <w:rFonts w:ascii="Angsana New" w:hAnsi="Angsana New"/>
                <w:b/>
                <w:bCs/>
                <w:sz w:val="30"/>
                <w:szCs w:val="30"/>
              </w:rPr>
              <w:t>2,360,544</w:t>
            </w:r>
          </w:p>
        </w:tc>
        <w:tc>
          <w:tcPr>
            <w:tcW w:w="245" w:type="dxa"/>
          </w:tcPr>
          <w:p w:rsidR="00C77754" w:rsidRPr="005C0A36" w:rsidRDefault="00C77754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:rsidR="00C77754" w:rsidRPr="009D2158" w:rsidRDefault="00C77754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0A36">
              <w:rPr>
                <w:rFonts w:ascii="Angsana New" w:hAnsi="Angsana New"/>
                <w:b/>
                <w:bCs/>
                <w:sz w:val="30"/>
                <w:szCs w:val="30"/>
              </w:rPr>
              <w:t>2,730,997</w:t>
            </w:r>
          </w:p>
        </w:tc>
      </w:tr>
    </w:tbl>
    <w:p w:rsidR="00BF5572" w:rsidRPr="00516A8A" w:rsidRDefault="00BF5572" w:rsidP="00BF5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8" w:type="dxa"/>
        <w:tblInd w:w="558" w:type="dxa"/>
        <w:tblLook w:val="01E0" w:firstRow="1" w:lastRow="1" w:firstColumn="1" w:lastColumn="1" w:noHBand="0" w:noVBand="0"/>
      </w:tblPr>
      <w:tblGrid>
        <w:gridCol w:w="1968"/>
        <w:gridCol w:w="244"/>
        <w:gridCol w:w="860"/>
        <w:gridCol w:w="244"/>
        <w:gridCol w:w="1009"/>
        <w:gridCol w:w="244"/>
        <w:gridCol w:w="1009"/>
        <w:gridCol w:w="244"/>
        <w:gridCol w:w="860"/>
        <w:gridCol w:w="244"/>
        <w:gridCol w:w="1009"/>
        <w:gridCol w:w="244"/>
        <w:gridCol w:w="1009"/>
      </w:tblGrid>
      <w:tr w:rsidR="00F13E9D" w:rsidRPr="00F13E9D" w:rsidTr="00F13E9D">
        <w:tc>
          <w:tcPr>
            <w:tcW w:w="1971" w:type="dxa"/>
          </w:tcPr>
          <w:p w:rsidR="00F13E9D" w:rsidRPr="00F13E9D" w:rsidRDefault="00F13E9D" w:rsidP="00A5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F13E9D" w:rsidRPr="00F13E9D" w:rsidRDefault="00F13E9D" w:rsidP="00A5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3" w:type="dxa"/>
            <w:gridSpan w:val="11"/>
            <w:tcBorders>
              <w:bottom w:val="single" w:sz="4" w:space="0" w:color="auto"/>
            </w:tcBorders>
          </w:tcPr>
          <w:p w:rsidR="00F13E9D" w:rsidRPr="00F13E9D" w:rsidRDefault="00F13E9D" w:rsidP="00A5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3E9D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</w:tr>
      <w:tr w:rsidR="00BF5572" w:rsidRPr="00F13E9D" w:rsidTr="00F13E9D">
        <w:tc>
          <w:tcPr>
            <w:tcW w:w="1971" w:type="dxa"/>
          </w:tcPr>
          <w:p w:rsidR="00BF5572" w:rsidRPr="00F13E9D" w:rsidRDefault="00BF5572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BF5572" w:rsidRPr="00F13E9D" w:rsidRDefault="00BF5572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3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BF5572" w:rsidRPr="00F13E9D" w:rsidRDefault="00BF5572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3E9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2158" w:rsidRPr="002050B5" w:rsidTr="00F13E9D">
        <w:tc>
          <w:tcPr>
            <w:tcW w:w="1971" w:type="dxa"/>
          </w:tcPr>
          <w:p w:rsidR="009D2158" w:rsidRPr="002050B5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9D2158" w:rsidRPr="002050B5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6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40C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6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6440CB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9D2158" w:rsidRPr="002050B5" w:rsidTr="00F13E9D">
        <w:tc>
          <w:tcPr>
            <w:tcW w:w="1971" w:type="dxa"/>
          </w:tcPr>
          <w:p w:rsidR="009D2158" w:rsidRPr="002050B5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4" w:type="dxa"/>
          </w:tcPr>
          <w:p w:rsidR="009D2158" w:rsidRPr="002050B5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</w:tcPr>
          <w:p w:rsidR="009D2158" w:rsidRPr="002050B5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2050B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:rsidR="009D2158" w:rsidRPr="002050B5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9D2158" w:rsidRPr="002050B5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50B5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:rsidR="009D2158" w:rsidRPr="002050B5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9D2158" w:rsidRPr="002050B5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D2158" w:rsidRPr="002050B5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D2158" w:rsidRPr="002050B5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50B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44" w:type="dxa"/>
          </w:tcPr>
          <w:p w:rsidR="009D2158" w:rsidRPr="002050B5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:rsidR="009D2158" w:rsidRPr="002050B5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50B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44" w:type="dxa"/>
          </w:tcPr>
          <w:p w:rsidR="009D2158" w:rsidRPr="002050B5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:rsidR="009D2158" w:rsidRPr="002050B5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50B5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  <w:r w:rsidRPr="002050B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ไม่ได้รับการ</w:t>
            </w:r>
            <w:r w:rsidRPr="002050B5">
              <w:rPr>
                <w:rFonts w:ascii="Angsana New" w:hAnsi="Angsana New" w:hint="cs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44" w:type="dxa"/>
          </w:tcPr>
          <w:p w:rsidR="009D2158" w:rsidRPr="002050B5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:rsidR="009D2158" w:rsidRPr="002050B5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D2158" w:rsidRPr="002050B5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D2158" w:rsidRPr="002050B5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50B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6440CB" w:rsidRPr="002050B5" w:rsidTr="00F13E9D">
        <w:tc>
          <w:tcPr>
            <w:tcW w:w="1971" w:type="dxa"/>
          </w:tcPr>
          <w:p w:rsidR="006440CB" w:rsidRPr="002050B5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050B5">
              <w:rPr>
                <w:rFonts w:ascii="Angsana New" w:hAnsi="Angsana New" w:hint="cs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244" w:type="dxa"/>
          </w:tcPr>
          <w:p w:rsidR="006440CB" w:rsidRPr="002050B5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</w:tcPr>
          <w:p w:rsidR="006440CB" w:rsidRPr="002050B5" w:rsidRDefault="008813D6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114,270</w:t>
            </w:r>
          </w:p>
        </w:tc>
        <w:tc>
          <w:tcPr>
            <w:tcW w:w="244" w:type="dxa"/>
          </w:tcPr>
          <w:p w:rsidR="006440CB" w:rsidRPr="002050B5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6440CB" w:rsidRPr="002050B5" w:rsidRDefault="008813D6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1,637,830</w:t>
            </w:r>
          </w:p>
        </w:tc>
        <w:tc>
          <w:tcPr>
            <w:tcW w:w="244" w:type="dxa"/>
          </w:tcPr>
          <w:p w:rsidR="006440CB" w:rsidRPr="002050B5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6440CB" w:rsidRPr="002050B5" w:rsidRDefault="008813D6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1,752,100</w:t>
            </w:r>
          </w:p>
        </w:tc>
        <w:tc>
          <w:tcPr>
            <w:tcW w:w="244" w:type="dxa"/>
          </w:tcPr>
          <w:p w:rsidR="006440CB" w:rsidRPr="002050B5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</w:tcPr>
          <w:p w:rsidR="006440CB" w:rsidRPr="002050B5" w:rsidRDefault="006440C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120,223</w:t>
            </w:r>
          </w:p>
        </w:tc>
        <w:tc>
          <w:tcPr>
            <w:tcW w:w="244" w:type="dxa"/>
          </w:tcPr>
          <w:p w:rsidR="006440CB" w:rsidRPr="002050B5" w:rsidRDefault="006440C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:rsidR="006440CB" w:rsidRPr="002050B5" w:rsidRDefault="006440C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1,593,549</w:t>
            </w:r>
          </w:p>
        </w:tc>
        <w:tc>
          <w:tcPr>
            <w:tcW w:w="244" w:type="dxa"/>
          </w:tcPr>
          <w:p w:rsidR="006440CB" w:rsidRPr="002050B5" w:rsidRDefault="006440C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:rsidR="006440CB" w:rsidRPr="002050B5" w:rsidRDefault="006440C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1,713,772</w:t>
            </w:r>
          </w:p>
        </w:tc>
      </w:tr>
      <w:tr w:rsidR="006440CB" w:rsidRPr="002050B5" w:rsidTr="00F13E9D">
        <w:tc>
          <w:tcPr>
            <w:tcW w:w="1971" w:type="dxa"/>
          </w:tcPr>
          <w:p w:rsidR="006440CB" w:rsidRPr="002050B5" w:rsidRDefault="006440CB" w:rsidP="002A6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050B5">
              <w:rPr>
                <w:rFonts w:ascii="Angsana New" w:hAnsi="Angsana New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244" w:type="dxa"/>
          </w:tcPr>
          <w:p w:rsidR="006440CB" w:rsidRPr="002050B5" w:rsidRDefault="006440CB" w:rsidP="002A6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dxa"/>
          </w:tcPr>
          <w:p w:rsidR="006440CB" w:rsidRPr="009D2158" w:rsidRDefault="008813D6" w:rsidP="002A6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199,464</w:t>
            </w:r>
          </w:p>
        </w:tc>
        <w:tc>
          <w:tcPr>
            <w:tcW w:w="244" w:type="dxa"/>
          </w:tcPr>
          <w:p w:rsidR="006440CB" w:rsidRPr="002050B5" w:rsidRDefault="006440CB" w:rsidP="002A6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6440CB" w:rsidRPr="002050B5" w:rsidRDefault="008813D6" w:rsidP="002A6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587,418</w:t>
            </w:r>
          </w:p>
        </w:tc>
        <w:tc>
          <w:tcPr>
            <w:tcW w:w="244" w:type="dxa"/>
          </w:tcPr>
          <w:p w:rsidR="006440CB" w:rsidRPr="002050B5" w:rsidRDefault="006440CB" w:rsidP="002A6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6440CB" w:rsidRPr="002050B5" w:rsidRDefault="008813D6" w:rsidP="002A6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786,882</w:t>
            </w:r>
          </w:p>
        </w:tc>
        <w:tc>
          <w:tcPr>
            <w:tcW w:w="244" w:type="dxa"/>
          </w:tcPr>
          <w:p w:rsidR="006440CB" w:rsidRPr="002050B5" w:rsidRDefault="006440CB" w:rsidP="002A6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</w:tcPr>
          <w:p w:rsidR="006440CB" w:rsidRPr="009D2158" w:rsidRDefault="006440C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250,230</w:t>
            </w:r>
          </w:p>
        </w:tc>
        <w:tc>
          <w:tcPr>
            <w:tcW w:w="244" w:type="dxa"/>
          </w:tcPr>
          <w:p w:rsidR="006440CB" w:rsidRPr="002050B5" w:rsidRDefault="006440C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:rsidR="006440CB" w:rsidRPr="002050B5" w:rsidRDefault="006440C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766,341</w:t>
            </w:r>
          </w:p>
        </w:tc>
        <w:tc>
          <w:tcPr>
            <w:tcW w:w="244" w:type="dxa"/>
          </w:tcPr>
          <w:p w:rsidR="006440CB" w:rsidRPr="002050B5" w:rsidRDefault="006440C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:rsidR="006440CB" w:rsidRPr="002050B5" w:rsidRDefault="006440C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1,016,571</w:t>
            </w:r>
          </w:p>
        </w:tc>
      </w:tr>
      <w:tr w:rsidR="006440CB" w:rsidRPr="001A0450" w:rsidTr="00F13E9D">
        <w:tc>
          <w:tcPr>
            <w:tcW w:w="1971" w:type="dxa"/>
          </w:tcPr>
          <w:p w:rsidR="006440CB" w:rsidRPr="002050B5" w:rsidRDefault="006440CB" w:rsidP="002A6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50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44" w:type="dxa"/>
          </w:tcPr>
          <w:p w:rsidR="006440CB" w:rsidRPr="002050B5" w:rsidRDefault="006440CB" w:rsidP="002A6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</w:tcPr>
          <w:p w:rsidR="006440CB" w:rsidRPr="009D2158" w:rsidRDefault="008813D6" w:rsidP="002A6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313,734</w:t>
            </w:r>
          </w:p>
        </w:tc>
        <w:tc>
          <w:tcPr>
            <w:tcW w:w="244" w:type="dxa"/>
          </w:tcPr>
          <w:p w:rsidR="006440CB" w:rsidRPr="002050B5" w:rsidRDefault="006440CB" w:rsidP="002A6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6440CB" w:rsidRPr="002050B5" w:rsidRDefault="008813D6" w:rsidP="002A6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2,225,248</w:t>
            </w:r>
          </w:p>
        </w:tc>
        <w:tc>
          <w:tcPr>
            <w:tcW w:w="244" w:type="dxa"/>
          </w:tcPr>
          <w:p w:rsidR="006440CB" w:rsidRPr="002050B5" w:rsidRDefault="006440CB" w:rsidP="002A6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6440CB" w:rsidRPr="002050B5" w:rsidRDefault="008813D6" w:rsidP="002A6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2,538,982</w:t>
            </w:r>
          </w:p>
        </w:tc>
        <w:tc>
          <w:tcPr>
            <w:tcW w:w="244" w:type="dxa"/>
          </w:tcPr>
          <w:p w:rsidR="006440CB" w:rsidRPr="002050B5" w:rsidRDefault="006440CB" w:rsidP="002A6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</w:tcPr>
          <w:p w:rsidR="006440CB" w:rsidRPr="009D2158" w:rsidRDefault="006440C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370,453</w:t>
            </w:r>
          </w:p>
        </w:tc>
        <w:tc>
          <w:tcPr>
            <w:tcW w:w="244" w:type="dxa"/>
          </w:tcPr>
          <w:p w:rsidR="006440CB" w:rsidRPr="002050B5" w:rsidRDefault="006440C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:rsidR="006440CB" w:rsidRPr="002050B5" w:rsidRDefault="006440C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2,359,890</w:t>
            </w:r>
          </w:p>
        </w:tc>
        <w:tc>
          <w:tcPr>
            <w:tcW w:w="244" w:type="dxa"/>
          </w:tcPr>
          <w:p w:rsidR="006440CB" w:rsidRPr="002050B5" w:rsidRDefault="006440C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:rsidR="006440CB" w:rsidRPr="002050B5" w:rsidRDefault="006440C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2,730,343</w:t>
            </w:r>
          </w:p>
        </w:tc>
      </w:tr>
    </w:tbl>
    <w:p w:rsidR="00E36A79" w:rsidRDefault="00E36A79" w:rsidP="00E36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340"/>
        <w:rPr>
          <w:rFonts w:ascii="Angsana New" w:hAnsi="Angsana New"/>
          <w:b/>
          <w:bCs/>
          <w:sz w:val="30"/>
          <w:szCs w:val="30"/>
        </w:rPr>
      </w:pPr>
    </w:p>
    <w:p w:rsidR="00D479DF" w:rsidRPr="00155F86" w:rsidRDefault="00A15CEB" w:rsidP="00377B4B">
      <w:pPr>
        <w:numPr>
          <w:ilvl w:val="0"/>
          <w:numId w:val="29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before="240"/>
        <w:rPr>
          <w:rFonts w:ascii="Angsana New" w:hAnsi="Angsana New"/>
          <w:b/>
          <w:bCs/>
          <w:sz w:val="30"/>
          <w:szCs w:val="30"/>
          <w:cs/>
        </w:rPr>
      </w:pPr>
      <w:r w:rsidRPr="00155F86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D479DF" w:rsidRPr="00155F86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:rsidR="006D210F" w:rsidRDefault="006D210F" w:rsidP="0020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540" w:right="562"/>
        <w:jc w:val="thaiDistribute"/>
        <w:rPr>
          <w:rFonts w:ascii="Angsana New" w:hAnsi="Angsana New"/>
          <w:sz w:val="30"/>
          <w:szCs w:val="30"/>
        </w:rPr>
      </w:pPr>
      <w:r w:rsidRPr="005C0A36">
        <w:rPr>
          <w:rFonts w:ascii="Angsana New" w:hAnsi="Angsana New"/>
          <w:sz w:val="30"/>
          <w:szCs w:val="30"/>
          <w:cs/>
        </w:rPr>
        <w:t xml:space="preserve">กำไรต่อหุ้นขั้นพื้นฐานสำหรับแต่ละปีสิ้นสุดวันที่ </w:t>
      </w:r>
      <w:r w:rsidRPr="005C0A36">
        <w:rPr>
          <w:rFonts w:ascii="Angsana New" w:hAnsi="Angsana New"/>
          <w:sz w:val="30"/>
          <w:szCs w:val="30"/>
        </w:rPr>
        <w:t>31</w:t>
      </w:r>
      <w:r w:rsidRPr="005C0A36">
        <w:rPr>
          <w:rFonts w:ascii="Angsana New" w:hAnsi="Angsana New" w:hint="cs"/>
          <w:sz w:val="30"/>
          <w:szCs w:val="30"/>
          <w:cs/>
        </w:rPr>
        <w:t xml:space="preserve"> </w:t>
      </w:r>
      <w:r w:rsidRPr="005C0A36">
        <w:rPr>
          <w:rFonts w:ascii="Angsana New" w:hAnsi="Angsana New"/>
          <w:sz w:val="30"/>
          <w:szCs w:val="30"/>
          <w:cs/>
        </w:rPr>
        <w:t>ธันวาคม</w:t>
      </w:r>
      <w:r w:rsidR="00271294" w:rsidRPr="005C0A36">
        <w:rPr>
          <w:rFonts w:ascii="Angsana New" w:hAnsi="Angsana New"/>
          <w:sz w:val="30"/>
          <w:szCs w:val="30"/>
        </w:rPr>
        <w:t xml:space="preserve"> </w:t>
      </w:r>
      <w:r w:rsidR="00CD503F" w:rsidRPr="005C0A36">
        <w:rPr>
          <w:rFonts w:ascii="Angsana New" w:hAnsi="Angsana New"/>
          <w:sz w:val="30"/>
          <w:szCs w:val="30"/>
        </w:rPr>
        <w:t>25</w:t>
      </w:r>
      <w:r w:rsidR="00C77754" w:rsidRPr="005C0A36">
        <w:rPr>
          <w:rFonts w:ascii="Angsana New" w:hAnsi="Angsana New"/>
          <w:sz w:val="30"/>
          <w:szCs w:val="30"/>
        </w:rPr>
        <w:t>61</w:t>
      </w:r>
      <w:r w:rsidR="009D2158" w:rsidRPr="005C0A36">
        <w:rPr>
          <w:rFonts w:ascii="Angsana New" w:hAnsi="Angsana New"/>
          <w:sz w:val="30"/>
          <w:szCs w:val="30"/>
        </w:rPr>
        <w:t xml:space="preserve"> </w:t>
      </w:r>
      <w:r w:rsidR="00CD503F" w:rsidRPr="005C0A36">
        <w:rPr>
          <w:rFonts w:ascii="Angsana New" w:hAnsi="Angsana New"/>
          <w:sz w:val="30"/>
          <w:szCs w:val="30"/>
          <w:cs/>
        </w:rPr>
        <w:t xml:space="preserve">และ </w:t>
      </w:r>
      <w:r w:rsidR="00C77754" w:rsidRPr="005C0A36">
        <w:rPr>
          <w:rFonts w:ascii="Angsana New" w:hAnsi="Angsana New"/>
          <w:sz w:val="30"/>
          <w:szCs w:val="30"/>
        </w:rPr>
        <w:t>2560</w:t>
      </w:r>
      <w:r w:rsidR="009D2158" w:rsidRPr="005C0A36">
        <w:rPr>
          <w:rFonts w:ascii="Angsana New" w:hAnsi="Angsana New"/>
          <w:sz w:val="30"/>
          <w:szCs w:val="30"/>
        </w:rPr>
        <w:t xml:space="preserve"> </w:t>
      </w:r>
      <w:r w:rsidRPr="005C0A36">
        <w:rPr>
          <w:rFonts w:ascii="Angsana New" w:hAnsi="Angsana New"/>
          <w:sz w:val="30"/>
          <w:szCs w:val="30"/>
          <w:cs/>
        </w:rPr>
        <w:t>คำนวณจากกำไรสำหรับปีที่เป็น</w:t>
      </w:r>
      <w:r w:rsidRPr="009C25C8">
        <w:rPr>
          <w:rFonts w:ascii="Angsana New" w:hAnsi="Angsana New"/>
          <w:sz w:val="30"/>
          <w:szCs w:val="30"/>
          <w:cs/>
        </w:rPr>
        <w:t>ส่วนของผู้ถือหุ้น</w:t>
      </w:r>
      <w:r w:rsidRPr="009C25C8">
        <w:rPr>
          <w:rFonts w:ascii="Angsana New" w:hAnsi="Angsana New" w:hint="cs"/>
          <w:sz w:val="30"/>
          <w:szCs w:val="30"/>
          <w:cs/>
        </w:rPr>
        <w:t>สามัญ</w:t>
      </w:r>
      <w:r w:rsidRPr="009C25C8">
        <w:rPr>
          <w:rFonts w:ascii="Angsana New" w:hAnsi="Angsana New"/>
          <w:sz w:val="30"/>
          <w:szCs w:val="30"/>
          <w:cs/>
        </w:rPr>
        <w:t>ของบริษัทและจำนวนหุ้นสามัญที่ออกจำหน่ายแล้วระหว่างปีโดยแสดงการคำนวณดังนี้</w:t>
      </w:r>
    </w:p>
    <w:p w:rsidR="000C7FFB" w:rsidRPr="000C7FFB" w:rsidRDefault="000C7FFB" w:rsidP="00447D0E">
      <w:pPr>
        <w:spacing w:line="240" w:lineRule="auto"/>
        <w:rPr>
          <w:sz w:val="2"/>
          <w:szCs w:val="2"/>
        </w:rPr>
      </w:pPr>
    </w:p>
    <w:tbl>
      <w:tblPr>
        <w:tblW w:w="9103" w:type="dxa"/>
        <w:tblInd w:w="558" w:type="dxa"/>
        <w:tblLook w:val="01E0" w:firstRow="1" w:lastRow="1" w:firstColumn="1" w:lastColumn="1" w:noHBand="0" w:noVBand="0"/>
      </w:tblPr>
      <w:tblGrid>
        <w:gridCol w:w="3601"/>
        <w:gridCol w:w="1171"/>
        <w:gridCol w:w="268"/>
        <w:gridCol w:w="1171"/>
        <w:gridCol w:w="269"/>
        <w:gridCol w:w="1217"/>
        <w:gridCol w:w="269"/>
        <w:gridCol w:w="1137"/>
      </w:tblGrid>
      <w:tr w:rsidR="00F1272B" w:rsidRPr="00754991" w:rsidTr="005C0A36">
        <w:tc>
          <w:tcPr>
            <w:tcW w:w="3601" w:type="dxa"/>
          </w:tcPr>
          <w:p w:rsidR="00F1272B" w:rsidRPr="00754991" w:rsidRDefault="00F1272B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:rsidR="00F1272B" w:rsidRPr="00754991" w:rsidRDefault="00F1272B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4991">
              <w:rPr>
                <w:rFonts w:ascii="Angsana New" w:hAnsi="Angsana New"/>
                <w:sz w:val="30"/>
                <w:szCs w:val="30"/>
                <w:cs/>
              </w:rPr>
              <w:t xml:space="preserve"> งบการเงินรวม</w:t>
            </w:r>
          </w:p>
        </w:tc>
        <w:tc>
          <w:tcPr>
            <w:tcW w:w="269" w:type="dxa"/>
          </w:tcPr>
          <w:p w:rsidR="00F1272B" w:rsidRPr="00754991" w:rsidRDefault="00F1272B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3" w:type="dxa"/>
            <w:gridSpan w:val="3"/>
            <w:tcBorders>
              <w:bottom w:val="single" w:sz="4" w:space="0" w:color="auto"/>
            </w:tcBorders>
          </w:tcPr>
          <w:p w:rsidR="00F1272B" w:rsidRPr="00754991" w:rsidRDefault="00F1272B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499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2158" w:rsidRPr="00155F86" w:rsidTr="00754991">
        <w:tc>
          <w:tcPr>
            <w:tcW w:w="3601" w:type="dxa"/>
          </w:tcPr>
          <w:p w:rsidR="009D2158" w:rsidRPr="00DC3A47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40C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6440CB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69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40C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6440CB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5C0A36" w:rsidRPr="00754991" w:rsidTr="00201E2C">
        <w:tc>
          <w:tcPr>
            <w:tcW w:w="3601" w:type="dxa"/>
          </w:tcPr>
          <w:p w:rsidR="005C0A36" w:rsidRPr="00754991" w:rsidRDefault="005C0A36" w:rsidP="00201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2" w:type="dxa"/>
            <w:gridSpan w:val="7"/>
            <w:tcBorders>
              <w:bottom w:val="single" w:sz="4" w:space="0" w:color="auto"/>
            </w:tcBorders>
          </w:tcPr>
          <w:p w:rsidR="005C0A36" w:rsidRPr="00754991" w:rsidRDefault="005C0A36" w:rsidP="00201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4991">
              <w:rPr>
                <w:rFonts w:ascii="Angsana New" w:hAnsi="Angsana New"/>
                <w:sz w:val="30"/>
                <w:szCs w:val="30"/>
                <w:cs/>
              </w:rPr>
              <w:t>(พันบาท</w:t>
            </w:r>
            <w:r w:rsidRPr="00754991">
              <w:rPr>
                <w:rFonts w:ascii="Angsana New" w:hAnsi="Angsana New"/>
                <w:sz w:val="30"/>
                <w:szCs w:val="30"/>
              </w:rPr>
              <w:t>/</w:t>
            </w:r>
            <w:r w:rsidRPr="00754991"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 w:rsidRPr="0075499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440CB" w:rsidRPr="00155F86" w:rsidTr="00754991">
        <w:tc>
          <w:tcPr>
            <w:tcW w:w="3601" w:type="dxa"/>
          </w:tcPr>
          <w:p w:rsidR="006440CB" w:rsidRDefault="006440CB" w:rsidP="009D2158">
            <w:pPr>
              <w:pStyle w:val="30"/>
              <w:tabs>
                <w:tab w:val="clear" w:pos="360"/>
                <w:tab w:val="clear" w:pos="72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กำไรสำหรับ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ปี</w:t>
            </w:r>
            <w:r w:rsidRPr="00155F8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ที่เป็นส่วนของ</w:t>
            </w:r>
          </w:p>
          <w:p w:rsidR="006440CB" w:rsidRPr="00BC4A55" w:rsidRDefault="006440CB" w:rsidP="009D2158">
            <w:pPr>
              <w:pStyle w:val="30"/>
              <w:tabs>
                <w:tab w:val="clear" w:pos="360"/>
                <w:tab w:val="clear" w:pos="72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 </w:t>
            </w:r>
            <w:r w:rsidRPr="00155F8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ผู้ถือหุ้นสามัญของบริษัท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40CB" w:rsidRPr="00B062B9" w:rsidRDefault="000947F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223,7</w:t>
            </w:r>
            <w:r w:rsidR="00956CD5">
              <w:rPr>
                <w:rFonts w:ascii="Angsana New" w:hAnsi="Angsana New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268" w:type="dxa"/>
            <w:vAlign w:val="bottom"/>
          </w:tcPr>
          <w:p w:rsidR="006440CB" w:rsidRPr="00D65AE9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40CB" w:rsidRPr="00B062B9" w:rsidRDefault="006440C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255,648</w:t>
            </w:r>
          </w:p>
        </w:tc>
        <w:tc>
          <w:tcPr>
            <w:tcW w:w="269" w:type="dxa"/>
            <w:vAlign w:val="bottom"/>
          </w:tcPr>
          <w:p w:rsidR="006440CB" w:rsidRPr="00D65AE9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40CB" w:rsidRPr="00C435A4" w:rsidRDefault="00754991" w:rsidP="003F2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219,085</w:t>
            </w:r>
          </w:p>
        </w:tc>
        <w:tc>
          <w:tcPr>
            <w:tcW w:w="269" w:type="dxa"/>
            <w:vAlign w:val="bottom"/>
          </w:tcPr>
          <w:p w:rsidR="006440CB" w:rsidRPr="00D65AE9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double" w:sz="4" w:space="0" w:color="auto"/>
            </w:tcBorders>
            <w:vAlign w:val="bottom"/>
          </w:tcPr>
          <w:p w:rsidR="006440CB" w:rsidRPr="00C435A4" w:rsidRDefault="006440C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254,965</w:t>
            </w:r>
          </w:p>
        </w:tc>
      </w:tr>
      <w:tr w:rsidR="006440CB" w:rsidRPr="00155F86" w:rsidTr="002A3BDC">
        <w:tc>
          <w:tcPr>
            <w:tcW w:w="3601" w:type="dxa"/>
          </w:tcPr>
          <w:p w:rsidR="006440CB" w:rsidRPr="00155F86" w:rsidRDefault="006440CB" w:rsidP="009D2158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:rsidR="006440CB" w:rsidRPr="00155F86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6440CB" w:rsidRPr="00155F86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6440CB" w:rsidRPr="00155F86" w:rsidRDefault="006440C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6440CB" w:rsidRPr="00155F86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vAlign w:val="bottom"/>
          </w:tcPr>
          <w:p w:rsidR="006440CB" w:rsidRPr="00155F86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6440CB" w:rsidRPr="00155F86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:rsidR="006440CB" w:rsidRPr="00155F86" w:rsidRDefault="006440C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40CB" w:rsidRPr="00155F86" w:rsidTr="002A3BDC">
        <w:tc>
          <w:tcPr>
            <w:tcW w:w="3601" w:type="dxa"/>
          </w:tcPr>
          <w:p w:rsidR="006440CB" w:rsidRPr="00B21CCD" w:rsidRDefault="006440CB" w:rsidP="009D2158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21CC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จำนวนหุ้นสามัญที่ออกจำหน่ายแล้ว</w:t>
            </w:r>
          </w:p>
        </w:tc>
        <w:tc>
          <w:tcPr>
            <w:tcW w:w="1171" w:type="dxa"/>
            <w:vAlign w:val="bottom"/>
          </w:tcPr>
          <w:p w:rsidR="006440CB" w:rsidRPr="00C435A4" w:rsidRDefault="000947F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47FB">
              <w:rPr>
                <w:rFonts w:ascii="Angsana New" w:hAnsi="Angsana New"/>
                <w:b/>
                <w:bCs/>
                <w:sz w:val="30"/>
                <w:szCs w:val="30"/>
              </w:rPr>
              <w:t>658,434</w:t>
            </w:r>
          </w:p>
        </w:tc>
        <w:tc>
          <w:tcPr>
            <w:tcW w:w="268" w:type="dxa"/>
            <w:vAlign w:val="bottom"/>
          </w:tcPr>
          <w:p w:rsidR="006440CB" w:rsidRPr="00B21CCD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6440CB" w:rsidRPr="00C435A4" w:rsidRDefault="006440C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658,434</w:t>
            </w:r>
          </w:p>
        </w:tc>
        <w:tc>
          <w:tcPr>
            <w:tcW w:w="269" w:type="dxa"/>
            <w:vAlign w:val="bottom"/>
          </w:tcPr>
          <w:p w:rsidR="006440CB" w:rsidRPr="00B21CCD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vAlign w:val="bottom"/>
          </w:tcPr>
          <w:p w:rsidR="006440CB" w:rsidRPr="00B21CCD" w:rsidRDefault="00754991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658,434</w:t>
            </w:r>
          </w:p>
        </w:tc>
        <w:tc>
          <w:tcPr>
            <w:tcW w:w="269" w:type="dxa"/>
            <w:vAlign w:val="bottom"/>
          </w:tcPr>
          <w:p w:rsidR="006440CB" w:rsidRPr="00B21CCD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:rsidR="006440CB" w:rsidRPr="00B21CCD" w:rsidRDefault="006440C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658,434</w:t>
            </w:r>
          </w:p>
        </w:tc>
      </w:tr>
      <w:tr w:rsidR="006440CB" w:rsidRPr="00155F86" w:rsidTr="002A3BDC">
        <w:tc>
          <w:tcPr>
            <w:tcW w:w="3601" w:type="dxa"/>
          </w:tcPr>
          <w:p w:rsidR="006440CB" w:rsidRPr="00155F86" w:rsidRDefault="006440CB" w:rsidP="009D2158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:rsidR="006440CB" w:rsidRPr="00155F86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6440CB" w:rsidRPr="00155F86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:rsidR="006440CB" w:rsidRPr="00155F86" w:rsidRDefault="006440C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6440CB" w:rsidRPr="00155F86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  <w:vAlign w:val="bottom"/>
          </w:tcPr>
          <w:p w:rsidR="006440CB" w:rsidRPr="00155F86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6440CB" w:rsidRPr="00155F86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  <w:vAlign w:val="bottom"/>
          </w:tcPr>
          <w:p w:rsidR="006440CB" w:rsidRPr="00155F86" w:rsidRDefault="006440C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40CB" w:rsidRPr="00155F86" w:rsidTr="002A3BDC">
        <w:tc>
          <w:tcPr>
            <w:tcW w:w="3601" w:type="dxa"/>
          </w:tcPr>
          <w:p w:rsidR="006440CB" w:rsidRPr="00155F86" w:rsidRDefault="006440CB" w:rsidP="009D2158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55F8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กำไรต่อหุ้นขั้นพื้นฐาน </w:t>
            </w:r>
            <w:r w:rsidRPr="00155F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:rsidR="006440CB" w:rsidRPr="00155F86" w:rsidRDefault="000947F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0.34</w:t>
            </w:r>
          </w:p>
        </w:tc>
        <w:tc>
          <w:tcPr>
            <w:tcW w:w="268" w:type="dxa"/>
            <w:vAlign w:val="bottom"/>
          </w:tcPr>
          <w:p w:rsidR="006440CB" w:rsidRPr="00155F86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:rsidR="006440CB" w:rsidRPr="00155F86" w:rsidRDefault="006440C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0.39</w:t>
            </w:r>
          </w:p>
        </w:tc>
        <w:tc>
          <w:tcPr>
            <w:tcW w:w="269" w:type="dxa"/>
            <w:vAlign w:val="bottom"/>
          </w:tcPr>
          <w:p w:rsidR="006440CB" w:rsidRPr="00155F86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vAlign w:val="bottom"/>
          </w:tcPr>
          <w:p w:rsidR="006440CB" w:rsidRPr="00155F86" w:rsidRDefault="00754991" w:rsidP="003F2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0.33</w:t>
            </w:r>
          </w:p>
        </w:tc>
        <w:tc>
          <w:tcPr>
            <w:tcW w:w="269" w:type="dxa"/>
            <w:vAlign w:val="bottom"/>
          </w:tcPr>
          <w:p w:rsidR="006440CB" w:rsidRPr="00155F86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double" w:sz="4" w:space="0" w:color="auto"/>
            </w:tcBorders>
            <w:vAlign w:val="bottom"/>
          </w:tcPr>
          <w:p w:rsidR="006440CB" w:rsidRPr="00155F86" w:rsidRDefault="006440C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0.39</w:t>
            </w:r>
          </w:p>
        </w:tc>
      </w:tr>
    </w:tbl>
    <w:p w:rsidR="00D65AE9" w:rsidRPr="00155F86" w:rsidRDefault="00D65AE9" w:rsidP="00377B4B">
      <w:pPr>
        <w:numPr>
          <w:ilvl w:val="0"/>
          <w:numId w:val="29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before="240"/>
        <w:rPr>
          <w:rFonts w:ascii="Angsana New" w:hAnsi="Angsana New"/>
          <w:b/>
          <w:bCs/>
          <w:sz w:val="30"/>
          <w:szCs w:val="30"/>
          <w:cs/>
        </w:rPr>
      </w:pPr>
      <w:r w:rsidRPr="00537317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:rsidR="00754991" w:rsidRDefault="00754991" w:rsidP="0020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 w:right="562"/>
        <w:jc w:val="thaiDistribute"/>
        <w:rPr>
          <w:rFonts w:ascii="Angsana New" w:hAnsi="Angsana New"/>
          <w:spacing w:val="-6"/>
          <w:sz w:val="30"/>
          <w:szCs w:val="30"/>
        </w:rPr>
      </w:pPr>
      <w:r w:rsidRPr="00155F86">
        <w:rPr>
          <w:rFonts w:ascii="Angsana New" w:hAnsi="Angsana New"/>
          <w:spacing w:val="-6"/>
          <w:sz w:val="30"/>
          <w:szCs w:val="30"/>
          <w:cs/>
        </w:rPr>
        <w:t>ในการประชุมสามัญประจำปีของผู้ถือหุ้น</w:t>
      </w:r>
      <w:r>
        <w:rPr>
          <w:rFonts w:ascii="Angsana New" w:hAnsi="Angsana New"/>
          <w:spacing w:val="-6"/>
          <w:sz w:val="30"/>
          <w:szCs w:val="30"/>
          <w:cs/>
        </w:rPr>
        <w:t xml:space="preserve">ของบริษัทเมื่อวันที่ </w:t>
      </w:r>
      <w:r>
        <w:rPr>
          <w:rFonts w:ascii="Angsana New" w:hAnsi="Angsana New"/>
          <w:spacing w:val="-6"/>
          <w:sz w:val="30"/>
          <w:szCs w:val="30"/>
        </w:rPr>
        <w:t>2</w:t>
      </w:r>
      <w:r w:rsidR="00AC3559">
        <w:rPr>
          <w:rFonts w:ascii="Angsana New" w:hAnsi="Angsana New"/>
          <w:spacing w:val="-6"/>
          <w:sz w:val="30"/>
          <w:szCs w:val="30"/>
        </w:rPr>
        <w:t>1</w:t>
      </w:r>
      <w:r w:rsidRPr="00B811C8">
        <w:rPr>
          <w:rFonts w:ascii="Angsana New" w:hAnsi="Angsana New"/>
          <w:spacing w:val="-6"/>
          <w:sz w:val="30"/>
          <w:szCs w:val="30"/>
        </w:rPr>
        <w:t xml:space="preserve"> </w:t>
      </w:r>
      <w:r w:rsidRPr="00B811C8">
        <w:rPr>
          <w:rFonts w:ascii="Angsana New" w:hAnsi="Angsana New"/>
          <w:spacing w:val="-6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pacing w:val="-6"/>
          <w:sz w:val="30"/>
          <w:szCs w:val="30"/>
        </w:rPr>
        <w:t>2560</w:t>
      </w:r>
      <w:r w:rsidRPr="00B811C8">
        <w:rPr>
          <w:rFonts w:ascii="Angsana New" w:hAnsi="Angsana New"/>
          <w:spacing w:val="-6"/>
          <w:sz w:val="30"/>
          <w:szCs w:val="30"/>
        </w:rPr>
        <w:t xml:space="preserve"> </w:t>
      </w:r>
      <w:r w:rsidRPr="00155F86">
        <w:rPr>
          <w:rFonts w:ascii="Angsana New" w:hAnsi="Angsana New"/>
          <w:spacing w:val="-6"/>
          <w:sz w:val="30"/>
          <w:szCs w:val="30"/>
          <w:cs/>
        </w:rPr>
        <w:t>ผู้ถือหุ้นมีมติอน</w:t>
      </w:r>
      <w:r>
        <w:rPr>
          <w:rFonts w:ascii="Angsana New" w:hAnsi="Angsana New"/>
          <w:spacing w:val="-6"/>
          <w:sz w:val="30"/>
          <w:szCs w:val="30"/>
          <w:cs/>
        </w:rPr>
        <w:t>ุมัติการจัดสรรกำไรเป็นเงินปันผล</w:t>
      </w:r>
      <w:r w:rsidRPr="00155F86">
        <w:rPr>
          <w:rFonts w:ascii="Angsana New" w:hAnsi="Angsana New"/>
          <w:spacing w:val="-6"/>
          <w:sz w:val="30"/>
          <w:szCs w:val="30"/>
          <w:cs/>
        </w:rPr>
        <w:t xml:space="preserve">ในอัตราหุ้นละ </w:t>
      </w:r>
      <w:r>
        <w:rPr>
          <w:rFonts w:ascii="Angsana New" w:hAnsi="Angsana New"/>
          <w:spacing w:val="-6"/>
          <w:sz w:val="30"/>
          <w:szCs w:val="30"/>
        </w:rPr>
        <w:t>0.10</w:t>
      </w:r>
      <w:r>
        <w:rPr>
          <w:rFonts w:ascii="Angsana New" w:hAnsi="Angsana New"/>
          <w:spacing w:val="-6"/>
          <w:sz w:val="30"/>
          <w:szCs w:val="30"/>
          <w:cs/>
        </w:rPr>
        <w:t xml:space="preserve"> บาท เป็นจำนวนเงินทั้งสิ้น </w:t>
      </w:r>
      <w:r>
        <w:rPr>
          <w:rFonts w:ascii="Angsana New" w:hAnsi="Angsana New"/>
          <w:spacing w:val="-6"/>
          <w:sz w:val="30"/>
          <w:szCs w:val="30"/>
        </w:rPr>
        <w:t>65.84</w:t>
      </w:r>
      <w:r w:rsidRPr="00155F86">
        <w:rPr>
          <w:rFonts w:ascii="Angsana New" w:hAnsi="Angsana New"/>
          <w:spacing w:val="-6"/>
          <w:sz w:val="30"/>
          <w:szCs w:val="30"/>
          <w:cs/>
        </w:rPr>
        <w:t xml:space="preserve"> ล้านบาท </w:t>
      </w:r>
      <w:r>
        <w:rPr>
          <w:rFonts w:ascii="Angsana New" w:hAnsi="Angsana New"/>
          <w:spacing w:val="-6"/>
          <w:sz w:val="30"/>
          <w:szCs w:val="30"/>
          <w:cs/>
        </w:rPr>
        <w:t>เงินปันผลดังกล่าว</w:t>
      </w:r>
      <w:r>
        <w:rPr>
          <w:rFonts w:ascii="Angsana New" w:hAnsi="Angsana New" w:hint="cs"/>
          <w:spacing w:val="-6"/>
          <w:sz w:val="30"/>
          <w:szCs w:val="30"/>
          <w:cs/>
        </w:rPr>
        <w:t>ได้</w:t>
      </w:r>
      <w:r>
        <w:rPr>
          <w:rFonts w:ascii="Angsana New" w:hAnsi="Angsana New"/>
          <w:spacing w:val="-6"/>
          <w:sz w:val="30"/>
          <w:szCs w:val="30"/>
          <w:cs/>
        </w:rPr>
        <w:t>จ่ายให้แก่ผู้ถือหุ้น</w:t>
      </w:r>
      <w:r w:rsidRPr="00155F86">
        <w:rPr>
          <w:rFonts w:ascii="Angsana New" w:hAnsi="Angsana New"/>
          <w:spacing w:val="-6"/>
          <w:sz w:val="30"/>
          <w:szCs w:val="30"/>
          <w:cs/>
        </w:rPr>
        <w:t>ใน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เดือนพฤษภาคม </w:t>
      </w:r>
      <w:r>
        <w:rPr>
          <w:rFonts w:ascii="Angsana New" w:hAnsi="Angsana New"/>
          <w:spacing w:val="-6"/>
          <w:sz w:val="30"/>
          <w:szCs w:val="30"/>
        </w:rPr>
        <w:t>2560</w:t>
      </w:r>
    </w:p>
    <w:p w:rsidR="005F2372" w:rsidRPr="00155F86" w:rsidRDefault="005F2372" w:rsidP="0020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 w:right="562"/>
        <w:jc w:val="thaiDistribute"/>
        <w:rPr>
          <w:rFonts w:ascii="Angsana New" w:hAnsi="Angsana New"/>
          <w:sz w:val="30"/>
          <w:szCs w:val="30"/>
        </w:rPr>
      </w:pPr>
      <w:r w:rsidRPr="00155F86">
        <w:rPr>
          <w:rFonts w:ascii="Angsana New" w:hAnsi="Angsana New"/>
          <w:spacing w:val="-6"/>
          <w:sz w:val="30"/>
          <w:szCs w:val="30"/>
          <w:cs/>
        </w:rPr>
        <w:t>ในการประชุมสามัญประจำปีของผู้ถือหุ้น</w:t>
      </w:r>
      <w:r>
        <w:rPr>
          <w:rFonts w:ascii="Angsana New" w:hAnsi="Angsana New"/>
          <w:spacing w:val="-6"/>
          <w:sz w:val="30"/>
          <w:szCs w:val="30"/>
          <w:cs/>
        </w:rPr>
        <w:t>ของ</w:t>
      </w:r>
      <w:r w:rsidRPr="001D0796">
        <w:rPr>
          <w:rFonts w:ascii="Angsana New" w:hAnsi="Angsana New"/>
          <w:spacing w:val="-6"/>
          <w:sz w:val="30"/>
          <w:szCs w:val="30"/>
          <w:cs/>
        </w:rPr>
        <w:t xml:space="preserve">บริษัทเมื่อวันที่ </w:t>
      </w:r>
      <w:r w:rsidR="00754991">
        <w:rPr>
          <w:rFonts w:ascii="Angsana New" w:hAnsi="Angsana New"/>
          <w:spacing w:val="-6"/>
          <w:sz w:val="30"/>
          <w:szCs w:val="30"/>
        </w:rPr>
        <w:t>20</w:t>
      </w:r>
      <w:r w:rsidR="00322C6D">
        <w:rPr>
          <w:rFonts w:ascii="Angsana New" w:hAnsi="Angsana New"/>
          <w:spacing w:val="-6"/>
          <w:sz w:val="30"/>
          <w:szCs w:val="30"/>
          <w:cs/>
        </w:rPr>
        <w:t xml:space="preserve"> เมษายน </w:t>
      </w:r>
      <w:r w:rsidR="00322C6D">
        <w:rPr>
          <w:rFonts w:ascii="Angsana New" w:hAnsi="Angsana New"/>
          <w:spacing w:val="-6"/>
          <w:sz w:val="30"/>
          <w:szCs w:val="30"/>
        </w:rPr>
        <w:t>25</w:t>
      </w:r>
      <w:r w:rsidR="00754991">
        <w:rPr>
          <w:rFonts w:ascii="Angsana New" w:hAnsi="Angsana New"/>
          <w:spacing w:val="-6"/>
          <w:sz w:val="30"/>
          <w:szCs w:val="30"/>
        </w:rPr>
        <w:t>61</w:t>
      </w:r>
      <w:r w:rsidRPr="001D0796">
        <w:rPr>
          <w:rFonts w:ascii="Angsana New" w:hAnsi="Angsana New"/>
          <w:spacing w:val="-6"/>
          <w:sz w:val="30"/>
          <w:szCs w:val="30"/>
          <w:cs/>
        </w:rPr>
        <w:t xml:space="preserve"> ผู้ถือหุ้น</w:t>
      </w:r>
      <w:r w:rsidRPr="00155F86">
        <w:rPr>
          <w:rFonts w:ascii="Angsana New" w:hAnsi="Angsana New"/>
          <w:spacing w:val="-6"/>
          <w:sz w:val="30"/>
          <w:szCs w:val="30"/>
          <w:cs/>
        </w:rPr>
        <w:t>มีมติอน</w:t>
      </w:r>
      <w:r>
        <w:rPr>
          <w:rFonts w:ascii="Angsana New" w:hAnsi="Angsana New"/>
          <w:spacing w:val="-6"/>
          <w:sz w:val="30"/>
          <w:szCs w:val="30"/>
          <w:cs/>
        </w:rPr>
        <w:t>ุมัติการจัดสรรกำไรเป็นเงินปันผล</w:t>
      </w:r>
      <w:r w:rsidRPr="00155F86">
        <w:rPr>
          <w:rFonts w:ascii="Angsana New" w:hAnsi="Angsana New"/>
          <w:spacing w:val="-6"/>
          <w:sz w:val="30"/>
          <w:szCs w:val="30"/>
          <w:cs/>
        </w:rPr>
        <w:t xml:space="preserve">ในอัตราหุ้นละ </w:t>
      </w:r>
      <w:r w:rsidR="00754991">
        <w:rPr>
          <w:rFonts w:ascii="Angsana New" w:hAnsi="Angsana New"/>
          <w:spacing w:val="-6"/>
          <w:sz w:val="30"/>
          <w:szCs w:val="30"/>
        </w:rPr>
        <w:t>0.2</w:t>
      </w:r>
      <w:r w:rsidR="001D0796">
        <w:rPr>
          <w:rFonts w:ascii="Angsana New" w:hAnsi="Angsana New"/>
          <w:spacing w:val="-6"/>
          <w:sz w:val="30"/>
          <w:szCs w:val="30"/>
        </w:rPr>
        <w:t>0</w:t>
      </w:r>
      <w:r>
        <w:rPr>
          <w:rFonts w:ascii="Angsana New" w:hAnsi="Angsana New"/>
          <w:spacing w:val="-6"/>
          <w:sz w:val="30"/>
          <w:szCs w:val="30"/>
          <w:cs/>
        </w:rPr>
        <w:t xml:space="preserve"> บาท เป็นจำนวนเงินทั้งสิ้น </w:t>
      </w:r>
      <w:r w:rsidR="00754991">
        <w:rPr>
          <w:rFonts w:ascii="Angsana New" w:hAnsi="Angsana New"/>
          <w:spacing w:val="-6"/>
          <w:sz w:val="30"/>
          <w:szCs w:val="30"/>
        </w:rPr>
        <w:t>131.69</w:t>
      </w:r>
      <w:r w:rsidRPr="00155F86">
        <w:rPr>
          <w:rFonts w:ascii="Angsana New" w:hAnsi="Angsana New"/>
          <w:spacing w:val="-6"/>
          <w:sz w:val="30"/>
          <w:szCs w:val="30"/>
          <w:cs/>
        </w:rPr>
        <w:t xml:space="preserve"> ล้านบาท </w:t>
      </w:r>
      <w:r>
        <w:rPr>
          <w:rFonts w:ascii="Angsana New" w:hAnsi="Angsana New"/>
          <w:spacing w:val="-6"/>
          <w:sz w:val="30"/>
          <w:szCs w:val="30"/>
          <w:cs/>
        </w:rPr>
        <w:t>เงินปันผลดังกล่าว</w:t>
      </w:r>
      <w:r>
        <w:rPr>
          <w:rFonts w:ascii="Angsana New" w:hAnsi="Angsana New" w:hint="cs"/>
          <w:spacing w:val="-6"/>
          <w:sz w:val="30"/>
          <w:szCs w:val="30"/>
          <w:cs/>
        </w:rPr>
        <w:t>ได้</w:t>
      </w:r>
      <w:r>
        <w:rPr>
          <w:rFonts w:ascii="Angsana New" w:hAnsi="Angsana New"/>
          <w:spacing w:val="-6"/>
          <w:sz w:val="30"/>
          <w:szCs w:val="30"/>
          <w:cs/>
        </w:rPr>
        <w:t>จ่ายให้แก่ผู้ถือหุ้น</w:t>
      </w:r>
      <w:r w:rsidRPr="00155F86">
        <w:rPr>
          <w:rFonts w:ascii="Angsana New" w:hAnsi="Angsana New"/>
          <w:spacing w:val="-6"/>
          <w:sz w:val="30"/>
          <w:szCs w:val="30"/>
          <w:cs/>
        </w:rPr>
        <w:t>ใน</w:t>
      </w:r>
      <w:r w:rsidR="00754991">
        <w:rPr>
          <w:rFonts w:ascii="Angsana New" w:hAnsi="Angsana New" w:hint="cs"/>
          <w:spacing w:val="-6"/>
          <w:sz w:val="30"/>
          <w:szCs w:val="30"/>
          <w:cs/>
        </w:rPr>
        <w:t xml:space="preserve">เดือนพฤษภาคม </w:t>
      </w:r>
      <w:r w:rsidR="00754991">
        <w:rPr>
          <w:rFonts w:ascii="Angsana New" w:hAnsi="Angsana New"/>
          <w:spacing w:val="-6"/>
          <w:sz w:val="30"/>
          <w:szCs w:val="30"/>
        </w:rPr>
        <w:t>2561</w:t>
      </w:r>
    </w:p>
    <w:p w:rsidR="006D210F" w:rsidRDefault="006D210F" w:rsidP="00377B4B">
      <w:pPr>
        <w:numPr>
          <w:ilvl w:val="0"/>
          <w:numId w:val="29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before="240"/>
        <w:rPr>
          <w:rFonts w:ascii="Angsana New" w:hAnsi="Angsana New"/>
          <w:b/>
          <w:bCs/>
          <w:sz w:val="30"/>
          <w:szCs w:val="30"/>
        </w:rPr>
      </w:pPr>
      <w:r w:rsidRPr="006E1F17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:rsidR="006D210F" w:rsidRPr="006E1F17" w:rsidRDefault="006D210F" w:rsidP="00377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 w:right="47"/>
        <w:rPr>
          <w:rFonts w:ascii="Angsana New" w:hAnsi="Angsana New"/>
          <w:b/>
          <w:bCs/>
          <w:sz w:val="30"/>
          <w:szCs w:val="30"/>
        </w:rPr>
      </w:pPr>
      <w:r w:rsidRPr="006E1F17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6D210F" w:rsidRPr="006E1F17" w:rsidRDefault="006D210F" w:rsidP="00E36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right="562"/>
        <w:jc w:val="thaiDistribute"/>
        <w:rPr>
          <w:rFonts w:ascii="Angsana New" w:hAnsi="Angsana New"/>
          <w:sz w:val="30"/>
          <w:szCs w:val="30"/>
        </w:rPr>
      </w:pPr>
      <w:r w:rsidRPr="006E1F17">
        <w:rPr>
          <w:rFonts w:ascii="Angsana New" w:hAnsi="Angsana New"/>
          <w:sz w:val="30"/>
          <w:szCs w:val="30"/>
          <w:cs/>
        </w:rPr>
        <w:t xml:space="preserve"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กลุ่มบริษัทไม่มีการถือหรือออกเครื่องมือทางการเงินที่เป็นตราสารอนุพันธ์ เพื่อการเก็งกำไรหรือการค้า </w:t>
      </w:r>
    </w:p>
    <w:p w:rsidR="006D210F" w:rsidRDefault="006D210F" w:rsidP="0020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 w:right="562"/>
        <w:jc w:val="thaiDistribute"/>
        <w:rPr>
          <w:rFonts w:ascii="Angsana New" w:hAnsi="Angsana New"/>
          <w:sz w:val="30"/>
          <w:szCs w:val="30"/>
        </w:rPr>
      </w:pPr>
      <w:r w:rsidRPr="006E1F17">
        <w:rPr>
          <w:rFonts w:ascii="Angsana New" w:hAnsi="Angsana New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กลุ่มบริษัทมีระบบในการควบคุมให้มีความสมดุลของระดับความเสี่ยง</w:t>
      </w:r>
      <w:r w:rsidR="00D006EF">
        <w:rPr>
          <w:rFonts w:ascii="Angsana New" w:hAnsi="Angsana New" w:hint="cs"/>
          <w:sz w:val="30"/>
          <w:szCs w:val="30"/>
          <w:cs/>
        </w:rPr>
        <w:t>ให้เป็น</w:t>
      </w:r>
      <w:r w:rsidRPr="006E1F17">
        <w:rPr>
          <w:rFonts w:ascii="Angsana New" w:hAnsi="Angsana New"/>
          <w:sz w:val="30"/>
          <w:szCs w:val="30"/>
          <w:cs/>
        </w:rPr>
        <w:t>ที่ยอมรับได้ โดยพิจารณาระหว่างต้นทุนที่เกิดจากความเสี่ยงและต้นทุนของการจัดการ</w:t>
      </w:r>
      <w:r w:rsidRPr="006E1F17">
        <w:rPr>
          <w:rFonts w:ascii="Angsana New" w:hAnsi="Angsana New"/>
          <w:sz w:val="30"/>
          <w:szCs w:val="30"/>
        </w:rPr>
        <w:t xml:space="preserve">      </w:t>
      </w:r>
      <w:r w:rsidRPr="006E1F17">
        <w:rPr>
          <w:rFonts w:ascii="Angsana New" w:hAnsi="Angsana New"/>
          <w:sz w:val="30"/>
          <w:szCs w:val="30"/>
          <w:cs/>
        </w:rPr>
        <w:t>ความเสี่ยง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:rsidR="00E36A79" w:rsidRDefault="00E36A79" w:rsidP="0020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 w:right="562"/>
        <w:jc w:val="thaiDistribute"/>
        <w:rPr>
          <w:rFonts w:ascii="Angsana New" w:hAnsi="Angsana New"/>
          <w:sz w:val="30"/>
          <w:szCs w:val="30"/>
        </w:rPr>
      </w:pPr>
    </w:p>
    <w:p w:rsidR="001D2656" w:rsidRDefault="001D2656" w:rsidP="0020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 w:right="562"/>
        <w:jc w:val="thaiDistribute"/>
        <w:rPr>
          <w:rFonts w:ascii="Angsana New" w:hAnsi="Angsana New"/>
          <w:sz w:val="30"/>
          <w:szCs w:val="30"/>
        </w:rPr>
      </w:pPr>
    </w:p>
    <w:p w:rsidR="001D2656" w:rsidRDefault="006D210F" w:rsidP="001D2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562"/>
        <w:rPr>
          <w:rFonts w:ascii="Angsana New" w:hAnsi="Angsana New"/>
          <w:b/>
          <w:bCs/>
          <w:i/>
          <w:iCs/>
          <w:sz w:val="30"/>
          <w:szCs w:val="30"/>
        </w:rPr>
      </w:pPr>
      <w:r w:rsidRPr="006E1F17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การบริหารจัดการทุน</w:t>
      </w:r>
    </w:p>
    <w:p w:rsidR="00E24516" w:rsidRDefault="006D210F" w:rsidP="001D2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7" w:right="562"/>
        <w:rPr>
          <w:rFonts w:ascii="Angsana New" w:hAnsi="Angsana New"/>
          <w:sz w:val="30"/>
          <w:szCs w:val="30"/>
        </w:rPr>
      </w:pPr>
      <w:r w:rsidRPr="006E1F17">
        <w:rPr>
          <w:rFonts w:ascii="Angsana New" w:hAnsi="Angsana New"/>
          <w:sz w:val="30"/>
          <w:szCs w:val="30"/>
          <w:cs/>
        </w:rPr>
        <w:t>นโยบายของคณะกรรมการบริษัทคือการรักษาระดับเงินทุนให้มั่นคงเพื่อรักษา</w:t>
      </w:r>
      <w:r w:rsidR="00D006EF">
        <w:rPr>
          <w:rFonts w:ascii="Angsana New" w:hAnsi="Angsana New" w:hint="cs"/>
          <w:sz w:val="30"/>
          <w:szCs w:val="30"/>
          <w:cs/>
        </w:rPr>
        <w:t>ความเชื่อมั่นของ</w:t>
      </w:r>
      <w:r w:rsidRPr="006E1F17">
        <w:rPr>
          <w:rFonts w:ascii="Angsana New" w:hAnsi="Angsana New"/>
          <w:sz w:val="30"/>
          <w:szCs w:val="30"/>
          <w:cs/>
        </w:rPr>
        <w:t>นักลงทุน เจ้าหนี้และตลาดและก่อให้เกิดการพัฒนาของธุรกิจในอนาคต คณะกรรมการได้มี</w:t>
      </w:r>
      <w:r w:rsidR="00A53C6D">
        <w:rPr>
          <w:rFonts w:ascii="Angsana New" w:hAnsi="Angsana New"/>
          <w:sz w:val="30"/>
          <w:szCs w:val="30"/>
          <w:cs/>
        </w:rPr>
        <w:t>การกำกับดูแลผลตอบแทนจากการลงทุน</w:t>
      </w:r>
      <w:r w:rsidR="00A53C6D">
        <w:rPr>
          <w:rFonts w:ascii="Angsana New" w:hAnsi="Angsana New"/>
          <w:sz w:val="30"/>
          <w:szCs w:val="30"/>
        </w:rPr>
        <w:t xml:space="preserve"> </w:t>
      </w:r>
      <w:r w:rsidRPr="006E1F17">
        <w:rPr>
          <w:rFonts w:ascii="Angsana New" w:hAnsi="Angsana New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</w:p>
    <w:p w:rsidR="00431D7D" w:rsidRDefault="00431D7D" w:rsidP="003A2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right="43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93BA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:rsidR="007F6EA0" w:rsidRDefault="00431D7D" w:rsidP="00201E2C">
      <w:pPr>
        <w:tabs>
          <w:tab w:val="clear" w:pos="454"/>
          <w:tab w:val="clear" w:pos="680"/>
          <w:tab w:val="left" w:pos="540"/>
        </w:tabs>
        <w:ind w:left="540" w:right="562"/>
        <w:jc w:val="thaiDistribute"/>
        <w:rPr>
          <w:rFonts w:ascii="Angsana New" w:hAnsi="Angsana New"/>
          <w:sz w:val="30"/>
          <w:szCs w:val="30"/>
        </w:rPr>
      </w:pPr>
      <w:r w:rsidRPr="00FC0944">
        <w:rPr>
          <w:rFonts w:ascii="Angsana New" w:hAnsi="Angsana New" w:hint="cs"/>
          <w:sz w:val="30"/>
          <w:szCs w:val="30"/>
          <w:cs/>
        </w:rPr>
        <w:t>กลุ่ม</w:t>
      </w:r>
      <w:r w:rsidRPr="00FC0944">
        <w:rPr>
          <w:rFonts w:ascii="Angsana New" w:hAnsi="Angsana New"/>
          <w:sz w:val="30"/>
          <w:szCs w:val="30"/>
          <w:cs/>
        </w:rPr>
        <w:t>บริษัทมีความเสี่ยงจากอัตราแลกเปลี่ยนเงินตราต่างประเทศ ซึ่งเกิดจากการซื้อ</w:t>
      </w:r>
      <w:r w:rsidR="00FC0944" w:rsidRPr="00FC0944">
        <w:rPr>
          <w:rFonts w:ascii="Angsana New" w:hAnsi="Angsana New" w:hint="cs"/>
          <w:sz w:val="30"/>
          <w:szCs w:val="30"/>
          <w:cs/>
        </w:rPr>
        <w:t>และ</w:t>
      </w:r>
      <w:r w:rsidR="00974F0E">
        <w:rPr>
          <w:rFonts w:ascii="Angsana New" w:hAnsi="Angsana New" w:hint="cs"/>
          <w:sz w:val="30"/>
          <w:szCs w:val="30"/>
          <w:cs/>
        </w:rPr>
        <w:t>การ</w:t>
      </w:r>
      <w:r w:rsidR="00FC0944" w:rsidRPr="00FC0944">
        <w:rPr>
          <w:rFonts w:ascii="Angsana New" w:hAnsi="Angsana New" w:hint="cs"/>
          <w:sz w:val="30"/>
          <w:szCs w:val="30"/>
          <w:cs/>
        </w:rPr>
        <w:t>ขาย</w:t>
      </w:r>
      <w:r w:rsidRPr="00FC0944">
        <w:rPr>
          <w:rFonts w:ascii="Angsana New" w:hAnsi="Angsana New"/>
          <w:sz w:val="30"/>
          <w:szCs w:val="30"/>
          <w:cs/>
        </w:rPr>
        <w:t>สินค้าที่เป็นเงินตราต่างประเทศ</w:t>
      </w:r>
      <w:r w:rsidR="00A14204">
        <w:rPr>
          <w:rFonts w:ascii="Angsana New" w:hAnsi="Angsana New" w:hint="cs"/>
          <w:sz w:val="30"/>
          <w:szCs w:val="30"/>
          <w:cs/>
        </w:rPr>
        <w:t xml:space="preserve"> </w:t>
      </w:r>
    </w:p>
    <w:p w:rsidR="005446D6" w:rsidRDefault="00431D7D" w:rsidP="00201E2C">
      <w:pPr>
        <w:tabs>
          <w:tab w:val="clear" w:pos="680"/>
          <w:tab w:val="left" w:pos="540"/>
        </w:tabs>
        <w:spacing w:before="120" w:after="120"/>
        <w:ind w:left="540" w:right="562"/>
        <w:jc w:val="thaiDistribute"/>
        <w:rPr>
          <w:rFonts w:ascii="Angsana New" w:hAnsi="Angsana New"/>
          <w:sz w:val="30"/>
          <w:szCs w:val="30"/>
          <w:cs/>
        </w:rPr>
      </w:pPr>
      <w:r w:rsidRPr="00FC094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FC0944">
        <w:rPr>
          <w:rFonts w:ascii="Angsana New" w:hAnsi="Angsana New"/>
          <w:sz w:val="30"/>
          <w:szCs w:val="30"/>
        </w:rPr>
        <w:t xml:space="preserve">31 </w:t>
      </w:r>
      <w:r w:rsidRPr="00FC0944">
        <w:rPr>
          <w:rFonts w:ascii="Angsana New" w:hAnsi="Angsana New" w:hint="cs"/>
          <w:sz w:val="30"/>
          <w:szCs w:val="30"/>
          <w:cs/>
        </w:rPr>
        <w:t>ธันวาคม 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tbl>
      <w:tblPr>
        <w:tblW w:w="946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61"/>
        <w:gridCol w:w="875"/>
        <w:gridCol w:w="992"/>
        <w:gridCol w:w="180"/>
        <w:gridCol w:w="992"/>
        <w:gridCol w:w="178"/>
        <w:gridCol w:w="992"/>
        <w:gridCol w:w="180"/>
        <w:gridCol w:w="1011"/>
      </w:tblGrid>
      <w:tr w:rsidR="00281D78" w:rsidRPr="00281D78" w:rsidTr="00281D78">
        <w:trPr>
          <w:cantSplit/>
          <w:tblHeader/>
        </w:trPr>
        <w:tc>
          <w:tcPr>
            <w:tcW w:w="4061" w:type="dxa"/>
            <w:shd w:val="clear" w:color="auto" w:fill="auto"/>
          </w:tcPr>
          <w:p w:rsidR="00281D78" w:rsidRPr="00281D78" w:rsidRDefault="00281D78" w:rsidP="00A5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5" w:type="dxa"/>
            <w:shd w:val="clear" w:color="auto" w:fill="auto"/>
          </w:tcPr>
          <w:p w:rsidR="00281D78" w:rsidRPr="00281D78" w:rsidRDefault="00281D78" w:rsidP="00A5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2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281D78" w:rsidRPr="00281D78" w:rsidRDefault="00281D78" w:rsidP="00A51C2E">
            <w:pPr>
              <w:pStyle w:val="acctfourfigures"/>
              <w:tabs>
                <w:tab w:val="clear" w:pos="765"/>
              </w:tabs>
              <w:spacing w:line="240" w:lineRule="auto"/>
              <w:ind w:left="-81" w:right="-7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81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281D7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พันบ</w:t>
            </w:r>
            <w:r w:rsidRPr="00281D7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าท</w:t>
            </w:r>
            <w:r w:rsidRPr="00281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23218" w:rsidRPr="00281D78" w:rsidTr="00281D78">
        <w:trPr>
          <w:cantSplit/>
          <w:tblHeader/>
        </w:trPr>
        <w:tc>
          <w:tcPr>
            <w:tcW w:w="4061" w:type="dxa"/>
            <w:shd w:val="clear" w:color="auto" w:fill="auto"/>
          </w:tcPr>
          <w:p w:rsidR="00123218" w:rsidRPr="00281D78" w:rsidRDefault="005446D6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outlineLvl w:val="0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 w:rsidRPr="00281D78">
              <w:rPr>
                <w:b/>
              </w:rPr>
              <w:br w:type="page"/>
            </w:r>
            <w:r w:rsidRPr="00281D78">
              <w:rPr>
                <w:rFonts w:ascii="Angsana New" w:hAnsi="Angsana New"/>
                <w:b/>
                <w:sz w:val="30"/>
                <w:szCs w:val="30"/>
                <w:cs/>
              </w:rPr>
              <w:br w:type="page"/>
            </w:r>
            <w:r w:rsidRPr="00281D78">
              <w:rPr>
                <w:rFonts w:ascii="Angsana New" w:hAnsi="Angsana New"/>
                <w:b/>
                <w:sz w:val="30"/>
                <w:szCs w:val="30"/>
                <w:cs/>
              </w:rPr>
              <w:br w:type="page"/>
            </w:r>
          </w:p>
        </w:tc>
        <w:tc>
          <w:tcPr>
            <w:tcW w:w="875" w:type="dxa"/>
            <w:shd w:val="clear" w:color="auto" w:fill="auto"/>
          </w:tcPr>
          <w:p w:rsidR="00123218" w:rsidRPr="00281D78" w:rsidRDefault="00123218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outlineLvl w:val="0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1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3218" w:rsidRPr="00281D78" w:rsidRDefault="00123218" w:rsidP="00447D0E">
            <w:pPr>
              <w:pStyle w:val="acctmergecolhdg"/>
              <w:spacing w:line="240" w:lineRule="auto"/>
              <w:ind w:left="-81" w:right="-7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81D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งบการเงินรวม</w:t>
            </w:r>
            <w:r w:rsidRPr="00281D7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:rsidR="00123218" w:rsidRPr="00281D78" w:rsidRDefault="00123218" w:rsidP="00447D0E">
            <w:pPr>
              <w:pStyle w:val="acctmergecolhdg"/>
              <w:spacing w:line="240" w:lineRule="auto"/>
              <w:ind w:left="-81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3218" w:rsidRPr="00281D78" w:rsidRDefault="00123218" w:rsidP="00447D0E">
            <w:pPr>
              <w:pStyle w:val="acctmergecolhdg"/>
              <w:spacing w:line="240" w:lineRule="auto"/>
              <w:ind w:left="-81" w:right="-7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81D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D2158" w:rsidRPr="000E73B3" w:rsidTr="00281D78">
        <w:trPr>
          <w:cantSplit/>
          <w:tblHeader/>
        </w:trPr>
        <w:tc>
          <w:tcPr>
            <w:tcW w:w="4061" w:type="dxa"/>
            <w:shd w:val="clear" w:color="auto" w:fill="auto"/>
          </w:tcPr>
          <w:p w:rsidR="009D2158" w:rsidRPr="000E73B3" w:rsidRDefault="009D2158" w:rsidP="009D2158">
            <w:pPr>
              <w:pStyle w:val="acctfourfigures"/>
              <w:tabs>
                <w:tab w:val="clear" w:pos="765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75" w:type="dxa"/>
            <w:shd w:val="clear" w:color="auto" w:fill="auto"/>
          </w:tcPr>
          <w:p w:rsidR="009D2158" w:rsidRPr="000E73B3" w:rsidRDefault="009D2158" w:rsidP="009D2158">
            <w:pPr>
              <w:pStyle w:val="acctfourfigures"/>
              <w:tabs>
                <w:tab w:val="clear" w:pos="765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E73B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40C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6440CB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78" w:type="dxa"/>
            <w:shd w:val="clear" w:color="auto" w:fill="auto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40C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6440CB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9D2158" w:rsidRPr="000E73B3" w:rsidTr="00281D78">
        <w:trPr>
          <w:cantSplit/>
        </w:trPr>
        <w:tc>
          <w:tcPr>
            <w:tcW w:w="4061" w:type="dxa"/>
            <w:shd w:val="clear" w:color="auto" w:fill="auto"/>
          </w:tcPr>
          <w:p w:rsidR="009D2158" w:rsidRPr="000E73B3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73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875" w:type="dxa"/>
            <w:shd w:val="clear" w:color="auto" w:fill="auto"/>
          </w:tcPr>
          <w:p w:rsidR="009D2158" w:rsidRPr="000E73B3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D2158" w:rsidRPr="000E73B3" w:rsidRDefault="009D2158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2158" w:rsidRPr="000E73B3" w:rsidRDefault="009D2158" w:rsidP="009D2158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D2158" w:rsidRPr="000E73B3" w:rsidRDefault="009D2158" w:rsidP="009D21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9D2158" w:rsidRPr="000E73B3" w:rsidRDefault="009D2158" w:rsidP="009D2158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D2158" w:rsidRPr="000E73B3" w:rsidRDefault="009D2158" w:rsidP="009D2158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2158" w:rsidRPr="000E73B3" w:rsidRDefault="009D2158" w:rsidP="009D2158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:rsidR="009D2158" w:rsidRPr="000E73B3" w:rsidRDefault="009D2158" w:rsidP="009D2158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440CB" w:rsidRPr="000E73B3" w:rsidTr="002A3BDC">
        <w:trPr>
          <w:cantSplit/>
        </w:trPr>
        <w:tc>
          <w:tcPr>
            <w:tcW w:w="4061" w:type="dxa"/>
            <w:shd w:val="clear" w:color="auto" w:fill="auto"/>
          </w:tcPr>
          <w:p w:rsidR="006440CB" w:rsidRPr="000E73B3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0E73B3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875" w:type="dxa"/>
            <w:shd w:val="clear" w:color="auto" w:fill="auto"/>
          </w:tcPr>
          <w:p w:rsidR="006440CB" w:rsidRPr="000E73B3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6440CB" w:rsidRPr="00744A6A" w:rsidRDefault="00DE4148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23,660</w:t>
            </w:r>
          </w:p>
        </w:tc>
        <w:tc>
          <w:tcPr>
            <w:tcW w:w="180" w:type="dxa"/>
            <w:shd w:val="clear" w:color="auto" w:fill="auto"/>
          </w:tcPr>
          <w:p w:rsidR="006440CB" w:rsidRPr="00744A6A" w:rsidRDefault="006440CB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6440CB" w:rsidRPr="00744A6A" w:rsidRDefault="006440CB" w:rsidP="00052C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338,177</w:t>
            </w:r>
          </w:p>
        </w:tc>
        <w:tc>
          <w:tcPr>
            <w:tcW w:w="178" w:type="dxa"/>
            <w:shd w:val="clear" w:color="auto" w:fill="auto"/>
          </w:tcPr>
          <w:p w:rsidR="006440CB" w:rsidRPr="00744A6A" w:rsidRDefault="006440CB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6440CB" w:rsidRPr="00474530" w:rsidRDefault="00DE4148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  <w:r w:rsidRPr="00474530">
              <w:rPr>
                <w:rFonts w:ascii="Angsana New" w:hAnsi="Angsana New" w:cs="Cordia New"/>
                <w:sz w:val="30"/>
                <w:szCs w:val="30"/>
                <w:lang w:val="en-US" w:bidi="th-TH"/>
              </w:rPr>
              <w:t>13,967</w:t>
            </w:r>
          </w:p>
        </w:tc>
        <w:tc>
          <w:tcPr>
            <w:tcW w:w="180" w:type="dxa"/>
            <w:shd w:val="clear" w:color="auto" w:fill="auto"/>
          </w:tcPr>
          <w:p w:rsidR="006440CB" w:rsidRPr="00744A6A" w:rsidRDefault="006440CB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1" w:type="dxa"/>
            <w:shd w:val="clear" w:color="auto" w:fill="auto"/>
          </w:tcPr>
          <w:p w:rsidR="006440CB" w:rsidRPr="00744A6A" w:rsidRDefault="006440CB" w:rsidP="00052C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264,673</w:t>
            </w:r>
          </w:p>
        </w:tc>
      </w:tr>
      <w:tr w:rsidR="006440CB" w:rsidRPr="000E73B3" w:rsidTr="002A3BDC">
        <w:trPr>
          <w:cantSplit/>
        </w:trPr>
        <w:tc>
          <w:tcPr>
            <w:tcW w:w="4061" w:type="dxa"/>
            <w:shd w:val="clear" w:color="auto" w:fill="auto"/>
          </w:tcPr>
          <w:p w:rsidR="006440CB" w:rsidRPr="000E73B3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0E73B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75" w:type="dxa"/>
            <w:shd w:val="clear" w:color="auto" w:fill="auto"/>
          </w:tcPr>
          <w:p w:rsidR="006440CB" w:rsidRPr="000E73B3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6440CB" w:rsidRPr="00A07665" w:rsidRDefault="00DE4148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329,514</w:t>
            </w:r>
          </w:p>
        </w:tc>
        <w:tc>
          <w:tcPr>
            <w:tcW w:w="180" w:type="dxa"/>
            <w:shd w:val="clear" w:color="auto" w:fill="auto"/>
          </w:tcPr>
          <w:p w:rsidR="006440CB" w:rsidRPr="00744A6A" w:rsidRDefault="006440CB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6440CB" w:rsidRPr="00A07665" w:rsidRDefault="006440CB" w:rsidP="00052C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275,135</w:t>
            </w:r>
          </w:p>
        </w:tc>
        <w:tc>
          <w:tcPr>
            <w:tcW w:w="178" w:type="dxa"/>
            <w:shd w:val="clear" w:color="auto" w:fill="auto"/>
          </w:tcPr>
          <w:p w:rsidR="006440CB" w:rsidRPr="00744A6A" w:rsidRDefault="006440CB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6440CB" w:rsidRPr="00744A6A" w:rsidRDefault="00DE4148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328,954</w:t>
            </w:r>
          </w:p>
        </w:tc>
        <w:tc>
          <w:tcPr>
            <w:tcW w:w="180" w:type="dxa"/>
            <w:shd w:val="clear" w:color="auto" w:fill="auto"/>
          </w:tcPr>
          <w:p w:rsidR="006440CB" w:rsidRPr="00744A6A" w:rsidRDefault="006440CB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1" w:type="dxa"/>
            <w:shd w:val="clear" w:color="auto" w:fill="auto"/>
          </w:tcPr>
          <w:p w:rsidR="006440CB" w:rsidRPr="00744A6A" w:rsidRDefault="006440CB" w:rsidP="00052C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275,135</w:t>
            </w:r>
          </w:p>
        </w:tc>
      </w:tr>
      <w:tr w:rsidR="006440CB" w:rsidRPr="00C868FB" w:rsidTr="00585A97">
        <w:trPr>
          <w:cantSplit/>
        </w:trPr>
        <w:tc>
          <w:tcPr>
            <w:tcW w:w="4061" w:type="dxa"/>
            <w:shd w:val="clear" w:color="auto" w:fill="auto"/>
          </w:tcPr>
          <w:p w:rsidR="006440CB" w:rsidRPr="00C868FB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C868FB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875" w:type="dxa"/>
            <w:shd w:val="clear" w:color="auto" w:fill="auto"/>
          </w:tcPr>
          <w:p w:rsidR="006440CB" w:rsidRPr="00C868FB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6440CB" w:rsidRPr="00C868FB" w:rsidRDefault="00C77754" w:rsidP="00C77754">
            <w:pPr>
              <w:pStyle w:val="acctfourfigures"/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868FB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="00DE4148" w:rsidRPr="00C868F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868FB">
              <w:rPr>
                <w:rFonts w:ascii="Angsana New" w:hAnsi="Angsana New"/>
                <w:sz w:val="30"/>
                <w:szCs w:val="30"/>
                <w:lang w:val="en-US" w:bidi="th-TH"/>
              </w:rPr>
              <w:t>421</w:t>
            </w:r>
          </w:p>
        </w:tc>
        <w:tc>
          <w:tcPr>
            <w:tcW w:w="180" w:type="dxa"/>
            <w:shd w:val="clear" w:color="auto" w:fill="auto"/>
          </w:tcPr>
          <w:p w:rsidR="006440CB" w:rsidRPr="00C868FB" w:rsidRDefault="006440CB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6440CB" w:rsidRPr="00C868FB" w:rsidRDefault="006440CB" w:rsidP="00052C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868FB">
              <w:rPr>
                <w:rFonts w:ascii="Angsana New" w:hAnsi="Angsana New"/>
                <w:sz w:val="30"/>
                <w:szCs w:val="30"/>
                <w:lang w:val="en-US" w:bidi="th-TH"/>
              </w:rPr>
              <w:t>14,416</w:t>
            </w:r>
          </w:p>
        </w:tc>
        <w:tc>
          <w:tcPr>
            <w:tcW w:w="178" w:type="dxa"/>
            <w:shd w:val="clear" w:color="auto" w:fill="auto"/>
          </w:tcPr>
          <w:p w:rsidR="006440CB" w:rsidRPr="00C868FB" w:rsidRDefault="006440CB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6440CB" w:rsidRPr="00C868FB" w:rsidRDefault="00C77754" w:rsidP="00C77754">
            <w:pPr>
              <w:pStyle w:val="acctfourfigures"/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868FB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="00DE4148" w:rsidRPr="00C868F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868FB">
              <w:rPr>
                <w:rFonts w:ascii="Angsana New" w:hAnsi="Angsana New"/>
                <w:sz w:val="30"/>
                <w:szCs w:val="30"/>
                <w:lang w:val="en-US" w:bidi="th-TH"/>
              </w:rPr>
              <w:t>421</w:t>
            </w:r>
          </w:p>
        </w:tc>
        <w:tc>
          <w:tcPr>
            <w:tcW w:w="180" w:type="dxa"/>
            <w:shd w:val="clear" w:color="auto" w:fill="auto"/>
          </w:tcPr>
          <w:p w:rsidR="006440CB" w:rsidRPr="00C868FB" w:rsidRDefault="006440CB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1" w:type="dxa"/>
            <w:shd w:val="clear" w:color="auto" w:fill="auto"/>
          </w:tcPr>
          <w:p w:rsidR="006440CB" w:rsidRPr="00C868FB" w:rsidRDefault="006440CB" w:rsidP="00052C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868FB">
              <w:rPr>
                <w:rFonts w:ascii="Angsana New" w:hAnsi="Angsana New"/>
                <w:sz w:val="30"/>
                <w:szCs w:val="30"/>
                <w:lang w:val="en-US" w:bidi="th-TH"/>
              </w:rPr>
              <w:t>14,319</w:t>
            </w:r>
          </w:p>
        </w:tc>
      </w:tr>
      <w:tr w:rsidR="00DE4148" w:rsidRPr="00C868FB" w:rsidTr="002A3BDC">
        <w:trPr>
          <w:cantSplit/>
        </w:trPr>
        <w:tc>
          <w:tcPr>
            <w:tcW w:w="4061" w:type="dxa"/>
            <w:shd w:val="clear" w:color="auto" w:fill="auto"/>
          </w:tcPr>
          <w:p w:rsidR="00DE4148" w:rsidRPr="00C868FB" w:rsidRDefault="00DE414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C868FB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75" w:type="dxa"/>
            <w:shd w:val="clear" w:color="auto" w:fill="auto"/>
          </w:tcPr>
          <w:p w:rsidR="00DE4148" w:rsidRPr="00C868FB" w:rsidRDefault="00DE414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868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1</w:t>
            </w:r>
            <w:r w:rsidRPr="00C868FB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DE4148" w:rsidRPr="00C868FB" w:rsidRDefault="00DE4148" w:rsidP="00443FAD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868FB">
              <w:rPr>
                <w:rFonts w:ascii="Angsana New" w:hAnsi="Angsana New"/>
                <w:sz w:val="30"/>
                <w:szCs w:val="30"/>
                <w:lang w:val="en-US" w:bidi="th-TH"/>
              </w:rPr>
              <w:t>(81,071)</w:t>
            </w:r>
          </w:p>
        </w:tc>
        <w:tc>
          <w:tcPr>
            <w:tcW w:w="180" w:type="dxa"/>
            <w:shd w:val="clear" w:color="auto" w:fill="auto"/>
          </w:tcPr>
          <w:p w:rsidR="00DE4148" w:rsidRPr="00C868FB" w:rsidRDefault="00DE4148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DE4148" w:rsidRPr="00C868FB" w:rsidRDefault="00DE4148" w:rsidP="00052C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868FB">
              <w:rPr>
                <w:rFonts w:ascii="Angsana New" w:hAnsi="Angsana New"/>
                <w:sz w:val="30"/>
                <w:szCs w:val="30"/>
                <w:lang w:val="en-US" w:bidi="th-TH"/>
              </w:rPr>
              <w:t>(113,805)</w:t>
            </w:r>
          </w:p>
        </w:tc>
        <w:tc>
          <w:tcPr>
            <w:tcW w:w="178" w:type="dxa"/>
            <w:shd w:val="clear" w:color="auto" w:fill="auto"/>
          </w:tcPr>
          <w:p w:rsidR="00DE4148" w:rsidRPr="00C868FB" w:rsidRDefault="00DE4148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DE4148" w:rsidRPr="00C868FB" w:rsidRDefault="00DE4148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868FB">
              <w:rPr>
                <w:rFonts w:ascii="Angsana New" w:hAnsi="Angsana New"/>
                <w:sz w:val="30"/>
                <w:szCs w:val="30"/>
                <w:lang w:val="en-US" w:bidi="th-TH"/>
              </w:rPr>
              <w:t>(81,071)</w:t>
            </w:r>
          </w:p>
        </w:tc>
        <w:tc>
          <w:tcPr>
            <w:tcW w:w="180" w:type="dxa"/>
            <w:shd w:val="clear" w:color="auto" w:fill="auto"/>
          </w:tcPr>
          <w:p w:rsidR="00DE4148" w:rsidRPr="00C868FB" w:rsidRDefault="00DE4148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1" w:type="dxa"/>
            <w:shd w:val="clear" w:color="auto" w:fill="auto"/>
          </w:tcPr>
          <w:p w:rsidR="00DE4148" w:rsidRPr="00C868FB" w:rsidRDefault="00DE4148" w:rsidP="00052C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868FB">
              <w:rPr>
                <w:rFonts w:ascii="Angsana New" w:hAnsi="Angsana New"/>
                <w:sz w:val="30"/>
                <w:szCs w:val="30"/>
                <w:lang w:val="en-US" w:bidi="th-TH"/>
              </w:rPr>
              <w:t>(113,805)</w:t>
            </w:r>
          </w:p>
        </w:tc>
      </w:tr>
      <w:tr w:rsidR="00DE4148" w:rsidRPr="00C868FB" w:rsidTr="002A3BDC">
        <w:trPr>
          <w:cantSplit/>
        </w:trPr>
        <w:tc>
          <w:tcPr>
            <w:tcW w:w="4061" w:type="dxa"/>
            <w:shd w:val="clear" w:color="auto" w:fill="auto"/>
          </w:tcPr>
          <w:p w:rsidR="00DE4148" w:rsidRPr="00C868FB" w:rsidRDefault="00DE414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C868FB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875" w:type="dxa"/>
            <w:shd w:val="clear" w:color="auto" w:fill="auto"/>
          </w:tcPr>
          <w:p w:rsidR="00DE4148" w:rsidRPr="00C868FB" w:rsidRDefault="00DE414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868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1</w:t>
            </w:r>
            <w:r w:rsidRPr="00C868FB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DE4148" w:rsidRPr="00C868FB" w:rsidRDefault="00C77754" w:rsidP="00443FAD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868FB">
              <w:rPr>
                <w:rFonts w:ascii="Angsana New" w:hAnsi="Angsana New"/>
                <w:sz w:val="30"/>
                <w:szCs w:val="30"/>
                <w:lang w:val="en-US" w:bidi="th-TH"/>
              </w:rPr>
              <w:t>(24,426</w:t>
            </w:r>
            <w:r w:rsidR="00DE4148" w:rsidRPr="00C868F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DE4148" w:rsidRPr="00C868FB" w:rsidRDefault="00DE4148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DE4148" w:rsidRPr="00C868FB" w:rsidRDefault="00C77754" w:rsidP="00052C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868FB">
              <w:rPr>
                <w:rFonts w:ascii="Angsana New" w:hAnsi="Angsana New"/>
                <w:sz w:val="30"/>
                <w:szCs w:val="30"/>
                <w:lang w:val="en-US" w:bidi="th-TH"/>
              </w:rPr>
              <w:t>(23,524</w:t>
            </w:r>
            <w:r w:rsidR="00DE4148" w:rsidRPr="00C868F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:rsidR="00DE4148" w:rsidRPr="00C868FB" w:rsidRDefault="00DE4148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DE4148" w:rsidRPr="00C868FB" w:rsidRDefault="00C77754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868FB">
              <w:rPr>
                <w:rFonts w:ascii="Angsana New" w:hAnsi="Angsana New"/>
                <w:sz w:val="30"/>
                <w:szCs w:val="30"/>
                <w:lang w:val="en-US" w:bidi="th-TH"/>
              </w:rPr>
              <w:t>(24,426)</w:t>
            </w:r>
          </w:p>
        </w:tc>
        <w:tc>
          <w:tcPr>
            <w:tcW w:w="180" w:type="dxa"/>
            <w:shd w:val="clear" w:color="auto" w:fill="auto"/>
          </w:tcPr>
          <w:p w:rsidR="00DE4148" w:rsidRPr="00C868FB" w:rsidRDefault="00DE4148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1" w:type="dxa"/>
            <w:shd w:val="clear" w:color="auto" w:fill="auto"/>
          </w:tcPr>
          <w:p w:rsidR="00DE4148" w:rsidRPr="00C868FB" w:rsidRDefault="00C77754" w:rsidP="00052C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868FB">
              <w:rPr>
                <w:rFonts w:ascii="Angsana New" w:hAnsi="Angsana New"/>
                <w:sz w:val="30"/>
                <w:szCs w:val="30"/>
                <w:lang w:val="en-US" w:bidi="th-TH"/>
              </w:rPr>
              <w:t>(23,524)</w:t>
            </w:r>
          </w:p>
        </w:tc>
      </w:tr>
      <w:tr w:rsidR="006440CB" w:rsidRPr="000E73B3" w:rsidTr="002A3BDC">
        <w:trPr>
          <w:cantSplit/>
        </w:trPr>
        <w:tc>
          <w:tcPr>
            <w:tcW w:w="4061" w:type="dxa"/>
            <w:shd w:val="clear" w:color="auto" w:fill="auto"/>
          </w:tcPr>
          <w:p w:rsidR="006440CB" w:rsidRPr="00C868FB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75" w:type="dxa"/>
            <w:shd w:val="clear" w:color="auto" w:fill="auto"/>
          </w:tcPr>
          <w:p w:rsidR="006440CB" w:rsidRPr="00C868FB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6440CB" w:rsidRPr="00C868FB" w:rsidRDefault="00C77754" w:rsidP="00C77754">
            <w:pPr>
              <w:pStyle w:val="acctfourfigures"/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868FB">
              <w:rPr>
                <w:rFonts w:ascii="Angsana New" w:hAnsi="Angsana New"/>
                <w:sz w:val="30"/>
                <w:szCs w:val="30"/>
                <w:lang w:val="en-US" w:bidi="th-TH"/>
              </w:rPr>
              <w:t>267</w:t>
            </w:r>
            <w:r w:rsidR="00DE4148" w:rsidRPr="00C868F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868FB">
              <w:rPr>
                <w:rFonts w:ascii="Angsana New" w:hAnsi="Angsana New"/>
                <w:sz w:val="30"/>
                <w:szCs w:val="30"/>
                <w:lang w:val="en-US" w:bidi="th-TH"/>
              </w:rPr>
              <w:t>098</w:t>
            </w:r>
          </w:p>
        </w:tc>
        <w:tc>
          <w:tcPr>
            <w:tcW w:w="180" w:type="dxa"/>
            <w:shd w:val="clear" w:color="auto" w:fill="auto"/>
          </w:tcPr>
          <w:p w:rsidR="006440CB" w:rsidRPr="00C868FB" w:rsidRDefault="006440CB" w:rsidP="009D2158">
            <w:pPr>
              <w:pStyle w:val="acctfourfigures"/>
              <w:spacing w:line="24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6440CB" w:rsidRPr="00C868FB" w:rsidRDefault="006440CB" w:rsidP="00052C00">
            <w:pPr>
              <w:pStyle w:val="acctfourfigures"/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868FB">
              <w:rPr>
                <w:rFonts w:ascii="Angsana New" w:hAnsi="Angsana New"/>
                <w:sz w:val="30"/>
                <w:szCs w:val="30"/>
                <w:lang w:val="en-US" w:bidi="th-TH"/>
              </w:rPr>
              <w:t>490,399</w:t>
            </w:r>
          </w:p>
        </w:tc>
        <w:tc>
          <w:tcPr>
            <w:tcW w:w="178" w:type="dxa"/>
            <w:shd w:val="clear" w:color="auto" w:fill="auto"/>
          </w:tcPr>
          <w:p w:rsidR="006440CB" w:rsidRPr="00C868FB" w:rsidRDefault="006440CB" w:rsidP="009D2158">
            <w:pPr>
              <w:pStyle w:val="acctfourfigures"/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6440CB" w:rsidRPr="00C868FB" w:rsidRDefault="00C77754" w:rsidP="00C77754">
            <w:pPr>
              <w:pStyle w:val="acctfourfigures"/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868FB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DE4148" w:rsidRPr="00C868F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868FB">
              <w:rPr>
                <w:rFonts w:ascii="Angsana New" w:hAnsi="Angsana New"/>
                <w:sz w:val="30"/>
                <w:szCs w:val="30"/>
                <w:lang w:val="en-US" w:bidi="th-TH"/>
              </w:rPr>
              <w:t>845</w:t>
            </w:r>
          </w:p>
        </w:tc>
        <w:tc>
          <w:tcPr>
            <w:tcW w:w="180" w:type="dxa"/>
            <w:shd w:val="clear" w:color="auto" w:fill="auto"/>
          </w:tcPr>
          <w:p w:rsidR="006440CB" w:rsidRPr="00C868FB" w:rsidRDefault="006440CB" w:rsidP="009D2158">
            <w:pPr>
              <w:pStyle w:val="acctfourfigures"/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</w:tcPr>
          <w:p w:rsidR="006440CB" w:rsidRPr="00777EE5" w:rsidRDefault="006440CB" w:rsidP="00052C00">
            <w:pPr>
              <w:pStyle w:val="acctfourfigures"/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868FB">
              <w:rPr>
                <w:rFonts w:ascii="Angsana New" w:hAnsi="Angsana New"/>
                <w:sz w:val="30"/>
                <w:szCs w:val="30"/>
                <w:lang w:val="en-US" w:bidi="th-TH"/>
              </w:rPr>
              <w:t>416,798</w:t>
            </w:r>
          </w:p>
        </w:tc>
      </w:tr>
      <w:tr w:rsidR="006440CB" w:rsidRPr="000E73B3" w:rsidTr="002A3BDC">
        <w:trPr>
          <w:cantSplit/>
        </w:trPr>
        <w:tc>
          <w:tcPr>
            <w:tcW w:w="4061" w:type="dxa"/>
            <w:shd w:val="clear" w:color="auto" w:fill="auto"/>
          </w:tcPr>
          <w:p w:rsidR="006440CB" w:rsidRPr="000E73B3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75" w:type="dxa"/>
            <w:shd w:val="clear" w:color="auto" w:fill="auto"/>
          </w:tcPr>
          <w:p w:rsidR="006440CB" w:rsidRPr="000E73B3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6440CB" w:rsidRPr="007859F2" w:rsidRDefault="006440CB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6440CB" w:rsidRPr="007859F2" w:rsidRDefault="006440CB" w:rsidP="009D2158">
            <w:pPr>
              <w:pStyle w:val="acctfourfigures"/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6440CB" w:rsidRPr="007859F2" w:rsidRDefault="006440CB" w:rsidP="00052C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6440CB" w:rsidRPr="007859F2" w:rsidRDefault="006440CB" w:rsidP="009D2158">
            <w:pPr>
              <w:pStyle w:val="acctfourfigures"/>
              <w:spacing w:line="240" w:lineRule="auto"/>
              <w:ind w:right="-10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6440CB" w:rsidRPr="007859F2" w:rsidRDefault="006440CB" w:rsidP="009D2158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6440CB" w:rsidRPr="007859F2" w:rsidRDefault="006440CB" w:rsidP="009D2158">
            <w:pPr>
              <w:pStyle w:val="acctfourfigures"/>
              <w:spacing w:line="240" w:lineRule="auto"/>
              <w:ind w:right="-10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11" w:type="dxa"/>
            <w:shd w:val="clear" w:color="auto" w:fill="auto"/>
          </w:tcPr>
          <w:p w:rsidR="006440CB" w:rsidRPr="007859F2" w:rsidRDefault="006440CB" w:rsidP="00052C00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440CB" w:rsidRPr="000E73B3" w:rsidTr="002A3BDC">
        <w:trPr>
          <w:cantSplit/>
        </w:trPr>
        <w:tc>
          <w:tcPr>
            <w:tcW w:w="4061" w:type="dxa"/>
            <w:shd w:val="clear" w:color="auto" w:fill="auto"/>
          </w:tcPr>
          <w:p w:rsidR="006440CB" w:rsidRPr="00F559B5" w:rsidRDefault="006440CB" w:rsidP="009D215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</w:t>
            </w:r>
            <w:r w:rsidRPr="00F559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ไต้หวัน</w:t>
            </w:r>
          </w:p>
        </w:tc>
        <w:tc>
          <w:tcPr>
            <w:tcW w:w="875" w:type="dxa"/>
            <w:shd w:val="clear" w:color="auto" w:fill="auto"/>
          </w:tcPr>
          <w:p w:rsidR="006440CB" w:rsidRPr="00F559B5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440CB" w:rsidRPr="00F559B5" w:rsidRDefault="006440CB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440CB" w:rsidRPr="00F559B5" w:rsidRDefault="006440CB" w:rsidP="009D2158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440CB" w:rsidRPr="00F559B5" w:rsidRDefault="006440CB" w:rsidP="00052C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6440CB" w:rsidRPr="00F559B5" w:rsidRDefault="006440CB" w:rsidP="009D2158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440CB" w:rsidRPr="00F559B5" w:rsidRDefault="006440CB" w:rsidP="009D2158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440CB" w:rsidRPr="00F559B5" w:rsidRDefault="006440CB" w:rsidP="009D2158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:rsidR="006440CB" w:rsidRPr="00F559B5" w:rsidRDefault="006440CB" w:rsidP="00052C0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440CB" w:rsidRPr="000E73B3" w:rsidTr="002A3BDC">
        <w:trPr>
          <w:cantSplit/>
        </w:trPr>
        <w:tc>
          <w:tcPr>
            <w:tcW w:w="4061" w:type="dxa"/>
            <w:shd w:val="clear" w:color="auto" w:fill="auto"/>
          </w:tcPr>
          <w:p w:rsidR="006440CB" w:rsidRPr="00F559B5" w:rsidRDefault="006440CB" w:rsidP="009D215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59B5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875" w:type="dxa"/>
            <w:shd w:val="clear" w:color="auto" w:fill="auto"/>
          </w:tcPr>
          <w:p w:rsidR="006440CB" w:rsidRPr="00F559B5" w:rsidRDefault="006440CB" w:rsidP="00496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6440CB" w:rsidRPr="00F559B5" w:rsidRDefault="00DE4148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6440CB" w:rsidRPr="00F559B5" w:rsidRDefault="006440CB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6440CB" w:rsidRPr="00F559B5" w:rsidRDefault="006440CB" w:rsidP="00052C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112</w:t>
            </w:r>
          </w:p>
        </w:tc>
        <w:tc>
          <w:tcPr>
            <w:tcW w:w="178" w:type="dxa"/>
            <w:shd w:val="clear" w:color="auto" w:fill="auto"/>
          </w:tcPr>
          <w:p w:rsidR="006440CB" w:rsidRPr="00F559B5" w:rsidRDefault="006440CB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6440CB" w:rsidRPr="00F559B5" w:rsidRDefault="00DE4148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6440CB" w:rsidRPr="00F559B5" w:rsidRDefault="00DE4148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011" w:type="dxa"/>
            <w:shd w:val="clear" w:color="auto" w:fill="auto"/>
          </w:tcPr>
          <w:p w:rsidR="006440CB" w:rsidRPr="00F559B5" w:rsidRDefault="006440CB" w:rsidP="00052C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112</w:t>
            </w:r>
          </w:p>
        </w:tc>
      </w:tr>
      <w:tr w:rsidR="006440CB" w:rsidRPr="000E73B3" w:rsidTr="002A3BDC">
        <w:trPr>
          <w:cantSplit/>
        </w:trPr>
        <w:tc>
          <w:tcPr>
            <w:tcW w:w="4061" w:type="dxa"/>
            <w:shd w:val="clear" w:color="auto" w:fill="auto"/>
          </w:tcPr>
          <w:p w:rsidR="006440CB" w:rsidRPr="00F559B5" w:rsidRDefault="006440CB" w:rsidP="009D215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ตราสารทุนที่เป็น</w:t>
            </w:r>
            <w:r w:rsidRPr="00F559B5">
              <w:rPr>
                <w:rFonts w:ascii="Angsana New" w:hAnsi="Angsana New" w:hint="cs"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875" w:type="dxa"/>
            <w:shd w:val="clear" w:color="auto" w:fill="auto"/>
          </w:tcPr>
          <w:p w:rsidR="006440CB" w:rsidRPr="00F559B5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6440CB" w:rsidRPr="00F559B5" w:rsidRDefault="00DE4148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0"/>
                <w:lang w:val="en-US" w:bidi="th-TH"/>
              </w:rPr>
              <w:t>26,614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440CB" w:rsidRPr="00F559B5" w:rsidRDefault="006440CB" w:rsidP="009D2158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440CB" w:rsidRPr="00F559B5" w:rsidRDefault="006440CB" w:rsidP="00052C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0"/>
                <w:lang w:val="en-US" w:bidi="th-TH"/>
              </w:rPr>
              <w:t>50,843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440CB" w:rsidRPr="00F559B5" w:rsidRDefault="006440CB" w:rsidP="009D2158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440CB" w:rsidRPr="00F559B5" w:rsidRDefault="00DE4148" w:rsidP="009D2158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440CB" w:rsidRPr="00F559B5" w:rsidRDefault="006440CB" w:rsidP="009D2158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:rsidR="006440CB" w:rsidRPr="00F559B5" w:rsidRDefault="006440CB" w:rsidP="00052C00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6440CB" w:rsidRPr="000E73B3" w:rsidTr="002A3BDC">
        <w:trPr>
          <w:cantSplit/>
        </w:trPr>
        <w:tc>
          <w:tcPr>
            <w:tcW w:w="4061" w:type="dxa"/>
            <w:shd w:val="clear" w:color="auto" w:fill="auto"/>
          </w:tcPr>
          <w:p w:rsidR="006440CB" w:rsidRPr="00F559B5" w:rsidRDefault="006440CB" w:rsidP="009D215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875" w:type="dxa"/>
            <w:shd w:val="clear" w:color="auto" w:fill="auto"/>
          </w:tcPr>
          <w:p w:rsidR="006440CB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6440CB" w:rsidRDefault="00DE4148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440CB" w:rsidRPr="00F559B5" w:rsidRDefault="006440CB" w:rsidP="009D2158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440CB" w:rsidRDefault="006440CB" w:rsidP="00052C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0"/>
                <w:lang w:val="en-US" w:bidi="th-TH"/>
              </w:rPr>
              <w:t>(26)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440CB" w:rsidRPr="00F559B5" w:rsidRDefault="006440CB" w:rsidP="009D2158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440CB" w:rsidRDefault="00DE4148" w:rsidP="00DE4148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440CB" w:rsidRPr="00F559B5" w:rsidRDefault="006440CB" w:rsidP="009D2158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:rsidR="006440CB" w:rsidRDefault="006440CB" w:rsidP="00052C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(26)</w:t>
            </w:r>
          </w:p>
        </w:tc>
      </w:tr>
      <w:tr w:rsidR="006440CB" w:rsidRPr="000E73B3" w:rsidTr="002A3BDC">
        <w:trPr>
          <w:cantSplit/>
        </w:trPr>
        <w:tc>
          <w:tcPr>
            <w:tcW w:w="4061" w:type="dxa"/>
            <w:shd w:val="clear" w:color="auto" w:fill="auto"/>
          </w:tcPr>
          <w:p w:rsidR="006440CB" w:rsidRPr="00F559B5" w:rsidRDefault="006440CB" w:rsidP="009D215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5" w:type="dxa"/>
            <w:shd w:val="clear" w:color="auto" w:fill="auto"/>
          </w:tcPr>
          <w:p w:rsidR="006440CB" w:rsidRPr="00F559B5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40CB" w:rsidRPr="00B220A3" w:rsidRDefault="00DE4148" w:rsidP="005F1B9E">
            <w:pPr>
              <w:pStyle w:val="acctfourfigures"/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26,615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440CB" w:rsidRPr="00B220A3" w:rsidRDefault="006440CB" w:rsidP="009D2158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40CB" w:rsidRPr="00B220A3" w:rsidRDefault="006440CB" w:rsidP="00052C00">
            <w:pPr>
              <w:pStyle w:val="acctfourfigures"/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50,929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440CB" w:rsidRPr="00B220A3" w:rsidRDefault="006440CB" w:rsidP="009D2158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40CB" w:rsidRPr="00B220A3" w:rsidRDefault="00DE4148" w:rsidP="00734C9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440CB" w:rsidRPr="00B220A3" w:rsidRDefault="006440CB" w:rsidP="009D2158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40CB" w:rsidRPr="00B220A3" w:rsidRDefault="006440CB" w:rsidP="00052C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86</w:t>
            </w:r>
          </w:p>
        </w:tc>
      </w:tr>
      <w:tr w:rsidR="006440CB" w:rsidRPr="000E73B3" w:rsidTr="002A3BDC">
        <w:trPr>
          <w:cantSplit/>
        </w:trPr>
        <w:tc>
          <w:tcPr>
            <w:tcW w:w="4061" w:type="dxa"/>
            <w:shd w:val="clear" w:color="auto" w:fill="auto"/>
          </w:tcPr>
          <w:p w:rsidR="00201E2C" w:rsidRPr="000E73B3" w:rsidRDefault="00201E2C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75" w:type="dxa"/>
            <w:shd w:val="clear" w:color="auto" w:fill="auto"/>
          </w:tcPr>
          <w:p w:rsidR="006440CB" w:rsidRPr="000E73B3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6440CB" w:rsidRDefault="006440CB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6440CB" w:rsidRPr="00777EE5" w:rsidRDefault="006440CB" w:rsidP="009D2158">
            <w:pPr>
              <w:pStyle w:val="acctfourfigures"/>
              <w:spacing w:line="24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6440CB" w:rsidRDefault="006440CB" w:rsidP="00052C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6440CB" w:rsidRPr="00777EE5" w:rsidRDefault="006440CB" w:rsidP="009D2158">
            <w:pPr>
              <w:pStyle w:val="acctfourfigures"/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6440CB" w:rsidRDefault="006440CB" w:rsidP="009D2158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6440CB" w:rsidRPr="00777EE5" w:rsidRDefault="006440CB" w:rsidP="009D2158">
            <w:pPr>
              <w:pStyle w:val="acctfourfigures"/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1" w:type="dxa"/>
            <w:shd w:val="clear" w:color="auto" w:fill="auto"/>
          </w:tcPr>
          <w:p w:rsidR="006440CB" w:rsidRDefault="006440CB" w:rsidP="00052C00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440CB" w:rsidRPr="000E73B3" w:rsidTr="002A3BDC">
        <w:trPr>
          <w:cantSplit/>
        </w:trPr>
        <w:tc>
          <w:tcPr>
            <w:tcW w:w="4061" w:type="dxa"/>
            <w:shd w:val="clear" w:color="auto" w:fill="auto"/>
          </w:tcPr>
          <w:p w:rsidR="006440CB" w:rsidRPr="000E73B3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E73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875" w:type="dxa"/>
            <w:shd w:val="clear" w:color="auto" w:fill="auto"/>
          </w:tcPr>
          <w:p w:rsidR="006440CB" w:rsidRPr="000E73B3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440CB" w:rsidRPr="00974F0E" w:rsidRDefault="006440CB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440CB" w:rsidRPr="000E73B3" w:rsidRDefault="006440CB" w:rsidP="009D2158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440CB" w:rsidRPr="00974F0E" w:rsidRDefault="006440CB" w:rsidP="00052C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6440CB" w:rsidRPr="00974F0E" w:rsidRDefault="006440CB" w:rsidP="009D2158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440CB" w:rsidRPr="00974F0E" w:rsidRDefault="006440CB" w:rsidP="009D2158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440CB" w:rsidRPr="00974F0E" w:rsidRDefault="006440CB" w:rsidP="009D2158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:rsidR="006440CB" w:rsidRPr="00974F0E" w:rsidRDefault="006440CB" w:rsidP="00052C0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440CB" w:rsidRPr="000E73B3" w:rsidTr="002A3BDC">
        <w:trPr>
          <w:cantSplit/>
        </w:trPr>
        <w:tc>
          <w:tcPr>
            <w:tcW w:w="4061" w:type="dxa"/>
            <w:shd w:val="clear" w:color="auto" w:fill="auto"/>
          </w:tcPr>
          <w:p w:rsidR="006440CB" w:rsidRPr="000E73B3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0E73B3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875" w:type="dxa"/>
            <w:shd w:val="clear" w:color="auto" w:fill="auto"/>
          </w:tcPr>
          <w:p w:rsidR="006440CB" w:rsidRPr="000E73B3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6440CB" w:rsidRPr="00744A6A" w:rsidRDefault="00DE4148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1,449</w:t>
            </w:r>
          </w:p>
        </w:tc>
        <w:tc>
          <w:tcPr>
            <w:tcW w:w="180" w:type="dxa"/>
            <w:shd w:val="clear" w:color="auto" w:fill="auto"/>
          </w:tcPr>
          <w:p w:rsidR="006440CB" w:rsidRPr="00744A6A" w:rsidRDefault="006440CB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6440CB" w:rsidRPr="00744A6A" w:rsidRDefault="006440CB" w:rsidP="00052C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993</w:t>
            </w:r>
          </w:p>
        </w:tc>
        <w:tc>
          <w:tcPr>
            <w:tcW w:w="178" w:type="dxa"/>
            <w:shd w:val="clear" w:color="auto" w:fill="auto"/>
          </w:tcPr>
          <w:p w:rsidR="006440CB" w:rsidRPr="00744A6A" w:rsidRDefault="006440CB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6440CB" w:rsidRPr="00744A6A" w:rsidRDefault="00DE4148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1,449</w:t>
            </w:r>
          </w:p>
        </w:tc>
        <w:tc>
          <w:tcPr>
            <w:tcW w:w="180" w:type="dxa"/>
            <w:shd w:val="clear" w:color="auto" w:fill="auto"/>
          </w:tcPr>
          <w:p w:rsidR="006440CB" w:rsidRPr="00744A6A" w:rsidRDefault="006440CB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1" w:type="dxa"/>
            <w:shd w:val="clear" w:color="auto" w:fill="auto"/>
          </w:tcPr>
          <w:p w:rsidR="006440CB" w:rsidRPr="00744A6A" w:rsidRDefault="006440CB" w:rsidP="00052C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993</w:t>
            </w:r>
          </w:p>
        </w:tc>
      </w:tr>
      <w:tr w:rsidR="006440CB" w:rsidRPr="000E73B3" w:rsidTr="002A3BDC">
        <w:trPr>
          <w:cantSplit/>
        </w:trPr>
        <w:tc>
          <w:tcPr>
            <w:tcW w:w="4061" w:type="dxa"/>
            <w:shd w:val="clear" w:color="auto" w:fill="auto"/>
          </w:tcPr>
          <w:p w:rsidR="006440CB" w:rsidRPr="000E73B3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0E73B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75" w:type="dxa"/>
            <w:shd w:val="clear" w:color="auto" w:fill="auto"/>
          </w:tcPr>
          <w:p w:rsidR="006440CB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6440CB" w:rsidRPr="00744A6A" w:rsidRDefault="00DE4148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21,029</w:t>
            </w:r>
          </w:p>
        </w:tc>
        <w:tc>
          <w:tcPr>
            <w:tcW w:w="180" w:type="dxa"/>
            <w:shd w:val="clear" w:color="auto" w:fill="auto"/>
          </w:tcPr>
          <w:p w:rsidR="006440CB" w:rsidRPr="00744A6A" w:rsidRDefault="006440CB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6440CB" w:rsidRPr="00744A6A" w:rsidRDefault="006440CB" w:rsidP="00052C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28,844</w:t>
            </w:r>
          </w:p>
        </w:tc>
        <w:tc>
          <w:tcPr>
            <w:tcW w:w="178" w:type="dxa"/>
            <w:shd w:val="clear" w:color="auto" w:fill="auto"/>
          </w:tcPr>
          <w:p w:rsidR="006440CB" w:rsidRPr="00744A6A" w:rsidRDefault="006440CB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6440CB" w:rsidRPr="00744A6A" w:rsidRDefault="00DE4148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21,029</w:t>
            </w:r>
          </w:p>
        </w:tc>
        <w:tc>
          <w:tcPr>
            <w:tcW w:w="180" w:type="dxa"/>
            <w:shd w:val="clear" w:color="auto" w:fill="auto"/>
          </w:tcPr>
          <w:p w:rsidR="006440CB" w:rsidRPr="00744A6A" w:rsidRDefault="006440CB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1" w:type="dxa"/>
            <w:shd w:val="clear" w:color="auto" w:fill="auto"/>
          </w:tcPr>
          <w:p w:rsidR="006440CB" w:rsidRPr="00744A6A" w:rsidRDefault="006440CB" w:rsidP="00052C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28,844</w:t>
            </w:r>
          </w:p>
        </w:tc>
      </w:tr>
      <w:tr w:rsidR="00DE4148" w:rsidRPr="00956CD5" w:rsidTr="002A3BDC">
        <w:trPr>
          <w:cantSplit/>
        </w:trPr>
        <w:tc>
          <w:tcPr>
            <w:tcW w:w="4061" w:type="dxa"/>
            <w:shd w:val="clear" w:color="auto" w:fill="auto"/>
          </w:tcPr>
          <w:p w:rsidR="00DE4148" w:rsidRPr="00956CD5" w:rsidRDefault="00DE414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956CD5">
              <w:rPr>
                <w:rFonts w:ascii="Angsana New" w:hAnsi="Angsana New" w:hint="cs"/>
                <w:sz w:val="30"/>
                <w:szCs w:val="30"/>
                <w:cs/>
              </w:rPr>
              <w:t>ลูก</w:t>
            </w:r>
            <w:r w:rsidRPr="00956CD5">
              <w:rPr>
                <w:rFonts w:ascii="Angsana New" w:hAnsi="Angsana New"/>
                <w:sz w:val="30"/>
                <w:szCs w:val="30"/>
                <w:cs/>
              </w:rPr>
              <w:t>หนี้หมุนเวียนอื่น</w:t>
            </w:r>
          </w:p>
        </w:tc>
        <w:tc>
          <w:tcPr>
            <w:tcW w:w="875" w:type="dxa"/>
            <w:shd w:val="clear" w:color="auto" w:fill="auto"/>
          </w:tcPr>
          <w:p w:rsidR="00DE4148" w:rsidRPr="00956CD5" w:rsidRDefault="00DE414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DE4148" w:rsidRPr="00956CD5" w:rsidRDefault="00DE4148" w:rsidP="00F24669">
            <w:pPr>
              <w:pStyle w:val="acctfourfigures"/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6CD5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180" w:type="dxa"/>
            <w:shd w:val="clear" w:color="auto" w:fill="auto"/>
          </w:tcPr>
          <w:p w:rsidR="00DE4148" w:rsidRPr="00956CD5" w:rsidRDefault="00DE4148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DE4148" w:rsidRPr="00956CD5" w:rsidRDefault="00DE4148" w:rsidP="00052C00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6C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DE4148" w:rsidRPr="00956CD5" w:rsidRDefault="00DE4148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DE4148" w:rsidRPr="00956CD5" w:rsidRDefault="00DE4148" w:rsidP="00F24669">
            <w:pPr>
              <w:pStyle w:val="acctfourfigures"/>
              <w:spacing w:line="240" w:lineRule="auto"/>
              <w:ind w:right="-102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956CD5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32</w:t>
            </w:r>
          </w:p>
        </w:tc>
        <w:tc>
          <w:tcPr>
            <w:tcW w:w="180" w:type="dxa"/>
            <w:shd w:val="clear" w:color="auto" w:fill="auto"/>
          </w:tcPr>
          <w:p w:rsidR="00DE4148" w:rsidRPr="00956CD5" w:rsidRDefault="00DE4148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1" w:type="dxa"/>
            <w:shd w:val="clear" w:color="auto" w:fill="auto"/>
          </w:tcPr>
          <w:p w:rsidR="00DE4148" w:rsidRPr="00956CD5" w:rsidRDefault="00DE4148" w:rsidP="00052C00">
            <w:pPr>
              <w:pStyle w:val="acctfourfigures"/>
              <w:spacing w:line="240" w:lineRule="auto"/>
              <w:ind w:right="-102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  <w:r w:rsidRPr="00956CD5">
              <w:rPr>
                <w:rFonts w:ascii="Angsana New" w:hAnsi="Angsana New" w:cs="Cordi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6440CB" w:rsidRPr="00956CD5" w:rsidTr="002A3BDC">
        <w:trPr>
          <w:cantSplit/>
        </w:trPr>
        <w:tc>
          <w:tcPr>
            <w:tcW w:w="4061" w:type="dxa"/>
            <w:shd w:val="clear" w:color="auto" w:fill="auto"/>
          </w:tcPr>
          <w:p w:rsidR="006440CB" w:rsidRPr="00956CD5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956CD5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875" w:type="dxa"/>
            <w:shd w:val="clear" w:color="auto" w:fill="auto"/>
          </w:tcPr>
          <w:p w:rsidR="006440CB" w:rsidRPr="00956CD5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6CD5">
              <w:rPr>
                <w:rFonts w:ascii="Angsana New" w:hAnsi="Angsana New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6440CB" w:rsidRPr="00956CD5" w:rsidRDefault="00F24669" w:rsidP="009D215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6CD5">
              <w:rPr>
                <w:rFonts w:ascii="Angsana New" w:hAnsi="Angsana New"/>
                <w:sz w:val="30"/>
                <w:szCs w:val="30"/>
                <w:lang w:val="en-US" w:bidi="th-TH"/>
              </w:rPr>
              <w:t>(272</w:t>
            </w:r>
            <w:r w:rsidR="00DE4148" w:rsidRPr="00956CD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6440CB" w:rsidRPr="00956CD5" w:rsidRDefault="006440CB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6440CB" w:rsidRPr="00956CD5" w:rsidRDefault="00F24669" w:rsidP="00052C00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6CD5">
              <w:rPr>
                <w:rFonts w:ascii="Angsana New" w:hAnsi="Angsana New"/>
                <w:sz w:val="30"/>
                <w:szCs w:val="30"/>
                <w:lang w:val="en-US" w:bidi="th-TH"/>
              </w:rPr>
              <w:t>(1,192</w:t>
            </w:r>
            <w:r w:rsidR="006440CB" w:rsidRPr="00956CD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:rsidR="006440CB" w:rsidRPr="00956CD5" w:rsidRDefault="006440CB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6440CB" w:rsidRPr="00956CD5" w:rsidRDefault="00F24669" w:rsidP="009D2158">
            <w:pPr>
              <w:pStyle w:val="acctfourfigures"/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6CD5">
              <w:rPr>
                <w:rFonts w:ascii="Angsana New" w:hAnsi="Angsana New"/>
                <w:sz w:val="30"/>
                <w:szCs w:val="30"/>
                <w:lang w:val="en-US" w:bidi="th-TH"/>
              </w:rPr>
              <w:t>(272</w:t>
            </w:r>
            <w:r w:rsidR="00DE4148" w:rsidRPr="00956CD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6440CB" w:rsidRPr="00956CD5" w:rsidRDefault="006440CB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1" w:type="dxa"/>
            <w:shd w:val="clear" w:color="auto" w:fill="auto"/>
          </w:tcPr>
          <w:p w:rsidR="006440CB" w:rsidRPr="00956CD5" w:rsidRDefault="00F24669" w:rsidP="00052C00">
            <w:pPr>
              <w:pStyle w:val="acctfourfigures"/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6CD5">
              <w:rPr>
                <w:rFonts w:ascii="Angsana New" w:hAnsi="Angsana New"/>
                <w:sz w:val="30"/>
                <w:szCs w:val="30"/>
                <w:lang w:val="en-US" w:bidi="th-TH"/>
              </w:rPr>
              <w:t>(1,192</w:t>
            </w:r>
            <w:r w:rsidR="006440CB" w:rsidRPr="00956CD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F24669" w:rsidRPr="000E73B3" w:rsidTr="002A3BDC">
        <w:trPr>
          <w:cantSplit/>
        </w:trPr>
        <w:tc>
          <w:tcPr>
            <w:tcW w:w="4061" w:type="dxa"/>
            <w:shd w:val="clear" w:color="auto" w:fill="auto"/>
          </w:tcPr>
          <w:p w:rsidR="00F24669" w:rsidRPr="00956CD5" w:rsidRDefault="00F24669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75" w:type="dxa"/>
            <w:shd w:val="clear" w:color="auto" w:fill="auto"/>
          </w:tcPr>
          <w:p w:rsidR="00F24669" w:rsidRPr="00956CD5" w:rsidRDefault="00F24669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24669" w:rsidRPr="00956CD5" w:rsidRDefault="00F24669" w:rsidP="00F24669">
            <w:pPr>
              <w:pStyle w:val="acctfourfigures"/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6CD5">
              <w:rPr>
                <w:rFonts w:ascii="Angsana New" w:hAnsi="Angsana New"/>
                <w:sz w:val="30"/>
                <w:szCs w:val="30"/>
                <w:lang w:val="en-US" w:bidi="th-TH"/>
              </w:rPr>
              <w:t>22,238</w:t>
            </w:r>
          </w:p>
        </w:tc>
        <w:tc>
          <w:tcPr>
            <w:tcW w:w="180" w:type="dxa"/>
            <w:shd w:val="clear" w:color="auto" w:fill="auto"/>
          </w:tcPr>
          <w:p w:rsidR="00F24669" w:rsidRPr="00956CD5" w:rsidRDefault="00F24669" w:rsidP="009D2158">
            <w:pPr>
              <w:pStyle w:val="acctfourfigures"/>
              <w:spacing w:line="24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24669" w:rsidRPr="00956CD5" w:rsidRDefault="00F24669" w:rsidP="00052C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6CD5">
              <w:rPr>
                <w:rFonts w:ascii="Angsana New" w:hAnsi="Angsana New"/>
                <w:sz w:val="30"/>
                <w:szCs w:val="30"/>
                <w:lang w:val="en-US" w:bidi="th-TH"/>
              </w:rPr>
              <w:t>28,645</w:t>
            </w:r>
          </w:p>
        </w:tc>
        <w:tc>
          <w:tcPr>
            <w:tcW w:w="178" w:type="dxa"/>
            <w:shd w:val="clear" w:color="auto" w:fill="auto"/>
          </w:tcPr>
          <w:p w:rsidR="00F24669" w:rsidRPr="00956CD5" w:rsidRDefault="00F24669" w:rsidP="009D2158">
            <w:pPr>
              <w:pStyle w:val="acctfourfigures"/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24669" w:rsidRPr="00956CD5" w:rsidRDefault="00F24669" w:rsidP="00D01675">
            <w:pPr>
              <w:pStyle w:val="acctfourfigures"/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6CD5">
              <w:rPr>
                <w:rFonts w:ascii="Angsana New" w:hAnsi="Angsana New"/>
                <w:sz w:val="30"/>
                <w:szCs w:val="30"/>
                <w:lang w:val="en-US" w:bidi="th-TH"/>
              </w:rPr>
              <w:t>22,238</w:t>
            </w:r>
          </w:p>
        </w:tc>
        <w:tc>
          <w:tcPr>
            <w:tcW w:w="180" w:type="dxa"/>
            <w:shd w:val="clear" w:color="auto" w:fill="auto"/>
          </w:tcPr>
          <w:p w:rsidR="00F24669" w:rsidRPr="00956CD5" w:rsidRDefault="00F24669" w:rsidP="009D2158">
            <w:pPr>
              <w:pStyle w:val="acctfourfigures"/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</w:tcPr>
          <w:p w:rsidR="00F24669" w:rsidRPr="00777EE5" w:rsidRDefault="00F24669" w:rsidP="00052C0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6CD5">
              <w:rPr>
                <w:rFonts w:ascii="Angsana New" w:hAnsi="Angsana New"/>
                <w:sz w:val="30"/>
                <w:szCs w:val="30"/>
                <w:lang w:val="en-US" w:bidi="th-TH"/>
              </w:rPr>
              <w:t>28,645</w:t>
            </w:r>
          </w:p>
        </w:tc>
      </w:tr>
      <w:tr w:rsidR="001828E8" w:rsidRPr="000E73B3" w:rsidTr="002A3BDC">
        <w:trPr>
          <w:cantSplit/>
        </w:trPr>
        <w:tc>
          <w:tcPr>
            <w:tcW w:w="4061" w:type="dxa"/>
            <w:shd w:val="clear" w:color="auto" w:fill="auto"/>
          </w:tcPr>
          <w:p w:rsidR="001828E8" w:rsidRPr="00734C92" w:rsidRDefault="001828E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5" w:type="dxa"/>
            <w:shd w:val="clear" w:color="auto" w:fill="auto"/>
          </w:tcPr>
          <w:p w:rsidR="001828E8" w:rsidRPr="000E73B3" w:rsidRDefault="001828E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1828E8" w:rsidRPr="00777EE5" w:rsidRDefault="001828E8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828E8" w:rsidRPr="00777EE5" w:rsidRDefault="001828E8" w:rsidP="009D2158">
            <w:pPr>
              <w:pStyle w:val="acctfourfigures"/>
              <w:spacing w:line="24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1828E8" w:rsidRPr="00777EE5" w:rsidRDefault="001828E8" w:rsidP="00052C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1828E8" w:rsidRPr="00777EE5" w:rsidRDefault="001828E8" w:rsidP="009D2158">
            <w:pPr>
              <w:pStyle w:val="acctfourfigures"/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1828E8" w:rsidRPr="00777EE5" w:rsidRDefault="001828E8" w:rsidP="009D2158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828E8" w:rsidRPr="00777EE5" w:rsidRDefault="001828E8" w:rsidP="009D2158">
            <w:pPr>
              <w:pStyle w:val="acctfourfigures"/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1" w:type="dxa"/>
            <w:shd w:val="clear" w:color="auto" w:fill="auto"/>
          </w:tcPr>
          <w:p w:rsidR="001828E8" w:rsidRPr="00777EE5" w:rsidRDefault="001828E8" w:rsidP="00052C0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440CB" w:rsidRPr="000E73B3" w:rsidTr="002A3BDC">
        <w:trPr>
          <w:cantSplit/>
        </w:trPr>
        <w:tc>
          <w:tcPr>
            <w:tcW w:w="4061" w:type="dxa"/>
            <w:shd w:val="clear" w:color="auto" w:fill="auto"/>
          </w:tcPr>
          <w:p w:rsidR="006440CB" w:rsidRPr="00734C92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34C9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เงินรูเปียอินโดนีเซีย</w:t>
            </w:r>
          </w:p>
        </w:tc>
        <w:tc>
          <w:tcPr>
            <w:tcW w:w="875" w:type="dxa"/>
            <w:shd w:val="clear" w:color="auto" w:fill="auto"/>
          </w:tcPr>
          <w:p w:rsidR="006440CB" w:rsidRPr="000E73B3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6440CB" w:rsidRPr="00777EE5" w:rsidRDefault="006440CB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6440CB" w:rsidRPr="00777EE5" w:rsidRDefault="006440CB" w:rsidP="009D2158">
            <w:pPr>
              <w:pStyle w:val="acctfourfigures"/>
              <w:spacing w:line="24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6440CB" w:rsidRPr="00777EE5" w:rsidRDefault="006440CB" w:rsidP="00052C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6440CB" w:rsidRPr="00777EE5" w:rsidRDefault="006440CB" w:rsidP="009D2158">
            <w:pPr>
              <w:pStyle w:val="acctfourfigures"/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6440CB" w:rsidRPr="00777EE5" w:rsidRDefault="006440CB" w:rsidP="009D2158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6440CB" w:rsidRPr="00777EE5" w:rsidRDefault="006440CB" w:rsidP="009D2158">
            <w:pPr>
              <w:pStyle w:val="acctfourfigures"/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1" w:type="dxa"/>
            <w:shd w:val="clear" w:color="auto" w:fill="auto"/>
          </w:tcPr>
          <w:p w:rsidR="006440CB" w:rsidRPr="00777EE5" w:rsidRDefault="006440CB" w:rsidP="00052C0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95EEA" w:rsidRPr="000E73B3" w:rsidTr="002A3BDC">
        <w:trPr>
          <w:cantSplit/>
        </w:trPr>
        <w:tc>
          <w:tcPr>
            <w:tcW w:w="4061" w:type="dxa"/>
            <w:shd w:val="clear" w:color="auto" w:fill="auto"/>
          </w:tcPr>
          <w:p w:rsidR="00A95EEA" w:rsidRPr="000E73B3" w:rsidRDefault="00A95EEA" w:rsidP="00F44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0E73B3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875" w:type="dxa"/>
            <w:shd w:val="clear" w:color="auto" w:fill="auto"/>
          </w:tcPr>
          <w:p w:rsidR="00A95EEA" w:rsidRPr="000E73B3" w:rsidRDefault="00A95EEA" w:rsidP="00F44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A95EEA" w:rsidRPr="00F449E0" w:rsidRDefault="00A95EEA" w:rsidP="00F449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0"/>
                <w:lang w:val="en-US" w:bidi="th-TH"/>
              </w:rPr>
              <w:t>66,334</w:t>
            </w:r>
          </w:p>
        </w:tc>
        <w:tc>
          <w:tcPr>
            <w:tcW w:w="180" w:type="dxa"/>
            <w:shd w:val="clear" w:color="auto" w:fill="auto"/>
          </w:tcPr>
          <w:p w:rsidR="00A95EEA" w:rsidRPr="00744A6A" w:rsidRDefault="00A95EEA" w:rsidP="00F449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A95EEA" w:rsidRPr="00F449E0" w:rsidRDefault="00A95EEA" w:rsidP="00052C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  <w:r w:rsidRPr="00F449E0">
              <w:rPr>
                <w:rFonts w:ascii="Angsana New" w:hAnsi="Angsana New" w:cs="Cordia New"/>
                <w:sz w:val="30"/>
                <w:szCs w:val="30"/>
                <w:lang w:val="en-US" w:bidi="th-TH"/>
              </w:rPr>
              <w:t>10,530</w:t>
            </w:r>
          </w:p>
        </w:tc>
        <w:tc>
          <w:tcPr>
            <w:tcW w:w="178" w:type="dxa"/>
            <w:shd w:val="clear" w:color="auto" w:fill="auto"/>
          </w:tcPr>
          <w:p w:rsidR="00A95EEA" w:rsidRPr="00744A6A" w:rsidRDefault="00A95EEA" w:rsidP="00F449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A95EEA" w:rsidRPr="00F449E0" w:rsidRDefault="00A95EEA" w:rsidP="00443FAD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ind w:right="-102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  <w:r w:rsidRPr="00F449E0">
              <w:rPr>
                <w:rFonts w:ascii="Angsana New" w:hAnsi="Angsana New" w:cs="Cordi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95EEA" w:rsidRPr="00744A6A" w:rsidRDefault="00A95EEA" w:rsidP="00F449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1" w:type="dxa"/>
            <w:shd w:val="clear" w:color="auto" w:fill="auto"/>
          </w:tcPr>
          <w:p w:rsidR="00A95EEA" w:rsidRPr="00F449E0" w:rsidRDefault="00A95EEA" w:rsidP="00052C00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ind w:right="-102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  <w:r w:rsidRPr="00F449E0">
              <w:rPr>
                <w:rFonts w:ascii="Angsana New" w:hAnsi="Angsana New" w:cs="Cordi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95EEA" w:rsidRPr="000E73B3" w:rsidTr="002A3BDC">
        <w:trPr>
          <w:cantSplit/>
        </w:trPr>
        <w:tc>
          <w:tcPr>
            <w:tcW w:w="4061" w:type="dxa"/>
            <w:shd w:val="clear" w:color="auto" w:fill="auto"/>
          </w:tcPr>
          <w:p w:rsidR="00A95EEA" w:rsidRDefault="00A95EEA" w:rsidP="00F23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875" w:type="dxa"/>
            <w:shd w:val="clear" w:color="auto" w:fill="auto"/>
          </w:tcPr>
          <w:p w:rsidR="00A95EEA" w:rsidRDefault="00A95EEA" w:rsidP="00F23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A95EEA" w:rsidRPr="00474530" w:rsidRDefault="00A95EEA" w:rsidP="00F23C5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  <w:r w:rsidRPr="00474530">
              <w:rPr>
                <w:rFonts w:ascii="Angsana New" w:hAnsi="Angsana New" w:cs="Cordia New"/>
                <w:sz w:val="30"/>
                <w:szCs w:val="30"/>
                <w:lang w:val="en-US" w:bidi="th-TH"/>
              </w:rPr>
              <w:t>141</w:t>
            </w:r>
          </w:p>
        </w:tc>
        <w:tc>
          <w:tcPr>
            <w:tcW w:w="180" w:type="dxa"/>
            <w:shd w:val="clear" w:color="auto" w:fill="auto"/>
          </w:tcPr>
          <w:p w:rsidR="00A95EEA" w:rsidRPr="00777EE5" w:rsidRDefault="00A95EEA" w:rsidP="00F23C5C">
            <w:pPr>
              <w:pStyle w:val="acctfourfigures"/>
              <w:spacing w:line="24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A95EEA" w:rsidRPr="00474530" w:rsidRDefault="00A95EEA" w:rsidP="00052C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  <w:r w:rsidRPr="00474530">
              <w:rPr>
                <w:rFonts w:ascii="Angsana New" w:hAnsi="Angsana New" w:cs="Cordi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A95EEA" w:rsidRPr="00777EE5" w:rsidRDefault="00A95EEA" w:rsidP="00F23C5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A95EEA" w:rsidRPr="00474530" w:rsidRDefault="00A95EEA" w:rsidP="00443FAD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ind w:right="-102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  <w:r w:rsidRPr="00474530">
              <w:rPr>
                <w:rFonts w:ascii="Angsana New" w:hAnsi="Angsana New" w:cs="Cordi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95EEA" w:rsidRPr="00777EE5" w:rsidRDefault="00A95EEA" w:rsidP="00F23C5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1" w:type="dxa"/>
            <w:shd w:val="clear" w:color="auto" w:fill="auto"/>
          </w:tcPr>
          <w:p w:rsidR="00A95EEA" w:rsidRPr="00474530" w:rsidRDefault="00A95EEA" w:rsidP="00052C00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ind w:right="-102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  <w:r w:rsidRPr="00474530">
              <w:rPr>
                <w:rFonts w:ascii="Angsana New" w:hAnsi="Angsana New" w:cs="Cordi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95EEA" w:rsidRPr="000E73B3" w:rsidTr="002A3BDC">
        <w:trPr>
          <w:cantSplit/>
        </w:trPr>
        <w:tc>
          <w:tcPr>
            <w:tcW w:w="4061" w:type="dxa"/>
            <w:shd w:val="clear" w:color="auto" w:fill="auto"/>
          </w:tcPr>
          <w:p w:rsidR="00A95EEA" w:rsidRDefault="00A95EEA" w:rsidP="00F23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75" w:type="dxa"/>
            <w:shd w:val="clear" w:color="auto" w:fill="auto"/>
          </w:tcPr>
          <w:p w:rsidR="00A95EEA" w:rsidRDefault="00A95EEA" w:rsidP="00F23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A95EEA" w:rsidRPr="00777EE5" w:rsidRDefault="00A95EEA" w:rsidP="00F23C5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(1,136)</w:t>
            </w:r>
          </w:p>
        </w:tc>
        <w:tc>
          <w:tcPr>
            <w:tcW w:w="180" w:type="dxa"/>
            <w:shd w:val="clear" w:color="auto" w:fill="auto"/>
          </w:tcPr>
          <w:p w:rsidR="00A95EEA" w:rsidRPr="00777EE5" w:rsidRDefault="00A95EEA" w:rsidP="00F23C5C">
            <w:pPr>
              <w:pStyle w:val="acctfourfigures"/>
              <w:spacing w:line="24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A95EEA" w:rsidRPr="00777EE5" w:rsidRDefault="00A95EEA" w:rsidP="00052C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</w:t>
            </w:r>
            <w:r w:rsidRPr="00F23C5C">
              <w:rPr>
                <w:rFonts w:ascii="Angsana New" w:hAnsi="Angsana New" w:cs="Cordia New"/>
                <w:sz w:val="30"/>
                <w:szCs w:val="30"/>
                <w:lang w:val="en-US" w:bidi="th-TH"/>
              </w:rPr>
              <w:t>302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:rsidR="00A95EEA" w:rsidRPr="00777EE5" w:rsidRDefault="00A95EEA" w:rsidP="00F23C5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A95EEA" w:rsidRPr="00777EE5" w:rsidRDefault="00A95EEA" w:rsidP="00443FAD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95EEA" w:rsidRPr="00777EE5" w:rsidRDefault="00A95EEA" w:rsidP="00F23C5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1" w:type="dxa"/>
            <w:shd w:val="clear" w:color="auto" w:fill="auto"/>
          </w:tcPr>
          <w:p w:rsidR="00A95EEA" w:rsidRPr="00777EE5" w:rsidRDefault="00A95EEA" w:rsidP="00052C00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95EEA" w:rsidRPr="000E73B3" w:rsidTr="002A3BDC">
        <w:trPr>
          <w:cantSplit/>
        </w:trPr>
        <w:tc>
          <w:tcPr>
            <w:tcW w:w="4061" w:type="dxa"/>
            <w:shd w:val="clear" w:color="auto" w:fill="auto"/>
          </w:tcPr>
          <w:p w:rsidR="00A95EEA" w:rsidRDefault="00A95EEA" w:rsidP="00F23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875" w:type="dxa"/>
            <w:shd w:val="clear" w:color="auto" w:fill="auto"/>
          </w:tcPr>
          <w:p w:rsidR="00A95EEA" w:rsidRDefault="00A95EEA" w:rsidP="00F23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95EEA" w:rsidRPr="007859F2" w:rsidRDefault="00A95EEA" w:rsidP="00F23C5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0"/>
                <w:lang w:val="en-US" w:bidi="th-TH"/>
              </w:rPr>
              <w:t>(144)</w:t>
            </w:r>
          </w:p>
        </w:tc>
        <w:tc>
          <w:tcPr>
            <w:tcW w:w="180" w:type="dxa"/>
            <w:shd w:val="clear" w:color="auto" w:fill="auto"/>
          </w:tcPr>
          <w:p w:rsidR="00A95EEA" w:rsidRPr="007859F2" w:rsidRDefault="00A95EEA" w:rsidP="00F23C5C">
            <w:pPr>
              <w:pStyle w:val="acctfourfigures"/>
              <w:spacing w:line="240" w:lineRule="exact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95EEA" w:rsidRPr="007859F2" w:rsidRDefault="00A95EEA" w:rsidP="00052C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0"/>
                <w:lang w:val="en-US" w:bidi="th-TH"/>
              </w:rPr>
              <w:t>(8)</w:t>
            </w:r>
          </w:p>
        </w:tc>
        <w:tc>
          <w:tcPr>
            <w:tcW w:w="178" w:type="dxa"/>
            <w:shd w:val="clear" w:color="auto" w:fill="auto"/>
          </w:tcPr>
          <w:p w:rsidR="00A95EEA" w:rsidRPr="007859F2" w:rsidRDefault="00A95EEA" w:rsidP="00F23C5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95EEA" w:rsidRPr="007859F2" w:rsidRDefault="00A95EEA" w:rsidP="00443FAD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ind w:right="-102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95EEA" w:rsidRPr="007859F2" w:rsidRDefault="00A95EEA" w:rsidP="00F23C5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A95EEA" w:rsidRPr="007859F2" w:rsidRDefault="00A95EEA" w:rsidP="00052C00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ind w:right="-102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95EEA" w:rsidRPr="000E73B3" w:rsidTr="002A3BDC">
        <w:trPr>
          <w:cantSplit/>
        </w:trPr>
        <w:tc>
          <w:tcPr>
            <w:tcW w:w="4061" w:type="dxa"/>
            <w:shd w:val="clear" w:color="auto" w:fill="auto"/>
          </w:tcPr>
          <w:p w:rsidR="00A95EEA" w:rsidRPr="000E73B3" w:rsidRDefault="00A95EEA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75" w:type="dxa"/>
            <w:shd w:val="clear" w:color="auto" w:fill="auto"/>
          </w:tcPr>
          <w:p w:rsidR="00A95EEA" w:rsidRPr="000E73B3" w:rsidRDefault="00A95EEA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A95EEA" w:rsidRPr="00777EE5" w:rsidRDefault="00A95EEA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65,195</w:t>
            </w:r>
          </w:p>
        </w:tc>
        <w:tc>
          <w:tcPr>
            <w:tcW w:w="180" w:type="dxa"/>
            <w:shd w:val="clear" w:color="auto" w:fill="auto"/>
          </w:tcPr>
          <w:p w:rsidR="00A95EEA" w:rsidRPr="00777EE5" w:rsidRDefault="00A95EEA" w:rsidP="009D2158">
            <w:pPr>
              <w:pStyle w:val="acctfourfigures"/>
              <w:spacing w:line="24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A95EEA" w:rsidRPr="00777EE5" w:rsidRDefault="00A95EEA" w:rsidP="00052C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9,220</w:t>
            </w:r>
          </w:p>
        </w:tc>
        <w:tc>
          <w:tcPr>
            <w:tcW w:w="178" w:type="dxa"/>
            <w:shd w:val="clear" w:color="auto" w:fill="auto"/>
          </w:tcPr>
          <w:p w:rsidR="00A95EEA" w:rsidRPr="00777EE5" w:rsidRDefault="00A95EEA" w:rsidP="009D2158">
            <w:pPr>
              <w:pStyle w:val="acctfourfigures"/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A95EEA" w:rsidRPr="00777EE5" w:rsidRDefault="00A95EEA" w:rsidP="00443FAD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95EEA" w:rsidRPr="00777EE5" w:rsidRDefault="00A95EEA" w:rsidP="009D2158">
            <w:pPr>
              <w:pStyle w:val="acctfourfigures"/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1" w:type="dxa"/>
            <w:shd w:val="clear" w:color="auto" w:fill="auto"/>
          </w:tcPr>
          <w:p w:rsidR="00A95EEA" w:rsidRPr="00777EE5" w:rsidRDefault="00A95EEA" w:rsidP="00052C00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25D9E" w:rsidRPr="000E73B3" w:rsidTr="002A3BDC">
        <w:trPr>
          <w:cantSplit/>
        </w:trPr>
        <w:tc>
          <w:tcPr>
            <w:tcW w:w="4061" w:type="dxa"/>
            <w:shd w:val="clear" w:color="auto" w:fill="auto"/>
          </w:tcPr>
          <w:p w:rsidR="00BD155D" w:rsidRPr="000E73B3" w:rsidRDefault="00BD155D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75" w:type="dxa"/>
            <w:shd w:val="clear" w:color="auto" w:fill="auto"/>
          </w:tcPr>
          <w:p w:rsidR="00325D9E" w:rsidRPr="000E73B3" w:rsidRDefault="00325D9E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325D9E" w:rsidRDefault="00325D9E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25D9E" w:rsidRPr="00777EE5" w:rsidRDefault="00325D9E" w:rsidP="009D2158">
            <w:pPr>
              <w:pStyle w:val="acctfourfigures"/>
              <w:spacing w:line="24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325D9E" w:rsidRDefault="00325D9E" w:rsidP="00F23C5C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325D9E" w:rsidRPr="00777EE5" w:rsidRDefault="00325D9E" w:rsidP="009D2158">
            <w:pPr>
              <w:pStyle w:val="acctfourfigures"/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325D9E" w:rsidRDefault="00325D9E" w:rsidP="00F23C5C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25D9E" w:rsidRPr="00777EE5" w:rsidRDefault="00325D9E" w:rsidP="009D2158">
            <w:pPr>
              <w:pStyle w:val="acctfourfigures"/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1" w:type="dxa"/>
            <w:shd w:val="clear" w:color="auto" w:fill="auto"/>
          </w:tcPr>
          <w:p w:rsidR="00325D9E" w:rsidRDefault="00325D9E" w:rsidP="00F23C5C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D2158" w:rsidRPr="000E73B3" w:rsidTr="002A3BDC">
        <w:trPr>
          <w:cantSplit/>
        </w:trPr>
        <w:tc>
          <w:tcPr>
            <w:tcW w:w="4061" w:type="dxa"/>
            <w:shd w:val="clear" w:color="auto" w:fill="auto"/>
          </w:tcPr>
          <w:p w:rsidR="009D2158" w:rsidRPr="00744A6A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4A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เงินเยน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ญี่ปุ่น</w:t>
            </w:r>
          </w:p>
        </w:tc>
        <w:tc>
          <w:tcPr>
            <w:tcW w:w="875" w:type="dxa"/>
            <w:shd w:val="clear" w:color="auto" w:fill="auto"/>
          </w:tcPr>
          <w:p w:rsidR="009D2158" w:rsidRPr="00B87FBC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9D2158" w:rsidRPr="00744A6A" w:rsidRDefault="009D2158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2158" w:rsidRPr="00744A6A" w:rsidRDefault="009D2158" w:rsidP="009D2158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9D2158" w:rsidRPr="00744A6A" w:rsidRDefault="009D2158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9D2158" w:rsidRPr="00744A6A" w:rsidRDefault="009D2158" w:rsidP="009D2158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9D2158" w:rsidRPr="00744A6A" w:rsidRDefault="009D2158" w:rsidP="009D2158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2158" w:rsidRPr="00744A6A" w:rsidRDefault="009D2158" w:rsidP="009D2158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:rsidR="009D2158" w:rsidRPr="00744A6A" w:rsidRDefault="009D2158" w:rsidP="009D2158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440CB" w:rsidRPr="000E73B3" w:rsidTr="002A3BDC">
        <w:trPr>
          <w:cantSplit/>
        </w:trPr>
        <w:tc>
          <w:tcPr>
            <w:tcW w:w="4061" w:type="dxa"/>
            <w:shd w:val="clear" w:color="auto" w:fill="auto"/>
          </w:tcPr>
          <w:p w:rsidR="006440CB" w:rsidRPr="00B87FBC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B87FBC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875" w:type="dxa"/>
            <w:shd w:val="clear" w:color="auto" w:fill="auto"/>
          </w:tcPr>
          <w:p w:rsidR="006440CB" w:rsidRPr="00B87FBC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6440CB" w:rsidRPr="00744A6A" w:rsidRDefault="00A95EEA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180" w:type="dxa"/>
            <w:shd w:val="clear" w:color="auto" w:fill="auto"/>
          </w:tcPr>
          <w:p w:rsidR="006440CB" w:rsidRPr="00744A6A" w:rsidRDefault="006440CB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6440CB" w:rsidRPr="00744A6A" w:rsidRDefault="006440CB" w:rsidP="00052C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78" w:type="dxa"/>
            <w:shd w:val="clear" w:color="auto" w:fill="auto"/>
          </w:tcPr>
          <w:p w:rsidR="006440CB" w:rsidRPr="00744A6A" w:rsidRDefault="006440CB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6440CB" w:rsidRPr="00744A6A" w:rsidRDefault="00A95EEA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180" w:type="dxa"/>
            <w:shd w:val="clear" w:color="auto" w:fill="auto"/>
          </w:tcPr>
          <w:p w:rsidR="006440CB" w:rsidRPr="00744A6A" w:rsidRDefault="006440CB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1" w:type="dxa"/>
            <w:shd w:val="clear" w:color="auto" w:fill="auto"/>
          </w:tcPr>
          <w:p w:rsidR="006440CB" w:rsidRPr="00744A6A" w:rsidRDefault="006440CB" w:rsidP="00052C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</w:p>
        </w:tc>
      </w:tr>
      <w:tr w:rsidR="00A95EEA" w:rsidRPr="000E73B3" w:rsidTr="002A3BDC">
        <w:trPr>
          <w:cantSplit/>
        </w:trPr>
        <w:tc>
          <w:tcPr>
            <w:tcW w:w="4061" w:type="dxa"/>
            <w:shd w:val="clear" w:color="auto" w:fill="auto"/>
          </w:tcPr>
          <w:p w:rsidR="00A95EEA" w:rsidRPr="00B87FBC" w:rsidRDefault="00A95EEA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B87FBC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B87FBC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875" w:type="dxa"/>
            <w:shd w:val="clear" w:color="auto" w:fill="auto"/>
          </w:tcPr>
          <w:p w:rsidR="00A95EEA" w:rsidRPr="00B87FBC" w:rsidRDefault="00A95EEA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87FBC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95EEA" w:rsidRPr="00100F9A" w:rsidRDefault="00A95EEA" w:rsidP="00443FAD">
            <w:pPr>
              <w:pStyle w:val="acctfourfigures"/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(1,286)</w:t>
            </w:r>
          </w:p>
        </w:tc>
        <w:tc>
          <w:tcPr>
            <w:tcW w:w="180" w:type="dxa"/>
            <w:shd w:val="clear" w:color="auto" w:fill="auto"/>
          </w:tcPr>
          <w:p w:rsidR="00A95EEA" w:rsidRPr="00100F9A" w:rsidRDefault="00A95EEA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95EEA" w:rsidRPr="00100F9A" w:rsidRDefault="00A95EEA" w:rsidP="00052C00">
            <w:pPr>
              <w:pStyle w:val="acctfourfigures"/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(1,489)</w:t>
            </w:r>
          </w:p>
        </w:tc>
        <w:tc>
          <w:tcPr>
            <w:tcW w:w="178" w:type="dxa"/>
            <w:shd w:val="clear" w:color="auto" w:fill="auto"/>
          </w:tcPr>
          <w:p w:rsidR="00A95EEA" w:rsidRPr="00100F9A" w:rsidRDefault="00A95EEA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95EEA" w:rsidRPr="00100F9A" w:rsidRDefault="00A95EEA" w:rsidP="009D2158">
            <w:pPr>
              <w:pStyle w:val="acctfourfigures"/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(1,286)</w:t>
            </w:r>
          </w:p>
        </w:tc>
        <w:tc>
          <w:tcPr>
            <w:tcW w:w="180" w:type="dxa"/>
            <w:shd w:val="clear" w:color="auto" w:fill="auto"/>
          </w:tcPr>
          <w:p w:rsidR="00A95EEA" w:rsidRPr="00100F9A" w:rsidRDefault="00A95EEA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A95EEA" w:rsidRPr="00100F9A" w:rsidRDefault="00A95EEA" w:rsidP="00052C00">
            <w:pPr>
              <w:pStyle w:val="acctfourfigures"/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(1,489)</w:t>
            </w:r>
          </w:p>
        </w:tc>
      </w:tr>
      <w:tr w:rsidR="00A95EEA" w:rsidRPr="000E73B3" w:rsidTr="002A3BDC">
        <w:trPr>
          <w:cantSplit/>
        </w:trPr>
        <w:tc>
          <w:tcPr>
            <w:tcW w:w="4061" w:type="dxa"/>
            <w:shd w:val="clear" w:color="auto" w:fill="auto"/>
          </w:tcPr>
          <w:p w:rsidR="00A95EEA" w:rsidRPr="000E73B3" w:rsidRDefault="00A95EEA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5" w:type="dxa"/>
            <w:shd w:val="clear" w:color="auto" w:fill="auto"/>
          </w:tcPr>
          <w:p w:rsidR="00A95EEA" w:rsidRDefault="00A95EEA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A95EEA" w:rsidRPr="00100F9A" w:rsidRDefault="00A95EEA" w:rsidP="00443FAD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(1,240)</w:t>
            </w:r>
          </w:p>
        </w:tc>
        <w:tc>
          <w:tcPr>
            <w:tcW w:w="180" w:type="dxa"/>
            <w:shd w:val="clear" w:color="auto" w:fill="auto"/>
          </w:tcPr>
          <w:p w:rsidR="00A95EEA" w:rsidRPr="00100F9A" w:rsidRDefault="00A95EEA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A95EEA" w:rsidRPr="00100F9A" w:rsidRDefault="00A95EEA" w:rsidP="00052C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(1,473)</w:t>
            </w:r>
          </w:p>
        </w:tc>
        <w:tc>
          <w:tcPr>
            <w:tcW w:w="178" w:type="dxa"/>
            <w:shd w:val="clear" w:color="auto" w:fill="auto"/>
          </w:tcPr>
          <w:p w:rsidR="00A95EEA" w:rsidRPr="00100F9A" w:rsidRDefault="00A95EEA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A95EEA" w:rsidRPr="00100F9A" w:rsidRDefault="00A95EEA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(1,240)</w:t>
            </w:r>
          </w:p>
        </w:tc>
        <w:tc>
          <w:tcPr>
            <w:tcW w:w="180" w:type="dxa"/>
            <w:shd w:val="clear" w:color="auto" w:fill="auto"/>
          </w:tcPr>
          <w:p w:rsidR="00A95EEA" w:rsidRPr="00100F9A" w:rsidRDefault="00A95EEA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</w:tcPr>
          <w:p w:rsidR="00A95EEA" w:rsidRPr="00100F9A" w:rsidRDefault="00A95EEA" w:rsidP="00052C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(1,473)</w:t>
            </w:r>
          </w:p>
        </w:tc>
      </w:tr>
      <w:tr w:rsidR="006440CB" w:rsidRPr="000E73B3" w:rsidTr="002A3BDC">
        <w:trPr>
          <w:cantSplit/>
        </w:trPr>
        <w:tc>
          <w:tcPr>
            <w:tcW w:w="4061" w:type="dxa"/>
            <w:shd w:val="clear" w:color="auto" w:fill="auto"/>
          </w:tcPr>
          <w:p w:rsidR="006440CB" w:rsidRPr="00FD683B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D68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เงินหยวน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จีน</w:t>
            </w:r>
          </w:p>
        </w:tc>
        <w:tc>
          <w:tcPr>
            <w:tcW w:w="875" w:type="dxa"/>
            <w:shd w:val="clear" w:color="auto" w:fill="auto"/>
          </w:tcPr>
          <w:p w:rsidR="006440CB" w:rsidRPr="00FD683B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440CB" w:rsidRPr="00744A6A" w:rsidRDefault="006440CB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440CB" w:rsidRPr="00744A6A" w:rsidRDefault="006440CB" w:rsidP="009D2158">
            <w:pPr>
              <w:pStyle w:val="acctfourfigures"/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440CB" w:rsidRPr="00744A6A" w:rsidRDefault="006440CB" w:rsidP="00052C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6440CB" w:rsidRPr="00744A6A" w:rsidRDefault="006440CB" w:rsidP="009D2158">
            <w:pPr>
              <w:pStyle w:val="acctfourfigures"/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440CB" w:rsidRPr="00744A6A" w:rsidRDefault="006440CB" w:rsidP="009D2158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440CB" w:rsidRPr="00744A6A" w:rsidRDefault="006440CB" w:rsidP="009D2158">
            <w:pPr>
              <w:pStyle w:val="acctfourfigures"/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:rsidR="006440CB" w:rsidRPr="00744A6A" w:rsidRDefault="006440CB" w:rsidP="00052C0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440CB" w:rsidRPr="000E73B3" w:rsidTr="002A3BDC">
        <w:trPr>
          <w:cantSplit/>
        </w:trPr>
        <w:tc>
          <w:tcPr>
            <w:tcW w:w="4061" w:type="dxa"/>
            <w:shd w:val="clear" w:color="auto" w:fill="auto"/>
          </w:tcPr>
          <w:p w:rsidR="006440CB" w:rsidRPr="00FD683B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FBC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875" w:type="dxa"/>
            <w:shd w:val="clear" w:color="auto" w:fill="auto"/>
          </w:tcPr>
          <w:p w:rsidR="006440CB" w:rsidRPr="00FD683B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6440CB" w:rsidRPr="00744A6A" w:rsidRDefault="00A95EEA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5EEA">
              <w:rPr>
                <w:rFonts w:ascii="Angsana New" w:hAnsi="Angsana New"/>
                <w:sz w:val="30"/>
                <w:szCs w:val="30"/>
                <w:lang w:val="en-US" w:bidi="th-TH"/>
              </w:rPr>
              <w:t>1,749</w:t>
            </w:r>
          </w:p>
        </w:tc>
        <w:tc>
          <w:tcPr>
            <w:tcW w:w="180" w:type="dxa"/>
            <w:shd w:val="clear" w:color="auto" w:fill="auto"/>
          </w:tcPr>
          <w:p w:rsidR="006440CB" w:rsidRPr="00744A6A" w:rsidRDefault="006440CB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6440CB" w:rsidRPr="00744A6A" w:rsidRDefault="006440CB" w:rsidP="00052C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1,857</w:t>
            </w:r>
          </w:p>
        </w:tc>
        <w:tc>
          <w:tcPr>
            <w:tcW w:w="178" w:type="dxa"/>
            <w:shd w:val="clear" w:color="auto" w:fill="auto"/>
          </w:tcPr>
          <w:p w:rsidR="006440CB" w:rsidRPr="00744A6A" w:rsidRDefault="006440CB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6440CB" w:rsidRPr="00744A6A" w:rsidRDefault="00A95EEA" w:rsidP="009D2158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1,749</w:t>
            </w:r>
          </w:p>
        </w:tc>
        <w:tc>
          <w:tcPr>
            <w:tcW w:w="180" w:type="dxa"/>
            <w:shd w:val="clear" w:color="auto" w:fill="auto"/>
          </w:tcPr>
          <w:p w:rsidR="006440CB" w:rsidRPr="00744A6A" w:rsidRDefault="006440CB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1" w:type="dxa"/>
            <w:shd w:val="clear" w:color="auto" w:fill="auto"/>
          </w:tcPr>
          <w:p w:rsidR="006440CB" w:rsidRPr="00744A6A" w:rsidRDefault="006440CB" w:rsidP="00052C00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1,857</w:t>
            </w:r>
          </w:p>
        </w:tc>
      </w:tr>
      <w:tr w:rsidR="006440CB" w:rsidRPr="000E73B3" w:rsidTr="002A3BDC">
        <w:trPr>
          <w:cantSplit/>
          <w:trHeight w:val="227"/>
        </w:trPr>
        <w:tc>
          <w:tcPr>
            <w:tcW w:w="4061" w:type="dxa"/>
            <w:shd w:val="clear" w:color="auto" w:fill="auto"/>
          </w:tcPr>
          <w:p w:rsidR="006440CB" w:rsidRPr="00FD683B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5" w:type="dxa"/>
            <w:shd w:val="clear" w:color="auto" w:fill="auto"/>
          </w:tcPr>
          <w:p w:rsidR="006440CB" w:rsidRPr="00FD683B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440CB" w:rsidRPr="00744A6A" w:rsidRDefault="006440CB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440CB" w:rsidRPr="00744A6A" w:rsidRDefault="006440CB" w:rsidP="009D2158">
            <w:pPr>
              <w:pStyle w:val="acctfourfigures"/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440CB" w:rsidRPr="00744A6A" w:rsidRDefault="006440CB" w:rsidP="00052C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6440CB" w:rsidRPr="00744A6A" w:rsidRDefault="006440CB" w:rsidP="009D2158">
            <w:pPr>
              <w:pStyle w:val="acctfourfigures"/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440CB" w:rsidRPr="00744A6A" w:rsidRDefault="006440CB" w:rsidP="009D2158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440CB" w:rsidRPr="00744A6A" w:rsidRDefault="006440CB" w:rsidP="009D2158">
            <w:pPr>
              <w:pStyle w:val="acctfourfigures"/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:rsidR="006440CB" w:rsidRPr="00744A6A" w:rsidRDefault="006440CB" w:rsidP="00052C0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440CB" w:rsidRPr="000E73B3" w:rsidTr="002A3BDC">
        <w:trPr>
          <w:cantSplit/>
        </w:trPr>
        <w:tc>
          <w:tcPr>
            <w:tcW w:w="4061" w:type="dxa"/>
            <w:shd w:val="clear" w:color="auto" w:fill="auto"/>
          </w:tcPr>
          <w:p w:rsidR="006440CB" w:rsidRPr="00CE3664" w:rsidRDefault="006440CB" w:rsidP="00851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เงินอื่นๆ</w:t>
            </w:r>
          </w:p>
        </w:tc>
        <w:tc>
          <w:tcPr>
            <w:tcW w:w="875" w:type="dxa"/>
            <w:shd w:val="clear" w:color="auto" w:fill="auto"/>
          </w:tcPr>
          <w:p w:rsidR="006440CB" w:rsidRPr="00B87FBC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440CB" w:rsidRDefault="006440CB" w:rsidP="009D215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6440CB" w:rsidRPr="00744A6A" w:rsidRDefault="006440CB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6440CB" w:rsidRDefault="006440CB" w:rsidP="00052C00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6440CB" w:rsidRPr="00744A6A" w:rsidRDefault="006440CB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6440CB" w:rsidRDefault="006440CB" w:rsidP="009D2158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6440CB" w:rsidRPr="00744A6A" w:rsidRDefault="006440CB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1" w:type="dxa"/>
            <w:shd w:val="clear" w:color="auto" w:fill="auto"/>
          </w:tcPr>
          <w:p w:rsidR="006440CB" w:rsidRDefault="006440CB" w:rsidP="00052C00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440CB" w:rsidRPr="000E73B3" w:rsidTr="002A3BDC">
        <w:trPr>
          <w:cantSplit/>
        </w:trPr>
        <w:tc>
          <w:tcPr>
            <w:tcW w:w="4061" w:type="dxa"/>
            <w:shd w:val="clear" w:color="auto" w:fill="auto"/>
          </w:tcPr>
          <w:p w:rsidR="006440CB" w:rsidRPr="00B87FBC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0E73B3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875" w:type="dxa"/>
            <w:shd w:val="clear" w:color="auto" w:fill="auto"/>
          </w:tcPr>
          <w:p w:rsidR="006440CB" w:rsidRPr="00B87FBC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6440CB" w:rsidRPr="003472BC" w:rsidRDefault="00A95EEA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82</w:t>
            </w:r>
          </w:p>
        </w:tc>
        <w:tc>
          <w:tcPr>
            <w:tcW w:w="180" w:type="dxa"/>
            <w:shd w:val="clear" w:color="auto" w:fill="auto"/>
          </w:tcPr>
          <w:p w:rsidR="006440CB" w:rsidRPr="00744A6A" w:rsidRDefault="006440CB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6440CB" w:rsidRPr="003472BC" w:rsidRDefault="006440CB" w:rsidP="00052C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9</w:t>
            </w:r>
          </w:p>
        </w:tc>
        <w:tc>
          <w:tcPr>
            <w:tcW w:w="178" w:type="dxa"/>
            <w:shd w:val="clear" w:color="auto" w:fill="auto"/>
          </w:tcPr>
          <w:p w:rsidR="006440CB" w:rsidRPr="00744A6A" w:rsidRDefault="006440CB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6440CB" w:rsidRDefault="00A95EEA" w:rsidP="009D2158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440CB" w:rsidRPr="00744A6A" w:rsidRDefault="006440CB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1" w:type="dxa"/>
            <w:shd w:val="clear" w:color="auto" w:fill="auto"/>
          </w:tcPr>
          <w:p w:rsidR="006440CB" w:rsidRDefault="006440CB" w:rsidP="00052C00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6440CB" w:rsidRPr="00974F0E" w:rsidTr="002A3BDC">
        <w:trPr>
          <w:cantSplit/>
        </w:trPr>
        <w:tc>
          <w:tcPr>
            <w:tcW w:w="4061" w:type="dxa"/>
            <w:shd w:val="clear" w:color="auto" w:fill="auto"/>
          </w:tcPr>
          <w:p w:rsidR="006440CB" w:rsidRPr="00956CD5" w:rsidRDefault="006440CB" w:rsidP="009D215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C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956C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</w:t>
            </w:r>
            <w:r w:rsidRPr="00956C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</w:t>
            </w:r>
          </w:p>
        </w:tc>
        <w:tc>
          <w:tcPr>
            <w:tcW w:w="875" w:type="dxa"/>
            <w:shd w:val="clear" w:color="auto" w:fill="auto"/>
          </w:tcPr>
          <w:p w:rsidR="006440CB" w:rsidRPr="00956CD5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40CB" w:rsidRPr="00956CD5" w:rsidRDefault="003445D9" w:rsidP="00976B7A">
            <w:pPr>
              <w:pStyle w:val="acctfourfigures"/>
              <w:spacing w:line="240" w:lineRule="auto"/>
              <w:ind w:right="-10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56C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381</w:t>
            </w:r>
            <w:r w:rsidR="003A633C" w:rsidRPr="00956C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56C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737</w:t>
            </w:r>
          </w:p>
        </w:tc>
        <w:tc>
          <w:tcPr>
            <w:tcW w:w="180" w:type="dxa"/>
            <w:shd w:val="clear" w:color="auto" w:fill="auto"/>
          </w:tcPr>
          <w:p w:rsidR="006440CB" w:rsidRPr="00956CD5" w:rsidRDefault="006440CB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40CB" w:rsidRPr="00956CD5" w:rsidRDefault="006440CB" w:rsidP="00052C00">
            <w:pPr>
              <w:pStyle w:val="acctfourfigures"/>
              <w:spacing w:line="240" w:lineRule="auto"/>
              <w:ind w:right="-10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56C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579,586</w:t>
            </w:r>
          </w:p>
        </w:tc>
        <w:tc>
          <w:tcPr>
            <w:tcW w:w="178" w:type="dxa"/>
            <w:shd w:val="clear" w:color="auto" w:fill="auto"/>
          </w:tcPr>
          <w:p w:rsidR="006440CB" w:rsidRPr="00956CD5" w:rsidRDefault="006440CB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40CB" w:rsidRPr="00956CD5" w:rsidRDefault="003445D9" w:rsidP="003445D9">
            <w:pPr>
              <w:pStyle w:val="acctfourfigures"/>
              <w:spacing w:line="240" w:lineRule="auto"/>
              <w:ind w:right="-10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56C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</w:t>
            </w:r>
            <w:r w:rsidR="00A95EEA" w:rsidRPr="00956C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</w:t>
            </w:r>
            <w:r w:rsidRPr="00956C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593</w:t>
            </w:r>
          </w:p>
        </w:tc>
        <w:tc>
          <w:tcPr>
            <w:tcW w:w="180" w:type="dxa"/>
            <w:shd w:val="clear" w:color="auto" w:fill="auto"/>
          </w:tcPr>
          <w:p w:rsidR="006440CB" w:rsidRPr="00956CD5" w:rsidRDefault="006440CB" w:rsidP="009D215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40CB" w:rsidRPr="00F559B5" w:rsidRDefault="006440CB" w:rsidP="00052C00">
            <w:pPr>
              <w:pStyle w:val="acctfourfigures"/>
              <w:spacing w:line="240" w:lineRule="auto"/>
              <w:ind w:right="-10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56C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445,919</w:t>
            </w:r>
          </w:p>
        </w:tc>
      </w:tr>
    </w:tbl>
    <w:p w:rsidR="00123218" w:rsidRPr="006E1F17" w:rsidRDefault="00123218" w:rsidP="003A2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0" w:right="43"/>
        <w:rPr>
          <w:rFonts w:ascii="Angsana New" w:hAnsi="Angsana New"/>
          <w:b/>
          <w:bCs/>
          <w:i/>
          <w:iCs/>
          <w:sz w:val="30"/>
          <w:szCs w:val="30"/>
        </w:rPr>
      </w:pPr>
      <w:r w:rsidRPr="006E1F17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:rsidR="00123218" w:rsidRPr="00EE7823" w:rsidRDefault="00123218" w:rsidP="00E36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before="120" w:line="240" w:lineRule="auto"/>
        <w:ind w:left="547" w:right="562"/>
        <w:jc w:val="thaiDistribute"/>
        <w:rPr>
          <w:rFonts w:ascii="Angsana New" w:hAnsi="Angsana New"/>
          <w:sz w:val="30"/>
          <w:szCs w:val="30"/>
        </w:rPr>
      </w:pPr>
      <w:r w:rsidRPr="00EE7823">
        <w:rPr>
          <w:rFonts w:ascii="Angsana New" w:hAnsi="Angsana New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ความเสี่ยงที่ลูกค้าหรือคู่สัญญาไม่สามารถชำระหนี้แก่กลุ่มบริษัท ตามเงื่อนไขที่ตกลงไว้เมื่อครบกำหนด</w:t>
      </w:r>
    </w:p>
    <w:p w:rsidR="00123218" w:rsidRDefault="00123218" w:rsidP="00182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before="120" w:line="240" w:lineRule="auto"/>
        <w:ind w:left="540" w:right="562"/>
        <w:jc w:val="thaiDistribute"/>
        <w:rPr>
          <w:rFonts w:ascii="Angsana New" w:hAnsi="Angsana New"/>
          <w:sz w:val="30"/>
          <w:szCs w:val="30"/>
        </w:rPr>
      </w:pPr>
      <w:r w:rsidRPr="00EE7823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 โดยการวิเคราะห์ฐานะทางการเงินของลูกค้าทุกรายที่ขอวงเงินสินเชื่อในระดับหนึ่ง ๆ ณ วันที่รายงานไม่พบว่ามี</w:t>
      </w:r>
      <w:r w:rsidRPr="00EE7823">
        <w:rPr>
          <w:rFonts w:ascii="Angsana New" w:hAnsi="Angsana New"/>
          <w:spacing w:val="4"/>
          <w:sz w:val="30"/>
          <w:szCs w:val="30"/>
          <w:cs/>
        </w:rPr>
        <w:t>ความเสี่ยงจากสินเชื่อที่เป็นสาระสำคัญ</w:t>
      </w:r>
      <w:r w:rsidRPr="00EE7823">
        <w:rPr>
          <w:rFonts w:ascii="Angsana New" w:hAnsi="Angsana New"/>
          <w:spacing w:val="4"/>
          <w:sz w:val="30"/>
          <w:szCs w:val="30"/>
        </w:rPr>
        <w:t xml:space="preserve"> </w:t>
      </w:r>
      <w:r w:rsidRPr="00EE7823">
        <w:rPr>
          <w:rFonts w:ascii="Angsana New" w:hAnsi="Angsana New"/>
          <w:spacing w:val="4"/>
          <w:sz w:val="30"/>
          <w:szCs w:val="30"/>
          <w:cs/>
        </w:rPr>
        <w:t>ความเสี่ยงสูงสุดทางด้านสินเชื่อแสดงไว้ในราคาตามบัญชีของ</w:t>
      </w:r>
      <w:r w:rsidRPr="00EE7823">
        <w:rPr>
          <w:rFonts w:ascii="Angsana New" w:hAnsi="Angsana New"/>
          <w:sz w:val="30"/>
          <w:szCs w:val="30"/>
          <w:cs/>
        </w:rPr>
        <w:t>สินทรัพ</w:t>
      </w:r>
      <w:r w:rsidR="0087529C">
        <w:rPr>
          <w:rFonts w:ascii="Angsana New" w:hAnsi="Angsana New"/>
          <w:sz w:val="30"/>
          <w:szCs w:val="30"/>
          <w:cs/>
        </w:rPr>
        <w:t>ย์ทางการเงินแต่ละรายการ</w:t>
      </w:r>
      <w:r w:rsidRPr="00EE7823">
        <w:rPr>
          <w:rFonts w:ascii="Angsana New" w:hAnsi="Angsana New"/>
          <w:sz w:val="30"/>
          <w:szCs w:val="30"/>
          <w:cs/>
        </w:rPr>
        <w:t>ในงบ</w:t>
      </w:r>
      <w:r w:rsidRPr="00EE7823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EE7823">
        <w:rPr>
          <w:rFonts w:ascii="Angsana New" w:hAnsi="Angsana New"/>
          <w:sz w:val="30"/>
          <w:szCs w:val="30"/>
          <w:cs/>
        </w:rPr>
        <w:t xml:space="preserve"> อย่างไรก็ตามเนื่องจากกลุ่มบริษัทมีฐานลูกค้าจำนวนมาก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:rsidR="00123218" w:rsidRPr="006E1F17" w:rsidRDefault="00123218" w:rsidP="00182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0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E1F17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:rsidR="00123218" w:rsidRDefault="00123218" w:rsidP="00182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before="120" w:line="240" w:lineRule="auto"/>
        <w:ind w:left="540" w:right="562"/>
        <w:jc w:val="thaiDistribute"/>
        <w:rPr>
          <w:rFonts w:ascii="Angsana New" w:hAnsi="Angsana New"/>
          <w:sz w:val="30"/>
          <w:szCs w:val="30"/>
        </w:rPr>
      </w:pPr>
      <w:r w:rsidRPr="00EE7823">
        <w:rPr>
          <w:rFonts w:ascii="Angsana New" w:hAnsi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Pr="00EE7823">
        <w:rPr>
          <w:rFonts w:ascii="Angsana New" w:hAnsi="Angsana New"/>
          <w:sz w:val="30"/>
          <w:szCs w:val="30"/>
        </w:rPr>
        <w:t xml:space="preserve">    </w:t>
      </w:r>
      <w:r w:rsidRPr="00EE7823">
        <w:rPr>
          <w:rFonts w:ascii="Angsana New" w:hAnsi="Angsana New"/>
          <w:sz w:val="30"/>
          <w:szCs w:val="30"/>
          <w:cs/>
        </w:rPr>
        <w:t>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:rsidR="007254C6" w:rsidRPr="009D2158" w:rsidRDefault="00475F04" w:rsidP="003A2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D2158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9D2158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9D215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</w:t>
      </w:r>
    </w:p>
    <w:p w:rsidR="007254C6" w:rsidRDefault="00475F04" w:rsidP="00E36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562"/>
        <w:jc w:val="thaiDistribute"/>
        <w:rPr>
          <w:rFonts w:ascii="Angsana New" w:hAnsi="Angsana New"/>
          <w:sz w:val="30"/>
          <w:szCs w:val="30"/>
        </w:rPr>
      </w:pPr>
      <w:r w:rsidRPr="009D2158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900"/>
        <w:gridCol w:w="191"/>
        <w:gridCol w:w="889"/>
        <w:gridCol w:w="180"/>
        <w:gridCol w:w="810"/>
        <w:gridCol w:w="180"/>
        <w:gridCol w:w="810"/>
        <w:gridCol w:w="180"/>
        <w:gridCol w:w="900"/>
      </w:tblGrid>
      <w:tr w:rsidR="00892B9A" w:rsidRPr="00892B9A" w:rsidTr="00892B9A">
        <w:trPr>
          <w:tblHeader/>
        </w:trPr>
        <w:tc>
          <w:tcPr>
            <w:tcW w:w="4140" w:type="dxa"/>
            <w:shd w:val="clear" w:color="auto" w:fill="auto"/>
          </w:tcPr>
          <w:p w:rsidR="00892B9A" w:rsidRPr="00892B9A" w:rsidRDefault="00892B9A" w:rsidP="00A51C2E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892B9A" w:rsidRPr="00892B9A" w:rsidRDefault="00892B9A" w:rsidP="00A51C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1" w:type="dxa"/>
          </w:tcPr>
          <w:p w:rsidR="00892B9A" w:rsidRPr="00892B9A" w:rsidRDefault="00892B9A" w:rsidP="00A51C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94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892B9A" w:rsidRPr="00892B9A" w:rsidRDefault="00892B9A" w:rsidP="00A51C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92B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892B9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พัน</w:t>
            </w:r>
            <w:r w:rsidRPr="00892B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254C6" w:rsidRPr="00892B9A" w:rsidTr="00892B9A">
        <w:trPr>
          <w:trHeight w:val="363"/>
          <w:tblHeader/>
        </w:trPr>
        <w:tc>
          <w:tcPr>
            <w:tcW w:w="4140" w:type="dxa"/>
            <w:vMerge w:val="restart"/>
            <w:shd w:val="clear" w:color="auto" w:fill="auto"/>
            <w:vAlign w:val="bottom"/>
          </w:tcPr>
          <w:p w:rsidR="007254C6" w:rsidRPr="00892B9A" w:rsidRDefault="007254C6" w:rsidP="009D21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:rsidR="007254C6" w:rsidRPr="00892B9A" w:rsidRDefault="007254C6" w:rsidP="009D215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1" w:type="dxa"/>
          </w:tcPr>
          <w:p w:rsidR="007254C6" w:rsidRPr="00892B9A" w:rsidRDefault="007254C6" w:rsidP="009D215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94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254C6" w:rsidRPr="00892B9A" w:rsidRDefault="007254C6" w:rsidP="009D215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92B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</w:tr>
      <w:tr w:rsidR="007254C6" w:rsidRPr="009D2158" w:rsidTr="00892B9A">
        <w:trPr>
          <w:trHeight w:val="363"/>
          <w:tblHeader/>
        </w:trPr>
        <w:tc>
          <w:tcPr>
            <w:tcW w:w="4140" w:type="dxa"/>
            <w:vMerge/>
            <w:shd w:val="clear" w:color="auto" w:fill="auto"/>
            <w:vAlign w:val="bottom"/>
          </w:tcPr>
          <w:p w:rsidR="007254C6" w:rsidRPr="009D2158" w:rsidRDefault="007254C6" w:rsidP="009D21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:rsidR="007254C6" w:rsidRPr="009D2158" w:rsidRDefault="007254C6" w:rsidP="005446D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D215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</w:t>
            </w:r>
          </w:p>
        </w:tc>
        <w:tc>
          <w:tcPr>
            <w:tcW w:w="191" w:type="dxa"/>
          </w:tcPr>
          <w:p w:rsidR="007254C6" w:rsidRPr="009D2158" w:rsidRDefault="007254C6" w:rsidP="009D215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94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254C6" w:rsidRPr="009D2158" w:rsidRDefault="007254C6" w:rsidP="009D215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D215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254C6" w:rsidRPr="009D2158" w:rsidTr="00892B9A">
        <w:trPr>
          <w:trHeight w:val="363"/>
          <w:tblHeader/>
        </w:trPr>
        <w:tc>
          <w:tcPr>
            <w:tcW w:w="4140" w:type="dxa"/>
            <w:shd w:val="clear" w:color="auto" w:fill="auto"/>
            <w:vAlign w:val="bottom"/>
          </w:tcPr>
          <w:p w:rsidR="007254C6" w:rsidRPr="009D2158" w:rsidRDefault="007254C6" w:rsidP="009D21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7254C6" w:rsidRPr="009D2158" w:rsidRDefault="00475F04" w:rsidP="009D215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D215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</w:t>
            </w:r>
            <w:r w:rsidRPr="009D215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191" w:type="dxa"/>
          </w:tcPr>
          <w:p w:rsidR="007254C6" w:rsidRPr="009D2158" w:rsidRDefault="007254C6" w:rsidP="009D215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54C6" w:rsidRPr="009D2158" w:rsidRDefault="007254C6" w:rsidP="009D215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D215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9D21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7254C6" w:rsidRPr="009D2158" w:rsidRDefault="007254C6" w:rsidP="009D215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54C6" w:rsidRPr="009D2158" w:rsidRDefault="007254C6" w:rsidP="009D215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9D215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9D21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7254C6" w:rsidRPr="009D2158" w:rsidRDefault="007254C6" w:rsidP="009D215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54C6" w:rsidRPr="009D2158" w:rsidRDefault="007254C6" w:rsidP="009D215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9D215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9D21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7254C6" w:rsidRPr="009D2158" w:rsidRDefault="007254C6" w:rsidP="009D215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54C6" w:rsidRPr="009D2158" w:rsidRDefault="007254C6" w:rsidP="009D215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9D215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254C6" w:rsidRPr="0050202C" w:rsidTr="00892B9A">
        <w:tc>
          <w:tcPr>
            <w:tcW w:w="4140" w:type="dxa"/>
            <w:shd w:val="clear" w:color="auto" w:fill="auto"/>
          </w:tcPr>
          <w:p w:rsidR="007254C6" w:rsidRPr="00974F0E" w:rsidRDefault="007254C6" w:rsidP="009D2158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4F0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74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74F0E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9D215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6440C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7254C6" w:rsidRPr="00974F0E" w:rsidRDefault="007254C6" w:rsidP="009D21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" w:type="dxa"/>
          </w:tcPr>
          <w:p w:rsidR="007254C6" w:rsidRPr="00974F0E" w:rsidRDefault="007254C6" w:rsidP="009D21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</w:tcPr>
          <w:p w:rsidR="007254C6" w:rsidRPr="00974F0E" w:rsidRDefault="007254C6" w:rsidP="009D21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7254C6" w:rsidRPr="00974F0E" w:rsidRDefault="007254C6" w:rsidP="009D215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7254C6" w:rsidRPr="00974F0E" w:rsidRDefault="007254C6" w:rsidP="009D215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7254C6" w:rsidRPr="00974F0E" w:rsidRDefault="007254C6" w:rsidP="009D215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7254C6" w:rsidRPr="00974F0E" w:rsidRDefault="007254C6" w:rsidP="009D21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7254C6" w:rsidRPr="00974F0E" w:rsidRDefault="007254C6" w:rsidP="009D215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7254C6" w:rsidRPr="00974F0E" w:rsidRDefault="007254C6" w:rsidP="009D21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254C6" w:rsidRPr="0050202C" w:rsidTr="005446D6">
        <w:tc>
          <w:tcPr>
            <w:tcW w:w="4140" w:type="dxa"/>
            <w:shd w:val="clear" w:color="auto" w:fill="auto"/>
          </w:tcPr>
          <w:p w:rsidR="007254C6" w:rsidRPr="00974F0E" w:rsidRDefault="00475F04" w:rsidP="005446D6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5F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00" w:type="dxa"/>
          </w:tcPr>
          <w:p w:rsidR="005446D6" w:rsidRPr="00974F0E" w:rsidRDefault="005446D6" w:rsidP="009D21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" w:type="dxa"/>
          </w:tcPr>
          <w:p w:rsidR="007254C6" w:rsidRPr="00974F0E" w:rsidRDefault="007254C6" w:rsidP="009D21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</w:tcPr>
          <w:p w:rsidR="005446D6" w:rsidRPr="00974F0E" w:rsidRDefault="005446D6" w:rsidP="009D21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7254C6" w:rsidRPr="00974F0E" w:rsidRDefault="007254C6" w:rsidP="009D215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5446D6" w:rsidRPr="00974F0E" w:rsidRDefault="005446D6" w:rsidP="005446D6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7254C6" w:rsidRPr="00974F0E" w:rsidRDefault="007254C6" w:rsidP="005446D6">
            <w:pPr>
              <w:pStyle w:val="acctfourfigures"/>
              <w:spacing w:line="240" w:lineRule="atLeast"/>
              <w:ind w:right="1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7254C6" w:rsidRPr="00974F0E" w:rsidRDefault="007254C6" w:rsidP="005446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7254C6" w:rsidRPr="00974F0E" w:rsidRDefault="007254C6" w:rsidP="009D215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5446D6" w:rsidRPr="00974F0E" w:rsidRDefault="005446D6" w:rsidP="009D21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46D6" w:rsidRPr="0050202C" w:rsidTr="005446D6">
        <w:tc>
          <w:tcPr>
            <w:tcW w:w="4140" w:type="dxa"/>
            <w:shd w:val="clear" w:color="auto" w:fill="auto"/>
          </w:tcPr>
          <w:p w:rsidR="005446D6" w:rsidRPr="00475F04" w:rsidRDefault="005446D6" w:rsidP="005446D6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900" w:type="dxa"/>
          </w:tcPr>
          <w:p w:rsidR="005446D6" w:rsidRPr="00E733AB" w:rsidRDefault="005446D6" w:rsidP="005446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:rsidR="005446D6" w:rsidRPr="00E733AB" w:rsidRDefault="005446D6" w:rsidP="005446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89" w:type="dxa"/>
            <w:shd w:val="clear" w:color="auto" w:fill="auto"/>
          </w:tcPr>
          <w:p w:rsidR="005446D6" w:rsidRPr="00E733AB" w:rsidRDefault="005446D6" w:rsidP="005446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446D6" w:rsidRPr="00E733AB" w:rsidRDefault="005446D6" w:rsidP="005446D6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:rsidR="005446D6" w:rsidRPr="00E733AB" w:rsidRDefault="005446D6" w:rsidP="005446D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5446D6" w:rsidRPr="00E733AB" w:rsidRDefault="005446D6" w:rsidP="005446D6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:rsidR="005446D6" w:rsidRPr="00E733AB" w:rsidRDefault="005446D6" w:rsidP="005446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5446D6" w:rsidRPr="00E733AB" w:rsidRDefault="005446D6" w:rsidP="005446D6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:rsidR="005446D6" w:rsidRPr="00E733AB" w:rsidRDefault="005446D6" w:rsidP="005446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5446D6" w:rsidRPr="0050202C" w:rsidTr="005446D6">
        <w:tc>
          <w:tcPr>
            <w:tcW w:w="4140" w:type="dxa"/>
            <w:shd w:val="clear" w:color="auto" w:fill="auto"/>
          </w:tcPr>
          <w:p w:rsidR="005446D6" w:rsidRPr="00F559B5" w:rsidRDefault="005446D6" w:rsidP="005446D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559B5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  <w:r w:rsidRPr="00F559B5">
              <w:rPr>
                <w:rFonts w:ascii="Angsana New" w:hAnsi="Angsana New" w:hint="cs"/>
                <w:sz w:val="30"/>
                <w:szCs w:val="30"/>
                <w:cs/>
              </w:rPr>
              <w:t>ที่เป็นหลักทรัพย์</w:t>
            </w:r>
            <w:r w:rsidRPr="00F559B5">
              <w:rPr>
                <w:rFonts w:ascii="Angsana New" w:hAnsi="Angsana New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900" w:type="dxa"/>
          </w:tcPr>
          <w:p w:rsidR="005446D6" w:rsidRPr="00F559B5" w:rsidRDefault="000947FB" w:rsidP="005446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26,614</w:t>
            </w:r>
          </w:p>
        </w:tc>
        <w:tc>
          <w:tcPr>
            <w:tcW w:w="191" w:type="dxa"/>
          </w:tcPr>
          <w:p w:rsidR="005446D6" w:rsidRPr="00F559B5" w:rsidRDefault="005446D6" w:rsidP="005446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</w:tcPr>
          <w:p w:rsidR="005446D6" w:rsidRPr="00F559B5" w:rsidRDefault="000947FB" w:rsidP="005446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47FB">
              <w:rPr>
                <w:rFonts w:ascii="Angsana New" w:hAnsi="Angsana New" w:cs="Angsana New"/>
                <w:sz w:val="30"/>
                <w:szCs w:val="30"/>
                <w:lang w:bidi="th-TH"/>
              </w:rPr>
              <w:t>26,614</w:t>
            </w:r>
          </w:p>
        </w:tc>
        <w:tc>
          <w:tcPr>
            <w:tcW w:w="180" w:type="dxa"/>
            <w:shd w:val="clear" w:color="auto" w:fill="auto"/>
          </w:tcPr>
          <w:p w:rsidR="005446D6" w:rsidRPr="00F559B5" w:rsidRDefault="005446D6" w:rsidP="005446D6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5446D6" w:rsidRPr="00F559B5" w:rsidRDefault="000947FB" w:rsidP="005446D6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446D6" w:rsidRPr="00F559B5" w:rsidRDefault="005446D6" w:rsidP="005446D6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5446D6" w:rsidRPr="00F559B5" w:rsidRDefault="000947FB" w:rsidP="005446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446D6" w:rsidRPr="00F559B5" w:rsidRDefault="005446D6" w:rsidP="005446D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5446D6" w:rsidRPr="00F559B5" w:rsidRDefault="000947FB" w:rsidP="005446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47FB">
              <w:rPr>
                <w:rFonts w:ascii="Angsana New" w:hAnsi="Angsana New" w:cs="Angsana New"/>
                <w:sz w:val="30"/>
                <w:szCs w:val="30"/>
                <w:lang w:bidi="th-TH"/>
              </w:rPr>
              <w:t>26,614</w:t>
            </w:r>
          </w:p>
        </w:tc>
      </w:tr>
      <w:tr w:rsidR="009D2158" w:rsidRPr="0050202C" w:rsidTr="005446D6">
        <w:tc>
          <w:tcPr>
            <w:tcW w:w="4140" w:type="dxa"/>
            <w:shd w:val="clear" w:color="auto" w:fill="auto"/>
          </w:tcPr>
          <w:p w:rsidR="001828E8" w:rsidRPr="00F559B5" w:rsidRDefault="001828E8" w:rsidP="009D215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9D2158" w:rsidRPr="00F559B5" w:rsidRDefault="009D2158" w:rsidP="009D21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91" w:type="dxa"/>
          </w:tcPr>
          <w:p w:rsidR="009D2158" w:rsidRPr="00F559B5" w:rsidRDefault="009D2158" w:rsidP="009D21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</w:tcPr>
          <w:p w:rsidR="009D2158" w:rsidRPr="00F559B5" w:rsidRDefault="009D2158" w:rsidP="009D21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9D2158" w:rsidRPr="00F559B5" w:rsidRDefault="009D2158" w:rsidP="009D2158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9D2158" w:rsidRPr="00F559B5" w:rsidRDefault="009D2158" w:rsidP="009D2158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9D2158" w:rsidRPr="00F559B5" w:rsidRDefault="009D2158" w:rsidP="009D2158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9D2158" w:rsidRPr="00F559B5" w:rsidRDefault="009D2158" w:rsidP="009D21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9D2158" w:rsidRPr="00F559B5" w:rsidRDefault="009D2158" w:rsidP="009D215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D2158" w:rsidRPr="00F559B5" w:rsidRDefault="009D2158" w:rsidP="009D21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9D2158" w:rsidRPr="0050202C" w:rsidTr="005446D6">
        <w:tc>
          <w:tcPr>
            <w:tcW w:w="4140" w:type="dxa"/>
            <w:shd w:val="clear" w:color="auto" w:fill="auto"/>
          </w:tcPr>
          <w:p w:rsidR="009D2158" w:rsidRPr="00974F0E" w:rsidRDefault="009D2158" w:rsidP="009D2158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4F0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74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74F0E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6440CB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900" w:type="dxa"/>
          </w:tcPr>
          <w:p w:rsidR="009D2158" w:rsidRPr="00974F0E" w:rsidRDefault="009D2158" w:rsidP="009D21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" w:type="dxa"/>
          </w:tcPr>
          <w:p w:rsidR="009D2158" w:rsidRPr="00974F0E" w:rsidRDefault="009D2158" w:rsidP="009D21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</w:tcPr>
          <w:p w:rsidR="009D2158" w:rsidRPr="00974F0E" w:rsidRDefault="009D2158" w:rsidP="009D21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D2158" w:rsidRPr="00974F0E" w:rsidRDefault="009D2158" w:rsidP="009D215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9D2158" w:rsidRPr="00974F0E" w:rsidRDefault="009D2158" w:rsidP="009D215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D2158" w:rsidRPr="00974F0E" w:rsidRDefault="009D2158" w:rsidP="009D215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9D2158" w:rsidRPr="00974F0E" w:rsidRDefault="009D2158" w:rsidP="009D21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D2158" w:rsidRPr="00974F0E" w:rsidRDefault="009D2158" w:rsidP="009D215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D2158" w:rsidRPr="00974F0E" w:rsidRDefault="009D2158" w:rsidP="009D21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D2158" w:rsidRPr="0050202C" w:rsidTr="005446D6">
        <w:tc>
          <w:tcPr>
            <w:tcW w:w="4140" w:type="dxa"/>
            <w:shd w:val="clear" w:color="auto" w:fill="auto"/>
          </w:tcPr>
          <w:p w:rsidR="009D2158" w:rsidRPr="00974F0E" w:rsidRDefault="009D2158" w:rsidP="005446D6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5F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00" w:type="dxa"/>
          </w:tcPr>
          <w:p w:rsidR="009D2158" w:rsidRPr="00974F0E" w:rsidRDefault="009D2158" w:rsidP="009D21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" w:type="dxa"/>
          </w:tcPr>
          <w:p w:rsidR="009D2158" w:rsidRPr="00974F0E" w:rsidRDefault="009D2158" w:rsidP="009D21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</w:tcPr>
          <w:p w:rsidR="009D2158" w:rsidRPr="00974F0E" w:rsidRDefault="009D2158" w:rsidP="009D21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D2158" w:rsidRPr="00974F0E" w:rsidRDefault="009D2158" w:rsidP="009D215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9D2158" w:rsidRPr="00974F0E" w:rsidRDefault="009D2158" w:rsidP="009D215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D2158" w:rsidRPr="00974F0E" w:rsidRDefault="009D2158" w:rsidP="009D215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9D2158" w:rsidRPr="00974F0E" w:rsidRDefault="009D2158" w:rsidP="009D21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D2158" w:rsidRPr="00974F0E" w:rsidRDefault="009D2158" w:rsidP="009D215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D2158" w:rsidRPr="00974F0E" w:rsidRDefault="009D2158" w:rsidP="009D21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46D6" w:rsidRPr="0050202C" w:rsidTr="005446D6">
        <w:tc>
          <w:tcPr>
            <w:tcW w:w="4140" w:type="dxa"/>
            <w:shd w:val="clear" w:color="auto" w:fill="auto"/>
          </w:tcPr>
          <w:p w:rsidR="005446D6" w:rsidRPr="00475F04" w:rsidRDefault="005446D6" w:rsidP="00315E4D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900" w:type="dxa"/>
          </w:tcPr>
          <w:p w:rsidR="005446D6" w:rsidRPr="00974F0E" w:rsidRDefault="005446D6" w:rsidP="005446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" w:type="dxa"/>
          </w:tcPr>
          <w:p w:rsidR="005446D6" w:rsidRPr="00974F0E" w:rsidRDefault="005446D6" w:rsidP="005446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</w:tcPr>
          <w:p w:rsidR="005446D6" w:rsidRPr="00974F0E" w:rsidRDefault="005446D6" w:rsidP="005446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446D6" w:rsidRPr="00974F0E" w:rsidRDefault="005446D6" w:rsidP="005446D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5446D6" w:rsidRPr="00974F0E" w:rsidRDefault="005446D6" w:rsidP="005446D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446D6" w:rsidRPr="00974F0E" w:rsidRDefault="005446D6" w:rsidP="005446D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5446D6" w:rsidRPr="00974F0E" w:rsidRDefault="005446D6" w:rsidP="005446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446D6" w:rsidRPr="00974F0E" w:rsidRDefault="005446D6" w:rsidP="005446D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5446D6" w:rsidRPr="00974F0E" w:rsidRDefault="005446D6" w:rsidP="005446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40CB" w:rsidRPr="0050202C" w:rsidTr="005446D6">
        <w:tc>
          <w:tcPr>
            <w:tcW w:w="4140" w:type="dxa"/>
            <w:shd w:val="clear" w:color="auto" w:fill="auto"/>
          </w:tcPr>
          <w:p w:rsidR="006440CB" w:rsidRPr="00475F04" w:rsidRDefault="006440CB" w:rsidP="00315E4D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59B5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  <w:r w:rsidRPr="00F559B5">
              <w:rPr>
                <w:rFonts w:ascii="Angsana New" w:hAnsi="Angsana New" w:hint="cs"/>
                <w:sz w:val="30"/>
                <w:szCs w:val="30"/>
                <w:cs/>
              </w:rPr>
              <w:t>ที่เป็นหลักทรัพย์</w:t>
            </w:r>
            <w:r w:rsidRPr="00F559B5">
              <w:rPr>
                <w:rFonts w:ascii="Angsana New" w:hAnsi="Angsana New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900" w:type="dxa"/>
          </w:tcPr>
          <w:p w:rsidR="006440CB" w:rsidRPr="00974F0E" w:rsidRDefault="006440CB" w:rsidP="00052C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9,723</w:t>
            </w:r>
          </w:p>
        </w:tc>
        <w:tc>
          <w:tcPr>
            <w:tcW w:w="191" w:type="dxa"/>
          </w:tcPr>
          <w:p w:rsidR="006440CB" w:rsidRPr="00974F0E" w:rsidRDefault="006440CB" w:rsidP="00052C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</w:tcPr>
          <w:p w:rsidR="006440CB" w:rsidRPr="00974F0E" w:rsidRDefault="006440CB" w:rsidP="00052C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9,723</w:t>
            </w:r>
          </w:p>
        </w:tc>
        <w:tc>
          <w:tcPr>
            <w:tcW w:w="180" w:type="dxa"/>
            <w:shd w:val="clear" w:color="auto" w:fill="auto"/>
          </w:tcPr>
          <w:p w:rsidR="006440CB" w:rsidRPr="00974F0E" w:rsidRDefault="006440CB" w:rsidP="00052C0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6440CB" w:rsidRPr="00974F0E" w:rsidRDefault="006440CB" w:rsidP="00052C00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440CB" w:rsidRPr="00974F0E" w:rsidRDefault="006440CB" w:rsidP="00052C00">
            <w:pPr>
              <w:pStyle w:val="acctfourfigures"/>
              <w:spacing w:line="240" w:lineRule="atLeast"/>
              <w:ind w:right="1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6440CB" w:rsidRPr="00974F0E" w:rsidRDefault="006440CB" w:rsidP="00052C00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440CB" w:rsidRPr="00974F0E" w:rsidRDefault="006440CB" w:rsidP="00052C0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6440CB" w:rsidRPr="00974F0E" w:rsidRDefault="006440CB" w:rsidP="00052C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9,723</w:t>
            </w:r>
          </w:p>
        </w:tc>
      </w:tr>
      <w:tr w:rsidR="006440CB" w:rsidRPr="0050202C" w:rsidTr="005446D6">
        <w:tc>
          <w:tcPr>
            <w:tcW w:w="4140" w:type="dxa"/>
            <w:shd w:val="clear" w:color="auto" w:fill="auto"/>
          </w:tcPr>
          <w:p w:rsidR="006440CB" w:rsidRDefault="006440CB" w:rsidP="00315E4D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900" w:type="dxa"/>
          </w:tcPr>
          <w:p w:rsidR="006440CB" w:rsidRPr="00E733AB" w:rsidRDefault="006440CB" w:rsidP="00052C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:rsidR="006440CB" w:rsidRPr="00E733AB" w:rsidRDefault="006440CB" w:rsidP="00052C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89" w:type="dxa"/>
            <w:shd w:val="clear" w:color="auto" w:fill="auto"/>
          </w:tcPr>
          <w:p w:rsidR="006440CB" w:rsidRPr="00E733AB" w:rsidRDefault="006440CB" w:rsidP="00052C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440CB" w:rsidRPr="00E733AB" w:rsidRDefault="006440CB" w:rsidP="00052C00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:rsidR="006440CB" w:rsidRPr="00E733AB" w:rsidRDefault="006440CB" w:rsidP="00052C0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6440CB" w:rsidRPr="00E733AB" w:rsidRDefault="006440CB" w:rsidP="00052C00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:rsidR="006440CB" w:rsidRPr="00E733AB" w:rsidRDefault="006440CB" w:rsidP="00052C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6440CB" w:rsidRPr="00E733AB" w:rsidRDefault="006440CB" w:rsidP="00052C00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:rsidR="006440CB" w:rsidRPr="00E733AB" w:rsidRDefault="006440CB" w:rsidP="00052C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6440CB" w:rsidRPr="0050202C" w:rsidTr="005446D6">
        <w:tc>
          <w:tcPr>
            <w:tcW w:w="4140" w:type="dxa"/>
            <w:shd w:val="clear" w:color="auto" w:fill="auto"/>
          </w:tcPr>
          <w:p w:rsidR="006440CB" w:rsidRPr="00F559B5" w:rsidRDefault="006440CB" w:rsidP="00315E4D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559B5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  <w:r w:rsidRPr="00F559B5">
              <w:rPr>
                <w:rFonts w:ascii="Angsana New" w:hAnsi="Angsana New" w:hint="cs"/>
                <w:sz w:val="30"/>
                <w:szCs w:val="30"/>
                <w:cs/>
              </w:rPr>
              <w:t>ที่เป็นหลักทรัพย์</w:t>
            </w:r>
            <w:r w:rsidRPr="00F559B5">
              <w:rPr>
                <w:rFonts w:ascii="Angsana New" w:hAnsi="Angsana New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900" w:type="dxa"/>
          </w:tcPr>
          <w:p w:rsidR="006440CB" w:rsidRPr="00F559B5" w:rsidRDefault="006440CB" w:rsidP="00052C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41,</w:t>
            </w:r>
            <w:r>
              <w:rPr>
                <w:rFonts w:ascii="Angsana New" w:hAnsi="Angsana New" w:cs="Angsana New"/>
                <w:sz w:val="30"/>
                <w:szCs w:val="30"/>
              </w:rPr>
              <w:t>120</w:t>
            </w:r>
          </w:p>
        </w:tc>
        <w:tc>
          <w:tcPr>
            <w:tcW w:w="191" w:type="dxa"/>
          </w:tcPr>
          <w:p w:rsidR="006440CB" w:rsidRPr="00F559B5" w:rsidRDefault="006440CB" w:rsidP="00052C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</w:tcPr>
          <w:p w:rsidR="006440CB" w:rsidRPr="00F559B5" w:rsidRDefault="006440CB" w:rsidP="00052C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41,</w:t>
            </w:r>
            <w:r>
              <w:rPr>
                <w:rFonts w:ascii="Angsana New" w:hAnsi="Angsana New" w:cs="Angsana New"/>
                <w:sz w:val="30"/>
                <w:szCs w:val="30"/>
              </w:rPr>
              <w:t>120</w:t>
            </w:r>
          </w:p>
        </w:tc>
        <w:tc>
          <w:tcPr>
            <w:tcW w:w="180" w:type="dxa"/>
            <w:shd w:val="clear" w:color="auto" w:fill="auto"/>
          </w:tcPr>
          <w:p w:rsidR="006440CB" w:rsidRPr="00F559B5" w:rsidRDefault="006440CB" w:rsidP="00052C00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6440CB" w:rsidRPr="00F559B5" w:rsidRDefault="006440CB" w:rsidP="00052C00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440CB" w:rsidRPr="00F559B5" w:rsidRDefault="006440CB" w:rsidP="00052C00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6440CB" w:rsidRPr="00F559B5" w:rsidRDefault="006440CB" w:rsidP="00052C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440CB" w:rsidRPr="00F559B5" w:rsidRDefault="006440CB" w:rsidP="00052C0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6440CB" w:rsidRPr="00F559B5" w:rsidRDefault="006440CB" w:rsidP="00052C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41,</w:t>
            </w:r>
            <w:r>
              <w:rPr>
                <w:rFonts w:ascii="Angsana New" w:hAnsi="Angsana New" w:cs="Angsana New"/>
                <w:sz w:val="30"/>
                <w:szCs w:val="30"/>
              </w:rPr>
              <w:t>120</w:t>
            </w:r>
          </w:p>
        </w:tc>
      </w:tr>
    </w:tbl>
    <w:p w:rsidR="00324E55" w:rsidRPr="00155F86" w:rsidRDefault="00324E55" w:rsidP="001828E8">
      <w:pPr>
        <w:numPr>
          <w:ilvl w:val="0"/>
          <w:numId w:val="29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before="240" w:after="120"/>
        <w:rPr>
          <w:rFonts w:ascii="Angsana New" w:hAnsi="Angsana New"/>
          <w:b/>
          <w:bCs/>
          <w:sz w:val="30"/>
          <w:szCs w:val="30"/>
        </w:rPr>
      </w:pPr>
      <w:r w:rsidRPr="00155F86">
        <w:rPr>
          <w:rFonts w:ascii="Angsana New" w:hAnsi="Angsana New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tbl>
      <w:tblPr>
        <w:tblW w:w="9227" w:type="dxa"/>
        <w:tblInd w:w="558" w:type="dxa"/>
        <w:tblLook w:val="01E0" w:firstRow="1" w:lastRow="1" w:firstColumn="1" w:lastColumn="1" w:noHBand="0" w:noVBand="0"/>
      </w:tblPr>
      <w:tblGrid>
        <w:gridCol w:w="3942"/>
        <w:gridCol w:w="1080"/>
        <w:gridCol w:w="270"/>
        <w:gridCol w:w="1170"/>
        <w:gridCol w:w="270"/>
        <w:gridCol w:w="1080"/>
        <w:gridCol w:w="270"/>
        <w:gridCol w:w="1145"/>
      </w:tblGrid>
      <w:tr w:rsidR="00892B9A" w:rsidRPr="00892B9A" w:rsidTr="00892B9A">
        <w:trPr>
          <w:tblHeader/>
        </w:trPr>
        <w:tc>
          <w:tcPr>
            <w:tcW w:w="3942" w:type="dxa"/>
          </w:tcPr>
          <w:p w:rsidR="00892B9A" w:rsidRPr="00892B9A" w:rsidRDefault="00892B9A" w:rsidP="00A5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5" w:type="dxa"/>
            <w:gridSpan w:val="7"/>
            <w:tcBorders>
              <w:bottom w:val="single" w:sz="4" w:space="0" w:color="auto"/>
            </w:tcBorders>
          </w:tcPr>
          <w:p w:rsidR="00892B9A" w:rsidRPr="00892B9A" w:rsidRDefault="00892B9A" w:rsidP="00A5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9A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</w:tr>
      <w:tr w:rsidR="00F1272B" w:rsidRPr="00892B9A" w:rsidTr="00892B9A">
        <w:trPr>
          <w:tblHeader/>
        </w:trPr>
        <w:tc>
          <w:tcPr>
            <w:tcW w:w="3942" w:type="dxa"/>
          </w:tcPr>
          <w:p w:rsidR="00F1272B" w:rsidRPr="00892B9A" w:rsidRDefault="00F1272B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1272B" w:rsidRPr="00892B9A" w:rsidRDefault="00F1272B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9A">
              <w:rPr>
                <w:rFonts w:ascii="Angsana New" w:hAnsi="Angsana New"/>
                <w:sz w:val="30"/>
                <w:szCs w:val="30"/>
                <w:cs/>
              </w:rPr>
              <w:t xml:space="preserve"> 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1272B" w:rsidRPr="00892B9A" w:rsidRDefault="00F1272B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1272B" w:rsidRPr="00892B9A" w:rsidRDefault="00F1272B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9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2158" w:rsidRPr="00155F86" w:rsidTr="00892B9A">
        <w:trPr>
          <w:tblHeader/>
        </w:trPr>
        <w:tc>
          <w:tcPr>
            <w:tcW w:w="3942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40C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6440CB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40C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6440CB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9D2158" w:rsidRPr="00155F86" w:rsidTr="00892B9A">
        <w:tc>
          <w:tcPr>
            <w:tcW w:w="3942" w:type="dxa"/>
          </w:tcPr>
          <w:p w:rsidR="009D2158" w:rsidRPr="00155F86" w:rsidRDefault="009D2158" w:rsidP="009D2158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55F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2158" w:rsidRPr="00155F86" w:rsidTr="000C7FFB">
        <w:tc>
          <w:tcPr>
            <w:tcW w:w="3942" w:type="dxa"/>
          </w:tcPr>
          <w:p w:rsidR="009D2158" w:rsidRPr="00155F86" w:rsidRDefault="009D2158" w:rsidP="009D2158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155F8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9D2158" w:rsidRPr="00155F86" w:rsidRDefault="009D2158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47FB" w:rsidRPr="00155F86" w:rsidTr="002353B1">
        <w:tc>
          <w:tcPr>
            <w:tcW w:w="3942" w:type="dxa"/>
          </w:tcPr>
          <w:p w:rsidR="000947FB" w:rsidRPr="00155F86" w:rsidRDefault="000947FB" w:rsidP="00F51527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1080" w:type="dxa"/>
          </w:tcPr>
          <w:p w:rsidR="000947FB" w:rsidRPr="00FC0BD3" w:rsidRDefault="000947FB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947FB" w:rsidRPr="002D6035" w:rsidRDefault="000947FB" w:rsidP="00F5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947FB" w:rsidRPr="00FC0BD3" w:rsidRDefault="000947F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196,696</w:t>
            </w:r>
          </w:p>
        </w:tc>
        <w:tc>
          <w:tcPr>
            <w:tcW w:w="270" w:type="dxa"/>
          </w:tcPr>
          <w:p w:rsidR="000947FB" w:rsidRPr="002D6035" w:rsidRDefault="000947FB" w:rsidP="00F5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7FB" w:rsidRPr="00FC0BD3" w:rsidRDefault="000947FB" w:rsidP="00F5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947FB" w:rsidRPr="002D6035" w:rsidRDefault="000947FB" w:rsidP="00F5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0947FB" w:rsidRPr="00FC0BD3" w:rsidRDefault="000947F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196,696</w:t>
            </w:r>
          </w:p>
        </w:tc>
      </w:tr>
      <w:tr w:rsidR="000947FB" w:rsidRPr="00155F86" w:rsidTr="002353B1">
        <w:tc>
          <w:tcPr>
            <w:tcW w:w="3942" w:type="dxa"/>
          </w:tcPr>
          <w:p w:rsidR="000947FB" w:rsidRDefault="000947FB" w:rsidP="00F51527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</w:t>
            </w:r>
          </w:p>
        </w:tc>
        <w:tc>
          <w:tcPr>
            <w:tcW w:w="1080" w:type="dxa"/>
          </w:tcPr>
          <w:p w:rsidR="000947FB" w:rsidRDefault="000947FB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947FB" w:rsidRPr="002D6035" w:rsidRDefault="000947FB" w:rsidP="00F5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947FB" w:rsidRDefault="000947F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86,703</w:t>
            </w:r>
          </w:p>
        </w:tc>
        <w:tc>
          <w:tcPr>
            <w:tcW w:w="270" w:type="dxa"/>
          </w:tcPr>
          <w:p w:rsidR="000947FB" w:rsidRPr="002D6035" w:rsidRDefault="000947FB" w:rsidP="00F5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7FB" w:rsidRDefault="000947FB" w:rsidP="00F5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947FB" w:rsidRPr="002D6035" w:rsidRDefault="000947FB" w:rsidP="00F5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0947FB" w:rsidRDefault="000947F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86,703</w:t>
            </w:r>
          </w:p>
        </w:tc>
      </w:tr>
      <w:tr w:rsidR="000947FB" w:rsidRPr="00155F86" w:rsidTr="004859E8">
        <w:tc>
          <w:tcPr>
            <w:tcW w:w="3942" w:type="dxa"/>
          </w:tcPr>
          <w:p w:rsidR="000947FB" w:rsidRPr="00155F86" w:rsidRDefault="000947FB" w:rsidP="00F51527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F8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947FB" w:rsidRPr="00FC0BD3" w:rsidRDefault="000947FB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110,004</w:t>
            </w:r>
          </w:p>
        </w:tc>
        <w:tc>
          <w:tcPr>
            <w:tcW w:w="270" w:type="dxa"/>
          </w:tcPr>
          <w:p w:rsidR="000947FB" w:rsidRPr="002D6035" w:rsidRDefault="000947FB" w:rsidP="00F5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947FB" w:rsidRPr="00FC0BD3" w:rsidRDefault="000947F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13,017</w:t>
            </w:r>
          </w:p>
        </w:tc>
        <w:tc>
          <w:tcPr>
            <w:tcW w:w="270" w:type="dxa"/>
          </w:tcPr>
          <w:p w:rsidR="000947FB" w:rsidRPr="002D6035" w:rsidRDefault="000947FB" w:rsidP="00F5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947FB" w:rsidRPr="00FC0BD3" w:rsidRDefault="000947FB" w:rsidP="00F5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110,004</w:t>
            </w:r>
          </w:p>
        </w:tc>
        <w:tc>
          <w:tcPr>
            <w:tcW w:w="270" w:type="dxa"/>
          </w:tcPr>
          <w:p w:rsidR="000947FB" w:rsidRPr="002D6035" w:rsidRDefault="000947FB" w:rsidP="00F5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0947FB" w:rsidRPr="00FC0BD3" w:rsidRDefault="000947F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13,017</w:t>
            </w:r>
          </w:p>
        </w:tc>
      </w:tr>
      <w:tr w:rsidR="000947FB" w:rsidRPr="00155F86" w:rsidTr="004859E8">
        <w:tc>
          <w:tcPr>
            <w:tcW w:w="3942" w:type="dxa"/>
          </w:tcPr>
          <w:p w:rsidR="000947FB" w:rsidRPr="00155F86" w:rsidRDefault="000947FB" w:rsidP="00F51527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F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947FB" w:rsidRPr="00FC0BD3" w:rsidRDefault="000947FB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110,004</w:t>
            </w:r>
          </w:p>
        </w:tc>
        <w:tc>
          <w:tcPr>
            <w:tcW w:w="270" w:type="dxa"/>
          </w:tcPr>
          <w:p w:rsidR="000947FB" w:rsidRPr="002D6035" w:rsidRDefault="000947FB" w:rsidP="00F5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947FB" w:rsidRPr="00FC0BD3" w:rsidRDefault="000947F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296,416</w:t>
            </w:r>
          </w:p>
        </w:tc>
        <w:tc>
          <w:tcPr>
            <w:tcW w:w="270" w:type="dxa"/>
          </w:tcPr>
          <w:p w:rsidR="000947FB" w:rsidRPr="002D6035" w:rsidRDefault="000947FB" w:rsidP="00F5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947FB" w:rsidRPr="00FC0BD3" w:rsidRDefault="000947FB" w:rsidP="00C2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110,004</w:t>
            </w:r>
          </w:p>
        </w:tc>
        <w:tc>
          <w:tcPr>
            <w:tcW w:w="270" w:type="dxa"/>
          </w:tcPr>
          <w:p w:rsidR="000947FB" w:rsidRPr="002D6035" w:rsidRDefault="000947FB" w:rsidP="00F51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:rsidR="000947FB" w:rsidRPr="00FC0BD3" w:rsidRDefault="000947F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296,416</w:t>
            </w:r>
          </w:p>
        </w:tc>
      </w:tr>
      <w:tr w:rsidR="006440CB" w:rsidRPr="000C7FFB" w:rsidTr="004859E8">
        <w:tc>
          <w:tcPr>
            <w:tcW w:w="3942" w:type="dxa"/>
          </w:tcPr>
          <w:p w:rsidR="006440CB" w:rsidRDefault="006440CB" w:rsidP="009D2158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i/>
                <w:iCs/>
                <w:sz w:val="10"/>
                <w:szCs w:val="10"/>
                <w:lang w:val="en-US"/>
              </w:rPr>
            </w:pPr>
          </w:p>
          <w:p w:rsidR="006440CB" w:rsidRPr="00A41F96" w:rsidRDefault="006440CB" w:rsidP="009D2158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i/>
                <w:iCs/>
                <w:sz w:val="8"/>
                <w:szCs w:val="8"/>
                <w:cs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440CB" w:rsidRPr="000C7FFB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6440CB" w:rsidRPr="000C7FFB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440CB" w:rsidRPr="000C7FFB" w:rsidRDefault="006440C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6440CB" w:rsidRPr="000C7FFB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440CB" w:rsidRPr="000C7FFB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6440CB" w:rsidRPr="000C7FFB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</w:tcPr>
          <w:p w:rsidR="006440CB" w:rsidRPr="000C7FFB" w:rsidRDefault="006440C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440CB" w:rsidRPr="00155F86" w:rsidTr="000C7FFB">
        <w:tc>
          <w:tcPr>
            <w:tcW w:w="3942" w:type="dxa"/>
          </w:tcPr>
          <w:p w:rsidR="001D2656" w:rsidRDefault="001D2656" w:rsidP="009D2158">
            <w:pPr>
              <w:pStyle w:val="30"/>
              <w:tabs>
                <w:tab w:val="clear" w:pos="360"/>
                <w:tab w:val="clear" w:pos="720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  <w:p w:rsidR="001D2656" w:rsidRDefault="001D2656" w:rsidP="009D2158">
            <w:pPr>
              <w:pStyle w:val="30"/>
              <w:tabs>
                <w:tab w:val="clear" w:pos="360"/>
                <w:tab w:val="clear" w:pos="720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  <w:p w:rsidR="001D2656" w:rsidRDefault="001D2656" w:rsidP="009D2158">
            <w:pPr>
              <w:pStyle w:val="30"/>
              <w:tabs>
                <w:tab w:val="clear" w:pos="360"/>
                <w:tab w:val="clear" w:pos="720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  <w:p w:rsidR="006440CB" w:rsidRPr="00155F86" w:rsidRDefault="006440CB" w:rsidP="009D2158">
            <w:pPr>
              <w:pStyle w:val="30"/>
              <w:tabs>
                <w:tab w:val="clear" w:pos="360"/>
                <w:tab w:val="clear" w:pos="720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201F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จำนวนเงินขั้นต่ำที่ต้องจ่ายในอนาคตทั้งสิ้น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 </w:t>
            </w:r>
            <w:r w:rsidRPr="002201F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080" w:type="dxa"/>
          </w:tcPr>
          <w:p w:rsidR="006440CB" w:rsidRPr="00155F86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440CB" w:rsidRPr="00155F86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440CB" w:rsidRPr="00155F86" w:rsidRDefault="006440C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440CB" w:rsidRPr="00155F86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440CB" w:rsidRPr="00155F86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440CB" w:rsidRPr="00155F86" w:rsidRDefault="006440CB" w:rsidP="009D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6440CB" w:rsidRPr="00155F86" w:rsidRDefault="006440C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47FB" w:rsidRPr="00155F86" w:rsidTr="000C7FFB">
        <w:tc>
          <w:tcPr>
            <w:tcW w:w="3942" w:type="dxa"/>
          </w:tcPr>
          <w:p w:rsidR="000947FB" w:rsidRPr="00155F86" w:rsidRDefault="000947FB" w:rsidP="0062776D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F86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1080" w:type="dxa"/>
          </w:tcPr>
          <w:p w:rsidR="000947FB" w:rsidRPr="00CB1930" w:rsidRDefault="000947FB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2,324</w:t>
            </w:r>
          </w:p>
        </w:tc>
        <w:tc>
          <w:tcPr>
            <w:tcW w:w="270" w:type="dxa"/>
          </w:tcPr>
          <w:p w:rsidR="000947FB" w:rsidRPr="00CB1930" w:rsidRDefault="000947FB" w:rsidP="00627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947FB" w:rsidRPr="00CB1930" w:rsidRDefault="000947F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2,330</w:t>
            </w:r>
          </w:p>
        </w:tc>
        <w:tc>
          <w:tcPr>
            <w:tcW w:w="270" w:type="dxa"/>
          </w:tcPr>
          <w:p w:rsidR="000947FB" w:rsidRPr="00CB1930" w:rsidRDefault="000947FB" w:rsidP="00627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7FB" w:rsidRPr="00CB1930" w:rsidRDefault="000947FB" w:rsidP="00B3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2,324</w:t>
            </w:r>
          </w:p>
        </w:tc>
        <w:tc>
          <w:tcPr>
            <w:tcW w:w="270" w:type="dxa"/>
          </w:tcPr>
          <w:p w:rsidR="000947FB" w:rsidRPr="00CB1930" w:rsidRDefault="000947FB" w:rsidP="00627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0947FB" w:rsidRPr="00CB1930" w:rsidRDefault="000947F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2,330</w:t>
            </w:r>
          </w:p>
        </w:tc>
      </w:tr>
      <w:tr w:rsidR="000947FB" w:rsidRPr="00155F86" w:rsidTr="000C7FFB">
        <w:tc>
          <w:tcPr>
            <w:tcW w:w="3942" w:type="dxa"/>
          </w:tcPr>
          <w:p w:rsidR="000947FB" w:rsidRPr="00155F86" w:rsidRDefault="000947FB" w:rsidP="0062776D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F86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หลังจากหนึ่งปีแต่ไม่เกินห้าปี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947FB" w:rsidRPr="00CB1930" w:rsidRDefault="000947FB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270" w:type="dxa"/>
          </w:tcPr>
          <w:p w:rsidR="000947FB" w:rsidRPr="00CB1930" w:rsidRDefault="000947FB" w:rsidP="00627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947FB" w:rsidRPr="00CB1930" w:rsidRDefault="000947F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270" w:type="dxa"/>
          </w:tcPr>
          <w:p w:rsidR="000947FB" w:rsidRPr="00CB1930" w:rsidRDefault="000947FB" w:rsidP="00627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947FB" w:rsidRPr="00CB1930" w:rsidRDefault="000947FB" w:rsidP="00627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270" w:type="dxa"/>
          </w:tcPr>
          <w:p w:rsidR="000947FB" w:rsidRPr="00CB1930" w:rsidRDefault="000947FB" w:rsidP="00627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0947FB" w:rsidRPr="00CB1930" w:rsidRDefault="000947F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235</w:t>
            </w:r>
          </w:p>
        </w:tc>
      </w:tr>
      <w:tr w:rsidR="000947FB" w:rsidRPr="00155F86" w:rsidTr="000C7FFB">
        <w:tc>
          <w:tcPr>
            <w:tcW w:w="3942" w:type="dxa"/>
            <w:vAlign w:val="bottom"/>
          </w:tcPr>
          <w:p w:rsidR="000947FB" w:rsidRPr="00155F86" w:rsidRDefault="000947FB" w:rsidP="00627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55F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947FB" w:rsidRPr="00FC0BD3" w:rsidRDefault="000947FB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2,638</w:t>
            </w:r>
          </w:p>
        </w:tc>
        <w:tc>
          <w:tcPr>
            <w:tcW w:w="270" w:type="dxa"/>
          </w:tcPr>
          <w:p w:rsidR="000947FB" w:rsidRPr="00CB1930" w:rsidRDefault="000947FB" w:rsidP="00627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947FB" w:rsidRPr="00FC0BD3" w:rsidRDefault="000947F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2,565</w:t>
            </w:r>
          </w:p>
        </w:tc>
        <w:tc>
          <w:tcPr>
            <w:tcW w:w="270" w:type="dxa"/>
          </w:tcPr>
          <w:p w:rsidR="000947FB" w:rsidRPr="00CB1930" w:rsidRDefault="000947FB" w:rsidP="00627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947FB" w:rsidRPr="00FC0BD3" w:rsidRDefault="000947FB" w:rsidP="00627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2,638</w:t>
            </w:r>
          </w:p>
        </w:tc>
        <w:tc>
          <w:tcPr>
            <w:tcW w:w="270" w:type="dxa"/>
          </w:tcPr>
          <w:p w:rsidR="000947FB" w:rsidRPr="00CB1930" w:rsidRDefault="000947FB" w:rsidP="00627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:rsidR="000947FB" w:rsidRPr="00FC0BD3" w:rsidRDefault="000947F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2,565</w:t>
            </w:r>
          </w:p>
        </w:tc>
      </w:tr>
    </w:tbl>
    <w:p w:rsidR="000C7FFB" w:rsidRDefault="000C7FFB" w:rsidP="00447D0E">
      <w:pPr>
        <w:spacing w:line="240" w:lineRule="auto"/>
        <w:rPr>
          <w:rFonts w:ascii="Angsana New" w:hAnsi="Angsana New"/>
          <w:sz w:val="2"/>
          <w:szCs w:val="2"/>
        </w:rPr>
      </w:pPr>
    </w:p>
    <w:p w:rsidR="00C93CB6" w:rsidRDefault="00C93CB6" w:rsidP="00447D0E">
      <w:pPr>
        <w:spacing w:line="240" w:lineRule="auto"/>
        <w:rPr>
          <w:rFonts w:ascii="Angsana New" w:hAnsi="Angsana New"/>
          <w:sz w:val="2"/>
          <w:szCs w:val="2"/>
        </w:rPr>
      </w:pPr>
    </w:p>
    <w:p w:rsidR="00C93CB6" w:rsidRDefault="00C93CB6" w:rsidP="00447D0E">
      <w:pPr>
        <w:spacing w:line="240" w:lineRule="auto"/>
        <w:rPr>
          <w:rFonts w:ascii="Angsana New" w:hAnsi="Angsana New"/>
          <w:sz w:val="2"/>
          <w:szCs w:val="2"/>
        </w:rPr>
      </w:pPr>
    </w:p>
    <w:p w:rsidR="00C93CB6" w:rsidRPr="00A41F96" w:rsidRDefault="00C93CB6" w:rsidP="00447D0E">
      <w:pPr>
        <w:spacing w:line="240" w:lineRule="auto"/>
        <w:rPr>
          <w:rFonts w:ascii="Angsana New" w:hAnsi="Angsana New"/>
          <w:sz w:val="2"/>
          <w:szCs w:val="2"/>
        </w:rPr>
      </w:pPr>
    </w:p>
    <w:p w:rsidR="00C93CB6" w:rsidRDefault="00C93CB6" w:rsidP="00447D0E">
      <w:pPr>
        <w:spacing w:line="240" w:lineRule="auto"/>
        <w:rPr>
          <w:rFonts w:ascii="Angsana New" w:hAnsi="Angsana New"/>
          <w:sz w:val="2"/>
          <w:szCs w:val="2"/>
        </w:rPr>
      </w:pPr>
    </w:p>
    <w:p w:rsidR="00CC3182" w:rsidRDefault="00CC3182" w:rsidP="00447D0E">
      <w:pPr>
        <w:spacing w:line="240" w:lineRule="auto"/>
        <w:rPr>
          <w:rFonts w:ascii="Angsana New" w:hAnsi="Angsana New"/>
          <w:sz w:val="2"/>
          <w:szCs w:val="2"/>
        </w:rPr>
      </w:pPr>
    </w:p>
    <w:p w:rsidR="00B00E94" w:rsidRDefault="00B00E94" w:rsidP="00447D0E">
      <w:pPr>
        <w:spacing w:line="240" w:lineRule="auto"/>
        <w:rPr>
          <w:rFonts w:ascii="Angsana New" w:hAnsi="Angsana New"/>
          <w:sz w:val="2"/>
          <w:szCs w:val="2"/>
        </w:rPr>
      </w:pPr>
    </w:p>
    <w:p w:rsidR="00C93CB6" w:rsidRDefault="00C93CB6" w:rsidP="00447D0E">
      <w:pPr>
        <w:spacing w:line="240" w:lineRule="auto"/>
        <w:rPr>
          <w:rFonts w:ascii="Angsana New" w:hAnsi="Angsana New"/>
          <w:sz w:val="2"/>
          <w:szCs w:val="2"/>
        </w:rPr>
      </w:pPr>
    </w:p>
    <w:p w:rsidR="00C93CB6" w:rsidRDefault="00C93CB6" w:rsidP="00447D0E">
      <w:pPr>
        <w:spacing w:line="240" w:lineRule="auto"/>
        <w:rPr>
          <w:rFonts w:ascii="Angsana New" w:hAnsi="Angsana New"/>
          <w:sz w:val="2"/>
          <w:szCs w:val="2"/>
        </w:rPr>
      </w:pPr>
    </w:p>
    <w:p w:rsidR="00C93CB6" w:rsidRPr="000C7FFB" w:rsidRDefault="00C93CB6" w:rsidP="00447D0E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227" w:type="dxa"/>
        <w:tblInd w:w="558" w:type="dxa"/>
        <w:tblLook w:val="01E0" w:firstRow="1" w:lastRow="1" w:firstColumn="1" w:lastColumn="1" w:noHBand="0" w:noVBand="0"/>
      </w:tblPr>
      <w:tblGrid>
        <w:gridCol w:w="3942"/>
        <w:gridCol w:w="1080"/>
        <w:gridCol w:w="270"/>
        <w:gridCol w:w="1170"/>
        <w:gridCol w:w="270"/>
        <w:gridCol w:w="1080"/>
        <w:gridCol w:w="270"/>
        <w:gridCol w:w="1145"/>
      </w:tblGrid>
      <w:tr w:rsidR="00CC3182" w:rsidRPr="00892B9A" w:rsidTr="00EE1858">
        <w:trPr>
          <w:tblHeader/>
        </w:trPr>
        <w:tc>
          <w:tcPr>
            <w:tcW w:w="3942" w:type="dxa"/>
          </w:tcPr>
          <w:p w:rsidR="00CC3182" w:rsidRPr="00892B9A" w:rsidRDefault="00CC3182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5" w:type="dxa"/>
            <w:gridSpan w:val="7"/>
            <w:tcBorders>
              <w:bottom w:val="single" w:sz="4" w:space="0" w:color="auto"/>
            </w:tcBorders>
          </w:tcPr>
          <w:p w:rsidR="00CC3182" w:rsidRPr="00892B9A" w:rsidRDefault="00CC3182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9A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</w:tr>
      <w:tr w:rsidR="00CC3182" w:rsidRPr="00892B9A" w:rsidTr="00EE1858">
        <w:trPr>
          <w:tblHeader/>
        </w:trPr>
        <w:tc>
          <w:tcPr>
            <w:tcW w:w="3942" w:type="dxa"/>
          </w:tcPr>
          <w:p w:rsidR="00CC3182" w:rsidRPr="00892B9A" w:rsidRDefault="00CC3182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C3182" w:rsidRPr="00892B9A" w:rsidRDefault="00CC3182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9A">
              <w:rPr>
                <w:rFonts w:ascii="Angsana New" w:hAnsi="Angsana New"/>
                <w:sz w:val="30"/>
                <w:szCs w:val="30"/>
                <w:cs/>
              </w:rPr>
              <w:t xml:space="preserve"> 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CC3182" w:rsidRPr="00892B9A" w:rsidRDefault="00CC3182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C3182" w:rsidRPr="00892B9A" w:rsidRDefault="00CC3182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9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3182" w:rsidRPr="00155F86" w:rsidTr="00EE1858">
        <w:trPr>
          <w:tblHeader/>
        </w:trPr>
        <w:tc>
          <w:tcPr>
            <w:tcW w:w="3942" w:type="dxa"/>
          </w:tcPr>
          <w:p w:rsidR="00CC3182" w:rsidRPr="00155F86" w:rsidRDefault="00CC3182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C3182" w:rsidRPr="00155F86" w:rsidRDefault="00CC3182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CC3182" w:rsidRPr="00155F86" w:rsidRDefault="00CC3182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C3182" w:rsidRPr="00155F86" w:rsidRDefault="00CC3182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CC3182" w:rsidRPr="00155F86" w:rsidRDefault="00CC3182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C3182" w:rsidRPr="00155F86" w:rsidRDefault="00CC3182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CC3182" w:rsidRPr="00155F86" w:rsidRDefault="00CC3182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CC3182" w:rsidRPr="00155F86" w:rsidRDefault="00CC3182" w:rsidP="00EE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C7FFB" w:rsidRPr="00155F86" w:rsidTr="002C7EB1">
        <w:tc>
          <w:tcPr>
            <w:tcW w:w="3942" w:type="dxa"/>
          </w:tcPr>
          <w:p w:rsidR="000C7FFB" w:rsidRPr="00155F86" w:rsidRDefault="000C7FFB" w:rsidP="00447D0E">
            <w:pPr>
              <w:pStyle w:val="30"/>
              <w:tabs>
                <w:tab w:val="clear" w:pos="360"/>
                <w:tab w:val="clear" w:pos="720"/>
                <w:tab w:val="left" w:pos="43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55F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</w:t>
            </w:r>
            <w:r w:rsidRPr="00155F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155F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1080" w:type="dxa"/>
          </w:tcPr>
          <w:p w:rsidR="000C7FFB" w:rsidRPr="00155F86" w:rsidRDefault="000C7FFB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C7FFB" w:rsidRPr="00155F86" w:rsidRDefault="000C7FFB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C7FFB" w:rsidRPr="00155F86" w:rsidRDefault="000C7FFB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C7FFB" w:rsidRPr="00155F86" w:rsidRDefault="000C7FFB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C7FFB" w:rsidRPr="00155F86" w:rsidRDefault="000C7FFB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C7FFB" w:rsidRPr="00155F86" w:rsidRDefault="000C7FFB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0C7FFB" w:rsidRPr="00155F86" w:rsidRDefault="000C7FFB" w:rsidP="0044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47FB" w:rsidRPr="00155F86" w:rsidTr="002C7EB1">
        <w:tc>
          <w:tcPr>
            <w:tcW w:w="3942" w:type="dxa"/>
          </w:tcPr>
          <w:p w:rsidR="000947FB" w:rsidRPr="00155F86" w:rsidRDefault="000947FB" w:rsidP="00315E4D">
            <w:pPr>
              <w:pStyle w:val="30"/>
              <w:tabs>
                <w:tab w:val="clear" w:pos="360"/>
                <w:tab w:val="clear" w:pos="720"/>
                <w:tab w:val="left" w:pos="432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คำสั่งซื้อที่ผู้ขายวั</w:t>
            </w:r>
            <w:r w:rsidRPr="00155F86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ตถุดิบ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ตกลงแล้ว</w:t>
            </w:r>
          </w:p>
        </w:tc>
        <w:tc>
          <w:tcPr>
            <w:tcW w:w="1080" w:type="dxa"/>
          </w:tcPr>
          <w:p w:rsidR="000947FB" w:rsidRPr="00FC0BD3" w:rsidRDefault="000947FB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192,167</w:t>
            </w:r>
          </w:p>
        </w:tc>
        <w:tc>
          <w:tcPr>
            <w:tcW w:w="270" w:type="dxa"/>
          </w:tcPr>
          <w:p w:rsidR="000947FB" w:rsidRPr="00CB1930" w:rsidRDefault="000947FB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947FB" w:rsidRPr="00FC0BD3" w:rsidRDefault="000947F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234,020</w:t>
            </w:r>
          </w:p>
        </w:tc>
        <w:tc>
          <w:tcPr>
            <w:tcW w:w="270" w:type="dxa"/>
          </w:tcPr>
          <w:p w:rsidR="000947FB" w:rsidRPr="00CB1930" w:rsidRDefault="000947FB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7FB" w:rsidRPr="00FC0BD3" w:rsidRDefault="000947FB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192,167</w:t>
            </w:r>
          </w:p>
        </w:tc>
        <w:tc>
          <w:tcPr>
            <w:tcW w:w="270" w:type="dxa"/>
          </w:tcPr>
          <w:p w:rsidR="000947FB" w:rsidRPr="00CB1930" w:rsidRDefault="000947FB" w:rsidP="003C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0947FB" w:rsidRPr="00FC0BD3" w:rsidRDefault="000947F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234,020</w:t>
            </w:r>
          </w:p>
        </w:tc>
      </w:tr>
      <w:tr w:rsidR="000947FB" w:rsidRPr="00155F86" w:rsidTr="009764E3">
        <w:tc>
          <w:tcPr>
            <w:tcW w:w="3942" w:type="dxa"/>
          </w:tcPr>
          <w:p w:rsidR="000947FB" w:rsidRPr="00155F86" w:rsidRDefault="000947FB" w:rsidP="009F3A1F">
            <w:pPr>
              <w:pStyle w:val="30"/>
              <w:tabs>
                <w:tab w:val="clear" w:pos="360"/>
                <w:tab w:val="clear" w:pos="720"/>
                <w:tab w:val="left" w:pos="432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F86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080" w:type="dxa"/>
          </w:tcPr>
          <w:p w:rsidR="000947FB" w:rsidRPr="00FC0BD3" w:rsidRDefault="000947FB" w:rsidP="0097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9764E3">
              <w:rPr>
                <w:rFonts w:ascii="Angsana New" w:hAnsi="Angsana New"/>
                <w:sz w:val="30"/>
                <w:szCs w:val="30"/>
              </w:rPr>
              <w:t>22,</w:t>
            </w:r>
            <w:r w:rsidR="00F146A8"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270" w:type="dxa"/>
          </w:tcPr>
          <w:p w:rsidR="000947FB" w:rsidRPr="00CB1930" w:rsidRDefault="000947FB" w:rsidP="009F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947FB" w:rsidRPr="00FC0BD3" w:rsidRDefault="000947F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22,690</w:t>
            </w:r>
          </w:p>
        </w:tc>
        <w:tc>
          <w:tcPr>
            <w:tcW w:w="270" w:type="dxa"/>
          </w:tcPr>
          <w:p w:rsidR="000947FB" w:rsidRPr="00CB1930" w:rsidRDefault="000947FB" w:rsidP="009F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947FB" w:rsidRPr="00FC0BD3" w:rsidRDefault="000947FB" w:rsidP="009F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9764E3">
              <w:rPr>
                <w:rFonts w:ascii="Angsana New" w:hAnsi="Angsana New"/>
                <w:sz w:val="30"/>
                <w:szCs w:val="30"/>
              </w:rPr>
              <w:t>22,</w:t>
            </w:r>
            <w:r w:rsidR="00F146A8"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270" w:type="dxa"/>
          </w:tcPr>
          <w:p w:rsidR="000947FB" w:rsidRPr="00CB1930" w:rsidRDefault="000947FB" w:rsidP="009F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0947FB" w:rsidRPr="00FC0BD3" w:rsidRDefault="000947F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22,690</w:t>
            </w:r>
          </w:p>
        </w:tc>
      </w:tr>
      <w:tr w:rsidR="000947FB" w:rsidRPr="00155F86" w:rsidTr="000C7FFB">
        <w:tc>
          <w:tcPr>
            <w:tcW w:w="3942" w:type="dxa"/>
          </w:tcPr>
          <w:p w:rsidR="000947FB" w:rsidRPr="00155F86" w:rsidRDefault="000947FB" w:rsidP="00353F8D">
            <w:pPr>
              <w:pStyle w:val="E3"/>
              <w:tabs>
                <w:tab w:val="left" w:pos="432"/>
              </w:tabs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F86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947FB" w:rsidRPr="00FC0BD3" w:rsidRDefault="000947FB" w:rsidP="0044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214,85</w:t>
            </w:r>
            <w:r w:rsidR="00F146A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0947FB" w:rsidRPr="00CB1930" w:rsidRDefault="000947FB" w:rsidP="0035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947FB" w:rsidRPr="00FC0BD3" w:rsidRDefault="000947F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256,710</w:t>
            </w:r>
          </w:p>
        </w:tc>
        <w:tc>
          <w:tcPr>
            <w:tcW w:w="270" w:type="dxa"/>
          </w:tcPr>
          <w:p w:rsidR="000947FB" w:rsidRPr="00CB1930" w:rsidRDefault="000947FB" w:rsidP="0035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947FB" w:rsidRPr="00FC0BD3" w:rsidRDefault="000947FB" w:rsidP="0035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214,85</w:t>
            </w:r>
            <w:r w:rsidR="00F146A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0947FB" w:rsidRPr="00CB1930" w:rsidRDefault="000947FB" w:rsidP="0035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:rsidR="000947FB" w:rsidRPr="00FC0BD3" w:rsidRDefault="000947FB" w:rsidP="0005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256,710</w:t>
            </w:r>
          </w:p>
        </w:tc>
      </w:tr>
    </w:tbl>
    <w:p w:rsidR="00956CD5" w:rsidRPr="00956CD5" w:rsidRDefault="00956CD5" w:rsidP="001828E8">
      <w:pPr>
        <w:pStyle w:val="block"/>
        <w:tabs>
          <w:tab w:val="left" w:pos="450"/>
        </w:tabs>
        <w:spacing w:before="120" w:after="0" w:line="240" w:lineRule="atLeast"/>
        <w:ind w:left="540" w:right="562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56CD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ณ วันที่ </w:t>
      </w:r>
      <w:r w:rsidRPr="00956CD5"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 w:rsidRPr="00956CD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 w:rsidRPr="00956CD5">
        <w:rPr>
          <w:rFonts w:ascii="Angsana New" w:hAnsi="Angsana New" w:cs="Angsana New"/>
          <w:sz w:val="30"/>
          <w:szCs w:val="30"/>
          <w:lang w:val="en-US" w:bidi="th-TH"/>
        </w:rPr>
        <w:t xml:space="preserve">2561 </w:t>
      </w:r>
      <w:r w:rsidRPr="00956CD5">
        <w:rPr>
          <w:rFonts w:ascii="Angsana New" w:hAnsi="Angsana New" w:cs="Angsana New"/>
          <w:sz w:val="30"/>
          <w:szCs w:val="30"/>
          <w:cs/>
          <w:lang w:val="en-US" w:bidi="th-TH"/>
        </w:rPr>
        <w:t>บริษัท</w:t>
      </w:r>
      <w:r w:rsidRPr="00956CD5">
        <w:rPr>
          <w:rFonts w:ascii="Angsana New" w:hAnsi="Angsana New" w:cs="Angsana New" w:hint="cs"/>
          <w:sz w:val="30"/>
          <w:szCs w:val="30"/>
          <w:cs/>
          <w:lang w:val="en-US" w:bidi="th-TH"/>
        </w:rPr>
        <w:t>มี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ภาระผูกพันเกี่ยวกับการซื้อเครื่องจักรและอุปกรณ์</w:t>
      </w:r>
      <w:r w:rsidRPr="00956CD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เป็นจำนวนเงินประมาณ </w:t>
      </w:r>
      <w:r>
        <w:rPr>
          <w:rFonts w:ascii="Angsana New" w:hAnsi="Angsana New" w:cs="Angsana New"/>
          <w:sz w:val="30"/>
          <w:szCs w:val="30"/>
          <w:lang w:val="en-US" w:bidi="th-TH"/>
        </w:rPr>
        <w:t>7.93</w:t>
      </w:r>
      <w:r w:rsidRPr="00956CD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956CD5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 และ</w:t>
      </w:r>
      <w:r>
        <w:rPr>
          <w:rFonts w:ascii="Angsana New" w:hAnsi="Angsana New" w:cs="Angsana New"/>
          <w:sz w:val="30"/>
          <w:szCs w:val="30"/>
          <w:lang w:val="en-US" w:bidi="th-TH"/>
        </w:rPr>
        <w:t>3.13</w:t>
      </w:r>
      <w:r w:rsidRPr="00956CD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956CD5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ล้านเหรียญดอลลาร์สหรัฐอเมริกา</w:t>
      </w:r>
    </w:p>
    <w:p w:rsidR="005B15B3" w:rsidRPr="00956CD5" w:rsidRDefault="005B15B3" w:rsidP="001828E8">
      <w:pPr>
        <w:pStyle w:val="block"/>
        <w:tabs>
          <w:tab w:val="left" w:pos="450"/>
        </w:tabs>
        <w:spacing w:before="120" w:after="0" w:line="240" w:lineRule="atLeast"/>
        <w:ind w:left="540" w:right="562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56CD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ณ วันที่ </w:t>
      </w:r>
      <w:r w:rsidRPr="00956CD5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Pr="00956CD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 w:rsidR="00F24669" w:rsidRPr="00956CD5">
        <w:rPr>
          <w:rFonts w:ascii="Angsana New" w:hAnsi="Angsana New" w:cs="Angsana New"/>
          <w:sz w:val="30"/>
          <w:szCs w:val="30"/>
          <w:lang w:val="en-US" w:bidi="th-TH"/>
        </w:rPr>
        <w:t>2561</w:t>
      </w:r>
      <w:r w:rsidRPr="00956CD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956CD5">
        <w:rPr>
          <w:rFonts w:ascii="Angsana New" w:hAnsi="Angsana New" w:cs="Angsana New"/>
          <w:sz w:val="30"/>
          <w:szCs w:val="30"/>
          <w:cs/>
          <w:lang w:val="en-US" w:bidi="th-TH"/>
        </w:rPr>
        <w:t>บริษัท</w:t>
      </w:r>
      <w:r w:rsidRPr="00956CD5">
        <w:rPr>
          <w:rFonts w:ascii="Angsana New" w:hAnsi="Angsana New" w:cs="Angsana New" w:hint="cs"/>
          <w:sz w:val="30"/>
          <w:szCs w:val="30"/>
          <w:cs/>
          <w:lang w:val="en-US" w:bidi="th-TH"/>
        </w:rPr>
        <w:t>ได้ทำ</w:t>
      </w:r>
      <w:r w:rsidRPr="00956CD5">
        <w:rPr>
          <w:rFonts w:ascii="Angsana New" w:hAnsi="Angsana New" w:cs="Angsana New"/>
          <w:sz w:val="30"/>
          <w:szCs w:val="30"/>
          <w:cs/>
          <w:lang w:val="en-US" w:bidi="th-TH"/>
        </w:rPr>
        <w:t>สัญญาเช่าหลายฉบับสำหรับอุปกรณ์สำนักงานและค่าสาธารณูปโภคต่าง</w:t>
      </w:r>
      <w:r w:rsidRPr="00956CD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956CD5">
        <w:rPr>
          <w:rFonts w:ascii="Angsana New" w:hAnsi="Angsana New" w:cs="Angsana New"/>
          <w:sz w:val="30"/>
          <w:szCs w:val="30"/>
          <w:cs/>
          <w:lang w:val="en-US" w:bidi="th-TH"/>
        </w:rPr>
        <w:t>ๆ</w:t>
      </w:r>
      <w:r w:rsidRPr="00956CD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956CD5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โดยมี</w:t>
      </w:r>
      <w:r w:rsidRPr="00956CD5">
        <w:rPr>
          <w:rFonts w:ascii="Angsana New" w:hAnsi="Angsana New" w:cs="Angsana New"/>
          <w:sz w:val="30"/>
          <w:szCs w:val="30"/>
          <w:cs/>
          <w:lang w:val="en-US" w:bidi="th-TH"/>
        </w:rPr>
        <w:t>ระยะเวลาหนึ่ง</w:t>
      </w:r>
      <w:r w:rsidRPr="00956CD5">
        <w:rPr>
          <w:rFonts w:ascii="Angsana New" w:hAnsi="Angsana New" w:cs="Angsana New"/>
          <w:sz w:val="30"/>
          <w:szCs w:val="30"/>
          <w:rtl/>
          <w:cs/>
          <w:lang w:val="en-US"/>
        </w:rPr>
        <w:t xml:space="preserve"> </w:t>
      </w:r>
      <w:r w:rsidRPr="00956CD5">
        <w:rPr>
          <w:rFonts w:ascii="Angsana New" w:hAnsi="Angsana New" w:cs="Angsana New"/>
          <w:sz w:val="30"/>
          <w:szCs w:val="30"/>
          <w:cs/>
          <w:lang w:val="en-US" w:bidi="th-TH"/>
        </w:rPr>
        <w:t>(</w:t>
      </w:r>
      <w:r w:rsidRPr="00956CD5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956CD5">
        <w:rPr>
          <w:rFonts w:ascii="Angsana New" w:hAnsi="Angsana New" w:cs="Angsana New"/>
          <w:sz w:val="30"/>
          <w:szCs w:val="30"/>
          <w:cs/>
          <w:lang w:val="en-US" w:bidi="th-TH"/>
        </w:rPr>
        <w:t>)</w:t>
      </w:r>
      <w:r w:rsidRPr="00956CD5">
        <w:rPr>
          <w:rFonts w:ascii="Angsana New" w:hAnsi="Angsana New" w:cs="Angsana New"/>
          <w:sz w:val="30"/>
          <w:szCs w:val="30"/>
          <w:rtl/>
          <w:cs/>
          <w:lang w:val="en-US"/>
        </w:rPr>
        <w:t xml:space="preserve"> </w:t>
      </w:r>
      <w:r w:rsidRPr="00956CD5">
        <w:rPr>
          <w:rFonts w:ascii="Angsana New" w:hAnsi="Angsana New" w:cs="Angsana New"/>
          <w:sz w:val="30"/>
          <w:szCs w:val="30"/>
          <w:cs/>
          <w:lang w:val="en-US" w:bidi="th-TH"/>
        </w:rPr>
        <w:t>ปี ถึง</w:t>
      </w:r>
      <w:r w:rsidRPr="00956CD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956CD5">
        <w:rPr>
          <w:rFonts w:ascii="Angsana New" w:hAnsi="Angsana New" w:cs="Angsana New"/>
          <w:sz w:val="30"/>
          <w:szCs w:val="30"/>
          <w:cs/>
          <w:lang w:val="en-US" w:bidi="th-TH"/>
        </w:rPr>
        <w:t>สี่ (</w:t>
      </w:r>
      <w:r w:rsidRPr="00956CD5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Pr="00956CD5">
        <w:rPr>
          <w:rFonts w:ascii="Angsana New" w:hAnsi="Angsana New" w:cs="Angsana New"/>
          <w:sz w:val="30"/>
          <w:szCs w:val="30"/>
          <w:cs/>
          <w:lang w:val="en-US" w:bidi="th-TH"/>
        </w:rPr>
        <w:t>) ปี สิ้นสุดในวันที่แตกต่างกันจนถึงเดือ</w:t>
      </w:r>
      <w:r w:rsidRPr="00956CD5">
        <w:rPr>
          <w:rFonts w:ascii="Angsana New" w:hAnsi="Angsana New" w:cs="Angsana New" w:hint="cs"/>
          <w:sz w:val="30"/>
          <w:szCs w:val="30"/>
          <w:cs/>
          <w:lang w:val="en-US" w:bidi="th-TH"/>
        </w:rPr>
        <w:t>น</w:t>
      </w:r>
      <w:r w:rsidR="00F24669" w:rsidRPr="00956CD5">
        <w:rPr>
          <w:rFonts w:ascii="Angsana New" w:hAnsi="Angsana New" w:cs="Angsana New" w:hint="cs"/>
          <w:sz w:val="30"/>
          <w:szCs w:val="30"/>
          <w:cs/>
          <w:lang w:val="en-US" w:bidi="th-TH"/>
        </w:rPr>
        <w:t>กุมภาพันธ์</w:t>
      </w:r>
      <w:r w:rsidRPr="00956CD5">
        <w:rPr>
          <w:rFonts w:ascii="Angsana New" w:hAnsi="Angsana New" w:cs="Angsana New"/>
          <w:sz w:val="30"/>
          <w:szCs w:val="30"/>
          <w:rtl/>
          <w:cs/>
          <w:lang w:val="en-US"/>
        </w:rPr>
        <w:t xml:space="preserve"> </w:t>
      </w:r>
      <w:r w:rsidR="00F24669" w:rsidRPr="00956CD5">
        <w:rPr>
          <w:rFonts w:ascii="Angsana New" w:hAnsi="Angsana New" w:cs="Angsana New"/>
          <w:sz w:val="30"/>
          <w:szCs w:val="30"/>
          <w:lang w:val="en-US" w:bidi="th-TH"/>
        </w:rPr>
        <w:t>2564</w:t>
      </w:r>
    </w:p>
    <w:p w:rsidR="005B15B3" w:rsidRPr="00956CD5" w:rsidRDefault="005B15B3" w:rsidP="001828E8">
      <w:pPr>
        <w:pStyle w:val="block"/>
        <w:tabs>
          <w:tab w:val="left" w:pos="450"/>
        </w:tabs>
        <w:spacing w:before="120" w:after="0" w:line="240" w:lineRule="atLeast"/>
        <w:ind w:left="540" w:right="562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56CD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ณ วันที่ </w:t>
      </w:r>
      <w:r w:rsidRPr="00956CD5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Pr="00956CD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 w:rsidR="00F24669" w:rsidRPr="00956CD5">
        <w:rPr>
          <w:rFonts w:ascii="Angsana New" w:hAnsi="Angsana New" w:cs="Angsana New"/>
          <w:sz w:val="30"/>
          <w:szCs w:val="30"/>
          <w:lang w:val="en-US" w:bidi="th-TH"/>
        </w:rPr>
        <w:t>2561</w:t>
      </w:r>
      <w:r w:rsidRPr="00956CD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956CD5">
        <w:rPr>
          <w:rFonts w:ascii="Angsana New" w:hAnsi="Angsana New" w:cs="Angsana New"/>
          <w:sz w:val="30"/>
          <w:szCs w:val="30"/>
          <w:cs/>
          <w:lang w:val="en-US" w:bidi="th-TH"/>
        </w:rPr>
        <w:t>บริษัท</w:t>
      </w:r>
      <w:r w:rsidRPr="00956CD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มีภาระผูกพันเกี่ยวกับการซื้อวัตถุดิบเป็นจำนวนเงินประมาณ </w:t>
      </w:r>
      <w:r w:rsidR="00F24669" w:rsidRPr="00956CD5">
        <w:rPr>
          <w:rFonts w:ascii="Angsana New" w:hAnsi="Angsana New" w:cs="Angsana New"/>
          <w:sz w:val="30"/>
          <w:szCs w:val="30"/>
          <w:lang w:val="en-US" w:bidi="th-TH"/>
        </w:rPr>
        <w:t>63.64</w:t>
      </w:r>
      <w:r w:rsidRPr="00956CD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956CD5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 และ</w:t>
      </w:r>
      <w:r w:rsidR="00F24669" w:rsidRPr="00956CD5">
        <w:rPr>
          <w:rFonts w:ascii="Angsana New" w:hAnsi="Angsana New" w:cs="Angsana New"/>
          <w:sz w:val="30"/>
          <w:szCs w:val="30"/>
          <w:lang w:val="en-US" w:bidi="th-TH"/>
        </w:rPr>
        <w:t>3.94</w:t>
      </w:r>
      <w:r w:rsidRPr="00956CD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956CD5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ล้านเหรียญดอลลาร์สหรัฐอเมริกา</w:t>
      </w:r>
    </w:p>
    <w:p w:rsidR="005B15B3" w:rsidRDefault="005B15B3" w:rsidP="001828E8">
      <w:pPr>
        <w:pStyle w:val="block"/>
        <w:tabs>
          <w:tab w:val="left" w:pos="450"/>
        </w:tabs>
        <w:spacing w:before="120" w:after="0" w:line="240" w:lineRule="atLeast"/>
        <w:ind w:left="540" w:right="562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56CD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ณ วันที่ </w:t>
      </w:r>
      <w:r w:rsidRPr="00956CD5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Pr="00956CD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 w:rsidR="00F24669" w:rsidRPr="00956CD5">
        <w:rPr>
          <w:rFonts w:ascii="Angsana New" w:hAnsi="Angsana New" w:cs="Angsana New"/>
          <w:sz w:val="30"/>
          <w:szCs w:val="30"/>
          <w:lang w:val="en-US" w:bidi="th-TH"/>
        </w:rPr>
        <w:t>2561</w:t>
      </w:r>
      <w:r w:rsidRPr="00956CD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956CD5">
        <w:rPr>
          <w:rFonts w:ascii="Angsana New" w:hAnsi="Angsana New" w:cs="Angsana New"/>
          <w:sz w:val="30"/>
          <w:szCs w:val="30"/>
          <w:cs/>
          <w:lang w:val="en-US" w:bidi="th-TH"/>
        </w:rPr>
        <w:t>บริษัท</w:t>
      </w:r>
      <w:r w:rsidRPr="00956CD5">
        <w:rPr>
          <w:rFonts w:ascii="Angsana New" w:hAnsi="Angsana New" w:cs="Angsana New" w:hint="cs"/>
          <w:sz w:val="30"/>
          <w:szCs w:val="30"/>
          <w:cs/>
          <w:lang w:val="en-US" w:bidi="th-TH"/>
        </w:rPr>
        <w:t>มี</w:t>
      </w:r>
      <w:r w:rsidRPr="00956CD5">
        <w:rPr>
          <w:rFonts w:ascii="Angsana New" w:hAnsi="Angsana New" w:cs="Angsana New"/>
          <w:sz w:val="30"/>
          <w:szCs w:val="30"/>
          <w:cs/>
          <w:lang w:val="en-US" w:bidi="th-TH"/>
        </w:rPr>
        <w:t>ภาระผูกพัน</w:t>
      </w:r>
      <w:r w:rsidRPr="00956CD5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กับ</w:t>
      </w:r>
      <w:r w:rsidRPr="00956CD5">
        <w:rPr>
          <w:rFonts w:ascii="Angsana New" w:hAnsi="Angsana New" w:cs="Angsana New"/>
          <w:sz w:val="30"/>
          <w:szCs w:val="30"/>
          <w:cs/>
          <w:lang w:val="en-US" w:bidi="th-TH"/>
        </w:rPr>
        <w:t>สถาบันการเงินในประเทศแห่งหนึ่งและสาขาของสถาบันการเงิน</w:t>
      </w:r>
      <w:r w:rsidRPr="006031CE">
        <w:rPr>
          <w:rFonts w:ascii="Angsana New" w:hAnsi="Angsana New" w:cs="Angsana New"/>
          <w:sz w:val="30"/>
          <w:szCs w:val="30"/>
          <w:cs/>
          <w:lang w:val="en-US" w:bidi="th-TH"/>
        </w:rPr>
        <w:t>ต่างประเทศแห่งหนึ่ง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จากการ</w:t>
      </w:r>
      <w:r w:rsidRPr="006031CE">
        <w:rPr>
          <w:rFonts w:ascii="Angsana New" w:hAnsi="Angsana New" w:cs="Angsana New"/>
          <w:sz w:val="30"/>
          <w:szCs w:val="30"/>
          <w:cs/>
          <w:lang w:val="en-US" w:bidi="th-TH"/>
        </w:rPr>
        <w:t>ออกหนังสือค้ำประกันสำหรับ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การ</w:t>
      </w:r>
      <w:r w:rsidRPr="006031CE">
        <w:rPr>
          <w:rFonts w:ascii="Angsana New" w:hAnsi="Angsana New" w:cs="Angsana New"/>
          <w:sz w:val="30"/>
          <w:szCs w:val="30"/>
          <w:cs/>
          <w:lang w:val="en-US" w:bidi="th-TH"/>
        </w:rPr>
        <w:t>ซื้อก๊าซธรรมชาติ การใช้ไฟฟ้าและอื่น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ๆ</w:t>
      </w:r>
    </w:p>
    <w:p w:rsidR="00A41F96" w:rsidRPr="00A8098F" w:rsidRDefault="00A41F96" w:rsidP="003A29D1">
      <w:pPr>
        <w:numPr>
          <w:ilvl w:val="0"/>
          <w:numId w:val="29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before="240"/>
        <w:rPr>
          <w:rFonts w:ascii="Angsana New" w:hAnsi="Angsana New"/>
          <w:b/>
          <w:bCs/>
          <w:sz w:val="30"/>
          <w:szCs w:val="30"/>
          <w:cs/>
        </w:rPr>
      </w:pPr>
      <w:r w:rsidRPr="00A8098F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:rsidR="006A4452" w:rsidRDefault="003445D9" w:rsidP="00182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right="562" w:hanging="7"/>
        <w:jc w:val="thaiDistribute"/>
        <w:rPr>
          <w:rFonts w:ascii="Angsana New" w:hAnsi="Angsana New"/>
          <w:sz w:val="30"/>
          <w:szCs w:val="30"/>
        </w:rPr>
      </w:pPr>
      <w:r w:rsidRPr="00956CD5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 เมื่อวันที่ </w:t>
      </w:r>
      <w:r w:rsidRPr="00956CD5">
        <w:rPr>
          <w:rFonts w:ascii="Angsana New" w:hAnsi="Angsana New"/>
          <w:sz w:val="30"/>
          <w:szCs w:val="30"/>
        </w:rPr>
        <w:t xml:space="preserve">25 </w:t>
      </w:r>
      <w:r w:rsidRPr="00956CD5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956CD5">
        <w:rPr>
          <w:rFonts w:ascii="Angsana New" w:hAnsi="Angsana New"/>
          <w:sz w:val="30"/>
          <w:szCs w:val="30"/>
        </w:rPr>
        <w:t xml:space="preserve">2562 </w:t>
      </w:r>
      <w:r w:rsidRPr="00956CD5">
        <w:rPr>
          <w:rFonts w:ascii="Angsana New" w:hAnsi="Angsana New"/>
          <w:sz w:val="30"/>
          <w:szCs w:val="30"/>
          <w:cs/>
        </w:rPr>
        <w:t xml:space="preserve">คณะกรรมการมีมติอนุมัติการจ่ายเงินปันผลในอัตราหุ้นละ </w:t>
      </w:r>
      <w:r w:rsidR="00881380">
        <w:rPr>
          <w:rFonts w:ascii="Angsana New" w:hAnsi="Angsana New"/>
          <w:sz w:val="30"/>
          <w:szCs w:val="30"/>
        </w:rPr>
        <w:t>0.11</w:t>
      </w:r>
      <w:r w:rsidR="008528E9">
        <w:rPr>
          <w:rFonts w:ascii="Angsana New" w:hAnsi="Angsana New" w:hint="cs"/>
          <w:sz w:val="30"/>
          <w:szCs w:val="30"/>
          <w:cs/>
        </w:rPr>
        <w:t xml:space="preserve"> บ</w:t>
      </w:r>
      <w:r w:rsidRPr="00956CD5">
        <w:rPr>
          <w:rFonts w:ascii="Angsana New" w:hAnsi="Angsana New"/>
          <w:sz w:val="30"/>
          <w:szCs w:val="30"/>
          <w:cs/>
        </w:rPr>
        <w:t xml:space="preserve">าท  เป็นจำนวนเงินทั้งสิ้น </w:t>
      </w:r>
      <w:r w:rsidR="008528E9">
        <w:rPr>
          <w:rFonts w:ascii="Angsana New" w:hAnsi="Angsana New"/>
          <w:sz w:val="30"/>
          <w:szCs w:val="30"/>
        </w:rPr>
        <w:t xml:space="preserve">72.43 </w:t>
      </w:r>
      <w:r w:rsidRPr="00956CD5">
        <w:rPr>
          <w:rFonts w:ascii="Angsana New" w:hAnsi="Angsana New"/>
          <w:sz w:val="30"/>
          <w:szCs w:val="30"/>
          <w:cs/>
        </w:rPr>
        <w:t xml:space="preserve">ล้านบาท โดยการจ่ายเงินปันผลดังกล่าวจะต้องได้รับอนุมัติจากที่ประชุมสามัญประจำปีของผู้ถือหุ้นของบริษัทในเดือนเมษายน </w:t>
      </w:r>
      <w:r w:rsidRPr="00956CD5">
        <w:rPr>
          <w:rFonts w:ascii="Angsana New" w:hAnsi="Angsana New"/>
          <w:sz w:val="30"/>
          <w:szCs w:val="30"/>
        </w:rPr>
        <w:t>2562</w:t>
      </w:r>
    </w:p>
    <w:p w:rsidR="003252D7" w:rsidRDefault="003252D7" w:rsidP="00182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right="562" w:hanging="7"/>
        <w:jc w:val="thaiDistribute"/>
        <w:rPr>
          <w:rFonts w:ascii="Angsana New" w:hAnsi="Angsana New"/>
          <w:sz w:val="30"/>
          <w:szCs w:val="30"/>
        </w:rPr>
      </w:pPr>
    </w:p>
    <w:p w:rsidR="003252D7" w:rsidRDefault="003252D7" w:rsidP="00182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right="562" w:hanging="7"/>
        <w:jc w:val="thaiDistribute"/>
        <w:rPr>
          <w:rFonts w:ascii="Angsana New" w:hAnsi="Angsana New"/>
          <w:sz w:val="30"/>
          <w:szCs w:val="30"/>
        </w:rPr>
      </w:pPr>
    </w:p>
    <w:p w:rsidR="003252D7" w:rsidRDefault="003252D7" w:rsidP="00182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right="562" w:hanging="7"/>
        <w:jc w:val="thaiDistribute"/>
        <w:rPr>
          <w:rFonts w:ascii="Angsana New" w:hAnsi="Angsana New"/>
          <w:sz w:val="30"/>
          <w:szCs w:val="30"/>
        </w:rPr>
      </w:pPr>
    </w:p>
    <w:p w:rsidR="006A4452" w:rsidRDefault="006A4452" w:rsidP="003A29D1">
      <w:pPr>
        <w:numPr>
          <w:ilvl w:val="0"/>
          <w:numId w:val="29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before="240"/>
        <w:rPr>
          <w:rFonts w:ascii="Angsana New" w:hAnsi="Angsana New"/>
          <w:b/>
          <w:bCs/>
          <w:sz w:val="30"/>
          <w:szCs w:val="30"/>
        </w:rPr>
      </w:pPr>
      <w:r w:rsidRPr="0050473D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6A4452">
        <w:rPr>
          <w:rFonts w:ascii="Angsana New" w:hAnsi="Angsana New"/>
          <w:b/>
          <w:bCs/>
          <w:sz w:val="30"/>
          <w:szCs w:val="30"/>
          <w:cs/>
        </w:rPr>
        <w:t xml:space="preserve">จัดประเภทรายการใหม่   </w:t>
      </w:r>
    </w:p>
    <w:p w:rsidR="005223CB" w:rsidRDefault="000947FB" w:rsidP="00182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20" w:line="240" w:lineRule="auto"/>
        <w:ind w:left="540" w:right="562"/>
        <w:jc w:val="thaiDistribute"/>
        <w:rPr>
          <w:rFonts w:ascii="Angsana New" w:hAnsi="Angsana New"/>
          <w:sz w:val="30"/>
          <w:szCs w:val="30"/>
        </w:rPr>
      </w:pPr>
      <w:r w:rsidRPr="000947FB">
        <w:rPr>
          <w:rFonts w:ascii="Angsana New" w:hAnsi="Angsana New"/>
          <w:sz w:val="30"/>
          <w:szCs w:val="30"/>
          <w:cs/>
        </w:rPr>
        <w:t>รายการบางรายกา</w:t>
      </w:r>
      <w:r>
        <w:rPr>
          <w:rFonts w:ascii="Angsana New" w:hAnsi="Angsana New"/>
          <w:sz w:val="30"/>
          <w:szCs w:val="30"/>
          <w:cs/>
        </w:rPr>
        <w:t xml:space="preserve">รในงบแสดงฐานะการเงิน ณ วันที่ </w:t>
      </w:r>
      <w:r>
        <w:rPr>
          <w:rFonts w:ascii="Angsana New" w:hAnsi="Angsana New"/>
          <w:sz w:val="30"/>
          <w:szCs w:val="30"/>
        </w:rPr>
        <w:t>31</w:t>
      </w:r>
      <w:r w:rsidRPr="000947FB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2560</w:t>
      </w:r>
      <w:r w:rsidRPr="000947FB">
        <w:rPr>
          <w:rFonts w:ascii="Angsana New" w:hAnsi="Angsana New"/>
          <w:sz w:val="30"/>
          <w:szCs w:val="30"/>
          <w:cs/>
        </w:rPr>
        <w:t xml:space="preserve"> ซึ่งรวมอยู่ในงบการเงินเพื่อวัตถุประสงค์ในการเปรียบเทียบของงวด </w:t>
      </w:r>
      <w:r>
        <w:rPr>
          <w:rFonts w:ascii="Angsana New" w:hAnsi="Angsana New"/>
          <w:sz w:val="30"/>
          <w:szCs w:val="30"/>
        </w:rPr>
        <w:t>2561</w:t>
      </w:r>
      <w:r w:rsidRPr="000947FB">
        <w:rPr>
          <w:rFonts w:ascii="Angsana New" w:hAnsi="Angsana New"/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ได้มีการจัดประเภทรายการใหม่เพื่อให้สอดคล้องกับการนำเสนองบการเงินปี </w:t>
      </w:r>
      <w:r>
        <w:rPr>
          <w:rFonts w:ascii="Angsana New" w:hAnsi="Angsana New"/>
          <w:sz w:val="30"/>
          <w:szCs w:val="30"/>
        </w:rPr>
        <w:t>2561</w:t>
      </w:r>
      <w:r w:rsidRPr="000947FB">
        <w:rPr>
          <w:rFonts w:ascii="Angsana New" w:hAnsi="Angsana New"/>
          <w:sz w:val="30"/>
          <w:szCs w:val="30"/>
          <w:cs/>
        </w:rPr>
        <w:t xml:space="preserve"> ดังนี้</w:t>
      </w:r>
    </w:p>
    <w:tbl>
      <w:tblPr>
        <w:tblpPr w:leftFromText="180" w:rightFromText="180" w:vertAnchor="text" w:horzAnchor="page" w:tblpX="1198" w:tblpY="350"/>
        <w:tblW w:w="10308" w:type="dxa"/>
        <w:tblLayout w:type="fixed"/>
        <w:tblLook w:val="04A0" w:firstRow="1" w:lastRow="0" w:firstColumn="1" w:lastColumn="0" w:noHBand="0" w:noVBand="1"/>
      </w:tblPr>
      <w:tblGrid>
        <w:gridCol w:w="2268"/>
        <w:gridCol w:w="258"/>
        <w:gridCol w:w="1160"/>
        <w:gridCol w:w="1275"/>
        <w:gridCol w:w="1257"/>
        <w:gridCol w:w="236"/>
        <w:gridCol w:w="1334"/>
        <w:gridCol w:w="1275"/>
        <w:gridCol w:w="1245"/>
      </w:tblGrid>
      <w:tr w:rsidR="000947FB" w:rsidRPr="000947FB" w:rsidTr="00443FAD">
        <w:trPr>
          <w:trHeight w:hRule="exact" w:val="369"/>
        </w:trPr>
        <w:tc>
          <w:tcPr>
            <w:tcW w:w="2268" w:type="dxa"/>
            <w:shd w:val="clear" w:color="auto" w:fill="auto"/>
            <w:vAlign w:val="bottom"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778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947FB">
              <w:rPr>
                <w:rFonts w:ascii="Angsana New" w:eastAsia="Calibri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0947FB" w:rsidRPr="000947FB" w:rsidTr="00443FAD">
        <w:trPr>
          <w:trHeight w:hRule="exact" w:val="369"/>
        </w:trPr>
        <w:tc>
          <w:tcPr>
            <w:tcW w:w="2268" w:type="dxa"/>
            <w:shd w:val="clear" w:color="auto" w:fill="auto"/>
            <w:vAlign w:val="bottom"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369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0947FB">
              <w:rPr>
                <w:rFonts w:ascii="Angsana New" w:eastAsia="Calibri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3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0947FB">
              <w:rPr>
                <w:rFonts w:ascii="Angsana New" w:eastAsia="Calibri" w:hAnsi="Angsana New"/>
                <w:sz w:val="26"/>
                <w:szCs w:val="26"/>
                <w:cs/>
              </w:rPr>
              <w:t>งบการเงินเฉพาะบริษัทฯ</w:t>
            </w:r>
          </w:p>
        </w:tc>
      </w:tr>
      <w:tr w:rsidR="000947FB" w:rsidRPr="000947FB" w:rsidTr="00443FAD">
        <w:trPr>
          <w:trHeight w:hRule="exact" w:val="351"/>
        </w:trPr>
        <w:tc>
          <w:tcPr>
            <w:tcW w:w="2268" w:type="dxa"/>
            <w:shd w:val="clear" w:color="auto" w:fill="auto"/>
            <w:vAlign w:val="bottom"/>
            <w:hideMark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947FB">
              <w:rPr>
                <w:rFonts w:ascii="Angsana New" w:eastAsia="Calibri" w:hAnsi="Angsana New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258" w:type="dxa"/>
            <w:shd w:val="clear" w:color="auto" w:fill="auto"/>
            <w:vAlign w:val="bottom"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0947FB">
              <w:rPr>
                <w:rFonts w:ascii="Angsana New" w:eastAsia="Calibri" w:hAnsi="Angsana New"/>
                <w:sz w:val="26"/>
                <w:szCs w:val="26"/>
                <w:cs/>
              </w:rPr>
              <w:t>ตามที่เคย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947FB">
              <w:rPr>
                <w:rFonts w:ascii="Angsana New" w:eastAsia="Calibri" w:hAnsi="Angsana New"/>
                <w:sz w:val="26"/>
                <w:szCs w:val="26"/>
                <w:cs/>
              </w:rPr>
              <w:t>จัด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0947FB">
              <w:rPr>
                <w:rFonts w:ascii="Angsana New" w:eastAsia="Calibri" w:hAnsi="Angsana New"/>
                <w:sz w:val="26"/>
                <w:szCs w:val="26"/>
                <w:cs/>
              </w:rPr>
              <w:t>หลังการ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334" w:type="dxa"/>
            <w:shd w:val="clear" w:color="auto" w:fill="auto"/>
            <w:vAlign w:val="bottom"/>
            <w:hideMark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0947FB">
              <w:rPr>
                <w:rFonts w:ascii="Angsana New" w:eastAsia="Calibri" w:hAnsi="Angsana New"/>
                <w:sz w:val="26"/>
                <w:szCs w:val="26"/>
                <w:cs/>
              </w:rPr>
              <w:t>ตามที่เคย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947FB">
              <w:rPr>
                <w:rFonts w:ascii="Angsana New" w:eastAsia="Calibri" w:hAnsi="Angsana New"/>
                <w:sz w:val="26"/>
                <w:szCs w:val="26"/>
                <w:cs/>
              </w:rPr>
              <w:t>จัด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0947FB">
              <w:rPr>
                <w:rFonts w:ascii="Angsana New" w:eastAsia="Calibri" w:hAnsi="Angsana New"/>
                <w:sz w:val="26"/>
                <w:szCs w:val="26"/>
                <w:cs/>
              </w:rPr>
              <w:t>หลังการ</w:t>
            </w:r>
          </w:p>
        </w:tc>
      </w:tr>
      <w:tr w:rsidR="000947FB" w:rsidRPr="000947FB" w:rsidTr="00443FAD">
        <w:trPr>
          <w:trHeight w:hRule="exact" w:val="365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947FB">
              <w:rPr>
                <w:rFonts w:ascii="Angsana New" w:eastAsia="Calibri" w:hAnsi="Angsana New"/>
                <w:sz w:val="26"/>
                <w:szCs w:val="26"/>
                <w:cs/>
              </w:rPr>
              <w:t xml:space="preserve">ณ วันที่ </w:t>
            </w:r>
            <w:r w:rsidRPr="000947FB">
              <w:rPr>
                <w:rFonts w:ascii="Angsana New" w:eastAsia="Calibri" w:hAnsi="Angsana New"/>
                <w:sz w:val="26"/>
                <w:szCs w:val="26"/>
              </w:rPr>
              <w:t>31</w:t>
            </w:r>
            <w:r w:rsidRPr="000947FB">
              <w:rPr>
                <w:rFonts w:ascii="Angsana New" w:eastAsia="Calibri" w:hAnsi="Angsana New"/>
                <w:sz w:val="26"/>
                <w:szCs w:val="26"/>
                <w:cs/>
              </w:rPr>
              <w:t xml:space="preserve"> ธันวาคม </w:t>
            </w:r>
            <w:r w:rsidRPr="000947FB">
              <w:rPr>
                <w:rFonts w:ascii="Angsana New" w:eastAsia="Calibri" w:hAnsi="Angsana New"/>
                <w:sz w:val="26"/>
                <w:szCs w:val="26"/>
              </w:rPr>
              <w:t>2560</w:t>
            </w:r>
          </w:p>
        </w:tc>
        <w:tc>
          <w:tcPr>
            <w:tcW w:w="258" w:type="dxa"/>
            <w:shd w:val="clear" w:color="auto" w:fill="auto"/>
            <w:vAlign w:val="bottom"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0947FB">
              <w:rPr>
                <w:rFonts w:ascii="Angsana New" w:eastAsia="Calibri" w:hAnsi="Angsana New"/>
                <w:sz w:val="26"/>
                <w:szCs w:val="26"/>
                <w:cs/>
              </w:rPr>
              <w:t>รายงานไว้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947FB">
              <w:rPr>
                <w:rFonts w:ascii="Angsana New" w:eastAsia="Calibri" w:hAnsi="Angsana New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947FB">
              <w:rPr>
                <w:rFonts w:ascii="Angsana New" w:eastAsia="Calibri" w:hAnsi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0947FB">
              <w:rPr>
                <w:rFonts w:ascii="Angsana New" w:eastAsia="Calibri" w:hAnsi="Angsana New"/>
                <w:sz w:val="26"/>
                <w:szCs w:val="26"/>
                <w:cs/>
              </w:rPr>
              <w:t>รายงานไว้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947FB">
              <w:rPr>
                <w:rFonts w:ascii="Angsana New" w:eastAsia="Calibri" w:hAnsi="Angsana New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947FB">
              <w:rPr>
                <w:rFonts w:ascii="Angsana New" w:eastAsia="Calibri" w:hAnsi="Angsana New"/>
                <w:sz w:val="26"/>
                <w:szCs w:val="26"/>
                <w:cs/>
              </w:rPr>
              <w:t>จัดประเภทใหม่</w:t>
            </w:r>
          </w:p>
        </w:tc>
      </w:tr>
      <w:tr w:rsidR="000947FB" w:rsidRPr="000947FB" w:rsidTr="00443FAD">
        <w:trPr>
          <w:trHeight w:hRule="exact" w:val="409"/>
        </w:trPr>
        <w:tc>
          <w:tcPr>
            <w:tcW w:w="2268" w:type="dxa"/>
            <w:shd w:val="clear" w:color="auto" w:fill="auto"/>
            <w:vAlign w:val="bottom"/>
            <w:hideMark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947FB">
              <w:rPr>
                <w:rFonts w:ascii="Angsana New" w:eastAsia="Calibri" w:hAnsi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258" w:type="dxa"/>
            <w:shd w:val="clear" w:color="auto" w:fill="auto"/>
            <w:vAlign w:val="bottom"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0947FB">
              <w:rPr>
                <w:rFonts w:ascii="Angsana New" w:eastAsia="Calibri" w:hAnsi="Angsana New"/>
                <w:sz w:val="26"/>
                <w:szCs w:val="26"/>
              </w:rPr>
              <w:t>52,959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0947FB">
              <w:rPr>
                <w:rFonts w:ascii="Angsana New" w:eastAsia="Calibri" w:hAnsi="Angsana New"/>
                <w:sz w:val="26"/>
                <w:szCs w:val="26"/>
              </w:rPr>
              <w:t>(31,184)</w:t>
            </w:r>
          </w:p>
        </w:tc>
        <w:tc>
          <w:tcPr>
            <w:tcW w:w="1257" w:type="dxa"/>
            <w:shd w:val="clear" w:color="auto" w:fill="auto"/>
            <w:vAlign w:val="bottom"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947FB">
              <w:rPr>
                <w:rFonts w:ascii="Angsana New" w:eastAsia="Calibri" w:hAnsi="Angsana New"/>
                <w:sz w:val="26"/>
                <w:szCs w:val="26"/>
              </w:rPr>
              <w:t>21,775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  <w:vAlign w:val="bottom"/>
            <w:hideMark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0947FB">
              <w:rPr>
                <w:rFonts w:ascii="Angsana New" w:eastAsia="Calibri" w:hAnsi="Angsana New"/>
                <w:sz w:val="26"/>
                <w:szCs w:val="26"/>
              </w:rPr>
              <w:t>52,730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0947FB">
              <w:rPr>
                <w:rFonts w:ascii="Angsana New" w:eastAsia="Calibri" w:hAnsi="Angsana New"/>
                <w:sz w:val="26"/>
                <w:szCs w:val="26"/>
              </w:rPr>
              <w:t>(31,109)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0947FB">
              <w:rPr>
                <w:rFonts w:ascii="Angsana New" w:eastAsia="Calibri" w:hAnsi="Angsana New"/>
                <w:sz w:val="26"/>
                <w:szCs w:val="26"/>
              </w:rPr>
              <w:t>21,621</w:t>
            </w:r>
          </w:p>
        </w:tc>
      </w:tr>
      <w:tr w:rsidR="000947FB" w:rsidRPr="000947FB" w:rsidTr="00443FAD">
        <w:trPr>
          <w:trHeight w:hRule="exact" w:val="409"/>
        </w:trPr>
        <w:tc>
          <w:tcPr>
            <w:tcW w:w="2268" w:type="dxa"/>
            <w:shd w:val="clear" w:color="auto" w:fill="auto"/>
            <w:vAlign w:val="bottom"/>
            <w:hideMark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26"/>
                <w:szCs w:val="26"/>
              </w:rPr>
            </w:pPr>
            <w:r w:rsidRPr="000947FB">
              <w:rPr>
                <w:rFonts w:ascii="Angsana New" w:eastAsia="Calibri" w:hAnsi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258" w:type="dxa"/>
            <w:shd w:val="clear" w:color="auto" w:fill="auto"/>
            <w:vAlign w:val="bottom"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0947FB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0947FB">
              <w:rPr>
                <w:rFonts w:ascii="Angsana New" w:eastAsia="Calibri" w:hAnsi="Angsana New"/>
                <w:sz w:val="26"/>
                <w:szCs w:val="26"/>
              </w:rPr>
              <w:t>31,184</w:t>
            </w:r>
          </w:p>
        </w:tc>
        <w:tc>
          <w:tcPr>
            <w:tcW w:w="1257" w:type="dxa"/>
            <w:shd w:val="clear" w:color="auto" w:fill="auto"/>
            <w:vAlign w:val="bottom"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0947FB">
              <w:rPr>
                <w:rFonts w:ascii="Angsana New" w:eastAsia="Calibri" w:hAnsi="Angsana New"/>
                <w:sz w:val="26"/>
                <w:szCs w:val="26"/>
              </w:rPr>
              <w:t>31,184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  <w:vAlign w:val="bottom"/>
            <w:hideMark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0947FB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0947FB">
              <w:rPr>
                <w:rFonts w:ascii="Angsana New" w:eastAsia="Calibri" w:hAnsi="Angsana New"/>
                <w:sz w:val="26"/>
                <w:szCs w:val="26"/>
              </w:rPr>
              <w:t>31,109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0947FB">
              <w:rPr>
                <w:rFonts w:ascii="Angsana New" w:eastAsia="Calibri" w:hAnsi="Angsana New"/>
                <w:sz w:val="26"/>
                <w:szCs w:val="26"/>
              </w:rPr>
              <w:t>31,109</w:t>
            </w:r>
          </w:p>
        </w:tc>
      </w:tr>
      <w:tr w:rsidR="000947FB" w:rsidRPr="000947FB" w:rsidTr="00443FAD">
        <w:trPr>
          <w:trHeight w:hRule="exact" w:val="409"/>
        </w:trPr>
        <w:tc>
          <w:tcPr>
            <w:tcW w:w="2268" w:type="dxa"/>
            <w:shd w:val="clear" w:color="auto" w:fill="auto"/>
            <w:vAlign w:val="bottom"/>
            <w:hideMark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26"/>
                <w:szCs w:val="26"/>
              </w:rPr>
            </w:pPr>
            <w:r w:rsidRPr="000947FB">
              <w:rPr>
                <w:rFonts w:ascii="Angsana New" w:eastAsia="Calibri" w:hAnsi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258" w:type="dxa"/>
            <w:shd w:val="clear" w:color="auto" w:fill="auto"/>
            <w:vAlign w:val="bottom"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0947FB">
              <w:rPr>
                <w:rFonts w:ascii="Angsana New" w:eastAsia="Calibri" w:hAnsi="Angsana New"/>
                <w:sz w:val="26"/>
                <w:szCs w:val="26"/>
              </w:rPr>
              <w:t>(92,542)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0947FB">
              <w:rPr>
                <w:rFonts w:ascii="Angsana New" w:eastAsia="Calibri" w:hAnsi="Angsana New"/>
                <w:sz w:val="26"/>
                <w:szCs w:val="26"/>
              </w:rPr>
              <w:t>(15,394)</w:t>
            </w:r>
          </w:p>
        </w:tc>
        <w:tc>
          <w:tcPr>
            <w:tcW w:w="1257" w:type="dxa"/>
            <w:shd w:val="clear" w:color="auto" w:fill="auto"/>
            <w:vAlign w:val="bottom"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947FB">
              <w:rPr>
                <w:rFonts w:ascii="Angsana New" w:eastAsia="Calibri" w:hAnsi="Angsana New"/>
                <w:sz w:val="26"/>
                <w:szCs w:val="26"/>
              </w:rPr>
              <w:t>(107,936)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  <w:vAlign w:val="bottom"/>
            <w:hideMark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0947FB">
              <w:rPr>
                <w:rFonts w:ascii="Angsana New" w:eastAsia="Calibri" w:hAnsi="Angsana New"/>
                <w:sz w:val="26"/>
                <w:szCs w:val="26"/>
              </w:rPr>
              <w:t>(92,542)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0947FB">
              <w:rPr>
                <w:rFonts w:ascii="Angsana New" w:eastAsia="Calibri" w:hAnsi="Angsana New"/>
                <w:sz w:val="26"/>
                <w:szCs w:val="26"/>
              </w:rPr>
              <w:t>(15,394)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947FB">
              <w:rPr>
                <w:rFonts w:ascii="Angsana New" w:eastAsia="Calibri" w:hAnsi="Angsana New"/>
                <w:sz w:val="26"/>
                <w:szCs w:val="26"/>
              </w:rPr>
              <w:t>(107,936)</w:t>
            </w:r>
          </w:p>
        </w:tc>
      </w:tr>
      <w:tr w:rsidR="000947FB" w:rsidRPr="000947FB" w:rsidTr="00443FAD">
        <w:trPr>
          <w:trHeight w:hRule="exact" w:val="409"/>
        </w:trPr>
        <w:tc>
          <w:tcPr>
            <w:tcW w:w="2268" w:type="dxa"/>
            <w:shd w:val="clear" w:color="auto" w:fill="auto"/>
            <w:vAlign w:val="bottom"/>
            <w:hideMark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947FB">
              <w:rPr>
                <w:rFonts w:ascii="Angsana New" w:eastAsia="Calibri" w:hAnsi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258" w:type="dxa"/>
            <w:shd w:val="clear" w:color="auto" w:fill="auto"/>
            <w:vAlign w:val="bottom"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0947FB">
              <w:rPr>
                <w:rFonts w:ascii="Angsana New" w:eastAsia="Calibri" w:hAnsi="Angsana New"/>
                <w:sz w:val="26"/>
                <w:szCs w:val="26"/>
              </w:rPr>
              <w:t>(18,777)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0947FB">
              <w:rPr>
                <w:rFonts w:ascii="Angsana New" w:eastAsia="Calibri" w:hAnsi="Angsana New"/>
                <w:sz w:val="26"/>
                <w:szCs w:val="26"/>
              </w:rPr>
              <w:t>15,394</w:t>
            </w:r>
          </w:p>
        </w:tc>
        <w:tc>
          <w:tcPr>
            <w:tcW w:w="1257" w:type="dxa"/>
            <w:shd w:val="clear" w:color="auto" w:fill="auto"/>
            <w:vAlign w:val="bottom"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0947FB">
              <w:rPr>
                <w:rFonts w:ascii="Angsana New" w:eastAsia="Calibri" w:hAnsi="Angsana New"/>
                <w:sz w:val="26"/>
                <w:szCs w:val="26"/>
              </w:rPr>
              <w:t>(3,383)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  <w:vAlign w:val="bottom"/>
            <w:hideMark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0947FB">
              <w:rPr>
                <w:rFonts w:ascii="Angsana New" w:eastAsia="Calibri" w:hAnsi="Angsana New"/>
                <w:sz w:val="26"/>
                <w:szCs w:val="26"/>
              </w:rPr>
              <w:t>(18,766)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0947FB">
              <w:rPr>
                <w:rFonts w:ascii="Angsana New" w:eastAsia="Calibri" w:hAnsi="Angsana New"/>
                <w:sz w:val="26"/>
                <w:szCs w:val="26"/>
              </w:rPr>
              <w:t>15,394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0947FB" w:rsidRPr="000947FB" w:rsidRDefault="000947FB" w:rsidP="000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0947FB">
              <w:rPr>
                <w:rFonts w:ascii="Angsana New" w:eastAsia="Calibri" w:hAnsi="Angsana New"/>
                <w:sz w:val="26"/>
                <w:szCs w:val="26"/>
              </w:rPr>
              <w:t>(3,372)</w:t>
            </w:r>
          </w:p>
        </w:tc>
      </w:tr>
    </w:tbl>
    <w:p w:rsidR="002B452A" w:rsidRDefault="000947FB" w:rsidP="003A29D1">
      <w:pPr>
        <w:numPr>
          <w:ilvl w:val="0"/>
          <w:numId w:val="29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before="2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การ</w:t>
      </w:r>
      <w:r>
        <w:rPr>
          <w:rFonts w:ascii="Angsana New" w:hAnsi="Angsana New" w:hint="cs"/>
          <w:b/>
          <w:bCs/>
          <w:sz w:val="30"/>
          <w:szCs w:val="30"/>
          <w:cs/>
        </w:rPr>
        <w:t>อนุมัติงบการเงิน</w:t>
      </w:r>
    </w:p>
    <w:p w:rsidR="000947FB" w:rsidRPr="000947FB" w:rsidRDefault="000947FB" w:rsidP="003A2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2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งบการเงิน</w:t>
      </w:r>
      <w:r w:rsidRPr="000947FB">
        <w:rPr>
          <w:rFonts w:ascii="Angsana New" w:hAnsi="Angsana New"/>
          <w:sz w:val="30"/>
          <w:szCs w:val="30"/>
          <w:cs/>
        </w:rPr>
        <w:t xml:space="preserve">นี้ได้รับอนุมัติให้ออกงบการเงินจากคณะกรรมการเมื่อวันที่ </w:t>
      </w:r>
      <w:r>
        <w:rPr>
          <w:rFonts w:ascii="Angsana New" w:hAnsi="Angsana New"/>
          <w:sz w:val="30"/>
          <w:szCs w:val="30"/>
        </w:rPr>
        <w:t>25</w:t>
      </w:r>
      <w:r w:rsidRPr="000947F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กุมภาพันธ์</w:t>
      </w:r>
      <w:r w:rsidRPr="000947F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2562</w:t>
      </w:r>
    </w:p>
    <w:sectPr w:rsidR="000947FB" w:rsidRPr="000947FB" w:rsidSect="0092115A">
      <w:headerReference w:type="even" r:id="rId18"/>
      <w:headerReference w:type="default" r:id="rId19"/>
      <w:headerReference w:type="first" r:id="rId20"/>
      <w:pgSz w:w="11909" w:h="16834" w:code="9"/>
      <w:pgMar w:top="1152" w:right="576" w:bottom="1152" w:left="691" w:header="63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6B9" w:rsidRDefault="004756B9">
      <w:r>
        <w:separator/>
      </w:r>
    </w:p>
  </w:endnote>
  <w:endnote w:type="continuationSeparator" w:id="0">
    <w:p w:rsidR="004756B9" w:rsidRDefault="00475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Bold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E9D" w:rsidRDefault="005E0E9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E9D" w:rsidRPr="00423E6C" w:rsidRDefault="005E0E9D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4756B9">
      <w:rPr>
        <w:rStyle w:val="PageNumber"/>
        <w:rFonts w:ascii="Angsana New" w:hAnsi="Angsana New"/>
        <w:noProof/>
        <w:sz w:val="30"/>
        <w:szCs w:val="30"/>
        <w:cs/>
      </w:rPr>
      <w:t>10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5E0E9D" w:rsidRPr="000115A6" w:rsidRDefault="005E0E9D" w:rsidP="00CB26CE">
    <w:pPr>
      <w:pStyle w:val="Footer"/>
      <w:rPr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E9D" w:rsidRDefault="005E0E9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6B9" w:rsidRDefault="004756B9">
      <w:r>
        <w:separator/>
      </w:r>
    </w:p>
  </w:footnote>
  <w:footnote w:type="continuationSeparator" w:id="0">
    <w:p w:rsidR="004756B9" w:rsidRDefault="004756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E9D" w:rsidRDefault="005E0E9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E9D" w:rsidRPr="00956711" w:rsidRDefault="005E0E9D">
    <w:pPr>
      <w:pStyle w:val="Header"/>
      <w:rPr>
        <w:sz w:val="28"/>
        <w:szCs w:val="28"/>
        <w:cs/>
      </w:rPr>
    </w:pPr>
    <w:r w:rsidRPr="00956711">
      <w:rPr>
        <w:rFonts w:hint="cs"/>
        <w:sz w:val="28"/>
        <w:szCs w:val="28"/>
        <w:cs/>
      </w:rPr>
      <w:t xml:space="preserve">สำนักงาน </w:t>
    </w:r>
    <w:r w:rsidRPr="00956711">
      <w:rPr>
        <w:rFonts w:hint="cs"/>
        <w:b/>
        <w:bCs/>
        <w:sz w:val="32"/>
        <w:szCs w:val="32"/>
        <w:cs/>
      </w:rPr>
      <w:t>เอ.เอ็ม.ที.</w:t>
    </w:r>
    <w:r w:rsidRPr="00956711">
      <w:rPr>
        <w:rFonts w:hint="cs"/>
        <w:sz w:val="28"/>
        <w:szCs w:val="28"/>
        <w:cs/>
      </w:rPr>
      <w:t xml:space="preserve"> แอสโซซิเอท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E9D" w:rsidRDefault="005E0E9D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E9D" w:rsidRDefault="005E0E9D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E9D" w:rsidRPr="00956711" w:rsidRDefault="005E0E9D" w:rsidP="0092115A">
    <w:pPr>
      <w:pStyle w:val="Header"/>
      <w:rPr>
        <w:sz w:val="28"/>
        <w:szCs w:val="28"/>
        <w:cs/>
      </w:rPr>
    </w:pPr>
    <w:r w:rsidRPr="00956711">
      <w:rPr>
        <w:rFonts w:hint="cs"/>
        <w:sz w:val="28"/>
        <w:szCs w:val="28"/>
        <w:cs/>
      </w:rPr>
      <w:t xml:space="preserve">สำนักงาน </w:t>
    </w:r>
    <w:r w:rsidRPr="00956711">
      <w:rPr>
        <w:rFonts w:hint="cs"/>
        <w:b/>
        <w:bCs/>
        <w:sz w:val="32"/>
        <w:szCs w:val="32"/>
        <w:cs/>
      </w:rPr>
      <w:t>เอ.เอ็ม.ที.</w:t>
    </w:r>
    <w:r w:rsidRPr="00956711">
      <w:rPr>
        <w:rFonts w:hint="cs"/>
        <w:sz w:val="28"/>
        <w:szCs w:val="28"/>
        <w:cs/>
      </w:rPr>
      <w:t xml:space="preserve"> แอสโซซิเอท</w:t>
    </w:r>
  </w:p>
  <w:p w:rsidR="005E0E9D" w:rsidRPr="00D14941" w:rsidRDefault="005E0E9D" w:rsidP="00D14941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E9D" w:rsidRDefault="005E0E9D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E9D" w:rsidRDefault="005E0E9D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E9D" w:rsidRPr="00E36A79" w:rsidRDefault="005E0E9D" w:rsidP="0092115A">
    <w:pPr>
      <w:pStyle w:val="Header"/>
      <w:rPr>
        <w:sz w:val="28"/>
        <w:szCs w:val="28"/>
        <w:cs/>
        <w:lang w:val="en-US"/>
      </w:rPr>
    </w:pPr>
    <w:r w:rsidRPr="00956711">
      <w:rPr>
        <w:rFonts w:hint="cs"/>
        <w:sz w:val="28"/>
        <w:szCs w:val="28"/>
        <w:cs/>
      </w:rPr>
      <w:t xml:space="preserve">สำนักงาน </w:t>
    </w:r>
    <w:r w:rsidRPr="00956711">
      <w:rPr>
        <w:rFonts w:hint="cs"/>
        <w:b/>
        <w:bCs/>
        <w:sz w:val="32"/>
        <w:szCs w:val="32"/>
        <w:cs/>
      </w:rPr>
      <w:t>เอ.เอ็ม.ที.</w:t>
    </w:r>
    <w:r>
      <w:rPr>
        <w:rFonts w:hint="cs"/>
        <w:sz w:val="28"/>
        <w:szCs w:val="28"/>
        <w:cs/>
      </w:rPr>
      <w:t xml:space="preserve"> แอสโซซิเอ</w:t>
    </w:r>
    <w:r>
      <w:rPr>
        <w:rFonts w:hint="cs"/>
        <w:sz w:val="28"/>
        <w:szCs w:val="28"/>
        <w:cs/>
        <w:lang w:val="en-US"/>
      </w:rPr>
      <w:t>ท</w:t>
    </w:r>
  </w:p>
  <w:p w:rsidR="005E0E9D" w:rsidRPr="0092115A" w:rsidRDefault="005E0E9D" w:rsidP="0092115A">
    <w:pPr>
      <w:pStyle w:val="Header"/>
      <w:rPr>
        <w:sz w:val="28"/>
        <w:szCs w:val="28"/>
        <w:lang w:val="en-US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E9D" w:rsidRDefault="005E0E9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482"/>
        </w:tabs>
        <w:ind w:left="248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48630F2"/>
    <w:multiLevelType w:val="hybridMultilevel"/>
    <w:tmpl w:val="B246B92C"/>
    <w:lvl w:ilvl="0" w:tplc="BC708E22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B875DBA"/>
    <w:multiLevelType w:val="hybridMultilevel"/>
    <w:tmpl w:val="0D189522"/>
    <w:lvl w:ilvl="0" w:tplc="46D02DE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>
    <w:nsid w:val="27A64C54"/>
    <w:multiLevelType w:val="hybridMultilevel"/>
    <w:tmpl w:val="A1167106"/>
    <w:lvl w:ilvl="0" w:tplc="4BDC8BE6">
      <w:start w:val="19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>
    <w:nsid w:val="2CAA3CF1"/>
    <w:multiLevelType w:val="multilevel"/>
    <w:tmpl w:val="0A522A14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/>
        <w:b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9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>
    <w:nsid w:val="3B557EC8"/>
    <w:multiLevelType w:val="hybridMultilevel"/>
    <w:tmpl w:val="F83490CC"/>
    <w:lvl w:ilvl="0" w:tplc="BA3AD97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59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24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>
    <w:nsid w:val="53257B88"/>
    <w:multiLevelType w:val="multilevel"/>
    <w:tmpl w:val="9A2285F0"/>
    <w:lvl w:ilvl="0">
      <w:start w:val="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bCs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7146FD"/>
    <w:multiLevelType w:val="hybridMultilevel"/>
    <w:tmpl w:val="5420D264"/>
    <w:lvl w:ilvl="0" w:tplc="2C52BA04">
      <w:start w:val="20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>
    <w:nsid w:val="62FE78C3"/>
    <w:multiLevelType w:val="multilevel"/>
    <w:tmpl w:val="B2E6C23A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bCs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>
    <w:nsid w:val="64FF662E"/>
    <w:multiLevelType w:val="hybridMultilevel"/>
    <w:tmpl w:val="55A88A26"/>
    <w:lvl w:ilvl="0" w:tplc="8756552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3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6"/>
  </w:num>
  <w:num w:numId="13">
    <w:abstractNumId w:val="31"/>
  </w:num>
  <w:num w:numId="14">
    <w:abstractNumId w:val="19"/>
  </w:num>
  <w:num w:numId="15">
    <w:abstractNumId w:val="22"/>
  </w:num>
  <w:num w:numId="16">
    <w:abstractNumId w:val="30"/>
  </w:num>
  <w:num w:numId="17">
    <w:abstractNumId w:val="21"/>
  </w:num>
  <w:num w:numId="18">
    <w:abstractNumId w:val="14"/>
  </w:num>
  <w:num w:numId="19">
    <w:abstractNumId w:val="17"/>
  </w:num>
  <w:num w:numId="20">
    <w:abstractNumId w:val="33"/>
  </w:num>
  <w:num w:numId="21">
    <w:abstractNumId w:val="10"/>
  </w:num>
  <w:num w:numId="22">
    <w:abstractNumId w:val="28"/>
  </w:num>
  <w:num w:numId="23">
    <w:abstractNumId w:val="23"/>
  </w:num>
  <w:num w:numId="24">
    <w:abstractNumId w:val="12"/>
  </w:num>
  <w:num w:numId="25">
    <w:abstractNumId w:val="24"/>
  </w:num>
  <w:num w:numId="26">
    <w:abstractNumId w:val="26"/>
  </w:num>
  <w:num w:numId="27">
    <w:abstractNumId w:val="29"/>
  </w:num>
  <w:num w:numId="28">
    <w:abstractNumId w:val="25"/>
  </w:num>
  <w:num w:numId="29">
    <w:abstractNumId w:val="18"/>
  </w:num>
  <w:num w:numId="30">
    <w:abstractNumId w:val="13"/>
  </w:num>
  <w:num w:numId="31">
    <w:abstractNumId w:val="32"/>
  </w:num>
  <w:num w:numId="32">
    <w:abstractNumId w:val="27"/>
  </w:num>
  <w:num w:numId="33">
    <w:abstractNumId w:val="15"/>
  </w:num>
  <w:num w:numId="34">
    <w:abstractNumId w:val="1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EE2"/>
    <w:rsid w:val="00000DF2"/>
    <w:rsid w:val="00001501"/>
    <w:rsid w:val="00001A16"/>
    <w:rsid w:val="00001B5C"/>
    <w:rsid w:val="0000210F"/>
    <w:rsid w:val="000028BD"/>
    <w:rsid w:val="00002F57"/>
    <w:rsid w:val="0000454F"/>
    <w:rsid w:val="000047E0"/>
    <w:rsid w:val="00005AAF"/>
    <w:rsid w:val="00010041"/>
    <w:rsid w:val="00010AC7"/>
    <w:rsid w:val="000115A6"/>
    <w:rsid w:val="00011927"/>
    <w:rsid w:val="00011BE3"/>
    <w:rsid w:val="000144FA"/>
    <w:rsid w:val="00014B21"/>
    <w:rsid w:val="00015015"/>
    <w:rsid w:val="000172F1"/>
    <w:rsid w:val="00017315"/>
    <w:rsid w:val="00020F4D"/>
    <w:rsid w:val="00021ADE"/>
    <w:rsid w:val="00022FCB"/>
    <w:rsid w:val="0002370D"/>
    <w:rsid w:val="0002436A"/>
    <w:rsid w:val="000247EC"/>
    <w:rsid w:val="000255C5"/>
    <w:rsid w:val="00025DCF"/>
    <w:rsid w:val="00026C2E"/>
    <w:rsid w:val="00026E1D"/>
    <w:rsid w:val="000270FA"/>
    <w:rsid w:val="00027ECB"/>
    <w:rsid w:val="00030332"/>
    <w:rsid w:val="00031038"/>
    <w:rsid w:val="000316AF"/>
    <w:rsid w:val="000316FF"/>
    <w:rsid w:val="00032035"/>
    <w:rsid w:val="00032622"/>
    <w:rsid w:val="00032A15"/>
    <w:rsid w:val="00033513"/>
    <w:rsid w:val="00033E7C"/>
    <w:rsid w:val="00033FE7"/>
    <w:rsid w:val="00034375"/>
    <w:rsid w:val="0003498E"/>
    <w:rsid w:val="000351DE"/>
    <w:rsid w:val="000354E1"/>
    <w:rsid w:val="000355DB"/>
    <w:rsid w:val="00036731"/>
    <w:rsid w:val="00036777"/>
    <w:rsid w:val="000368EB"/>
    <w:rsid w:val="000376ED"/>
    <w:rsid w:val="00041789"/>
    <w:rsid w:val="00041A74"/>
    <w:rsid w:val="0004303B"/>
    <w:rsid w:val="00043580"/>
    <w:rsid w:val="00044877"/>
    <w:rsid w:val="00044F3B"/>
    <w:rsid w:val="00045282"/>
    <w:rsid w:val="00045DAC"/>
    <w:rsid w:val="000461FD"/>
    <w:rsid w:val="00046BDB"/>
    <w:rsid w:val="00046F6C"/>
    <w:rsid w:val="00047921"/>
    <w:rsid w:val="00050259"/>
    <w:rsid w:val="00051A2A"/>
    <w:rsid w:val="000524A2"/>
    <w:rsid w:val="00052C00"/>
    <w:rsid w:val="0005326F"/>
    <w:rsid w:val="00053991"/>
    <w:rsid w:val="00054B28"/>
    <w:rsid w:val="0005559F"/>
    <w:rsid w:val="00055B72"/>
    <w:rsid w:val="000561EF"/>
    <w:rsid w:val="0005635E"/>
    <w:rsid w:val="00056DD6"/>
    <w:rsid w:val="00056E83"/>
    <w:rsid w:val="00057015"/>
    <w:rsid w:val="00057E5E"/>
    <w:rsid w:val="00057FDE"/>
    <w:rsid w:val="00060344"/>
    <w:rsid w:val="00060C5C"/>
    <w:rsid w:val="00061B8D"/>
    <w:rsid w:val="00061EB7"/>
    <w:rsid w:val="00062519"/>
    <w:rsid w:val="0006265F"/>
    <w:rsid w:val="00062F0E"/>
    <w:rsid w:val="000632AB"/>
    <w:rsid w:val="0006523F"/>
    <w:rsid w:val="0006584A"/>
    <w:rsid w:val="00066001"/>
    <w:rsid w:val="00066047"/>
    <w:rsid w:val="00066BD0"/>
    <w:rsid w:val="000670F7"/>
    <w:rsid w:val="00067D0E"/>
    <w:rsid w:val="000704C8"/>
    <w:rsid w:val="000711E0"/>
    <w:rsid w:val="0007183E"/>
    <w:rsid w:val="000726A4"/>
    <w:rsid w:val="000731A0"/>
    <w:rsid w:val="00073BC6"/>
    <w:rsid w:val="00073FC5"/>
    <w:rsid w:val="0007482F"/>
    <w:rsid w:val="00074D2E"/>
    <w:rsid w:val="00074E97"/>
    <w:rsid w:val="00075248"/>
    <w:rsid w:val="000759C2"/>
    <w:rsid w:val="00075B42"/>
    <w:rsid w:val="000760F0"/>
    <w:rsid w:val="00077CED"/>
    <w:rsid w:val="00077E28"/>
    <w:rsid w:val="00077FD1"/>
    <w:rsid w:val="00080A3B"/>
    <w:rsid w:val="000826A1"/>
    <w:rsid w:val="0008286E"/>
    <w:rsid w:val="0008293F"/>
    <w:rsid w:val="000829D9"/>
    <w:rsid w:val="00082EFE"/>
    <w:rsid w:val="00084434"/>
    <w:rsid w:val="00084B5C"/>
    <w:rsid w:val="00085539"/>
    <w:rsid w:val="00085E1C"/>
    <w:rsid w:val="00086068"/>
    <w:rsid w:val="000862A4"/>
    <w:rsid w:val="0008668B"/>
    <w:rsid w:val="000872DD"/>
    <w:rsid w:val="0008734F"/>
    <w:rsid w:val="000878DF"/>
    <w:rsid w:val="0008798D"/>
    <w:rsid w:val="00087C21"/>
    <w:rsid w:val="00087C3D"/>
    <w:rsid w:val="0009024E"/>
    <w:rsid w:val="00090A46"/>
    <w:rsid w:val="000911A7"/>
    <w:rsid w:val="0009124F"/>
    <w:rsid w:val="00092F85"/>
    <w:rsid w:val="00093A7D"/>
    <w:rsid w:val="00094079"/>
    <w:rsid w:val="000947FB"/>
    <w:rsid w:val="000956C2"/>
    <w:rsid w:val="00095E24"/>
    <w:rsid w:val="0009640D"/>
    <w:rsid w:val="00097145"/>
    <w:rsid w:val="00097162"/>
    <w:rsid w:val="0009753A"/>
    <w:rsid w:val="00097979"/>
    <w:rsid w:val="000A08C4"/>
    <w:rsid w:val="000A1D6A"/>
    <w:rsid w:val="000A1E95"/>
    <w:rsid w:val="000A2157"/>
    <w:rsid w:val="000A25C3"/>
    <w:rsid w:val="000A2C2B"/>
    <w:rsid w:val="000A2E99"/>
    <w:rsid w:val="000A35D2"/>
    <w:rsid w:val="000A3830"/>
    <w:rsid w:val="000A3D59"/>
    <w:rsid w:val="000A40AD"/>
    <w:rsid w:val="000A4464"/>
    <w:rsid w:val="000A48A9"/>
    <w:rsid w:val="000A5D75"/>
    <w:rsid w:val="000A616A"/>
    <w:rsid w:val="000A6243"/>
    <w:rsid w:val="000A65DB"/>
    <w:rsid w:val="000A6CFA"/>
    <w:rsid w:val="000A7074"/>
    <w:rsid w:val="000A79FB"/>
    <w:rsid w:val="000A7B07"/>
    <w:rsid w:val="000B193A"/>
    <w:rsid w:val="000B1CF3"/>
    <w:rsid w:val="000B1EAC"/>
    <w:rsid w:val="000B2247"/>
    <w:rsid w:val="000B3D99"/>
    <w:rsid w:val="000B4823"/>
    <w:rsid w:val="000B4AC6"/>
    <w:rsid w:val="000B4EB3"/>
    <w:rsid w:val="000B672D"/>
    <w:rsid w:val="000B705D"/>
    <w:rsid w:val="000B740C"/>
    <w:rsid w:val="000B754A"/>
    <w:rsid w:val="000B789C"/>
    <w:rsid w:val="000C0465"/>
    <w:rsid w:val="000C05CD"/>
    <w:rsid w:val="000C0A68"/>
    <w:rsid w:val="000C1727"/>
    <w:rsid w:val="000C1D12"/>
    <w:rsid w:val="000C2789"/>
    <w:rsid w:val="000C3521"/>
    <w:rsid w:val="000C3E24"/>
    <w:rsid w:val="000C3EA9"/>
    <w:rsid w:val="000C4642"/>
    <w:rsid w:val="000C47B9"/>
    <w:rsid w:val="000C4F9C"/>
    <w:rsid w:val="000C5341"/>
    <w:rsid w:val="000C6475"/>
    <w:rsid w:val="000C6595"/>
    <w:rsid w:val="000C6989"/>
    <w:rsid w:val="000C78EF"/>
    <w:rsid w:val="000C7BD6"/>
    <w:rsid w:val="000C7D5D"/>
    <w:rsid w:val="000C7FFB"/>
    <w:rsid w:val="000D02A6"/>
    <w:rsid w:val="000D1CD7"/>
    <w:rsid w:val="000D2106"/>
    <w:rsid w:val="000D2118"/>
    <w:rsid w:val="000D26C8"/>
    <w:rsid w:val="000D4003"/>
    <w:rsid w:val="000D43E5"/>
    <w:rsid w:val="000D5673"/>
    <w:rsid w:val="000D5C3A"/>
    <w:rsid w:val="000D6D14"/>
    <w:rsid w:val="000D7C39"/>
    <w:rsid w:val="000E0463"/>
    <w:rsid w:val="000E1351"/>
    <w:rsid w:val="000E2173"/>
    <w:rsid w:val="000E2F5D"/>
    <w:rsid w:val="000E3453"/>
    <w:rsid w:val="000E345D"/>
    <w:rsid w:val="000E3662"/>
    <w:rsid w:val="000E418D"/>
    <w:rsid w:val="000E49D5"/>
    <w:rsid w:val="000E4BC8"/>
    <w:rsid w:val="000E4FDB"/>
    <w:rsid w:val="000F08D6"/>
    <w:rsid w:val="000F0B74"/>
    <w:rsid w:val="000F1000"/>
    <w:rsid w:val="000F116D"/>
    <w:rsid w:val="000F1970"/>
    <w:rsid w:val="000F1D1E"/>
    <w:rsid w:val="000F1DB9"/>
    <w:rsid w:val="000F1EC9"/>
    <w:rsid w:val="000F2B67"/>
    <w:rsid w:val="000F3F44"/>
    <w:rsid w:val="000F4F7F"/>
    <w:rsid w:val="000F5EF3"/>
    <w:rsid w:val="000F61CB"/>
    <w:rsid w:val="000F667B"/>
    <w:rsid w:val="000F7535"/>
    <w:rsid w:val="000F766C"/>
    <w:rsid w:val="000F7D60"/>
    <w:rsid w:val="0010073A"/>
    <w:rsid w:val="00100A0C"/>
    <w:rsid w:val="00100B30"/>
    <w:rsid w:val="00100BE0"/>
    <w:rsid w:val="00100C70"/>
    <w:rsid w:val="00100F9A"/>
    <w:rsid w:val="00101C95"/>
    <w:rsid w:val="001038A3"/>
    <w:rsid w:val="00105707"/>
    <w:rsid w:val="00106FF4"/>
    <w:rsid w:val="00107F96"/>
    <w:rsid w:val="00110544"/>
    <w:rsid w:val="001106C8"/>
    <w:rsid w:val="0011074A"/>
    <w:rsid w:val="0011094A"/>
    <w:rsid w:val="00110F45"/>
    <w:rsid w:val="001127BA"/>
    <w:rsid w:val="00112F97"/>
    <w:rsid w:val="001147C9"/>
    <w:rsid w:val="0011539B"/>
    <w:rsid w:val="00115518"/>
    <w:rsid w:val="00115996"/>
    <w:rsid w:val="00115DC8"/>
    <w:rsid w:val="001163AA"/>
    <w:rsid w:val="001171DA"/>
    <w:rsid w:val="0012014B"/>
    <w:rsid w:val="00120E55"/>
    <w:rsid w:val="00121588"/>
    <w:rsid w:val="0012215A"/>
    <w:rsid w:val="00122216"/>
    <w:rsid w:val="00122285"/>
    <w:rsid w:val="00122D55"/>
    <w:rsid w:val="00123039"/>
    <w:rsid w:val="00123218"/>
    <w:rsid w:val="00124584"/>
    <w:rsid w:val="001245AE"/>
    <w:rsid w:val="00125195"/>
    <w:rsid w:val="00125E0A"/>
    <w:rsid w:val="001268D4"/>
    <w:rsid w:val="001278A1"/>
    <w:rsid w:val="00127A59"/>
    <w:rsid w:val="00127E14"/>
    <w:rsid w:val="0013046E"/>
    <w:rsid w:val="00130680"/>
    <w:rsid w:val="001308BB"/>
    <w:rsid w:val="00131412"/>
    <w:rsid w:val="0013334F"/>
    <w:rsid w:val="00134363"/>
    <w:rsid w:val="001352D3"/>
    <w:rsid w:val="00135C64"/>
    <w:rsid w:val="001363C1"/>
    <w:rsid w:val="001373AA"/>
    <w:rsid w:val="00140641"/>
    <w:rsid w:val="001406BC"/>
    <w:rsid w:val="0014143C"/>
    <w:rsid w:val="00143149"/>
    <w:rsid w:val="00143656"/>
    <w:rsid w:val="00143B00"/>
    <w:rsid w:val="0014420D"/>
    <w:rsid w:val="001448FD"/>
    <w:rsid w:val="00145C0C"/>
    <w:rsid w:val="00145F80"/>
    <w:rsid w:val="001463C8"/>
    <w:rsid w:val="001467F9"/>
    <w:rsid w:val="001477E9"/>
    <w:rsid w:val="0015083D"/>
    <w:rsid w:val="00150938"/>
    <w:rsid w:val="00150C9F"/>
    <w:rsid w:val="00150CC8"/>
    <w:rsid w:val="001533E8"/>
    <w:rsid w:val="00153651"/>
    <w:rsid w:val="0015410A"/>
    <w:rsid w:val="00154372"/>
    <w:rsid w:val="00154AB0"/>
    <w:rsid w:val="00154B58"/>
    <w:rsid w:val="00154E20"/>
    <w:rsid w:val="001551D0"/>
    <w:rsid w:val="0015533F"/>
    <w:rsid w:val="00155990"/>
    <w:rsid w:val="00155E1F"/>
    <w:rsid w:val="00155F86"/>
    <w:rsid w:val="00156599"/>
    <w:rsid w:val="00156858"/>
    <w:rsid w:val="001600AA"/>
    <w:rsid w:val="00160936"/>
    <w:rsid w:val="00161239"/>
    <w:rsid w:val="001612CD"/>
    <w:rsid w:val="00161715"/>
    <w:rsid w:val="0016332C"/>
    <w:rsid w:val="00163569"/>
    <w:rsid w:val="00164F34"/>
    <w:rsid w:val="00164FBC"/>
    <w:rsid w:val="0016624B"/>
    <w:rsid w:val="00166337"/>
    <w:rsid w:val="00166EB7"/>
    <w:rsid w:val="001677B4"/>
    <w:rsid w:val="00167D4C"/>
    <w:rsid w:val="00167E3C"/>
    <w:rsid w:val="001706EB"/>
    <w:rsid w:val="00170854"/>
    <w:rsid w:val="0017137B"/>
    <w:rsid w:val="00172B91"/>
    <w:rsid w:val="00172CF9"/>
    <w:rsid w:val="00174406"/>
    <w:rsid w:val="001747CB"/>
    <w:rsid w:val="00175884"/>
    <w:rsid w:val="00175C5E"/>
    <w:rsid w:val="00175DC8"/>
    <w:rsid w:val="00176444"/>
    <w:rsid w:val="00177DDB"/>
    <w:rsid w:val="00180C60"/>
    <w:rsid w:val="001811A4"/>
    <w:rsid w:val="00181296"/>
    <w:rsid w:val="0018132A"/>
    <w:rsid w:val="001814F1"/>
    <w:rsid w:val="001819AA"/>
    <w:rsid w:val="00181CC1"/>
    <w:rsid w:val="00181FCE"/>
    <w:rsid w:val="00182557"/>
    <w:rsid w:val="001828B4"/>
    <w:rsid w:val="001828E8"/>
    <w:rsid w:val="001831E7"/>
    <w:rsid w:val="00183728"/>
    <w:rsid w:val="00183B44"/>
    <w:rsid w:val="00184BC8"/>
    <w:rsid w:val="00185979"/>
    <w:rsid w:val="0018599B"/>
    <w:rsid w:val="001868AA"/>
    <w:rsid w:val="00187291"/>
    <w:rsid w:val="00190305"/>
    <w:rsid w:val="001910A0"/>
    <w:rsid w:val="00191839"/>
    <w:rsid w:val="00192573"/>
    <w:rsid w:val="00192AC8"/>
    <w:rsid w:val="00193CAD"/>
    <w:rsid w:val="00194346"/>
    <w:rsid w:val="0019501A"/>
    <w:rsid w:val="00195B87"/>
    <w:rsid w:val="00195EF4"/>
    <w:rsid w:val="00195F40"/>
    <w:rsid w:val="00197001"/>
    <w:rsid w:val="001A0450"/>
    <w:rsid w:val="001A0710"/>
    <w:rsid w:val="001A0E0C"/>
    <w:rsid w:val="001A1302"/>
    <w:rsid w:val="001A25ED"/>
    <w:rsid w:val="001A2C81"/>
    <w:rsid w:val="001A2DC7"/>
    <w:rsid w:val="001A3432"/>
    <w:rsid w:val="001A3932"/>
    <w:rsid w:val="001A430B"/>
    <w:rsid w:val="001A4EFC"/>
    <w:rsid w:val="001A5C17"/>
    <w:rsid w:val="001A6A45"/>
    <w:rsid w:val="001A7373"/>
    <w:rsid w:val="001B00EC"/>
    <w:rsid w:val="001B09E5"/>
    <w:rsid w:val="001B19E8"/>
    <w:rsid w:val="001B1A37"/>
    <w:rsid w:val="001B2166"/>
    <w:rsid w:val="001B25DE"/>
    <w:rsid w:val="001B2D53"/>
    <w:rsid w:val="001B2DDB"/>
    <w:rsid w:val="001B3F17"/>
    <w:rsid w:val="001B4937"/>
    <w:rsid w:val="001B4E00"/>
    <w:rsid w:val="001B54DE"/>
    <w:rsid w:val="001B565B"/>
    <w:rsid w:val="001B58FC"/>
    <w:rsid w:val="001B5AFE"/>
    <w:rsid w:val="001B623E"/>
    <w:rsid w:val="001B6747"/>
    <w:rsid w:val="001B6C24"/>
    <w:rsid w:val="001B7838"/>
    <w:rsid w:val="001B79A3"/>
    <w:rsid w:val="001C07EE"/>
    <w:rsid w:val="001C0D51"/>
    <w:rsid w:val="001C1554"/>
    <w:rsid w:val="001C2C00"/>
    <w:rsid w:val="001C4082"/>
    <w:rsid w:val="001C409E"/>
    <w:rsid w:val="001C4CDB"/>
    <w:rsid w:val="001C51E1"/>
    <w:rsid w:val="001C527C"/>
    <w:rsid w:val="001C67F0"/>
    <w:rsid w:val="001D00C4"/>
    <w:rsid w:val="001D0796"/>
    <w:rsid w:val="001D0864"/>
    <w:rsid w:val="001D23BA"/>
    <w:rsid w:val="001D2656"/>
    <w:rsid w:val="001D3002"/>
    <w:rsid w:val="001D3281"/>
    <w:rsid w:val="001D4197"/>
    <w:rsid w:val="001D4C85"/>
    <w:rsid w:val="001D52D8"/>
    <w:rsid w:val="001D6C77"/>
    <w:rsid w:val="001D6DE8"/>
    <w:rsid w:val="001D74AD"/>
    <w:rsid w:val="001D75F6"/>
    <w:rsid w:val="001E00E3"/>
    <w:rsid w:val="001E0F9E"/>
    <w:rsid w:val="001E1260"/>
    <w:rsid w:val="001E12DB"/>
    <w:rsid w:val="001E1330"/>
    <w:rsid w:val="001E13BE"/>
    <w:rsid w:val="001E13D4"/>
    <w:rsid w:val="001E1782"/>
    <w:rsid w:val="001E25CC"/>
    <w:rsid w:val="001E2796"/>
    <w:rsid w:val="001E4EE2"/>
    <w:rsid w:val="001E5523"/>
    <w:rsid w:val="001E68F1"/>
    <w:rsid w:val="001E705E"/>
    <w:rsid w:val="001F0642"/>
    <w:rsid w:val="001F2BAF"/>
    <w:rsid w:val="001F2C69"/>
    <w:rsid w:val="001F2D62"/>
    <w:rsid w:val="001F359D"/>
    <w:rsid w:val="001F437E"/>
    <w:rsid w:val="001F45AB"/>
    <w:rsid w:val="001F683B"/>
    <w:rsid w:val="001F6D79"/>
    <w:rsid w:val="002008FD"/>
    <w:rsid w:val="00200C72"/>
    <w:rsid w:val="00200EC2"/>
    <w:rsid w:val="002012D1"/>
    <w:rsid w:val="00201322"/>
    <w:rsid w:val="00201B0A"/>
    <w:rsid w:val="00201BBE"/>
    <w:rsid w:val="00201E2C"/>
    <w:rsid w:val="00202861"/>
    <w:rsid w:val="00202BA4"/>
    <w:rsid w:val="002031B0"/>
    <w:rsid w:val="00204493"/>
    <w:rsid w:val="00204F10"/>
    <w:rsid w:val="002050B5"/>
    <w:rsid w:val="00206280"/>
    <w:rsid w:val="002067C2"/>
    <w:rsid w:val="00207A42"/>
    <w:rsid w:val="00207EF0"/>
    <w:rsid w:val="00210041"/>
    <w:rsid w:val="002108DC"/>
    <w:rsid w:val="002109EE"/>
    <w:rsid w:val="00210AD7"/>
    <w:rsid w:val="00210DF3"/>
    <w:rsid w:val="00211A01"/>
    <w:rsid w:val="00211A2B"/>
    <w:rsid w:val="00211D6E"/>
    <w:rsid w:val="00211EB1"/>
    <w:rsid w:val="00213559"/>
    <w:rsid w:val="00213D6F"/>
    <w:rsid w:val="0021410A"/>
    <w:rsid w:val="002141C9"/>
    <w:rsid w:val="00215574"/>
    <w:rsid w:val="0021596D"/>
    <w:rsid w:val="0021606D"/>
    <w:rsid w:val="002167A9"/>
    <w:rsid w:val="00216954"/>
    <w:rsid w:val="00216B79"/>
    <w:rsid w:val="00217C5B"/>
    <w:rsid w:val="00220127"/>
    <w:rsid w:val="002201F6"/>
    <w:rsid w:val="0022050A"/>
    <w:rsid w:val="00221A47"/>
    <w:rsid w:val="00221CFE"/>
    <w:rsid w:val="00221D22"/>
    <w:rsid w:val="00224135"/>
    <w:rsid w:val="002252AC"/>
    <w:rsid w:val="002253C8"/>
    <w:rsid w:val="00225D9B"/>
    <w:rsid w:val="002264D3"/>
    <w:rsid w:val="0022677F"/>
    <w:rsid w:val="00226A6B"/>
    <w:rsid w:val="00226A73"/>
    <w:rsid w:val="00227DAA"/>
    <w:rsid w:val="00227DCB"/>
    <w:rsid w:val="00227F90"/>
    <w:rsid w:val="002302D3"/>
    <w:rsid w:val="00231AF5"/>
    <w:rsid w:val="00231DDF"/>
    <w:rsid w:val="00232901"/>
    <w:rsid w:val="0023295F"/>
    <w:rsid w:val="00233FFA"/>
    <w:rsid w:val="0023421A"/>
    <w:rsid w:val="00234DF7"/>
    <w:rsid w:val="002353B1"/>
    <w:rsid w:val="00235CB5"/>
    <w:rsid w:val="00236BA8"/>
    <w:rsid w:val="0023754B"/>
    <w:rsid w:val="00237837"/>
    <w:rsid w:val="0024049C"/>
    <w:rsid w:val="002406E4"/>
    <w:rsid w:val="00240738"/>
    <w:rsid w:val="00240D5B"/>
    <w:rsid w:val="002419E4"/>
    <w:rsid w:val="00241B87"/>
    <w:rsid w:val="00242752"/>
    <w:rsid w:val="00242AC0"/>
    <w:rsid w:val="00242FAD"/>
    <w:rsid w:val="00243001"/>
    <w:rsid w:val="002449C2"/>
    <w:rsid w:val="00244FE7"/>
    <w:rsid w:val="002451FF"/>
    <w:rsid w:val="0024718A"/>
    <w:rsid w:val="002477DA"/>
    <w:rsid w:val="002479C4"/>
    <w:rsid w:val="00250AC9"/>
    <w:rsid w:val="00250F6F"/>
    <w:rsid w:val="002519A8"/>
    <w:rsid w:val="0025256F"/>
    <w:rsid w:val="002533AE"/>
    <w:rsid w:val="0025348D"/>
    <w:rsid w:val="00253709"/>
    <w:rsid w:val="00253B6D"/>
    <w:rsid w:val="002541A4"/>
    <w:rsid w:val="002546EE"/>
    <w:rsid w:val="00255185"/>
    <w:rsid w:val="00255FE7"/>
    <w:rsid w:val="0025603A"/>
    <w:rsid w:val="002579C9"/>
    <w:rsid w:val="00260B88"/>
    <w:rsid w:val="0026119B"/>
    <w:rsid w:val="00261672"/>
    <w:rsid w:val="00261C73"/>
    <w:rsid w:val="00262517"/>
    <w:rsid w:val="00263163"/>
    <w:rsid w:val="002639BF"/>
    <w:rsid w:val="00264318"/>
    <w:rsid w:val="00264FB0"/>
    <w:rsid w:val="00265141"/>
    <w:rsid w:val="002663CC"/>
    <w:rsid w:val="00267ACA"/>
    <w:rsid w:val="0027016B"/>
    <w:rsid w:val="0027023D"/>
    <w:rsid w:val="00270CC3"/>
    <w:rsid w:val="00271294"/>
    <w:rsid w:val="00272806"/>
    <w:rsid w:val="00273875"/>
    <w:rsid w:val="00273947"/>
    <w:rsid w:val="00274043"/>
    <w:rsid w:val="00274577"/>
    <w:rsid w:val="00274EAD"/>
    <w:rsid w:val="00275488"/>
    <w:rsid w:val="0027554C"/>
    <w:rsid w:val="0027565A"/>
    <w:rsid w:val="0027609E"/>
    <w:rsid w:val="002764B8"/>
    <w:rsid w:val="002776EF"/>
    <w:rsid w:val="00280E78"/>
    <w:rsid w:val="00281D78"/>
    <w:rsid w:val="00281E99"/>
    <w:rsid w:val="0028218F"/>
    <w:rsid w:val="00282D8B"/>
    <w:rsid w:val="00283C72"/>
    <w:rsid w:val="002840C2"/>
    <w:rsid w:val="002840DB"/>
    <w:rsid w:val="00284413"/>
    <w:rsid w:val="00284B21"/>
    <w:rsid w:val="00284C1D"/>
    <w:rsid w:val="00284EDE"/>
    <w:rsid w:val="002852F0"/>
    <w:rsid w:val="00286B8E"/>
    <w:rsid w:val="0028702B"/>
    <w:rsid w:val="00290B09"/>
    <w:rsid w:val="00290FCC"/>
    <w:rsid w:val="002913A9"/>
    <w:rsid w:val="0029145A"/>
    <w:rsid w:val="00291C17"/>
    <w:rsid w:val="00291D9A"/>
    <w:rsid w:val="0029267C"/>
    <w:rsid w:val="00292B2F"/>
    <w:rsid w:val="0029308D"/>
    <w:rsid w:val="002933A0"/>
    <w:rsid w:val="0029350F"/>
    <w:rsid w:val="00294AE1"/>
    <w:rsid w:val="00296A30"/>
    <w:rsid w:val="00296C8C"/>
    <w:rsid w:val="0029704E"/>
    <w:rsid w:val="002A0534"/>
    <w:rsid w:val="002A11E5"/>
    <w:rsid w:val="002A1306"/>
    <w:rsid w:val="002A1675"/>
    <w:rsid w:val="002A1CBE"/>
    <w:rsid w:val="002A36DC"/>
    <w:rsid w:val="002A3ADD"/>
    <w:rsid w:val="002A3BDC"/>
    <w:rsid w:val="002A451B"/>
    <w:rsid w:val="002A51DD"/>
    <w:rsid w:val="002A5371"/>
    <w:rsid w:val="002A61DA"/>
    <w:rsid w:val="002A6B21"/>
    <w:rsid w:val="002A6FF7"/>
    <w:rsid w:val="002A7050"/>
    <w:rsid w:val="002A72C8"/>
    <w:rsid w:val="002A7556"/>
    <w:rsid w:val="002A799A"/>
    <w:rsid w:val="002B0618"/>
    <w:rsid w:val="002B06A8"/>
    <w:rsid w:val="002B073F"/>
    <w:rsid w:val="002B127E"/>
    <w:rsid w:val="002B1A7D"/>
    <w:rsid w:val="002B31EC"/>
    <w:rsid w:val="002B4030"/>
    <w:rsid w:val="002B4119"/>
    <w:rsid w:val="002B452A"/>
    <w:rsid w:val="002B5605"/>
    <w:rsid w:val="002B6061"/>
    <w:rsid w:val="002B6808"/>
    <w:rsid w:val="002B6910"/>
    <w:rsid w:val="002B699F"/>
    <w:rsid w:val="002B728E"/>
    <w:rsid w:val="002B738C"/>
    <w:rsid w:val="002B7D88"/>
    <w:rsid w:val="002B7F37"/>
    <w:rsid w:val="002C04A9"/>
    <w:rsid w:val="002C0755"/>
    <w:rsid w:val="002C0FBD"/>
    <w:rsid w:val="002C1956"/>
    <w:rsid w:val="002C34BA"/>
    <w:rsid w:val="002C38A3"/>
    <w:rsid w:val="002C4F96"/>
    <w:rsid w:val="002C6EF3"/>
    <w:rsid w:val="002C7164"/>
    <w:rsid w:val="002C7EB1"/>
    <w:rsid w:val="002D036B"/>
    <w:rsid w:val="002D0852"/>
    <w:rsid w:val="002D0972"/>
    <w:rsid w:val="002D0EC1"/>
    <w:rsid w:val="002D10F0"/>
    <w:rsid w:val="002D1310"/>
    <w:rsid w:val="002D1364"/>
    <w:rsid w:val="002D1805"/>
    <w:rsid w:val="002D1CBD"/>
    <w:rsid w:val="002D21D9"/>
    <w:rsid w:val="002D245D"/>
    <w:rsid w:val="002D2BA2"/>
    <w:rsid w:val="002D343F"/>
    <w:rsid w:val="002D38E8"/>
    <w:rsid w:val="002D46AC"/>
    <w:rsid w:val="002D52CA"/>
    <w:rsid w:val="002D5454"/>
    <w:rsid w:val="002D5AC7"/>
    <w:rsid w:val="002D5F71"/>
    <w:rsid w:val="002D6035"/>
    <w:rsid w:val="002D6976"/>
    <w:rsid w:val="002D6E84"/>
    <w:rsid w:val="002D6EBE"/>
    <w:rsid w:val="002D71D9"/>
    <w:rsid w:val="002D723D"/>
    <w:rsid w:val="002D790D"/>
    <w:rsid w:val="002D79B2"/>
    <w:rsid w:val="002D7C04"/>
    <w:rsid w:val="002E079E"/>
    <w:rsid w:val="002E0988"/>
    <w:rsid w:val="002E0BF8"/>
    <w:rsid w:val="002E1973"/>
    <w:rsid w:val="002E2470"/>
    <w:rsid w:val="002E2A92"/>
    <w:rsid w:val="002E2B2C"/>
    <w:rsid w:val="002E2FAC"/>
    <w:rsid w:val="002E3E66"/>
    <w:rsid w:val="002E43BB"/>
    <w:rsid w:val="002E4694"/>
    <w:rsid w:val="002E48D6"/>
    <w:rsid w:val="002E5725"/>
    <w:rsid w:val="002E664E"/>
    <w:rsid w:val="002E6B68"/>
    <w:rsid w:val="002E6BB5"/>
    <w:rsid w:val="002E7201"/>
    <w:rsid w:val="002F005F"/>
    <w:rsid w:val="002F139B"/>
    <w:rsid w:val="002F1DE4"/>
    <w:rsid w:val="002F2BF3"/>
    <w:rsid w:val="002F2C0A"/>
    <w:rsid w:val="002F40B1"/>
    <w:rsid w:val="002F48FB"/>
    <w:rsid w:val="002F4A60"/>
    <w:rsid w:val="002F55CD"/>
    <w:rsid w:val="002F69F0"/>
    <w:rsid w:val="002F6B43"/>
    <w:rsid w:val="002F702D"/>
    <w:rsid w:val="002F75E5"/>
    <w:rsid w:val="002F79E7"/>
    <w:rsid w:val="0030089B"/>
    <w:rsid w:val="00300BD8"/>
    <w:rsid w:val="00300D5C"/>
    <w:rsid w:val="00302D9D"/>
    <w:rsid w:val="00303031"/>
    <w:rsid w:val="0030387D"/>
    <w:rsid w:val="003038B4"/>
    <w:rsid w:val="00304F60"/>
    <w:rsid w:val="00305406"/>
    <w:rsid w:val="003057D4"/>
    <w:rsid w:val="00305D9A"/>
    <w:rsid w:val="00306E0E"/>
    <w:rsid w:val="00306FFC"/>
    <w:rsid w:val="00307179"/>
    <w:rsid w:val="00307C80"/>
    <w:rsid w:val="00307D1E"/>
    <w:rsid w:val="00310A00"/>
    <w:rsid w:val="00311074"/>
    <w:rsid w:val="00311BA7"/>
    <w:rsid w:val="00312E27"/>
    <w:rsid w:val="0031508D"/>
    <w:rsid w:val="00315E4D"/>
    <w:rsid w:val="00316EB9"/>
    <w:rsid w:val="00320210"/>
    <w:rsid w:val="00320627"/>
    <w:rsid w:val="00320E36"/>
    <w:rsid w:val="0032230B"/>
    <w:rsid w:val="00322C6D"/>
    <w:rsid w:val="0032348E"/>
    <w:rsid w:val="00324517"/>
    <w:rsid w:val="00324E55"/>
    <w:rsid w:val="003252D7"/>
    <w:rsid w:val="0032575A"/>
    <w:rsid w:val="00325D9E"/>
    <w:rsid w:val="003261A2"/>
    <w:rsid w:val="00326FC0"/>
    <w:rsid w:val="0032797E"/>
    <w:rsid w:val="003364F3"/>
    <w:rsid w:val="0033715D"/>
    <w:rsid w:val="00337682"/>
    <w:rsid w:val="00337B1B"/>
    <w:rsid w:val="00337FED"/>
    <w:rsid w:val="003406A5"/>
    <w:rsid w:val="00340A50"/>
    <w:rsid w:val="003414A2"/>
    <w:rsid w:val="0034178A"/>
    <w:rsid w:val="003419C0"/>
    <w:rsid w:val="00342D0A"/>
    <w:rsid w:val="0034378B"/>
    <w:rsid w:val="0034393D"/>
    <w:rsid w:val="003445D9"/>
    <w:rsid w:val="0034477E"/>
    <w:rsid w:val="003447FC"/>
    <w:rsid w:val="003459BC"/>
    <w:rsid w:val="00345CDE"/>
    <w:rsid w:val="00345F5A"/>
    <w:rsid w:val="003464CB"/>
    <w:rsid w:val="00346897"/>
    <w:rsid w:val="003472BC"/>
    <w:rsid w:val="00347595"/>
    <w:rsid w:val="0035038D"/>
    <w:rsid w:val="003504CF"/>
    <w:rsid w:val="00350E0F"/>
    <w:rsid w:val="00350EEB"/>
    <w:rsid w:val="00351A7C"/>
    <w:rsid w:val="00352718"/>
    <w:rsid w:val="003529A3"/>
    <w:rsid w:val="00352B3E"/>
    <w:rsid w:val="00352D29"/>
    <w:rsid w:val="003532E6"/>
    <w:rsid w:val="00353549"/>
    <w:rsid w:val="003538AF"/>
    <w:rsid w:val="00353F8D"/>
    <w:rsid w:val="00353FAE"/>
    <w:rsid w:val="003546BA"/>
    <w:rsid w:val="00354C5C"/>
    <w:rsid w:val="003557FC"/>
    <w:rsid w:val="003558A5"/>
    <w:rsid w:val="00356171"/>
    <w:rsid w:val="0035625F"/>
    <w:rsid w:val="00356261"/>
    <w:rsid w:val="003563BB"/>
    <w:rsid w:val="003568B8"/>
    <w:rsid w:val="003576BE"/>
    <w:rsid w:val="00357BFD"/>
    <w:rsid w:val="00361282"/>
    <w:rsid w:val="003612D7"/>
    <w:rsid w:val="00361421"/>
    <w:rsid w:val="003617B5"/>
    <w:rsid w:val="00361806"/>
    <w:rsid w:val="00362B68"/>
    <w:rsid w:val="00362E50"/>
    <w:rsid w:val="00362FC2"/>
    <w:rsid w:val="00363457"/>
    <w:rsid w:val="00364222"/>
    <w:rsid w:val="003646D0"/>
    <w:rsid w:val="003647E1"/>
    <w:rsid w:val="003648C2"/>
    <w:rsid w:val="0036508F"/>
    <w:rsid w:val="00366857"/>
    <w:rsid w:val="00370972"/>
    <w:rsid w:val="00370ABC"/>
    <w:rsid w:val="00370BAB"/>
    <w:rsid w:val="00370C2F"/>
    <w:rsid w:val="00370C89"/>
    <w:rsid w:val="003719C0"/>
    <w:rsid w:val="003725A3"/>
    <w:rsid w:val="0037346F"/>
    <w:rsid w:val="0037407F"/>
    <w:rsid w:val="00374C1A"/>
    <w:rsid w:val="00374DCF"/>
    <w:rsid w:val="00375D45"/>
    <w:rsid w:val="00375DAB"/>
    <w:rsid w:val="00376405"/>
    <w:rsid w:val="00376DA1"/>
    <w:rsid w:val="00377B4B"/>
    <w:rsid w:val="00380299"/>
    <w:rsid w:val="003803C4"/>
    <w:rsid w:val="0038063A"/>
    <w:rsid w:val="003806B9"/>
    <w:rsid w:val="00382864"/>
    <w:rsid w:val="003832A4"/>
    <w:rsid w:val="003833FC"/>
    <w:rsid w:val="00383AEA"/>
    <w:rsid w:val="00383B08"/>
    <w:rsid w:val="00383EDD"/>
    <w:rsid w:val="00384C82"/>
    <w:rsid w:val="0038505A"/>
    <w:rsid w:val="003853DB"/>
    <w:rsid w:val="00385640"/>
    <w:rsid w:val="00385696"/>
    <w:rsid w:val="003862C4"/>
    <w:rsid w:val="003864FD"/>
    <w:rsid w:val="00386E99"/>
    <w:rsid w:val="003907DD"/>
    <w:rsid w:val="003912C5"/>
    <w:rsid w:val="00391AB7"/>
    <w:rsid w:val="00392B8C"/>
    <w:rsid w:val="00392C0F"/>
    <w:rsid w:val="003955D0"/>
    <w:rsid w:val="00395B77"/>
    <w:rsid w:val="00396326"/>
    <w:rsid w:val="00397300"/>
    <w:rsid w:val="00397324"/>
    <w:rsid w:val="003A0047"/>
    <w:rsid w:val="003A0849"/>
    <w:rsid w:val="003A095C"/>
    <w:rsid w:val="003A0ABA"/>
    <w:rsid w:val="003A0DCA"/>
    <w:rsid w:val="003A1F9C"/>
    <w:rsid w:val="003A2552"/>
    <w:rsid w:val="003A29D1"/>
    <w:rsid w:val="003A305A"/>
    <w:rsid w:val="003A3086"/>
    <w:rsid w:val="003A4153"/>
    <w:rsid w:val="003A42AC"/>
    <w:rsid w:val="003A52E5"/>
    <w:rsid w:val="003A567D"/>
    <w:rsid w:val="003A633C"/>
    <w:rsid w:val="003A6720"/>
    <w:rsid w:val="003A6C9F"/>
    <w:rsid w:val="003A728B"/>
    <w:rsid w:val="003A792D"/>
    <w:rsid w:val="003B0015"/>
    <w:rsid w:val="003B045D"/>
    <w:rsid w:val="003B2692"/>
    <w:rsid w:val="003B2B9F"/>
    <w:rsid w:val="003B3005"/>
    <w:rsid w:val="003B382E"/>
    <w:rsid w:val="003B5CD0"/>
    <w:rsid w:val="003B62DB"/>
    <w:rsid w:val="003B6634"/>
    <w:rsid w:val="003B6E2A"/>
    <w:rsid w:val="003B73AC"/>
    <w:rsid w:val="003B7F3C"/>
    <w:rsid w:val="003C0EF8"/>
    <w:rsid w:val="003C15AA"/>
    <w:rsid w:val="003C2685"/>
    <w:rsid w:val="003C2CCF"/>
    <w:rsid w:val="003C2F40"/>
    <w:rsid w:val="003D189A"/>
    <w:rsid w:val="003D1CF4"/>
    <w:rsid w:val="003D1E01"/>
    <w:rsid w:val="003D2221"/>
    <w:rsid w:val="003D22F4"/>
    <w:rsid w:val="003D25EE"/>
    <w:rsid w:val="003D38F0"/>
    <w:rsid w:val="003D499A"/>
    <w:rsid w:val="003D4B7B"/>
    <w:rsid w:val="003D4D12"/>
    <w:rsid w:val="003D6493"/>
    <w:rsid w:val="003D6B50"/>
    <w:rsid w:val="003D6CFC"/>
    <w:rsid w:val="003D7C9E"/>
    <w:rsid w:val="003D7FBB"/>
    <w:rsid w:val="003E0049"/>
    <w:rsid w:val="003E0268"/>
    <w:rsid w:val="003E0342"/>
    <w:rsid w:val="003E13A6"/>
    <w:rsid w:val="003E1A62"/>
    <w:rsid w:val="003E1B1B"/>
    <w:rsid w:val="003E1F54"/>
    <w:rsid w:val="003E206A"/>
    <w:rsid w:val="003E2843"/>
    <w:rsid w:val="003E2EEC"/>
    <w:rsid w:val="003E35BD"/>
    <w:rsid w:val="003E3877"/>
    <w:rsid w:val="003E3EA1"/>
    <w:rsid w:val="003E51C4"/>
    <w:rsid w:val="003E6388"/>
    <w:rsid w:val="003E6AEB"/>
    <w:rsid w:val="003E6C11"/>
    <w:rsid w:val="003E6C98"/>
    <w:rsid w:val="003E7FB5"/>
    <w:rsid w:val="003F0073"/>
    <w:rsid w:val="003F0DBD"/>
    <w:rsid w:val="003F112B"/>
    <w:rsid w:val="003F11D9"/>
    <w:rsid w:val="003F15FE"/>
    <w:rsid w:val="003F1E08"/>
    <w:rsid w:val="003F1E12"/>
    <w:rsid w:val="003F1E92"/>
    <w:rsid w:val="003F25E6"/>
    <w:rsid w:val="003F2BC4"/>
    <w:rsid w:val="003F2BE2"/>
    <w:rsid w:val="003F2CB8"/>
    <w:rsid w:val="003F3280"/>
    <w:rsid w:val="003F3306"/>
    <w:rsid w:val="003F4030"/>
    <w:rsid w:val="003F41B7"/>
    <w:rsid w:val="003F43B0"/>
    <w:rsid w:val="003F443E"/>
    <w:rsid w:val="003F5176"/>
    <w:rsid w:val="003F557D"/>
    <w:rsid w:val="003F5EB3"/>
    <w:rsid w:val="003F6FA6"/>
    <w:rsid w:val="003F77B4"/>
    <w:rsid w:val="003F7912"/>
    <w:rsid w:val="003F7D59"/>
    <w:rsid w:val="00400AA7"/>
    <w:rsid w:val="004015AF"/>
    <w:rsid w:val="00401DDE"/>
    <w:rsid w:val="00401F42"/>
    <w:rsid w:val="004026BB"/>
    <w:rsid w:val="00402770"/>
    <w:rsid w:val="00402E0D"/>
    <w:rsid w:val="00402ED4"/>
    <w:rsid w:val="0040301F"/>
    <w:rsid w:val="00403740"/>
    <w:rsid w:val="00403ADD"/>
    <w:rsid w:val="00403FDB"/>
    <w:rsid w:val="0040419B"/>
    <w:rsid w:val="004052CF"/>
    <w:rsid w:val="00406160"/>
    <w:rsid w:val="00406251"/>
    <w:rsid w:val="004064B9"/>
    <w:rsid w:val="0040652D"/>
    <w:rsid w:val="00406F4D"/>
    <w:rsid w:val="00407D0E"/>
    <w:rsid w:val="00407F48"/>
    <w:rsid w:val="004104F1"/>
    <w:rsid w:val="00410509"/>
    <w:rsid w:val="004106C7"/>
    <w:rsid w:val="00410B75"/>
    <w:rsid w:val="00410E98"/>
    <w:rsid w:val="0041110D"/>
    <w:rsid w:val="00412860"/>
    <w:rsid w:val="0041294E"/>
    <w:rsid w:val="004130FE"/>
    <w:rsid w:val="00413D7F"/>
    <w:rsid w:val="00414429"/>
    <w:rsid w:val="00414455"/>
    <w:rsid w:val="00414BDF"/>
    <w:rsid w:val="00414D77"/>
    <w:rsid w:val="004155B3"/>
    <w:rsid w:val="004155DE"/>
    <w:rsid w:val="00415F85"/>
    <w:rsid w:val="0041621D"/>
    <w:rsid w:val="00416F17"/>
    <w:rsid w:val="00420047"/>
    <w:rsid w:val="00420874"/>
    <w:rsid w:val="00421ABA"/>
    <w:rsid w:val="00421DA3"/>
    <w:rsid w:val="004234AB"/>
    <w:rsid w:val="00423E6C"/>
    <w:rsid w:val="00423F90"/>
    <w:rsid w:val="00425DC8"/>
    <w:rsid w:val="00426347"/>
    <w:rsid w:val="0042732A"/>
    <w:rsid w:val="004278E5"/>
    <w:rsid w:val="004306F8"/>
    <w:rsid w:val="00430CDE"/>
    <w:rsid w:val="0043131A"/>
    <w:rsid w:val="00431B55"/>
    <w:rsid w:val="00431D7D"/>
    <w:rsid w:val="00431F31"/>
    <w:rsid w:val="00432348"/>
    <w:rsid w:val="00432A98"/>
    <w:rsid w:val="00433AEA"/>
    <w:rsid w:val="00433CAF"/>
    <w:rsid w:val="00434C50"/>
    <w:rsid w:val="00435F6A"/>
    <w:rsid w:val="00436363"/>
    <w:rsid w:val="00436971"/>
    <w:rsid w:val="00436F63"/>
    <w:rsid w:val="0043735B"/>
    <w:rsid w:val="004417B5"/>
    <w:rsid w:val="00442677"/>
    <w:rsid w:val="004432BF"/>
    <w:rsid w:val="00443FAD"/>
    <w:rsid w:val="00444622"/>
    <w:rsid w:val="00445700"/>
    <w:rsid w:val="0044613E"/>
    <w:rsid w:val="00446961"/>
    <w:rsid w:val="00446BC3"/>
    <w:rsid w:val="0044737A"/>
    <w:rsid w:val="004474D2"/>
    <w:rsid w:val="00447D0E"/>
    <w:rsid w:val="00447EA2"/>
    <w:rsid w:val="004500F9"/>
    <w:rsid w:val="004500FC"/>
    <w:rsid w:val="004502B0"/>
    <w:rsid w:val="00450C97"/>
    <w:rsid w:val="00451841"/>
    <w:rsid w:val="0045191E"/>
    <w:rsid w:val="00452A07"/>
    <w:rsid w:val="00452D83"/>
    <w:rsid w:val="00453B03"/>
    <w:rsid w:val="00454D71"/>
    <w:rsid w:val="004554C1"/>
    <w:rsid w:val="0045612D"/>
    <w:rsid w:val="004561E2"/>
    <w:rsid w:val="00456546"/>
    <w:rsid w:val="00456749"/>
    <w:rsid w:val="004575AA"/>
    <w:rsid w:val="00457F4B"/>
    <w:rsid w:val="0046025B"/>
    <w:rsid w:val="00460331"/>
    <w:rsid w:val="00462081"/>
    <w:rsid w:val="00462327"/>
    <w:rsid w:val="0046349B"/>
    <w:rsid w:val="004640AD"/>
    <w:rsid w:val="004643EE"/>
    <w:rsid w:val="004650D1"/>
    <w:rsid w:val="00465D1E"/>
    <w:rsid w:val="00466182"/>
    <w:rsid w:val="00466585"/>
    <w:rsid w:val="004666D3"/>
    <w:rsid w:val="004667B3"/>
    <w:rsid w:val="004671D7"/>
    <w:rsid w:val="004700D2"/>
    <w:rsid w:val="00470C3A"/>
    <w:rsid w:val="00470CB9"/>
    <w:rsid w:val="00470DEB"/>
    <w:rsid w:val="00470E04"/>
    <w:rsid w:val="0047171F"/>
    <w:rsid w:val="00472160"/>
    <w:rsid w:val="00472290"/>
    <w:rsid w:val="00474530"/>
    <w:rsid w:val="00474A83"/>
    <w:rsid w:val="00474D51"/>
    <w:rsid w:val="004752B8"/>
    <w:rsid w:val="004756B9"/>
    <w:rsid w:val="00475F04"/>
    <w:rsid w:val="00476CA7"/>
    <w:rsid w:val="00477002"/>
    <w:rsid w:val="004771EF"/>
    <w:rsid w:val="004773B4"/>
    <w:rsid w:val="0048014C"/>
    <w:rsid w:val="00480214"/>
    <w:rsid w:val="00480605"/>
    <w:rsid w:val="00481195"/>
    <w:rsid w:val="004812B2"/>
    <w:rsid w:val="00481E45"/>
    <w:rsid w:val="0048297D"/>
    <w:rsid w:val="00484397"/>
    <w:rsid w:val="00484B2A"/>
    <w:rsid w:val="00484E7E"/>
    <w:rsid w:val="00485249"/>
    <w:rsid w:val="004859E8"/>
    <w:rsid w:val="00485A0F"/>
    <w:rsid w:val="00486580"/>
    <w:rsid w:val="00487DD2"/>
    <w:rsid w:val="00487E27"/>
    <w:rsid w:val="00490075"/>
    <w:rsid w:val="004903E0"/>
    <w:rsid w:val="00490827"/>
    <w:rsid w:val="00490A9D"/>
    <w:rsid w:val="00490E2D"/>
    <w:rsid w:val="00490F1F"/>
    <w:rsid w:val="004910D2"/>
    <w:rsid w:val="00491418"/>
    <w:rsid w:val="004931F4"/>
    <w:rsid w:val="004936C1"/>
    <w:rsid w:val="0049376D"/>
    <w:rsid w:val="00493A92"/>
    <w:rsid w:val="00494F95"/>
    <w:rsid w:val="00495AA7"/>
    <w:rsid w:val="00496BBE"/>
    <w:rsid w:val="0049770B"/>
    <w:rsid w:val="00497C68"/>
    <w:rsid w:val="004A3619"/>
    <w:rsid w:val="004A456A"/>
    <w:rsid w:val="004A45E1"/>
    <w:rsid w:val="004A48FE"/>
    <w:rsid w:val="004A4C3C"/>
    <w:rsid w:val="004A52DA"/>
    <w:rsid w:val="004A711C"/>
    <w:rsid w:val="004A7332"/>
    <w:rsid w:val="004A761D"/>
    <w:rsid w:val="004A7944"/>
    <w:rsid w:val="004B07CE"/>
    <w:rsid w:val="004B0900"/>
    <w:rsid w:val="004B2A8E"/>
    <w:rsid w:val="004B31E8"/>
    <w:rsid w:val="004B39D1"/>
    <w:rsid w:val="004B5FFC"/>
    <w:rsid w:val="004C08AE"/>
    <w:rsid w:val="004C0997"/>
    <w:rsid w:val="004C0AEC"/>
    <w:rsid w:val="004C2568"/>
    <w:rsid w:val="004C2EFC"/>
    <w:rsid w:val="004C311F"/>
    <w:rsid w:val="004C3448"/>
    <w:rsid w:val="004C3CDB"/>
    <w:rsid w:val="004C480C"/>
    <w:rsid w:val="004C4BED"/>
    <w:rsid w:val="004C4EA0"/>
    <w:rsid w:val="004C5AC4"/>
    <w:rsid w:val="004C64E4"/>
    <w:rsid w:val="004C656A"/>
    <w:rsid w:val="004C733A"/>
    <w:rsid w:val="004C774E"/>
    <w:rsid w:val="004D00F6"/>
    <w:rsid w:val="004D0478"/>
    <w:rsid w:val="004D07C6"/>
    <w:rsid w:val="004D0E45"/>
    <w:rsid w:val="004D124D"/>
    <w:rsid w:val="004D1568"/>
    <w:rsid w:val="004D17C6"/>
    <w:rsid w:val="004D17EB"/>
    <w:rsid w:val="004D1E87"/>
    <w:rsid w:val="004D2C4C"/>
    <w:rsid w:val="004D3908"/>
    <w:rsid w:val="004D3BA0"/>
    <w:rsid w:val="004D5C56"/>
    <w:rsid w:val="004D694A"/>
    <w:rsid w:val="004D69CD"/>
    <w:rsid w:val="004D701A"/>
    <w:rsid w:val="004D71F3"/>
    <w:rsid w:val="004D7630"/>
    <w:rsid w:val="004E0213"/>
    <w:rsid w:val="004E0CB9"/>
    <w:rsid w:val="004E2E69"/>
    <w:rsid w:val="004E3392"/>
    <w:rsid w:val="004E38A3"/>
    <w:rsid w:val="004E4281"/>
    <w:rsid w:val="004E4B5C"/>
    <w:rsid w:val="004E511F"/>
    <w:rsid w:val="004E5176"/>
    <w:rsid w:val="004E51D0"/>
    <w:rsid w:val="004E5D7B"/>
    <w:rsid w:val="004E6131"/>
    <w:rsid w:val="004E6AEA"/>
    <w:rsid w:val="004E7913"/>
    <w:rsid w:val="004E7998"/>
    <w:rsid w:val="004F003E"/>
    <w:rsid w:val="004F0278"/>
    <w:rsid w:val="004F149A"/>
    <w:rsid w:val="004F1DCF"/>
    <w:rsid w:val="004F30DF"/>
    <w:rsid w:val="004F39D2"/>
    <w:rsid w:val="004F4040"/>
    <w:rsid w:val="004F4093"/>
    <w:rsid w:val="004F43C2"/>
    <w:rsid w:val="004F4F22"/>
    <w:rsid w:val="004F5B6E"/>
    <w:rsid w:val="004F76F5"/>
    <w:rsid w:val="004F77FE"/>
    <w:rsid w:val="005006F8"/>
    <w:rsid w:val="00502066"/>
    <w:rsid w:val="005020A0"/>
    <w:rsid w:val="00503179"/>
    <w:rsid w:val="005034B2"/>
    <w:rsid w:val="00503E96"/>
    <w:rsid w:val="0050434A"/>
    <w:rsid w:val="0050440C"/>
    <w:rsid w:val="00504732"/>
    <w:rsid w:val="00505389"/>
    <w:rsid w:val="00506982"/>
    <w:rsid w:val="00506C24"/>
    <w:rsid w:val="00506F2F"/>
    <w:rsid w:val="005079EE"/>
    <w:rsid w:val="00507F56"/>
    <w:rsid w:val="00510142"/>
    <w:rsid w:val="005105FF"/>
    <w:rsid w:val="0051134B"/>
    <w:rsid w:val="00511A5E"/>
    <w:rsid w:val="00511B99"/>
    <w:rsid w:val="00511D4B"/>
    <w:rsid w:val="00511DBD"/>
    <w:rsid w:val="005122CC"/>
    <w:rsid w:val="00514531"/>
    <w:rsid w:val="00514D83"/>
    <w:rsid w:val="005153C1"/>
    <w:rsid w:val="00516273"/>
    <w:rsid w:val="005163C9"/>
    <w:rsid w:val="00516A8A"/>
    <w:rsid w:val="005172AF"/>
    <w:rsid w:val="00517333"/>
    <w:rsid w:val="00517777"/>
    <w:rsid w:val="00517C49"/>
    <w:rsid w:val="005219ED"/>
    <w:rsid w:val="00522207"/>
    <w:rsid w:val="005223CB"/>
    <w:rsid w:val="00522F7B"/>
    <w:rsid w:val="00522FEC"/>
    <w:rsid w:val="005237A8"/>
    <w:rsid w:val="00524395"/>
    <w:rsid w:val="005243E9"/>
    <w:rsid w:val="00525519"/>
    <w:rsid w:val="005260D5"/>
    <w:rsid w:val="00526161"/>
    <w:rsid w:val="005262B3"/>
    <w:rsid w:val="005269A8"/>
    <w:rsid w:val="00526A4E"/>
    <w:rsid w:val="0052799E"/>
    <w:rsid w:val="00530A23"/>
    <w:rsid w:val="00530ADE"/>
    <w:rsid w:val="00531D6E"/>
    <w:rsid w:val="0053225E"/>
    <w:rsid w:val="00532C6A"/>
    <w:rsid w:val="00532D2E"/>
    <w:rsid w:val="00534127"/>
    <w:rsid w:val="005345F5"/>
    <w:rsid w:val="00534B68"/>
    <w:rsid w:val="0053569F"/>
    <w:rsid w:val="005356A7"/>
    <w:rsid w:val="005357AE"/>
    <w:rsid w:val="00537317"/>
    <w:rsid w:val="0054030F"/>
    <w:rsid w:val="00541ABB"/>
    <w:rsid w:val="00543B6E"/>
    <w:rsid w:val="005446D6"/>
    <w:rsid w:val="00544874"/>
    <w:rsid w:val="0054595D"/>
    <w:rsid w:val="00546A45"/>
    <w:rsid w:val="005509BD"/>
    <w:rsid w:val="00551343"/>
    <w:rsid w:val="005513EE"/>
    <w:rsid w:val="0055173B"/>
    <w:rsid w:val="005518B3"/>
    <w:rsid w:val="005537E7"/>
    <w:rsid w:val="00554043"/>
    <w:rsid w:val="005564D3"/>
    <w:rsid w:val="005572C6"/>
    <w:rsid w:val="005574E8"/>
    <w:rsid w:val="00557B56"/>
    <w:rsid w:val="00557E2F"/>
    <w:rsid w:val="0056177E"/>
    <w:rsid w:val="00562236"/>
    <w:rsid w:val="0056278C"/>
    <w:rsid w:val="005634D5"/>
    <w:rsid w:val="00563547"/>
    <w:rsid w:val="005636C6"/>
    <w:rsid w:val="00563938"/>
    <w:rsid w:val="00563D5B"/>
    <w:rsid w:val="00564181"/>
    <w:rsid w:val="005648CA"/>
    <w:rsid w:val="00566777"/>
    <w:rsid w:val="00567A44"/>
    <w:rsid w:val="00567FFD"/>
    <w:rsid w:val="00570235"/>
    <w:rsid w:val="00570262"/>
    <w:rsid w:val="0057079B"/>
    <w:rsid w:val="005712B2"/>
    <w:rsid w:val="00571C86"/>
    <w:rsid w:val="00571FB8"/>
    <w:rsid w:val="00572077"/>
    <w:rsid w:val="00572426"/>
    <w:rsid w:val="00572DF7"/>
    <w:rsid w:val="00573550"/>
    <w:rsid w:val="00573DBA"/>
    <w:rsid w:val="00573F3B"/>
    <w:rsid w:val="005744EE"/>
    <w:rsid w:val="00575993"/>
    <w:rsid w:val="00575D13"/>
    <w:rsid w:val="005769AC"/>
    <w:rsid w:val="00576E74"/>
    <w:rsid w:val="00576FA8"/>
    <w:rsid w:val="0057714D"/>
    <w:rsid w:val="00577935"/>
    <w:rsid w:val="005808E0"/>
    <w:rsid w:val="005813B1"/>
    <w:rsid w:val="00581BB7"/>
    <w:rsid w:val="00582393"/>
    <w:rsid w:val="0058274E"/>
    <w:rsid w:val="00582AEC"/>
    <w:rsid w:val="005835FB"/>
    <w:rsid w:val="00583D4B"/>
    <w:rsid w:val="005842DB"/>
    <w:rsid w:val="00584474"/>
    <w:rsid w:val="00585A97"/>
    <w:rsid w:val="00587832"/>
    <w:rsid w:val="0059030D"/>
    <w:rsid w:val="0059086E"/>
    <w:rsid w:val="00590A02"/>
    <w:rsid w:val="00591182"/>
    <w:rsid w:val="00591346"/>
    <w:rsid w:val="00593607"/>
    <w:rsid w:val="00593948"/>
    <w:rsid w:val="00593D48"/>
    <w:rsid w:val="0059457A"/>
    <w:rsid w:val="00594A00"/>
    <w:rsid w:val="00597A52"/>
    <w:rsid w:val="00597C8A"/>
    <w:rsid w:val="005A0315"/>
    <w:rsid w:val="005A1AB1"/>
    <w:rsid w:val="005A1CCB"/>
    <w:rsid w:val="005A242B"/>
    <w:rsid w:val="005A3C9F"/>
    <w:rsid w:val="005A3EF2"/>
    <w:rsid w:val="005A4EE9"/>
    <w:rsid w:val="005A572F"/>
    <w:rsid w:val="005A5E20"/>
    <w:rsid w:val="005A5EDC"/>
    <w:rsid w:val="005A6110"/>
    <w:rsid w:val="005A69BF"/>
    <w:rsid w:val="005A6A0B"/>
    <w:rsid w:val="005A7006"/>
    <w:rsid w:val="005A72B6"/>
    <w:rsid w:val="005A7331"/>
    <w:rsid w:val="005A7452"/>
    <w:rsid w:val="005A7B16"/>
    <w:rsid w:val="005B0224"/>
    <w:rsid w:val="005B15B3"/>
    <w:rsid w:val="005B1890"/>
    <w:rsid w:val="005B1906"/>
    <w:rsid w:val="005B1ABD"/>
    <w:rsid w:val="005B54DF"/>
    <w:rsid w:val="005B5570"/>
    <w:rsid w:val="005B559B"/>
    <w:rsid w:val="005B5BDB"/>
    <w:rsid w:val="005B66DA"/>
    <w:rsid w:val="005B6999"/>
    <w:rsid w:val="005B7C6A"/>
    <w:rsid w:val="005C0031"/>
    <w:rsid w:val="005C06F8"/>
    <w:rsid w:val="005C0A36"/>
    <w:rsid w:val="005C1673"/>
    <w:rsid w:val="005C2A8A"/>
    <w:rsid w:val="005C3659"/>
    <w:rsid w:val="005C39F8"/>
    <w:rsid w:val="005C3A2C"/>
    <w:rsid w:val="005C3B2D"/>
    <w:rsid w:val="005C3F9B"/>
    <w:rsid w:val="005C5020"/>
    <w:rsid w:val="005C5D67"/>
    <w:rsid w:val="005C64EF"/>
    <w:rsid w:val="005C6625"/>
    <w:rsid w:val="005C6769"/>
    <w:rsid w:val="005C6ADE"/>
    <w:rsid w:val="005C72CB"/>
    <w:rsid w:val="005C73D3"/>
    <w:rsid w:val="005C7451"/>
    <w:rsid w:val="005C79AE"/>
    <w:rsid w:val="005D068E"/>
    <w:rsid w:val="005D0EAD"/>
    <w:rsid w:val="005D1B99"/>
    <w:rsid w:val="005D1D9F"/>
    <w:rsid w:val="005D2328"/>
    <w:rsid w:val="005D2B28"/>
    <w:rsid w:val="005D3E51"/>
    <w:rsid w:val="005D4CAD"/>
    <w:rsid w:val="005D7116"/>
    <w:rsid w:val="005D751D"/>
    <w:rsid w:val="005D786F"/>
    <w:rsid w:val="005D7A49"/>
    <w:rsid w:val="005D7D52"/>
    <w:rsid w:val="005D7E4D"/>
    <w:rsid w:val="005E0E9D"/>
    <w:rsid w:val="005E17A3"/>
    <w:rsid w:val="005E32C6"/>
    <w:rsid w:val="005E3EAC"/>
    <w:rsid w:val="005E4158"/>
    <w:rsid w:val="005E43A4"/>
    <w:rsid w:val="005E4976"/>
    <w:rsid w:val="005E5265"/>
    <w:rsid w:val="005E532C"/>
    <w:rsid w:val="005E5B4E"/>
    <w:rsid w:val="005E5F3B"/>
    <w:rsid w:val="005E6379"/>
    <w:rsid w:val="005E672B"/>
    <w:rsid w:val="005E7439"/>
    <w:rsid w:val="005E752D"/>
    <w:rsid w:val="005E75EC"/>
    <w:rsid w:val="005E7908"/>
    <w:rsid w:val="005E7B8E"/>
    <w:rsid w:val="005F01A6"/>
    <w:rsid w:val="005F0828"/>
    <w:rsid w:val="005F0A57"/>
    <w:rsid w:val="005F0F58"/>
    <w:rsid w:val="005F1557"/>
    <w:rsid w:val="005F1B9E"/>
    <w:rsid w:val="005F2372"/>
    <w:rsid w:val="005F2435"/>
    <w:rsid w:val="005F28F2"/>
    <w:rsid w:val="005F2A08"/>
    <w:rsid w:val="005F2B6D"/>
    <w:rsid w:val="005F3068"/>
    <w:rsid w:val="005F3DC0"/>
    <w:rsid w:val="005F3FB8"/>
    <w:rsid w:val="005F495A"/>
    <w:rsid w:val="005F4C46"/>
    <w:rsid w:val="005F5A97"/>
    <w:rsid w:val="005F5E64"/>
    <w:rsid w:val="005F6267"/>
    <w:rsid w:val="006007D0"/>
    <w:rsid w:val="006009A4"/>
    <w:rsid w:val="00601CD0"/>
    <w:rsid w:val="00602241"/>
    <w:rsid w:val="00602ACA"/>
    <w:rsid w:val="00602C4B"/>
    <w:rsid w:val="0060345D"/>
    <w:rsid w:val="00605B57"/>
    <w:rsid w:val="00606E26"/>
    <w:rsid w:val="00607981"/>
    <w:rsid w:val="00610C82"/>
    <w:rsid w:val="00611B9B"/>
    <w:rsid w:val="006125E2"/>
    <w:rsid w:val="00612B49"/>
    <w:rsid w:val="006138FE"/>
    <w:rsid w:val="00613F06"/>
    <w:rsid w:val="00614292"/>
    <w:rsid w:val="00614BA7"/>
    <w:rsid w:val="00614C97"/>
    <w:rsid w:val="0061613A"/>
    <w:rsid w:val="006166B4"/>
    <w:rsid w:val="00616C80"/>
    <w:rsid w:val="00617391"/>
    <w:rsid w:val="00617C2F"/>
    <w:rsid w:val="006200BD"/>
    <w:rsid w:val="006208A8"/>
    <w:rsid w:val="00620C57"/>
    <w:rsid w:val="0062177C"/>
    <w:rsid w:val="00621F7E"/>
    <w:rsid w:val="0062244C"/>
    <w:rsid w:val="00622BE0"/>
    <w:rsid w:val="00622C71"/>
    <w:rsid w:val="00622FFE"/>
    <w:rsid w:val="00623C80"/>
    <w:rsid w:val="00623E39"/>
    <w:rsid w:val="00624872"/>
    <w:rsid w:val="006249DC"/>
    <w:rsid w:val="00625E12"/>
    <w:rsid w:val="006268B0"/>
    <w:rsid w:val="00627143"/>
    <w:rsid w:val="0062776D"/>
    <w:rsid w:val="00627CC6"/>
    <w:rsid w:val="00627DA8"/>
    <w:rsid w:val="00630288"/>
    <w:rsid w:val="0063069A"/>
    <w:rsid w:val="00631736"/>
    <w:rsid w:val="00631D56"/>
    <w:rsid w:val="00631DB6"/>
    <w:rsid w:val="006333CB"/>
    <w:rsid w:val="00633D32"/>
    <w:rsid w:val="00634530"/>
    <w:rsid w:val="006348A8"/>
    <w:rsid w:val="00634BDB"/>
    <w:rsid w:val="00635018"/>
    <w:rsid w:val="00635B63"/>
    <w:rsid w:val="00636177"/>
    <w:rsid w:val="00636304"/>
    <w:rsid w:val="006363C2"/>
    <w:rsid w:val="006366B3"/>
    <w:rsid w:val="00636775"/>
    <w:rsid w:val="00637556"/>
    <w:rsid w:val="006375FF"/>
    <w:rsid w:val="0063773E"/>
    <w:rsid w:val="006405EE"/>
    <w:rsid w:val="0064122E"/>
    <w:rsid w:val="00641691"/>
    <w:rsid w:val="006416C1"/>
    <w:rsid w:val="00641DC8"/>
    <w:rsid w:val="006425DE"/>
    <w:rsid w:val="00643334"/>
    <w:rsid w:val="00643588"/>
    <w:rsid w:val="00643AE2"/>
    <w:rsid w:val="00643C07"/>
    <w:rsid w:val="006440CB"/>
    <w:rsid w:val="00644532"/>
    <w:rsid w:val="00644A66"/>
    <w:rsid w:val="00644B5D"/>
    <w:rsid w:val="00646514"/>
    <w:rsid w:val="00646849"/>
    <w:rsid w:val="00646DF6"/>
    <w:rsid w:val="0064705B"/>
    <w:rsid w:val="006473D7"/>
    <w:rsid w:val="00647F8A"/>
    <w:rsid w:val="006500E9"/>
    <w:rsid w:val="00650273"/>
    <w:rsid w:val="00650E63"/>
    <w:rsid w:val="00650F1F"/>
    <w:rsid w:val="0065292F"/>
    <w:rsid w:val="00654C24"/>
    <w:rsid w:val="00654DB4"/>
    <w:rsid w:val="00655338"/>
    <w:rsid w:val="0065662E"/>
    <w:rsid w:val="00656774"/>
    <w:rsid w:val="006568F9"/>
    <w:rsid w:val="00657E5A"/>
    <w:rsid w:val="00660C41"/>
    <w:rsid w:val="00660FC1"/>
    <w:rsid w:val="00661996"/>
    <w:rsid w:val="006627BA"/>
    <w:rsid w:val="00662A8C"/>
    <w:rsid w:val="00662E88"/>
    <w:rsid w:val="006637D2"/>
    <w:rsid w:val="00663E7E"/>
    <w:rsid w:val="00665DB5"/>
    <w:rsid w:val="006661AB"/>
    <w:rsid w:val="00666742"/>
    <w:rsid w:val="006700F7"/>
    <w:rsid w:val="00670597"/>
    <w:rsid w:val="006708B6"/>
    <w:rsid w:val="00671CB7"/>
    <w:rsid w:val="00671F90"/>
    <w:rsid w:val="00672311"/>
    <w:rsid w:val="00672CE2"/>
    <w:rsid w:val="006730A3"/>
    <w:rsid w:val="006732DF"/>
    <w:rsid w:val="0067356F"/>
    <w:rsid w:val="0067446F"/>
    <w:rsid w:val="0067531F"/>
    <w:rsid w:val="00675CF7"/>
    <w:rsid w:val="006761BD"/>
    <w:rsid w:val="0067645B"/>
    <w:rsid w:val="006765D9"/>
    <w:rsid w:val="0067693F"/>
    <w:rsid w:val="00676FBD"/>
    <w:rsid w:val="00677A67"/>
    <w:rsid w:val="00680491"/>
    <w:rsid w:val="006807F0"/>
    <w:rsid w:val="006809E4"/>
    <w:rsid w:val="00680FAF"/>
    <w:rsid w:val="00681F91"/>
    <w:rsid w:val="00683625"/>
    <w:rsid w:val="00683CA8"/>
    <w:rsid w:val="00685AA6"/>
    <w:rsid w:val="0068602D"/>
    <w:rsid w:val="006861BE"/>
    <w:rsid w:val="00687564"/>
    <w:rsid w:val="006875F3"/>
    <w:rsid w:val="00687C6D"/>
    <w:rsid w:val="00690BAB"/>
    <w:rsid w:val="00690F18"/>
    <w:rsid w:val="00690F8C"/>
    <w:rsid w:val="00691838"/>
    <w:rsid w:val="00691A24"/>
    <w:rsid w:val="00692884"/>
    <w:rsid w:val="006933F3"/>
    <w:rsid w:val="00696000"/>
    <w:rsid w:val="00697E82"/>
    <w:rsid w:val="006A0283"/>
    <w:rsid w:val="006A0794"/>
    <w:rsid w:val="006A0CE7"/>
    <w:rsid w:val="006A10A8"/>
    <w:rsid w:val="006A10D4"/>
    <w:rsid w:val="006A14D5"/>
    <w:rsid w:val="006A18FA"/>
    <w:rsid w:val="006A1D02"/>
    <w:rsid w:val="006A2519"/>
    <w:rsid w:val="006A3291"/>
    <w:rsid w:val="006A37BC"/>
    <w:rsid w:val="006A392B"/>
    <w:rsid w:val="006A3D6F"/>
    <w:rsid w:val="006A3F58"/>
    <w:rsid w:val="006A4452"/>
    <w:rsid w:val="006A5AD1"/>
    <w:rsid w:val="006A6B51"/>
    <w:rsid w:val="006A7852"/>
    <w:rsid w:val="006B0582"/>
    <w:rsid w:val="006B0AA4"/>
    <w:rsid w:val="006B10F2"/>
    <w:rsid w:val="006B2A68"/>
    <w:rsid w:val="006B2C7A"/>
    <w:rsid w:val="006B6020"/>
    <w:rsid w:val="006B6970"/>
    <w:rsid w:val="006B69E7"/>
    <w:rsid w:val="006B6C38"/>
    <w:rsid w:val="006B6D5E"/>
    <w:rsid w:val="006B6EFE"/>
    <w:rsid w:val="006B77A5"/>
    <w:rsid w:val="006B7D0D"/>
    <w:rsid w:val="006C0143"/>
    <w:rsid w:val="006C0F35"/>
    <w:rsid w:val="006C1799"/>
    <w:rsid w:val="006C2232"/>
    <w:rsid w:val="006C2B80"/>
    <w:rsid w:val="006C35FE"/>
    <w:rsid w:val="006C3D89"/>
    <w:rsid w:val="006C4305"/>
    <w:rsid w:val="006C4809"/>
    <w:rsid w:val="006C4F8D"/>
    <w:rsid w:val="006C5048"/>
    <w:rsid w:val="006C60C0"/>
    <w:rsid w:val="006C62D8"/>
    <w:rsid w:val="006C6672"/>
    <w:rsid w:val="006D0196"/>
    <w:rsid w:val="006D07B8"/>
    <w:rsid w:val="006D19E9"/>
    <w:rsid w:val="006D1F66"/>
    <w:rsid w:val="006D206E"/>
    <w:rsid w:val="006D210F"/>
    <w:rsid w:val="006D239B"/>
    <w:rsid w:val="006D2C7A"/>
    <w:rsid w:val="006D2D96"/>
    <w:rsid w:val="006D2E7A"/>
    <w:rsid w:val="006D301D"/>
    <w:rsid w:val="006D3118"/>
    <w:rsid w:val="006D3CD4"/>
    <w:rsid w:val="006D5348"/>
    <w:rsid w:val="006D55EC"/>
    <w:rsid w:val="006D69AB"/>
    <w:rsid w:val="006D6F21"/>
    <w:rsid w:val="006E01AD"/>
    <w:rsid w:val="006E1CB6"/>
    <w:rsid w:val="006E1D80"/>
    <w:rsid w:val="006E1F74"/>
    <w:rsid w:val="006E1FD1"/>
    <w:rsid w:val="006E2127"/>
    <w:rsid w:val="006E2DAE"/>
    <w:rsid w:val="006E395F"/>
    <w:rsid w:val="006E42E0"/>
    <w:rsid w:val="006E42E1"/>
    <w:rsid w:val="006E4A6A"/>
    <w:rsid w:val="006E521C"/>
    <w:rsid w:val="006E560D"/>
    <w:rsid w:val="006E56F1"/>
    <w:rsid w:val="006E6FC5"/>
    <w:rsid w:val="006E71A6"/>
    <w:rsid w:val="006E7352"/>
    <w:rsid w:val="006F0989"/>
    <w:rsid w:val="006F0DAD"/>
    <w:rsid w:val="006F1AB0"/>
    <w:rsid w:val="006F23CA"/>
    <w:rsid w:val="006F23D6"/>
    <w:rsid w:val="006F24E7"/>
    <w:rsid w:val="006F2736"/>
    <w:rsid w:val="006F294D"/>
    <w:rsid w:val="006F2E8E"/>
    <w:rsid w:val="006F3807"/>
    <w:rsid w:val="006F39A7"/>
    <w:rsid w:val="006F465E"/>
    <w:rsid w:val="006F4B8F"/>
    <w:rsid w:val="006F550D"/>
    <w:rsid w:val="006F6323"/>
    <w:rsid w:val="006F7118"/>
    <w:rsid w:val="006F7202"/>
    <w:rsid w:val="006F78F3"/>
    <w:rsid w:val="007024E2"/>
    <w:rsid w:val="0070261D"/>
    <w:rsid w:val="007032ED"/>
    <w:rsid w:val="00703718"/>
    <w:rsid w:val="007037F8"/>
    <w:rsid w:val="00703F4F"/>
    <w:rsid w:val="00705646"/>
    <w:rsid w:val="007057B5"/>
    <w:rsid w:val="00705A33"/>
    <w:rsid w:val="00705AB7"/>
    <w:rsid w:val="0070722D"/>
    <w:rsid w:val="0070788F"/>
    <w:rsid w:val="0071009C"/>
    <w:rsid w:val="007103DB"/>
    <w:rsid w:val="00710C1D"/>
    <w:rsid w:val="00710C5D"/>
    <w:rsid w:val="00711B27"/>
    <w:rsid w:val="00711E6A"/>
    <w:rsid w:val="0071277F"/>
    <w:rsid w:val="00712E7B"/>
    <w:rsid w:val="007132EA"/>
    <w:rsid w:val="0071335B"/>
    <w:rsid w:val="00713929"/>
    <w:rsid w:val="007139D2"/>
    <w:rsid w:val="00713B47"/>
    <w:rsid w:val="00713D84"/>
    <w:rsid w:val="00714383"/>
    <w:rsid w:val="00714B96"/>
    <w:rsid w:val="00715601"/>
    <w:rsid w:val="00715EDC"/>
    <w:rsid w:val="00716446"/>
    <w:rsid w:val="0071663B"/>
    <w:rsid w:val="0071680A"/>
    <w:rsid w:val="007178F7"/>
    <w:rsid w:val="00717906"/>
    <w:rsid w:val="00717EE5"/>
    <w:rsid w:val="007204B1"/>
    <w:rsid w:val="00720613"/>
    <w:rsid w:val="00721205"/>
    <w:rsid w:val="00721976"/>
    <w:rsid w:val="007223A4"/>
    <w:rsid w:val="00722B5E"/>
    <w:rsid w:val="00723A03"/>
    <w:rsid w:val="00724167"/>
    <w:rsid w:val="007245CA"/>
    <w:rsid w:val="007254C6"/>
    <w:rsid w:val="00725587"/>
    <w:rsid w:val="007255DC"/>
    <w:rsid w:val="0072675C"/>
    <w:rsid w:val="00727104"/>
    <w:rsid w:val="007275E1"/>
    <w:rsid w:val="00727D77"/>
    <w:rsid w:val="00727FB9"/>
    <w:rsid w:val="00730015"/>
    <w:rsid w:val="007309B9"/>
    <w:rsid w:val="0073151A"/>
    <w:rsid w:val="00732C8B"/>
    <w:rsid w:val="00732D4A"/>
    <w:rsid w:val="00733601"/>
    <w:rsid w:val="007346A2"/>
    <w:rsid w:val="00734C92"/>
    <w:rsid w:val="007352A1"/>
    <w:rsid w:val="0073556D"/>
    <w:rsid w:val="0073601A"/>
    <w:rsid w:val="00736097"/>
    <w:rsid w:val="00737000"/>
    <w:rsid w:val="007373EB"/>
    <w:rsid w:val="00737FFB"/>
    <w:rsid w:val="00740096"/>
    <w:rsid w:val="007402B1"/>
    <w:rsid w:val="00740FF9"/>
    <w:rsid w:val="00741096"/>
    <w:rsid w:val="00741229"/>
    <w:rsid w:val="00741417"/>
    <w:rsid w:val="00741D80"/>
    <w:rsid w:val="00741E40"/>
    <w:rsid w:val="00742516"/>
    <w:rsid w:val="0074395E"/>
    <w:rsid w:val="00743FC2"/>
    <w:rsid w:val="007445D6"/>
    <w:rsid w:val="0074461D"/>
    <w:rsid w:val="00744A6A"/>
    <w:rsid w:val="00744D5A"/>
    <w:rsid w:val="007450B2"/>
    <w:rsid w:val="00745AEC"/>
    <w:rsid w:val="0074631E"/>
    <w:rsid w:val="00746C89"/>
    <w:rsid w:val="00746DCA"/>
    <w:rsid w:val="0074724A"/>
    <w:rsid w:val="00750C3B"/>
    <w:rsid w:val="00751061"/>
    <w:rsid w:val="0075136B"/>
    <w:rsid w:val="00751598"/>
    <w:rsid w:val="00752D92"/>
    <w:rsid w:val="00754991"/>
    <w:rsid w:val="00754D2F"/>
    <w:rsid w:val="00754F56"/>
    <w:rsid w:val="00754F69"/>
    <w:rsid w:val="00755E1C"/>
    <w:rsid w:val="00756E17"/>
    <w:rsid w:val="00760417"/>
    <w:rsid w:val="00760EAB"/>
    <w:rsid w:val="007612E3"/>
    <w:rsid w:val="007614D5"/>
    <w:rsid w:val="00762E9F"/>
    <w:rsid w:val="0076350A"/>
    <w:rsid w:val="00763535"/>
    <w:rsid w:val="007640B8"/>
    <w:rsid w:val="00765EEC"/>
    <w:rsid w:val="00766237"/>
    <w:rsid w:val="00771119"/>
    <w:rsid w:val="007711B8"/>
    <w:rsid w:val="007712CB"/>
    <w:rsid w:val="00771857"/>
    <w:rsid w:val="007724F0"/>
    <w:rsid w:val="00772C23"/>
    <w:rsid w:val="00773179"/>
    <w:rsid w:val="0077404C"/>
    <w:rsid w:val="00774B6E"/>
    <w:rsid w:val="0077537E"/>
    <w:rsid w:val="007754FB"/>
    <w:rsid w:val="0077588A"/>
    <w:rsid w:val="00775C77"/>
    <w:rsid w:val="0077641C"/>
    <w:rsid w:val="00776426"/>
    <w:rsid w:val="007768E2"/>
    <w:rsid w:val="007775CC"/>
    <w:rsid w:val="00777904"/>
    <w:rsid w:val="00777E2D"/>
    <w:rsid w:val="00777EE5"/>
    <w:rsid w:val="007830B0"/>
    <w:rsid w:val="0078360A"/>
    <w:rsid w:val="007839B0"/>
    <w:rsid w:val="0078528A"/>
    <w:rsid w:val="0078576E"/>
    <w:rsid w:val="007859E3"/>
    <w:rsid w:val="007859F2"/>
    <w:rsid w:val="00785D53"/>
    <w:rsid w:val="007909ED"/>
    <w:rsid w:val="007915D1"/>
    <w:rsid w:val="007917E5"/>
    <w:rsid w:val="00791B14"/>
    <w:rsid w:val="00791D02"/>
    <w:rsid w:val="00793A23"/>
    <w:rsid w:val="00793D6A"/>
    <w:rsid w:val="00794862"/>
    <w:rsid w:val="007949CA"/>
    <w:rsid w:val="007958E5"/>
    <w:rsid w:val="00796848"/>
    <w:rsid w:val="007976B4"/>
    <w:rsid w:val="007A065A"/>
    <w:rsid w:val="007A0790"/>
    <w:rsid w:val="007A16F2"/>
    <w:rsid w:val="007A1DEC"/>
    <w:rsid w:val="007A2807"/>
    <w:rsid w:val="007A50FE"/>
    <w:rsid w:val="007A5711"/>
    <w:rsid w:val="007A57B7"/>
    <w:rsid w:val="007A6025"/>
    <w:rsid w:val="007A6881"/>
    <w:rsid w:val="007A75F4"/>
    <w:rsid w:val="007B1D84"/>
    <w:rsid w:val="007B25FD"/>
    <w:rsid w:val="007B2658"/>
    <w:rsid w:val="007B2954"/>
    <w:rsid w:val="007B2EBE"/>
    <w:rsid w:val="007B376A"/>
    <w:rsid w:val="007B46A0"/>
    <w:rsid w:val="007B46E5"/>
    <w:rsid w:val="007B4A38"/>
    <w:rsid w:val="007B7424"/>
    <w:rsid w:val="007B748C"/>
    <w:rsid w:val="007B757D"/>
    <w:rsid w:val="007B76DA"/>
    <w:rsid w:val="007B7EDD"/>
    <w:rsid w:val="007C12FB"/>
    <w:rsid w:val="007C1FC3"/>
    <w:rsid w:val="007C4659"/>
    <w:rsid w:val="007C58DD"/>
    <w:rsid w:val="007C63F2"/>
    <w:rsid w:val="007C74CD"/>
    <w:rsid w:val="007C752C"/>
    <w:rsid w:val="007C7BCB"/>
    <w:rsid w:val="007D00F9"/>
    <w:rsid w:val="007D066A"/>
    <w:rsid w:val="007D0B92"/>
    <w:rsid w:val="007D0EC4"/>
    <w:rsid w:val="007D139D"/>
    <w:rsid w:val="007D1489"/>
    <w:rsid w:val="007D43B1"/>
    <w:rsid w:val="007D715B"/>
    <w:rsid w:val="007D7B0A"/>
    <w:rsid w:val="007D7DE6"/>
    <w:rsid w:val="007D7E92"/>
    <w:rsid w:val="007E01BB"/>
    <w:rsid w:val="007E0220"/>
    <w:rsid w:val="007E09C2"/>
    <w:rsid w:val="007E09C8"/>
    <w:rsid w:val="007E0BB1"/>
    <w:rsid w:val="007E0F5C"/>
    <w:rsid w:val="007E26B7"/>
    <w:rsid w:val="007E37E0"/>
    <w:rsid w:val="007E4E68"/>
    <w:rsid w:val="007E4FAA"/>
    <w:rsid w:val="007E5447"/>
    <w:rsid w:val="007E5B68"/>
    <w:rsid w:val="007E5D4A"/>
    <w:rsid w:val="007E63CB"/>
    <w:rsid w:val="007E6991"/>
    <w:rsid w:val="007E7828"/>
    <w:rsid w:val="007E7ADF"/>
    <w:rsid w:val="007E7CE9"/>
    <w:rsid w:val="007F14BD"/>
    <w:rsid w:val="007F1CAB"/>
    <w:rsid w:val="007F1F23"/>
    <w:rsid w:val="007F36AA"/>
    <w:rsid w:val="007F3D16"/>
    <w:rsid w:val="007F3D74"/>
    <w:rsid w:val="007F3F0F"/>
    <w:rsid w:val="007F53CF"/>
    <w:rsid w:val="007F5A65"/>
    <w:rsid w:val="007F5B81"/>
    <w:rsid w:val="007F6367"/>
    <w:rsid w:val="007F67FF"/>
    <w:rsid w:val="007F68AE"/>
    <w:rsid w:val="007F6C41"/>
    <w:rsid w:val="007F6EA0"/>
    <w:rsid w:val="007F7536"/>
    <w:rsid w:val="0080109F"/>
    <w:rsid w:val="00801A71"/>
    <w:rsid w:val="008024B5"/>
    <w:rsid w:val="00803AA3"/>
    <w:rsid w:val="0080426B"/>
    <w:rsid w:val="00804729"/>
    <w:rsid w:val="00805B5E"/>
    <w:rsid w:val="0080601A"/>
    <w:rsid w:val="008061FC"/>
    <w:rsid w:val="00806490"/>
    <w:rsid w:val="00806523"/>
    <w:rsid w:val="0080758E"/>
    <w:rsid w:val="008107B2"/>
    <w:rsid w:val="008108A1"/>
    <w:rsid w:val="00810995"/>
    <w:rsid w:val="00811517"/>
    <w:rsid w:val="008115DD"/>
    <w:rsid w:val="008117B1"/>
    <w:rsid w:val="0081187F"/>
    <w:rsid w:val="008121C4"/>
    <w:rsid w:val="008126CC"/>
    <w:rsid w:val="00812712"/>
    <w:rsid w:val="00812EE9"/>
    <w:rsid w:val="00813741"/>
    <w:rsid w:val="00813C89"/>
    <w:rsid w:val="00813FE9"/>
    <w:rsid w:val="00814CFD"/>
    <w:rsid w:val="0081602A"/>
    <w:rsid w:val="00816A14"/>
    <w:rsid w:val="00816E1A"/>
    <w:rsid w:val="00817185"/>
    <w:rsid w:val="008178E4"/>
    <w:rsid w:val="008202DB"/>
    <w:rsid w:val="008206A8"/>
    <w:rsid w:val="008208EB"/>
    <w:rsid w:val="00821867"/>
    <w:rsid w:val="00821CA4"/>
    <w:rsid w:val="00822837"/>
    <w:rsid w:val="008230CB"/>
    <w:rsid w:val="008233B2"/>
    <w:rsid w:val="0082363C"/>
    <w:rsid w:val="008237D7"/>
    <w:rsid w:val="00823AD9"/>
    <w:rsid w:val="00823AFD"/>
    <w:rsid w:val="00823D64"/>
    <w:rsid w:val="00823E0E"/>
    <w:rsid w:val="008255F0"/>
    <w:rsid w:val="00826268"/>
    <w:rsid w:val="00826AF9"/>
    <w:rsid w:val="00827512"/>
    <w:rsid w:val="00827925"/>
    <w:rsid w:val="008302FD"/>
    <w:rsid w:val="00830E59"/>
    <w:rsid w:val="0083158E"/>
    <w:rsid w:val="00831CF8"/>
    <w:rsid w:val="00831F7A"/>
    <w:rsid w:val="0083289F"/>
    <w:rsid w:val="00832C7A"/>
    <w:rsid w:val="00832FE9"/>
    <w:rsid w:val="00833163"/>
    <w:rsid w:val="00833460"/>
    <w:rsid w:val="00833C60"/>
    <w:rsid w:val="00833E7C"/>
    <w:rsid w:val="008341A7"/>
    <w:rsid w:val="008342A1"/>
    <w:rsid w:val="008344E3"/>
    <w:rsid w:val="00834826"/>
    <w:rsid w:val="008360C9"/>
    <w:rsid w:val="008363C0"/>
    <w:rsid w:val="00836F86"/>
    <w:rsid w:val="008373D6"/>
    <w:rsid w:val="00837514"/>
    <w:rsid w:val="0083765D"/>
    <w:rsid w:val="008377AD"/>
    <w:rsid w:val="00837AC0"/>
    <w:rsid w:val="008406D7"/>
    <w:rsid w:val="00840986"/>
    <w:rsid w:val="00840DC2"/>
    <w:rsid w:val="0084162C"/>
    <w:rsid w:val="008418FF"/>
    <w:rsid w:val="0084233C"/>
    <w:rsid w:val="00842717"/>
    <w:rsid w:val="0084327B"/>
    <w:rsid w:val="00843CC3"/>
    <w:rsid w:val="00843D33"/>
    <w:rsid w:val="008441DB"/>
    <w:rsid w:val="00844847"/>
    <w:rsid w:val="008456BB"/>
    <w:rsid w:val="008459DF"/>
    <w:rsid w:val="00845A10"/>
    <w:rsid w:val="008460ED"/>
    <w:rsid w:val="00846BDD"/>
    <w:rsid w:val="00846C68"/>
    <w:rsid w:val="00846F68"/>
    <w:rsid w:val="00846F6E"/>
    <w:rsid w:val="00847286"/>
    <w:rsid w:val="00847CB7"/>
    <w:rsid w:val="00847E2E"/>
    <w:rsid w:val="008507DB"/>
    <w:rsid w:val="008517A0"/>
    <w:rsid w:val="00851D59"/>
    <w:rsid w:val="008528E9"/>
    <w:rsid w:val="00852C9E"/>
    <w:rsid w:val="00853374"/>
    <w:rsid w:val="008538B2"/>
    <w:rsid w:val="008538C8"/>
    <w:rsid w:val="008541C2"/>
    <w:rsid w:val="008542EB"/>
    <w:rsid w:val="00854A22"/>
    <w:rsid w:val="00855102"/>
    <w:rsid w:val="008561A2"/>
    <w:rsid w:val="008568D1"/>
    <w:rsid w:val="00856D0E"/>
    <w:rsid w:val="00856D73"/>
    <w:rsid w:val="00857254"/>
    <w:rsid w:val="00861213"/>
    <w:rsid w:val="0086155C"/>
    <w:rsid w:val="00861E47"/>
    <w:rsid w:val="00861F11"/>
    <w:rsid w:val="00861FA8"/>
    <w:rsid w:val="008624C4"/>
    <w:rsid w:val="00862621"/>
    <w:rsid w:val="00862BBB"/>
    <w:rsid w:val="008635EF"/>
    <w:rsid w:val="008653F5"/>
    <w:rsid w:val="00865F1C"/>
    <w:rsid w:val="008662C8"/>
    <w:rsid w:val="00866708"/>
    <w:rsid w:val="00866B5F"/>
    <w:rsid w:val="00870ED0"/>
    <w:rsid w:val="00871660"/>
    <w:rsid w:val="00871A47"/>
    <w:rsid w:val="00871B2E"/>
    <w:rsid w:val="008724DB"/>
    <w:rsid w:val="00872BA9"/>
    <w:rsid w:val="00872DD9"/>
    <w:rsid w:val="008733E3"/>
    <w:rsid w:val="00873E9E"/>
    <w:rsid w:val="0087400A"/>
    <w:rsid w:val="008749E5"/>
    <w:rsid w:val="00874C57"/>
    <w:rsid w:val="00874E43"/>
    <w:rsid w:val="0087529C"/>
    <w:rsid w:val="00875699"/>
    <w:rsid w:val="00875BBB"/>
    <w:rsid w:val="0087630F"/>
    <w:rsid w:val="0087725F"/>
    <w:rsid w:val="00877421"/>
    <w:rsid w:val="0087743F"/>
    <w:rsid w:val="008775C4"/>
    <w:rsid w:val="00877602"/>
    <w:rsid w:val="00877622"/>
    <w:rsid w:val="0087763B"/>
    <w:rsid w:val="00877A04"/>
    <w:rsid w:val="00880228"/>
    <w:rsid w:val="00880CD1"/>
    <w:rsid w:val="00880D43"/>
    <w:rsid w:val="00880E8F"/>
    <w:rsid w:val="0088115A"/>
    <w:rsid w:val="00881380"/>
    <w:rsid w:val="008813D6"/>
    <w:rsid w:val="00881414"/>
    <w:rsid w:val="008824FB"/>
    <w:rsid w:val="0088399B"/>
    <w:rsid w:val="008848D6"/>
    <w:rsid w:val="00884BFE"/>
    <w:rsid w:val="00884EF5"/>
    <w:rsid w:val="00885CDB"/>
    <w:rsid w:val="008867CA"/>
    <w:rsid w:val="0088796B"/>
    <w:rsid w:val="00890972"/>
    <w:rsid w:val="00890F5F"/>
    <w:rsid w:val="00891A6E"/>
    <w:rsid w:val="0089210F"/>
    <w:rsid w:val="00892693"/>
    <w:rsid w:val="00892B9A"/>
    <w:rsid w:val="0089322A"/>
    <w:rsid w:val="0089361C"/>
    <w:rsid w:val="008936B9"/>
    <w:rsid w:val="00893D49"/>
    <w:rsid w:val="00893E53"/>
    <w:rsid w:val="00895517"/>
    <w:rsid w:val="00895B90"/>
    <w:rsid w:val="00895CBB"/>
    <w:rsid w:val="00896E6D"/>
    <w:rsid w:val="0089701F"/>
    <w:rsid w:val="00897773"/>
    <w:rsid w:val="008978C9"/>
    <w:rsid w:val="008A127F"/>
    <w:rsid w:val="008A175E"/>
    <w:rsid w:val="008A2ACC"/>
    <w:rsid w:val="008A2D9A"/>
    <w:rsid w:val="008A436A"/>
    <w:rsid w:val="008A4C8F"/>
    <w:rsid w:val="008A4E19"/>
    <w:rsid w:val="008A50EB"/>
    <w:rsid w:val="008A5299"/>
    <w:rsid w:val="008A5A4D"/>
    <w:rsid w:val="008A5EDF"/>
    <w:rsid w:val="008A5F69"/>
    <w:rsid w:val="008A609E"/>
    <w:rsid w:val="008A6259"/>
    <w:rsid w:val="008A63B8"/>
    <w:rsid w:val="008A6B31"/>
    <w:rsid w:val="008A6C27"/>
    <w:rsid w:val="008A75FF"/>
    <w:rsid w:val="008A7B90"/>
    <w:rsid w:val="008A7BC0"/>
    <w:rsid w:val="008B0539"/>
    <w:rsid w:val="008B16AA"/>
    <w:rsid w:val="008B1A1D"/>
    <w:rsid w:val="008B22A5"/>
    <w:rsid w:val="008B2468"/>
    <w:rsid w:val="008B323B"/>
    <w:rsid w:val="008B3751"/>
    <w:rsid w:val="008B3F05"/>
    <w:rsid w:val="008B3F15"/>
    <w:rsid w:val="008B3F1F"/>
    <w:rsid w:val="008B469A"/>
    <w:rsid w:val="008B554F"/>
    <w:rsid w:val="008B63CB"/>
    <w:rsid w:val="008B64DF"/>
    <w:rsid w:val="008B73A0"/>
    <w:rsid w:val="008C07AF"/>
    <w:rsid w:val="008C1032"/>
    <w:rsid w:val="008C1DDA"/>
    <w:rsid w:val="008C2693"/>
    <w:rsid w:val="008C337B"/>
    <w:rsid w:val="008C51B8"/>
    <w:rsid w:val="008C5456"/>
    <w:rsid w:val="008C5F57"/>
    <w:rsid w:val="008C734B"/>
    <w:rsid w:val="008C7ADF"/>
    <w:rsid w:val="008D0D66"/>
    <w:rsid w:val="008D1794"/>
    <w:rsid w:val="008D1992"/>
    <w:rsid w:val="008D2CC2"/>
    <w:rsid w:val="008D31A3"/>
    <w:rsid w:val="008D34A2"/>
    <w:rsid w:val="008D38E9"/>
    <w:rsid w:val="008D57A8"/>
    <w:rsid w:val="008D57E2"/>
    <w:rsid w:val="008D5D15"/>
    <w:rsid w:val="008D62C8"/>
    <w:rsid w:val="008D63D0"/>
    <w:rsid w:val="008D677D"/>
    <w:rsid w:val="008D6B60"/>
    <w:rsid w:val="008D70DA"/>
    <w:rsid w:val="008D73CD"/>
    <w:rsid w:val="008D7818"/>
    <w:rsid w:val="008D786C"/>
    <w:rsid w:val="008D7B00"/>
    <w:rsid w:val="008E0385"/>
    <w:rsid w:val="008E07EE"/>
    <w:rsid w:val="008E0CA6"/>
    <w:rsid w:val="008E14B0"/>
    <w:rsid w:val="008E2A53"/>
    <w:rsid w:val="008E2FB9"/>
    <w:rsid w:val="008E4197"/>
    <w:rsid w:val="008E42DC"/>
    <w:rsid w:val="008E447C"/>
    <w:rsid w:val="008E46E4"/>
    <w:rsid w:val="008E5339"/>
    <w:rsid w:val="008E5880"/>
    <w:rsid w:val="008E699D"/>
    <w:rsid w:val="008E7B22"/>
    <w:rsid w:val="008F0688"/>
    <w:rsid w:val="008F1AB2"/>
    <w:rsid w:val="008F22DE"/>
    <w:rsid w:val="008F434A"/>
    <w:rsid w:val="008F439E"/>
    <w:rsid w:val="008F4914"/>
    <w:rsid w:val="008F6217"/>
    <w:rsid w:val="008F6B2C"/>
    <w:rsid w:val="008F6C3C"/>
    <w:rsid w:val="009000B1"/>
    <w:rsid w:val="00900341"/>
    <w:rsid w:val="009006FF"/>
    <w:rsid w:val="00901D06"/>
    <w:rsid w:val="0090264B"/>
    <w:rsid w:val="00902BD6"/>
    <w:rsid w:val="00902F5A"/>
    <w:rsid w:val="0090397D"/>
    <w:rsid w:val="00904E79"/>
    <w:rsid w:val="009050FE"/>
    <w:rsid w:val="0090512E"/>
    <w:rsid w:val="009062DB"/>
    <w:rsid w:val="00906540"/>
    <w:rsid w:val="00906787"/>
    <w:rsid w:val="00906B72"/>
    <w:rsid w:val="00907D58"/>
    <w:rsid w:val="00907EB0"/>
    <w:rsid w:val="00910FC3"/>
    <w:rsid w:val="009118F0"/>
    <w:rsid w:val="00911E4C"/>
    <w:rsid w:val="00911F05"/>
    <w:rsid w:val="0091204A"/>
    <w:rsid w:val="009129E4"/>
    <w:rsid w:val="00912C5B"/>
    <w:rsid w:val="00912FC6"/>
    <w:rsid w:val="0091395B"/>
    <w:rsid w:val="00913C82"/>
    <w:rsid w:val="00914052"/>
    <w:rsid w:val="009143A4"/>
    <w:rsid w:val="0091470E"/>
    <w:rsid w:val="0091504E"/>
    <w:rsid w:val="00915452"/>
    <w:rsid w:val="009163FD"/>
    <w:rsid w:val="009169C6"/>
    <w:rsid w:val="00916D9A"/>
    <w:rsid w:val="009170BD"/>
    <w:rsid w:val="009208CD"/>
    <w:rsid w:val="009209CB"/>
    <w:rsid w:val="00920D37"/>
    <w:rsid w:val="0092115A"/>
    <w:rsid w:val="009224F4"/>
    <w:rsid w:val="009228C0"/>
    <w:rsid w:val="00922EA7"/>
    <w:rsid w:val="00924581"/>
    <w:rsid w:val="0092580F"/>
    <w:rsid w:val="00925E4F"/>
    <w:rsid w:val="00926C91"/>
    <w:rsid w:val="00926EDD"/>
    <w:rsid w:val="00926FFE"/>
    <w:rsid w:val="00927003"/>
    <w:rsid w:val="00927673"/>
    <w:rsid w:val="00927BB2"/>
    <w:rsid w:val="009301F6"/>
    <w:rsid w:val="00931787"/>
    <w:rsid w:val="00931D92"/>
    <w:rsid w:val="0093245C"/>
    <w:rsid w:val="009325EE"/>
    <w:rsid w:val="009328A6"/>
    <w:rsid w:val="0093367A"/>
    <w:rsid w:val="00933E57"/>
    <w:rsid w:val="00934ED7"/>
    <w:rsid w:val="00935097"/>
    <w:rsid w:val="00935755"/>
    <w:rsid w:val="00937778"/>
    <w:rsid w:val="009377CC"/>
    <w:rsid w:val="00937861"/>
    <w:rsid w:val="0093788D"/>
    <w:rsid w:val="00937C7D"/>
    <w:rsid w:val="009418F5"/>
    <w:rsid w:val="009423D0"/>
    <w:rsid w:val="009424D1"/>
    <w:rsid w:val="00942A94"/>
    <w:rsid w:val="00942B0B"/>
    <w:rsid w:val="00942C36"/>
    <w:rsid w:val="00942E8F"/>
    <w:rsid w:val="00943E89"/>
    <w:rsid w:val="00943F5E"/>
    <w:rsid w:val="00944996"/>
    <w:rsid w:val="00944AFF"/>
    <w:rsid w:val="00945C3C"/>
    <w:rsid w:val="009461CB"/>
    <w:rsid w:val="0094645A"/>
    <w:rsid w:val="00947E92"/>
    <w:rsid w:val="0095017B"/>
    <w:rsid w:val="0095024E"/>
    <w:rsid w:val="00950533"/>
    <w:rsid w:val="00951243"/>
    <w:rsid w:val="00951532"/>
    <w:rsid w:val="009516D3"/>
    <w:rsid w:val="009526E9"/>
    <w:rsid w:val="00953408"/>
    <w:rsid w:val="00953BCB"/>
    <w:rsid w:val="00953CF2"/>
    <w:rsid w:val="00954710"/>
    <w:rsid w:val="009550B8"/>
    <w:rsid w:val="00955976"/>
    <w:rsid w:val="00955E69"/>
    <w:rsid w:val="00956204"/>
    <w:rsid w:val="00956711"/>
    <w:rsid w:val="009569D2"/>
    <w:rsid w:val="00956CD5"/>
    <w:rsid w:val="0095725B"/>
    <w:rsid w:val="009575C3"/>
    <w:rsid w:val="00960096"/>
    <w:rsid w:val="00961204"/>
    <w:rsid w:val="00961427"/>
    <w:rsid w:val="00961837"/>
    <w:rsid w:val="009618E1"/>
    <w:rsid w:val="0096209F"/>
    <w:rsid w:val="009623F3"/>
    <w:rsid w:val="0096324C"/>
    <w:rsid w:val="0096329D"/>
    <w:rsid w:val="009634D9"/>
    <w:rsid w:val="00963C39"/>
    <w:rsid w:val="00964384"/>
    <w:rsid w:val="0096445B"/>
    <w:rsid w:val="0096474E"/>
    <w:rsid w:val="0096485B"/>
    <w:rsid w:val="00964918"/>
    <w:rsid w:val="00964F81"/>
    <w:rsid w:val="00965178"/>
    <w:rsid w:val="009657B3"/>
    <w:rsid w:val="00965C6A"/>
    <w:rsid w:val="0096717C"/>
    <w:rsid w:val="0096781F"/>
    <w:rsid w:val="00967CFA"/>
    <w:rsid w:val="00967E6D"/>
    <w:rsid w:val="00970CE4"/>
    <w:rsid w:val="009715C0"/>
    <w:rsid w:val="009717FD"/>
    <w:rsid w:val="009726D8"/>
    <w:rsid w:val="00972726"/>
    <w:rsid w:val="0097439C"/>
    <w:rsid w:val="00974C13"/>
    <w:rsid w:val="00974F0E"/>
    <w:rsid w:val="00974F88"/>
    <w:rsid w:val="00975A3B"/>
    <w:rsid w:val="009764E3"/>
    <w:rsid w:val="00976B7A"/>
    <w:rsid w:val="009803DB"/>
    <w:rsid w:val="009809F7"/>
    <w:rsid w:val="00980DC0"/>
    <w:rsid w:val="009827C9"/>
    <w:rsid w:val="00983198"/>
    <w:rsid w:val="0098383E"/>
    <w:rsid w:val="00983F8F"/>
    <w:rsid w:val="00985269"/>
    <w:rsid w:val="00985852"/>
    <w:rsid w:val="009860F0"/>
    <w:rsid w:val="00986342"/>
    <w:rsid w:val="00986572"/>
    <w:rsid w:val="009867C5"/>
    <w:rsid w:val="0098690A"/>
    <w:rsid w:val="00986F9C"/>
    <w:rsid w:val="00987071"/>
    <w:rsid w:val="0098732F"/>
    <w:rsid w:val="00987899"/>
    <w:rsid w:val="00990527"/>
    <w:rsid w:val="00991772"/>
    <w:rsid w:val="009918D2"/>
    <w:rsid w:val="00992E06"/>
    <w:rsid w:val="00992E75"/>
    <w:rsid w:val="0099371A"/>
    <w:rsid w:val="009938EC"/>
    <w:rsid w:val="00993ACC"/>
    <w:rsid w:val="009950BB"/>
    <w:rsid w:val="0099540B"/>
    <w:rsid w:val="009954ED"/>
    <w:rsid w:val="0099555A"/>
    <w:rsid w:val="00995D39"/>
    <w:rsid w:val="00995E85"/>
    <w:rsid w:val="00996071"/>
    <w:rsid w:val="00996072"/>
    <w:rsid w:val="009962B6"/>
    <w:rsid w:val="0099696B"/>
    <w:rsid w:val="00996AC9"/>
    <w:rsid w:val="009A019F"/>
    <w:rsid w:val="009A0539"/>
    <w:rsid w:val="009A07D7"/>
    <w:rsid w:val="009A2923"/>
    <w:rsid w:val="009A297D"/>
    <w:rsid w:val="009A2C8B"/>
    <w:rsid w:val="009A371F"/>
    <w:rsid w:val="009A4013"/>
    <w:rsid w:val="009A4065"/>
    <w:rsid w:val="009A4A08"/>
    <w:rsid w:val="009A55A6"/>
    <w:rsid w:val="009A56F1"/>
    <w:rsid w:val="009A56F5"/>
    <w:rsid w:val="009A57CD"/>
    <w:rsid w:val="009A5B08"/>
    <w:rsid w:val="009A6180"/>
    <w:rsid w:val="009A6190"/>
    <w:rsid w:val="009A6BD4"/>
    <w:rsid w:val="009A7D2A"/>
    <w:rsid w:val="009B0581"/>
    <w:rsid w:val="009B1555"/>
    <w:rsid w:val="009B1E50"/>
    <w:rsid w:val="009B23A8"/>
    <w:rsid w:val="009B2434"/>
    <w:rsid w:val="009B3235"/>
    <w:rsid w:val="009B367A"/>
    <w:rsid w:val="009B39BA"/>
    <w:rsid w:val="009B3DC8"/>
    <w:rsid w:val="009B487F"/>
    <w:rsid w:val="009B4AB7"/>
    <w:rsid w:val="009B4B10"/>
    <w:rsid w:val="009B5B62"/>
    <w:rsid w:val="009B5CC6"/>
    <w:rsid w:val="009B6185"/>
    <w:rsid w:val="009B620A"/>
    <w:rsid w:val="009B62FB"/>
    <w:rsid w:val="009B7259"/>
    <w:rsid w:val="009B7BFE"/>
    <w:rsid w:val="009C022E"/>
    <w:rsid w:val="009C030F"/>
    <w:rsid w:val="009C0D7D"/>
    <w:rsid w:val="009C0E7B"/>
    <w:rsid w:val="009C14F9"/>
    <w:rsid w:val="009C162B"/>
    <w:rsid w:val="009C1712"/>
    <w:rsid w:val="009C1882"/>
    <w:rsid w:val="009C3D05"/>
    <w:rsid w:val="009C752C"/>
    <w:rsid w:val="009C768E"/>
    <w:rsid w:val="009D004D"/>
    <w:rsid w:val="009D0146"/>
    <w:rsid w:val="009D1157"/>
    <w:rsid w:val="009D13DA"/>
    <w:rsid w:val="009D16F1"/>
    <w:rsid w:val="009D1A0A"/>
    <w:rsid w:val="009D1C2F"/>
    <w:rsid w:val="009D2158"/>
    <w:rsid w:val="009D24B1"/>
    <w:rsid w:val="009D24E5"/>
    <w:rsid w:val="009D2824"/>
    <w:rsid w:val="009D2ACB"/>
    <w:rsid w:val="009D2C23"/>
    <w:rsid w:val="009D34B2"/>
    <w:rsid w:val="009D38C3"/>
    <w:rsid w:val="009D524D"/>
    <w:rsid w:val="009D5ABD"/>
    <w:rsid w:val="009D657B"/>
    <w:rsid w:val="009D6A19"/>
    <w:rsid w:val="009D77B1"/>
    <w:rsid w:val="009D7CF6"/>
    <w:rsid w:val="009E0821"/>
    <w:rsid w:val="009E0D2C"/>
    <w:rsid w:val="009E1543"/>
    <w:rsid w:val="009E1E63"/>
    <w:rsid w:val="009E204C"/>
    <w:rsid w:val="009E2B76"/>
    <w:rsid w:val="009E349C"/>
    <w:rsid w:val="009E3A0E"/>
    <w:rsid w:val="009E4297"/>
    <w:rsid w:val="009E50B5"/>
    <w:rsid w:val="009E527A"/>
    <w:rsid w:val="009E5826"/>
    <w:rsid w:val="009E5C0A"/>
    <w:rsid w:val="009E5F57"/>
    <w:rsid w:val="009E6524"/>
    <w:rsid w:val="009E69A4"/>
    <w:rsid w:val="009F0263"/>
    <w:rsid w:val="009F1B76"/>
    <w:rsid w:val="009F278D"/>
    <w:rsid w:val="009F2EEC"/>
    <w:rsid w:val="009F2FBE"/>
    <w:rsid w:val="009F3A1F"/>
    <w:rsid w:val="009F3A6A"/>
    <w:rsid w:val="009F4168"/>
    <w:rsid w:val="009F4E65"/>
    <w:rsid w:val="009F5197"/>
    <w:rsid w:val="009F5585"/>
    <w:rsid w:val="009F59A7"/>
    <w:rsid w:val="009F6600"/>
    <w:rsid w:val="009F719E"/>
    <w:rsid w:val="009F73B7"/>
    <w:rsid w:val="00A00AB4"/>
    <w:rsid w:val="00A01204"/>
    <w:rsid w:val="00A01B24"/>
    <w:rsid w:val="00A02FD5"/>
    <w:rsid w:val="00A0342F"/>
    <w:rsid w:val="00A03F0B"/>
    <w:rsid w:val="00A04678"/>
    <w:rsid w:val="00A04A7A"/>
    <w:rsid w:val="00A04F5B"/>
    <w:rsid w:val="00A04FA6"/>
    <w:rsid w:val="00A05185"/>
    <w:rsid w:val="00A063BF"/>
    <w:rsid w:val="00A06AFA"/>
    <w:rsid w:val="00A06F08"/>
    <w:rsid w:val="00A06F41"/>
    <w:rsid w:val="00A07272"/>
    <w:rsid w:val="00A075C0"/>
    <w:rsid w:val="00A07665"/>
    <w:rsid w:val="00A10033"/>
    <w:rsid w:val="00A11696"/>
    <w:rsid w:val="00A119C3"/>
    <w:rsid w:val="00A11FF6"/>
    <w:rsid w:val="00A12AB0"/>
    <w:rsid w:val="00A13A84"/>
    <w:rsid w:val="00A13BD9"/>
    <w:rsid w:val="00A14204"/>
    <w:rsid w:val="00A156C4"/>
    <w:rsid w:val="00A159D7"/>
    <w:rsid w:val="00A15AAB"/>
    <w:rsid w:val="00A15CDA"/>
    <w:rsid w:val="00A15CEB"/>
    <w:rsid w:val="00A165FE"/>
    <w:rsid w:val="00A1664B"/>
    <w:rsid w:val="00A1685D"/>
    <w:rsid w:val="00A172FA"/>
    <w:rsid w:val="00A1753F"/>
    <w:rsid w:val="00A2066D"/>
    <w:rsid w:val="00A2077E"/>
    <w:rsid w:val="00A20F7A"/>
    <w:rsid w:val="00A21037"/>
    <w:rsid w:val="00A213B4"/>
    <w:rsid w:val="00A21DE4"/>
    <w:rsid w:val="00A22F61"/>
    <w:rsid w:val="00A2465E"/>
    <w:rsid w:val="00A26BF9"/>
    <w:rsid w:val="00A27020"/>
    <w:rsid w:val="00A30229"/>
    <w:rsid w:val="00A30824"/>
    <w:rsid w:val="00A30B9F"/>
    <w:rsid w:val="00A31116"/>
    <w:rsid w:val="00A31284"/>
    <w:rsid w:val="00A31E06"/>
    <w:rsid w:val="00A31E10"/>
    <w:rsid w:val="00A3258E"/>
    <w:rsid w:val="00A33E04"/>
    <w:rsid w:val="00A344D9"/>
    <w:rsid w:val="00A35107"/>
    <w:rsid w:val="00A3547F"/>
    <w:rsid w:val="00A35D11"/>
    <w:rsid w:val="00A35D87"/>
    <w:rsid w:val="00A35EFA"/>
    <w:rsid w:val="00A36664"/>
    <w:rsid w:val="00A3687E"/>
    <w:rsid w:val="00A37796"/>
    <w:rsid w:val="00A37AA0"/>
    <w:rsid w:val="00A401A2"/>
    <w:rsid w:val="00A4032A"/>
    <w:rsid w:val="00A40436"/>
    <w:rsid w:val="00A4054F"/>
    <w:rsid w:val="00A41F96"/>
    <w:rsid w:val="00A42190"/>
    <w:rsid w:val="00A4466C"/>
    <w:rsid w:val="00A44E93"/>
    <w:rsid w:val="00A45CED"/>
    <w:rsid w:val="00A50944"/>
    <w:rsid w:val="00A50A8F"/>
    <w:rsid w:val="00A511C0"/>
    <w:rsid w:val="00A51863"/>
    <w:rsid w:val="00A51A75"/>
    <w:rsid w:val="00A51C2E"/>
    <w:rsid w:val="00A51F81"/>
    <w:rsid w:val="00A5231C"/>
    <w:rsid w:val="00A531BB"/>
    <w:rsid w:val="00A53382"/>
    <w:rsid w:val="00A53A88"/>
    <w:rsid w:val="00A53C6D"/>
    <w:rsid w:val="00A53F2A"/>
    <w:rsid w:val="00A541CC"/>
    <w:rsid w:val="00A54ADA"/>
    <w:rsid w:val="00A54C47"/>
    <w:rsid w:val="00A5535A"/>
    <w:rsid w:val="00A5668C"/>
    <w:rsid w:val="00A56AE0"/>
    <w:rsid w:val="00A578FE"/>
    <w:rsid w:val="00A57EAA"/>
    <w:rsid w:val="00A60103"/>
    <w:rsid w:val="00A60B61"/>
    <w:rsid w:val="00A60D86"/>
    <w:rsid w:val="00A60E2F"/>
    <w:rsid w:val="00A61104"/>
    <w:rsid w:val="00A615B6"/>
    <w:rsid w:val="00A61D63"/>
    <w:rsid w:val="00A62610"/>
    <w:rsid w:val="00A62E6C"/>
    <w:rsid w:val="00A62EFC"/>
    <w:rsid w:val="00A62FA8"/>
    <w:rsid w:val="00A63E86"/>
    <w:rsid w:val="00A64785"/>
    <w:rsid w:val="00A64CD2"/>
    <w:rsid w:val="00A64DDB"/>
    <w:rsid w:val="00A65BBB"/>
    <w:rsid w:val="00A65BD4"/>
    <w:rsid w:val="00A66DD2"/>
    <w:rsid w:val="00A6750B"/>
    <w:rsid w:val="00A6758A"/>
    <w:rsid w:val="00A7034D"/>
    <w:rsid w:val="00A70430"/>
    <w:rsid w:val="00A70501"/>
    <w:rsid w:val="00A70757"/>
    <w:rsid w:val="00A710EF"/>
    <w:rsid w:val="00A72247"/>
    <w:rsid w:val="00A722C0"/>
    <w:rsid w:val="00A74767"/>
    <w:rsid w:val="00A74CC5"/>
    <w:rsid w:val="00A76533"/>
    <w:rsid w:val="00A76783"/>
    <w:rsid w:val="00A76EDB"/>
    <w:rsid w:val="00A77014"/>
    <w:rsid w:val="00A77109"/>
    <w:rsid w:val="00A77BD2"/>
    <w:rsid w:val="00A77FBC"/>
    <w:rsid w:val="00A8002C"/>
    <w:rsid w:val="00A804CB"/>
    <w:rsid w:val="00A80836"/>
    <w:rsid w:val="00A8098F"/>
    <w:rsid w:val="00A80E42"/>
    <w:rsid w:val="00A80EA0"/>
    <w:rsid w:val="00A817FE"/>
    <w:rsid w:val="00A81AC2"/>
    <w:rsid w:val="00A82456"/>
    <w:rsid w:val="00A830A9"/>
    <w:rsid w:val="00A840F0"/>
    <w:rsid w:val="00A85D00"/>
    <w:rsid w:val="00A862B9"/>
    <w:rsid w:val="00A87383"/>
    <w:rsid w:val="00A8747B"/>
    <w:rsid w:val="00A877C5"/>
    <w:rsid w:val="00A87F96"/>
    <w:rsid w:val="00A91C16"/>
    <w:rsid w:val="00A92D06"/>
    <w:rsid w:val="00A92FB3"/>
    <w:rsid w:val="00A9361A"/>
    <w:rsid w:val="00A93D07"/>
    <w:rsid w:val="00A94211"/>
    <w:rsid w:val="00A94302"/>
    <w:rsid w:val="00A94D5C"/>
    <w:rsid w:val="00A95B73"/>
    <w:rsid w:val="00A95EEA"/>
    <w:rsid w:val="00A961C5"/>
    <w:rsid w:val="00A96933"/>
    <w:rsid w:val="00A96C55"/>
    <w:rsid w:val="00A96C81"/>
    <w:rsid w:val="00A96FBC"/>
    <w:rsid w:val="00A97879"/>
    <w:rsid w:val="00A97D61"/>
    <w:rsid w:val="00AA0743"/>
    <w:rsid w:val="00AA0B19"/>
    <w:rsid w:val="00AA0DE0"/>
    <w:rsid w:val="00AA1D05"/>
    <w:rsid w:val="00AA22BD"/>
    <w:rsid w:val="00AA34F3"/>
    <w:rsid w:val="00AA3853"/>
    <w:rsid w:val="00AA4156"/>
    <w:rsid w:val="00AA5142"/>
    <w:rsid w:val="00AA6D51"/>
    <w:rsid w:val="00AA72C1"/>
    <w:rsid w:val="00AB07BF"/>
    <w:rsid w:val="00AB126B"/>
    <w:rsid w:val="00AB2A84"/>
    <w:rsid w:val="00AB397B"/>
    <w:rsid w:val="00AB3DE1"/>
    <w:rsid w:val="00AB426F"/>
    <w:rsid w:val="00AB45A9"/>
    <w:rsid w:val="00AB51BA"/>
    <w:rsid w:val="00AB5641"/>
    <w:rsid w:val="00AB57B6"/>
    <w:rsid w:val="00AB5CC7"/>
    <w:rsid w:val="00AB63B7"/>
    <w:rsid w:val="00AB6821"/>
    <w:rsid w:val="00AB6B11"/>
    <w:rsid w:val="00AC0436"/>
    <w:rsid w:val="00AC053F"/>
    <w:rsid w:val="00AC1AB4"/>
    <w:rsid w:val="00AC1B67"/>
    <w:rsid w:val="00AC1E81"/>
    <w:rsid w:val="00AC2449"/>
    <w:rsid w:val="00AC3559"/>
    <w:rsid w:val="00AC3897"/>
    <w:rsid w:val="00AC3D80"/>
    <w:rsid w:val="00AC4817"/>
    <w:rsid w:val="00AC6B0B"/>
    <w:rsid w:val="00AC721F"/>
    <w:rsid w:val="00AC79AA"/>
    <w:rsid w:val="00AC7BD2"/>
    <w:rsid w:val="00AC7E58"/>
    <w:rsid w:val="00AD032E"/>
    <w:rsid w:val="00AD04B1"/>
    <w:rsid w:val="00AD0E32"/>
    <w:rsid w:val="00AD15CB"/>
    <w:rsid w:val="00AD1F13"/>
    <w:rsid w:val="00AD29A5"/>
    <w:rsid w:val="00AD2A61"/>
    <w:rsid w:val="00AD3623"/>
    <w:rsid w:val="00AD378B"/>
    <w:rsid w:val="00AD3D9C"/>
    <w:rsid w:val="00AD52EC"/>
    <w:rsid w:val="00AD57DD"/>
    <w:rsid w:val="00AD6618"/>
    <w:rsid w:val="00AD6859"/>
    <w:rsid w:val="00AD78B8"/>
    <w:rsid w:val="00AE130D"/>
    <w:rsid w:val="00AE1F7B"/>
    <w:rsid w:val="00AE226C"/>
    <w:rsid w:val="00AE2425"/>
    <w:rsid w:val="00AE2AEF"/>
    <w:rsid w:val="00AE4F50"/>
    <w:rsid w:val="00AE53B9"/>
    <w:rsid w:val="00AE651E"/>
    <w:rsid w:val="00AE6D9E"/>
    <w:rsid w:val="00AE6FF1"/>
    <w:rsid w:val="00AE73C5"/>
    <w:rsid w:val="00AE7631"/>
    <w:rsid w:val="00AE79F5"/>
    <w:rsid w:val="00AE7F09"/>
    <w:rsid w:val="00AF03F6"/>
    <w:rsid w:val="00AF1398"/>
    <w:rsid w:val="00AF2A77"/>
    <w:rsid w:val="00AF2BFB"/>
    <w:rsid w:val="00AF2C92"/>
    <w:rsid w:val="00AF37EA"/>
    <w:rsid w:val="00AF5106"/>
    <w:rsid w:val="00AF5689"/>
    <w:rsid w:val="00AF5B0F"/>
    <w:rsid w:val="00AF5D8C"/>
    <w:rsid w:val="00AF63EC"/>
    <w:rsid w:val="00AF6A03"/>
    <w:rsid w:val="00AF6D6A"/>
    <w:rsid w:val="00AF7474"/>
    <w:rsid w:val="00AF7621"/>
    <w:rsid w:val="00AF7BD2"/>
    <w:rsid w:val="00B00238"/>
    <w:rsid w:val="00B009D4"/>
    <w:rsid w:val="00B00A2A"/>
    <w:rsid w:val="00B00E94"/>
    <w:rsid w:val="00B02067"/>
    <w:rsid w:val="00B022DB"/>
    <w:rsid w:val="00B0290C"/>
    <w:rsid w:val="00B03502"/>
    <w:rsid w:val="00B03B0B"/>
    <w:rsid w:val="00B04A51"/>
    <w:rsid w:val="00B0502E"/>
    <w:rsid w:val="00B05B3D"/>
    <w:rsid w:val="00B062B9"/>
    <w:rsid w:val="00B06796"/>
    <w:rsid w:val="00B07203"/>
    <w:rsid w:val="00B100C5"/>
    <w:rsid w:val="00B10B9C"/>
    <w:rsid w:val="00B10F78"/>
    <w:rsid w:val="00B1177D"/>
    <w:rsid w:val="00B11D19"/>
    <w:rsid w:val="00B127AA"/>
    <w:rsid w:val="00B12963"/>
    <w:rsid w:val="00B13BC7"/>
    <w:rsid w:val="00B13CBD"/>
    <w:rsid w:val="00B13F73"/>
    <w:rsid w:val="00B14AF3"/>
    <w:rsid w:val="00B150A9"/>
    <w:rsid w:val="00B1540A"/>
    <w:rsid w:val="00B16C11"/>
    <w:rsid w:val="00B16DFC"/>
    <w:rsid w:val="00B179A9"/>
    <w:rsid w:val="00B20168"/>
    <w:rsid w:val="00B20570"/>
    <w:rsid w:val="00B20B5F"/>
    <w:rsid w:val="00B21731"/>
    <w:rsid w:val="00B21918"/>
    <w:rsid w:val="00B21CCD"/>
    <w:rsid w:val="00B220A3"/>
    <w:rsid w:val="00B22859"/>
    <w:rsid w:val="00B22DC8"/>
    <w:rsid w:val="00B23093"/>
    <w:rsid w:val="00B24052"/>
    <w:rsid w:val="00B242D0"/>
    <w:rsid w:val="00B24D66"/>
    <w:rsid w:val="00B2524B"/>
    <w:rsid w:val="00B25AD6"/>
    <w:rsid w:val="00B263E7"/>
    <w:rsid w:val="00B26D7D"/>
    <w:rsid w:val="00B27291"/>
    <w:rsid w:val="00B2773F"/>
    <w:rsid w:val="00B279DA"/>
    <w:rsid w:val="00B27A50"/>
    <w:rsid w:val="00B3099A"/>
    <w:rsid w:val="00B309D1"/>
    <w:rsid w:val="00B30B74"/>
    <w:rsid w:val="00B31221"/>
    <w:rsid w:val="00B31C42"/>
    <w:rsid w:val="00B329F0"/>
    <w:rsid w:val="00B33A36"/>
    <w:rsid w:val="00B33C20"/>
    <w:rsid w:val="00B34021"/>
    <w:rsid w:val="00B350A7"/>
    <w:rsid w:val="00B35F67"/>
    <w:rsid w:val="00B36336"/>
    <w:rsid w:val="00B363AA"/>
    <w:rsid w:val="00B37CE1"/>
    <w:rsid w:val="00B400AA"/>
    <w:rsid w:val="00B4020B"/>
    <w:rsid w:val="00B4035A"/>
    <w:rsid w:val="00B40A0A"/>
    <w:rsid w:val="00B419FB"/>
    <w:rsid w:val="00B42323"/>
    <w:rsid w:val="00B4252C"/>
    <w:rsid w:val="00B42F5F"/>
    <w:rsid w:val="00B43202"/>
    <w:rsid w:val="00B43553"/>
    <w:rsid w:val="00B450A8"/>
    <w:rsid w:val="00B460AF"/>
    <w:rsid w:val="00B46CA0"/>
    <w:rsid w:val="00B46EAA"/>
    <w:rsid w:val="00B47032"/>
    <w:rsid w:val="00B47419"/>
    <w:rsid w:val="00B477D0"/>
    <w:rsid w:val="00B47F02"/>
    <w:rsid w:val="00B5091D"/>
    <w:rsid w:val="00B5113F"/>
    <w:rsid w:val="00B511A1"/>
    <w:rsid w:val="00B5124B"/>
    <w:rsid w:val="00B51CA7"/>
    <w:rsid w:val="00B51F29"/>
    <w:rsid w:val="00B543A4"/>
    <w:rsid w:val="00B55798"/>
    <w:rsid w:val="00B55C65"/>
    <w:rsid w:val="00B56A60"/>
    <w:rsid w:val="00B56F44"/>
    <w:rsid w:val="00B57301"/>
    <w:rsid w:val="00B6005A"/>
    <w:rsid w:val="00B6033C"/>
    <w:rsid w:val="00B60886"/>
    <w:rsid w:val="00B611F0"/>
    <w:rsid w:val="00B6157A"/>
    <w:rsid w:val="00B61C3A"/>
    <w:rsid w:val="00B620C8"/>
    <w:rsid w:val="00B6345B"/>
    <w:rsid w:val="00B63A37"/>
    <w:rsid w:val="00B64591"/>
    <w:rsid w:val="00B64650"/>
    <w:rsid w:val="00B65A28"/>
    <w:rsid w:val="00B660D9"/>
    <w:rsid w:val="00B66323"/>
    <w:rsid w:val="00B672F8"/>
    <w:rsid w:val="00B67957"/>
    <w:rsid w:val="00B70620"/>
    <w:rsid w:val="00B71BF5"/>
    <w:rsid w:val="00B72A86"/>
    <w:rsid w:val="00B7318E"/>
    <w:rsid w:val="00B73B81"/>
    <w:rsid w:val="00B74777"/>
    <w:rsid w:val="00B75A3B"/>
    <w:rsid w:val="00B75FDA"/>
    <w:rsid w:val="00B765B5"/>
    <w:rsid w:val="00B7751E"/>
    <w:rsid w:val="00B80C66"/>
    <w:rsid w:val="00B8109B"/>
    <w:rsid w:val="00B811C8"/>
    <w:rsid w:val="00B81F76"/>
    <w:rsid w:val="00B82458"/>
    <w:rsid w:val="00B82738"/>
    <w:rsid w:val="00B82C8F"/>
    <w:rsid w:val="00B8338F"/>
    <w:rsid w:val="00B84051"/>
    <w:rsid w:val="00B851BE"/>
    <w:rsid w:val="00B85691"/>
    <w:rsid w:val="00B8603B"/>
    <w:rsid w:val="00B86048"/>
    <w:rsid w:val="00B870AF"/>
    <w:rsid w:val="00B8731A"/>
    <w:rsid w:val="00B87821"/>
    <w:rsid w:val="00B87AD1"/>
    <w:rsid w:val="00B87FBC"/>
    <w:rsid w:val="00B9179F"/>
    <w:rsid w:val="00B92C89"/>
    <w:rsid w:val="00B93245"/>
    <w:rsid w:val="00B93ECF"/>
    <w:rsid w:val="00B944E3"/>
    <w:rsid w:val="00B95F56"/>
    <w:rsid w:val="00B96D46"/>
    <w:rsid w:val="00BA04EE"/>
    <w:rsid w:val="00BA05D2"/>
    <w:rsid w:val="00BA07B0"/>
    <w:rsid w:val="00BA0D67"/>
    <w:rsid w:val="00BA1257"/>
    <w:rsid w:val="00BA1BD1"/>
    <w:rsid w:val="00BA1D1B"/>
    <w:rsid w:val="00BA1E21"/>
    <w:rsid w:val="00BA2FF7"/>
    <w:rsid w:val="00BA347C"/>
    <w:rsid w:val="00BA3F22"/>
    <w:rsid w:val="00BA4055"/>
    <w:rsid w:val="00BA4B11"/>
    <w:rsid w:val="00BA4C19"/>
    <w:rsid w:val="00BA56A7"/>
    <w:rsid w:val="00BA58DC"/>
    <w:rsid w:val="00BA5E89"/>
    <w:rsid w:val="00BA67DB"/>
    <w:rsid w:val="00BA6E02"/>
    <w:rsid w:val="00BB02C1"/>
    <w:rsid w:val="00BB0351"/>
    <w:rsid w:val="00BB0B1C"/>
    <w:rsid w:val="00BB11A6"/>
    <w:rsid w:val="00BB137C"/>
    <w:rsid w:val="00BB1642"/>
    <w:rsid w:val="00BB2204"/>
    <w:rsid w:val="00BB243E"/>
    <w:rsid w:val="00BB24C8"/>
    <w:rsid w:val="00BB25B4"/>
    <w:rsid w:val="00BB3967"/>
    <w:rsid w:val="00BB444E"/>
    <w:rsid w:val="00BB4861"/>
    <w:rsid w:val="00BB4DC4"/>
    <w:rsid w:val="00BB618B"/>
    <w:rsid w:val="00BB6D63"/>
    <w:rsid w:val="00BB6E80"/>
    <w:rsid w:val="00BB7A35"/>
    <w:rsid w:val="00BC0118"/>
    <w:rsid w:val="00BC112D"/>
    <w:rsid w:val="00BC1153"/>
    <w:rsid w:val="00BC12D9"/>
    <w:rsid w:val="00BC1D99"/>
    <w:rsid w:val="00BC227E"/>
    <w:rsid w:val="00BC284F"/>
    <w:rsid w:val="00BC2B33"/>
    <w:rsid w:val="00BC41B1"/>
    <w:rsid w:val="00BC49B2"/>
    <w:rsid w:val="00BC4A55"/>
    <w:rsid w:val="00BC4DDE"/>
    <w:rsid w:val="00BC541C"/>
    <w:rsid w:val="00BC567C"/>
    <w:rsid w:val="00BC63D9"/>
    <w:rsid w:val="00BC6FC6"/>
    <w:rsid w:val="00BD0279"/>
    <w:rsid w:val="00BD032C"/>
    <w:rsid w:val="00BD107A"/>
    <w:rsid w:val="00BD155D"/>
    <w:rsid w:val="00BD1D4C"/>
    <w:rsid w:val="00BD2995"/>
    <w:rsid w:val="00BD2FFE"/>
    <w:rsid w:val="00BD311A"/>
    <w:rsid w:val="00BD391D"/>
    <w:rsid w:val="00BD6638"/>
    <w:rsid w:val="00BD6727"/>
    <w:rsid w:val="00BD6FDC"/>
    <w:rsid w:val="00BD7056"/>
    <w:rsid w:val="00BD7607"/>
    <w:rsid w:val="00BD7735"/>
    <w:rsid w:val="00BD7F00"/>
    <w:rsid w:val="00BE22B1"/>
    <w:rsid w:val="00BE239A"/>
    <w:rsid w:val="00BE2CE6"/>
    <w:rsid w:val="00BE2FD5"/>
    <w:rsid w:val="00BE309E"/>
    <w:rsid w:val="00BE5C7F"/>
    <w:rsid w:val="00BE5F7C"/>
    <w:rsid w:val="00BE6545"/>
    <w:rsid w:val="00BE6CC5"/>
    <w:rsid w:val="00BE6F5D"/>
    <w:rsid w:val="00BF0135"/>
    <w:rsid w:val="00BF0143"/>
    <w:rsid w:val="00BF0F20"/>
    <w:rsid w:val="00BF146B"/>
    <w:rsid w:val="00BF15DF"/>
    <w:rsid w:val="00BF1A2C"/>
    <w:rsid w:val="00BF1D9B"/>
    <w:rsid w:val="00BF25A1"/>
    <w:rsid w:val="00BF25E2"/>
    <w:rsid w:val="00BF5572"/>
    <w:rsid w:val="00BF6305"/>
    <w:rsid w:val="00BF781D"/>
    <w:rsid w:val="00BF7845"/>
    <w:rsid w:val="00C00BF2"/>
    <w:rsid w:val="00C00EEA"/>
    <w:rsid w:val="00C01696"/>
    <w:rsid w:val="00C016AF"/>
    <w:rsid w:val="00C02768"/>
    <w:rsid w:val="00C02EFE"/>
    <w:rsid w:val="00C0361B"/>
    <w:rsid w:val="00C039BB"/>
    <w:rsid w:val="00C0653C"/>
    <w:rsid w:val="00C0677D"/>
    <w:rsid w:val="00C0683C"/>
    <w:rsid w:val="00C071C4"/>
    <w:rsid w:val="00C07962"/>
    <w:rsid w:val="00C07C12"/>
    <w:rsid w:val="00C07C3E"/>
    <w:rsid w:val="00C07C3F"/>
    <w:rsid w:val="00C102CD"/>
    <w:rsid w:val="00C10BCB"/>
    <w:rsid w:val="00C1124A"/>
    <w:rsid w:val="00C11418"/>
    <w:rsid w:val="00C117D7"/>
    <w:rsid w:val="00C12138"/>
    <w:rsid w:val="00C129D0"/>
    <w:rsid w:val="00C13995"/>
    <w:rsid w:val="00C1496B"/>
    <w:rsid w:val="00C16860"/>
    <w:rsid w:val="00C17A17"/>
    <w:rsid w:val="00C20637"/>
    <w:rsid w:val="00C20A31"/>
    <w:rsid w:val="00C21012"/>
    <w:rsid w:val="00C219F1"/>
    <w:rsid w:val="00C21BAC"/>
    <w:rsid w:val="00C23A81"/>
    <w:rsid w:val="00C23D73"/>
    <w:rsid w:val="00C25842"/>
    <w:rsid w:val="00C25970"/>
    <w:rsid w:val="00C2694A"/>
    <w:rsid w:val="00C27E41"/>
    <w:rsid w:val="00C30E32"/>
    <w:rsid w:val="00C31CF8"/>
    <w:rsid w:val="00C320B2"/>
    <w:rsid w:val="00C326A9"/>
    <w:rsid w:val="00C327A7"/>
    <w:rsid w:val="00C329A1"/>
    <w:rsid w:val="00C32AD9"/>
    <w:rsid w:val="00C3313A"/>
    <w:rsid w:val="00C3370F"/>
    <w:rsid w:val="00C33997"/>
    <w:rsid w:val="00C34646"/>
    <w:rsid w:val="00C347BF"/>
    <w:rsid w:val="00C34AE6"/>
    <w:rsid w:val="00C351C5"/>
    <w:rsid w:val="00C36534"/>
    <w:rsid w:val="00C36E1B"/>
    <w:rsid w:val="00C3708C"/>
    <w:rsid w:val="00C370E3"/>
    <w:rsid w:val="00C37DE1"/>
    <w:rsid w:val="00C4016E"/>
    <w:rsid w:val="00C408F0"/>
    <w:rsid w:val="00C41019"/>
    <w:rsid w:val="00C411F7"/>
    <w:rsid w:val="00C412D4"/>
    <w:rsid w:val="00C41521"/>
    <w:rsid w:val="00C41A7C"/>
    <w:rsid w:val="00C41B70"/>
    <w:rsid w:val="00C435A4"/>
    <w:rsid w:val="00C438F1"/>
    <w:rsid w:val="00C44BB4"/>
    <w:rsid w:val="00C450B2"/>
    <w:rsid w:val="00C46E39"/>
    <w:rsid w:val="00C471ED"/>
    <w:rsid w:val="00C47A3C"/>
    <w:rsid w:val="00C47AB5"/>
    <w:rsid w:val="00C50338"/>
    <w:rsid w:val="00C5052A"/>
    <w:rsid w:val="00C50795"/>
    <w:rsid w:val="00C5208F"/>
    <w:rsid w:val="00C52313"/>
    <w:rsid w:val="00C52579"/>
    <w:rsid w:val="00C5278F"/>
    <w:rsid w:val="00C527DE"/>
    <w:rsid w:val="00C52925"/>
    <w:rsid w:val="00C53118"/>
    <w:rsid w:val="00C5327A"/>
    <w:rsid w:val="00C535E0"/>
    <w:rsid w:val="00C55E33"/>
    <w:rsid w:val="00C568E2"/>
    <w:rsid w:val="00C578AE"/>
    <w:rsid w:val="00C613F3"/>
    <w:rsid w:val="00C616A8"/>
    <w:rsid w:val="00C6171C"/>
    <w:rsid w:val="00C6297B"/>
    <w:rsid w:val="00C6383D"/>
    <w:rsid w:val="00C63BE7"/>
    <w:rsid w:val="00C645D6"/>
    <w:rsid w:val="00C64B8B"/>
    <w:rsid w:val="00C6569F"/>
    <w:rsid w:val="00C65BC4"/>
    <w:rsid w:val="00C6674F"/>
    <w:rsid w:val="00C670B1"/>
    <w:rsid w:val="00C6740E"/>
    <w:rsid w:val="00C700AB"/>
    <w:rsid w:val="00C71715"/>
    <w:rsid w:val="00C71834"/>
    <w:rsid w:val="00C718E4"/>
    <w:rsid w:val="00C71BFE"/>
    <w:rsid w:val="00C71FFA"/>
    <w:rsid w:val="00C72DFD"/>
    <w:rsid w:val="00C74BF2"/>
    <w:rsid w:val="00C75DF6"/>
    <w:rsid w:val="00C76BFE"/>
    <w:rsid w:val="00C77278"/>
    <w:rsid w:val="00C77754"/>
    <w:rsid w:val="00C8010A"/>
    <w:rsid w:val="00C81523"/>
    <w:rsid w:val="00C81844"/>
    <w:rsid w:val="00C823F3"/>
    <w:rsid w:val="00C83485"/>
    <w:rsid w:val="00C83C67"/>
    <w:rsid w:val="00C84553"/>
    <w:rsid w:val="00C84B98"/>
    <w:rsid w:val="00C84C17"/>
    <w:rsid w:val="00C84F3D"/>
    <w:rsid w:val="00C85B97"/>
    <w:rsid w:val="00C85C07"/>
    <w:rsid w:val="00C85CB7"/>
    <w:rsid w:val="00C86507"/>
    <w:rsid w:val="00C868FB"/>
    <w:rsid w:val="00C86ACC"/>
    <w:rsid w:val="00C87281"/>
    <w:rsid w:val="00C90A65"/>
    <w:rsid w:val="00C9106E"/>
    <w:rsid w:val="00C914D8"/>
    <w:rsid w:val="00C91ED4"/>
    <w:rsid w:val="00C922F4"/>
    <w:rsid w:val="00C9238C"/>
    <w:rsid w:val="00C93CB6"/>
    <w:rsid w:val="00C93E7B"/>
    <w:rsid w:val="00C94003"/>
    <w:rsid w:val="00C95F7A"/>
    <w:rsid w:val="00C960D0"/>
    <w:rsid w:val="00C97B2D"/>
    <w:rsid w:val="00C97DB0"/>
    <w:rsid w:val="00CA1A68"/>
    <w:rsid w:val="00CA2112"/>
    <w:rsid w:val="00CA2451"/>
    <w:rsid w:val="00CA26AD"/>
    <w:rsid w:val="00CA340F"/>
    <w:rsid w:val="00CA39AF"/>
    <w:rsid w:val="00CA407B"/>
    <w:rsid w:val="00CA4092"/>
    <w:rsid w:val="00CA41D5"/>
    <w:rsid w:val="00CA4CCF"/>
    <w:rsid w:val="00CA5900"/>
    <w:rsid w:val="00CA5F53"/>
    <w:rsid w:val="00CA66F9"/>
    <w:rsid w:val="00CA6F63"/>
    <w:rsid w:val="00CA726E"/>
    <w:rsid w:val="00CA7E25"/>
    <w:rsid w:val="00CB04AD"/>
    <w:rsid w:val="00CB0D61"/>
    <w:rsid w:val="00CB13CB"/>
    <w:rsid w:val="00CB15A8"/>
    <w:rsid w:val="00CB1930"/>
    <w:rsid w:val="00CB26CE"/>
    <w:rsid w:val="00CB43AE"/>
    <w:rsid w:val="00CB4F11"/>
    <w:rsid w:val="00CB50D4"/>
    <w:rsid w:val="00CB53A2"/>
    <w:rsid w:val="00CB5453"/>
    <w:rsid w:val="00CB586A"/>
    <w:rsid w:val="00CB67C3"/>
    <w:rsid w:val="00CB70DE"/>
    <w:rsid w:val="00CB7BD1"/>
    <w:rsid w:val="00CC2292"/>
    <w:rsid w:val="00CC2DAC"/>
    <w:rsid w:val="00CC2E0B"/>
    <w:rsid w:val="00CC3182"/>
    <w:rsid w:val="00CC3A3B"/>
    <w:rsid w:val="00CC56A6"/>
    <w:rsid w:val="00CC5922"/>
    <w:rsid w:val="00CC6FAE"/>
    <w:rsid w:val="00CC73FA"/>
    <w:rsid w:val="00CC7517"/>
    <w:rsid w:val="00CD14E2"/>
    <w:rsid w:val="00CD1EEA"/>
    <w:rsid w:val="00CD291D"/>
    <w:rsid w:val="00CD2E20"/>
    <w:rsid w:val="00CD2ECF"/>
    <w:rsid w:val="00CD3E4F"/>
    <w:rsid w:val="00CD4853"/>
    <w:rsid w:val="00CD4A58"/>
    <w:rsid w:val="00CD503F"/>
    <w:rsid w:val="00CD5155"/>
    <w:rsid w:val="00CD54D0"/>
    <w:rsid w:val="00CD5670"/>
    <w:rsid w:val="00CD58BB"/>
    <w:rsid w:val="00CD61D7"/>
    <w:rsid w:val="00CD6587"/>
    <w:rsid w:val="00CD68B8"/>
    <w:rsid w:val="00CD69D6"/>
    <w:rsid w:val="00CD6B0C"/>
    <w:rsid w:val="00CD7BA3"/>
    <w:rsid w:val="00CE1494"/>
    <w:rsid w:val="00CE1BFA"/>
    <w:rsid w:val="00CE1C1F"/>
    <w:rsid w:val="00CE1CB1"/>
    <w:rsid w:val="00CE22B4"/>
    <w:rsid w:val="00CE2F73"/>
    <w:rsid w:val="00CE2F9D"/>
    <w:rsid w:val="00CE3664"/>
    <w:rsid w:val="00CE3E51"/>
    <w:rsid w:val="00CE4808"/>
    <w:rsid w:val="00CE4B82"/>
    <w:rsid w:val="00CE4D36"/>
    <w:rsid w:val="00CE4F82"/>
    <w:rsid w:val="00CE5C1B"/>
    <w:rsid w:val="00CE6C13"/>
    <w:rsid w:val="00CE6F6C"/>
    <w:rsid w:val="00CE6F75"/>
    <w:rsid w:val="00CE7345"/>
    <w:rsid w:val="00CF1706"/>
    <w:rsid w:val="00CF1708"/>
    <w:rsid w:val="00CF45CA"/>
    <w:rsid w:val="00CF5260"/>
    <w:rsid w:val="00CF56FA"/>
    <w:rsid w:val="00CF5BC1"/>
    <w:rsid w:val="00CF660F"/>
    <w:rsid w:val="00CF6708"/>
    <w:rsid w:val="00CF75E9"/>
    <w:rsid w:val="00CF7C8E"/>
    <w:rsid w:val="00CF7D9C"/>
    <w:rsid w:val="00D00207"/>
    <w:rsid w:val="00D005C6"/>
    <w:rsid w:val="00D006EF"/>
    <w:rsid w:val="00D00961"/>
    <w:rsid w:val="00D00E66"/>
    <w:rsid w:val="00D0136B"/>
    <w:rsid w:val="00D014E6"/>
    <w:rsid w:val="00D01675"/>
    <w:rsid w:val="00D01AC7"/>
    <w:rsid w:val="00D01CC1"/>
    <w:rsid w:val="00D01DB0"/>
    <w:rsid w:val="00D02329"/>
    <w:rsid w:val="00D02787"/>
    <w:rsid w:val="00D041B7"/>
    <w:rsid w:val="00D04B0E"/>
    <w:rsid w:val="00D04B41"/>
    <w:rsid w:val="00D05A5C"/>
    <w:rsid w:val="00D05AE6"/>
    <w:rsid w:val="00D06835"/>
    <w:rsid w:val="00D06BDD"/>
    <w:rsid w:val="00D07129"/>
    <w:rsid w:val="00D07313"/>
    <w:rsid w:val="00D10216"/>
    <w:rsid w:val="00D10A1C"/>
    <w:rsid w:val="00D11126"/>
    <w:rsid w:val="00D11929"/>
    <w:rsid w:val="00D1251D"/>
    <w:rsid w:val="00D127A5"/>
    <w:rsid w:val="00D12A82"/>
    <w:rsid w:val="00D13EFB"/>
    <w:rsid w:val="00D14510"/>
    <w:rsid w:val="00D14941"/>
    <w:rsid w:val="00D14DE2"/>
    <w:rsid w:val="00D1556F"/>
    <w:rsid w:val="00D15D0E"/>
    <w:rsid w:val="00D16F9D"/>
    <w:rsid w:val="00D17D70"/>
    <w:rsid w:val="00D17EF9"/>
    <w:rsid w:val="00D20395"/>
    <w:rsid w:val="00D205F9"/>
    <w:rsid w:val="00D20690"/>
    <w:rsid w:val="00D2112E"/>
    <w:rsid w:val="00D216DD"/>
    <w:rsid w:val="00D21DC7"/>
    <w:rsid w:val="00D22230"/>
    <w:rsid w:val="00D22776"/>
    <w:rsid w:val="00D22DAF"/>
    <w:rsid w:val="00D235E1"/>
    <w:rsid w:val="00D23D52"/>
    <w:rsid w:val="00D2416E"/>
    <w:rsid w:val="00D245BA"/>
    <w:rsid w:val="00D248D9"/>
    <w:rsid w:val="00D24E2B"/>
    <w:rsid w:val="00D2507E"/>
    <w:rsid w:val="00D254AC"/>
    <w:rsid w:val="00D25919"/>
    <w:rsid w:val="00D25C08"/>
    <w:rsid w:val="00D26C99"/>
    <w:rsid w:val="00D30203"/>
    <w:rsid w:val="00D3317F"/>
    <w:rsid w:val="00D3336A"/>
    <w:rsid w:val="00D33D25"/>
    <w:rsid w:val="00D33DC4"/>
    <w:rsid w:val="00D340AA"/>
    <w:rsid w:val="00D34660"/>
    <w:rsid w:val="00D34F67"/>
    <w:rsid w:val="00D35966"/>
    <w:rsid w:val="00D35CA9"/>
    <w:rsid w:val="00D36DA5"/>
    <w:rsid w:val="00D37035"/>
    <w:rsid w:val="00D40517"/>
    <w:rsid w:val="00D40C98"/>
    <w:rsid w:val="00D413D4"/>
    <w:rsid w:val="00D419D1"/>
    <w:rsid w:val="00D41F27"/>
    <w:rsid w:val="00D426D7"/>
    <w:rsid w:val="00D43E61"/>
    <w:rsid w:val="00D446F6"/>
    <w:rsid w:val="00D454E9"/>
    <w:rsid w:val="00D4611B"/>
    <w:rsid w:val="00D4682F"/>
    <w:rsid w:val="00D476A6"/>
    <w:rsid w:val="00D479CC"/>
    <w:rsid w:val="00D479DF"/>
    <w:rsid w:val="00D5020D"/>
    <w:rsid w:val="00D50280"/>
    <w:rsid w:val="00D5055C"/>
    <w:rsid w:val="00D5190F"/>
    <w:rsid w:val="00D53496"/>
    <w:rsid w:val="00D5507D"/>
    <w:rsid w:val="00D5521C"/>
    <w:rsid w:val="00D55E41"/>
    <w:rsid w:val="00D56411"/>
    <w:rsid w:val="00D61181"/>
    <w:rsid w:val="00D614C3"/>
    <w:rsid w:val="00D618CF"/>
    <w:rsid w:val="00D63648"/>
    <w:rsid w:val="00D63BC9"/>
    <w:rsid w:val="00D63BEF"/>
    <w:rsid w:val="00D640FB"/>
    <w:rsid w:val="00D64A54"/>
    <w:rsid w:val="00D65AE9"/>
    <w:rsid w:val="00D65C28"/>
    <w:rsid w:val="00D6754E"/>
    <w:rsid w:val="00D67E4E"/>
    <w:rsid w:val="00D70229"/>
    <w:rsid w:val="00D7056D"/>
    <w:rsid w:val="00D70C9C"/>
    <w:rsid w:val="00D711C3"/>
    <w:rsid w:val="00D72723"/>
    <w:rsid w:val="00D74469"/>
    <w:rsid w:val="00D74640"/>
    <w:rsid w:val="00D74C31"/>
    <w:rsid w:val="00D75385"/>
    <w:rsid w:val="00D76347"/>
    <w:rsid w:val="00D76869"/>
    <w:rsid w:val="00D76FBE"/>
    <w:rsid w:val="00D77990"/>
    <w:rsid w:val="00D80001"/>
    <w:rsid w:val="00D80289"/>
    <w:rsid w:val="00D80665"/>
    <w:rsid w:val="00D806B1"/>
    <w:rsid w:val="00D80CFA"/>
    <w:rsid w:val="00D81EF7"/>
    <w:rsid w:val="00D825EC"/>
    <w:rsid w:val="00D8274D"/>
    <w:rsid w:val="00D827BD"/>
    <w:rsid w:val="00D82BE8"/>
    <w:rsid w:val="00D834BF"/>
    <w:rsid w:val="00D8367C"/>
    <w:rsid w:val="00D838DE"/>
    <w:rsid w:val="00D83F75"/>
    <w:rsid w:val="00D841AE"/>
    <w:rsid w:val="00D85667"/>
    <w:rsid w:val="00D873C4"/>
    <w:rsid w:val="00D87513"/>
    <w:rsid w:val="00D875C2"/>
    <w:rsid w:val="00D9076F"/>
    <w:rsid w:val="00D90BE9"/>
    <w:rsid w:val="00D90DAC"/>
    <w:rsid w:val="00D935FF"/>
    <w:rsid w:val="00D940A5"/>
    <w:rsid w:val="00D9419F"/>
    <w:rsid w:val="00D9478D"/>
    <w:rsid w:val="00D95228"/>
    <w:rsid w:val="00D95460"/>
    <w:rsid w:val="00D979E2"/>
    <w:rsid w:val="00DA09E0"/>
    <w:rsid w:val="00DA0A66"/>
    <w:rsid w:val="00DA0ABA"/>
    <w:rsid w:val="00DA1B81"/>
    <w:rsid w:val="00DA1F0D"/>
    <w:rsid w:val="00DA2516"/>
    <w:rsid w:val="00DA37B2"/>
    <w:rsid w:val="00DA3D7A"/>
    <w:rsid w:val="00DA3F8F"/>
    <w:rsid w:val="00DA40BE"/>
    <w:rsid w:val="00DA4E9F"/>
    <w:rsid w:val="00DA5474"/>
    <w:rsid w:val="00DA5B02"/>
    <w:rsid w:val="00DA5B89"/>
    <w:rsid w:val="00DA6B15"/>
    <w:rsid w:val="00DA6D47"/>
    <w:rsid w:val="00DA6DDF"/>
    <w:rsid w:val="00DA7182"/>
    <w:rsid w:val="00DA78B5"/>
    <w:rsid w:val="00DB007F"/>
    <w:rsid w:val="00DB0628"/>
    <w:rsid w:val="00DB0B18"/>
    <w:rsid w:val="00DB1B0D"/>
    <w:rsid w:val="00DB1DC6"/>
    <w:rsid w:val="00DB2697"/>
    <w:rsid w:val="00DB2E27"/>
    <w:rsid w:val="00DB38FE"/>
    <w:rsid w:val="00DB3AF5"/>
    <w:rsid w:val="00DB514A"/>
    <w:rsid w:val="00DB53D8"/>
    <w:rsid w:val="00DB6150"/>
    <w:rsid w:val="00DB6A90"/>
    <w:rsid w:val="00DB6BC7"/>
    <w:rsid w:val="00DB6CEC"/>
    <w:rsid w:val="00DB6E63"/>
    <w:rsid w:val="00DC047E"/>
    <w:rsid w:val="00DC086F"/>
    <w:rsid w:val="00DC142F"/>
    <w:rsid w:val="00DC1555"/>
    <w:rsid w:val="00DC1849"/>
    <w:rsid w:val="00DC2111"/>
    <w:rsid w:val="00DC2219"/>
    <w:rsid w:val="00DC25C9"/>
    <w:rsid w:val="00DC3A47"/>
    <w:rsid w:val="00DC4245"/>
    <w:rsid w:val="00DC5986"/>
    <w:rsid w:val="00DC5DA9"/>
    <w:rsid w:val="00DC67BC"/>
    <w:rsid w:val="00DC6F92"/>
    <w:rsid w:val="00DC70FD"/>
    <w:rsid w:val="00DC767B"/>
    <w:rsid w:val="00DD00AE"/>
    <w:rsid w:val="00DD1181"/>
    <w:rsid w:val="00DD1264"/>
    <w:rsid w:val="00DD12DB"/>
    <w:rsid w:val="00DD12F5"/>
    <w:rsid w:val="00DD1474"/>
    <w:rsid w:val="00DD166A"/>
    <w:rsid w:val="00DD2164"/>
    <w:rsid w:val="00DD25FF"/>
    <w:rsid w:val="00DD3276"/>
    <w:rsid w:val="00DD581C"/>
    <w:rsid w:val="00DD5965"/>
    <w:rsid w:val="00DD5FC6"/>
    <w:rsid w:val="00DD63BD"/>
    <w:rsid w:val="00DD7786"/>
    <w:rsid w:val="00DE036D"/>
    <w:rsid w:val="00DE0FC5"/>
    <w:rsid w:val="00DE1C80"/>
    <w:rsid w:val="00DE1E70"/>
    <w:rsid w:val="00DE230F"/>
    <w:rsid w:val="00DE2963"/>
    <w:rsid w:val="00DE2ACE"/>
    <w:rsid w:val="00DE300B"/>
    <w:rsid w:val="00DE4148"/>
    <w:rsid w:val="00DE4621"/>
    <w:rsid w:val="00DE4D57"/>
    <w:rsid w:val="00DE5978"/>
    <w:rsid w:val="00DE607B"/>
    <w:rsid w:val="00DE6E78"/>
    <w:rsid w:val="00DE7D39"/>
    <w:rsid w:val="00DF014B"/>
    <w:rsid w:val="00DF028B"/>
    <w:rsid w:val="00DF0315"/>
    <w:rsid w:val="00DF0506"/>
    <w:rsid w:val="00DF0A41"/>
    <w:rsid w:val="00DF0A80"/>
    <w:rsid w:val="00DF1685"/>
    <w:rsid w:val="00DF2E2A"/>
    <w:rsid w:val="00DF436F"/>
    <w:rsid w:val="00DF574B"/>
    <w:rsid w:val="00DF6C20"/>
    <w:rsid w:val="00DF79EC"/>
    <w:rsid w:val="00DF7C02"/>
    <w:rsid w:val="00E0011E"/>
    <w:rsid w:val="00E00CD3"/>
    <w:rsid w:val="00E0115A"/>
    <w:rsid w:val="00E024D3"/>
    <w:rsid w:val="00E034E8"/>
    <w:rsid w:val="00E03F1E"/>
    <w:rsid w:val="00E0478E"/>
    <w:rsid w:val="00E05A4D"/>
    <w:rsid w:val="00E062CB"/>
    <w:rsid w:val="00E0648A"/>
    <w:rsid w:val="00E06758"/>
    <w:rsid w:val="00E07C68"/>
    <w:rsid w:val="00E10619"/>
    <w:rsid w:val="00E11346"/>
    <w:rsid w:val="00E115D3"/>
    <w:rsid w:val="00E1180A"/>
    <w:rsid w:val="00E119A3"/>
    <w:rsid w:val="00E132F9"/>
    <w:rsid w:val="00E14F55"/>
    <w:rsid w:val="00E14F5C"/>
    <w:rsid w:val="00E1521E"/>
    <w:rsid w:val="00E154F9"/>
    <w:rsid w:val="00E15DE3"/>
    <w:rsid w:val="00E1713D"/>
    <w:rsid w:val="00E1752D"/>
    <w:rsid w:val="00E177F0"/>
    <w:rsid w:val="00E17ADE"/>
    <w:rsid w:val="00E17DE9"/>
    <w:rsid w:val="00E17FB2"/>
    <w:rsid w:val="00E203A7"/>
    <w:rsid w:val="00E2085D"/>
    <w:rsid w:val="00E20F23"/>
    <w:rsid w:val="00E231CD"/>
    <w:rsid w:val="00E23AE8"/>
    <w:rsid w:val="00E241DD"/>
    <w:rsid w:val="00E24516"/>
    <w:rsid w:val="00E253EA"/>
    <w:rsid w:val="00E27066"/>
    <w:rsid w:val="00E27730"/>
    <w:rsid w:val="00E30192"/>
    <w:rsid w:val="00E30BC0"/>
    <w:rsid w:val="00E30C38"/>
    <w:rsid w:val="00E30E1F"/>
    <w:rsid w:val="00E314B1"/>
    <w:rsid w:val="00E31C7C"/>
    <w:rsid w:val="00E329B8"/>
    <w:rsid w:val="00E32CE4"/>
    <w:rsid w:val="00E32F68"/>
    <w:rsid w:val="00E332F9"/>
    <w:rsid w:val="00E340E8"/>
    <w:rsid w:val="00E356E6"/>
    <w:rsid w:val="00E35BAD"/>
    <w:rsid w:val="00E36A79"/>
    <w:rsid w:val="00E36CB3"/>
    <w:rsid w:val="00E37497"/>
    <w:rsid w:val="00E3781E"/>
    <w:rsid w:val="00E422FC"/>
    <w:rsid w:val="00E42966"/>
    <w:rsid w:val="00E42C46"/>
    <w:rsid w:val="00E43FE8"/>
    <w:rsid w:val="00E4414B"/>
    <w:rsid w:val="00E45B72"/>
    <w:rsid w:val="00E45D14"/>
    <w:rsid w:val="00E46057"/>
    <w:rsid w:val="00E46261"/>
    <w:rsid w:val="00E473AA"/>
    <w:rsid w:val="00E475D5"/>
    <w:rsid w:val="00E47917"/>
    <w:rsid w:val="00E47A02"/>
    <w:rsid w:val="00E508F3"/>
    <w:rsid w:val="00E50C22"/>
    <w:rsid w:val="00E51DD0"/>
    <w:rsid w:val="00E5203A"/>
    <w:rsid w:val="00E52C7C"/>
    <w:rsid w:val="00E53408"/>
    <w:rsid w:val="00E538E8"/>
    <w:rsid w:val="00E5448B"/>
    <w:rsid w:val="00E546A4"/>
    <w:rsid w:val="00E56B44"/>
    <w:rsid w:val="00E56ED6"/>
    <w:rsid w:val="00E5715A"/>
    <w:rsid w:val="00E5748C"/>
    <w:rsid w:val="00E617C4"/>
    <w:rsid w:val="00E6180D"/>
    <w:rsid w:val="00E619A1"/>
    <w:rsid w:val="00E62A55"/>
    <w:rsid w:val="00E63061"/>
    <w:rsid w:val="00E63175"/>
    <w:rsid w:val="00E63600"/>
    <w:rsid w:val="00E64327"/>
    <w:rsid w:val="00E64700"/>
    <w:rsid w:val="00E64AF1"/>
    <w:rsid w:val="00E6560D"/>
    <w:rsid w:val="00E65C7B"/>
    <w:rsid w:val="00E6608E"/>
    <w:rsid w:val="00E66506"/>
    <w:rsid w:val="00E67193"/>
    <w:rsid w:val="00E67684"/>
    <w:rsid w:val="00E70253"/>
    <w:rsid w:val="00E7187F"/>
    <w:rsid w:val="00E71A23"/>
    <w:rsid w:val="00E7200C"/>
    <w:rsid w:val="00E722E5"/>
    <w:rsid w:val="00E72D36"/>
    <w:rsid w:val="00E73A47"/>
    <w:rsid w:val="00E74611"/>
    <w:rsid w:val="00E77333"/>
    <w:rsid w:val="00E801E4"/>
    <w:rsid w:val="00E80515"/>
    <w:rsid w:val="00E828BD"/>
    <w:rsid w:val="00E82CE7"/>
    <w:rsid w:val="00E8373B"/>
    <w:rsid w:val="00E83D47"/>
    <w:rsid w:val="00E8439A"/>
    <w:rsid w:val="00E84CFE"/>
    <w:rsid w:val="00E84E27"/>
    <w:rsid w:val="00E85474"/>
    <w:rsid w:val="00E85A61"/>
    <w:rsid w:val="00E86665"/>
    <w:rsid w:val="00E8688C"/>
    <w:rsid w:val="00E86A77"/>
    <w:rsid w:val="00E86BB2"/>
    <w:rsid w:val="00E875C8"/>
    <w:rsid w:val="00E90F0D"/>
    <w:rsid w:val="00E91116"/>
    <w:rsid w:val="00E91F80"/>
    <w:rsid w:val="00E92B77"/>
    <w:rsid w:val="00E93207"/>
    <w:rsid w:val="00E94644"/>
    <w:rsid w:val="00E94ACE"/>
    <w:rsid w:val="00E95C6C"/>
    <w:rsid w:val="00E96120"/>
    <w:rsid w:val="00E96365"/>
    <w:rsid w:val="00E967F2"/>
    <w:rsid w:val="00E97784"/>
    <w:rsid w:val="00E97CF2"/>
    <w:rsid w:val="00EA04B7"/>
    <w:rsid w:val="00EA1CA5"/>
    <w:rsid w:val="00EA1FE5"/>
    <w:rsid w:val="00EA329D"/>
    <w:rsid w:val="00EA4262"/>
    <w:rsid w:val="00EA560C"/>
    <w:rsid w:val="00EA62CE"/>
    <w:rsid w:val="00EA6D69"/>
    <w:rsid w:val="00EA72C7"/>
    <w:rsid w:val="00EA7565"/>
    <w:rsid w:val="00EB131D"/>
    <w:rsid w:val="00EB2423"/>
    <w:rsid w:val="00EB2882"/>
    <w:rsid w:val="00EB2B13"/>
    <w:rsid w:val="00EB2C17"/>
    <w:rsid w:val="00EB3D95"/>
    <w:rsid w:val="00EB434F"/>
    <w:rsid w:val="00EB52B9"/>
    <w:rsid w:val="00EB55FB"/>
    <w:rsid w:val="00EB7642"/>
    <w:rsid w:val="00EB77A7"/>
    <w:rsid w:val="00EC1575"/>
    <w:rsid w:val="00EC19F1"/>
    <w:rsid w:val="00EC22A1"/>
    <w:rsid w:val="00EC3C55"/>
    <w:rsid w:val="00EC5FDD"/>
    <w:rsid w:val="00EC639D"/>
    <w:rsid w:val="00EC6662"/>
    <w:rsid w:val="00EC6758"/>
    <w:rsid w:val="00EC68FA"/>
    <w:rsid w:val="00EC6DA1"/>
    <w:rsid w:val="00EC6FCB"/>
    <w:rsid w:val="00EC7044"/>
    <w:rsid w:val="00EC745F"/>
    <w:rsid w:val="00EC787E"/>
    <w:rsid w:val="00EC789A"/>
    <w:rsid w:val="00EC7CA0"/>
    <w:rsid w:val="00EC7DD0"/>
    <w:rsid w:val="00ED0EBF"/>
    <w:rsid w:val="00ED1764"/>
    <w:rsid w:val="00ED241B"/>
    <w:rsid w:val="00ED2C67"/>
    <w:rsid w:val="00ED2F69"/>
    <w:rsid w:val="00ED3411"/>
    <w:rsid w:val="00ED5C47"/>
    <w:rsid w:val="00ED6467"/>
    <w:rsid w:val="00ED72AA"/>
    <w:rsid w:val="00ED7CE9"/>
    <w:rsid w:val="00EE0CBD"/>
    <w:rsid w:val="00EE12AF"/>
    <w:rsid w:val="00EE1858"/>
    <w:rsid w:val="00EE1940"/>
    <w:rsid w:val="00EE27DE"/>
    <w:rsid w:val="00EE2972"/>
    <w:rsid w:val="00EE2CEF"/>
    <w:rsid w:val="00EE3F34"/>
    <w:rsid w:val="00EE3FB6"/>
    <w:rsid w:val="00EE4D5F"/>
    <w:rsid w:val="00EE5998"/>
    <w:rsid w:val="00EE609E"/>
    <w:rsid w:val="00EE630B"/>
    <w:rsid w:val="00EE68AD"/>
    <w:rsid w:val="00EE6A56"/>
    <w:rsid w:val="00EE7823"/>
    <w:rsid w:val="00EE7E52"/>
    <w:rsid w:val="00EF009B"/>
    <w:rsid w:val="00EF05E7"/>
    <w:rsid w:val="00EF09F7"/>
    <w:rsid w:val="00EF0E85"/>
    <w:rsid w:val="00EF1297"/>
    <w:rsid w:val="00EF1546"/>
    <w:rsid w:val="00EF2BC9"/>
    <w:rsid w:val="00EF42E6"/>
    <w:rsid w:val="00EF4583"/>
    <w:rsid w:val="00EF589C"/>
    <w:rsid w:val="00EF5AAC"/>
    <w:rsid w:val="00EF5BEA"/>
    <w:rsid w:val="00EF5C4A"/>
    <w:rsid w:val="00EF7E34"/>
    <w:rsid w:val="00F01573"/>
    <w:rsid w:val="00F01A2C"/>
    <w:rsid w:val="00F01ADD"/>
    <w:rsid w:val="00F020D5"/>
    <w:rsid w:val="00F02517"/>
    <w:rsid w:val="00F02790"/>
    <w:rsid w:val="00F02D7D"/>
    <w:rsid w:val="00F02D89"/>
    <w:rsid w:val="00F02E1D"/>
    <w:rsid w:val="00F0329A"/>
    <w:rsid w:val="00F03964"/>
    <w:rsid w:val="00F03A8D"/>
    <w:rsid w:val="00F03DD1"/>
    <w:rsid w:val="00F0401B"/>
    <w:rsid w:val="00F0435C"/>
    <w:rsid w:val="00F046F4"/>
    <w:rsid w:val="00F05195"/>
    <w:rsid w:val="00F052DC"/>
    <w:rsid w:val="00F054F5"/>
    <w:rsid w:val="00F05A6B"/>
    <w:rsid w:val="00F0682E"/>
    <w:rsid w:val="00F07258"/>
    <w:rsid w:val="00F077A3"/>
    <w:rsid w:val="00F079CB"/>
    <w:rsid w:val="00F07EE1"/>
    <w:rsid w:val="00F07F85"/>
    <w:rsid w:val="00F10479"/>
    <w:rsid w:val="00F12150"/>
    <w:rsid w:val="00F1272B"/>
    <w:rsid w:val="00F13521"/>
    <w:rsid w:val="00F13E9D"/>
    <w:rsid w:val="00F146A8"/>
    <w:rsid w:val="00F15046"/>
    <w:rsid w:val="00F1534C"/>
    <w:rsid w:val="00F162A9"/>
    <w:rsid w:val="00F1654B"/>
    <w:rsid w:val="00F16C27"/>
    <w:rsid w:val="00F1742C"/>
    <w:rsid w:val="00F21053"/>
    <w:rsid w:val="00F22734"/>
    <w:rsid w:val="00F238F1"/>
    <w:rsid w:val="00F23C5C"/>
    <w:rsid w:val="00F242E1"/>
    <w:rsid w:val="00F24669"/>
    <w:rsid w:val="00F25C6F"/>
    <w:rsid w:val="00F26884"/>
    <w:rsid w:val="00F26AF5"/>
    <w:rsid w:val="00F27AFD"/>
    <w:rsid w:val="00F27D81"/>
    <w:rsid w:val="00F301B1"/>
    <w:rsid w:val="00F31068"/>
    <w:rsid w:val="00F31A73"/>
    <w:rsid w:val="00F33035"/>
    <w:rsid w:val="00F33781"/>
    <w:rsid w:val="00F33CE8"/>
    <w:rsid w:val="00F34356"/>
    <w:rsid w:val="00F3489C"/>
    <w:rsid w:val="00F34D22"/>
    <w:rsid w:val="00F351B6"/>
    <w:rsid w:val="00F3586D"/>
    <w:rsid w:val="00F35A85"/>
    <w:rsid w:val="00F36290"/>
    <w:rsid w:val="00F3647E"/>
    <w:rsid w:val="00F36A9B"/>
    <w:rsid w:val="00F36B36"/>
    <w:rsid w:val="00F37458"/>
    <w:rsid w:val="00F4015F"/>
    <w:rsid w:val="00F41B1A"/>
    <w:rsid w:val="00F43935"/>
    <w:rsid w:val="00F44055"/>
    <w:rsid w:val="00F440DE"/>
    <w:rsid w:val="00F449E0"/>
    <w:rsid w:val="00F44E07"/>
    <w:rsid w:val="00F44EBA"/>
    <w:rsid w:val="00F45A05"/>
    <w:rsid w:val="00F45D76"/>
    <w:rsid w:val="00F469AD"/>
    <w:rsid w:val="00F46F7C"/>
    <w:rsid w:val="00F4701F"/>
    <w:rsid w:val="00F47C12"/>
    <w:rsid w:val="00F5015B"/>
    <w:rsid w:val="00F50272"/>
    <w:rsid w:val="00F50993"/>
    <w:rsid w:val="00F5130C"/>
    <w:rsid w:val="00F5148A"/>
    <w:rsid w:val="00F51527"/>
    <w:rsid w:val="00F51C0F"/>
    <w:rsid w:val="00F51D24"/>
    <w:rsid w:val="00F522A4"/>
    <w:rsid w:val="00F5232F"/>
    <w:rsid w:val="00F5292F"/>
    <w:rsid w:val="00F52BBB"/>
    <w:rsid w:val="00F52D00"/>
    <w:rsid w:val="00F54964"/>
    <w:rsid w:val="00F558F9"/>
    <w:rsid w:val="00F559B5"/>
    <w:rsid w:val="00F57449"/>
    <w:rsid w:val="00F57CAD"/>
    <w:rsid w:val="00F6062A"/>
    <w:rsid w:val="00F60E6F"/>
    <w:rsid w:val="00F61441"/>
    <w:rsid w:val="00F61DAC"/>
    <w:rsid w:val="00F621A9"/>
    <w:rsid w:val="00F62818"/>
    <w:rsid w:val="00F63625"/>
    <w:rsid w:val="00F6386A"/>
    <w:rsid w:val="00F643AA"/>
    <w:rsid w:val="00F6486F"/>
    <w:rsid w:val="00F64C07"/>
    <w:rsid w:val="00F65336"/>
    <w:rsid w:val="00F6546B"/>
    <w:rsid w:val="00F655F7"/>
    <w:rsid w:val="00F66341"/>
    <w:rsid w:val="00F66B43"/>
    <w:rsid w:val="00F66B7E"/>
    <w:rsid w:val="00F67AF1"/>
    <w:rsid w:val="00F67D2A"/>
    <w:rsid w:val="00F70C56"/>
    <w:rsid w:val="00F726E7"/>
    <w:rsid w:val="00F72754"/>
    <w:rsid w:val="00F72B18"/>
    <w:rsid w:val="00F72D12"/>
    <w:rsid w:val="00F72EF6"/>
    <w:rsid w:val="00F73B98"/>
    <w:rsid w:val="00F73F4C"/>
    <w:rsid w:val="00F753FF"/>
    <w:rsid w:val="00F75498"/>
    <w:rsid w:val="00F7722B"/>
    <w:rsid w:val="00F80536"/>
    <w:rsid w:val="00F81BD1"/>
    <w:rsid w:val="00F82421"/>
    <w:rsid w:val="00F82A03"/>
    <w:rsid w:val="00F82AAB"/>
    <w:rsid w:val="00F82F1C"/>
    <w:rsid w:val="00F832B9"/>
    <w:rsid w:val="00F836E2"/>
    <w:rsid w:val="00F83891"/>
    <w:rsid w:val="00F854A6"/>
    <w:rsid w:val="00F85762"/>
    <w:rsid w:val="00F85BDF"/>
    <w:rsid w:val="00F85E0C"/>
    <w:rsid w:val="00F85E11"/>
    <w:rsid w:val="00F8641C"/>
    <w:rsid w:val="00F8645D"/>
    <w:rsid w:val="00F86503"/>
    <w:rsid w:val="00F86D23"/>
    <w:rsid w:val="00F87547"/>
    <w:rsid w:val="00F90D0F"/>
    <w:rsid w:val="00F916F6"/>
    <w:rsid w:val="00F91B5B"/>
    <w:rsid w:val="00F91D02"/>
    <w:rsid w:val="00F942F8"/>
    <w:rsid w:val="00F9521B"/>
    <w:rsid w:val="00F954C4"/>
    <w:rsid w:val="00F955D1"/>
    <w:rsid w:val="00F9695C"/>
    <w:rsid w:val="00F96D15"/>
    <w:rsid w:val="00F97A93"/>
    <w:rsid w:val="00F97D37"/>
    <w:rsid w:val="00FA061D"/>
    <w:rsid w:val="00FA0B50"/>
    <w:rsid w:val="00FA1A3D"/>
    <w:rsid w:val="00FA25CD"/>
    <w:rsid w:val="00FA418B"/>
    <w:rsid w:val="00FA41C0"/>
    <w:rsid w:val="00FA4822"/>
    <w:rsid w:val="00FA4D20"/>
    <w:rsid w:val="00FA5409"/>
    <w:rsid w:val="00FA7086"/>
    <w:rsid w:val="00FA70B9"/>
    <w:rsid w:val="00FA76C1"/>
    <w:rsid w:val="00FB020F"/>
    <w:rsid w:val="00FB0DED"/>
    <w:rsid w:val="00FB148E"/>
    <w:rsid w:val="00FB19EB"/>
    <w:rsid w:val="00FB2675"/>
    <w:rsid w:val="00FB2751"/>
    <w:rsid w:val="00FB27C4"/>
    <w:rsid w:val="00FB32AF"/>
    <w:rsid w:val="00FB360E"/>
    <w:rsid w:val="00FB437F"/>
    <w:rsid w:val="00FB4FBF"/>
    <w:rsid w:val="00FB5BE0"/>
    <w:rsid w:val="00FB5F08"/>
    <w:rsid w:val="00FB66BF"/>
    <w:rsid w:val="00FB79F5"/>
    <w:rsid w:val="00FC04B3"/>
    <w:rsid w:val="00FC0944"/>
    <w:rsid w:val="00FC0A94"/>
    <w:rsid w:val="00FC0BD3"/>
    <w:rsid w:val="00FC146E"/>
    <w:rsid w:val="00FC2B53"/>
    <w:rsid w:val="00FC4433"/>
    <w:rsid w:val="00FC476C"/>
    <w:rsid w:val="00FC4770"/>
    <w:rsid w:val="00FC4C36"/>
    <w:rsid w:val="00FC5222"/>
    <w:rsid w:val="00FC52B6"/>
    <w:rsid w:val="00FC5451"/>
    <w:rsid w:val="00FC609E"/>
    <w:rsid w:val="00FC637D"/>
    <w:rsid w:val="00FC6762"/>
    <w:rsid w:val="00FC6A07"/>
    <w:rsid w:val="00FC7433"/>
    <w:rsid w:val="00FD04BC"/>
    <w:rsid w:val="00FD1D37"/>
    <w:rsid w:val="00FD319D"/>
    <w:rsid w:val="00FD34F1"/>
    <w:rsid w:val="00FD3760"/>
    <w:rsid w:val="00FD37F5"/>
    <w:rsid w:val="00FD41BB"/>
    <w:rsid w:val="00FD42CD"/>
    <w:rsid w:val="00FD54BF"/>
    <w:rsid w:val="00FD56AE"/>
    <w:rsid w:val="00FD5926"/>
    <w:rsid w:val="00FD683B"/>
    <w:rsid w:val="00FD73FE"/>
    <w:rsid w:val="00FD7499"/>
    <w:rsid w:val="00FD7EC6"/>
    <w:rsid w:val="00FE0366"/>
    <w:rsid w:val="00FE0BE5"/>
    <w:rsid w:val="00FE0E78"/>
    <w:rsid w:val="00FE1090"/>
    <w:rsid w:val="00FE1371"/>
    <w:rsid w:val="00FE1EB0"/>
    <w:rsid w:val="00FE2397"/>
    <w:rsid w:val="00FE50B0"/>
    <w:rsid w:val="00FE56B1"/>
    <w:rsid w:val="00FE6400"/>
    <w:rsid w:val="00FE7F0B"/>
    <w:rsid w:val="00FF00B0"/>
    <w:rsid w:val="00FF016D"/>
    <w:rsid w:val="00FF0905"/>
    <w:rsid w:val="00FF0B24"/>
    <w:rsid w:val="00FF0CFC"/>
    <w:rsid w:val="00FF16F0"/>
    <w:rsid w:val="00FF198A"/>
    <w:rsid w:val="00FF1F24"/>
    <w:rsid w:val="00FF22CD"/>
    <w:rsid w:val="00FF32C3"/>
    <w:rsid w:val="00FF36D3"/>
    <w:rsid w:val="00FF3822"/>
    <w:rsid w:val="00FF3D5F"/>
    <w:rsid w:val="00FF3DED"/>
    <w:rsid w:val="00FF43E8"/>
    <w:rsid w:val="00FF490E"/>
    <w:rsid w:val="00FF4BB9"/>
    <w:rsid w:val="00FF4D84"/>
    <w:rsid w:val="00FF4F0F"/>
    <w:rsid w:val="00FF519B"/>
    <w:rsid w:val="00FF5516"/>
    <w:rsid w:val="00FF63FF"/>
    <w:rsid w:val="00FF704B"/>
    <w:rsid w:val="00FF7066"/>
    <w:rsid w:val="00FF7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iPriority="99" w:unhideWhenUsed="0" w:qFormat="1"/>
    <w:lsdException w:name="heading 6" w:semiHidden="0" w:uiPriority="99" w:unhideWhenUsed="0" w:qFormat="1"/>
    <w:lsdException w:name="heading 7" w:semiHidden="0" w:uiPriority="99" w:unhideWhenUsed="0" w:qFormat="1"/>
    <w:lsdException w:name="heading 8" w:semiHidden="0" w:uiPriority="99" w:unhideWhenUsed="0" w:qFormat="1"/>
    <w:lsdException w:name="heading 9" w:semiHidden="0" w:uiPriority="99" w:unhideWhenUsed="0" w:qFormat="1"/>
    <w:lsdException w:name="index 1" w:semiHidden="0" w:uiPriority="99" w:unhideWhenUsed="0"/>
    <w:lsdException w:name="index 2" w:semiHidden="0" w:uiPriority="99" w:unhideWhenUsed="0"/>
    <w:lsdException w:name="index 3" w:semiHidden="0" w:uiPriority="99" w:unhideWhenUsed="0"/>
    <w:lsdException w:name="index 4" w:semiHidden="0" w:uiPriority="99" w:unhideWhenUsed="0"/>
    <w:lsdException w:name="index 5" w:semiHidden="0" w:uiPriority="99" w:unhideWhenUsed="0"/>
    <w:lsdException w:name="index 6" w:semiHidden="0" w:uiPriority="99" w:unhideWhenUsed="0"/>
    <w:lsdException w:name="index 7" w:semiHidden="0" w:uiPriority="99" w:unhideWhenUsed="0"/>
    <w:lsdException w:name="index 8" w:semiHidden="0" w:uiPriority="99" w:unhideWhenUsed="0"/>
    <w:lsdException w:name="index 9" w:semiHidden="0" w:uiPriority="99" w:unhideWhenUsed="0"/>
    <w:lsdException w:name="toc 1" w:semiHidden="0" w:uiPriority="99" w:unhideWhenUsed="0"/>
    <w:lsdException w:name="toc 2" w:semiHidden="0" w:uiPriority="99" w:unhideWhenUsed="0"/>
    <w:lsdException w:name="toc 3" w:semiHidden="0" w:uiPriority="99" w:unhideWhenUsed="0"/>
    <w:lsdException w:name="toc 4" w:semiHidden="0" w:uiPriority="99" w:unhideWhenUsed="0"/>
    <w:lsdException w:name="toc 5" w:semiHidden="0" w:uiPriority="99" w:unhideWhenUsed="0"/>
    <w:lsdException w:name="toc 6" w:semiHidden="0" w:uiPriority="99" w:unhideWhenUsed="0"/>
    <w:lsdException w:name="toc 7" w:semiHidden="0" w:uiPriority="99" w:unhideWhenUsed="0"/>
    <w:lsdException w:name="toc 8" w:semiHidden="0" w:uiPriority="99" w:unhideWhenUsed="0"/>
    <w:lsdException w:name="toc 9" w:semiHidden="0" w:uiPriority="99" w:unhideWhenUsed="0"/>
    <w:lsdException w:name="Normal Indent" w:semiHidden="0" w:uiPriority="99" w:unhideWhenUsed="0"/>
    <w:lsdException w:name="footnote text" w:semiHidden="0" w:unhideWhenUsed="0"/>
    <w:lsdException w:name="annotation text" w:semiHidden="0" w:uiPriority="99" w:unhideWhenUsed="0"/>
    <w:lsdException w:name="header" w:semiHidden="0" w:uiPriority="99" w:unhideWhenUsed="0"/>
    <w:lsdException w:name="footer" w:semiHidden="0" w:uiPriority="99" w:unhideWhenUsed="0"/>
    <w:lsdException w:name="index heading" w:semiHidden="0" w:unhideWhenUsed="0"/>
    <w:lsdException w:name="caption" w:semiHidden="0" w:uiPriority="99" w:unhideWhenUsed="0" w:qFormat="1"/>
    <w:lsdException w:name="table of figures" w:semiHidden="0" w:uiPriority="99" w:unhideWhenUsed="0"/>
    <w:lsdException w:name="envelope address" w:semiHidden="0" w:unhideWhenUsed="0"/>
    <w:lsdException w:name="envelope return" w:semiHidden="0" w:unhideWhenUsed="0"/>
    <w:lsdException w:name="footnote reference" w:semiHidden="0" w:uiPriority="99" w:unhideWhenUsed="0"/>
    <w:lsdException w:name="annotation reference" w:semiHidden="0" w:uiPriority="99" w:unhideWhenUsed="0"/>
    <w:lsdException w:name="line number" w:semiHidden="0" w:unhideWhenUsed="0"/>
    <w:lsdException w:name="page number" w:semiHidden="0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semiHidden="0" w:uiPriority="99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iPriority="99" w:unhideWhenUsed="0"/>
    <w:lsdException w:name="List Bullet 3" w:semiHidden="0" w:uiPriority="99" w:unhideWhenUsed="0"/>
    <w:lsdException w:name="List Bullet 4" w:semiHidden="0" w:uiPriority="99" w:unhideWhenUsed="0"/>
    <w:lsdException w:name="List Bullet 5" w:semiHidden="0" w:uiPriority="99" w:unhideWhenUsed="0"/>
    <w:lsdException w:name="List Number 2" w:semiHidden="0" w:uiPriority="99" w:unhideWhenUsed="0"/>
    <w:lsdException w:name="List Number 3" w:semiHidden="0" w:uiPriority="99" w:unhideWhenUsed="0"/>
    <w:lsdException w:name="List Number 4" w:semiHidden="0" w:uiPriority="99" w:unhideWhenUsed="0"/>
    <w:lsdException w:name="List Number 5" w:semiHidden="0" w:uiPriority="99" w:unhideWhenUsed="0"/>
    <w:lsdException w:name="Title" w:semiHidden="0" w:unhideWhenUsed="0" w:qFormat="1"/>
    <w:lsdException w:name="Closing" w:semiHidden="0" w:unhideWhenUsed="0"/>
    <w:lsdException w:name="Signature" w:semiHidden="0" w:uiPriority="99" w:unhideWhenUsed="0"/>
    <w:lsdException w:name="Default Paragraph Font" w:semiHidden="0" w:unhideWhenUsed="0"/>
    <w:lsdException w:name="Body Text" w:semiHidden="0" w:unhideWhenUsed="0"/>
    <w:lsdException w:name="Body Text Indent" w:semiHidden="0" w:uiPriority="99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First Indent 2" w:semiHidden="0" w:uiPriority="99" w:unhideWhenUsed="0"/>
    <w:lsdException w:name="Note Heading" w:semiHidden="0" w:unhideWhenUsed="0"/>
    <w:lsdException w:name="Body Text 2" w:semiHidden="0" w:unhideWhenUsed="0"/>
    <w:lsdException w:name="Body Text 3" w:semiHidden="0" w:uiPriority="99" w:unhideWhenUsed="0"/>
    <w:lsdException w:name="Body Text Indent 2" w:semiHidden="0" w:uiPriority="99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iPriority="99" w:unhideWhenUsed="0" w:qFormat="1"/>
    <w:lsdException w:name="Emphasis" w:semiHidden="0" w:unhideWhenUsed="0" w:qFormat="1"/>
    <w:lsdException w:name="Document Map" w:semiHidden="0" w:uiPriority="99" w:unhideWhenUsed="0"/>
    <w:lsdException w:name="Plain Text" w:semiHidden="0" w:uiPriority="99" w:unhideWhenUsed="0"/>
    <w:lsdException w:name="E-mail Signature" w:semiHidden="0" w:unhideWhenUsed="0"/>
    <w:lsdException w:name="HTML Top of Form" w:semiHidden="0" w:unhideWhenUsed="0"/>
    <w:lsdException w:name="HTML Bottom of Form" w:semiHidden="0" w:unhideWhenUsed="0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annotation subject" w:semiHidden="0" w:uiPriority="99" w:unhideWhenUsed="0"/>
    <w:lsdException w:name="No List" w:semiHidden="0" w:uiPriority="99" w:unhideWhenUsed="0"/>
    <w:lsdException w:name="Outline List 1" w:semiHidden="0" w:unhideWhenUsed="0"/>
    <w:lsdException w:name="Outline List 2" w:semiHidden="0" w:unhideWhenUsed="0"/>
    <w:lsdException w:name="Outline List 3" w:semiHidden="0" w:unhideWhenUsed="0"/>
    <w:lsdException w:name="Balloon Text" w:semiHidden="0" w:uiPriority="99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5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jc w:val="both"/>
      <w:outlineLvl w:val="7"/>
    </w:pPr>
    <w:rPr>
      <w:rFonts w:ascii="Times New Roman" w:hAnsi="Times New Roman"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both"/>
      <w:outlineLvl w:val="8"/>
    </w:pPr>
    <w:rPr>
      <w:rFonts w:ascii="Times New Roman" w:hAnsi="Times New Roman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paragraph" w:customStyle="1" w:styleId="a2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Before:  3 pt,Line spacing:  At l...,a4 + 8 pt,(Complex) + 8 pt,(Complex),Thai Distribute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C408F0"/>
    <w:rPr>
      <w:rFonts w:ascii="Courier New" w:hAnsi="Courier New"/>
      <w:szCs w:val="25"/>
      <w:lang w:val="en-US" w:eastAsia="en-US" w:bidi="th-TH"/>
    </w:rPr>
  </w:style>
  <w:style w:type="paragraph" w:styleId="MacroText">
    <w:name w:val="macro"/>
    <w:link w:val="MacroTextChar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Cs w:val="25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character" w:customStyle="1" w:styleId="Heading2Char1">
    <w:name w:val="Heading 2 Char1"/>
    <w:rsid w:val="00167D4C"/>
    <w:rPr>
      <w:rFonts w:ascii="Arial" w:hAnsi="Arial"/>
      <w:b/>
      <w:bCs/>
      <w:sz w:val="18"/>
      <w:szCs w:val="18"/>
      <w:lang w:val="en-US" w:eastAsia="en-US" w:bidi="th-TH"/>
    </w:rPr>
  </w:style>
  <w:style w:type="character" w:styleId="FootnoteReference">
    <w:name w:val="footnote reference"/>
    <w:uiPriority w:val="99"/>
    <w:unhideWhenUsed/>
    <w:rsid w:val="007255DC"/>
    <w:rPr>
      <w:vertAlign w:val="superscript"/>
    </w:rPr>
  </w:style>
  <w:style w:type="character" w:customStyle="1" w:styleId="HeaderChar1">
    <w:name w:val="Header Char1"/>
    <w:rsid w:val="0018729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187291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187291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iPriority="99" w:unhideWhenUsed="0" w:qFormat="1"/>
    <w:lsdException w:name="heading 6" w:semiHidden="0" w:uiPriority="99" w:unhideWhenUsed="0" w:qFormat="1"/>
    <w:lsdException w:name="heading 7" w:semiHidden="0" w:uiPriority="99" w:unhideWhenUsed="0" w:qFormat="1"/>
    <w:lsdException w:name="heading 8" w:semiHidden="0" w:uiPriority="99" w:unhideWhenUsed="0" w:qFormat="1"/>
    <w:lsdException w:name="heading 9" w:semiHidden="0" w:uiPriority="99" w:unhideWhenUsed="0" w:qFormat="1"/>
    <w:lsdException w:name="index 1" w:semiHidden="0" w:uiPriority="99" w:unhideWhenUsed="0"/>
    <w:lsdException w:name="index 2" w:semiHidden="0" w:uiPriority="99" w:unhideWhenUsed="0"/>
    <w:lsdException w:name="index 3" w:semiHidden="0" w:uiPriority="99" w:unhideWhenUsed="0"/>
    <w:lsdException w:name="index 4" w:semiHidden="0" w:uiPriority="99" w:unhideWhenUsed="0"/>
    <w:lsdException w:name="index 5" w:semiHidden="0" w:uiPriority="99" w:unhideWhenUsed="0"/>
    <w:lsdException w:name="index 6" w:semiHidden="0" w:uiPriority="99" w:unhideWhenUsed="0"/>
    <w:lsdException w:name="index 7" w:semiHidden="0" w:uiPriority="99" w:unhideWhenUsed="0"/>
    <w:lsdException w:name="index 8" w:semiHidden="0" w:uiPriority="99" w:unhideWhenUsed="0"/>
    <w:lsdException w:name="index 9" w:semiHidden="0" w:uiPriority="99" w:unhideWhenUsed="0"/>
    <w:lsdException w:name="toc 1" w:semiHidden="0" w:uiPriority="99" w:unhideWhenUsed="0"/>
    <w:lsdException w:name="toc 2" w:semiHidden="0" w:uiPriority="99" w:unhideWhenUsed="0"/>
    <w:lsdException w:name="toc 3" w:semiHidden="0" w:uiPriority="99" w:unhideWhenUsed="0"/>
    <w:lsdException w:name="toc 4" w:semiHidden="0" w:uiPriority="99" w:unhideWhenUsed="0"/>
    <w:lsdException w:name="toc 5" w:semiHidden="0" w:uiPriority="99" w:unhideWhenUsed="0"/>
    <w:lsdException w:name="toc 6" w:semiHidden="0" w:uiPriority="99" w:unhideWhenUsed="0"/>
    <w:lsdException w:name="toc 7" w:semiHidden="0" w:uiPriority="99" w:unhideWhenUsed="0"/>
    <w:lsdException w:name="toc 8" w:semiHidden="0" w:uiPriority="99" w:unhideWhenUsed="0"/>
    <w:lsdException w:name="toc 9" w:semiHidden="0" w:uiPriority="99" w:unhideWhenUsed="0"/>
    <w:lsdException w:name="Normal Indent" w:semiHidden="0" w:uiPriority="99" w:unhideWhenUsed="0"/>
    <w:lsdException w:name="footnote text" w:semiHidden="0" w:unhideWhenUsed="0"/>
    <w:lsdException w:name="annotation text" w:semiHidden="0" w:uiPriority="99" w:unhideWhenUsed="0"/>
    <w:lsdException w:name="header" w:semiHidden="0" w:uiPriority="99" w:unhideWhenUsed="0"/>
    <w:lsdException w:name="footer" w:semiHidden="0" w:uiPriority="99" w:unhideWhenUsed="0"/>
    <w:lsdException w:name="index heading" w:semiHidden="0" w:unhideWhenUsed="0"/>
    <w:lsdException w:name="caption" w:semiHidden="0" w:uiPriority="99" w:unhideWhenUsed="0" w:qFormat="1"/>
    <w:lsdException w:name="table of figures" w:semiHidden="0" w:uiPriority="99" w:unhideWhenUsed="0"/>
    <w:lsdException w:name="envelope address" w:semiHidden="0" w:unhideWhenUsed="0"/>
    <w:lsdException w:name="envelope return" w:semiHidden="0" w:unhideWhenUsed="0"/>
    <w:lsdException w:name="footnote reference" w:semiHidden="0" w:uiPriority="99" w:unhideWhenUsed="0"/>
    <w:lsdException w:name="annotation reference" w:semiHidden="0" w:uiPriority="99" w:unhideWhenUsed="0"/>
    <w:lsdException w:name="line number" w:semiHidden="0" w:unhideWhenUsed="0"/>
    <w:lsdException w:name="page number" w:semiHidden="0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semiHidden="0" w:uiPriority="99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iPriority="99" w:unhideWhenUsed="0"/>
    <w:lsdException w:name="List Bullet 3" w:semiHidden="0" w:uiPriority="99" w:unhideWhenUsed="0"/>
    <w:lsdException w:name="List Bullet 4" w:semiHidden="0" w:uiPriority="99" w:unhideWhenUsed="0"/>
    <w:lsdException w:name="List Bullet 5" w:semiHidden="0" w:uiPriority="99" w:unhideWhenUsed="0"/>
    <w:lsdException w:name="List Number 2" w:semiHidden="0" w:uiPriority="99" w:unhideWhenUsed="0"/>
    <w:lsdException w:name="List Number 3" w:semiHidden="0" w:uiPriority="99" w:unhideWhenUsed="0"/>
    <w:lsdException w:name="List Number 4" w:semiHidden="0" w:uiPriority="99" w:unhideWhenUsed="0"/>
    <w:lsdException w:name="List Number 5" w:semiHidden="0" w:uiPriority="99" w:unhideWhenUsed="0"/>
    <w:lsdException w:name="Title" w:semiHidden="0" w:unhideWhenUsed="0" w:qFormat="1"/>
    <w:lsdException w:name="Closing" w:semiHidden="0" w:unhideWhenUsed="0"/>
    <w:lsdException w:name="Signature" w:semiHidden="0" w:uiPriority="99" w:unhideWhenUsed="0"/>
    <w:lsdException w:name="Default Paragraph Font" w:semiHidden="0" w:unhideWhenUsed="0"/>
    <w:lsdException w:name="Body Text" w:semiHidden="0" w:unhideWhenUsed="0"/>
    <w:lsdException w:name="Body Text Indent" w:semiHidden="0" w:uiPriority="99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First Indent 2" w:semiHidden="0" w:uiPriority="99" w:unhideWhenUsed="0"/>
    <w:lsdException w:name="Note Heading" w:semiHidden="0" w:unhideWhenUsed="0"/>
    <w:lsdException w:name="Body Text 2" w:semiHidden="0" w:unhideWhenUsed="0"/>
    <w:lsdException w:name="Body Text 3" w:semiHidden="0" w:uiPriority="99" w:unhideWhenUsed="0"/>
    <w:lsdException w:name="Body Text Indent 2" w:semiHidden="0" w:uiPriority="99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iPriority="99" w:unhideWhenUsed="0" w:qFormat="1"/>
    <w:lsdException w:name="Emphasis" w:semiHidden="0" w:unhideWhenUsed="0" w:qFormat="1"/>
    <w:lsdException w:name="Document Map" w:semiHidden="0" w:uiPriority="99" w:unhideWhenUsed="0"/>
    <w:lsdException w:name="Plain Text" w:semiHidden="0" w:uiPriority="99" w:unhideWhenUsed="0"/>
    <w:lsdException w:name="E-mail Signature" w:semiHidden="0" w:unhideWhenUsed="0"/>
    <w:lsdException w:name="HTML Top of Form" w:semiHidden="0" w:unhideWhenUsed="0"/>
    <w:lsdException w:name="HTML Bottom of Form" w:semiHidden="0" w:unhideWhenUsed="0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annotation subject" w:semiHidden="0" w:uiPriority="99" w:unhideWhenUsed="0"/>
    <w:lsdException w:name="No List" w:semiHidden="0" w:uiPriority="99" w:unhideWhenUsed="0"/>
    <w:lsdException w:name="Outline List 1" w:semiHidden="0" w:unhideWhenUsed="0"/>
    <w:lsdException w:name="Outline List 2" w:semiHidden="0" w:unhideWhenUsed="0"/>
    <w:lsdException w:name="Outline List 3" w:semiHidden="0" w:unhideWhenUsed="0"/>
    <w:lsdException w:name="Balloon Text" w:semiHidden="0" w:uiPriority="99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5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jc w:val="both"/>
      <w:outlineLvl w:val="7"/>
    </w:pPr>
    <w:rPr>
      <w:rFonts w:ascii="Times New Roman" w:hAnsi="Times New Roman"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both"/>
      <w:outlineLvl w:val="8"/>
    </w:pPr>
    <w:rPr>
      <w:rFonts w:ascii="Times New Roman" w:hAnsi="Times New Roman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paragraph" w:customStyle="1" w:styleId="a2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Before:  3 pt,Line spacing:  At l...,a4 + 8 pt,(Complex) + 8 pt,(Complex),Thai Distribute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C408F0"/>
    <w:rPr>
      <w:rFonts w:ascii="Courier New" w:hAnsi="Courier New"/>
      <w:szCs w:val="25"/>
      <w:lang w:val="en-US" w:eastAsia="en-US" w:bidi="th-TH"/>
    </w:rPr>
  </w:style>
  <w:style w:type="paragraph" w:styleId="MacroText">
    <w:name w:val="macro"/>
    <w:link w:val="MacroTextChar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Cs w:val="25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character" w:customStyle="1" w:styleId="Heading2Char1">
    <w:name w:val="Heading 2 Char1"/>
    <w:rsid w:val="00167D4C"/>
    <w:rPr>
      <w:rFonts w:ascii="Arial" w:hAnsi="Arial"/>
      <w:b/>
      <w:bCs/>
      <w:sz w:val="18"/>
      <w:szCs w:val="18"/>
      <w:lang w:val="en-US" w:eastAsia="en-US" w:bidi="th-TH"/>
    </w:rPr>
  </w:style>
  <w:style w:type="character" w:styleId="FootnoteReference">
    <w:name w:val="footnote reference"/>
    <w:uiPriority w:val="99"/>
    <w:unhideWhenUsed/>
    <w:rsid w:val="007255DC"/>
    <w:rPr>
      <w:vertAlign w:val="superscript"/>
    </w:rPr>
  </w:style>
  <w:style w:type="character" w:customStyle="1" w:styleId="HeaderChar1">
    <w:name w:val="Header Char1"/>
    <w:rsid w:val="0018729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187291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187291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5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579ED0-C92B-4C01-BBD9-BB2FB998D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81</TotalTime>
  <Pages>59</Pages>
  <Words>12325</Words>
  <Characters>70258</Characters>
  <Application>Microsoft Office Word</Application>
  <DocSecurity>0</DocSecurity>
  <Lines>585</Lines>
  <Paragraphs>164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บริษัท ทรอปิคอลแคนนิ่ง (ประเทศไทย) จำกัด (มหาชน)</vt:lpstr>
      <vt:lpstr>    สำรองตามกฎหมาย    </vt:lpstr>
    </vt:vector>
  </TitlesOfParts>
  <Company>KPMG</Company>
  <LinksUpToDate>false</LinksUpToDate>
  <CharactersWithSpaces>82419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ทรอปิคอลแคนนิ่ง (ประเทศไทย) จำกัด (มหาชน)</dc:title>
  <dc:creator>tadsong_h22</dc:creator>
  <cp:lastModifiedBy>Sakchai</cp:lastModifiedBy>
  <cp:revision>6</cp:revision>
  <cp:lastPrinted>2019-02-26T08:00:00Z</cp:lastPrinted>
  <dcterms:created xsi:type="dcterms:W3CDTF">2019-02-26T06:30:00Z</dcterms:created>
  <dcterms:modified xsi:type="dcterms:W3CDTF">2019-02-26T08:27:00Z</dcterms:modified>
</cp:coreProperties>
</file>