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D9F" w:rsidRPr="00C7524A" w:rsidRDefault="00F17D9F" w:rsidP="00E27FCD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C7524A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F17D9F" w:rsidRPr="0026546F" w:rsidRDefault="00F17D9F" w:rsidP="00F17D9F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  <w:cs/>
        </w:rPr>
      </w:pPr>
    </w:p>
    <w:p w:rsidR="005907D2" w:rsidRDefault="00B5065E" w:rsidP="004E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3DCA">
        <w:rPr>
          <w:rFonts w:ascii="Angsana New" w:hAnsi="Angsana New"/>
          <w:sz w:val="30"/>
          <w:szCs w:val="30"/>
          <w:cs/>
        </w:rPr>
        <w:t xml:space="preserve">บริษัท </w:t>
      </w:r>
      <w:r w:rsidR="0033466F" w:rsidRPr="008D3DCA">
        <w:rPr>
          <w:rFonts w:ascii="Angsana New" w:hAnsi="Angsana New"/>
          <w:sz w:val="30"/>
          <w:szCs w:val="30"/>
          <w:cs/>
        </w:rPr>
        <w:t>โอเชี่ยน  คอมเมิรช จำกัด</w:t>
      </w:r>
      <w:r w:rsidR="00C03B30" w:rsidRPr="008D3DCA">
        <w:rPr>
          <w:rFonts w:ascii="Angsana New" w:hAnsi="Angsana New"/>
          <w:sz w:val="30"/>
          <w:szCs w:val="30"/>
          <w:cs/>
        </w:rPr>
        <w:t xml:space="preserve"> (มหาชน)</w:t>
      </w:r>
      <w:r w:rsidR="004E4E7B" w:rsidRPr="008D3DCA">
        <w:rPr>
          <w:rFonts w:ascii="Angsana New" w:hAnsi="Angsana New"/>
          <w:sz w:val="30"/>
          <w:szCs w:val="30"/>
          <w:cs/>
        </w:rPr>
        <w:t xml:space="preserve"> </w:t>
      </w:r>
      <w:r w:rsidRPr="008D3DCA">
        <w:rPr>
          <w:rFonts w:ascii="Angsana New" w:hAnsi="Angsana New"/>
          <w:sz w:val="30"/>
          <w:szCs w:val="30"/>
          <w:cs/>
        </w:rPr>
        <w:t>(</w:t>
      </w:r>
      <w:r w:rsidRPr="008D3DCA">
        <w:rPr>
          <w:rFonts w:ascii="Angsana New" w:hAnsi="Angsana New"/>
          <w:sz w:val="30"/>
          <w:szCs w:val="30"/>
        </w:rPr>
        <w:t>“</w:t>
      </w:r>
      <w:r w:rsidRPr="008D3DCA">
        <w:rPr>
          <w:rFonts w:ascii="Angsana New" w:hAnsi="Angsana New"/>
          <w:sz w:val="30"/>
          <w:szCs w:val="30"/>
          <w:cs/>
        </w:rPr>
        <w:t>บริษัท</w:t>
      </w:r>
      <w:r w:rsidRPr="008D3DCA">
        <w:rPr>
          <w:rFonts w:ascii="Angsana New" w:hAnsi="Angsana New"/>
          <w:sz w:val="30"/>
          <w:szCs w:val="30"/>
        </w:rPr>
        <w:t xml:space="preserve">”) </w:t>
      </w:r>
      <w:r w:rsidR="00BF1A7E" w:rsidRPr="008D3DCA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="00BF1A7E" w:rsidRPr="008D3DCA">
        <w:rPr>
          <w:rFonts w:ascii="Angsana New" w:hAnsi="Angsana New"/>
          <w:sz w:val="30"/>
          <w:szCs w:val="30"/>
        </w:rPr>
        <w:t xml:space="preserve">11 </w:t>
      </w:r>
      <w:r w:rsidR="00BF1A7E" w:rsidRPr="008D3DCA">
        <w:rPr>
          <w:rFonts w:ascii="Angsana New" w:hAnsi="Angsana New"/>
          <w:sz w:val="30"/>
          <w:szCs w:val="30"/>
          <w:cs/>
        </w:rPr>
        <w:t xml:space="preserve">เมษายน </w:t>
      </w:r>
      <w:r w:rsidR="00BF1A7E" w:rsidRPr="008D3DCA">
        <w:rPr>
          <w:rFonts w:ascii="Angsana New" w:hAnsi="Angsana New"/>
          <w:sz w:val="30"/>
          <w:szCs w:val="30"/>
        </w:rPr>
        <w:t xml:space="preserve">2546 </w:t>
      </w:r>
      <w:r w:rsidR="00BF1A7E" w:rsidRPr="008D3DCA">
        <w:rPr>
          <w:rFonts w:ascii="Angsana New" w:hAnsi="Angsana New"/>
          <w:sz w:val="30"/>
          <w:szCs w:val="30"/>
          <w:cs/>
        </w:rPr>
        <w:t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</w:t>
      </w:r>
      <w:r w:rsidR="00BF1A7E" w:rsidRPr="008D3DCA">
        <w:rPr>
          <w:rFonts w:ascii="Angsana New" w:hAnsi="Angsana New"/>
          <w:sz w:val="30"/>
          <w:szCs w:val="30"/>
        </w:rPr>
        <w:t xml:space="preserve"> </w:t>
      </w:r>
      <w:r w:rsidR="00BF1A7E" w:rsidRPr="008D3DCA">
        <w:rPr>
          <w:rFonts w:ascii="Angsana New" w:hAnsi="Angsana New"/>
          <w:sz w:val="30"/>
          <w:szCs w:val="30"/>
          <w:cs/>
        </w:rPr>
        <w:t xml:space="preserve">พ.ศ. </w:t>
      </w:r>
      <w:r w:rsidR="00BF1A7E" w:rsidRPr="008D3DCA">
        <w:rPr>
          <w:rFonts w:ascii="Angsana New" w:hAnsi="Angsana New"/>
          <w:sz w:val="30"/>
          <w:szCs w:val="30"/>
        </w:rPr>
        <w:t>2535</w:t>
      </w:r>
      <w:r w:rsidR="00BF1A7E" w:rsidRPr="008D3DCA">
        <w:rPr>
          <w:rFonts w:ascii="Angsana New" w:hAnsi="Angsana New"/>
          <w:sz w:val="30"/>
          <w:szCs w:val="30"/>
          <w:cs/>
        </w:rPr>
        <w:t xml:space="preserve"> กับกระทรวงพาณิชย์เมื่อวันที่ </w:t>
      </w:r>
      <w:r w:rsidR="00BF1A7E" w:rsidRPr="008D3DCA">
        <w:rPr>
          <w:rFonts w:ascii="Angsana New" w:hAnsi="Angsana New"/>
          <w:sz w:val="30"/>
          <w:szCs w:val="30"/>
        </w:rPr>
        <w:t>16</w:t>
      </w:r>
      <w:r w:rsidR="00BF1A7E" w:rsidRPr="008D3DCA">
        <w:rPr>
          <w:rFonts w:ascii="Angsana New" w:hAnsi="Angsana New"/>
          <w:sz w:val="30"/>
          <w:szCs w:val="30"/>
          <w:cs/>
        </w:rPr>
        <w:t xml:space="preserve"> สิงหาคม 2556 </w:t>
      </w:r>
      <w:r w:rsidR="005907D2" w:rsidRPr="008D3DCA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 เอ็ม</w:t>
      </w:r>
      <w:r w:rsidR="00842BAE" w:rsidRPr="008D3DCA">
        <w:rPr>
          <w:rFonts w:ascii="Angsana New" w:hAnsi="Angsana New"/>
          <w:sz w:val="30"/>
          <w:szCs w:val="30"/>
          <w:cs/>
        </w:rPr>
        <w:t xml:space="preserve"> เอ ไอ เมื่อวันที่ </w:t>
      </w:r>
      <w:r w:rsidR="00C021D1" w:rsidRPr="008D3DCA">
        <w:rPr>
          <w:rFonts w:ascii="Angsana New" w:hAnsi="Angsana New"/>
          <w:sz w:val="30"/>
          <w:szCs w:val="30"/>
        </w:rPr>
        <w:t>2</w:t>
      </w:r>
      <w:r w:rsidR="005907D2" w:rsidRPr="008D3DCA">
        <w:rPr>
          <w:rFonts w:ascii="Angsana New" w:hAnsi="Angsana New"/>
          <w:sz w:val="30"/>
          <w:szCs w:val="30"/>
        </w:rPr>
        <w:t>3</w:t>
      </w:r>
      <w:r w:rsidR="005907D2" w:rsidRPr="008D3DCA">
        <w:rPr>
          <w:rFonts w:ascii="Angsana New" w:hAnsi="Angsana New"/>
          <w:sz w:val="30"/>
          <w:szCs w:val="30"/>
          <w:cs/>
        </w:rPr>
        <w:t xml:space="preserve"> ธันวาคม</w:t>
      </w:r>
      <w:r w:rsidR="00842BAE" w:rsidRPr="008D3DCA">
        <w:rPr>
          <w:rFonts w:ascii="Angsana New" w:hAnsi="Angsana New"/>
          <w:sz w:val="30"/>
          <w:szCs w:val="30"/>
          <w:cs/>
        </w:rPr>
        <w:t xml:space="preserve"> 2556 </w:t>
      </w:r>
    </w:p>
    <w:p w:rsidR="002670AD" w:rsidRPr="002670AD" w:rsidRDefault="002670AD" w:rsidP="004E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670AD" w:rsidRDefault="002670AD" w:rsidP="0026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B1DA3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BB1DA3">
        <w:rPr>
          <w:rFonts w:ascii="Angsana New" w:hAnsi="Angsana New" w:hint="cs"/>
          <w:sz w:val="30"/>
          <w:szCs w:val="30"/>
          <w:cs/>
        </w:rPr>
        <w:t>ดังต่อไปนี้</w:t>
      </w:r>
    </w:p>
    <w:p w:rsidR="00EF3EAB" w:rsidRPr="00EF3EAB" w:rsidRDefault="00EF3EAB" w:rsidP="0026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670AD" w:rsidRDefault="009066C8" w:rsidP="0026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 w:rsidR="002670AD" w:rsidRPr="00BB1DA3">
        <w:rPr>
          <w:rFonts w:ascii="Angsana New" w:hAnsi="Angsana New" w:hint="cs"/>
          <w:sz w:val="30"/>
          <w:szCs w:val="30"/>
          <w:cs/>
        </w:rPr>
        <w:t xml:space="preserve"> </w:t>
      </w:r>
      <w:r w:rsidR="002670AD" w:rsidRPr="00BB1DA3">
        <w:rPr>
          <w:rFonts w:ascii="Angsana New" w:hAnsi="Angsana New" w:hint="cs"/>
          <w:sz w:val="30"/>
          <w:szCs w:val="30"/>
          <w:cs/>
        </w:rPr>
        <w:tab/>
      </w:r>
      <w:r w:rsidR="007C2B69">
        <w:rPr>
          <w:rFonts w:ascii="Angsana New" w:hAnsi="Angsana New" w:hint="cs"/>
          <w:sz w:val="30"/>
          <w:szCs w:val="30"/>
          <w:cs/>
        </w:rPr>
        <w:t>ผลิตและซื้อขายผลิตภัณฑ์กลุ่มชิ้นส่วน และผลิตภัณฑ์ก๊อกน้ำ</w:t>
      </w:r>
      <w:r w:rsidR="002670AD" w:rsidRPr="00BB1DA3">
        <w:rPr>
          <w:rFonts w:ascii="Angsana New" w:hAnsi="Angsana New" w:hint="cs"/>
          <w:sz w:val="30"/>
          <w:szCs w:val="30"/>
          <w:cs/>
        </w:rPr>
        <w:t xml:space="preserve"> </w:t>
      </w:r>
      <w:r w:rsidR="00812C01">
        <w:rPr>
          <w:rFonts w:ascii="Angsana New" w:hAnsi="Angsana New" w:hint="cs"/>
          <w:sz w:val="30"/>
          <w:szCs w:val="30"/>
          <w:cs/>
        </w:rPr>
        <w:t xml:space="preserve">(“ผลิตภัณฑ์ก๊อกน้ำ”) </w:t>
      </w:r>
      <w:r w:rsidR="002670AD" w:rsidRPr="00BB1DA3">
        <w:rPr>
          <w:rFonts w:ascii="Angsana New" w:hAnsi="Angsana New" w:hint="cs"/>
          <w:sz w:val="30"/>
          <w:szCs w:val="30"/>
          <w:cs/>
        </w:rPr>
        <w:t xml:space="preserve">และ </w:t>
      </w:r>
    </w:p>
    <w:p w:rsidR="00EF3EAB" w:rsidRPr="00EF3EAB" w:rsidRDefault="00EF3EAB" w:rsidP="0026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2670AD" w:rsidRPr="008D3DCA" w:rsidRDefault="009066C8" w:rsidP="0026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 w:rsidR="002670AD" w:rsidRPr="00BB1DA3">
        <w:rPr>
          <w:rFonts w:ascii="Angsana New" w:hAnsi="Angsana New" w:hint="cs"/>
          <w:sz w:val="30"/>
          <w:szCs w:val="30"/>
          <w:cs/>
        </w:rPr>
        <w:tab/>
      </w:r>
      <w:r w:rsidR="0094325F">
        <w:rPr>
          <w:rFonts w:ascii="Angsana New" w:hAnsi="Angsana New" w:hint="cs"/>
          <w:szCs w:val="30"/>
          <w:cs/>
        </w:rPr>
        <w:t xml:space="preserve">ซื้อขายน้ำมันปาล์มดิบ </w:t>
      </w:r>
      <w:r w:rsidR="0094325F" w:rsidRPr="0094325F">
        <w:rPr>
          <w:rFonts w:ascii="Angsana New" w:hAnsi="Angsana New"/>
          <w:sz w:val="30"/>
          <w:szCs w:val="30"/>
        </w:rPr>
        <w:t>(CPOA)</w:t>
      </w:r>
      <w:r w:rsidR="0094325F">
        <w:rPr>
          <w:rFonts w:ascii="Angsana New" w:hAnsi="Angsana New"/>
          <w:szCs w:val="30"/>
        </w:rPr>
        <w:t xml:space="preserve"> </w:t>
      </w:r>
      <w:r w:rsidR="0094325F">
        <w:rPr>
          <w:rFonts w:ascii="Angsana New" w:hAnsi="Angsana New" w:hint="cs"/>
          <w:szCs w:val="30"/>
          <w:cs/>
        </w:rPr>
        <w:t>สำหรับไบโอดีเซลและน้ำมันเพื่อการบริโภค</w:t>
      </w:r>
      <w:r w:rsidR="002670AD" w:rsidRPr="00BB1DA3">
        <w:rPr>
          <w:rFonts w:ascii="Angsana New" w:hAnsi="Angsana New"/>
          <w:sz w:val="30"/>
          <w:szCs w:val="30"/>
        </w:rPr>
        <w:t xml:space="preserve"> </w:t>
      </w:r>
      <w:r w:rsidR="00BB1DA3">
        <w:rPr>
          <w:rFonts w:ascii="Angsana New" w:hAnsi="Angsana New" w:hint="cs"/>
          <w:sz w:val="30"/>
          <w:szCs w:val="30"/>
          <w:cs/>
        </w:rPr>
        <w:t>(</w:t>
      </w:r>
      <w:r w:rsidR="002670AD" w:rsidRPr="00BB1DA3">
        <w:rPr>
          <w:rFonts w:ascii="Angsana New" w:hAnsi="Angsana New" w:hint="cs"/>
          <w:sz w:val="30"/>
          <w:szCs w:val="30"/>
          <w:cs/>
        </w:rPr>
        <w:t>เริ่มในเดือนตุลาคม 2561</w:t>
      </w:r>
      <w:r w:rsidR="00BB1DA3">
        <w:rPr>
          <w:rFonts w:ascii="Angsana New" w:hAnsi="Angsana New"/>
          <w:sz w:val="30"/>
          <w:szCs w:val="30"/>
        </w:rPr>
        <w:t>)</w:t>
      </w:r>
    </w:p>
    <w:p w:rsidR="005907D2" w:rsidRPr="005907D2" w:rsidRDefault="005907D2" w:rsidP="004E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C600E" w:rsidRPr="009A7644" w:rsidRDefault="00BC600E" w:rsidP="00BC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D7E18">
        <w:rPr>
          <w:rFonts w:ascii="Angsana New" w:hAnsi="Angsana New" w:hint="cs"/>
          <w:sz w:val="30"/>
          <w:szCs w:val="30"/>
          <w:cs/>
        </w:rPr>
        <w:t>โดยมีสำนักงานและโรงงานตั้งอยู่ที่</w:t>
      </w:r>
    </w:p>
    <w:p w:rsidR="000052AC" w:rsidRPr="009A2F59" w:rsidRDefault="000052AC" w:rsidP="000052AC">
      <w:pPr>
        <w:tabs>
          <w:tab w:val="left" w:pos="-90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4768" w:type="pct"/>
        <w:tblInd w:w="108" w:type="dxa"/>
        <w:tblLayout w:type="fixed"/>
        <w:tblLook w:val="0000"/>
      </w:tblPr>
      <w:tblGrid>
        <w:gridCol w:w="1560"/>
        <w:gridCol w:w="283"/>
        <w:gridCol w:w="7398"/>
      </w:tblGrid>
      <w:tr w:rsidR="000052AC" w:rsidRPr="009A2F59" w:rsidTr="00584699">
        <w:tc>
          <w:tcPr>
            <w:tcW w:w="844" w:type="pct"/>
          </w:tcPr>
          <w:p w:rsidR="000052AC" w:rsidRPr="008D3DCA" w:rsidRDefault="000052AC" w:rsidP="009B1AC5">
            <w:pPr>
              <w:tabs>
                <w:tab w:val="left" w:pos="540"/>
              </w:tabs>
              <w:ind w:left="-108" w:right="3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3DCA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3" w:type="pct"/>
          </w:tcPr>
          <w:p w:rsidR="000052AC" w:rsidRPr="008D3DCA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3DCA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4003" w:type="pct"/>
          </w:tcPr>
          <w:p w:rsidR="000052AC" w:rsidRPr="008D3DCA" w:rsidRDefault="000052AC" w:rsidP="00584699">
            <w:pPr>
              <w:tabs>
                <w:tab w:val="left" w:pos="540"/>
              </w:tabs>
              <w:ind w:right="-56"/>
              <w:rPr>
                <w:rFonts w:ascii="Angsana New" w:hAnsi="Angsana New"/>
                <w:sz w:val="30"/>
                <w:szCs w:val="30"/>
                <w:cs/>
              </w:rPr>
            </w:pPr>
            <w:r w:rsidRPr="008D3DCA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692F7E" w:rsidRPr="008D3DCA">
              <w:rPr>
                <w:rFonts w:ascii="Angsana New" w:hAnsi="Angsana New"/>
                <w:sz w:val="30"/>
                <w:szCs w:val="30"/>
              </w:rPr>
              <w:t>148/1</w:t>
            </w:r>
            <w:r w:rsidRPr="008D3D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BDA" w:rsidRPr="008D3DCA">
              <w:rPr>
                <w:rFonts w:ascii="Angsana New" w:hAnsi="Angsana New"/>
                <w:sz w:val="30"/>
                <w:szCs w:val="30"/>
                <w:cs/>
              </w:rPr>
              <w:t>ซอย</w:t>
            </w:r>
            <w:r w:rsidRPr="008D3DCA">
              <w:rPr>
                <w:rFonts w:ascii="Angsana New" w:hAnsi="Angsana New"/>
                <w:sz w:val="30"/>
                <w:szCs w:val="30"/>
                <w:cs/>
              </w:rPr>
              <w:t xml:space="preserve">รามอินทรา </w:t>
            </w:r>
            <w:r w:rsidRPr="008D3DCA">
              <w:rPr>
                <w:rFonts w:ascii="Angsana New" w:hAnsi="Angsana New"/>
                <w:sz w:val="30"/>
                <w:szCs w:val="30"/>
              </w:rPr>
              <w:t>14</w:t>
            </w:r>
            <w:r w:rsidR="00203BDA" w:rsidRPr="008D3D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BDA" w:rsidRPr="008D3DCA">
              <w:rPr>
                <w:rFonts w:ascii="Angsana New" w:hAnsi="Angsana New"/>
                <w:sz w:val="30"/>
                <w:szCs w:val="30"/>
                <w:cs/>
              </w:rPr>
              <w:t>ถนนรามอินทรา</w:t>
            </w:r>
            <w:r w:rsidRPr="008D3DCA">
              <w:rPr>
                <w:rFonts w:ascii="Angsana New" w:hAnsi="Angsana New"/>
                <w:sz w:val="30"/>
                <w:szCs w:val="30"/>
                <w:cs/>
              </w:rPr>
              <w:t xml:space="preserve"> แขวงท่าแร้ง เขตบางเขน </w:t>
            </w:r>
            <w:r w:rsidR="00584699" w:rsidRPr="008D3DCA">
              <w:rPr>
                <w:rFonts w:ascii="Angsana New" w:hAnsi="Angsana New"/>
                <w:sz w:val="30"/>
                <w:szCs w:val="30"/>
                <w:cs/>
              </w:rPr>
              <w:t>กรุงเทพมหานคร</w:t>
            </w:r>
          </w:p>
        </w:tc>
      </w:tr>
      <w:tr w:rsidR="000052AC" w:rsidRPr="009A2F59" w:rsidTr="00584699">
        <w:tc>
          <w:tcPr>
            <w:tcW w:w="844" w:type="pct"/>
          </w:tcPr>
          <w:p w:rsidR="000052AC" w:rsidRPr="008D3DCA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0052AC" w:rsidRPr="008D3DCA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3" w:type="pct"/>
          </w:tcPr>
          <w:p w:rsidR="000052AC" w:rsidRPr="008D3DCA" w:rsidRDefault="000052AC" w:rsidP="000052AC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3DCA">
              <w:rPr>
                <w:rFonts w:ascii="Angsana New" w:hAnsi="Angsana New"/>
                <w:sz w:val="30"/>
                <w:szCs w:val="30"/>
              </w:rPr>
              <w:t>10230</w:t>
            </w:r>
          </w:p>
        </w:tc>
      </w:tr>
      <w:tr w:rsidR="000052AC" w:rsidRPr="009A2F59" w:rsidTr="00584699">
        <w:tc>
          <w:tcPr>
            <w:tcW w:w="844" w:type="pct"/>
          </w:tcPr>
          <w:p w:rsidR="000052AC" w:rsidRPr="008D3DCA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" w:type="pct"/>
          </w:tcPr>
          <w:p w:rsidR="000052AC" w:rsidRPr="008D3DCA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03" w:type="pct"/>
          </w:tcPr>
          <w:p w:rsidR="000052AC" w:rsidRPr="008D3DCA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052AC" w:rsidRPr="009A2F59" w:rsidTr="00584699">
        <w:tc>
          <w:tcPr>
            <w:tcW w:w="844" w:type="pct"/>
          </w:tcPr>
          <w:p w:rsidR="000052AC" w:rsidRPr="008D3DCA" w:rsidRDefault="000052AC" w:rsidP="009B1AC5">
            <w:pPr>
              <w:tabs>
                <w:tab w:val="left" w:pos="540"/>
              </w:tabs>
              <w:ind w:left="-108" w:right="3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3DCA">
              <w:rPr>
                <w:rFonts w:ascii="Angsana New" w:hAnsi="Angsana New"/>
                <w:sz w:val="30"/>
                <w:szCs w:val="30"/>
                <w:cs/>
              </w:rPr>
              <w:t>โรงงานผลิต</w:t>
            </w:r>
          </w:p>
        </w:tc>
        <w:tc>
          <w:tcPr>
            <w:tcW w:w="153" w:type="pct"/>
          </w:tcPr>
          <w:p w:rsidR="000052AC" w:rsidRPr="008D3DCA" w:rsidRDefault="000052AC" w:rsidP="008D77F1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3DCA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4003" w:type="pct"/>
          </w:tcPr>
          <w:p w:rsidR="000052AC" w:rsidRPr="00BC600E" w:rsidRDefault="00BC600E" w:rsidP="00DE2EA7">
            <w:pPr>
              <w:tabs>
                <w:tab w:val="left" w:pos="540"/>
              </w:tabs>
              <w:ind w:right="393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D7E18">
              <w:rPr>
                <w:rFonts w:ascii="Angsana New" w:hAnsi="Angsana New" w:hint="cs"/>
                <w:sz w:val="30"/>
                <w:szCs w:val="30"/>
                <w:cs/>
              </w:rPr>
              <w:t xml:space="preserve">เลขที่ </w:t>
            </w:r>
            <w:r w:rsidRPr="00ED7E18">
              <w:rPr>
                <w:rFonts w:ascii="Angsana New" w:hAnsi="Angsana New"/>
                <w:sz w:val="30"/>
                <w:szCs w:val="30"/>
              </w:rPr>
              <w:t>88/8</w:t>
            </w:r>
            <w:r w:rsidRPr="00ED7E18">
              <w:rPr>
                <w:rFonts w:ascii="Angsana New" w:hAnsi="Angsana New" w:hint="cs"/>
                <w:sz w:val="30"/>
                <w:szCs w:val="30"/>
                <w:cs/>
              </w:rPr>
              <w:t xml:space="preserve"> หมู่ที่ </w:t>
            </w:r>
            <w:r w:rsidRPr="00ED7E18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ED7E18">
              <w:rPr>
                <w:rFonts w:ascii="Angsana New" w:hAnsi="Angsana New" w:hint="cs"/>
                <w:sz w:val="30"/>
                <w:szCs w:val="30"/>
                <w:cs/>
              </w:rPr>
              <w:t>ตำบลบ้านหม้อ อำเภอพรหมบุรี จังหวัดสิงห์บุรี 16120</w:t>
            </w:r>
          </w:p>
        </w:tc>
      </w:tr>
    </w:tbl>
    <w:p w:rsidR="00A47174" w:rsidRPr="00D532A7" w:rsidRDefault="00A47174" w:rsidP="00F1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F17D9F" w:rsidRPr="00D14937" w:rsidRDefault="00F17D9F" w:rsidP="00E27FCD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C7524A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F17D9F" w:rsidRPr="00C7524A" w:rsidRDefault="00F17D9F" w:rsidP="00F1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F4103B" w:rsidRPr="008976B2" w:rsidRDefault="002C178E" w:rsidP="00897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E74C85">
        <w:rPr>
          <w:rFonts w:ascii="Angsana New" w:hAnsi="Angsana New"/>
          <w:sz w:val="30"/>
          <w:szCs w:val="30"/>
          <w:cs/>
        </w:rPr>
        <w:t>และเป็นภาษาไทยตาม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>ของประเทศไทย ทั้งนี้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E74C85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:rsidR="00943394" w:rsidRPr="00584699" w:rsidRDefault="00943394" w:rsidP="0023302C">
      <w:pPr>
        <w:pStyle w:val="a2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2C178E" w:rsidRPr="00584699" w:rsidRDefault="002C178E" w:rsidP="002C178E">
      <w:pPr>
        <w:pStyle w:val="a2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84699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:rsidR="0023302C" w:rsidRPr="00584699" w:rsidRDefault="0023302C" w:rsidP="0023302C">
      <w:pPr>
        <w:pStyle w:val="a2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FC6D9D" w:rsidRPr="009B1AC5" w:rsidRDefault="00FC6D9D" w:rsidP="00FC6D9D">
      <w:pPr>
        <w:jc w:val="thaiDistribute"/>
        <w:rPr>
          <w:rFonts w:ascii="Angsana New" w:hAnsi="Angsana New"/>
          <w:sz w:val="30"/>
          <w:szCs w:val="30"/>
          <w:cs/>
        </w:rPr>
      </w:pPr>
      <w:r w:rsidRPr="00584699">
        <w:rPr>
          <w:rFonts w:ascii="Angsana New" w:hAnsi="Angsana New"/>
          <w:sz w:val="30"/>
          <w:szCs w:val="30"/>
          <w:cs/>
        </w:rPr>
        <w:t>บริษัทเปิดเผยข้อมูลสำหรั</w:t>
      </w:r>
      <w:r w:rsidR="00BC600E" w:rsidRPr="00584699">
        <w:rPr>
          <w:rFonts w:ascii="Angsana New" w:hAnsi="Angsana New"/>
          <w:sz w:val="30"/>
          <w:szCs w:val="30"/>
          <w:cs/>
        </w:rPr>
        <w:t>บปีสิ้นสุดวันที่ 31 ธันวาคม 25</w:t>
      </w:r>
      <w:r w:rsidR="003E229A">
        <w:rPr>
          <w:rFonts w:ascii="Angsana New" w:hAnsi="Angsana New" w:hint="cs"/>
          <w:sz w:val="30"/>
          <w:szCs w:val="30"/>
          <w:cs/>
        </w:rPr>
        <w:t>60</w:t>
      </w:r>
      <w:r w:rsidRPr="00584699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</w:t>
      </w:r>
      <w:r w:rsidR="004033D3" w:rsidRPr="00584699">
        <w:rPr>
          <w:rFonts w:ascii="Angsana New" w:hAnsi="Angsana New"/>
          <w:sz w:val="30"/>
          <w:szCs w:val="30"/>
          <w:cs/>
        </w:rPr>
        <w:t>บปีสิ้นสุดวันที่ 31 ธันวาคม 25</w:t>
      </w:r>
      <w:r w:rsidR="004033D3" w:rsidRPr="00584699">
        <w:rPr>
          <w:rFonts w:ascii="Angsana New" w:hAnsi="Angsana New" w:hint="cs"/>
          <w:sz w:val="30"/>
          <w:szCs w:val="30"/>
          <w:cs/>
        </w:rPr>
        <w:t>6</w:t>
      </w:r>
      <w:r w:rsidR="003E229A">
        <w:rPr>
          <w:rFonts w:ascii="Angsana New" w:hAnsi="Angsana New" w:hint="cs"/>
          <w:sz w:val="30"/>
          <w:szCs w:val="30"/>
          <w:cs/>
        </w:rPr>
        <w:t>1</w:t>
      </w:r>
      <w:r w:rsidRPr="00584699">
        <w:rPr>
          <w:rFonts w:ascii="Angsana New" w:hAnsi="Angsana New"/>
          <w:sz w:val="30"/>
          <w:szCs w:val="30"/>
          <w:cs/>
        </w:rPr>
        <w:t xml:space="preserve"> ในลักษณะของตัวเลขที่เกี่ยวข้อง</w:t>
      </w:r>
    </w:p>
    <w:p w:rsidR="00FC6D9D" w:rsidRPr="009B1AC5" w:rsidRDefault="00FC6D9D" w:rsidP="00FC6D9D">
      <w:pPr>
        <w:pStyle w:val="a2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FC6D9D" w:rsidRDefault="00FC6D9D" w:rsidP="00FC6D9D">
      <w:pPr>
        <w:jc w:val="thaiDistribute"/>
        <w:rPr>
          <w:rFonts w:ascii="Angsana New" w:hAnsi="Angsana New"/>
          <w:sz w:val="30"/>
          <w:szCs w:val="30"/>
        </w:rPr>
      </w:pPr>
      <w:r w:rsidRPr="009B1AC5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</w:t>
      </w:r>
      <w:r w:rsidR="00895DD9"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:rsidR="00BB1DA3" w:rsidRPr="00CD42F3" w:rsidRDefault="00BB1DA3" w:rsidP="00FC6D9D">
      <w:pPr>
        <w:jc w:val="thaiDistribute"/>
        <w:rPr>
          <w:rFonts w:ascii="Angsana New" w:hAnsi="Angsana New"/>
          <w:sz w:val="30"/>
          <w:szCs w:val="30"/>
        </w:rPr>
      </w:pPr>
    </w:p>
    <w:p w:rsidR="00F163EF" w:rsidRDefault="00F1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:rsidR="00CD42F3" w:rsidRPr="00985607" w:rsidRDefault="00CD42F3" w:rsidP="00C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985607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การปรับปรุงมาตรฐานการบัญชี</w:t>
      </w:r>
      <w:r w:rsidRPr="00985607">
        <w:rPr>
          <w:rFonts w:ascii="Angsana New" w:hAnsi="Angsana New" w:hint="cs"/>
          <w:i/>
          <w:iCs/>
          <w:spacing w:val="-4"/>
          <w:sz w:val="30"/>
          <w:szCs w:val="30"/>
          <w:cs/>
        </w:rPr>
        <w:t>และมาตรฐานการรายงานทางการเงินรวมถึงการตีความมาตรฐาน</w:t>
      </w:r>
    </w:p>
    <w:p w:rsidR="00CD42F3" w:rsidRPr="001E0942" w:rsidRDefault="00CD42F3" w:rsidP="00C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highlight w:val="yellow"/>
        </w:rPr>
      </w:pPr>
    </w:p>
    <w:p w:rsidR="00CD42F3" w:rsidRPr="00236102" w:rsidRDefault="00CD42F3" w:rsidP="00C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CE104F">
        <w:rPr>
          <w:rFonts w:ascii="Angsana New" w:hAnsi="Angsana New"/>
          <w:sz w:val="30"/>
          <w:szCs w:val="30"/>
          <w:cs/>
        </w:rPr>
        <w:t>ได้ออกประกาศสภาวิชาชีพบัญชี</w:t>
      </w:r>
      <w:r w:rsidRPr="00CE104F">
        <w:rPr>
          <w:rFonts w:ascii="Angsana New" w:hAnsi="Angsana New" w:hint="cs"/>
          <w:sz w:val="30"/>
          <w:szCs w:val="30"/>
          <w:cs/>
        </w:rPr>
        <w:t>เพิ่มเติมหลายฉบับ</w:t>
      </w:r>
      <w:r>
        <w:rPr>
          <w:rFonts w:ascii="Angsana New" w:hAnsi="Angsana New"/>
          <w:sz w:val="30"/>
          <w:szCs w:val="30"/>
        </w:rPr>
        <w:t xml:space="preserve"> </w:t>
      </w:r>
      <w:r w:rsidRPr="00CE104F">
        <w:rPr>
          <w:rFonts w:ascii="Angsana New" w:hAnsi="Angsana New"/>
          <w:sz w:val="30"/>
          <w:szCs w:val="30"/>
          <w:cs/>
        </w:rPr>
        <w:t>เกี่ยวกับการปรับปรุงมาตรฐานการบัญชี</w:t>
      </w:r>
      <w:r w:rsidRPr="00CE104F">
        <w:rPr>
          <w:rFonts w:ascii="Angsana New" w:hAnsi="Angsana New" w:hint="cs"/>
          <w:sz w:val="30"/>
          <w:szCs w:val="30"/>
          <w:cs/>
        </w:rPr>
        <w:t>และมาตรฐานการรายงานทางการเงินรวมถึงการตีความ</w:t>
      </w:r>
      <w:r w:rsidRPr="00CE104F">
        <w:rPr>
          <w:rFonts w:ascii="Angsana New" w:hAnsi="Angsana New"/>
          <w:sz w:val="30"/>
          <w:szCs w:val="30"/>
          <w:cs/>
        </w:rPr>
        <w:t>มาตรฐานการบัญชี</w:t>
      </w:r>
      <w:r w:rsidRPr="00CE104F">
        <w:rPr>
          <w:rFonts w:ascii="Angsana New" w:hAnsi="Angsana New" w:hint="cs"/>
          <w:sz w:val="30"/>
          <w:szCs w:val="30"/>
          <w:cs/>
        </w:rPr>
        <w:t>และการตีความ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E104F">
        <w:rPr>
          <w:rFonts w:ascii="Angsana New" w:hAnsi="Angsana New"/>
          <w:sz w:val="30"/>
          <w:szCs w:val="30"/>
          <w:cs/>
        </w:rPr>
        <w:t>ซึ่ง</w:t>
      </w:r>
      <w:r w:rsidRPr="00CE104F">
        <w:rPr>
          <w:rFonts w:ascii="Angsana New" w:hAnsi="Angsana New"/>
          <w:sz w:val="30"/>
          <w:szCs w:val="30"/>
          <w:cs/>
          <w:lang w:val="en-GB"/>
        </w:rPr>
        <w:t>มีผลบังคับใช้สำหรับรอบระยะเวลาบัญชีที่</w:t>
      </w:r>
      <w:r w:rsidRPr="00236102">
        <w:rPr>
          <w:rFonts w:ascii="Angsana New" w:hAnsi="Angsana New"/>
          <w:sz w:val="30"/>
          <w:szCs w:val="30"/>
          <w:cs/>
          <w:lang w:val="en-GB"/>
        </w:rPr>
        <w:t xml:space="preserve">เริ่มต้นในหรือหลังวันที่ </w:t>
      </w:r>
      <w:r w:rsidRPr="00236102">
        <w:rPr>
          <w:rFonts w:ascii="Angsana New" w:hAnsi="Angsana New"/>
          <w:sz w:val="30"/>
          <w:szCs w:val="30"/>
          <w:lang w:val="en-GB"/>
        </w:rPr>
        <w:t>1</w:t>
      </w:r>
      <w:r w:rsidRPr="00236102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Pr="00236102">
        <w:rPr>
          <w:rFonts w:ascii="Angsana New" w:hAnsi="Angsana New"/>
          <w:sz w:val="30"/>
          <w:szCs w:val="30"/>
          <w:lang w:val="en-GB"/>
        </w:rPr>
        <w:t>25</w:t>
      </w:r>
      <w:r w:rsidRPr="00236102">
        <w:rPr>
          <w:rFonts w:ascii="Angsana New" w:hAnsi="Angsana New" w:hint="cs"/>
          <w:sz w:val="30"/>
          <w:szCs w:val="30"/>
          <w:cs/>
          <w:lang w:val="en-GB"/>
        </w:rPr>
        <w:t>6</w:t>
      </w:r>
      <w:r w:rsidRPr="00236102">
        <w:rPr>
          <w:rFonts w:ascii="Angsana New" w:hAnsi="Angsana New"/>
          <w:sz w:val="30"/>
          <w:szCs w:val="30"/>
        </w:rPr>
        <w:t>1</w:t>
      </w:r>
      <w:r w:rsidRPr="00236102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36102">
        <w:rPr>
          <w:rFonts w:ascii="Angsana New" w:hAnsi="Angsana New"/>
          <w:sz w:val="30"/>
          <w:szCs w:val="30"/>
          <w:cs/>
        </w:rPr>
        <w:t>การ</w:t>
      </w:r>
      <w:r w:rsidRPr="00236102">
        <w:rPr>
          <w:rFonts w:ascii="Angsana New" w:hAnsi="Angsana New" w:hint="cs"/>
          <w:sz w:val="30"/>
          <w:szCs w:val="30"/>
          <w:cs/>
        </w:rPr>
        <w:t>นำมาตรฐานการบัญชีและมาตรฐานการรายงานทางการเงินรวมถึงการตีความ</w:t>
      </w:r>
      <w:r w:rsidRPr="00236102">
        <w:rPr>
          <w:rFonts w:ascii="Angsana New" w:hAnsi="Angsana New"/>
          <w:sz w:val="30"/>
          <w:szCs w:val="30"/>
          <w:cs/>
        </w:rPr>
        <w:t>มาตรฐานการบัญชี</w:t>
      </w:r>
      <w:r w:rsidRPr="00236102">
        <w:rPr>
          <w:rFonts w:ascii="Angsana New" w:hAnsi="Angsana New" w:hint="cs"/>
          <w:sz w:val="30"/>
          <w:szCs w:val="30"/>
          <w:cs/>
        </w:rPr>
        <w:t xml:space="preserve"> และการตีความ</w:t>
      </w:r>
      <w:r w:rsidRPr="0023610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36102">
        <w:rPr>
          <w:rFonts w:ascii="Angsana New" w:hAnsi="Angsana New" w:hint="cs"/>
          <w:sz w:val="30"/>
          <w:szCs w:val="30"/>
          <w:cs/>
        </w:rPr>
        <w:t>ที่ปรับปรุง</w:t>
      </w:r>
      <w:r w:rsidRPr="00236102">
        <w:rPr>
          <w:rFonts w:ascii="Angsana New" w:hAnsi="Angsana New"/>
          <w:sz w:val="30"/>
          <w:szCs w:val="30"/>
          <w:cs/>
        </w:rPr>
        <w:t>ดังกล่าว</w:t>
      </w:r>
      <w:r w:rsidRPr="00236102">
        <w:rPr>
          <w:rFonts w:ascii="Angsana New" w:hAnsi="Angsana New" w:hint="cs"/>
          <w:sz w:val="30"/>
          <w:szCs w:val="30"/>
          <w:cs/>
        </w:rPr>
        <w:t>มาเริ่มถือปฏิบัติไม่มีผลกระทบที่เป็น</w:t>
      </w:r>
      <w:r>
        <w:rPr>
          <w:rFonts w:ascii="Angsana New" w:hAnsi="Angsana New" w:hint="cs"/>
          <w:spacing w:val="4"/>
          <w:sz w:val="30"/>
          <w:szCs w:val="30"/>
          <w:cs/>
        </w:rPr>
        <w:t>สาระสำคัญต่องบการเงินของ</w:t>
      </w:r>
      <w:r w:rsidRPr="00236102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</w:p>
    <w:p w:rsidR="00CD42F3" w:rsidRPr="00CD42F3" w:rsidRDefault="00CD42F3" w:rsidP="00C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CD42F3" w:rsidRDefault="00CD42F3" w:rsidP="00C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236102">
        <w:rPr>
          <w:rFonts w:ascii="Angsana New" w:hAnsi="Angsana New"/>
          <w:sz w:val="30"/>
          <w:szCs w:val="30"/>
          <w:cs/>
        </w:rPr>
        <w:t>สภาวิชาชีพบัญชีได้ออกประกาศสภาวิชาชีพบัญชีหลายฉบับเกี่ยวกับการปรับปรุง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ซึ่งมีผลบังคับใช้</w:t>
      </w:r>
      <w:r w:rsidRPr="00236102">
        <w:rPr>
          <w:rFonts w:ascii="Angsana New" w:hAnsi="Angsana New"/>
          <w:sz w:val="30"/>
          <w:szCs w:val="30"/>
          <w:cs/>
          <w:lang w:val="en-GB"/>
        </w:rPr>
        <w:t xml:space="preserve">สำหรับรอบระยะเวลาบัญชีที่เริ่มต้นในหรือหลังวันที่ </w:t>
      </w:r>
      <w:r w:rsidRPr="00236102">
        <w:rPr>
          <w:rFonts w:ascii="Angsana New" w:hAnsi="Angsana New"/>
          <w:sz w:val="30"/>
          <w:szCs w:val="30"/>
          <w:lang w:val="en-GB"/>
        </w:rPr>
        <w:t>1</w:t>
      </w:r>
      <w:r w:rsidRPr="00236102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Pr="00236102">
        <w:rPr>
          <w:rFonts w:ascii="Angsana New" w:hAnsi="Angsana New"/>
          <w:sz w:val="30"/>
          <w:szCs w:val="30"/>
          <w:lang w:val="en-GB"/>
        </w:rPr>
        <w:t>25</w:t>
      </w:r>
      <w:r w:rsidRPr="00236102">
        <w:rPr>
          <w:rFonts w:ascii="Angsana New" w:hAnsi="Angsana New"/>
          <w:sz w:val="30"/>
          <w:szCs w:val="30"/>
          <w:cs/>
          <w:lang w:val="en-GB"/>
        </w:rPr>
        <w:t>6</w:t>
      </w:r>
      <w:r w:rsidRPr="00236102">
        <w:rPr>
          <w:rFonts w:ascii="Angsana New" w:hAnsi="Angsana New"/>
          <w:sz w:val="30"/>
          <w:szCs w:val="30"/>
        </w:rPr>
        <w:t xml:space="preserve">2 </w:t>
      </w:r>
      <w:r w:rsidRPr="0023610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236102">
        <w:rPr>
          <w:rFonts w:ascii="Angsana New" w:hAnsi="Angsana New"/>
          <w:sz w:val="30"/>
          <w:szCs w:val="30"/>
        </w:rPr>
        <w:t xml:space="preserve">1 </w:t>
      </w:r>
      <w:r w:rsidRPr="0023610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36102">
        <w:rPr>
          <w:rFonts w:ascii="Angsana New" w:hAnsi="Angsana New"/>
          <w:sz w:val="30"/>
          <w:szCs w:val="30"/>
        </w:rPr>
        <w:t>2563 (*)</w:t>
      </w:r>
      <w:r w:rsidRPr="0023610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731BC">
        <w:rPr>
          <w:rFonts w:ascii="Angsana New" w:hAnsi="Angsana New"/>
          <w:sz w:val="30"/>
          <w:szCs w:val="30"/>
          <w:cs/>
          <w:lang w:val="en-GB"/>
        </w:rPr>
        <w:t>บริษัทยัง</w:t>
      </w:r>
      <w:r w:rsidRPr="009731BC">
        <w:rPr>
          <w:rFonts w:ascii="Angsana New" w:hAnsi="Angsana New"/>
          <w:sz w:val="30"/>
          <w:szCs w:val="30"/>
          <w:cs/>
        </w:rPr>
        <w:t>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</w:t>
      </w:r>
      <w:r w:rsidRPr="009731BC">
        <w:rPr>
          <w:rFonts w:ascii="Angsana New" w:hAnsi="Angsana New"/>
          <w:sz w:val="30"/>
          <w:szCs w:val="30"/>
          <w:cs/>
          <w:lang w:val="en-GB"/>
        </w:rPr>
        <w:t>มีผลบังคับใช้</w:t>
      </w:r>
      <w:r w:rsidRPr="009731BC">
        <w:rPr>
          <w:rFonts w:ascii="Angsana New" w:hAnsi="Angsana New"/>
          <w:sz w:val="30"/>
          <w:szCs w:val="30"/>
          <w:cs/>
        </w:rPr>
        <w:t xml:space="preserve"> ซึ่งมีดังต่อไปนี้</w:t>
      </w:r>
    </w:p>
    <w:p w:rsidR="00CD42F3" w:rsidRPr="00D9478D" w:rsidRDefault="00CD42F3" w:rsidP="00C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4962"/>
        <w:gridCol w:w="4536"/>
      </w:tblGrid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141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มาตรฐานการบัญชีฉบับที่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 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ปรับปรุง 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ab/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ab/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การนำเสนองบการเงิน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141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มาตรฐานการบัญชีฉบับที่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2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ปรับปรุง 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ab/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ab/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7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ปรับปรุง 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งบกระแสเงินสด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8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ปรับปรุง 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4536" w:type="dxa"/>
          </w:tcPr>
          <w:p w:rsidR="00CD42F3" w:rsidRPr="005B601D" w:rsidRDefault="00075435" w:rsidP="001F3053">
            <w:pPr>
              <w:tabs>
                <w:tab w:val="clear" w:pos="5387"/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</w:rPr>
            </w:pPr>
            <w:hyperlink r:id="rId8" w:history="1">
              <w:r w:rsidR="00CD42F3" w:rsidRPr="005B601D">
                <w:rPr>
                  <w:rFonts w:ascii="Angsana New" w:hAnsi="Angsana New"/>
                  <w:snapToGrid w:val="0"/>
                  <w:sz w:val="30"/>
                  <w:szCs w:val="30"/>
                  <w:cs/>
                  <w:lang w:val="en-GB"/>
                </w:rPr>
                <w:t>นโยบายการบัญชี การเปลี่ยนแปลงประมาณการทางบัญชีและข้อผิดพลาด</w:t>
              </w:r>
            </w:hyperlink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10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ปรับปรุง 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2561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4536" w:type="dxa"/>
          </w:tcPr>
          <w:p w:rsidR="00CD42F3" w:rsidRPr="009731BC" w:rsidRDefault="00075435" w:rsidP="001F3053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hyperlink r:id="rId9" w:history="1">
              <w:r w:rsidR="00CD42F3" w:rsidRPr="009731BC">
                <w:rPr>
                  <w:rFonts w:ascii="Angsana New" w:hAnsi="Angsana New"/>
                  <w:snapToGrid w:val="0"/>
                  <w:sz w:val="30"/>
                  <w:szCs w:val="30"/>
                  <w:cs/>
                  <w:lang w:val="en-GB"/>
                </w:rPr>
                <w:t>เหตุการณ์ภายหลังรอบระยะเวลารายงาน</w:t>
              </w:r>
            </w:hyperlink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12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6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clear" w:pos="5387"/>
                <w:tab w:val="left" w:pos="3096"/>
                <w:tab w:val="left" w:pos="5400"/>
              </w:tabs>
              <w:ind w:left="1080" w:hanging="1080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17 (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9731B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4536" w:type="dxa"/>
          </w:tcPr>
          <w:p w:rsidR="00CD42F3" w:rsidRPr="00236102" w:rsidRDefault="00CD42F3" w:rsidP="001F3053">
            <w:pPr>
              <w:tabs>
                <w:tab w:val="clear" w:pos="5387"/>
                <w:tab w:val="left" w:pos="3096"/>
                <w:tab w:val="left" w:pos="5400"/>
              </w:tabs>
              <w:ind w:left="1080" w:hanging="10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สัญญาเช่า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Pr="009731B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clear" w:pos="5387"/>
                <w:tab w:val="left" w:pos="3096"/>
                <w:tab w:val="left" w:pos="5400"/>
              </w:tabs>
              <w:ind w:left="1080" w:hanging="1080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ผลประโยชน์ของพนักงาน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มาตรฐานการบัญชีฉบับที่ 20</w:t>
            </w:r>
            <w:r w:rsidRPr="009731B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CD42F3" w:rsidRPr="00152219" w:rsidRDefault="00075435" w:rsidP="001F3053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</w:rPr>
            </w:pPr>
            <w:hyperlink r:id="rId10" w:history="1">
              <w:r w:rsidR="00CD42F3" w:rsidRPr="009731BC">
                <w:rPr>
                  <w:rFonts w:ascii="Angsana New" w:hAnsi="Angsana New"/>
                  <w:snapToGrid w:val="0"/>
                  <w:sz w:val="30"/>
                  <w:szCs w:val="30"/>
                  <w:cs/>
                  <w:lang w:val="en-GB"/>
                </w:rPr>
  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  </w:r>
            </w:hyperlink>
          </w:p>
        </w:tc>
      </w:tr>
      <w:tr w:rsidR="00CD42F3" w:rsidRPr="00D9478D" w:rsidTr="001F3053">
        <w:tc>
          <w:tcPr>
            <w:tcW w:w="4962" w:type="dxa"/>
          </w:tcPr>
          <w:p w:rsidR="00CD42F3" w:rsidRPr="00D9478D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</w:pPr>
            <w:r>
              <w:br w:type="page"/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21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D9478D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4536" w:type="dxa"/>
          </w:tcPr>
          <w:p w:rsidR="00CD42F3" w:rsidRPr="00152219" w:rsidRDefault="00CD42F3" w:rsidP="001F3053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219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CD42F3" w:rsidRPr="00D9478D" w:rsidTr="001F3053">
        <w:tc>
          <w:tcPr>
            <w:tcW w:w="4962" w:type="dxa"/>
          </w:tcPr>
          <w:p w:rsidR="00CD42F3" w:rsidRPr="00D9478D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3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D9478D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4536" w:type="dxa"/>
          </w:tcPr>
          <w:p w:rsidR="00CD42F3" w:rsidRPr="00152219" w:rsidRDefault="00CD42F3" w:rsidP="001F3053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2219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CD42F3" w:rsidRPr="00D9478D" w:rsidTr="001F3053">
        <w:tc>
          <w:tcPr>
            <w:tcW w:w="4962" w:type="dxa"/>
          </w:tcPr>
          <w:p w:rsidR="00CD42F3" w:rsidRPr="00D9478D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24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D9478D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4536" w:type="dxa"/>
          </w:tcPr>
          <w:p w:rsidR="00CD42F3" w:rsidRPr="00152219" w:rsidRDefault="00CD42F3" w:rsidP="001F3053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21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7364F1" w:rsidRPr="00D9478D" w:rsidTr="001F3053">
        <w:tc>
          <w:tcPr>
            <w:tcW w:w="4962" w:type="dxa"/>
          </w:tcPr>
          <w:p w:rsidR="007364F1" w:rsidRPr="009731BC" w:rsidRDefault="007364F1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4536" w:type="dxa"/>
          </w:tcPr>
          <w:p w:rsidR="007364F1" w:rsidRPr="00152219" w:rsidRDefault="007364F1" w:rsidP="001F3053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42F3" w:rsidRPr="00D9478D" w:rsidTr="001F3053">
        <w:tc>
          <w:tcPr>
            <w:tcW w:w="4962" w:type="dxa"/>
          </w:tcPr>
          <w:p w:rsidR="00CD42F3" w:rsidRPr="00D9478D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lastRenderedPageBreak/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6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D9478D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4536" w:type="dxa"/>
          </w:tcPr>
          <w:p w:rsidR="00CD42F3" w:rsidRPr="00152219" w:rsidRDefault="00CD42F3" w:rsidP="001F3053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2219">
              <w:rPr>
                <w:rFonts w:ascii="Angsana New" w:hAnsi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7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9731B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4536" w:type="dxa"/>
          </w:tcPr>
          <w:p w:rsidR="00CD42F3" w:rsidRPr="00152219" w:rsidRDefault="00075435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</w:rPr>
            </w:pPr>
            <w:hyperlink r:id="rId11" w:history="1">
              <w:r w:rsidR="00CD42F3" w:rsidRPr="009731BC">
                <w:rPr>
                  <w:rFonts w:ascii="Angsana New" w:hAnsi="Angsana New"/>
                  <w:snapToGrid w:val="0"/>
                  <w:sz w:val="30"/>
                  <w:szCs w:val="30"/>
                  <w:cs/>
                  <w:lang w:val="en-GB"/>
                </w:rPr>
                <w:t>งบการเงินเฉพาะกิจการ</w:t>
              </w:r>
            </w:hyperlink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28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9731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36" w:type="dxa"/>
          </w:tcPr>
          <w:p w:rsidR="00CD42F3" w:rsidRPr="009731BC" w:rsidRDefault="00075435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</w:pPr>
            <w:hyperlink r:id="rId12" w:history="1">
              <w:r w:rsidR="00CD42F3" w:rsidRPr="009731BC">
                <w:rPr>
                  <w:rFonts w:ascii="Angsana New" w:hAnsi="Angsana New"/>
                  <w:snapToGrid w:val="0"/>
                  <w:sz w:val="30"/>
                  <w:szCs w:val="30"/>
                  <w:cs/>
                  <w:lang w:val="en-GB"/>
                </w:rPr>
                <w:t>เงินลงทุนในบริษัทร่วม และการร่วมค้า</w:t>
              </w:r>
            </w:hyperlink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29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</w:p>
        </w:tc>
        <w:tc>
          <w:tcPr>
            <w:tcW w:w="4536" w:type="dxa"/>
          </w:tcPr>
          <w:p w:rsidR="00CD42F3" w:rsidRPr="001E0942" w:rsidRDefault="00075435" w:rsidP="001F3053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</w:rPr>
            </w:pPr>
            <w:hyperlink r:id="rId13" w:history="1">
              <w:r w:rsidR="00CD42F3" w:rsidRPr="001E0942">
                <w:rPr>
                  <w:rFonts w:ascii="Angsana New" w:hAnsi="Angsana New"/>
                  <w:sz w:val="30"/>
                  <w:szCs w:val="30"/>
                  <w:cs/>
                </w:rPr>
                <w:t>การรายงานทางการเงินในสภาพเศรษฐกิจที่เงินเ</w:t>
              </w:r>
              <w:r w:rsidR="00CD42F3" w:rsidRPr="001E0942">
                <w:rPr>
                  <w:rFonts w:ascii="Angsana New" w:hAnsi="Angsana New" w:hint="cs"/>
                  <w:sz w:val="30"/>
                  <w:szCs w:val="30"/>
                  <w:cs/>
                </w:rPr>
                <w:t>ฟ้อ</w:t>
              </w:r>
              <w:r w:rsidR="00CD42F3" w:rsidRPr="001E0942">
                <w:rPr>
                  <w:rFonts w:ascii="Angsana New" w:hAnsi="Angsana New"/>
                  <w:sz w:val="30"/>
                  <w:szCs w:val="30"/>
                  <w:cs/>
                </w:rPr>
                <w:t>รุนแรง</w:t>
              </w:r>
            </w:hyperlink>
          </w:p>
        </w:tc>
      </w:tr>
      <w:tr w:rsidR="00CD42F3" w:rsidRPr="009731BC" w:rsidTr="001F3053">
        <w:tc>
          <w:tcPr>
            <w:tcW w:w="4962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30"/>
                <w:szCs w:val="30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3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2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*</w:t>
            </w:r>
          </w:p>
        </w:tc>
        <w:tc>
          <w:tcPr>
            <w:tcW w:w="4536" w:type="dxa"/>
          </w:tcPr>
          <w:p w:rsidR="00CD42F3" w:rsidRPr="00236102" w:rsidRDefault="00075435" w:rsidP="001F3053">
            <w:pPr>
              <w:tabs>
                <w:tab w:val="clear" w:pos="5387"/>
                <w:tab w:val="left" w:pos="567"/>
                <w:tab w:val="left" w:pos="4500"/>
                <w:tab w:val="left" w:pos="5400"/>
              </w:tabs>
              <w:ind w:left="567" w:hanging="567"/>
              <w:jc w:val="thaiDistribute"/>
              <w:rPr>
                <w:rFonts w:ascii="Angsana New" w:hAnsi="Angsana New"/>
                <w:snapToGrid w:val="0"/>
                <w:sz w:val="30"/>
                <w:szCs w:val="30"/>
              </w:rPr>
            </w:pPr>
            <w:hyperlink r:id="rId14" w:history="1">
              <w:r w:rsidR="00CD42F3" w:rsidRPr="00236102">
                <w:rPr>
                  <w:rFonts w:ascii="Angsana New" w:hAnsi="Angsana New" w:hint="cs"/>
                  <w:snapToGrid w:val="0"/>
                  <w:sz w:val="30"/>
                  <w:szCs w:val="30"/>
                  <w:cs/>
                  <w:lang w:val="en-GB"/>
                </w:rPr>
                <w:t>การแสดงรายการเครื่องมือทางการเงิน</w:t>
              </w:r>
            </w:hyperlink>
          </w:p>
        </w:tc>
      </w:tr>
      <w:tr w:rsidR="00CD42F3" w:rsidRPr="009731BC" w:rsidTr="001F3053">
        <w:tc>
          <w:tcPr>
            <w:tcW w:w="4962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br w:type="page"/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3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3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</w:p>
        </w:tc>
        <w:tc>
          <w:tcPr>
            <w:tcW w:w="4536" w:type="dxa"/>
          </w:tcPr>
          <w:p w:rsidR="00CD42F3" w:rsidRPr="00236102" w:rsidRDefault="00075435" w:rsidP="001F3053">
            <w:pPr>
              <w:tabs>
                <w:tab w:val="clear" w:pos="5387"/>
                <w:tab w:val="left" w:pos="567"/>
                <w:tab w:val="left" w:pos="4500"/>
                <w:tab w:val="left" w:pos="5400"/>
              </w:tabs>
              <w:ind w:left="567" w:hanging="567"/>
              <w:jc w:val="thaiDistribute"/>
              <w:rPr>
                <w:rFonts w:ascii="Angsana New" w:hAnsi="Angsana New"/>
                <w:snapToGrid w:val="0"/>
                <w:sz w:val="30"/>
                <w:szCs w:val="30"/>
              </w:rPr>
            </w:pPr>
            <w:hyperlink r:id="rId15" w:history="1">
              <w:r w:rsidR="00CD42F3" w:rsidRPr="00236102">
                <w:rPr>
                  <w:rFonts w:ascii="Angsana New" w:hAnsi="Angsana New"/>
                  <w:snapToGrid w:val="0"/>
                  <w:sz w:val="30"/>
                  <w:szCs w:val="30"/>
                  <w:cs/>
                  <w:lang w:val="en-GB"/>
                </w:rPr>
                <w:t>กำไรต่อหุ้น</w:t>
              </w:r>
            </w:hyperlink>
          </w:p>
        </w:tc>
      </w:tr>
      <w:tr w:rsidR="00CD42F3" w:rsidRPr="009731BC" w:rsidTr="001F3053">
        <w:tc>
          <w:tcPr>
            <w:tcW w:w="4962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34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)</w:t>
            </w:r>
            <w:r w:rsidRPr="00236102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4536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3610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/>
              </w:rPr>
              <w:t>การรายงานทาง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การเงินระหว่างกาล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36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 (ปรับปรุง 256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การด้อยค่าของสินทรัพย์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3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7 (ปรับปรุง 256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CD42F3" w:rsidRPr="00236102" w:rsidRDefault="00075435" w:rsidP="001F3053">
            <w:pPr>
              <w:tabs>
                <w:tab w:val="left" w:pos="3096"/>
                <w:tab w:val="left" w:pos="482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</w:rPr>
            </w:pPr>
            <w:hyperlink r:id="rId16" w:history="1">
              <w:r w:rsidR="00CD42F3" w:rsidRPr="00236102">
                <w:rPr>
                  <w:rFonts w:ascii="Angsana New" w:hAnsi="Angsana New"/>
                  <w:snapToGrid w:val="0"/>
                  <w:sz w:val="30"/>
                  <w:szCs w:val="30"/>
                  <w:cs/>
                  <w:lang w:val="en-GB"/>
                </w:rPr>
                <w:t>ประมาณการหนี้สิน หนี้สินที่อาจเกิดขึ้น และสินทรัพย์ที่อาจเกิดขึ้น</w:t>
              </w:r>
            </w:hyperlink>
          </w:p>
        </w:tc>
      </w:tr>
      <w:tr w:rsidR="00CD42F3" w:rsidRPr="009731BC" w:rsidTr="001F3053">
        <w:tc>
          <w:tcPr>
            <w:tcW w:w="4962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38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ind w:left="567" w:hanging="567"/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40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CD42F3" w:rsidRPr="00236102" w:rsidRDefault="00075435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</w:rPr>
            </w:pPr>
            <w:hyperlink r:id="rId17" w:history="1">
              <w:r w:rsidR="00CD42F3" w:rsidRPr="00236102">
                <w:rPr>
                  <w:rFonts w:ascii="Angsana New" w:hAnsi="Angsana New"/>
                  <w:snapToGrid w:val="0"/>
                  <w:sz w:val="30"/>
                  <w:szCs w:val="30"/>
                  <w:cs/>
                  <w:lang w:val="en-GB"/>
                </w:rPr>
                <w:t>อสังหาริมทรัพย์เพื่อการลงทุน</w:t>
              </w:r>
            </w:hyperlink>
          </w:p>
        </w:tc>
      </w:tr>
      <w:tr w:rsidR="00CD42F3" w:rsidRPr="009731BC" w:rsidTr="001F3053">
        <w:tc>
          <w:tcPr>
            <w:tcW w:w="4962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ind w:left="567" w:hanging="567"/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 xml:space="preserve">มาตรฐานการบัญชีฉบับที่ 41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>(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ปรับปรุง 256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เกษตรกรรม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236102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</w:p>
        </w:tc>
        <w:tc>
          <w:tcPr>
            <w:tcW w:w="4536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23610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/>
              </w:rPr>
              <w:t>การนำมาตรฐานการรายงานทางการเงินมาใช้เป็น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/>
              </w:rPr>
              <w:t xml:space="preserve">   </w:t>
            </w:r>
            <w:r w:rsidRPr="0023610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/>
              </w:rPr>
              <w:t>ครั้งแรก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236102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2 (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</w:rPr>
              <w:t>ปรับปรุง 256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>1)</w:t>
            </w:r>
            <w:r w:rsidRPr="00236102">
              <w:rPr>
                <w:rFonts w:ascii="Angsana New" w:hAnsi="Angsana New"/>
                <w:snapToGrid w:val="0"/>
                <w:sz w:val="30"/>
                <w:szCs w:val="30"/>
              </w:rPr>
              <w:tab/>
            </w:r>
          </w:p>
        </w:tc>
        <w:tc>
          <w:tcPr>
            <w:tcW w:w="4536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การจ่ายโดยใช้หุ้นเป็นเกณฑ์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) 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  <w:t>การรวมธุรกิจ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5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1E0942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6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236102" w:rsidRDefault="00075435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hyperlink r:id="rId18" w:history="1">
              <w:r w:rsidR="00CD42F3" w:rsidRPr="00236102">
                <w:rPr>
                  <w:rFonts w:ascii="Angsana New" w:hAnsi="Angsana New"/>
                  <w:snapToGrid w:val="0"/>
                  <w:sz w:val="30"/>
                  <w:szCs w:val="30"/>
                  <w:cs/>
                </w:rPr>
                <w:t>การสำรวจและประเมินค่าแหล่งทรัพยากรแร่</w:t>
              </w:r>
              <w:r w:rsidR="00CD42F3" w:rsidRPr="00236102">
                <w:rPr>
                  <w:rFonts w:ascii="Angsana New" w:hAnsi="Angsana New"/>
                  <w:snapToGrid w:val="0"/>
                  <w:sz w:val="30"/>
                  <w:szCs w:val="30"/>
                </w:rPr>
                <w:t> </w:t>
              </w:r>
            </w:hyperlink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7 *</w:t>
            </w:r>
          </w:p>
        </w:tc>
        <w:tc>
          <w:tcPr>
            <w:tcW w:w="4536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23610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8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(ปรับป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) </w:t>
            </w:r>
          </w:p>
        </w:tc>
        <w:tc>
          <w:tcPr>
            <w:tcW w:w="4536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6102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CD42F3" w:rsidRPr="009731BC" w:rsidTr="001F3053"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9 *</w:t>
            </w:r>
          </w:p>
        </w:tc>
        <w:tc>
          <w:tcPr>
            <w:tcW w:w="4536" w:type="dxa"/>
          </w:tcPr>
          <w:p w:rsidR="00CD42F3" w:rsidRPr="00236102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  <w:r w:rsidRPr="0023610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10 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) 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11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) 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การร่วมการงาน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12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) 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13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) 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5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lastRenderedPageBreak/>
              <w:t>การตีความมาตรฐานการบัญชีฉบับที่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10 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1)</w:t>
            </w:r>
          </w:p>
        </w:tc>
        <w:tc>
          <w:tcPr>
            <w:tcW w:w="4536" w:type="dxa"/>
          </w:tcPr>
          <w:p w:rsidR="00CD42F3" w:rsidRPr="009731BC" w:rsidRDefault="00075435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</w:pPr>
            <w:hyperlink r:id="rId19" w:history="1"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  <w:cs/>
                </w:rPr>
                <w:t xml:space="preserve">ความช่วยเหลือจากรัฐบาล </w:t>
              </w:r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</w:rPr>
                <w:t xml:space="preserve">- </w:t>
              </w:r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  <w:cs/>
                </w:rPr>
                <w:t>กรณีที่ไม่มีความเกี่ยวข้องอย่างเฉพาะเจาะจงกับกิจกรรมดำเนินงาน</w:t>
              </w:r>
            </w:hyperlink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15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075435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</w:pPr>
            <w:hyperlink r:id="rId20" w:history="1"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  <w:cs/>
                </w:rPr>
                <w:t>สัญญาเช่าดำเนินงาน - สิ่งจูงใจที่ให้แก่ผู้เช่า</w:t>
              </w:r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</w:rPr>
                <w:t> </w:t>
              </w:r>
            </w:hyperlink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25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075435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hyperlink r:id="rId21" w:history="1"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  <w:cs/>
                </w:rPr>
                <w:t xml:space="preserve">ภาษีเงินได้ </w:t>
              </w:r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</w:rPr>
                <w:t>-</w:t>
              </w:r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  <w:cs/>
                </w:rPr>
                <w:t xml:space="preserve"> การเปลี่ยนแปลงสถานภาพทางภาษีของกิจการหรือของผู้ถือหุ้น</w:t>
              </w:r>
            </w:hyperlink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br w:type="page"/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27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075435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</w:pPr>
            <w:hyperlink r:id="rId22" w:history="1"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  <w:cs/>
                </w:rPr>
                <w:t>การประเมินเนื้อหาสัญญาเช่าที่ทำขึ้นตามรูปแบบกฎหมาย</w:t>
              </w:r>
            </w:hyperlink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29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การตีความมาตรฐานการบัญชีฉบับที่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 xml:space="preserve"> 32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สินทรัพย์ไม่มีตัวตน - ต้นทุนเว็บไซต์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1 </w:t>
            </w:r>
          </w:p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075435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</w:pPr>
            <w:hyperlink r:id="rId23" w:history="1"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  <w:cs/>
                </w:rPr>
                <w:t>การเปลี่ยนแปลงในหนี้สินที่เกิดขึ้นจากการรื้อถอน</w:t>
              </w:r>
              <w:r w:rsidR="00CD42F3">
                <w:rPr>
                  <w:rFonts w:ascii="Angsana New" w:hAnsi="Angsana New" w:hint="cs"/>
                  <w:snapToGrid w:val="0"/>
                  <w:spacing w:val="-6"/>
                  <w:sz w:val="30"/>
                  <w:szCs w:val="30"/>
                  <w:cs/>
                </w:rPr>
                <w:t xml:space="preserve">    </w:t>
              </w:r>
              <w:r w:rsidR="00CD42F3" w:rsidRPr="009731BC">
                <w:rPr>
                  <w:rFonts w:ascii="Angsana New" w:hAnsi="Angsana New"/>
                  <w:snapToGrid w:val="0"/>
                  <w:spacing w:val="-6"/>
                  <w:sz w:val="30"/>
                  <w:szCs w:val="30"/>
                  <w:cs/>
                </w:rPr>
                <w:t xml:space="preserve"> การบูรณะ และหนี้สินที่มีลักษณะคล้ายคลึงกัน</w:t>
              </w:r>
            </w:hyperlink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4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 xml:space="preserve"> </w:t>
            </w:r>
          </w:p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5B601D" w:rsidRDefault="00075435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hyperlink r:id="rId24" w:history="1">
              <w:r w:rsidR="00CD42F3" w:rsidRPr="005B601D">
                <w:rPr>
                  <w:rFonts w:ascii="Angsana New" w:hAnsi="Angsana New"/>
                  <w:snapToGrid w:val="0"/>
                  <w:sz w:val="30"/>
                  <w:szCs w:val="30"/>
                  <w:cs/>
                </w:rPr>
                <w:t>การประเมินว่าข้อตกลงประกอบด้วยสัญญาเช่าหรือไม่</w:t>
              </w:r>
            </w:hyperlink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5 </w:t>
            </w:r>
          </w:p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5B601D" w:rsidRDefault="00075435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hyperlink r:id="rId25" w:history="1">
              <w:r w:rsidR="00CD42F3" w:rsidRPr="005B601D">
                <w:rPr>
                  <w:rFonts w:ascii="Angsana New" w:hAnsi="Angsana New"/>
                  <w:snapToGrid w:val="0"/>
                  <w:sz w:val="30"/>
                  <w:szCs w:val="30"/>
                  <w:cs/>
                </w:rPr>
                <w:t>สิทธิในส่วนได้เสียจากกองทุนการรื้อถอน การบูรณะและการปรับปรุงสภาพแวดล้อม</w:t>
              </w:r>
            </w:hyperlink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7 </w:t>
            </w:r>
          </w:p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5B601D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</w:pPr>
            <w:r w:rsidRPr="005B601D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การปรับปรุงย้อนหลังภายใต้มาตรฐานการบัญชีฉบับที่ 29</w:t>
            </w:r>
            <w:r w:rsidRPr="005B601D">
              <w:rPr>
                <w:rFonts w:ascii="Angsana New" w:hAnsi="Angsana New"/>
                <w:snapToGrid w:val="0"/>
                <w:spacing w:val="-8"/>
                <w:sz w:val="30"/>
                <w:szCs w:val="30"/>
              </w:rPr>
              <w:t xml:space="preserve"> </w:t>
            </w:r>
            <w:r w:rsidRPr="005B601D">
              <w:rPr>
                <w:rFonts w:ascii="Angsana New" w:hAnsi="Angsana New" w:hint="cs"/>
                <w:snapToGrid w:val="0"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ปรับปรุง 256</w:t>
            </w:r>
            <w:r>
              <w:rPr>
                <w:rFonts w:ascii="Angsana New" w:hAnsi="Angsana New"/>
                <w:snapToGrid w:val="0"/>
                <w:spacing w:val="-8"/>
                <w:sz w:val="30"/>
                <w:szCs w:val="30"/>
              </w:rPr>
              <w:t>1</w:t>
            </w:r>
            <w:r w:rsidRPr="005B601D">
              <w:rPr>
                <w:rFonts w:ascii="Angsana New" w:hAnsi="Angsana New" w:hint="cs"/>
                <w:snapToGrid w:val="0"/>
                <w:spacing w:val="-8"/>
                <w:sz w:val="30"/>
                <w:szCs w:val="30"/>
                <w:cs/>
              </w:rPr>
              <w:t>)</w:t>
            </w:r>
            <w:r w:rsidRPr="005B601D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 xml:space="preserve"> </w:t>
            </w:r>
            <w:r w:rsidRPr="005B601D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</w:rPr>
              <w:t xml:space="preserve">เรื่อง </w:t>
            </w:r>
            <w:r w:rsidRPr="005B601D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การรายงานทางการเงินในสภาพเศรษฐกิจที่มีเงินเฟ้อรุนแรง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10 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การรายงานทาง</w:t>
            </w: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การเงินระหว่างกาลและการด้อยค่า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12 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14 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075435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hyperlink r:id="rId26" w:history="1">
              <w:r w:rsidR="00CD42F3" w:rsidRPr="009731BC">
                <w:rPr>
                  <w:rFonts w:ascii="Angsana New" w:hAnsi="Angsana New"/>
                  <w:snapToGrid w:val="0"/>
                  <w:sz w:val="30"/>
                  <w:szCs w:val="30"/>
                  <w:cs/>
                </w:rPr>
  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สำหรับมาตรฐานการบัญชีฉบับที่  </w:t>
              </w:r>
              <w:r w:rsidR="00CD42F3" w:rsidRPr="009731BC">
                <w:rPr>
                  <w:rFonts w:ascii="Angsana New" w:hAnsi="Angsana New"/>
                  <w:snapToGrid w:val="0"/>
                  <w:sz w:val="30"/>
                  <w:szCs w:val="30"/>
                </w:rPr>
                <w:t>19</w:t>
              </w:r>
              <w:r w:rsidR="00CD42F3">
                <w:rPr>
                  <w:rFonts w:ascii="Angsana New" w:hAnsi="Angsana New"/>
                  <w:snapToGrid w:val="0"/>
                  <w:sz w:val="30"/>
                  <w:szCs w:val="30"/>
                </w:rPr>
                <w:t xml:space="preserve"> (</w:t>
              </w:r>
              <w:r w:rsidR="00CD42F3">
                <w:rPr>
                  <w:rFonts w:ascii="Angsana New" w:hAnsi="Angsana New" w:hint="cs"/>
                  <w:snapToGrid w:val="0"/>
                  <w:sz w:val="30"/>
                  <w:szCs w:val="30"/>
                  <w:cs/>
                </w:rPr>
                <w:t>ปรับปรุง 256</w:t>
              </w:r>
              <w:r w:rsidR="00CD42F3">
                <w:rPr>
                  <w:rFonts w:ascii="Angsana New" w:hAnsi="Angsana New"/>
                  <w:snapToGrid w:val="0"/>
                  <w:sz w:val="30"/>
                  <w:szCs w:val="30"/>
                </w:rPr>
                <w:t>1</w:t>
              </w:r>
              <w:r w:rsidR="00CD42F3">
                <w:rPr>
                  <w:rFonts w:ascii="Angsana New" w:hAnsi="Angsana New" w:hint="cs"/>
                  <w:snapToGrid w:val="0"/>
                  <w:sz w:val="30"/>
                  <w:szCs w:val="30"/>
                  <w:cs/>
                </w:rPr>
                <w:t>)</w:t>
              </w:r>
              <w:r w:rsidR="00CD42F3" w:rsidRPr="009731BC">
                <w:rPr>
                  <w:rFonts w:ascii="Angsana New" w:hAnsi="Angsana New"/>
                  <w:snapToGrid w:val="0"/>
                  <w:sz w:val="30"/>
                  <w:szCs w:val="30"/>
                </w:rPr>
                <w:t xml:space="preserve"> </w:t>
              </w:r>
              <w:r w:rsidR="00CD42F3" w:rsidRPr="009731BC">
                <w:rPr>
                  <w:rFonts w:ascii="Angsana New" w:hAnsi="Angsana New"/>
                  <w:snapToGrid w:val="0"/>
                  <w:sz w:val="30"/>
                  <w:szCs w:val="30"/>
                  <w:cs/>
                </w:rPr>
                <w:t>เรื่อง ผลประโยชน์ของพนักงาน</w:t>
              </w:r>
            </w:hyperlink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6*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z w:val="30"/>
                <w:szCs w:val="30"/>
              </w:rPr>
              <w:br w:type="page"/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17 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135B44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lastRenderedPageBreak/>
              <w:t>การตีความมาตรฐานการรายงานทางการเงินฉบับที่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19*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20 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(ปรับปรุง 256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075435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</w:rPr>
            </w:pPr>
            <w:hyperlink r:id="rId27" w:history="1">
              <w:r w:rsidR="00CD42F3" w:rsidRPr="009731BC">
                <w:rPr>
                  <w:rFonts w:ascii="Angsana New" w:hAnsi="Angsana New"/>
                  <w:snapToGrid w:val="0"/>
                  <w:sz w:val="30"/>
                  <w:szCs w:val="30"/>
                  <w:cs/>
                </w:rPr>
                <w:t>ต้นทุนการเปิดหน้าดินในช่วงการผลิตสำหรับเหมืองผิวดิน</w:t>
              </w:r>
              <w:r w:rsidR="00CD42F3" w:rsidRPr="009731BC">
                <w:rPr>
                  <w:rFonts w:ascii="Angsana New" w:hAnsi="Angsana New"/>
                  <w:snapToGrid w:val="0"/>
                  <w:sz w:val="30"/>
                  <w:szCs w:val="30"/>
                </w:rPr>
                <w:t> </w:t>
              </w:r>
            </w:hyperlink>
          </w:p>
        </w:tc>
      </w:tr>
      <w:tr w:rsidR="00CD42F3" w:rsidRPr="009731BC" w:rsidTr="001F3053">
        <w:trPr>
          <w:trHeight w:val="469"/>
        </w:trPr>
        <w:tc>
          <w:tcPr>
            <w:tcW w:w="4962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</w:pP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การตีความมาตรฐานการรายงานทางการเงินฉบับที่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</w:rPr>
              <w:t>21 (ปรับปรุง 256</w:t>
            </w:r>
            <w:r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1</w:t>
            </w:r>
            <w:r w:rsidRPr="009731BC">
              <w:rPr>
                <w:rFonts w:ascii="Angsana New" w:hAnsi="Angsana New"/>
                <w:snapToGrid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4536" w:type="dxa"/>
          </w:tcPr>
          <w:p w:rsidR="00CD42F3" w:rsidRPr="009731BC" w:rsidRDefault="00CD42F3" w:rsidP="001F3053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9731BC">
              <w:rPr>
                <w:rFonts w:ascii="Angsana New" w:hAnsi="Angsana New"/>
                <w:snapToGrid w:val="0"/>
                <w:sz w:val="30"/>
                <w:szCs w:val="30"/>
                <w:cs/>
              </w:rPr>
              <w:t>เงินที่นำส่งรัฐ</w:t>
            </w:r>
          </w:p>
        </w:tc>
      </w:tr>
    </w:tbl>
    <w:p w:rsidR="00CD42F3" w:rsidRDefault="00CD42F3" w:rsidP="00C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D42F3" w:rsidRPr="00BD5E3F" w:rsidRDefault="00CD42F3" w:rsidP="00C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ทั้งนี้</w:t>
      </w:r>
      <w:r w:rsidRPr="00A35E80">
        <w:rPr>
          <w:rFonts w:ascii="Angsana New" w:hAnsi="Angsana New"/>
          <w:sz w:val="30"/>
          <w:szCs w:val="30"/>
          <w:cs/>
        </w:rPr>
        <w:t>ฝ่ายบริหารของบริษัท</w:t>
      </w:r>
      <w:r w:rsidRPr="00A35E80">
        <w:rPr>
          <w:rFonts w:ascii="Angsana New" w:hAnsi="Angsana New" w:hint="cs"/>
          <w:sz w:val="30"/>
          <w:szCs w:val="30"/>
          <w:cs/>
        </w:rPr>
        <w:t>ได้ประเมินในเบื้องต้นและเชื่อว่า เมื่อนำมาตรฐานการบัญชีและมาตรฐานการรายงานทางการเงินรวมถึงการตีความ</w:t>
      </w:r>
      <w:r w:rsidRPr="00A35E80">
        <w:rPr>
          <w:rFonts w:ascii="Angsana New" w:hAnsi="Angsana New"/>
          <w:sz w:val="30"/>
          <w:szCs w:val="30"/>
          <w:cs/>
        </w:rPr>
        <w:t>มาตรฐานการบัญชี</w:t>
      </w:r>
      <w:r w:rsidRPr="00A35E80">
        <w:rPr>
          <w:rFonts w:ascii="Angsana New" w:hAnsi="Angsana New" w:hint="cs"/>
          <w:sz w:val="30"/>
          <w:szCs w:val="30"/>
          <w:cs/>
        </w:rPr>
        <w:t>และการตีความ</w:t>
      </w:r>
      <w:r w:rsidRPr="00A35E8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35E80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A35E80">
        <w:rPr>
          <w:rFonts w:ascii="Angsana New" w:hAnsi="Angsana New" w:hint="cs"/>
          <w:sz w:val="30"/>
          <w:szCs w:val="30"/>
          <w:cs/>
        </w:rPr>
        <w:t>ปรับปรุง</w:t>
      </w:r>
      <w:r>
        <w:rPr>
          <w:rFonts w:ascii="Angsana New" w:hAnsi="Angsana New" w:hint="cs"/>
          <w:sz w:val="30"/>
          <w:szCs w:val="30"/>
          <w:cs/>
        </w:rPr>
        <w:t xml:space="preserve">ใหม่ซึ่งมีผลบังคับใช้ในปี </w:t>
      </w:r>
      <w:r>
        <w:rPr>
          <w:rFonts w:ascii="Angsana New" w:hAnsi="Angsana New"/>
          <w:sz w:val="30"/>
          <w:szCs w:val="30"/>
        </w:rPr>
        <w:t xml:space="preserve">2562 </w:t>
      </w:r>
      <w:r w:rsidRPr="00A35E80">
        <w:rPr>
          <w:rFonts w:ascii="Angsana New" w:hAnsi="Angsana New"/>
          <w:sz w:val="30"/>
          <w:szCs w:val="30"/>
          <w:cs/>
        </w:rPr>
        <w:t>ดังกล่าวข้างต้น</w:t>
      </w:r>
      <w:r w:rsidRPr="00A35E80">
        <w:rPr>
          <w:rFonts w:ascii="Angsana New" w:hAnsi="Angsana New" w:hint="cs"/>
          <w:sz w:val="30"/>
          <w:szCs w:val="30"/>
          <w:cs/>
        </w:rPr>
        <w:t>มาเริ่มถือปฏิบัติจะไม่มีผลกระทบที่เ</w:t>
      </w:r>
      <w:r>
        <w:rPr>
          <w:rFonts w:ascii="Angsana New" w:hAnsi="Angsana New" w:hint="cs"/>
          <w:sz w:val="30"/>
          <w:szCs w:val="30"/>
          <w:cs/>
        </w:rPr>
        <w:t>ป็นสาระสำคัญต่องบการเงินของ</w:t>
      </w:r>
      <w:r w:rsidRPr="00A35E80">
        <w:rPr>
          <w:rFonts w:ascii="Angsana New" w:hAnsi="Angsana New" w:hint="cs"/>
          <w:sz w:val="30"/>
          <w:szCs w:val="30"/>
          <w:cs/>
        </w:rPr>
        <w:t>บริษัท</w:t>
      </w:r>
      <w:r w:rsidRPr="00CC3788">
        <w:rPr>
          <w:rFonts w:ascii="Angsana New" w:hAnsi="Angsana New"/>
          <w:sz w:val="30"/>
          <w:szCs w:val="30"/>
        </w:rPr>
        <w:t xml:space="preserve"> </w:t>
      </w:r>
      <w:r w:rsidRPr="00CC3788">
        <w:rPr>
          <w:rFonts w:ascii="Angsana New" w:hAnsi="Angsana New" w:hint="cs"/>
          <w:sz w:val="30"/>
          <w:szCs w:val="30"/>
          <w:cs/>
        </w:rPr>
        <w:t>ส่วน</w:t>
      </w: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(กลุ่มเครื่องมือทางการเงิน) ฉบับใหม่ซึ่งจะมีผลบังคับใช้ในปี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นั้น </w:t>
      </w:r>
      <w:r w:rsidRPr="00CC3788">
        <w:rPr>
          <w:rFonts w:ascii="Angsana New" w:hAnsi="Angsana New" w:hint="cs"/>
          <w:sz w:val="30"/>
          <w:szCs w:val="30"/>
          <w:cs/>
        </w:rPr>
        <w:t>ฝ่ายบริหารของบริษัทอยู่ระหว่างการประเมินและพิจารณาผลกระทบของการนำมาตรฐานการบัญชีและมาตรฐานการรายงานทางการเงินรวมถึงการตีความตามมาตรฐานการรายงานทางการเงินที่ออกใหม่ดังกล่าวข้างต้นมาเริ่มถือปฏิบัติ</w:t>
      </w:r>
    </w:p>
    <w:p w:rsidR="00F526FD" w:rsidRDefault="00F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17D9F" w:rsidRPr="000E7942" w:rsidRDefault="00C52BB0" w:rsidP="0025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2E2493">
        <w:rPr>
          <w:rFonts w:ascii="Angsana New" w:hAnsi="Angsana New"/>
          <w:b/>
          <w:bCs/>
          <w:sz w:val="30"/>
          <w:szCs w:val="30"/>
        </w:rPr>
        <w:t>.</w:t>
      </w:r>
      <w:r w:rsidR="002E2493">
        <w:rPr>
          <w:rFonts w:ascii="Angsana New" w:hAnsi="Angsana New"/>
          <w:b/>
          <w:bCs/>
          <w:sz w:val="30"/>
          <w:szCs w:val="30"/>
        </w:rPr>
        <w:tab/>
      </w:r>
      <w:r w:rsidR="00F17D9F" w:rsidRPr="000E79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22D5" w:rsidRPr="008976B2" w:rsidRDefault="00E422D5" w:rsidP="00D8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17D9F" w:rsidRPr="003661B5" w:rsidRDefault="00F17D9F" w:rsidP="00F17D9F">
      <w:pPr>
        <w:pStyle w:val="Heading6"/>
        <w:tabs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  <w:r w:rsidRPr="003661B5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F17D9F" w:rsidRPr="003661B5" w:rsidRDefault="00F17D9F" w:rsidP="00F17D9F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D01801" w:rsidRPr="00142176" w:rsidRDefault="00D01801" w:rsidP="00D01801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3661B5">
        <w:rPr>
          <w:rFonts w:ascii="Angsana New" w:hAnsi="Angsana New" w:cs="Angsana New"/>
          <w:cs/>
        </w:rPr>
        <w:t>เงินสดและรายการเทียบเท่าเงินสดบันทึกใน</w:t>
      </w:r>
      <w:r>
        <w:rPr>
          <w:rFonts w:ascii="Angsana New" w:hAnsi="Angsana New" w:cs="Angsana New"/>
          <w:cs/>
        </w:rPr>
        <w:t>งบแสดงฐานะการเงิน</w:t>
      </w:r>
      <w:r w:rsidRPr="003661B5">
        <w:rPr>
          <w:rFonts w:ascii="Angsana New" w:hAnsi="Angsana New" w:cs="Angsana New"/>
          <w:cs/>
        </w:rPr>
        <w:t>ด้วยราคาทุนประกอบด้วย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="00C40BA1" w:rsidRPr="00C40BA1">
        <w:rPr>
          <w:rFonts w:ascii="Angsana New" w:hAnsi="Angsana New" w:cs="Angsana New"/>
          <w:cs/>
        </w:rPr>
        <w:t>หรือมีภาระค้ำประกัน</w:t>
      </w:r>
      <w:r w:rsidRPr="003661B5">
        <w:rPr>
          <w:rFonts w:ascii="Angsana New" w:hAnsi="Angsana New" w:cs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F526FD" w:rsidRPr="00F526FD" w:rsidRDefault="00F526FD" w:rsidP="00D0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761F32" w:rsidRPr="00316164" w:rsidRDefault="00D01801" w:rsidP="00D0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เงินฝากธนาคารที่มีข้อจำกัดในการเบิกใช้</w:t>
      </w:r>
      <w:r>
        <w:rPr>
          <w:rFonts w:ascii="Angsana New" w:hAnsi="Angsana New" w:hint="cs"/>
          <w:sz w:val="30"/>
          <w:szCs w:val="30"/>
          <w:cs/>
        </w:rPr>
        <w:t>หรือมีภาระค้ำประกัน</w:t>
      </w:r>
      <w:r w:rsidRPr="00316164">
        <w:rPr>
          <w:rFonts w:ascii="Angsana New" w:hAnsi="Angsana New" w:hint="cs"/>
          <w:sz w:val="30"/>
          <w:szCs w:val="30"/>
          <w:cs/>
        </w:rPr>
        <w:t xml:space="preserve">ได้แยกแสดงไว้ในบัญชี </w:t>
      </w:r>
      <w:r w:rsidRPr="00316164">
        <w:rPr>
          <w:rFonts w:ascii="Angsana New" w:hAnsi="Angsana New" w:hint="cs"/>
          <w:sz w:val="30"/>
          <w:szCs w:val="30"/>
        </w:rPr>
        <w:t>“</w:t>
      </w:r>
      <w:r w:rsidRPr="00316164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316164">
        <w:rPr>
          <w:rFonts w:ascii="Angsana New" w:hAnsi="Angsana New" w:hint="cs"/>
          <w:sz w:val="30"/>
          <w:szCs w:val="30"/>
        </w:rPr>
        <w:t>”</w:t>
      </w:r>
      <w:r w:rsidRPr="00316164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:rsidR="001F2DB6" w:rsidRDefault="001F2DB6" w:rsidP="00B9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B90C20" w:rsidRPr="00316164" w:rsidRDefault="00B90C20" w:rsidP="00B9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316164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316164">
        <w:rPr>
          <w:rFonts w:ascii="Angsana New" w:hAnsi="Angsana New"/>
          <w:b/>
          <w:bCs/>
          <w:sz w:val="30"/>
          <w:szCs w:val="30"/>
          <w:cs/>
        </w:rPr>
        <w:t>หนี้การค้าและค่าเผื่อหนี้สงสัยจะสูญ</w:t>
      </w:r>
    </w:p>
    <w:p w:rsidR="00B90C20" w:rsidRPr="00E11F30" w:rsidRDefault="00B90C20" w:rsidP="00B9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B90C20" w:rsidRPr="009B1AC5" w:rsidRDefault="00B90C20" w:rsidP="00B9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ลูกหนี้การค้าแสดงในราคาตามใบแจ้งหนี้หักค่าเผื่อหนี้สงสัยจะสูญ</w:t>
      </w:r>
      <w:r w:rsidR="009B1AC5">
        <w:rPr>
          <w:rFonts w:ascii="Angsana New" w:hAnsi="Angsana New"/>
          <w:sz w:val="30"/>
          <w:szCs w:val="30"/>
        </w:rPr>
        <w:t xml:space="preserve"> </w:t>
      </w:r>
      <w:r w:rsidR="009B1AC5">
        <w:rPr>
          <w:rFonts w:ascii="Angsana New" w:hAnsi="Angsana New" w:hint="cs"/>
          <w:sz w:val="30"/>
          <w:szCs w:val="30"/>
          <w:cs/>
        </w:rPr>
        <w:t>(ถ้ามี)</w:t>
      </w:r>
    </w:p>
    <w:p w:rsidR="00B90C20" w:rsidRPr="00C048CA" w:rsidRDefault="00B90C20" w:rsidP="00B9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C509C7" w:rsidRDefault="00B90C20" w:rsidP="0049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90C20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Pr="00B90C20">
        <w:rPr>
          <w:rFonts w:ascii="Angsana New" w:hAnsi="Angsana New" w:hint="cs"/>
          <w:sz w:val="30"/>
          <w:szCs w:val="30"/>
          <w:cs/>
        </w:rPr>
        <w:t xml:space="preserve"> ติดตามสถานการณ์ปัจจุบันของลูกหนี้ แ</w:t>
      </w:r>
      <w:r w:rsidRPr="00B90C20">
        <w:rPr>
          <w:rFonts w:ascii="Angsana New" w:hAnsi="Angsana New"/>
          <w:sz w:val="30"/>
          <w:szCs w:val="30"/>
          <w:cs/>
        </w:rPr>
        <w:t>ละการคาดการณ์เกี่ยวกับการชำระหนี้ในอนาคตของลูก</w:t>
      </w:r>
      <w:r w:rsidRPr="00B90C20">
        <w:rPr>
          <w:rFonts w:ascii="Angsana New" w:hAnsi="Angsana New" w:hint="cs"/>
          <w:sz w:val="30"/>
          <w:szCs w:val="30"/>
          <w:cs/>
        </w:rPr>
        <w:t>หนี้</w:t>
      </w:r>
      <w:r w:rsidRPr="00B90C20">
        <w:rPr>
          <w:rFonts w:ascii="Angsana New" w:hAnsi="Angsana New"/>
          <w:sz w:val="30"/>
          <w:szCs w:val="30"/>
          <w:cs/>
        </w:rPr>
        <w:t xml:space="preserve"> ลูกหนี้จะถูกตัดจำหน่าย</w:t>
      </w:r>
      <w:r w:rsidRPr="00B90C20">
        <w:rPr>
          <w:rFonts w:ascii="Angsana New" w:hAnsi="Angsana New" w:hint="cs"/>
          <w:sz w:val="30"/>
          <w:szCs w:val="30"/>
          <w:cs/>
        </w:rPr>
        <w:t>จาก</w:t>
      </w:r>
      <w:r w:rsidRPr="00B90C20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:rsidR="00EE497C" w:rsidRPr="00497D58" w:rsidRDefault="00EE497C" w:rsidP="0049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7364F1" w:rsidRDefault="00736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17D9F" w:rsidRDefault="00F17D9F" w:rsidP="00F1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419AC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A24E56" w:rsidRPr="00A24E56" w:rsidRDefault="00A24E56" w:rsidP="00F1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23302C" w:rsidRDefault="0023302C" w:rsidP="0023302C">
      <w:pPr>
        <w:pStyle w:val="NoSpacing"/>
        <w:ind w:right="-25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สินค้าคง</w:t>
      </w:r>
      <w:r w:rsidR="001D60F4">
        <w:rPr>
          <w:rFonts w:ascii="Angsana New" w:hAnsi="Angsana New"/>
          <w:szCs w:val="30"/>
          <w:cs/>
        </w:rPr>
        <w:t>เหลือแสดงในราคาทุน</w:t>
      </w:r>
      <w:r w:rsidR="009B1AC5">
        <w:rPr>
          <w:rFonts w:ascii="Angsana New" w:hAnsi="Angsana New" w:hint="cs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:rsidR="00BB1DA3" w:rsidRPr="00BB1DA3" w:rsidRDefault="00BB1DA3" w:rsidP="0023302C">
      <w:pPr>
        <w:pStyle w:val="NoSpacing"/>
        <w:ind w:right="-25"/>
        <w:rPr>
          <w:rFonts w:ascii="Angsana New" w:hAnsi="Angsana New"/>
          <w:sz w:val="16"/>
          <w:szCs w:val="16"/>
        </w:rPr>
      </w:pPr>
    </w:p>
    <w:p w:rsidR="00BB1DA3" w:rsidRDefault="00BB1DA3" w:rsidP="0023302C">
      <w:pPr>
        <w:pStyle w:val="NoSpacing"/>
        <w:ind w:right="-25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ต้นทุนสินค้าคงเหลือคำนวณโดยวิธีดังนี้</w:t>
      </w:r>
    </w:p>
    <w:p w:rsidR="00BB1DA3" w:rsidRPr="00BB1DA3" w:rsidRDefault="00BB1DA3" w:rsidP="0023302C">
      <w:pPr>
        <w:pStyle w:val="NoSpacing"/>
        <w:ind w:right="-25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8" w:type="dxa"/>
        <w:tblLayout w:type="fixed"/>
        <w:tblLook w:val="0000"/>
      </w:tblPr>
      <w:tblGrid>
        <w:gridCol w:w="4910"/>
        <w:gridCol w:w="284"/>
        <w:gridCol w:w="3260"/>
      </w:tblGrid>
      <w:tr w:rsidR="00BB1DA3" w:rsidRPr="00D07A05" w:rsidTr="00EF3EAB">
        <w:tc>
          <w:tcPr>
            <w:tcW w:w="4910" w:type="dxa"/>
          </w:tcPr>
          <w:p w:rsidR="00BB1DA3" w:rsidRPr="00B1786E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ผลิตภัณฑ์ก๊อกน้ำ</w:t>
            </w:r>
          </w:p>
        </w:tc>
        <w:tc>
          <w:tcPr>
            <w:tcW w:w="284" w:type="dxa"/>
          </w:tcPr>
          <w:p w:rsidR="00BB1DA3" w:rsidRPr="00D07A05" w:rsidRDefault="00BB1DA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3260" w:type="dxa"/>
          </w:tcPr>
          <w:p w:rsidR="00BB1DA3" w:rsidRPr="00D07A05" w:rsidRDefault="00BB1DA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วิธีเข้าก่อน-ออกก่อน</w:t>
            </w:r>
          </w:p>
        </w:tc>
      </w:tr>
      <w:tr w:rsidR="00BB1DA3" w:rsidRPr="00D07A05" w:rsidTr="00EF3EAB">
        <w:tc>
          <w:tcPr>
            <w:tcW w:w="4910" w:type="dxa"/>
          </w:tcPr>
          <w:p w:rsidR="00BB1DA3" w:rsidRPr="00B1786E" w:rsidRDefault="00BB1DA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น้ำมันปาล์มดิบ</w:t>
            </w:r>
          </w:p>
        </w:tc>
        <w:tc>
          <w:tcPr>
            <w:tcW w:w="284" w:type="dxa"/>
          </w:tcPr>
          <w:p w:rsidR="00BB1DA3" w:rsidRPr="00D07A05" w:rsidRDefault="00BB1DA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3260" w:type="dxa"/>
          </w:tcPr>
          <w:p w:rsidR="00BB1DA3" w:rsidRPr="00D07A05" w:rsidRDefault="00BB1DA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วิธีราคาทุนถัวเฉลี่ย</w:t>
            </w:r>
          </w:p>
        </w:tc>
      </w:tr>
    </w:tbl>
    <w:p w:rsidR="00BB1DA3" w:rsidRPr="00BB1DA3" w:rsidRDefault="00BB1DA3" w:rsidP="0023302C">
      <w:pPr>
        <w:pStyle w:val="NoSpacing"/>
        <w:ind w:right="-25"/>
        <w:rPr>
          <w:rFonts w:ascii="Angsana New" w:hAnsi="Angsana New"/>
          <w:szCs w:val="30"/>
        </w:rPr>
      </w:pPr>
    </w:p>
    <w:p w:rsidR="00B90C20" w:rsidRPr="00C8189F" w:rsidRDefault="00B90C20" w:rsidP="00B90C20">
      <w:pPr>
        <w:pStyle w:val="NoSpacing"/>
        <w:ind w:right="-25"/>
        <w:jc w:val="thaiDistribute"/>
        <w:rPr>
          <w:rFonts w:ascii="Angsana New" w:hAnsi="Angsana New"/>
          <w:szCs w:val="30"/>
          <w:cs/>
        </w:rPr>
      </w:pPr>
      <w:r w:rsidRPr="00C8189F">
        <w:rPr>
          <w:rFonts w:ascii="Angsana New" w:hAnsi="Angsana New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Pr="00C8189F">
        <w:rPr>
          <w:rFonts w:ascii="Angsana New" w:hAnsi="Angsana New" w:hint="cs"/>
          <w:szCs w:val="30"/>
          <w:cs/>
        </w:rPr>
        <w:t>กึ่งสำเร็จรูป</w:t>
      </w:r>
      <w:r w:rsidRPr="00C8189F">
        <w:rPr>
          <w:rFonts w:ascii="Angsana New" w:hAnsi="Angsana New"/>
          <w:szCs w:val="30"/>
          <w:cs/>
        </w:rPr>
        <w:t>ที่ผลิตเอง  ต้นทุนสินค้ารวมการปันส่วน</w:t>
      </w:r>
      <w:r>
        <w:rPr>
          <w:rFonts w:ascii="Angsana New" w:hAnsi="Angsana New"/>
          <w:szCs w:val="30"/>
          <w:cs/>
        </w:rPr>
        <w:t>ของค่าโสหุ้ยการผลิตอย่างเหมาะสม</w:t>
      </w:r>
      <w:r w:rsidRPr="00C8189F">
        <w:rPr>
          <w:rFonts w:ascii="Angsana New" w:hAnsi="Angsana New"/>
          <w:szCs w:val="30"/>
          <w:cs/>
        </w:rPr>
        <w:t>โดยคำนึงถึงระดับกำลังการผลิตตามปกติ</w:t>
      </w:r>
    </w:p>
    <w:p w:rsidR="00F526FD" w:rsidRPr="007364F1" w:rsidRDefault="00F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B90C20" w:rsidRDefault="00B90C20" w:rsidP="00B9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90C20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Pr="00B90C20">
        <w:rPr>
          <w:rFonts w:ascii="Angsana New" w:hAnsi="Angsana New" w:hint="cs"/>
          <w:sz w:val="30"/>
          <w:szCs w:val="30"/>
          <w:cs/>
        </w:rPr>
        <w:t>ส่วนเพิ่ม</w:t>
      </w:r>
      <w:r w:rsidRPr="00B90C20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Pr="00B90C20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:rsidR="002D2A72" w:rsidRPr="002D2A72" w:rsidRDefault="002D2A72" w:rsidP="00B9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B90C20" w:rsidRPr="00F368C1" w:rsidRDefault="00B90C20" w:rsidP="00B9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>
        <w:rPr>
          <w:rFonts w:ascii="Angsana New" w:hAnsi="Angsana New" w:hint="cs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>
        <w:rPr>
          <w:rFonts w:ascii="Angsana New" w:hAnsi="Angsana New" w:hint="cs"/>
          <w:sz w:val="30"/>
          <w:szCs w:val="30"/>
          <w:cs/>
        </w:rPr>
        <w:t>ส</w:t>
      </w:r>
      <w:r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:rsidR="00D42E0B" w:rsidRDefault="00D42E0B" w:rsidP="00305260">
      <w:pPr>
        <w:pStyle w:val="NoSpacing"/>
        <w:rPr>
          <w:b/>
          <w:bCs/>
          <w:szCs w:val="30"/>
        </w:rPr>
      </w:pPr>
    </w:p>
    <w:p w:rsidR="00305260" w:rsidRPr="00305260" w:rsidRDefault="00305260" w:rsidP="00305260">
      <w:pPr>
        <w:pStyle w:val="NoSpacing"/>
        <w:rPr>
          <w:b/>
          <w:bCs/>
          <w:szCs w:val="30"/>
          <w:cs/>
        </w:rPr>
      </w:pPr>
      <w:r w:rsidRPr="00305260">
        <w:rPr>
          <w:b/>
          <w:bCs/>
          <w:szCs w:val="30"/>
          <w:cs/>
        </w:rPr>
        <w:t>เงินลงทุน</w:t>
      </w:r>
      <w:r w:rsidR="00BA7B1E">
        <w:rPr>
          <w:rFonts w:hint="cs"/>
          <w:b/>
          <w:bCs/>
          <w:szCs w:val="30"/>
          <w:cs/>
        </w:rPr>
        <w:t>ชั่วคราว</w:t>
      </w:r>
    </w:p>
    <w:p w:rsidR="00305260" w:rsidRPr="00305260" w:rsidRDefault="00305260" w:rsidP="00305260">
      <w:pPr>
        <w:pStyle w:val="NoSpacing"/>
        <w:rPr>
          <w:sz w:val="16"/>
          <w:szCs w:val="16"/>
        </w:rPr>
      </w:pPr>
    </w:p>
    <w:p w:rsidR="00305260" w:rsidRPr="00305260" w:rsidRDefault="00BA7B1E" w:rsidP="00305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เงินลงทุนชั่วคราวเป็นเงินลงทุนใน</w:t>
      </w:r>
      <w:r w:rsidR="00305260" w:rsidRPr="00305260">
        <w:rPr>
          <w:rFonts w:ascii="Angsana New" w:hAnsi="Angsana New"/>
          <w:sz w:val="30"/>
          <w:szCs w:val="30"/>
          <w:cs/>
        </w:rPr>
        <w:t>หลักทรัพย์</w:t>
      </w:r>
      <w:r>
        <w:rPr>
          <w:rFonts w:ascii="Angsana New" w:hAnsi="Angsana New" w:hint="cs"/>
          <w:sz w:val="30"/>
          <w:szCs w:val="30"/>
          <w:cs/>
        </w:rPr>
        <w:t>ที่อยู่</w:t>
      </w:r>
      <w:r w:rsidR="00305260" w:rsidRPr="00305260">
        <w:rPr>
          <w:rFonts w:ascii="Angsana New" w:hAnsi="Angsana New"/>
          <w:sz w:val="30"/>
          <w:szCs w:val="30"/>
          <w:cs/>
        </w:rPr>
        <w:t>ในความต้องการของตลาดซึ่งถือไว้เพื่อค้าจัดประเภทเป็นสินทรัพย์หมุนเวียนและแสดงในมูลค่ายุติธรรม ผลกำไรหรือขาดทุนจากการ</w:t>
      </w:r>
      <w:r w:rsidR="009B1AC5">
        <w:rPr>
          <w:rFonts w:ascii="Angsana New" w:hAnsi="Angsana New" w:hint="cs"/>
          <w:sz w:val="30"/>
          <w:szCs w:val="30"/>
          <w:cs/>
        </w:rPr>
        <w:t>วัดมูลค่ายุติธรรมของ</w:t>
      </w:r>
      <w:r w:rsidR="00305260" w:rsidRPr="00305260">
        <w:rPr>
          <w:rFonts w:ascii="Angsana New" w:hAnsi="Angsana New"/>
          <w:sz w:val="30"/>
          <w:szCs w:val="30"/>
          <w:cs/>
        </w:rPr>
        <w:t>หลักทรัพย์ได้บันทึกใน</w:t>
      </w:r>
      <w:r w:rsidR="00305260" w:rsidRPr="008D3DCA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305260" w:rsidRPr="00305260" w:rsidRDefault="00305260" w:rsidP="00305260">
      <w:pPr>
        <w:pStyle w:val="NoSpacing"/>
        <w:rPr>
          <w:sz w:val="16"/>
          <w:szCs w:val="16"/>
        </w:rPr>
      </w:pPr>
    </w:p>
    <w:p w:rsidR="00305260" w:rsidRPr="003A3C65" w:rsidRDefault="00305260" w:rsidP="00305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C6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305260" w:rsidRPr="00305260" w:rsidRDefault="00305260" w:rsidP="00305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305260" w:rsidRPr="00305260" w:rsidRDefault="00305260" w:rsidP="00305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05260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ผลต่างระหว่างสิ่งตอบแทนสุทธิที่ได้ร</w:t>
      </w:r>
      <w:r w:rsidR="009B1AC5">
        <w:rPr>
          <w:rFonts w:ascii="Angsana New" w:hAnsi="Angsana New"/>
          <w:sz w:val="30"/>
          <w:szCs w:val="30"/>
          <w:cs/>
        </w:rPr>
        <w:t>ับและมูลค่าตามบัญชีจะถูกบันทึก</w:t>
      </w:r>
      <w:r w:rsidR="009B1AC5">
        <w:rPr>
          <w:rFonts w:ascii="Angsana New" w:hAnsi="Angsana New" w:hint="cs"/>
          <w:sz w:val="30"/>
          <w:szCs w:val="30"/>
          <w:cs/>
        </w:rPr>
        <w:t>เป็นรายการ</w:t>
      </w:r>
      <w:r w:rsidRPr="00305260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1F2DB6" w:rsidRPr="001F2DB6" w:rsidRDefault="001F2DB6" w:rsidP="002D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8976B2" w:rsidRDefault="00305260" w:rsidP="002D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ในกรณีที่</w:t>
      </w:r>
      <w:r w:rsidRPr="00305260">
        <w:rPr>
          <w:rFonts w:ascii="Angsana New" w:hAnsi="Angsana New"/>
          <w:sz w:val="30"/>
          <w:szCs w:val="30"/>
          <w:cs/>
        </w:rPr>
        <w:t>บริษัทจำหน่ายเงินลงทุนที่ถืออยู่เพียงบางส่วน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305260">
        <w:rPr>
          <w:rFonts w:ascii="Angsana New" w:hAnsi="Angsana New"/>
          <w:sz w:val="30"/>
          <w:szCs w:val="30"/>
        </w:rPr>
        <w:t xml:space="preserve"> </w:t>
      </w:r>
    </w:p>
    <w:p w:rsidR="002D2A72" w:rsidRPr="002D2A72" w:rsidRDefault="002D2A72" w:rsidP="002D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7364F1" w:rsidRDefault="00736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b/>
          <w:bCs/>
          <w:sz w:val="30"/>
          <w:szCs w:val="30"/>
          <w:cs/>
        </w:rPr>
      </w:pPr>
      <w:r>
        <w:rPr>
          <w:b/>
          <w:bCs/>
          <w:szCs w:val="30"/>
          <w:cs/>
        </w:rPr>
        <w:br w:type="page"/>
      </w:r>
    </w:p>
    <w:p w:rsidR="008976B2" w:rsidRDefault="008976B2" w:rsidP="008976B2">
      <w:pPr>
        <w:pStyle w:val="NoSpacing"/>
        <w:rPr>
          <w:b/>
          <w:bCs/>
          <w:szCs w:val="30"/>
        </w:rPr>
      </w:pPr>
      <w:r w:rsidRPr="00305260">
        <w:rPr>
          <w:b/>
          <w:bCs/>
          <w:szCs w:val="30"/>
          <w:cs/>
        </w:rPr>
        <w:lastRenderedPageBreak/>
        <w:t>เงินลงทุน</w:t>
      </w:r>
      <w:r>
        <w:rPr>
          <w:rFonts w:hint="cs"/>
          <w:b/>
          <w:bCs/>
          <w:szCs w:val="30"/>
          <w:cs/>
        </w:rPr>
        <w:t>ในบริษัทย่อย</w:t>
      </w:r>
    </w:p>
    <w:p w:rsidR="008976B2" w:rsidRPr="008976B2" w:rsidRDefault="008976B2" w:rsidP="008976B2">
      <w:pPr>
        <w:pStyle w:val="NoSpacing"/>
        <w:rPr>
          <w:b/>
          <w:bCs/>
          <w:sz w:val="16"/>
          <w:szCs w:val="16"/>
          <w:cs/>
        </w:rPr>
      </w:pPr>
    </w:p>
    <w:p w:rsidR="008976B2" w:rsidRPr="009B1AC5" w:rsidRDefault="008976B2" w:rsidP="00897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บันทึกบัญชีเงินลงทุนในบริษัทย่อย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:rsidR="003A3C65" w:rsidRDefault="003A3C65" w:rsidP="0030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0775F" w:rsidRPr="009656ED" w:rsidRDefault="0030775F" w:rsidP="0030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048C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7776FF">
        <w:rPr>
          <w:rFonts w:ascii="Angsana New" w:hAnsi="Angsana New"/>
          <w:b/>
          <w:bCs/>
          <w:sz w:val="30"/>
          <w:szCs w:val="30"/>
        </w:rPr>
        <w:t xml:space="preserve"> </w:t>
      </w:r>
      <w:r w:rsidR="00E9041A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410557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="007776FF">
        <w:rPr>
          <w:rFonts w:ascii="Angsana New" w:hAnsi="Angsana New" w:hint="cs"/>
          <w:b/>
          <w:bCs/>
          <w:sz w:val="30"/>
          <w:szCs w:val="30"/>
          <w:cs/>
        </w:rPr>
        <w:t>ที่ไม่ได้ใช้ในการดำเนินงาน</w:t>
      </w:r>
      <w:r w:rsidR="007C2B6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30775F" w:rsidRPr="00441C3B" w:rsidRDefault="0030775F" w:rsidP="0030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81B4E" w:rsidRPr="006B24BA" w:rsidRDefault="00D81B4E" w:rsidP="00D8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24B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81B4E" w:rsidRPr="00E11F30" w:rsidRDefault="00D81B4E" w:rsidP="00D8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D81B4E" w:rsidRPr="00F368C1" w:rsidRDefault="00D81B4E" w:rsidP="00D8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</w:t>
      </w:r>
      <w:r w:rsidR="00EA5776"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ทั้งที่ใช้งานและไม่ได้ใช้งาน</w:t>
      </w:r>
      <w:r w:rsidR="00EA5776">
        <w:rPr>
          <w:rFonts w:ascii="Angsana New" w:hAnsi="Angsana New" w:hint="cs"/>
          <w:sz w:val="30"/>
          <w:szCs w:val="30"/>
          <w:cs/>
        </w:rPr>
        <w:t xml:space="preserve">) </w:t>
      </w:r>
      <w:r w:rsidRPr="00F368C1">
        <w:rPr>
          <w:rFonts w:ascii="Angsana New" w:hAnsi="Angsana New"/>
          <w:sz w:val="30"/>
          <w:szCs w:val="30"/>
          <w:cs/>
        </w:rPr>
        <w:t>แสดงในราคาทุน</w:t>
      </w:r>
      <w:r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4C3923"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 w:rsidR="009B1AC5">
        <w:rPr>
          <w:rFonts w:ascii="Angsana New" w:hAnsi="Angsana New"/>
          <w:sz w:val="30"/>
          <w:szCs w:val="30"/>
          <w:cs/>
        </w:rPr>
        <w:t>แสดง</w:t>
      </w:r>
      <w:r w:rsidR="009B1AC5"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>
        <w:rPr>
          <w:rFonts w:ascii="Angsana New" w:hAnsi="Angsana New"/>
          <w:sz w:val="30"/>
          <w:szCs w:val="30"/>
          <w:cs/>
        </w:rPr>
        <w:t>้อยค่า</w:t>
      </w:r>
      <w:r>
        <w:rPr>
          <w:rFonts w:ascii="Angsana New" w:hAnsi="Angsana New" w:hint="cs"/>
          <w:sz w:val="30"/>
          <w:szCs w:val="30"/>
          <w:cs/>
        </w:rPr>
        <w:t xml:space="preserve"> (ถ้ามี) เมื่อมีการเลิกใช้หรือตัดจำหน่ายสินทรัพย์ออกจากบัญชี 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:rsidR="00F526FD" w:rsidRDefault="00F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D81B4E" w:rsidRPr="0054221D" w:rsidRDefault="00D81B4E" w:rsidP="00D8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D81B4E" w:rsidRPr="00E11F30" w:rsidRDefault="00D81B4E" w:rsidP="00D8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D81B4E" w:rsidRPr="00F368C1" w:rsidRDefault="00D81B4E" w:rsidP="00D8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C8189F">
        <w:rPr>
          <w:rFonts w:ascii="Angsana New" w:hAnsi="Angsana New"/>
          <w:sz w:val="30"/>
          <w:szCs w:val="30"/>
          <w:cs/>
        </w:rPr>
        <w:t>สัญญาเช่าซึ่งบริษัทได้รับความเสี่ยงและผลตอบแทนจากการครอบครองทรัพย์สินที่เช่านั้น ๆ เป็นส่วนใหญ่ให้จัดประเภทเป็นสัญญาเช่าทางการเงิน  ที่ดิน อาคารและอุปกรณ์ที่ได้มาโดยทำสัญญาเช่าทางการเงินบันทึกเป็นสินทรัพย์ด้วยราคายุติธรรมหรือมูลค่าปัจจุบันของจำนวนเงินขั้นต่ำที่ต้องจ่ายตามสัญญ</w:t>
      </w:r>
      <w:r w:rsidR="00EA7579">
        <w:rPr>
          <w:rFonts w:ascii="Angsana New" w:hAnsi="Angsana New"/>
          <w:sz w:val="30"/>
          <w:szCs w:val="30"/>
          <w:cs/>
        </w:rPr>
        <w:t>าเช่าแล้วแต่จำนวนใดจะต่ำกว่า</w:t>
      </w:r>
      <w:r>
        <w:rPr>
          <w:rFonts w:ascii="Angsana New" w:hAnsi="Angsana New" w:hint="cs"/>
          <w:sz w:val="30"/>
          <w:szCs w:val="30"/>
          <w:cs/>
        </w:rPr>
        <w:t>สุทธิจาก</w:t>
      </w:r>
      <w:r w:rsidRPr="00C8189F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="00EA7579">
        <w:rPr>
          <w:rFonts w:ascii="Angsana New" w:hAnsi="Angsana New"/>
          <w:sz w:val="30"/>
          <w:szCs w:val="30"/>
          <w:cs/>
        </w:rPr>
        <w:t>การด้อยค่า</w:t>
      </w:r>
      <w:r w:rsidRPr="00C8189F">
        <w:rPr>
          <w:rFonts w:ascii="Angsana New" w:hAnsi="Angsana New"/>
          <w:sz w:val="30"/>
          <w:szCs w:val="30"/>
          <w:cs/>
        </w:rPr>
        <w:t xml:space="preserve"> </w:t>
      </w:r>
      <w:r w:rsidR="00EA7579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C8189F">
        <w:rPr>
          <w:rFonts w:ascii="Angsana New" w:hAnsi="Angsana New"/>
          <w:sz w:val="30"/>
          <w:szCs w:val="30"/>
          <w:cs/>
        </w:rPr>
        <w:t>ค่าเช่าที่ชำระจะแยกเป็นส่วนที่เป็นค่าใช้จ่ายทางการเงินและส่วนที่จะหักจากหนี้ตามสัญญาเพื่อใช้กำหนดอัตราดอกเบี้ยจากยอดหนี้สินที่คงเหลือ  ค่าใช้จ่ายทางการเงินจะบันทึกโดยตรง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1F2DB6" w:rsidRDefault="001F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19640F" w:rsidRPr="003A3C65" w:rsidRDefault="0019640F" w:rsidP="005D5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C65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:rsidR="0019640F" w:rsidRPr="0019640F" w:rsidRDefault="0019640F" w:rsidP="0019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3A3C65" w:rsidRDefault="003A3C65" w:rsidP="003A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7364F1" w:rsidRDefault="007364F1" w:rsidP="003A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7364F1" w:rsidRDefault="007364F1" w:rsidP="003A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7364F1" w:rsidRDefault="007364F1" w:rsidP="003A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9B6F98" w:rsidRDefault="009B6F98" w:rsidP="003A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F4592A" w:rsidRDefault="00F4592A" w:rsidP="00DD4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FF"/>
          <w:sz w:val="16"/>
          <w:szCs w:val="16"/>
        </w:rPr>
      </w:pPr>
    </w:p>
    <w:tbl>
      <w:tblPr>
        <w:tblW w:w="0" w:type="auto"/>
        <w:tblInd w:w="18" w:type="dxa"/>
        <w:tblLayout w:type="fixed"/>
        <w:tblLook w:val="0000"/>
      </w:tblPr>
      <w:tblGrid>
        <w:gridCol w:w="7603"/>
        <w:gridCol w:w="1985"/>
      </w:tblGrid>
      <w:tr w:rsidR="00DD4631" w:rsidRPr="00B1786E">
        <w:tc>
          <w:tcPr>
            <w:tcW w:w="7603" w:type="dxa"/>
          </w:tcPr>
          <w:p w:rsidR="00DD4631" w:rsidRPr="00B1786E" w:rsidRDefault="00DD4631" w:rsidP="0097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DD4631" w:rsidRPr="00B1786E" w:rsidRDefault="00DD4631" w:rsidP="0097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786E">
              <w:rPr>
                <w:rFonts w:ascii="Angsana New" w:hAnsi="Angsana New"/>
                <w:sz w:val="30"/>
                <w:szCs w:val="30"/>
                <w:cs/>
              </w:rPr>
              <w:t>ระยะเวลา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(ปี)</w:t>
            </w:r>
          </w:p>
        </w:tc>
      </w:tr>
      <w:tr w:rsidR="008D3DCA" w:rsidRPr="00B1786E">
        <w:tc>
          <w:tcPr>
            <w:tcW w:w="7603" w:type="dxa"/>
          </w:tcPr>
          <w:p w:rsidR="008D3DCA" w:rsidRPr="00B1786E" w:rsidRDefault="008D3DCA" w:rsidP="008E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85" w:type="dxa"/>
          </w:tcPr>
          <w:p w:rsidR="008D3DCA" w:rsidRPr="00D07A05" w:rsidRDefault="008D3DCA" w:rsidP="0009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A05">
              <w:rPr>
                <w:rFonts w:ascii="Angsana New" w:hAnsi="Angsana New"/>
                <w:sz w:val="30"/>
                <w:szCs w:val="30"/>
              </w:rPr>
              <w:t>10</w:t>
            </w:r>
            <w:r w:rsidRPr="00D07A05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D07A05">
              <w:rPr>
                <w:rFonts w:ascii="Angsana New" w:hAnsi="Angsana New"/>
                <w:sz w:val="30"/>
                <w:szCs w:val="30"/>
              </w:rPr>
              <w:t xml:space="preserve">20 </w:t>
            </w:r>
          </w:p>
        </w:tc>
      </w:tr>
      <w:tr w:rsidR="008D3DCA" w:rsidRPr="00B1786E">
        <w:tc>
          <w:tcPr>
            <w:tcW w:w="7603" w:type="dxa"/>
          </w:tcPr>
          <w:p w:rsidR="008D3DCA" w:rsidRPr="00B1786E" w:rsidRDefault="008D3DCA" w:rsidP="008E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786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985" w:type="dxa"/>
          </w:tcPr>
          <w:p w:rsidR="008D3DCA" w:rsidRPr="00D07A05" w:rsidRDefault="00AF4E3E" w:rsidP="0009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07A05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="008D3DCA" w:rsidRPr="00D07A05">
              <w:rPr>
                <w:rFonts w:ascii="Angsana New" w:hAnsi="Angsana New"/>
                <w:sz w:val="30"/>
                <w:szCs w:val="30"/>
              </w:rPr>
              <w:t xml:space="preserve">20 </w:t>
            </w:r>
          </w:p>
        </w:tc>
      </w:tr>
      <w:tr w:rsidR="00CE04C7" w:rsidRPr="00B1786E" w:rsidTr="007A3C3D">
        <w:tc>
          <w:tcPr>
            <w:tcW w:w="7603" w:type="dxa"/>
          </w:tcPr>
          <w:p w:rsidR="00CE04C7" w:rsidRDefault="00CE04C7" w:rsidP="008E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="002E3EA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E092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985" w:type="dxa"/>
          </w:tcPr>
          <w:p w:rsidR="00CE04C7" w:rsidRPr="00D07A05" w:rsidRDefault="0048151C" w:rsidP="008D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A05">
              <w:rPr>
                <w:rFonts w:ascii="Angsana New" w:hAnsi="Angsana New"/>
                <w:sz w:val="30"/>
                <w:szCs w:val="30"/>
              </w:rPr>
              <w:t>2</w:t>
            </w:r>
            <w:r w:rsidR="00B63CB1" w:rsidRPr="00D07A05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="00B63CB1" w:rsidRPr="00D07A05">
              <w:rPr>
                <w:rFonts w:ascii="Angsana New" w:hAnsi="Angsana New"/>
                <w:sz w:val="30"/>
                <w:szCs w:val="30"/>
              </w:rPr>
              <w:t>11</w:t>
            </w:r>
            <w:r w:rsidR="00CE04C7" w:rsidRPr="00D07A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04C7" w:rsidRPr="00B1786E">
        <w:tc>
          <w:tcPr>
            <w:tcW w:w="7603" w:type="dxa"/>
          </w:tcPr>
          <w:p w:rsidR="00CE04C7" w:rsidRPr="00B1786E" w:rsidRDefault="002E3EA3" w:rsidP="00FC1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786E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ติดตั้ง และ</w:t>
            </w:r>
            <w:r w:rsidR="00FC1ED5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="00CE04C7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985" w:type="dxa"/>
          </w:tcPr>
          <w:p w:rsidR="00CE04C7" w:rsidRPr="00D07A05" w:rsidRDefault="002E3EA3" w:rsidP="008D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A0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8D3DCA" w:rsidRPr="00D07A0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D07A0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D3DCA" w:rsidRPr="00D07A05">
              <w:rPr>
                <w:rFonts w:ascii="Angsana New" w:hAnsi="Angsana New"/>
                <w:sz w:val="30"/>
                <w:szCs w:val="30"/>
              </w:rPr>
              <w:t>10</w:t>
            </w:r>
            <w:r w:rsidR="00CE04C7" w:rsidRPr="00D07A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DD4631" w:rsidRPr="00B1786E">
        <w:tc>
          <w:tcPr>
            <w:tcW w:w="7603" w:type="dxa"/>
          </w:tcPr>
          <w:p w:rsidR="00DD4631" w:rsidRPr="00B1786E" w:rsidRDefault="00DD4631" w:rsidP="0097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78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5" w:type="dxa"/>
          </w:tcPr>
          <w:p w:rsidR="00DD4631" w:rsidRPr="00D07A05" w:rsidRDefault="00DD4631" w:rsidP="0097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7A05">
              <w:rPr>
                <w:rFonts w:ascii="Angsana New" w:hAnsi="Angsana New"/>
                <w:sz w:val="30"/>
                <w:szCs w:val="30"/>
              </w:rPr>
              <w:t xml:space="preserve">5 </w:t>
            </w:r>
          </w:p>
        </w:tc>
      </w:tr>
    </w:tbl>
    <w:p w:rsidR="00094228" w:rsidRPr="00BA43E4" w:rsidRDefault="00094228" w:rsidP="00094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A3C65" w:rsidRDefault="003A3C65" w:rsidP="003A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>
        <w:rPr>
          <w:rFonts w:ascii="Angsana New" w:hAnsi="Angsana New" w:hint="cs"/>
          <w:sz w:val="30"/>
          <w:szCs w:val="30"/>
          <w:cs/>
        </w:rPr>
        <w:t>หรือติดตั้ง</w:t>
      </w:r>
    </w:p>
    <w:p w:rsidR="00094228" w:rsidRPr="00094228" w:rsidRDefault="00094228" w:rsidP="00094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:rsidR="003A3C65" w:rsidRPr="00CA7784" w:rsidRDefault="003A3C65" w:rsidP="003A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:rsidR="00981305" w:rsidRDefault="00981305" w:rsidP="00604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CB6F88" w:rsidRPr="00F368C1" w:rsidRDefault="00CB6F88" w:rsidP="00CB6F88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(สินทรัพย์ไม่หมุนเวียนอื่น)</w:t>
      </w:r>
    </w:p>
    <w:p w:rsidR="006048CC" w:rsidRPr="006048CC" w:rsidRDefault="006048CC" w:rsidP="00604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CB6F88" w:rsidRPr="00F368C1" w:rsidRDefault="00CB6F88" w:rsidP="00CB6F88">
      <w:pPr>
        <w:ind w:right="-25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โปรแกรมคอมพิวเตอร์</w:t>
      </w:r>
      <w:r w:rsidRPr="00CB6F88">
        <w:rPr>
          <w:rFonts w:ascii="Angsana New" w:hAnsi="Angsana New"/>
          <w:sz w:val="30"/>
          <w:szCs w:val="30"/>
          <w:cs/>
        </w:rPr>
        <w:t>แสดงในราคาทุน</w:t>
      </w:r>
      <w:r w:rsidRPr="00CB6F88">
        <w:rPr>
          <w:rFonts w:ascii="Angsana New" w:hAnsi="Angsana New" w:hint="cs"/>
          <w:sz w:val="30"/>
          <w:szCs w:val="30"/>
          <w:cs/>
        </w:rPr>
        <w:t>สุทธิจาก</w:t>
      </w:r>
      <w:r w:rsidRPr="00CB6F88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CB6F88">
        <w:rPr>
          <w:rFonts w:ascii="Angsana New" w:hAnsi="Angsana New" w:hint="cs"/>
          <w:sz w:val="30"/>
          <w:szCs w:val="30"/>
          <w:cs/>
        </w:rPr>
        <w:t>ค่าเผื่อ</w:t>
      </w:r>
      <w:r w:rsidRPr="00CB6F88">
        <w:rPr>
          <w:rFonts w:ascii="Angsana New" w:hAnsi="Angsana New"/>
          <w:sz w:val="30"/>
          <w:szCs w:val="30"/>
          <w:cs/>
        </w:rPr>
        <w:t>การด้อยค่า</w:t>
      </w:r>
      <w:r w:rsidRPr="00CB6F88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F526FD" w:rsidRPr="007364F1" w:rsidRDefault="00F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:rsidR="00CB6F88" w:rsidRPr="0054221D" w:rsidRDefault="00CB6F88" w:rsidP="00CB6F88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F526FD" w:rsidRPr="00F526FD" w:rsidRDefault="00F526FD" w:rsidP="00CB6F88">
      <w:pPr>
        <w:ind w:right="-25"/>
        <w:rPr>
          <w:rFonts w:ascii="Angsana New" w:hAnsi="Angsana New"/>
          <w:sz w:val="16"/>
          <w:szCs w:val="16"/>
        </w:rPr>
      </w:pPr>
    </w:p>
    <w:p w:rsidR="003828B6" w:rsidRDefault="00CB6F88" w:rsidP="00CB6F88">
      <w:pPr>
        <w:ind w:right="-25"/>
        <w:rPr>
          <w:rFonts w:ascii="Angsana New" w:hAnsi="Angsana New"/>
          <w:sz w:val="30"/>
          <w:szCs w:val="30"/>
        </w:rPr>
      </w:pPr>
      <w:r w:rsidRPr="00CB6F88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CB6F8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Pr="00CB6F88">
        <w:rPr>
          <w:rFonts w:ascii="Angsana New" w:hAnsi="Angsana New"/>
          <w:sz w:val="30"/>
          <w:szCs w:val="30"/>
          <w:cs/>
        </w:rPr>
        <w:t xml:space="preserve"> </w:t>
      </w:r>
      <w:r w:rsidRPr="00CB6F88">
        <w:rPr>
          <w:rFonts w:ascii="Angsana New" w:hAnsi="Angsana New" w:hint="cs"/>
          <w:sz w:val="30"/>
          <w:szCs w:val="30"/>
          <w:cs/>
        </w:rPr>
        <w:t>ซึ่ง</w:t>
      </w:r>
      <w:r w:rsidRPr="00CB6F8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CB6F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CB6F88">
        <w:rPr>
          <w:rFonts w:ascii="Angsana New" w:hAnsi="Angsana New"/>
          <w:sz w:val="30"/>
          <w:szCs w:val="30"/>
          <w:cs/>
        </w:rPr>
        <w:t xml:space="preserve">ของโปรแกรมคอมพิวเตอร์เป็นระยะเวลา </w:t>
      </w:r>
      <w:r w:rsidR="00903861" w:rsidRPr="00CB6F88">
        <w:rPr>
          <w:rFonts w:ascii="Angsana New" w:hAnsi="Angsana New"/>
          <w:sz w:val="30"/>
          <w:szCs w:val="30"/>
        </w:rPr>
        <w:t>5</w:t>
      </w:r>
      <w:r w:rsidR="00903861" w:rsidRPr="00CB6F88">
        <w:rPr>
          <w:rFonts w:ascii="Angsana New" w:hAnsi="Angsana New" w:hint="cs"/>
          <w:sz w:val="30"/>
          <w:szCs w:val="30"/>
          <w:cs/>
        </w:rPr>
        <w:t xml:space="preserve"> </w:t>
      </w:r>
      <w:r w:rsidR="0030775F" w:rsidRPr="00CB6F88">
        <w:rPr>
          <w:rFonts w:ascii="Angsana New" w:hAnsi="Angsana New" w:hint="cs"/>
          <w:sz w:val="30"/>
          <w:szCs w:val="30"/>
          <w:cs/>
        </w:rPr>
        <w:t xml:space="preserve">ปี </w:t>
      </w:r>
      <w:r w:rsidR="00903861" w:rsidRPr="00CB6F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903861" w:rsidRPr="00CB6F88">
        <w:rPr>
          <w:rFonts w:ascii="Angsana New" w:hAnsi="Angsana New"/>
          <w:sz w:val="30"/>
          <w:szCs w:val="30"/>
        </w:rPr>
        <w:t>10</w:t>
      </w:r>
      <w:r w:rsidR="003828B6" w:rsidRPr="00CB6F88">
        <w:rPr>
          <w:rFonts w:ascii="Angsana New" w:hAnsi="Angsana New" w:hint="cs"/>
          <w:sz w:val="30"/>
          <w:szCs w:val="30"/>
          <w:cs/>
          <w:lang w:val="th-TH"/>
        </w:rPr>
        <w:t xml:space="preserve"> ปี</w:t>
      </w:r>
    </w:p>
    <w:p w:rsidR="00D81B4E" w:rsidRDefault="00D81B4E" w:rsidP="003828B6">
      <w:pPr>
        <w:pStyle w:val="Heading6"/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3828B6" w:rsidRPr="00D81B4E" w:rsidRDefault="003828B6" w:rsidP="003828B6">
      <w:pPr>
        <w:pStyle w:val="Heading6"/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981305">
        <w:rPr>
          <w:rFonts w:ascii="Angsana New" w:hAnsi="Angsana New" w:cs="Angsana New" w:hint="cs"/>
          <w:sz w:val="30"/>
          <w:szCs w:val="30"/>
          <w:cs/>
        </w:rPr>
        <w:t>ค่าตกแต่ง</w:t>
      </w:r>
      <w:r w:rsidR="00903861" w:rsidRPr="00981305">
        <w:rPr>
          <w:rFonts w:ascii="Angsana New" w:hAnsi="Angsana New" w:cs="Angsana New" w:hint="cs"/>
          <w:sz w:val="30"/>
          <w:szCs w:val="30"/>
          <w:cs/>
        </w:rPr>
        <w:t>สถานที่</w:t>
      </w:r>
      <w:r w:rsidR="003958C5" w:rsidRPr="00981305">
        <w:rPr>
          <w:rFonts w:ascii="Angsana New" w:hAnsi="Angsana New" w:cs="Angsana New" w:hint="cs"/>
          <w:sz w:val="30"/>
          <w:szCs w:val="30"/>
          <w:cs/>
        </w:rPr>
        <w:t>สำหรับแสดง</w:t>
      </w:r>
      <w:r w:rsidR="00903861" w:rsidRPr="00981305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="00D81B4E">
        <w:rPr>
          <w:rFonts w:ascii="Angsana New" w:hAnsi="Angsana New" w:cs="Angsana New"/>
          <w:sz w:val="30"/>
          <w:szCs w:val="30"/>
        </w:rPr>
        <w:t xml:space="preserve"> </w:t>
      </w:r>
      <w:r w:rsidR="00D81B4E">
        <w:rPr>
          <w:rFonts w:ascii="Angsana New" w:hAnsi="Angsana New" w:cs="Angsana New" w:hint="cs"/>
          <w:sz w:val="30"/>
          <w:szCs w:val="30"/>
          <w:cs/>
        </w:rPr>
        <w:t>(สินทรัพย์ไม่หมุนเวียนอื่น)</w:t>
      </w:r>
    </w:p>
    <w:p w:rsidR="003828B6" w:rsidRPr="003828B6" w:rsidRDefault="003828B6" w:rsidP="00382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3828B6" w:rsidRPr="00EA4239" w:rsidRDefault="003828B6" w:rsidP="003828B6">
      <w:pPr>
        <w:jc w:val="thaiDistribute"/>
        <w:rPr>
          <w:rFonts w:ascii="Angsana New" w:hAnsi="Angsana New"/>
          <w:sz w:val="30"/>
          <w:szCs w:val="30"/>
        </w:rPr>
      </w:pPr>
      <w:r w:rsidRPr="00EA4239">
        <w:rPr>
          <w:rFonts w:ascii="Angsana New" w:hAnsi="Angsana New" w:hint="cs"/>
          <w:sz w:val="30"/>
          <w:szCs w:val="30"/>
          <w:cs/>
        </w:rPr>
        <w:t>ค่าตกแต่ง</w:t>
      </w:r>
      <w:r w:rsidR="00903861">
        <w:rPr>
          <w:rFonts w:ascii="Angsana New" w:hAnsi="Angsana New" w:hint="cs"/>
          <w:sz w:val="30"/>
          <w:szCs w:val="30"/>
          <w:cs/>
        </w:rPr>
        <w:t>สถานที่</w:t>
      </w:r>
      <w:r w:rsidR="003958C5">
        <w:rPr>
          <w:rFonts w:ascii="Angsana New" w:hAnsi="Angsana New" w:hint="cs"/>
          <w:sz w:val="30"/>
          <w:szCs w:val="30"/>
          <w:cs/>
        </w:rPr>
        <w:t>สำหรับแสดง</w:t>
      </w:r>
      <w:r w:rsidR="00903861">
        <w:rPr>
          <w:rFonts w:ascii="Angsana New" w:hAnsi="Angsana New" w:hint="cs"/>
          <w:sz w:val="30"/>
          <w:szCs w:val="30"/>
          <w:cs/>
        </w:rPr>
        <w:t>สินค้า</w:t>
      </w:r>
      <w:r w:rsidRPr="00EA4239">
        <w:rPr>
          <w:rFonts w:ascii="Angsana New" w:hAnsi="Angsana New" w:hint="cs"/>
          <w:sz w:val="30"/>
          <w:szCs w:val="30"/>
          <w:cs/>
        </w:rPr>
        <w:t>แสดงในราคาทุนสุทธิจากค</w:t>
      </w:r>
      <w:r w:rsidR="00D81B4E">
        <w:rPr>
          <w:rFonts w:ascii="Angsana New" w:hAnsi="Angsana New" w:hint="cs"/>
          <w:sz w:val="30"/>
          <w:szCs w:val="30"/>
          <w:cs/>
        </w:rPr>
        <w:t>่าตัดจำหน่าย</w:t>
      </w:r>
      <w:r>
        <w:rPr>
          <w:rFonts w:ascii="Angsana New" w:hAnsi="Angsana New" w:hint="cs"/>
          <w:sz w:val="30"/>
          <w:szCs w:val="30"/>
          <w:cs/>
        </w:rPr>
        <w:t>สะสม</w:t>
      </w:r>
      <w:r w:rsidRPr="00EA4239">
        <w:rPr>
          <w:rFonts w:ascii="Angsana New" w:hAnsi="Angsana New" w:hint="cs"/>
          <w:sz w:val="30"/>
          <w:szCs w:val="30"/>
          <w:cs/>
          <w:lang w:val="th-TH"/>
        </w:rPr>
        <w:t xml:space="preserve">และค่าเผื่อการด้อยค่า (ถ้ามี) </w:t>
      </w:r>
    </w:p>
    <w:p w:rsidR="00D81B4E" w:rsidRPr="00EA7579" w:rsidRDefault="00D81B4E" w:rsidP="00D81B4E">
      <w:pPr>
        <w:ind w:right="-25"/>
        <w:rPr>
          <w:rFonts w:ascii="Angsana New" w:hAnsi="Angsana New"/>
          <w:i/>
          <w:iCs/>
          <w:sz w:val="16"/>
          <w:szCs w:val="16"/>
        </w:rPr>
      </w:pPr>
    </w:p>
    <w:p w:rsidR="00D81B4E" w:rsidRPr="0054221D" w:rsidRDefault="00D81B4E" w:rsidP="00D81B4E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D81B4E" w:rsidRPr="00E11F30" w:rsidRDefault="00D81B4E" w:rsidP="00D81B4E">
      <w:pPr>
        <w:ind w:right="-25"/>
        <w:rPr>
          <w:rFonts w:ascii="Angsana New" w:hAnsi="Angsana New"/>
          <w:sz w:val="16"/>
          <w:szCs w:val="16"/>
        </w:rPr>
      </w:pPr>
    </w:p>
    <w:p w:rsidR="00EE497C" w:rsidRDefault="00D81B4E" w:rsidP="00EE497C">
      <w:pPr>
        <w:ind w:right="-25"/>
        <w:rPr>
          <w:rFonts w:ascii="Angsana New" w:hAnsi="Angsana New"/>
          <w:sz w:val="30"/>
          <w:szCs w:val="30"/>
        </w:rPr>
      </w:pPr>
      <w:r w:rsidRPr="00CB6F88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CB6F8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Pr="00CB6F88">
        <w:rPr>
          <w:rFonts w:ascii="Angsana New" w:hAnsi="Angsana New"/>
          <w:sz w:val="30"/>
          <w:szCs w:val="30"/>
          <w:cs/>
        </w:rPr>
        <w:t xml:space="preserve"> </w:t>
      </w:r>
      <w:r w:rsidRPr="00CB6F88">
        <w:rPr>
          <w:rFonts w:ascii="Angsana New" w:hAnsi="Angsana New" w:hint="cs"/>
          <w:sz w:val="30"/>
          <w:szCs w:val="30"/>
          <w:cs/>
        </w:rPr>
        <w:t>ซึ่ง</w:t>
      </w:r>
      <w:r w:rsidRPr="00CB6F8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CB6F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CB6F88">
        <w:rPr>
          <w:rFonts w:ascii="Angsana New" w:hAnsi="Angsana New"/>
          <w:sz w:val="30"/>
          <w:szCs w:val="30"/>
          <w:cs/>
        </w:rPr>
        <w:t>ของ</w:t>
      </w:r>
      <w:r w:rsidR="00EA7579" w:rsidRPr="00981305">
        <w:rPr>
          <w:rFonts w:ascii="Angsana New" w:hAnsi="Angsana New" w:hint="cs"/>
          <w:sz w:val="30"/>
          <w:szCs w:val="30"/>
          <w:cs/>
        </w:rPr>
        <w:t>ค่าตกแต่งสถานที่สำหรับแสดงสินค้า</w:t>
      </w:r>
      <w:r w:rsidRPr="00CB6F88">
        <w:rPr>
          <w:rFonts w:ascii="Angsana New" w:hAnsi="Angsana New"/>
          <w:sz w:val="30"/>
          <w:szCs w:val="30"/>
          <w:cs/>
        </w:rPr>
        <w:t>เป็นระยะเวลา</w:t>
      </w:r>
      <w:r w:rsidR="009B1AC5" w:rsidRPr="00EB3B86">
        <w:rPr>
          <w:rFonts w:ascii="Angsana New" w:hAnsi="Angsana New" w:hint="cs"/>
          <w:sz w:val="30"/>
          <w:szCs w:val="30"/>
          <w:cs/>
        </w:rPr>
        <w:t>ระหว่าง</w:t>
      </w:r>
      <w:r w:rsidRPr="00EB3B86">
        <w:rPr>
          <w:rFonts w:ascii="Angsana New" w:hAnsi="Angsana New"/>
          <w:sz w:val="30"/>
          <w:szCs w:val="30"/>
          <w:cs/>
        </w:rPr>
        <w:t xml:space="preserve"> </w:t>
      </w:r>
      <w:r w:rsidRPr="00EB3B86">
        <w:rPr>
          <w:rFonts w:ascii="Angsana New" w:hAnsi="Angsana New"/>
          <w:sz w:val="30"/>
          <w:szCs w:val="30"/>
        </w:rPr>
        <w:t>10</w:t>
      </w:r>
      <w:r w:rsidR="004D55B4" w:rsidRPr="00EB3B86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9B1AC5" w:rsidRPr="00EB3B86">
        <w:rPr>
          <w:rFonts w:ascii="Angsana New" w:hAnsi="Angsana New" w:hint="cs"/>
          <w:sz w:val="30"/>
          <w:szCs w:val="30"/>
          <w:cs/>
        </w:rPr>
        <w:t>จน</w:t>
      </w:r>
      <w:r w:rsidRPr="00EB3B86">
        <w:rPr>
          <w:rFonts w:ascii="Angsana New" w:hAnsi="Angsana New" w:hint="cs"/>
          <w:sz w:val="30"/>
          <w:szCs w:val="30"/>
          <w:cs/>
        </w:rPr>
        <w:t>ถึง 3 ปี</w:t>
      </w:r>
    </w:p>
    <w:p w:rsidR="00017C6D" w:rsidRDefault="00017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017C6D" w:rsidRPr="00751C9A" w:rsidRDefault="00017C6D" w:rsidP="00017C6D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 w:rsidRPr="00751C9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="00751C9A">
        <w:rPr>
          <w:rFonts w:ascii="Angsana New" w:hAnsi="Angsana New" w:hint="cs"/>
          <w:b/>
          <w:bCs/>
          <w:sz w:val="30"/>
          <w:szCs w:val="30"/>
          <w:cs/>
        </w:rPr>
        <w:t>ไม่หมุนเวียนที่ถือไว้เพื่อขาย</w:t>
      </w:r>
    </w:p>
    <w:p w:rsidR="00017C6D" w:rsidRPr="00017C6D" w:rsidRDefault="00017C6D" w:rsidP="00017C6D">
      <w:pPr>
        <w:ind w:right="-25"/>
        <w:rPr>
          <w:rFonts w:ascii="Angsana New" w:hAnsi="Angsana New"/>
          <w:i/>
          <w:iCs/>
          <w:sz w:val="16"/>
          <w:szCs w:val="16"/>
          <w:cs/>
        </w:rPr>
      </w:pPr>
    </w:p>
    <w:p w:rsidR="00017C6D" w:rsidRDefault="00751C9A" w:rsidP="00D37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751C9A">
        <w:rPr>
          <w:rFonts w:ascii="Angsana New" w:hAnsi="Angsana New" w:hint="cs"/>
          <w:sz w:val="30"/>
          <w:szCs w:val="30"/>
          <w:cs/>
        </w:rPr>
        <w:t>สินทรัพย์ไม่หมุนเวียนที่ถือไว้เพื่อขาย</w:t>
      </w:r>
      <w:r w:rsidR="00017C6D" w:rsidRPr="00017C6D">
        <w:rPr>
          <w:rFonts w:ascii="Angsana New" w:hAnsi="Angsana New" w:hint="cs"/>
          <w:sz w:val="30"/>
          <w:szCs w:val="30"/>
          <w:cs/>
        </w:rPr>
        <w:t>แสดงด้วย</w:t>
      </w:r>
      <w:r w:rsidR="00017C6D">
        <w:rPr>
          <w:rFonts w:ascii="Angsana New" w:hAnsi="Angsana New" w:hint="cs"/>
          <w:sz w:val="30"/>
          <w:szCs w:val="30"/>
          <w:cs/>
        </w:rPr>
        <w:t>จำนวนที่ต่ำกว่าระหว่าง</w:t>
      </w:r>
      <w:r w:rsidR="00017C6D" w:rsidRPr="00017C6D">
        <w:rPr>
          <w:rFonts w:ascii="Angsana New" w:hAnsi="Angsana New" w:hint="cs"/>
          <w:sz w:val="30"/>
          <w:szCs w:val="30"/>
          <w:cs/>
        </w:rPr>
        <w:t>มูลค่าตามบัญชี</w:t>
      </w:r>
      <w:r w:rsidR="00017C6D">
        <w:rPr>
          <w:rFonts w:ascii="Angsana New" w:hAnsi="Angsana New" w:hint="cs"/>
          <w:sz w:val="30"/>
          <w:szCs w:val="30"/>
          <w:cs/>
        </w:rPr>
        <w:t>กับ</w:t>
      </w:r>
      <w:r w:rsidR="00017C6D" w:rsidRPr="00017C6D">
        <w:rPr>
          <w:rFonts w:ascii="Angsana New" w:hAnsi="Angsana New" w:hint="cs"/>
          <w:sz w:val="30"/>
          <w:szCs w:val="30"/>
          <w:cs/>
        </w:rPr>
        <w:t xml:space="preserve">มูลค่ายุติธรรมหักต้นทุนในการขายแล้วแต่ราคาใดจะต่ำกว่า </w:t>
      </w:r>
      <w:r w:rsidR="00017C6D">
        <w:rPr>
          <w:rFonts w:ascii="Angsana New" w:hAnsi="Angsana New" w:hint="cs"/>
          <w:sz w:val="30"/>
          <w:szCs w:val="30"/>
          <w:cs/>
        </w:rPr>
        <w:t xml:space="preserve"> นอกจากนี้ การขายต้องมีความเป็นไปได้ค่อนข้างแน่ในระดับสูงมากและต้องคาดว่าจะเข้าเงื่อนไขในการรับรู้รายการเป็นการขายที่เสร็จสมบูรณ์ภายใน </w:t>
      </w:r>
      <w:r w:rsidR="00017C6D">
        <w:rPr>
          <w:rFonts w:ascii="Angsana New" w:hAnsi="Angsana New"/>
          <w:sz w:val="30"/>
          <w:szCs w:val="30"/>
        </w:rPr>
        <w:t>1</w:t>
      </w:r>
      <w:r w:rsidR="00017C6D">
        <w:rPr>
          <w:rFonts w:ascii="Angsana New" w:hAnsi="Angsana New" w:hint="cs"/>
          <w:sz w:val="30"/>
          <w:szCs w:val="30"/>
          <w:cs/>
        </w:rPr>
        <w:t xml:space="preserve"> ปี นับจากวันที่จัดประเภทสินทรัพย์</w:t>
      </w:r>
      <w:r w:rsidR="00017C6D" w:rsidRPr="00017C6D">
        <w:rPr>
          <w:rFonts w:ascii="Angsana New" w:hAnsi="Angsana New"/>
          <w:i/>
          <w:iCs/>
          <w:sz w:val="30"/>
          <w:szCs w:val="30"/>
        </w:rPr>
        <w:tab/>
      </w:r>
      <w:r w:rsidR="00017C6D" w:rsidRPr="00017C6D">
        <w:rPr>
          <w:rFonts w:ascii="Angsana New" w:hAnsi="Angsana New"/>
          <w:i/>
          <w:iCs/>
          <w:sz w:val="30"/>
          <w:szCs w:val="30"/>
        </w:rPr>
        <w:tab/>
      </w:r>
    </w:p>
    <w:p w:rsidR="007364F1" w:rsidRPr="00751C9A" w:rsidRDefault="00736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430A5" w:rsidRPr="00770F90" w:rsidRDefault="001430A5" w:rsidP="00EE497C">
      <w:pPr>
        <w:ind w:right="-25"/>
        <w:rPr>
          <w:rFonts w:ascii="Angsana New" w:hAnsi="Angsana New"/>
          <w:b/>
          <w:bCs/>
          <w:sz w:val="30"/>
          <w:szCs w:val="30"/>
        </w:rPr>
      </w:pPr>
      <w:r w:rsidRPr="00770F90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 w:rsidR="00A418D0">
        <w:rPr>
          <w:rFonts w:ascii="Angsana New" w:hAnsi="Angsana New" w:hint="cs"/>
          <w:b/>
          <w:bCs/>
          <w:sz w:val="30"/>
          <w:szCs w:val="30"/>
          <w:cs/>
        </w:rPr>
        <w:t>ของสินทรัพย์</w:t>
      </w:r>
    </w:p>
    <w:p w:rsidR="001430A5" w:rsidRPr="00C747D1" w:rsidRDefault="001430A5" w:rsidP="001430A5">
      <w:pPr>
        <w:pStyle w:val="AccPolicyHeading"/>
        <w:rPr>
          <w:sz w:val="16"/>
          <w:szCs w:val="16"/>
        </w:rPr>
      </w:pPr>
    </w:p>
    <w:p w:rsidR="00CB6F88" w:rsidRDefault="00CB6F88" w:rsidP="00CB6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>
        <w:rPr>
          <w:rFonts w:ascii="Angsana New" w:hAnsi="Angsana New"/>
          <w:sz w:val="30"/>
          <w:szCs w:val="30"/>
          <w:cs/>
        </w:rPr>
        <w:t>นทรัพย์คงเหลือตามบัญชีของบริษัท</w:t>
      </w:r>
      <w:r w:rsidRPr="00D83A24">
        <w:rPr>
          <w:rFonts w:ascii="Angsana New" w:hAnsi="Angsana New"/>
          <w:sz w:val="30"/>
          <w:szCs w:val="30"/>
          <w:cs/>
        </w:rPr>
        <w:t xml:space="preserve">ได้รับการทบทวน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 xml:space="preserve">ณ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ทุกวันที่ใน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D83A24">
        <w:rPr>
          <w:rFonts w:ascii="Angsana New" w:hAnsi="Angsana New"/>
          <w:sz w:val="30"/>
          <w:szCs w:val="30"/>
        </w:rPr>
        <w:t xml:space="preserve"> 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</w:rPr>
        <w:t>ของสินทรัพย์</w:t>
      </w:r>
      <w:r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 w:rsidR="009B1AC5"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 w:rsidR="009B1AC5"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Pr="006B0771"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CB6F88" w:rsidRPr="00CB6F88" w:rsidRDefault="00CB6F88" w:rsidP="00CB6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23302C" w:rsidRDefault="00CB6F88" w:rsidP="00EE4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>
        <w:rPr>
          <w:rFonts w:ascii="Angsana New" w:hAnsi="Angsana New"/>
          <w:sz w:val="30"/>
          <w:szCs w:val="30"/>
          <w:cs/>
        </w:rPr>
        <w:t>ในงบกำไรขาดทุนเบ็ดเสร็จ และบริษัทจะบันทึก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F4592A" w:rsidRPr="00EE497C" w:rsidRDefault="00F4592A" w:rsidP="00EE4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7C4DF6" w:rsidRPr="002C46BA" w:rsidRDefault="007C4DF6" w:rsidP="007C4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7C4DF6" w:rsidRPr="00441C3B" w:rsidRDefault="007C4DF6" w:rsidP="007C4D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7C4DF6" w:rsidRDefault="007C4DF6" w:rsidP="007C4D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240A94">
        <w:rPr>
          <w:rFonts w:ascii="Angsana New" w:hAnsi="Angsana New"/>
          <w:sz w:val="30"/>
          <w:szCs w:val="30"/>
          <w:cs/>
        </w:rPr>
        <w:t>แสดงในราคาทุน</w:t>
      </w:r>
    </w:p>
    <w:p w:rsidR="00F526FD" w:rsidRDefault="00F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313585" w:rsidRDefault="00313585" w:rsidP="00313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ผลประโยชน์</w:t>
      </w:r>
      <w:r w:rsidR="00EA7579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:rsidR="00313585" w:rsidRPr="0016610A" w:rsidRDefault="00313585" w:rsidP="00313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8D3BFF" w:rsidRDefault="008D3BFF" w:rsidP="008D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8D3BFF" w:rsidRPr="001D60F4" w:rsidRDefault="008D3BFF" w:rsidP="008D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8D3BFF" w:rsidRDefault="008D3BFF" w:rsidP="008D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8D3BFF" w:rsidRPr="00305183" w:rsidRDefault="008D3BFF" w:rsidP="008D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17C6D" w:rsidRDefault="00017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4592A" w:rsidRPr="002E6C07" w:rsidRDefault="008D3BFF" w:rsidP="008D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E6C07">
        <w:rPr>
          <w:rFonts w:ascii="Angsana New" w:hAnsi="Angsana New"/>
          <w:sz w:val="30"/>
          <w:szCs w:val="30"/>
          <w:cs/>
        </w:rPr>
        <w:lastRenderedPageBreak/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 w:rsidR="000231A0">
        <w:rPr>
          <w:rFonts w:ascii="Angsana New" w:hAnsi="Angsana New" w:hint="cs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</w:t>
      </w:r>
      <w:r w:rsidR="00CD42F3" w:rsidRPr="002E6C07">
        <w:rPr>
          <w:rFonts w:ascii="Angsana New" w:hAnsi="Angsana New"/>
          <w:sz w:val="30"/>
          <w:szCs w:val="30"/>
          <w:cs/>
        </w:rPr>
        <w:t xml:space="preserve">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 w:rsidR="009B1AC5"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2E6C07">
        <w:rPr>
          <w:rFonts w:ascii="Angsana New" w:hAnsi="Angsana New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:rsidR="00751C9A" w:rsidRPr="00751C9A" w:rsidRDefault="00751C9A" w:rsidP="00CD42F3">
      <w:pPr>
        <w:tabs>
          <w:tab w:val="left" w:pos="540"/>
        </w:tabs>
        <w:ind w:right="-39"/>
        <w:jc w:val="thaiDistribute"/>
        <w:rPr>
          <w:rFonts w:ascii="Angsana New" w:hAnsi="Angsana New"/>
          <w:sz w:val="16"/>
          <w:szCs w:val="16"/>
        </w:rPr>
      </w:pPr>
    </w:p>
    <w:p w:rsidR="00CD42F3" w:rsidRPr="006D0031" w:rsidRDefault="00CD42F3" w:rsidP="00CD42F3">
      <w:pPr>
        <w:tabs>
          <w:tab w:val="left" w:pos="540"/>
        </w:tabs>
        <w:ind w:right="-39"/>
        <w:jc w:val="thaiDistribute"/>
        <w:rPr>
          <w:rFonts w:ascii="Angsana New" w:hAnsi="Angsana New"/>
          <w:sz w:val="30"/>
          <w:szCs w:val="30"/>
        </w:rPr>
      </w:pPr>
      <w:r w:rsidRPr="006D0031">
        <w:rPr>
          <w:rFonts w:ascii="Angsana New" w:hAnsi="Angsana New"/>
          <w:sz w:val="30"/>
          <w:szCs w:val="30"/>
          <w:cs/>
        </w:rPr>
        <w:t>ต้นทุนบริการในอดีต</w:t>
      </w:r>
      <w:r>
        <w:rPr>
          <w:rFonts w:ascii="Angsana New" w:hAnsi="Angsana New" w:hint="cs"/>
          <w:sz w:val="30"/>
          <w:szCs w:val="30"/>
          <w:cs/>
        </w:rPr>
        <w:t xml:space="preserve">รับรู้เป็นค่าใช้จ่ายที่เกิดขึ้นเมื่อมีการแก้ไขโครงการหรือลดขนาดโครงการ </w:t>
      </w:r>
      <w:r>
        <w:rPr>
          <w:rFonts w:ascii="Angsana New" w:hAnsi="Angsana New"/>
          <w:sz w:val="30"/>
          <w:szCs w:val="30"/>
          <w:cs/>
        </w:rPr>
        <w:t>หรือเมื่อ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6D0031">
        <w:rPr>
          <w:rFonts w:ascii="Angsana New" w:hAnsi="Angsana New"/>
          <w:sz w:val="30"/>
          <w:szCs w:val="30"/>
          <w:cs/>
        </w:rPr>
        <w:t>รับรู้ต้นทุนการปรับโครงสร้างที่เกี่ยวข้อง</w:t>
      </w:r>
    </w:p>
    <w:p w:rsidR="00F526FD" w:rsidRDefault="00F526FD" w:rsidP="00EA7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C4DF6" w:rsidRPr="002C46BA" w:rsidRDefault="007C4DF6" w:rsidP="00EA7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7C4DF6" w:rsidRPr="00441C3B" w:rsidRDefault="007C4DF6" w:rsidP="007C4D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:rsidR="008D3BFF" w:rsidRDefault="008D3BFF" w:rsidP="008D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  <w:r w:rsidRPr="00BB73F5">
        <w:rPr>
          <w:rFonts w:ascii="Angsana New" w:hAnsi="Angsana New" w:hint="cs"/>
          <w:sz w:val="30"/>
          <w:szCs w:val="30"/>
          <w:cs/>
        </w:rPr>
        <w:t>โดยจำนวนภาระหนี้สินดังกล่าวสามารถประมาณจำนวนเงินได้อย่างน่าเชื่อถือ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</w:p>
    <w:p w:rsidR="001F3053" w:rsidRDefault="001F3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E4468" w:rsidRPr="00BB73F5" w:rsidRDefault="008E4468" w:rsidP="008E44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B73F5">
        <w:rPr>
          <w:rFonts w:ascii="Angsana New" w:hAnsi="Angsana New" w:hint="cs"/>
          <w:b/>
          <w:bCs/>
          <w:sz w:val="30"/>
          <w:szCs w:val="30"/>
          <w:cs/>
        </w:rPr>
        <w:t>ประมาณการค่าประกันความเสียหาย</w:t>
      </w:r>
    </w:p>
    <w:p w:rsidR="008E4468" w:rsidRPr="008E4468" w:rsidRDefault="008E4468" w:rsidP="008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E4468" w:rsidRPr="00647994" w:rsidRDefault="008E4468" w:rsidP="008E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7994">
        <w:rPr>
          <w:rFonts w:ascii="Angsana New" w:hAnsi="Angsana New" w:hint="cs"/>
          <w:sz w:val="30"/>
          <w:szCs w:val="30"/>
          <w:cs/>
        </w:rPr>
        <w:t>ประมาณการค่าประกันความเสียหายจะบันทึกเมื่อ</w:t>
      </w:r>
      <w:r w:rsidR="009B1AC5">
        <w:rPr>
          <w:rFonts w:ascii="Angsana New" w:hAnsi="Angsana New" w:hint="cs"/>
          <w:sz w:val="30"/>
          <w:szCs w:val="30"/>
          <w:cs/>
        </w:rPr>
        <w:t>บริษัทได้ขาย</w:t>
      </w:r>
      <w:r w:rsidRPr="00647994">
        <w:rPr>
          <w:rFonts w:ascii="Angsana New" w:hAnsi="Angsana New" w:hint="cs"/>
          <w:sz w:val="30"/>
          <w:szCs w:val="30"/>
          <w:cs/>
        </w:rPr>
        <w:t>สินค้าหรือ</w:t>
      </w:r>
      <w:r w:rsidR="002B0B36">
        <w:rPr>
          <w:rFonts w:ascii="Angsana New" w:hAnsi="Angsana New" w:hint="cs"/>
          <w:sz w:val="30"/>
          <w:szCs w:val="30"/>
          <w:cs/>
        </w:rPr>
        <w:t>ได้ให้</w:t>
      </w:r>
      <w:r w:rsidRPr="00647994">
        <w:rPr>
          <w:rFonts w:ascii="Angsana New" w:hAnsi="Angsana New" w:hint="cs"/>
          <w:sz w:val="30"/>
          <w:szCs w:val="30"/>
          <w:cs/>
        </w:rPr>
        <w:t>บริการแก่ลูกค้าแล้ว</w:t>
      </w:r>
      <w:r w:rsidRPr="00647994">
        <w:rPr>
          <w:rFonts w:ascii="Angsana New" w:hAnsi="Angsana New"/>
          <w:sz w:val="30"/>
          <w:szCs w:val="30"/>
          <w:cs/>
        </w:rPr>
        <w:t xml:space="preserve">  </w:t>
      </w:r>
      <w:r w:rsidRPr="00647994">
        <w:rPr>
          <w:rFonts w:ascii="Angsana New" w:hAnsi="Angsana New" w:hint="cs"/>
          <w:sz w:val="30"/>
          <w:szCs w:val="30"/>
          <w:cs/>
        </w:rPr>
        <w:t>ประมาณการค่าใช้จ่ายพิจารณาจากประวัติการจ่ายค่าประกันความเสียหาย</w:t>
      </w:r>
      <w:r w:rsidRPr="00647994">
        <w:rPr>
          <w:rFonts w:ascii="Angsana New" w:hAnsi="Angsana New"/>
          <w:sz w:val="30"/>
          <w:szCs w:val="30"/>
          <w:cs/>
        </w:rPr>
        <w:t xml:space="preserve"> </w:t>
      </w:r>
      <w:r w:rsidRPr="00647994">
        <w:rPr>
          <w:rFonts w:ascii="Angsana New" w:hAnsi="Angsana New" w:hint="cs"/>
          <w:sz w:val="30"/>
          <w:szCs w:val="30"/>
          <w:cs/>
        </w:rPr>
        <w:t>โดยคำนึงถึงปัจจัยต่าง ๆ</w:t>
      </w:r>
      <w:r w:rsidRPr="00647994">
        <w:rPr>
          <w:rFonts w:ascii="Angsana New" w:hAnsi="Angsana New"/>
          <w:sz w:val="30"/>
          <w:szCs w:val="30"/>
          <w:cs/>
        </w:rPr>
        <w:t xml:space="preserve"> </w:t>
      </w:r>
      <w:r w:rsidRPr="00647994">
        <w:rPr>
          <w:rFonts w:ascii="Angsana New" w:hAnsi="Angsana New" w:hint="cs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</w:t>
      </w:r>
    </w:p>
    <w:p w:rsidR="007364F1" w:rsidRDefault="007364F1" w:rsidP="001F3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9041A" w:rsidRDefault="00E90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8D3BFF" w:rsidRPr="00CD062E" w:rsidRDefault="008D3BFF" w:rsidP="001F3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:rsidR="008D3BFF" w:rsidRPr="00CD062E" w:rsidRDefault="008D3BFF" w:rsidP="008D3BFF">
      <w:pPr>
        <w:pStyle w:val="NoSpacing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8D3BFF" w:rsidRPr="00CD062E" w:rsidRDefault="008D3BFF" w:rsidP="008D3BFF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ณ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วันที่วัดมูลค่า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8D3BFF" w:rsidRPr="00404ABC" w:rsidRDefault="008D3BFF" w:rsidP="008D3BFF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8D3BFF" w:rsidRPr="00CD062E" w:rsidRDefault="008D3BFF" w:rsidP="008D3BFF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CD062E">
        <w:rPr>
          <w:rFonts w:ascii="Angsana New" w:hAnsi="Angsana New"/>
          <w:szCs w:val="30"/>
        </w:rPr>
        <w:t xml:space="preserve"> 3 </w:t>
      </w:r>
      <w:r w:rsidRPr="00CD062E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CD062E">
        <w:rPr>
          <w:rFonts w:ascii="Angsana New" w:hAnsi="Angsana New"/>
          <w:szCs w:val="30"/>
        </w:rPr>
        <w:t xml:space="preserve"> </w:t>
      </w:r>
      <w:r w:rsidRPr="00CD062E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/>
          <w:szCs w:val="30"/>
        </w:rPr>
        <w:t>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1”) </w:t>
      </w:r>
      <w:r w:rsidRPr="00CD062E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/>
          <w:szCs w:val="30"/>
        </w:rPr>
        <w:t>“</w:t>
      </w:r>
      <w:r w:rsidRPr="00CD062E">
        <w:rPr>
          <w:rFonts w:ascii="Angsana New" w:hAnsi="Angsana New"/>
          <w:szCs w:val="30"/>
          <w:cs/>
        </w:rPr>
        <w:t xml:space="preserve">ข้อมูลระดับ </w:t>
      </w:r>
      <w:r w:rsidRPr="00CD062E">
        <w:rPr>
          <w:rFonts w:ascii="Angsana New" w:hAnsi="Angsana New"/>
          <w:szCs w:val="30"/>
        </w:rPr>
        <w:t>2”</w:t>
      </w:r>
      <w:r w:rsidRPr="00CD062E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/>
          <w:szCs w:val="30"/>
        </w:rPr>
        <w:t xml:space="preserve"> 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3”)</w:t>
      </w:r>
    </w:p>
    <w:p w:rsidR="008D3BFF" w:rsidRPr="00404ABC" w:rsidRDefault="008D3BFF" w:rsidP="008D3BFF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8D3BFF" w:rsidRPr="00CD062E" w:rsidRDefault="008D3BFF" w:rsidP="008D3BF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8D3BFF" w:rsidRPr="00404ABC" w:rsidRDefault="008D3BFF" w:rsidP="008D3BFF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8D3BFF" w:rsidRPr="00CD062E" w:rsidRDefault="008D3BFF" w:rsidP="008D3BF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8D3BFF" w:rsidRPr="00404ABC" w:rsidRDefault="008D3BFF" w:rsidP="008D3BFF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94228" w:rsidRDefault="008D3BFF" w:rsidP="008D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062E">
        <w:rPr>
          <w:rFonts w:ascii="Angsana New" w:hAnsi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/>
          <w:sz w:val="30"/>
          <w:szCs w:val="30"/>
        </w:rPr>
        <w:t xml:space="preserve"> 3 </w:t>
      </w:r>
      <w:r w:rsidRPr="00CD062E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8D3BFF" w:rsidRPr="00305260" w:rsidRDefault="008D3BFF" w:rsidP="008D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17A1D" w:rsidRPr="002C46BA" w:rsidRDefault="003C1B64" w:rsidP="00317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การรับรู้</w:t>
      </w:r>
      <w:r w:rsidR="00317A1D" w:rsidRPr="002C46B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:rsidR="00317A1D" w:rsidRPr="00441C3B" w:rsidRDefault="00317A1D" w:rsidP="0031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D3BFF" w:rsidRPr="00436AC8" w:rsidRDefault="008D3BFF" w:rsidP="008D3BFF">
      <w:pPr>
        <w:ind w:right="-25"/>
        <w:rPr>
          <w:sz w:val="30"/>
          <w:szCs w:val="30"/>
        </w:rPr>
      </w:pPr>
      <w:r w:rsidRPr="00436AC8">
        <w:rPr>
          <w:sz w:val="30"/>
          <w:szCs w:val="30"/>
          <w:cs/>
        </w:rPr>
        <w:t>รายได</w:t>
      </w:r>
      <w:r>
        <w:rPr>
          <w:sz w:val="30"/>
          <w:szCs w:val="30"/>
          <w:cs/>
        </w:rPr>
        <w:t>้ที่รับรู้ไม่รวมภาษีมูลค่าเพิ่ม</w:t>
      </w:r>
      <w:r w:rsidRPr="00436AC8">
        <w:rPr>
          <w:sz w:val="30"/>
          <w:szCs w:val="30"/>
          <w:cs/>
        </w:rPr>
        <w:t>และแสดงสุทธิจากส่วนลดการค้า</w:t>
      </w:r>
    </w:p>
    <w:p w:rsidR="008D3BFF" w:rsidRPr="00682627" w:rsidRDefault="008D3BFF" w:rsidP="008D3BFF">
      <w:pPr>
        <w:ind w:right="-25"/>
        <w:jc w:val="thaiDistribute"/>
        <w:rPr>
          <w:sz w:val="16"/>
          <w:szCs w:val="16"/>
        </w:rPr>
      </w:pPr>
    </w:p>
    <w:p w:rsidR="008D3BFF" w:rsidRDefault="008D3BFF" w:rsidP="008D3BFF">
      <w:pPr>
        <w:ind w:right="-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รายได้</w:t>
      </w:r>
      <w:r>
        <w:rPr>
          <w:rFonts w:hint="cs"/>
          <w:sz w:val="30"/>
          <w:szCs w:val="30"/>
          <w:cs/>
        </w:rPr>
        <w:t>จากการขายสินค้ารับรู้</w:t>
      </w:r>
      <w:r w:rsidR="00EA7579">
        <w:rPr>
          <w:rFonts w:hint="cs"/>
          <w:sz w:val="30"/>
          <w:szCs w:val="30"/>
          <w:cs/>
        </w:rPr>
        <w:t>เ</w:t>
      </w:r>
      <w:r w:rsidRPr="00436AC8">
        <w:rPr>
          <w:sz w:val="30"/>
          <w:szCs w:val="30"/>
          <w:cs/>
        </w:rPr>
        <w:t>มื่อได้โอนความเสี่ยงและผลตอบแทนที่เป็นสาระสำคัญของความเป็นเจ้าของสินค้าที่มีนัยสำคัญไปให้กับผู้ซื้อแล้ว  และจะ</w:t>
      </w:r>
      <w:r>
        <w:rPr>
          <w:rFonts w:hint="cs"/>
          <w:sz w:val="30"/>
          <w:szCs w:val="30"/>
          <w:cs/>
        </w:rPr>
        <w:t>ยัง</w:t>
      </w:r>
      <w:r w:rsidRPr="00436AC8">
        <w:rPr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>
        <w:rPr>
          <w:rFonts w:hint="cs"/>
          <w:sz w:val="30"/>
          <w:szCs w:val="30"/>
          <w:cs/>
        </w:rPr>
        <w:t>เชิงเศรษฐกิจจากการขายสินค้านั้น</w:t>
      </w:r>
      <w:r w:rsidRPr="00436AC8">
        <w:rPr>
          <w:sz w:val="30"/>
          <w:szCs w:val="30"/>
          <w:cs/>
        </w:rPr>
        <w:t xml:space="preserve"> ไม่อาจวัดมูลค่าของจำนวนรายได้และต้นทุนที่เกิดขึ้นได้อย่างน่าเชื่อถือ </w:t>
      </w:r>
      <w:r>
        <w:rPr>
          <w:rFonts w:hint="cs"/>
          <w:sz w:val="30"/>
          <w:szCs w:val="30"/>
          <w:cs/>
        </w:rPr>
        <w:t>หรือ</w:t>
      </w:r>
      <w:r w:rsidRPr="00436AC8">
        <w:rPr>
          <w:sz w:val="30"/>
          <w:szCs w:val="30"/>
          <w:cs/>
        </w:rPr>
        <w:t>มีความเป็นไปได้</w:t>
      </w:r>
      <w:r>
        <w:rPr>
          <w:sz w:val="30"/>
          <w:szCs w:val="30"/>
          <w:cs/>
        </w:rPr>
        <w:t>ค่อนข้างแน่</w:t>
      </w:r>
      <w:r w:rsidRPr="00436AC8">
        <w:rPr>
          <w:sz w:val="30"/>
          <w:szCs w:val="30"/>
          <w:cs/>
        </w:rPr>
        <w:t xml:space="preserve">ที่จะต้องรับคืนสินค้า  </w:t>
      </w:r>
    </w:p>
    <w:p w:rsidR="008D3BFF" w:rsidRPr="00CE6ED7" w:rsidRDefault="008D3BFF" w:rsidP="008D3B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8D3BFF" w:rsidRDefault="008D3BFF" w:rsidP="008D3B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รายได้จากการให้บริการรับรู้เมื่อมีการให้บริการแก่ลูกค้าแล้ว</w:t>
      </w:r>
    </w:p>
    <w:p w:rsidR="008D3BFF" w:rsidRPr="00DF3AEA" w:rsidRDefault="008D3BFF" w:rsidP="008D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8D3BFF" w:rsidRPr="007047A4" w:rsidRDefault="008D3BFF" w:rsidP="008D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 xml:space="preserve">ดอกเบี้ยรับและรายได้อื่นรับรู้เป็นรายได้ตามเกณฑ์คงค้าง </w:t>
      </w:r>
    </w:p>
    <w:p w:rsidR="002D7071" w:rsidRDefault="002D7071" w:rsidP="002D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</w:t>
      </w:r>
    </w:p>
    <w:p w:rsidR="002D7071" w:rsidRPr="00DF4BD0" w:rsidRDefault="002D7071" w:rsidP="002D70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2D7071" w:rsidRPr="008D3BFF" w:rsidRDefault="002B0B36" w:rsidP="002D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สัญญาเช่าดำเนิน</w:t>
      </w:r>
      <w:r>
        <w:rPr>
          <w:rFonts w:ascii="Angsana New" w:hAnsi="Angsana New" w:hint="cs"/>
          <w:i/>
          <w:iCs/>
          <w:sz w:val="30"/>
          <w:szCs w:val="30"/>
          <w:cs/>
        </w:rPr>
        <w:t>งาน</w:t>
      </w:r>
    </w:p>
    <w:p w:rsidR="002D7071" w:rsidRPr="00441C3B" w:rsidRDefault="002D7071" w:rsidP="002D70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D7071" w:rsidRDefault="002B0B36" w:rsidP="002D70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รายจ่ายภายใต้สัญญาเช่าดำเนิน</w:t>
      </w:r>
      <w:r>
        <w:rPr>
          <w:rFonts w:ascii="Angsana New" w:hAnsi="Angsana New" w:hint="cs"/>
          <w:sz w:val="30"/>
          <w:szCs w:val="30"/>
          <w:cs/>
        </w:rPr>
        <w:t>งาน</w:t>
      </w:r>
      <w:r w:rsidR="002D7071" w:rsidRPr="00FD74BC">
        <w:rPr>
          <w:rFonts w:ascii="Angsana New" w:hAnsi="Angsana New"/>
          <w:sz w:val="30"/>
          <w:szCs w:val="30"/>
          <w:cs/>
        </w:rPr>
        <w:t>บันทึกใน</w:t>
      </w:r>
      <w:r w:rsidR="005755E5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D7071" w:rsidRPr="00FD74BC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  ค่าเช่าที่อาจเกิดขึ้นจะบันทึกใน</w:t>
      </w:r>
      <w:r w:rsidR="005755E5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D7071" w:rsidRPr="00FD74BC">
        <w:rPr>
          <w:rFonts w:ascii="Angsana New" w:hAnsi="Angsana New"/>
          <w:sz w:val="30"/>
          <w:szCs w:val="30"/>
          <w:cs/>
        </w:rPr>
        <w:t>ในรอบบัญชีที่มีรายการดังกล่าว</w:t>
      </w:r>
    </w:p>
    <w:p w:rsidR="00731EB4" w:rsidRPr="00857233" w:rsidRDefault="00731EB4" w:rsidP="000F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rPr>
          <w:rFonts w:ascii="Angsana New" w:hAnsi="Angsana New"/>
          <w:sz w:val="16"/>
          <w:szCs w:val="16"/>
        </w:rPr>
      </w:pPr>
    </w:p>
    <w:p w:rsidR="008D3BFF" w:rsidRPr="00404ABC" w:rsidRDefault="008D3BFF" w:rsidP="008D3BFF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ต้นทุนทางการเงิน</w:t>
      </w:r>
    </w:p>
    <w:p w:rsidR="008D3BFF" w:rsidRPr="00E11F30" w:rsidRDefault="008D3BFF" w:rsidP="008D3B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8D3BFF" w:rsidRPr="007047A4" w:rsidRDefault="008D3BFF" w:rsidP="008D3BFF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>
        <w:rPr>
          <w:rFonts w:hint="cs"/>
          <w:sz w:val="30"/>
          <w:szCs w:val="30"/>
          <w:cs/>
        </w:rPr>
        <w:t>นในการจัดหา ก่อสร้าง หรือการติดตั้ง</w:t>
      </w:r>
      <w:r w:rsidRPr="007047A4">
        <w:rPr>
          <w:rFonts w:hint="cs"/>
          <w:sz w:val="30"/>
          <w:szCs w:val="30"/>
          <w:cs/>
        </w:rPr>
        <w:t>สินทรัพย์ดังกล่าวก่อนที่จะ</w:t>
      </w:r>
      <w:r>
        <w:rPr>
          <w:rFonts w:hint="cs"/>
          <w:sz w:val="30"/>
          <w:szCs w:val="30"/>
          <w:cs/>
        </w:rPr>
        <w:t>พร้อมใช้งานเพื่อ</w:t>
      </w:r>
      <w:r w:rsidRPr="007047A4">
        <w:rPr>
          <w:rFonts w:hint="cs"/>
          <w:sz w:val="30"/>
          <w:szCs w:val="30"/>
          <w:cs/>
        </w:rPr>
        <w:t>นำมาใช้เองหรือเพื่อขาย ดอกเบี้ยซึ่งเป็นส่วนหนึ่งของค่างวดตามสัญญาเช่าการเงินบันทึก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:rsidR="008D3BFF" w:rsidRPr="00404ABC" w:rsidRDefault="008D3BFF" w:rsidP="008D3B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8D3BFF" w:rsidRPr="00404ABC" w:rsidRDefault="008D3BFF" w:rsidP="008D3B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:rsidR="00E9041A" w:rsidRDefault="00E9041A" w:rsidP="002639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3947" w:rsidRPr="007047A4" w:rsidRDefault="00263947" w:rsidP="002639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:rsidR="00263947" w:rsidRPr="00E11F30" w:rsidRDefault="00263947" w:rsidP="002639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263947" w:rsidRPr="007047A4" w:rsidRDefault="00263947" w:rsidP="0026394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:rsidR="00263947" w:rsidRPr="00114100" w:rsidRDefault="00263947" w:rsidP="00263947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F526FD" w:rsidRDefault="00263947" w:rsidP="00F526F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F526FD" w:rsidRPr="00F526FD" w:rsidRDefault="00F526FD" w:rsidP="00F526F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F526FD" w:rsidRDefault="00263947" w:rsidP="00F526F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263947">
        <w:rPr>
          <w:rFonts w:ascii="Angsana New" w:hAnsi="Angsana New" w:hint="cs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263947">
        <w:rPr>
          <w:rFonts w:ascii="Angsana New" w:hAnsi="Angsana New"/>
          <w:sz w:val="30"/>
          <w:szCs w:val="30"/>
        </w:rPr>
        <w:t xml:space="preserve"> </w:t>
      </w:r>
      <w:r w:rsidRPr="00263947">
        <w:rPr>
          <w:rFonts w:ascii="Angsana New" w:hAnsi="Angsana New" w:hint="cs"/>
          <w:sz w:val="30"/>
          <w:szCs w:val="30"/>
          <w:cs/>
        </w:rPr>
        <w:t>ได้แก่</w:t>
      </w:r>
      <w:r w:rsidR="00F526F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526FD" w:rsidRPr="00F526FD" w:rsidRDefault="00F526FD" w:rsidP="00F526FD">
      <w:pPr>
        <w:pStyle w:val="Heading6"/>
        <w:numPr>
          <w:ilvl w:val="0"/>
          <w:numId w:val="20"/>
        </w:numPr>
        <w:spacing w:line="240" w:lineRule="auto"/>
        <w:ind w:left="567" w:hanging="56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526F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ค่าเผื่อหนี้สงสัยจะสูญของลูกหนี้การค้า</w:t>
      </w:r>
      <w:r w:rsidRPr="00F526FD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526F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(ถ้ามี)</w:t>
      </w:r>
      <w:r w:rsidRPr="00F526FD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:rsidR="00F526FD" w:rsidRPr="00F526FD" w:rsidRDefault="00F526FD" w:rsidP="00F526FD">
      <w:pPr>
        <w:pStyle w:val="Heading6"/>
        <w:numPr>
          <w:ilvl w:val="0"/>
          <w:numId w:val="20"/>
        </w:numPr>
        <w:spacing w:line="240" w:lineRule="auto"/>
        <w:ind w:left="567" w:hanging="56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526F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ค่าเผื่อการลดมูลค่าของสินค้าและการพิจารณาเกี่ยวกับการด้อยค่าของสินทรัพย์</w:t>
      </w:r>
    </w:p>
    <w:p w:rsidR="00F526FD" w:rsidRPr="00F526FD" w:rsidRDefault="00F526FD" w:rsidP="00F526FD">
      <w:pPr>
        <w:pStyle w:val="Heading6"/>
        <w:numPr>
          <w:ilvl w:val="0"/>
          <w:numId w:val="20"/>
        </w:numPr>
        <w:spacing w:line="240" w:lineRule="auto"/>
        <w:ind w:left="567" w:hanging="56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526F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อายุการให้ประโยชน์และมูลค่าคงเหลือของอาคารและอุปกรณ์ </w:t>
      </w:r>
    </w:p>
    <w:p w:rsidR="00F526FD" w:rsidRDefault="00F526FD" w:rsidP="00F526F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left" w:pos="567"/>
        </w:tabs>
        <w:spacing w:line="240" w:lineRule="auto"/>
        <w:ind w:left="567" w:right="-25" w:hanging="567"/>
        <w:jc w:val="thaiDistribute"/>
        <w:rPr>
          <w:rFonts w:ascii="Angsana New" w:hAnsi="Angsana New"/>
          <w:sz w:val="30"/>
          <w:szCs w:val="30"/>
        </w:rPr>
      </w:pPr>
      <w:r w:rsidRPr="00F526FD">
        <w:rPr>
          <w:rFonts w:ascii="Angsana New" w:hAnsi="Angsana New"/>
          <w:sz w:val="30"/>
          <w:szCs w:val="30"/>
          <w:cs/>
        </w:rPr>
        <w:t>สมมติฐานที่ใช้ในการคำนวณ</w:t>
      </w:r>
      <w:r w:rsidRPr="00F526FD">
        <w:rPr>
          <w:rFonts w:ascii="Angsana New" w:hAnsi="Angsana New" w:hint="cs"/>
          <w:sz w:val="30"/>
          <w:szCs w:val="30"/>
          <w:cs/>
        </w:rPr>
        <w:t>ภาระผูกพัน</w:t>
      </w:r>
      <w:r w:rsidRPr="00F526FD">
        <w:rPr>
          <w:rFonts w:ascii="Angsana New" w:hAnsi="Angsana New"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F526FD" w:rsidRPr="00F526FD" w:rsidRDefault="00F526FD" w:rsidP="00F526FD">
      <w:pPr>
        <w:pStyle w:val="Heading6"/>
        <w:numPr>
          <w:ilvl w:val="0"/>
          <w:numId w:val="20"/>
        </w:numPr>
        <w:spacing w:line="240" w:lineRule="auto"/>
        <w:ind w:left="567" w:hanging="56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526FD">
        <w:rPr>
          <w:rFonts w:ascii="Angsana New" w:hAnsi="Angsana New" w:cs="Angsana New" w:hint="cs"/>
          <w:b w:val="0"/>
          <w:bCs w:val="0"/>
          <w:sz w:val="30"/>
          <w:szCs w:val="30"/>
          <w:cs/>
        </w:rPr>
        <w:lastRenderedPageBreak/>
        <w:t>งวดบัญชีที่คาดว่าจะได้รับประโยชน์จากสินทรัพย์ภาษีเงินได้รอการตัด</w:t>
      </w:r>
      <w:r w:rsidR="00B037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บัญชีและประโยชน์ที่จะได้รับจากขาดทุน</w:t>
      </w:r>
      <w:r w:rsidRPr="00F526F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ทางภาษี</w:t>
      </w:r>
      <w:r w:rsidR="00B037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ที่ยังไม่ได้ใช้</w:t>
      </w:r>
    </w:p>
    <w:p w:rsidR="00F526FD" w:rsidRPr="00263947" w:rsidRDefault="00F526FD" w:rsidP="00F526FD">
      <w:pPr>
        <w:pStyle w:val="Heading6"/>
        <w:numPr>
          <w:ilvl w:val="0"/>
          <w:numId w:val="20"/>
        </w:numPr>
        <w:spacing w:line="240" w:lineRule="auto"/>
        <w:ind w:left="567" w:hanging="56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63947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:rsidR="00263947" w:rsidRDefault="00263947" w:rsidP="0026394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263947" w:rsidRPr="007047A4" w:rsidRDefault="00263947" w:rsidP="00263947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:rsidR="00263947" w:rsidRPr="00E11F30" w:rsidRDefault="00263947" w:rsidP="00263947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:rsidR="00263947" w:rsidRPr="007047A4" w:rsidRDefault="00263947" w:rsidP="00263947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7047A4">
        <w:rPr>
          <w:rFonts w:ascii="Angsana New" w:hAnsi="Angsana New"/>
          <w:sz w:val="30"/>
          <w:szCs w:val="30"/>
        </w:rPr>
        <w:t xml:space="preserve"> </w:t>
      </w:r>
    </w:p>
    <w:p w:rsidR="00263947" w:rsidRPr="009A595A" w:rsidRDefault="00263947" w:rsidP="00263947">
      <w:pPr>
        <w:ind w:right="-25"/>
        <w:jc w:val="both"/>
        <w:rPr>
          <w:rFonts w:ascii="Angsana New" w:hAnsi="Angsana New"/>
          <w:sz w:val="16"/>
          <w:szCs w:val="16"/>
        </w:rPr>
      </w:pPr>
    </w:p>
    <w:p w:rsidR="00263947" w:rsidRPr="007047A4" w:rsidRDefault="00263947" w:rsidP="0026394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Pr="007047A4">
        <w:rPr>
          <w:rFonts w:ascii="Angsana New" w:hAnsi="Angsana New"/>
          <w:sz w:val="30"/>
          <w:szCs w:val="30"/>
          <w:cs/>
        </w:rPr>
        <w:t xml:space="preserve">  </w:t>
      </w:r>
    </w:p>
    <w:p w:rsidR="00263947" w:rsidRPr="006B112A" w:rsidRDefault="00263947" w:rsidP="00263947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263947" w:rsidRDefault="00263947" w:rsidP="0026394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:rsidR="007364F1" w:rsidRDefault="00736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263947" w:rsidRPr="007047A4" w:rsidRDefault="00263947" w:rsidP="0026394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เครื่องมือทางการเงินที่เป็นตราสารอนุพันธ์</w:t>
      </w:r>
    </w:p>
    <w:p w:rsidR="00263947" w:rsidRPr="00E11F30" w:rsidRDefault="00263947" w:rsidP="00263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:rsidR="00263947" w:rsidRPr="007047A4" w:rsidRDefault="00263947" w:rsidP="00263947">
      <w:pPr>
        <w:ind w:right="-25"/>
        <w:jc w:val="thaiDistribute"/>
        <w:rPr>
          <w:sz w:val="30"/>
          <w:szCs w:val="30"/>
        </w:rPr>
      </w:pPr>
      <w:r w:rsidRPr="007047A4">
        <w:rPr>
          <w:sz w:val="30"/>
          <w:szCs w:val="30"/>
          <w:cs/>
        </w:rPr>
        <w:t>เครื่องมือทางการเงินที่เป็นตราสารอนุพันธ์ได้ถูกนำมาใช้</w:t>
      </w:r>
      <w:r>
        <w:rPr>
          <w:rFonts w:hint="cs"/>
          <w:sz w:val="30"/>
          <w:szCs w:val="30"/>
          <w:cs/>
        </w:rPr>
        <w:t>ตามความเหมาะสมของจังหวะเวลา</w:t>
      </w:r>
      <w:r w:rsidRPr="007047A4">
        <w:rPr>
          <w:sz w:val="30"/>
          <w:szCs w:val="30"/>
          <w:cs/>
        </w:rPr>
        <w:t>เพื่อจัดการความเสี่ยงที่เกิดจากการเปลี่ยนแปลงในอัต</w:t>
      </w:r>
      <w:r w:rsidRPr="007047A4">
        <w:rPr>
          <w:rFonts w:hint="cs"/>
          <w:sz w:val="30"/>
          <w:szCs w:val="30"/>
          <w:cs/>
        </w:rPr>
        <w:t>รา</w:t>
      </w:r>
      <w:r w:rsidRPr="007047A4">
        <w:rPr>
          <w:sz w:val="30"/>
          <w:szCs w:val="30"/>
          <w:cs/>
        </w:rPr>
        <w:t>แลกเปลี่ยนเงินตราต่างประเทศ</w:t>
      </w:r>
      <w:r w:rsidRPr="007047A4">
        <w:rPr>
          <w:rFonts w:hint="cs"/>
          <w:sz w:val="30"/>
          <w:szCs w:val="30"/>
          <w:cs/>
        </w:rPr>
        <w:t>และอัตราดอกเบี้ย</w:t>
      </w:r>
      <w:r w:rsidRPr="007047A4">
        <w:rPr>
          <w:sz w:val="30"/>
          <w:szCs w:val="30"/>
          <w:cs/>
        </w:rPr>
        <w:t>ที่เกิดจากกิจกรรมดำเนินงาน</w:t>
      </w:r>
      <w:r w:rsidRPr="007047A4">
        <w:rPr>
          <w:rFonts w:hint="cs"/>
          <w:sz w:val="30"/>
          <w:szCs w:val="30"/>
          <w:cs/>
        </w:rPr>
        <w:t>และจัดหาเงิน</w:t>
      </w:r>
      <w:r w:rsidRPr="007047A4">
        <w:rPr>
          <w:sz w:val="30"/>
          <w:szCs w:val="30"/>
          <w:cs/>
        </w:rPr>
        <w:t xml:space="preserve"> เครื่องมือทางการเงินที่เป็นตราสารอนุพันธ์ไม่ได้มีไว้เพื่อการค้า</w:t>
      </w:r>
      <w:r w:rsidRPr="007047A4">
        <w:rPr>
          <w:rFonts w:ascii="Angsana New" w:hAnsi="Angsana New"/>
          <w:sz w:val="30"/>
          <w:szCs w:val="30"/>
        </w:rPr>
        <w:t xml:space="preserve"> </w:t>
      </w:r>
      <w:r w:rsidRPr="007047A4">
        <w:rPr>
          <w:rFonts w:ascii="Angsana New" w:hAnsi="Angsana New"/>
          <w:sz w:val="30"/>
          <w:szCs w:val="30"/>
          <w:cs/>
        </w:rPr>
        <w:t>อ</w:t>
      </w:r>
      <w:r w:rsidRPr="007047A4">
        <w:rPr>
          <w:rFonts w:hint="cs"/>
          <w:sz w:val="30"/>
          <w:szCs w:val="30"/>
          <w:cs/>
        </w:rPr>
        <w:t>ย่างไรก็ตาม 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:rsidR="00263947" w:rsidRPr="00E11F30" w:rsidRDefault="00263947" w:rsidP="00263947">
      <w:pPr>
        <w:ind w:right="-25"/>
        <w:jc w:val="thaiDistribute"/>
        <w:rPr>
          <w:sz w:val="16"/>
          <w:szCs w:val="16"/>
        </w:rPr>
      </w:pPr>
    </w:p>
    <w:p w:rsidR="00263947" w:rsidRPr="007047A4" w:rsidRDefault="00263947" w:rsidP="00263947">
      <w:pPr>
        <w:ind w:right="-25"/>
        <w:jc w:val="thaiDistribute"/>
        <w:rPr>
          <w:sz w:val="30"/>
          <w:szCs w:val="30"/>
        </w:rPr>
      </w:pPr>
      <w:r w:rsidRPr="007047A4">
        <w:rPr>
          <w:sz w:val="30"/>
          <w:szCs w:val="30"/>
          <w:cs/>
        </w:rPr>
        <w:t>เครื่องมือทางการเงินที่เป็นตราสารอนุพันธ์จะถูกบันทึก</w:t>
      </w:r>
      <w:r>
        <w:rPr>
          <w:rFonts w:hint="cs"/>
          <w:sz w:val="30"/>
          <w:szCs w:val="30"/>
          <w:cs/>
        </w:rPr>
        <w:t>รับรู้</w:t>
      </w:r>
      <w:r w:rsidRPr="007047A4">
        <w:rPr>
          <w:rFonts w:hint="cs"/>
          <w:sz w:val="30"/>
          <w:szCs w:val="30"/>
          <w:cs/>
        </w:rPr>
        <w:t>เริ่มแรกด้วยมูลค่ายุติธรรม  หลังจากการ</w:t>
      </w:r>
      <w:r>
        <w:rPr>
          <w:rFonts w:hint="cs"/>
          <w:sz w:val="30"/>
          <w:szCs w:val="30"/>
          <w:cs/>
        </w:rPr>
        <w:t>รับรู้</w:t>
      </w:r>
      <w:r w:rsidRPr="007047A4">
        <w:rPr>
          <w:rFonts w:hint="cs"/>
          <w:sz w:val="30"/>
          <w:szCs w:val="30"/>
          <w:cs/>
        </w:rPr>
        <w:t>ครั้งแรกจะวัด</w:t>
      </w:r>
      <w:r>
        <w:rPr>
          <w:rFonts w:hint="cs"/>
          <w:sz w:val="30"/>
          <w:szCs w:val="30"/>
          <w:cs/>
        </w:rPr>
        <w:t>มูลค่าใหม่ด้วย</w:t>
      </w:r>
      <w:r w:rsidRPr="007047A4">
        <w:rPr>
          <w:sz w:val="30"/>
          <w:szCs w:val="30"/>
          <w:cs/>
        </w:rPr>
        <w:t>มูลค่ายุติธรรม   กำไรหรือขาดทุนจากการ</w:t>
      </w:r>
      <w:r>
        <w:rPr>
          <w:rFonts w:hint="cs"/>
          <w:sz w:val="30"/>
          <w:szCs w:val="30"/>
          <w:cs/>
        </w:rPr>
        <w:t>วัดมูลค่</w:t>
      </w:r>
      <w:r w:rsidRPr="007047A4">
        <w:rPr>
          <w:rFonts w:hint="cs"/>
          <w:sz w:val="30"/>
          <w:szCs w:val="30"/>
          <w:cs/>
        </w:rPr>
        <w:t>า</w:t>
      </w:r>
      <w:r w:rsidRPr="007047A4">
        <w:rPr>
          <w:sz w:val="30"/>
          <w:szCs w:val="30"/>
          <w:cs/>
        </w:rPr>
        <w:t>ยุติธรรมจะ</w:t>
      </w:r>
      <w:r>
        <w:rPr>
          <w:rFonts w:hint="cs"/>
          <w:sz w:val="30"/>
          <w:szCs w:val="30"/>
          <w:cs/>
        </w:rPr>
        <w:t>รับรู้ป็นรายการกำไรหรือขาดทุน</w:t>
      </w:r>
      <w:r>
        <w:rPr>
          <w:sz w:val="30"/>
          <w:szCs w:val="30"/>
          <w:cs/>
        </w:rPr>
        <w:t>ในงบกำไรขาดทุน</w:t>
      </w:r>
      <w:r>
        <w:rPr>
          <w:rFonts w:hint="cs"/>
          <w:sz w:val="30"/>
          <w:szCs w:val="30"/>
          <w:cs/>
        </w:rPr>
        <w:t>เบ็ดเสร็จ</w:t>
      </w:r>
      <w:r w:rsidRPr="007047A4">
        <w:rPr>
          <w:sz w:val="30"/>
          <w:szCs w:val="30"/>
          <w:cs/>
        </w:rPr>
        <w:t xml:space="preserve">  </w:t>
      </w:r>
    </w:p>
    <w:p w:rsidR="00EE497C" w:rsidRPr="00305260" w:rsidRDefault="00EE497C" w:rsidP="00317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17A1D" w:rsidRPr="002C46BA" w:rsidRDefault="00317A1D" w:rsidP="00317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317A1D" w:rsidRPr="002D7071" w:rsidRDefault="00317A1D" w:rsidP="0031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3947" w:rsidRPr="00F70379" w:rsidRDefault="00263947" w:rsidP="00263947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:rsidR="00263947" w:rsidRPr="00DF3AEA" w:rsidRDefault="00263947" w:rsidP="00263947">
      <w:pPr>
        <w:pStyle w:val="AccPolicyHeading"/>
        <w:rPr>
          <w:sz w:val="16"/>
          <w:szCs w:val="16"/>
          <w:cs/>
        </w:rPr>
      </w:pPr>
    </w:p>
    <w:p w:rsidR="00263947" w:rsidRPr="00F70379" w:rsidRDefault="00263947" w:rsidP="00263947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ภาษี</w:t>
      </w:r>
      <w:r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:rsidR="00263947" w:rsidRPr="00DF3AEA" w:rsidRDefault="00263947" w:rsidP="00263947">
      <w:pPr>
        <w:jc w:val="thaiDistribute"/>
        <w:rPr>
          <w:rFonts w:ascii="Angsana New" w:hAnsi="Angsana New"/>
          <w:sz w:val="16"/>
          <w:szCs w:val="16"/>
        </w:rPr>
      </w:pPr>
    </w:p>
    <w:p w:rsidR="00263947" w:rsidRPr="00F70379" w:rsidRDefault="00263947" w:rsidP="00263947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263947" w:rsidRPr="00DF3AEA" w:rsidRDefault="00263947" w:rsidP="00263947">
      <w:pPr>
        <w:jc w:val="thaiDistribute"/>
        <w:rPr>
          <w:rFonts w:ascii="Angsana New" w:hAnsi="Angsana New"/>
          <w:sz w:val="16"/>
          <w:szCs w:val="16"/>
        </w:rPr>
      </w:pPr>
    </w:p>
    <w:p w:rsidR="00263947" w:rsidRPr="00F70379" w:rsidRDefault="00263947" w:rsidP="0026394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</w:p>
    <w:p w:rsidR="00276C66" w:rsidRDefault="00276C66" w:rsidP="0044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442DE0" w:rsidRDefault="00023A4E" w:rsidP="0044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442DE0">
        <w:rPr>
          <w:rFonts w:ascii="Angsana New" w:hAnsi="Angsana New"/>
          <w:b/>
          <w:bCs/>
          <w:sz w:val="30"/>
          <w:szCs w:val="30"/>
        </w:rPr>
        <w:t>.</w:t>
      </w:r>
      <w:r w:rsidR="00442DE0">
        <w:rPr>
          <w:rFonts w:ascii="Angsana New" w:hAnsi="Angsana New"/>
          <w:b/>
          <w:bCs/>
          <w:sz w:val="30"/>
          <w:szCs w:val="30"/>
        </w:rPr>
        <w:tab/>
      </w:r>
      <w:r w:rsidR="00442DE0">
        <w:rPr>
          <w:rFonts w:ascii="Angsana New" w:hAnsi="Angsana New"/>
          <w:b/>
          <w:bCs/>
          <w:sz w:val="30"/>
          <w:szCs w:val="30"/>
          <w:cs/>
        </w:rPr>
        <w:t>ร</w:t>
      </w:r>
      <w:r w:rsidR="00983725">
        <w:rPr>
          <w:rFonts w:ascii="Angsana New" w:hAnsi="Angsana New"/>
          <w:b/>
          <w:bCs/>
          <w:sz w:val="30"/>
          <w:szCs w:val="30"/>
          <w:cs/>
        </w:rPr>
        <w:t>ายการบัญชี</w:t>
      </w:r>
      <w:r w:rsidR="00643750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98372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983725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</w:t>
      </w:r>
      <w:r w:rsidR="00442DE0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442DE0" w:rsidRPr="00FA6C2B" w:rsidRDefault="00442DE0" w:rsidP="0044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7E427A" w:rsidRPr="008649CB" w:rsidRDefault="007E427A" w:rsidP="007E4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649C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8649CB">
        <w:rPr>
          <w:rFonts w:ascii="Angsana New" w:hAnsi="Angsana New" w:hint="cs"/>
          <w:sz w:val="30"/>
          <w:szCs w:val="30"/>
          <w:cs/>
        </w:rPr>
        <w:t xml:space="preserve"> หมายถึง </w:t>
      </w:r>
      <w:r w:rsidRPr="008649CB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8649CB">
        <w:rPr>
          <w:rFonts w:ascii="Angsana New" w:hAnsi="Angsana New" w:hint="cs"/>
          <w:sz w:val="30"/>
          <w:szCs w:val="30"/>
          <w:cs/>
        </w:rPr>
        <w:t>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  <w:r w:rsidRPr="008649CB">
        <w:rPr>
          <w:rFonts w:ascii="Angsana New" w:hAnsi="Angsana New"/>
          <w:sz w:val="30"/>
          <w:szCs w:val="30"/>
          <w:cs/>
        </w:rPr>
        <w:t xml:space="preserve"> </w:t>
      </w:r>
    </w:p>
    <w:p w:rsidR="00F4592A" w:rsidRPr="00F526FD" w:rsidRDefault="00F4592A" w:rsidP="00C86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57233" w:rsidRDefault="00C8689E" w:rsidP="00C86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7A704C" w:rsidRPr="00687426" w:rsidRDefault="007A704C" w:rsidP="00C86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ayout w:type="fixed"/>
        <w:tblLook w:val="01E0"/>
      </w:tblPr>
      <w:tblGrid>
        <w:gridCol w:w="3369"/>
        <w:gridCol w:w="236"/>
        <w:gridCol w:w="2883"/>
        <w:gridCol w:w="236"/>
        <w:gridCol w:w="3023"/>
      </w:tblGrid>
      <w:tr w:rsidR="007A704C" w:rsidRPr="00103751" w:rsidTr="00541B4D">
        <w:tc>
          <w:tcPr>
            <w:tcW w:w="3369" w:type="dxa"/>
            <w:tcBorders>
              <w:bottom w:val="single" w:sz="4" w:space="0" w:color="auto"/>
            </w:tcBorders>
          </w:tcPr>
          <w:p w:rsidR="007A704C" w:rsidRPr="00A01478" w:rsidRDefault="007A704C" w:rsidP="00CD6D44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478">
              <w:rPr>
                <w:rFonts w:ascii="Angsana New"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:rsidR="007A704C" w:rsidRPr="00A01478" w:rsidRDefault="007A704C" w:rsidP="00CD6D44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:rsidR="007A704C" w:rsidRPr="00A01478" w:rsidRDefault="007A704C" w:rsidP="00CD6D44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478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7A704C" w:rsidRPr="00A01478" w:rsidRDefault="007A704C" w:rsidP="00CD6D44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:rsidR="007A704C" w:rsidRPr="00A01478" w:rsidRDefault="007A704C" w:rsidP="00CD6D44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478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F548F" w:rsidRPr="00103751" w:rsidTr="00541B4D">
        <w:tc>
          <w:tcPr>
            <w:tcW w:w="3369" w:type="dxa"/>
            <w:vAlign w:val="center"/>
          </w:tcPr>
          <w:p w:rsidR="00EF548F" w:rsidRPr="00E66787" w:rsidRDefault="00EF548F" w:rsidP="009D066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บริษัท กรีน โอเชี่ยน วอเตอร์ </w:t>
            </w:r>
          </w:p>
        </w:tc>
        <w:tc>
          <w:tcPr>
            <w:tcW w:w="236" w:type="dxa"/>
            <w:vAlign w:val="center"/>
          </w:tcPr>
          <w:p w:rsidR="00EF548F" w:rsidRPr="00A01478" w:rsidRDefault="00EF548F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:rsidR="00EF548F" w:rsidRPr="00F4103B" w:rsidRDefault="00EF548F" w:rsidP="009D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จัดการและให้บริการด้าน</w:t>
            </w:r>
            <w:r w:rsidR="00E963B0">
              <w:rPr>
                <w:rFonts w:ascii="Angsana New" w:hAnsi="Angsana New" w:hint="cs"/>
                <w:szCs w:val="30"/>
                <w:cs/>
              </w:rPr>
              <w:t>ระบบ</w:t>
            </w:r>
          </w:p>
        </w:tc>
        <w:tc>
          <w:tcPr>
            <w:tcW w:w="236" w:type="dxa"/>
            <w:vAlign w:val="center"/>
          </w:tcPr>
          <w:p w:rsidR="00EF548F" w:rsidRPr="00A01478" w:rsidRDefault="00EF548F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vAlign w:val="center"/>
          </w:tcPr>
          <w:p w:rsidR="00EF548F" w:rsidRDefault="00EF548F" w:rsidP="002156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F548F" w:rsidRPr="00103751" w:rsidTr="00541B4D">
        <w:tc>
          <w:tcPr>
            <w:tcW w:w="3369" w:type="dxa"/>
            <w:vAlign w:val="center"/>
          </w:tcPr>
          <w:p w:rsidR="00EF548F" w:rsidRPr="002D34AB" w:rsidRDefault="00EF548F" w:rsidP="009D066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Cs w:val="30"/>
                <w:cs/>
              </w:rPr>
              <w:t>(ประเทศไทย) จำกัด</w:t>
            </w:r>
            <w:r w:rsidR="007C6897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7C6897" w:rsidRPr="007C6897">
              <w:rPr>
                <w:rFonts w:ascii="Angsana New" w:hAnsi="Angsana New" w:hint="cs"/>
                <w:szCs w:val="30"/>
                <w:cs/>
              </w:rPr>
              <w:t xml:space="preserve">(ดูหมายเหตุ </w:t>
            </w:r>
            <w:r w:rsidR="007C6897" w:rsidRPr="007C6897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36" w:type="dxa"/>
            <w:vAlign w:val="center"/>
          </w:tcPr>
          <w:p w:rsidR="00EF548F" w:rsidRPr="00A01478" w:rsidRDefault="00EF548F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:rsidR="00EF548F" w:rsidRDefault="00EF548F" w:rsidP="009D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สาธารณูปโภค</w:t>
            </w:r>
            <w:r w:rsidR="00E963B0">
              <w:rPr>
                <w:rFonts w:ascii="Angsana New" w:hAnsi="Angsana New" w:hint="cs"/>
                <w:szCs w:val="30"/>
                <w:cs/>
              </w:rPr>
              <w:t>ภายในประเทศ</w:t>
            </w:r>
          </w:p>
        </w:tc>
        <w:tc>
          <w:tcPr>
            <w:tcW w:w="236" w:type="dxa"/>
            <w:vAlign w:val="center"/>
          </w:tcPr>
          <w:p w:rsidR="00EF548F" w:rsidRPr="00A01478" w:rsidRDefault="00EF548F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vAlign w:val="center"/>
          </w:tcPr>
          <w:p w:rsidR="00EF548F" w:rsidRDefault="00EF548F" w:rsidP="002156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2CF1" w:rsidRPr="00F22CF1" w:rsidTr="00541B4D">
        <w:tc>
          <w:tcPr>
            <w:tcW w:w="3369" w:type="dxa"/>
            <w:vAlign w:val="center"/>
          </w:tcPr>
          <w:p w:rsidR="00F22CF1" w:rsidRPr="00F22CF1" w:rsidRDefault="00F22CF1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F22CF1" w:rsidRPr="00F22CF1" w:rsidRDefault="00F22CF1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3" w:type="dxa"/>
            <w:vAlign w:val="center"/>
          </w:tcPr>
          <w:p w:rsidR="00F22CF1" w:rsidRPr="00F22CF1" w:rsidRDefault="00F22CF1" w:rsidP="00A82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F22CF1" w:rsidRPr="00F22CF1" w:rsidRDefault="00F22CF1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23" w:type="dxa"/>
            <w:vAlign w:val="center"/>
          </w:tcPr>
          <w:p w:rsidR="00F22CF1" w:rsidRPr="00F22CF1" w:rsidRDefault="00F22CF1" w:rsidP="002156A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037B8" w:rsidRPr="00103751" w:rsidTr="00541B4D">
        <w:tc>
          <w:tcPr>
            <w:tcW w:w="3369" w:type="dxa"/>
            <w:vAlign w:val="center"/>
          </w:tcPr>
          <w:p w:rsidR="00B037B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ละแมน้ำมันปาล์ม จำกัด</w:t>
            </w:r>
          </w:p>
        </w:tc>
        <w:tc>
          <w:tcPr>
            <w:tcW w:w="236" w:type="dxa"/>
            <w:vAlign w:val="center"/>
          </w:tcPr>
          <w:p w:rsidR="00B037B8" w:rsidRPr="00A0147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vAlign w:val="center"/>
          </w:tcPr>
          <w:p w:rsidR="00B037B8" w:rsidRPr="00541B4D" w:rsidRDefault="00541B4D" w:rsidP="00541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ประกอบกิจการโรงงานสกัดและ</w:t>
            </w:r>
          </w:p>
        </w:tc>
        <w:tc>
          <w:tcPr>
            <w:tcW w:w="236" w:type="dxa"/>
            <w:vAlign w:val="center"/>
          </w:tcPr>
          <w:p w:rsidR="00B037B8" w:rsidRPr="00A0147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vAlign w:val="center"/>
          </w:tcPr>
          <w:p w:rsidR="00B037B8" w:rsidRPr="00A01478" w:rsidRDefault="00B037B8" w:rsidP="00B037B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541B4D" w:rsidRPr="00103751" w:rsidTr="00541B4D">
        <w:tc>
          <w:tcPr>
            <w:tcW w:w="3369" w:type="dxa"/>
            <w:vAlign w:val="center"/>
          </w:tcPr>
          <w:p w:rsidR="00541B4D" w:rsidRDefault="00541B4D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541B4D" w:rsidRPr="00A01478" w:rsidRDefault="00541B4D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vAlign w:val="center"/>
          </w:tcPr>
          <w:p w:rsidR="00541B4D" w:rsidRDefault="004A5A93" w:rsidP="004A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หีบ</w:t>
            </w:r>
            <w:r w:rsidR="00541B4D">
              <w:rPr>
                <w:rFonts w:ascii="Angsana New" w:hAnsi="Angsana New" w:hint="cs"/>
                <w:szCs w:val="30"/>
                <w:cs/>
              </w:rPr>
              <w:t xml:space="preserve">น้ำมันปาล์ม </w:t>
            </w:r>
            <w:r>
              <w:rPr>
                <w:rFonts w:ascii="Angsana New" w:hAnsi="Angsana New"/>
                <w:sz w:val="30"/>
                <w:szCs w:val="30"/>
              </w:rPr>
              <w:t>(CPOB)</w:t>
            </w:r>
            <w:r w:rsidR="009B6F98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Cs w:val="30"/>
                <w:cs/>
              </w:rPr>
              <w:t>และ</w:t>
            </w:r>
          </w:p>
        </w:tc>
        <w:tc>
          <w:tcPr>
            <w:tcW w:w="236" w:type="dxa"/>
            <w:vAlign w:val="center"/>
          </w:tcPr>
          <w:p w:rsidR="00541B4D" w:rsidRPr="00A01478" w:rsidRDefault="00541B4D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vAlign w:val="center"/>
          </w:tcPr>
          <w:p w:rsidR="00541B4D" w:rsidRDefault="00541B4D" w:rsidP="00B037B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0D5D" w:rsidRPr="00520D5D" w:rsidTr="00541B4D">
        <w:tc>
          <w:tcPr>
            <w:tcW w:w="3369" w:type="dxa"/>
            <w:vAlign w:val="center"/>
          </w:tcPr>
          <w:p w:rsidR="00520D5D" w:rsidRPr="00520D5D" w:rsidRDefault="00520D5D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520D5D" w:rsidRPr="00520D5D" w:rsidRDefault="00520D5D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vAlign w:val="center"/>
          </w:tcPr>
          <w:p w:rsidR="00520D5D" w:rsidRPr="00520D5D" w:rsidRDefault="004A5A93" w:rsidP="0052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น้ำมันพืช</w:t>
            </w:r>
            <w:r w:rsidR="00520D5D">
              <w:rPr>
                <w:rFonts w:ascii="Angsana New" w:hAnsi="Angsana New" w:hint="cs"/>
                <w:szCs w:val="30"/>
                <w:cs/>
              </w:rPr>
              <w:t>ทุกชนิด</w:t>
            </w:r>
          </w:p>
        </w:tc>
        <w:tc>
          <w:tcPr>
            <w:tcW w:w="236" w:type="dxa"/>
            <w:vAlign w:val="center"/>
          </w:tcPr>
          <w:p w:rsidR="00520D5D" w:rsidRPr="00520D5D" w:rsidRDefault="00520D5D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vAlign w:val="center"/>
          </w:tcPr>
          <w:p w:rsidR="00520D5D" w:rsidRPr="00520D5D" w:rsidRDefault="00520D5D" w:rsidP="002156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37B8" w:rsidRPr="00103751" w:rsidTr="00541B4D">
        <w:tc>
          <w:tcPr>
            <w:tcW w:w="3369" w:type="dxa"/>
            <w:vAlign w:val="center"/>
          </w:tcPr>
          <w:p w:rsidR="00B037B8" w:rsidRPr="00B037B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B037B8" w:rsidRPr="00B037B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3" w:type="dxa"/>
            <w:vAlign w:val="center"/>
          </w:tcPr>
          <w:p w:rsidR="00B037B8" w:rsidRPr="00B037B8" w:rsidRDefault="00B037B8" w:rsidP="00A82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B037B8" w:rsidRPr="00B037B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23" w:type="dxa"/>
            <w:vAlign w:val="center"/>
          </w:tcPr>
          <w:p w:rsidR="00B037B8" w:rsidRPr="00B037B8" w:rsidRDefault="00B037B8" w:rsidP="002156A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037B8" w:rsidRPr="00103751" w:rsidTr="00541B4D">
        <w:tc>
          <w:tcPr>
            <w:tcW w:w="3369" w:type="dxa"/>
            <w:vAlign w:val="center"/>
          </w:tcPr>
          <w:p w:rsidR="00B037B8" w:rsidRDefault="00541B4D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พารากอน คอร์ แอสเซทส์ จำกัด</w:t>
            </w:r>
          </w:p>
        </w:tc>
        <w:tc>
          <w:tcPr>
            <w:tcW w:w="236" w:type="dxa"/>
            <w:vAlign w:val="center"/>
          </w:tcPr>
          <w:p w:rsidR="00B037B8" w:rsidRPr="00A0147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vAlign w:val="center"/>
          </w:tcPr>
          <w:p w:rsidR="00B037B8" w:rsidRPr="00541B4D" w:rsidRDefault="00541B4D" w:rsidP="00541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Cs w:val="30"/>
                <w:cs/>
              </w:rPr>
            </w:pPr>
            <w:r w:rsidRPr="00541B4D">
              <w:rPr>
                <w:rFonts w:ascii="Angsana New" w:hAnsi="Angsana New" w:hint="cs"/>
                <w:szCs w:val="30"/>
                <w:cs/>
              </w:rPr>
              <w:t>ให้เช่าอสังหาริมทรัพย์และ</w:t>
            </w:r>
          </w:p>
        </w:tc>
        <w:tc>
          <w:tcPr>
            <w:tcW w:w="236" w:type="dxa"/>
            <w:vAlign w:val="center"/>
          </w:tcPr>
          <w:p w:rsidR="00B037B8" w:rsidRPr="00A0147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vAlign w:val="center"/>
          </w:tcPr>
          <w:p w:rsidR="00B037B8" w:rsidRPr="00A01478" w:rsidRDefault="00B037B8" w:rsidP="00B037B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541B4D" w:rsidRPr="00103751" w:rsidTr="00541B4D">
        <w:tc>
          <w:tcPr>
            <w:tcW w:w="3369" w:type="dxa"/>
            <w:vAlign w:val="center"/>
          </w:tcPr>
          <w:p w:rsidR="00541B4D" w:rsidRDefault="00541B4D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541B4D" w:rsidRPr="00A01478" w:rsidRDefault="00541B4D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vAlign w:val="center"/>
          </w:tcPr>
          <w:p w:rsidR="00541B4D" w:rsidRDefault="00541B4D" w:rsidP="00A82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B4D">
              <w:rPr>
                <w:rFonts w:ascii="Angsana New" w:hAnsi="Angsana New" w:hint="cs"/>
                <w:szCs w:val="30"/>
                <w:cs/>
              </w:rPr>
              <w:t>สังหาริมทรัพย์เพื่อเป็นที่พักอาศัย</w:t>
            </w:r>
          </w:p>
        </w:tc>
        <w:tc>
          <w:tcPr>
            <w:tcW w:w="236" w:type="dxa"/>
            <w:vAlign w:val="center"/>
          </w:tcPr>
          <w:p w:rsidR="00541B4D" w:rsidRPr="00A01478" w:rsidRDefault="00541B4D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vAlign w:val="center"/>
          </w:tcPr>
          <w:p w:rsidR="00541B4D" w:rsidRDefault="00541B4D" w:rsidP="00B037B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37B8" w:rsidRPr="00B037B8" w:rsidTr="00541B4D">
        <w:tc>
          <w:tcPr>
            <w:tcW w:w="3369" w:type="dxa"/>
            <w:vAlign w:val="center"/>
          </w:tcPr>
          <w:p w:rsidR="00B037B8" w:rsidRPr="00B037B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B037B8" w:rsidRPr="00B037B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3" w:type="dxa"/>
            <w:vAlign w:val="center"/>
          </w:tcPr>
          <w:p w:rsidR="00B037B8" w:rsidRPr="00B037B8" w:rsidRDefault="00B037B8" w:rsidP="00A82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B037B8" w:rsidRPr="00B037B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23" w:type="dxa"/>
            <w:vAlign w:val="center"/>
          </w:tcPr>
          <w:p w:rsidR="00B037B8" w:rsidRPr="00B037B8" w:rsidRDefault="00B037B8" w:rsidP="002156A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037B8" w:rsidRPr="00103751" w:rsidTr="00541B4D">
        <w:tc>
          <w:tcPr>
            <w:tcW w:w="3369" w:type="dxa"/>
            <w:vAlign w:val="center"/>
          </w:tcPr>
          <w:p w:rsidR="00B037B8" w:rsidRPr="00A0147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คุณอุชัย วิไลเลิศโภคา</w:t>
            </w:r>
          </w:p>
        </w:tc>
        <w:tc>
          <w:tcPr>
            <w:tcW w:w="236" w:type="dxa"/>
            <w:vAlign w:val="center"/>
          </w:tcPr>
          <w:p w:rsidR="00B037B8" w:rsidRPr="00A0147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vAlign w:val="center"/>
          </w:tcPr>
          <w:p w:rsidR="00B037B8" w:rsidRPr="00A70964" w:rsidRDefault="00B037B8" w:rsidP="00A82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9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B037B8" w:rsidRPr="00A01478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vAlign w:val="center"/>
          </w:tcPr>
          <w:p w:rsidR="00B037B8" w:rsidRPr="00A01478" w:rsidRDefault="00B037B8" w:rsidP="002156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ผู้ถือหุ้นและกรรมการของบริษัท</w:t>
            </w:r>
          </w:p>
        </w:tc>
      </w:tr>
      <w:tr w:rsidR="00B037B8" w:rsidRPr="00CF6C5D" w:rsidTr="00541B4D">
        <w:tc>
          <w:tcPr>
            <w:tcW w:w="3369" w:type="dxa"/>
            <w:vAlign w:val="center"/>
          </w:tcPr>
          <w:p w:rsidR="00B037B8" w:rsidRPr="00CF6C5D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B037B8" w:rsidRPr="00CF6C5D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3" w:type="dxa"/>
            <w:vAlign w:val="center"/>
          </w:tcPr>
          <w:p w:rsidR="00B037B8" w:rsidRPr="00CF6C5D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B037B8" w:rsidRPr="00CF6C5D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23" w:type="dxa"/>
            <w:vAlign w:val="center"/>
          </w:tcPr>
          <w:p w:rsidR="00B037B8" w:rsidRPr="00CF6C5D" w:rsidRDefault="00B037B8" w:rsidP="00CD6D4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037B8" w:rsidRPr="00103751" w:rsidTr="00541B4D">
        <w:tc>
          <w:tcPr>
            <w:tcW w:w="3369" w:type="dxa"/>
            <w:vAlign w:val="center"/>
          </w:tcPr>
          <w:p w:rsidR="00B037B8" w:rsidRPr="00A01478" w:rsidRDefault="00B037B8" w:rsidP="001020A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คุณรัตนา วิไลเลิศโภคา</w:t>
            </w:r>
          </w:p>
        </w:tc>
        <w:tc>
          <w:tcPr>
            <w:tcW w:w="236" w:type="dxa"/>
            <w:vAlign w:val="center"/>
          </w:tcPr>
          <w:p w:rsidR="00B037B8" w:rsidRPr="00A01478" w:rsidRDefault="00B037B8" w:rsidP="001020A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vAlign w:val="center"/>
          </w:tcPr>
          <w:p w:rsidR="00B037B8" w:rsidRDefault="00B037B8" w:rsidP="001020A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B037B8" w:rsidRPr="00A01478" w:rsidRDefault="00B037B8" w:rsidP="001020A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vAlign w:val="center"/>
          </w:tcPr>
          <w:p w:rsidR="00B037B8" w:rsidRPr="00F163EF" w:rsidRDefault="00B037B8" w:rsidP="00F163E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163EF">
              <w:rPr>
                <w:rFonts w:ascii="Angsana New" w:hAnsi="Angsana New" w:hint="cs"/>
                <w:sz w:val="30"/>
                <w:szCs w:val="30"/>
                <w:cs/>
              </w:rPr>
              <w:t>กรรมการของบริษัท</w:t>
            </w:r>
            <w:r w:rsidR="00541B4D" w:rsidRPr="00F163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1B4D" w:rsidRPr="00F163EF">
              <w:rPr>
                <w:rFonts w:ascii="Angsana New" w:hAnsi="Angsana New" w:hint="cs"/>
                <w:sz w:val="30"/>
                <w:szCs w:val="30"/>
                <w:cs/>
              </w:rPr>
              <w:t>(ลาออก</w:t>
            </w:r>
            <w:r w:rsidR="00F163EF" w:rsidRPr="00F163EF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</w:p>
        </w:tc>
      </w:tr>
      <w:tr w:rsidR="00F163EF" w:rsidRPr="00103751" w:rsidTr="00541B4D">
        <w:tc>
          <w:tcPr>
            <w:tcW w:w="3369" w:type="dxa"/>
            <w:vAlign w:val="center"/>
          </w:tcPr>
          <w:p w:rsidR="00F163EF" w:rsidRDefault="00F163EF" w:rsidP="001020A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F163EF" w:rsidRPr="00A01478" w:rsidRDefault="00F163EF" w:rsidP="001020A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vAlign w:val="center"/>
          </w:tcPr>
          <w:p w:rsidR="00F163EF" w:rsidRDefault="00F163EF" w:rsidP="001020A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F163EF" w:rsidRPr="00A01478" w:rsidRDefault="00F163EF" w:rsidP="001020A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vAlign w:val="center"/>
          </w:tcPr>
          <w:p w:rsidR="00F163EF" w:rsidRPr="00F163EF" w:rsidRDefault="00F163EF" w:rsidP="00F163E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163EF">
              <w:rPr>
                <w:rFonts w:ascii="Angsana New" w:hAnsi="Angsana New" w:hint="cs"/>
                <w:sz w:val="30"/>
                <w:szCs w:val="30"/>
                <w:cs/>
              </w:rPr>
              <w:t>วันที่ 24 กันยายน 2561)</w:t>
            </w:r>
          </w:p>
        </w:tc>
      </w:tr>
    </w:tbl>
    <w:p w:rsidR="00C104A2" w:rsidRDefault="00C104A2" w:rsidP="00317A1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C104A2" w:rsidRDefault="009B6F98" w:rsidP="00317A1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Cs w:val="30"/>
          <w:cs/>
        </w:rPr>
        <w:t xml:space="preserve">* น้ำมันปาล์มดิบชนิด </w:t>
      </w:r>
      <w:r>
        <w:rPr>
          <w:rFonts w:ascii="Angsana New" w:hAnsi="Angsana New"/>
          <w:sz w:val="30"/>
          <w:szCs w:val="30"/>
        </w:rPr>
        <w:t xml:space="preserve">A </w:t>
      </w:r>
      <w:r w:rsidR="00C753A3">
        <w:rPr>
          <w:rFonts w:ascii="Angsana New" w:hAnsi="Angsana New"/>
          <w:sz w:val="30"/>
          <w:szCs w:val="30"/>
        </w:rPr>
        <w:t xml:space="preserve">(CPOA) </w:t>
      </w:r>
      <w:r>
        <w:rPr>
          <w:rFonts w:ascii="Angsana New" w:hAnsi="Angsana New" w:hint="cs"/>
          <w:sz w:val="30"/>
          <w:szCs w:val="30"/>
          <w:cs/>
        </w:rPr>
        <w:t>- ใช้ในอุตสาหกรรม</w:t>
      </w:r>
      <w:r w:rsidR="00C104A2">
        <w:rPr>
          <w:rFonts w:ascii="Angsana New" w:hAnsi="Angsana New" w:hint="cs"/>
          <w:szCs w:val="30"/>
          <w:cs/>
        </w:rPr>
        <w:t>ไบโอดีเซลและน้ำมันเพื่อการบริโภค</w:t>
      </w:r>
    </w:p>
    <w:p w:rsidR="009B6F98" w:rsidRPr="009B6F98" w:rsidRDefault="009B6F98" w:rsidP="00317A1D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น้ำมันปาล์มดิบชนิด </w:t>
      </w:r>
      <w:r>
        <w:rPr>
          <w:rFonts w:ascii="Angsana New" w:hAnsi="Angsana New"/>
          <w:sz w:val="30"/>
          <w:szCs w:val="30"/>
        </w:rPr>
        <w:t xml:space="preserve">B (CPOB) </w:t>
      </w:r>
      <w:r>
        <w:rPr>
          <w:rFonts w:ascii="Angsana New" w:hAnsi="Angsana New" w:hint="cs"/>
          <w:sz w:val="30"/>
          <w:szCs w:val="30"/>
          <w:cs/>
        </w:rPr>
        <w:t>- ใ</w:t>
      </w:r>
      <w:r w:rsidR="00C753A3">
        <w:rPr>
          <w:rFonts w:ascii="Angsana New" w:hAnsi="Angsana New" w:hint="cs"/>
          <w:sz w:val="30"/>
          <w:szCs w:val="30"/>
          <w:cs/>
        </w:rPr>
        <w:t>ช้</w:t>
      </w:r>
      <w:r>
        <w:rPr>
          <w:rFonts w:ascii="Angsana New" w:hAnsi="Angsana New" w:hint="cs"/>
          <w:sz w:val="30"/>
          <w:szCs w:val="30"/>
          <w:cs/>
        </w:rPr>
        <w:t>ในอุตสาหกรรมอาหารสัตว์</w:t>
      </w:r>
    </w:p>
    <w:p w:rsidR="00C104A2" w:rsidRDefault="00C104A2" w:rsidP="00317A1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317A1D" w:rsidRPr="002C46BA" w:rsidRDefault="00317A1D" w:rsidP="00317A1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2C46BA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นโยบายการกำหนดราคาสำหรับแต่ละประเภทรายการมีดังนี้</w:t>
      </w:r>
    </w:p>
    <w:p w:rsidR="00317A1D" w:rsidRPr="002C46BA" w:rsidRDefault="00317A1D" w:rsidP="00317A1D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1E0"/>
      </w:tblPr>
      <w:tblGrid>
        <w:gridCol w:w="4503"/>
        <w:gridCol w:w="297"/>
        <w:gridCol w:w="5231"/>
      </w:tblGrid>
      <w:tr w:rsidR="00317A1D" w:rsidRPr="001C0017" w:rsidTr="005C6929">
        <w:tc>
          <w:tcPr>
            <w:tcW w:w="4503" w:type="dxa"/>
            <w:tcBorders>
              <w:bottom w:val="single" w:sz="4" w:space="0" w:color="auto"/>
            </w:tcBorders>
          </w:tcPr>
          <w:p w:rsidR="00317A1D" w:rsidRPr="001C0017" w:rsidRDefault="00317A1D" w:rsidP="001C00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97" w:type="dxa"/>
          </w:tcPr>
          <w:p w:rsidR="00317A1D" w:rsidRPr="001C0017" w:rsidRDefault="00317A1D" w:rsidP="001C00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1" w:type="dxa"/>
            <w:tcBorders>
              <w:bottom w:val="single" w:sz="4" w:space="0" w:color="auto"/>
            </w:tcBorders>
          </w:tcPr>
          <w:p w:rsidR="00317A1D" w:rsidRPr="001C0017" w:rsidRDefault="00317A1D" w:rsidP="001C00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C6929" w:rsidRPr="001C0017" w:rsidTr="005C6929">
        <w:tc>
          <w:tcPr>
            <w:tcW w:w="4503" w:type="dxa"/>
          </w:tcPr>
          <w:p w:rsidR="005C6929" w:rsidRDefault="005C6929" w:rsidP="008356E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Cs w:val="30"/>
                <w:cs/>
              </w:rPr>
              <w:t xml:space="preserve">น้ำมันปาล์มดิบ </w:t>
            </w:r>
            <w:r w:rsidRPr="0094325F">
              <w:rPr>
                <w:rFonts w:ascii="Angsana New" w:hAnsi="Angsana New"/>
                <w:sz w:val="30"/>
                <w:szCs w:val="30"/>
              </w:rPr>
              <w:t>(CPOA)</w:t>
            </w:r>
          </w:p>
        </w:tc>
        <w:tc>
          <w:tcPr>
            <w:tcW w:w="297" w:type="dxa"/>
          </w:tcPr>
          <w:p w:rsidR="005C6929" w:rsidRPr="001C0017" w:rsidRDefault="005C6929" w:rsidP="008356E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1" w:type="dxa"/>
          </w:tcPr>
          <w:p w:rsidR="005C6929" w:rsidRDefault="005C6929" w:rsidP="00DF5E5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C6929" w:rsidRPr="001C0017" w:rsidTr="005C6929">
        <w:tc>
          <w:tcPr>
            <w:tcW w:w="4503" w:type="dxa"/>
          </w:tcPr>
          <w:p w:rsidR="005C6929" w:rsidRDefault="005C6929" w:rsidP="008356E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97" w:type="dxa"/>
          </w:tcPr>
          <w:p w:rsidR="005C6929" w:rsidRPr="001C0017" w:rsidRDefault="005C6929" w:rsidP="008356E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1" w:type="dxa"/>
          </w:tcPr>
          <w:p w:rsidR="005C6929" w:rsidRDefault="005C6929" w:rsidP="008976B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C6929" w:rsidRPr="001C0017" w:rsidTr="005C6929">
        <w:tc>
          <w:tcPr>
            <w:tcW w:w="4503" w:type="dxa"/>
          </w:tcPr>
          <w:p w:rsidR="005C6929" w:rsidRPr="00094228" w:rsidRDefault="005C6929" w:rsidP="008356E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เช่าที่ดินและอาคารเพื่อใช้เป็นสำนักงาน-รามอินทรา</w:t>
            </w:r>
          </w:p>
        </w:tc>
        <w:tc>
          <w:tcPr>
            <w:tcW w:w="297" w:type="dxa"/>
          </w:tcPr>
          <w:p w:rsidR="005C6929" w:rsidRPr="001C0017" w:rsidRDefault="005C6929" w:rsidP="008356E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1" w:type="dxa"/>
          </w:tcPr>
          <w:p w:rsidR="005C6929" w:rsidRPr="00094228" w:rsidRDefault="005C6929" w:rsidP="008976B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ค่าเช่าเดือนละ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60,000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บาท </w:t>
            </w:r>
          </w:p>
        </w:tc>
      </w:tr>
      <w:tr w:rsidR="005C6929" w:rsidRPr="00510662" w:rsidTr="005C6929">
        <w:tc>
          <w:tcPr>
            <w:tcW w:w="4503" w:type="dxa"/>
          </w:tcPr>
          <w:p w:rsidR="005C6929" w:rsidRPr="005C6929" w:rsidRDefault="001A4D8E" w:rsidP="00094228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ใช้อาคาร</w:t>
            </w:r>
            <w:r w:rsidR="005C6929">
              <w:rPr>
                <w:rFonts w:ascii="Angsana New" w:hAnsi="Angsana New" w:hint="cs"/>
                <w:sz w:val="30"/>
                <w:szCs w:val="30"/>
                <w:cs/>
              </w:rPr>
              <w:t>สำนักงาน-สุขุมวิท ซอย 31</w:t>
            </w:r>
          </w:p>
        </w:tc>
        <w:tc>
          <w:tcPr>
            <w:tcW w:w="297" w:type="dxa"/>
          </w:tcPr>
          <w:p w:rsidR="005C6929" w:rsidRPr="005C6929" w:rsidRDefault="005C6929" w:rsidP="008356E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1" w:type="dxa"/>
          </w:tcPr>
          <w:p w:rsidR="005C6929" w:rsidRPr="005C6929" w:rsidRDefault="005C6929" w:rsidP="005C692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6929">
              <w:rPr>
                <w:rFonts w:ascii="Angsana New" w:hAnsi="Angsana New" w:hint="cs"/>
                <w:sz w:val="30"/>
                <w:szCs w:val="30"/>
                <w:cs/>
              </w:rPr>
              <w:t>ไม่คิดค่าตอบแทน</w:t>
            </w:r>
          </w:p>
        </w:tc>
      </w:tr>
      <w:tr w:rsidR="005C6929" w:rsidRPr="001C0017" w:rsidTr="005C6929">
        <w:tc>
          <w:tcPr>
            <w:tcW w:w="4503" w:type="dxa"/>
          </w:tcPr>
          <w:p w:rsidR="005C6929" w:rsidRDefault="005C6929" w:rsidP="00EB514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หนังสืออนุญาตให้ใช้เครื่องหมายการค้า </w:t>
            </w:r>
          </w:p>
        </w:tc>
        <w:tc>
          <w:tcPr>
            <w:tcW w:w="297" w:type="dxa"/>
          </w:tcPr>
          <w:p w:rsidR="005C6929" w:rsidRPr="001C0017" w:rsidRDefault="005C6929" w:rsidP="00EB514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1" w:type="dxa"/>
          </w:tcPr>
          <w:p w:rsidR="005C6929" w:rsidRPr="005C6929" w:rsidRDefault="005C6929" w:rsidP="00EB514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6929">
              <w:rPr>
                <w:rFonts w:ascii="Angsana New" w:hAnsi="Angsana New" w:hint="cs"/>
                <w:sz w:val="30"/>
                <w:szCs w:val="30"/>
                <w:cs/>
              </w:rPr>
              <w:t>ไม่คิดค่าตอบแทน</w:t>
            </w:r>
            <w:r w:rsidR="00E83016" w:rsidRPr="005C6929">
              <w:rPr>
                <w:rFonts w:ascii="Angsana New" w:hAnsi="Angsana New" w:hint="cs"/>
                <w:sz w:val="30"/>
                <w:szCs w:val="30"/>
                <w:cs/>
              </w:rPr>
              <w:t>เป็นเวลา 10 ปี (เริ่มวันที่ 15 มกราคม 2552)</w:t>
            </w:r>
          </w:p>
        </w:tc>
      </w:tr>
      <w:tr w:rsidR="005C6929" w:rsidRPr="001C0017" w:rsidTr="005C6929">
        <w:tc>
          <w:tcPr>
            <w:tcW w:w="4503" w:type="dxa"/>
          </w:tcPr>
          <w:p w:rsidR="005C6929" w:rsidRPr="008D2887" w:rsidRDefault="005C6929" w:rsidP="00EB514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(จำนวน 1 เครื่องหมาย)</w:t>
            </w:r>
          </w:p>
        </w:tc>
        <w:tc>
          <w:tcPr>
            <w:tcW w:w="297" w:type="dxa"/>
          </w:tcPr>
          <w:p w:rsidR="005C6929" w:rsidRPr="001C0017" w:rsidRDefault="005C6929" w:rsidP="00EB514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1" w:type="dxa"/>
          </w:tcPr>
          <w:p w:rsidR="005C6929" w:rsidRPr="005C6929" w:rsidRDefault="005C6929" w:rsidP="00EB514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76C66" w:rsidRDefault="00276C66" w:rsidP="00484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</w:p>
    <w:p w:rsidR="000F1C1B" w:rsidRDefault="007A704C" w:rsidP="00484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"/>
        <w:jc w:val="thaiDistribute"/>
        <w:rPr>
          <w:rFonts w:ascii="Angsana New" w:hAnsi="Angsana New"/>
          <w:b/>
          <w:bCs/>
          <w:sz w:val="32"/>
          <w:szCs w:val="32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 w:rsidR="00BA2EC9"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Pr="00C34CA3">
        <w:rPr>
          <w:rFonts w:ascii="Angsana New" w:hAnsi="Angsana New" w:hint="cs"/>
          <w:sz w:val="30"/>
          <w:szCs w:val="30"/>
          <w:cs/>
        </w:rPr>
        <w:t>ปี</w:t>
      </w:r>
      <w:r w:rsidRPr="00C34CA3">
        <w:rPr>
          <w:rFonts w:ascii="Angsana New" w:hAnsi="Angsana New"/>
          <w:sz w:val="30"/>
          <w:szCs w:val="30"/>
          <w:cs/>
        </w:rPr>
        <w:t xml:space="preserve">สิ้นสุดวันที่ 31 ธันวาคม </w:t>
      </w:r>
      <w:r w:rsidR="00366A81">
        <w:rPr>
          <w:rFonts w:ascii="Angsana New" w:hAnsi="Angsana New"/>
          <w:sz w:val="30"/>
          <w:szCs w:val="30"/>
          <w:cs/>
        </w:rPr>
        <w:t>25</w:t>
      </w:r>
      <w:r w:rsidR="004843DA">
        <w:rPr>
          <w:rFonts w:ascii="Angsana New" w:hAnsi="Angsana New" w:hint="cs"/>
          <w:sz w:val="30"/>
          <w:szCs w:val="30"/>
          <w:cs/>
        </w:rPr>
        <w:t>6</w:t>
      </w:r>
      <w:r w:rsidR="00D37D72">
        <w:rPr>
          <w:rFonts w:ascii="Angsana New" w:hAnsi="Angsana New" w:hint="cs"/>
          <w:sz w:val="30"/>
          <w:szCs w:val="30"/>
          <w:cs/>
        </w:rPr>
        <w:t>1</w:t>
      </w:r>
      <w:r w:rsidRPr="00C34CA3">
        <w:rPr>
          <w:rFonts w:ascii="Angsana New" w:hAnsi="Angsana New"/>
          <w:sz w:val="30"/>
          <w:szCs w:val="30"/>
          <w:cs/>
        </w:rPr>
        <w:t xml:space="preserve"> และ </w:t>
      </w:r>
      <w:r w:rsidR="00366A81">
        <w:rPr>
          <w:rFonts w:ascii="Angsana New" w:hAnsi="Angsana New"/>
          <w:sz w:val="30"/>
          <w:szCs w:val="30"/>
          <w:cs/>
        </w:rPr>
        <w:t>25</w:t>
      </w:r>
      <w:r w:rsidR="00D37D72">
        <w:rPr>
          <w:rFonts w:ascii="Angsana New" w:hAnsi="Angsana New" w:hint="cs"/>
          <w:sz w:val="30"/>
          <w:szCs w:val="30"/>
          <w:cs/>
        </w:rPr>
        <w:t>60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393548" w:rsidRPr="00E963B0" w:rsidRDefault="00393548" w:rsidP="00F45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</w:t>
      </w:r>
    </w:p>
    <w:tbl>
      <w:tblPr>
        <w:tblW w:w="9108" w:type="dxa"/>
        <w:tblLook w:val="01E0"/>
      </w:tblPr>
      <w:tblGrid>
        <w:gridCol w:w="5958"/>
        <w:gridCol w:w="1337"/>
        <w:gridCol w:w="421"/>
        <w:gridCol w:w="1392"/>
      </w:tblGrid>
      <w:tr w:rsidR="0014154B" w:rsidRPr="00C67D8A" w:rsidTr="0014154B">
        <w:tc>
          <w:tcPr>
            <w:tcW w:w="5958" w:type="dxa"/>
          </w:tcPr>
          <w:p w:rsidR="0014154B" w:rsidRPr="00C34CA3" w:rsidRDefault="0014154B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bottom w:val="single" w:sz="4" w:space="0" w:color="auto"/>
            </w:tcBorders>
          </w:tcPr>
          <w:p w:rsidR="0014154B" w:rsidRDefault="0014154B" w:rsidP="00BB1DA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93548" w:rsidRPr="00C67D8A" w:rsidTr="00393548">
        <w:tc>
          <w:tcPr>
            <w:tcW w:w="5958" w:type="dxa"/>
          </w:tcPr>
          <w:p w:rsidR="00393548" w:rsidRPr="00C34CA3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:rsidR="00393548" w:rsidRPr="00C67D8A" w:rsidRDefault="00393548" w:rsidP="00BB1DA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21" w:type="dxa"/>
            <w:tcBorders>
              <w:top w:val="single" w:sz="4" w:space="0" w:color="auto"/>
            </w:tcBorders>
          </w:tcPr>
          <w:p w:rsidR="00393548" w:rsidRDefault="00393548" w:rsidP="00BB1DA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:rsidR="00393548" w:rsidRPr="00C67D8A" w:rsidRDefault="00393548" w:rsidP="00BB1DA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93548" w:rsidRPr="00B85D36" w:rsidTr="00393548">
        <w:tc>
          <w:tcPr>
            <w:tcW w:w="5958" w:type="dxa"/>
          </w:tcPr>
          <w:p w:rsidR="00393548" w:rsidRPr="00C34CA3" w:rsidRDefault="00541B4D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บุคคลและกิจการ</w:t>
            </w:r>
            <w:r w:rsidR="003935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393548" w:rsidRPr="00B85D36" w:rsidRDefault="00393548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421" w:type="dxa"/>
          </w:tcPr>
          <w:p w:rsidR="00393548" w:rsidRPr="00B85D36" w:rsidRDefault="00393548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92" w:type="dxa"/>
          </w:tcPr>
          <w:p w:rsidR="00393548" w:rsidRPr="00B85D36" w:rsidRDefault="00393548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</w:tr>
      <w:tr w:rsidR="00F163EF" w:rsidRPr="00074583" w:rsidTr="00393548">
        <w:tc>
          <w:tcPr>
            <w:tcW w:w="5958" w:type="dxa"/>
          </w:tcPr>
          <w:p w:rsidR="00F163EF" w:rsidRPr="005C6929" w:rsidRDefault="005C6929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Cs w:val="30"/>
                <w:cs/>
              </w:rPr>
              <w:t xml:space="preserve">น้ำมันปาล์มดิบ </w:t>
            </w:r>
            <w:r w:rsidRPr="0094325F">
              <w:rPr>
                <w:rFonts w:ascii="Angsana New" w:hAnsi="Angsana New"/>
                <w:sz w:val="30"/>
                <w:szCs w:val="30"/>
              </w:rPr>
              <w:t>(CPOA)</w:t>
            </w:r>
          </w:p>
        </w:tc>
        <w:tc>
          <w:tcPr>
            <w:tcW w:w="1337" w:type="dxa"/>
            <w:tcBorders>
              <w:bottom w:val="double" w:sz="4" w:space="0" w:color="auto"/>
            </w:tcBorders>
          </w:tcPr>
          <w:p w:rsidR="00F163EF" w:rsidRPr="00740271" w:rsidRDefault="00F163EF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,209</w:t>
            </w:r>
          </w:p>
        </w:tc>
        <w:tc>
          <w:tcPr>
            <w:tcW w:w="421" w:type="dxa"/>
          </w:tcPr>
          <w:p w:rsidR="00F163EF" w:rsidRPr="005E59FA" w:rsidRDefault="00F163EF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</w:tcPr>
          <w:p w:rsidR="00F163EF" w:rsidRPr="00207015" w:rsidRDefault="00F163EF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5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</w:tr>
      <w:tr w:rsidR="00F163EF" w:rsidRPr="00074583" w:rsidTr="00393548">
        <w:tc>
          <w:tcPr>
            <w:tcW w:w="5958" w:type="dxa"/>
          </w:tcPr>
          <w:p w:rsidR="00F163EF" w:rsidRPr="00FC7702" w:rsidRDefault="00F163E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337" w:type="dxa"/>
            <w:tcBorders>
              <w:bottom w:val="double" w:sz="4" w:space="0" w:color="auto"/>
            </w:tcBorders>
          </w:tcPr>
          <w:p w:rsidR="00F163EF" w:rsidRPr="00740271" w:rsidRDefault="00F163EF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,925</w:t>
            </w:r>
          </w:p>
        </w:tc>
        <w:tc>
          <w:tcPr>
            <w:tcW w:w="421" w:type="dxa"/>
          </w:tcPr>
          <w:p w:rsidR="00F163EF" w:rsidRPr="005E59FA" w:rsidRDefault="00F163EF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</w:tcPr>
          <w:p w:rsidR="00F163EF" w:rsidRPr="00207015" w:rsidRDefault="00F163EF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5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</w:tr>
      <w:tr w:rsidR="00393548" w:rsidRPr="00074583" w:rsidTr="00393548">
        <w:tc>
          <w:tcPr>
            <w:tcW w:w="5958" w:type="dxa"/>
          </w:tcPr>
          <w:p w:rsidR="00393548" w:rsidRPr="00FC7702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7702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  <w:r w:rsidRPr="00FC7702">
              <w:rPr>
                <w:rFonts w:ascii="Angsana New" w:hAnsi="Angsana New" w:hint="cs"/>
                <w:sz w:val="30"/>
                <w:szCs w:val="30"/>
                <w:cs/>
              </w:rPr>
              <w:t>อาคา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รสำนักงาน</w:t>
            </w:r>
          </w:p>
        </w:tc>
        <w:tc>
          <w:tcPr>
            <w:tcW w:w="1337" w:type="dxa"/>
            <w:tcBorders>
              <w:bottom w:val="double" w:sz="4" w:space="0" w:color="auto"/>
            </w:tcBorders>
          </w:tcPr>
          <w:p w:rsidR="00393548" w:rsidRPr="00740271" w:rsidRDefault="00131B9F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271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421" w:type="dxa"/>
          </w:tcPr>
          <w:p w:rsidR="00393548" w:rsidRPr="005E59FA" w:rsidRDefault="00393548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</w:tcPr>
          <w:p w:rsidR="00393548" w:rsidRPr="00074583" w:rsidRDefault="00131B9F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393548" w:rsidRPr="00DE58C7" w:rsidTr="00393548">
        <w:tc>
          <w:tcPr>
            <w:tcW w:w="5958" w:type="dxa"/>
          </w:tcPr>
          <w:p w:rsidR="00393548" w:rsidRPr="000C1B0C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7" w:type="dxa"/>
          </w:tcPr>
          <w:p w:rsidR="00393548" w:rsidRPr="00131B9F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421" w:type="dxa"/>
          </w:tcPr>
          <w:p w:rsidR="00393548" w:rsidRPr="000C1B0C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</w:tcPr>
          <w:p w:rsidR="00393548" w:rsidRPr="00DE58C7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393548" w:rsidRPr="00DE58C7" w:rsidTr="00393548">
        <w:tc>
          <w:tcPr>
            <w:tcW w:w="5958" w:type="dxa"/>
          </w:tcPr>
          <w:p w:rsidR="00393548" w:rsidRPr="007A704C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70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37" w:type="dxa"/>
          </w:tcPr>
          <w:p w:rsidR="00393548" w:rsidRPr="00131B9F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21" w:type="dxa"/>
          </w:tcPr>
          <w:p w:rsidR="00393548" w:rsidRPr="00493669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:rsidR="00393548" w:rsidRPr="00DE58C7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93548" w:rsidRPr="00F32A94" w:rsidTr="00393548">
        <w:tc>
          <w:tcPr>
            <w:tcW w:w="5958" w:type="dxa"/>
          </w:tcPr>
          <w:p w:rsidR="00393548" w:rsidRPr="00FD42BA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42B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37" w:type="dxa"/>
            <w:shd w:val="clear" w:color="auto" w:fill="auto"/>
          </w:tcPr>
          <w:p w:rsidR="00393548" w:rsidRPr="00F85878" w:rsidRDefault="00F85878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131B9F" w:rsidRPr="00F85878">
              <w:rPr>
                <w:rFonts w:ascii="Angsana New" w:hAnsi="Angsana New"/>
                <w:sz w:val="30"/>
                <w:szCs w:val="30"/>
              </w:rPr>
              <w:t>,</w:t>
            </w:r>
            <w:r w:rsidR="00763273">
              <w:rPr>
                <w:rFonts w:ascii="Angsana New" w:hAnsi="Angsana New" w:hint="cs"/>
                <w:sz w:val="30"/>
                <w:szCs w:val="30"/>
                <w:cs/>
              </w:rPr>
              <w:t>801</w:t>
            </w:r>
          </w:p>
        </w:tc>
        <w:tc>
          <w:tcPr>
            <w:tcW w:w="421" w:type="dxa"/>
          </w:tcPr>
          <w:p w:rsidR="00393548" w:rsidRPr="00F32A94" w:rsidRDefault="00393548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:rsidR="00393548" w:rsidRPr="00F32A94" w:rsidRDefault="00131B9F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7,417</w:t>
            </w:r>
          </w:p>
        </w:tc>
      </w:tr>
      <w:tr w:rsidR="00393548" w:rsidRPr="00F32A94" w:rsidTr="00393548">
        <w:tc>
          <w:tcPr>
            <w:tcW w:w="5958" w:type="dxa"/>
          </w:tcPr>
          <w:p w:rsidR="00393548" w:rsidRPr="00FD42BA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42B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:rsidR="00393548" w:rsidRPr="00F85878" w:rsidRDefault="000319A3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421" w:type="dxa"/>
          </w:tcPr>
          <w:p w:rsidR="00393548" w:rsidRPr="00F32A94" w:rsidRDefault="00393548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:rsidR="00393548" w:rsidRPr="00F32A94" w:rsidRDefault="00131B9F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393548" w:rsidRPr="00F32A94" w:rsidTr="00393548">
        <w:tc>
          <w:tcPr>
            <w:tcW w:w="5958" w:type="dxa"/>
          </w:tcPr>
          <w:p w:rsidR="00393548" w:rsidRPr="00FD42BA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42B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548" w:rsidRPr="00F85878" w:rsidRDefault="00763273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131B9F" w:rsidRPr="00F85878">
              <w:rPr>
                <w:rFonts w:ascii="Angsana New" w:hAnsi="Angsana New"/>
                <w:sz w:val="30"/>
                <w:szCs w:val="30"/>
              </w:rPr>
              <w:t>,</w:t>
            </w:r>
            <w:r w:rsidR="000319A3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421" w:type="dxa"/>
          </w:tcPr>
          <w:p w:rsidR="00393548" w:rsidRPr="00F32A94" w:rsidRDefault="00393548" w:rsidP="00BB1DA3">
            <w:pPr>
              <w:tabs>
                <w:tab w:val="clear" w:pos="454"/>
                <w:tab w:val="clear" w:pos="680"/>
                <w:tab w:val="left" w:pos="568"/>
                <w:tab w:val="left" w:pos="669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:rsidR="00393548" w:rsidRPr="00F32A94" w:rsidRDefault="00131B9F" w:rsidP="00BB1DA3">
            <w:pPr>
              <w:tabs>
                <w:tab w:val="clear" w:pos="454"/>
                <w:tab w:val="left" w:pos="568"/>
              </w:tabs>
              <w:ind w:left="-31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7,498</w:t>
            </w:r>
          </w:p>
        </w:tc>
      </w:tr>
    </w:tbl>
    <w:p w:rsidR="00E9041A" w:rsidRDefault="00E90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276C66" w:rsidRPr="008A20ED" w:rsidRDefault="00276C66" w:rsidP="00276C66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240" w:lineRule="auto"/>
        <w:rPr>
          <w:rFonts w:ascii="Angsana New" w:hAnsi="Angsana New"/>
          <w:sz w:val="30"/>
          <w:szCs w:val="30"/>
        </w:rPr>
      </w:pPr>
      <w:r w:rsidRPr="008A20ED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ที่สำคัญกับบุคคล</w:t>
      </w:r>
      <w:r w:rsidRPr="008A20ED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</w:p>
    <w:p w:rsidR="00276C66" w:rsidRPr="00E02AA0" w:rsidRDefault="00276C66" w:rsidP="0027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6"/>
          <w:szCs w:val="16"/>
        </w:rPr>
      </w:pPr>
    </w:p>
    <w:p w:rsidR="00276C66" w:rsidRPr="00596B4F" w:rsidRDefault="00276C66" w:rsidP="0027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"/>
        <w:jc w:val="thaiDistribute"/>
        <w:rPr>
          <w:rFonts w:ascii="Angsana New" w:hAnsi="Angsana New"/>
          <w:i/>
          <w:iCs/>
          <w:sz w:val="30"/>
          <w:szCs w:val="30"/>
        </w:rPr>
      </w:pPr>
      <w:r w:rsidRPr="00596B4F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:rsidR="00276C66" w:rsidRPr="00596B4F" w:rsidRDefault="00276C66" w:rsidP="0027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"/>
        <w:jc w:val="thaiDistribute"/>
        <w:rPr>
          <w:rFonts w:ascii="Angsana New" w:hAnsi="Angsana New"/>
          <w:sz w:val="16"/>
          <w:szCs w:val="16"/>
        </w:rPr>
      </w:pPr>
    </w:p>
    <w:p w:rsidR="00276C66" w:rsidRDefault="00276C66" w:rsidP="00247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  <w:r w:rsidRPr="00ED7E18">
        <w:rPr>
          <w:rFonts w:ascii="Angsana New" w:hAnsi="Angsana New" w:hint="cs"/>
          <w:sz w:val="30"/>
          <w:szCs w:val="30"/>
          <w:cs/>
        </w:rPr>
        <w:t>บริษัททำสัญญาเช่าที่ดินและอาคารสำนักงานจำนวน</w:t>
      </w:r>
      <w:r w:rsidR="00BB47FD">
        <w:rPr>
          <w:rFonts w:ascii="Angsana New" w:hAnsi="Angsana New" w:hint="cs"/>
          <w:sz w:val="30"/>
          <w:szCs w:val="30"/>
          <w:cs/>
        </w:rPr>
        <w:t>หนึ่ง</w:t>
      </w:r>
      <w:r w:rsidRPr="00ED7E18">
        <w:rPr>
          <w:rFonts w:ascii="Angsana New" w:hAnsi="Angsana New" w:hint="cs"/>
          <w:sz w:val="30"/>
          <w:szCs w:val="30"/>
          <w:cs/>
        </w:rPr>
        <w:t xml:space="preserve">ฉบับกับบุคคลที่เกี่ยวข้องกันท่านหนึ่ง ซึ่งมีกำหนดระยะเวลา </w:t>
      </w:r>
      <w:r w:rsidRPr="00ED7E18">
        <w:rPr>
          <w:rFonts w:ascii="Angsana New" w:hAnsi="Angsana New"/>
          <w:sz w:val="30"/>
          <w:szCs w:val="30"/>
        </w:rPr>
        <w:t>3</w:t>
      </w:r>
      <w:r w:rsidRPr="00ED7E18">
        <w:rPr>
          <w:rFonts w:ascii="Angsana New" w:hAnsi="Angsana New" w:hint="cs"/>
          <w:sz w:val="30"/>
          <w:szCs w:val="30"/>
          <w:cs/>
        </w:rPr>
        <w:t xml:space="preserve"> ปี โดยสัญญาเช่าจะสิ้นสุดลงในวันที่</w:t>
      </w:r>
      <w:r w:rsidRPr="00ED7E18">
        <w:rPr>
          <w:rFonts w:ascii="Angsana New" w:hAnsi="Angsana New"/>
          <w:sz w:val="30"/>
          <w:szCs w:val="30"/>
        </w:rPr>
        <w:t xml:space="preserve"> 31</w:t>
      </w:r>
      <w:r w:rsidRPr="00ED7E18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ED7E18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BB47FD">
        <w:rPr>
          <w:rFonts w:ascii="Angsana New" w:hAnsi="Angsana New" w:hint="cs"/>
          <w:sz w:val="30"/>
          <w:szCs w:val="30"/>
          <w:cs/>
        </w:rPr>
        <w:t>มีค่าเช่า</w:t>
      </w:r>
      <w:r w:rsidRPr="00ED7E18">
        <w:rPr>
          <w:rFonts w:ascii="Angsana New" w:hAnsi="Angsana New" w:hint="cs"/>
          <w:sz w:val="30"/>
          <w:szCs w:val="30"/>
          <w:cs/>
        </w:rPr>
        <w:t xml:space="preserve">ในอัตราเดือนละ </w:t>
      </w:r>
      <w:r w:rsidR="00BB47FD">
        <w:rPr>
          <w:rFonts w:ascii="Angsana New" w:hAnsi="Angsana New"/>
          <w:sz w:val="30"/>
          <w:szCs w:val="30"/>
        </w:rPr>
        <w:t>6</w:t>
      </w:r>
      <w:r w:rsidR="00BB47FD">
        <w:rPr>
          <w:rFonts w:ascii="Angsana New" w:hAnsi="Angsana New" w:hint="cs"/>
          <w:sz w:val="30"/>
          <w:szCs w:val="30"/>
          <w:cs/>
        </w:rPr>
        <w:t>0</w:t>
      </w:r>
      <w:r w:rsidRPr="00ED7E18">
        <w:rPr>
          <w:rFonts w:ascii="Angsana New" w:hAnsi="Angsana New"/>
          <w:sz w:val="30"/>
          <w:szCs w:val="30"/>
        </w:rPr>
        <w:t>,000</w:t>
      </w:r>
      <w:r w:rsidRPr="00ED7E18"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5C6929" w:rsidRDefault="005C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46C85" w:rsidRDefault="00F46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37510" w:rsidRDefault="00E83A6A" w:rsidP="005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537510" w:rsidRPr="00510662">
        <w:rPr>
          <w:rFonts w:ascii="Angsana New" w:hAnsi="Angsana New"/>
          <w:b/>
          <w:bCs/>
          <w:sz w:val="30"/>
          <w:szCs w:val="30"/>
        </w:rPr>
        <w:t>.</w:t>
      </w:r>
      <w:r w:rsidR="00537510" w:rsidRPr="00510662">
        <w:rPr>
          <w:rFonts w:ascii="Angsana New" w:hAnsi="Angsana New"/>
          <w:b/>
          <w:bCs/>
          <w:sz w:val="30"/>
          <w:szCs w:val="30"/>
        </w:rPr>
        <w:tab/>
      </w:r>
      <w:r w:rsidR="00537510" w:rsidRPr="0051066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37510" w:rsidRPr="0051066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7F1EA4" w:rsidRPr="007F1EA4" w:rsidRDefault="007F1EA4" w:rsidP="005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7F1EA4" w:rsidRDefault="004843DA" w:rsidP="00E83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D37D72">
        <w:rPr>
          <w:rFonts w:ascii="Angsana New" w:hAnsi="Angsana New" w:hint="cs"/>
          <w:sz w:val="30"/>
          <w:szCs w:val="30"/>
          <w:cs/>
        </w:rPr>
        <w:t>2561</w:t>
      </w:r>
      <w:r w:rsidR="00990D34"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D37D72">
        <w:rPr>
          <w:rFonts w:ascii="Angsana New" w:hAnsi="Angsana New" w:hint="cs"/>
          <w:sz w:val="30"/>
          <w:szCs w:val="30"/>
          <w:cs/>
        </w:rPr>
        <w:t>6</w:t>
      </w:r>
      <w:r w:rsidR="00C50C5D">
        <w:rPr>
          <w:rFonts w:ascii="Angsana New" w:hAnsi="Angsana New" w:hint="cs"/>
          <w:sz w:val="30"/>
          <w:szCs w:val="30"/>
          <w:cs/>
        </w:rPr>
        <w:t>0</w:t>
      </w:r>
      <w:r w:rsidR="007F1EA4">
        <w:rPr>
          <w:rFonts w:ascii="Angsana New" w:hAnsi="Angsana New" w:hint="cs"/>
          <w:sz w:val="30"/>
          <w:szCs w:val="30"/>
          <w:cs/>
        </w:rPr>
        <w:t xml:space="preserve"> ยอด</w:t>
      </w:r>
      <w:r w:rsidR="00EA7579">
        <w:rPr>
          <w:rFonts w:ascii="Angsana New" w:hAnsi="Angsana New" w:hint="cs"/>
          <w:sz w:val="30"/>
          <w:szCs w:val="30"/>
          <w:cs/>
        </w:rPr>
        <w:t>คงเหลือ</w:t>
      </w:r>
      <w:r w:rsidR="007C1B4C">
        <w:rPr>
          <w:rFonts w:ascii="Angsana New" w:hAnsi="Angsana New" w:hint="cs"/>
          <w:sz w:val="30"/>
          <w:szCs w:val="30"/>
          <w:cs/>
        </w:rPr>
        <w:t>ของ</w:t>
      </w:r>
      <w:r w:rsidR="007F1EA4">
        <w:rPr>
          <w:rFonts w:ascii="Angsana New" w:hAnsi="Angsana New" w:hint="cs"/>
          <w:sz w:val="30"/>
          <w:szCs w:val="30"/>
          <w:cs/>
        </w:rPr>
        <w:t xml:space="preserve">ลูกหนี้การค้าแยกตามอายุหนี้ที่ค้างชำระได้ดังนี้ </w:t>
      </w:r>
    </w:p>
    <w:p w:rsidR="00E83A6A" w:rsidRPr="00E83A6A" w:rsidRDefault="00E83A6A" w:rsidP="00E83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180" w:type="dxa"/>
        <w:tblLook w:val="01E0"/>
      </w:tblPr>
      <w:tblGrid>
        <w:gridCol w:w="5778"/>
        <w:gridCol w:w="228"/>
        <w:gridCol w:w="1473"/>
        <w:gridCol w:w="240"/>
        <w:gridCol w:w="1461"/>
      </w:tblGrid>
      <w:tr w:rsidR="00AE2D56" w:rsidRPr="00C34CA3" w:rsidTr="00BB1DA3">
        <w:tc>
          <w:tcPr>
            <w:tcW w:w="5778" w:type="dxa"/>
          </w:tcPr>
          <w:p w:rsidR="00AE2D56" w:rsidRPr="000E472D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:rsidR="00AE2D56" w:rsidRDefault="00AE2D56" w:rsidP="00BB1DA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4" w:type="dxa"/>
            <w:gridSpan w:val="3"/>
            <w:tcBorders>
              <w:bottom w:val="single" w:sz="4" w:space="0" w:color="auto"/>
            </w:tcBorders>
          </w:tcPr>
          <w:p w:rsidR="00AE2D56" w:rsidRPr="00C34CA3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E2D56" w:rsidRPr="00C34CA3" w:rsidTr="00BB1DA3">
        <w:tc>
          <w:tcPr>
            <w:tcW w:w="5778" w:type="dxa"/>
          </w:tcPr>
          <w:p w:rsidR="00AE2D56" w:rsidRPr="000E472D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:rsidR="00AE2D56" w:rsidRDefault="00AE2D56" w:rsidP="00BB1DA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AE2D56" w:rsidRPr="00C67D8A" w:rsidRDefault="00AE2D56" w:rsidP="00BB1DA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0" w:type="dxa"/>
          </w:tcPr>
          <w:p w:rsidR="00AE2D56" w:rsidRPr="000E472D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:rsidR="00AE2D56" w:rsidRPr="00C34CA3" w:rsidRDefault="00AE2D56" w:rsidP="00BB1DA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E2D56" w:rsidRPr="00207015" w:rsidTr="00BB1DA3">
        <w:tc>
          <w:tcPr>
            <w:tcW w:w="5778" w:type="dxa"/>
          </w:tcPr>
          <w:p w:rsidR="00AE2D56" w:rsidRPr="00161CAE" w:rsidRDefault="00AE2D56" w:rsidP="00BB1DA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8" w:type="dxa"/>
          </w:tcPr>
          <w:p w:rsidR="00AE2D56" w:rsidRPr="005E59FA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AE2D56" w:rsidRPr="0092769A" w:rsidRDefault="0092769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  <w:r w:rsidR="002743A1" w:rsidRPr="009276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40" w:type="dxa"/>
          </w:tcPr>
          <w:p w:rsidR="00AE2D56" w:rsidRPr="0098421E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</w:tcPr>
          <w:p w:rsidR="00AE2D56" w:rsidRPr="00207015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59,101</w:t>
            </w:r>
          </w:p>
        </w:tc>
      </w:tr>
      <w:tr w:rsidR="00AE2D56" w:rsidRPr="00E83A6A" w:rsidTr="00BB1DA3">
        <w:tc>
          <w:tcPr>
            <w:tcW w:w="5778" w:type="dxa"/>
          </w:tcPr>
          <w:p w:rsidR="00AE2D56" w:rsidRPr="00161CAE" w:rsidRDefault="00AE2D56" w:rsidP="00BB1DA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8" w:type="dxa"/>
          </w:tcPr>
          <w:p w:rsidR="00AE2D56" w:rsidRPr="005E59FA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AE2D56" w:rsidRPr="0092769A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AE2D56" w:rsidRPr="0098421E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:rsidR="00AE2D56" w:rsidRPr="00E83A6A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E2D56" w:rsidRPr="00207015" w:rsidTr="00BB1DA3">
        <w:tc>
          <w:tcPr>
            <w:tcW w:w="5778" w:type="dxa"/>
          </w:tcPr>
          <w:p w:rsidR="00AE2D56" w:rsidRPr="00161CAE" w:rsidRDefault="00AE2D56" w:rsidP="00BB1DA3">
            <w:pPr>
              <w:numPr>
                <w:ilvl w:val="0"/>
                <w:numId w:val="21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228" w:type="dxa"/>
          </w:tcPr>
          <w:p w:rsidR="00AE2D56" w:rsidRPr="005E59FA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AE2D56" w:rsidRPr="0092769A" w:rsidRDefault="0092769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2743A1" w:rsidRPr="009276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40" w:type="dxa"/>
          </w:tcPr>
          <w:p w:rsidR="00AE2D56" w:rsidRPr="0098421E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:rsidR="00AE2D56" w:rsidRPr="00207015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19,287</w:t>
            </w:r>
          </w:p>
        </w:tc>
      </w:tr>
      <w:tr w:rsidR="00AE2D56" w:rsidRPr="00207015" w:rsidTr="00BB1DA3">
        <w:tc>
          <w:tcPr>
            <w:tcW w:w="5778" w:type="dxa"/>
          </w:tcPr>
          <w:p w:rsidR="00AE2D56" w:rsidRPr="00161CAE" w:rsidRDefault="00AE2D56" w:rsidP="00BB1DA3">
            <w:pPr>
              <w:numPr>
                <w:ilvl w:val="0"/>
                <w:numId w:val="21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228" w:type="dxa"/>
          </w:tcPr>
          <w:p w:rsidR="00AE2D56" w:rsidRPr="005E59FA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AE2D56" w:rsidRPr="0092769A" w:rsidRDefault="0092769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40" w:type="dxa"/>
          </w:tcPr>
          <w:p w:rsidR="00AE2D56" w:rsidRPr="0098421E" w:rsidRDefault="00AE2D56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:rsidR="00AE2D56" w:rsidRPr="00207015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1,812</w:t>
            </w:r>
          </w:p>
        </w:tc>
      </w:tr>
      <w:tr w:rsidR="00A26225" w:rsidRPr="00207015" w:rsidTr="00BB1DA3">
        <w:tc>
          <w:tcPr>
            <w:tcW w:w="5778" w:type="dxa"/>
          </w:tcPr>
          <w:p w:rsidR="00A26225" w:rsidRPr="00161CAE" w:rsidRDefault="00A26225" w:rsidP="00BB1DA3">
            <w:pPr>
              <w:numPr>
                <w:ilvl w:val="0"/>
                <w:numId w:val="21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228" w:type="dxa"/>
          </w:tcPr>
          <w:p w:rsidR="00A26225" w:rsidRPr="005E59FA" w:rsidRDefault="00A26225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:rsidR="00A26225" w:rsidRPr="0092769A" w:rsidRDefault="0092769A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7403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</w:tcPr>
          <w:p w:rsidR="00A26225" w:rsidRPr="0098421E" w:rsidRDefault="00A26225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:rsidR="00A26225" w:rsidRPr="00207015" w:rsidRDefault="00A26225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5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</w:tr>
      <w:tr w:rsidR="00DF5E57" w:rsidRPr="00207015" w:rsidTr="00014A00">
        <w:tc>
          <w:tcPr>
            <w:tcW w:w="5778" w:type="dxa"/>
          </w:tcPr>
          <w:p w:rsidR="00DF5E57" w:rsidRPr="00D23732" w:rsidRDefault="00DF5E57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3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28" w:type="dxa"/>
          </w:tcPr>
          <w:p w:rsidR="00DF5E57" w:rsidRPr="005E59FA" w:rsidRDefault="00DF5E5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5E57" w:rsidRPr="0092769A" w:rsidRDefault="0077403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F5E57" w:rsidRPr="009276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699</w:t>
            </w:r>
          </w:p>
        </w:tc>
        <w:tc>
          <w:tcPr>
            <w:tcW w:w="240" w:type="dxa"/>
          </w:tcPr>
          <w:p w:rsidR="00DF5E57" w:rsidRPr="0098421E" w:rsidRDefault="00DF5E57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:rsidR="00DF5E57" w:rsidRPr="00207015" w:rsidRDefault="00DF5E57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80,200</w:t>
            </w:r>
          </w:p>
        </w:tc>
      </w:tr>
    </w:tbl>
    <w:p w:rsidR="005C6929" w:rsidRDefault="005C6929" w:rsidP="00673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C6929" w:rsidRDefault="005C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673999" w:rsidRDefault="00E83A6A" w:rsidP="00673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673999">
        <w:rPr>
          <w:rFonts w:ascii="Angsana New" w:hAnsi="Angsana New"/>
          <w:b/>
          <w:bCs/>
          <w:sz w:val="30"/>
          <w:szCs w:val="30"/>
        </w:rPr>
        <w:t>.</w:t>
      </w:r>
      <w:r w:rsidR="00673999">
        <w:rPr>
          <w:rFonts w:ascii="Angsana New" w:hAnsi="Angsana New"/>
          <w:b/>
          <w:bCs/>
          <w:sz w:val="30"/>
          <w:szCs w:val="30"/>
        </w:rPr>
        <w:tab/>
      </w:r>
      <w:r w:rsidR="00673999">
        <w:rPr>
          <w:rFonts w:ascii="Angsana New" w:hAnsi="Angsana New"/>
          <w:b/>
          <w:bCs/>
          <w:sz w:val="30"/>
          <w:szCs w:val="30"/>
          <w:cs/>
        </w:rPr>
        <w:t>สินค้า</w:t>
      </w:r>
      <w:r w:rsidR="00673999" w:rsidRPr="0076683A">
        <w:rPr>
          <w:rFonts w:ascii="Angsana New" w:hAnsi="Angsana New"/>
          <w:b/>
          <w:bCs/>
          <w:sz w:val="30"/>
          <w:szCs w:val="30"/>
          <w:cs/>
        </w:rPr>
        <w:t>คงเหลือ</w:t>
      </w:r>
      <w:r w:rsidR="002B0B36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  <w:r w:rsidR="00673999" w:rsidRPr="0076683A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73999" w:rsidRPr="0037683E" w:rsidRDefault="00673999" w:rsidP="00673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16"/>
          <w:szCs w:val="16"/>
        </w:rPr>
      </w:pPr>
    </w:p>
    <w:tbl>
      <w:tblPr>
        <w:tblW w:w="9163" w:type="dxa"/>
        <w:tblInd w:w="18" w:type="dxa"/>
        <w:tblLayout w:type="fixed"/>
        <w:tblLook w:val="0000"/>
      </w:tblPr>
      <w:tblGrid>
        <w:gridCol w:w="5760"/>
        <w:gridCol w:w="283"/>
        <w:gridCol w:w="1418"/>
        <w:gridCol w:w="284"/>
        <w:gridCol w:w="1418"/>
      </w:tblGrid>
      <w:tr w:rsidR="00393548" w:rsidTr="00BB1DA3">
        <w:tc>
          <w:tcPr>
            <w:tcW w:w="5760" w:type="dxa"/>
          </w:tcPr>
          <w:p w:rsidR="00393548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93548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bottom w:val="single" w:sz="6" w:space="0" w:color="auto"/>
            </w:tcBorders>
          </w:tcPr>
          <w:p w:rsidR="00393548" w:rsidRPr="00C34CA3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</w:t>
            </w:r>
            <w:r w:rsidRPr="00DD2C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93548" w:rsidRPr="00902EE3" w:rsidTr="00BB1DA3">
        <w:tc>
          <w:tcPr>
            <w:tcW w:w="5760" w:type="dxa"/>
          </w:tcPr>
          <w:p w:rsidR="00393548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93548" w:rsidRDefault="00393548" w:rsidP="00BB1DA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</w:tcPr>
          <w:p w:rsidR="00393548" w:rsidRPr="00C67D8A" w:rsidRDefault="00393548" w:rsidP="00BB1DA3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93548" w:rsidRPr="000E472D" w:rsidRDefault="00393548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</w:tcPr>
          <w:p w:rsidR="00393548" w:rsidRPr="00C34CA3" w:rsidRDefault="00393548" w:rsidP="00BB1DA3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12C01" w:rsidRPr="003476C4" w:rsidTr="00BB1DA3">
        <w:tc>
          <w:tcPr>
            <w:tcW w:w="5760" w:type="dxa"/>
          </w:tcPr>
          <w:p w:rsidR="00812C01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ผลิตภัณฑ์ก๊อกน้ำ</w:t>
            </w:r>
          </w:p>
        </w:tc>
        <w:tc>
          <w:tcPr>
            <w:tcW w:w="283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C01" w:rsidRPr="00393548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C01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812C01" w:rsidRPr="003476C4" w:rsidTr="00B5092F">
        <w:tc>
          <w:tcPr>
            <w:tcW w:w="5760" w:type="dxa"/>
          </w:tcPr>
          <w:p w:rsidR="00812C01" w:rsidRPr="003476C4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สินค้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าสำเร็จรูป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และสินค้าเพื่อประกอบ</w:t>
            </w:r>
          </w:p>
        </w:tc>
        <w:tc>
          <w:tcPr>
            <w:tcW w:w="283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812C01" w:rsidRPr="00B5092F" w:rsidRDefault="00B5092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</w:t>
            </w:r>
            <w:r w:rsidR="00812C01" w:rsidRPr="00B5092F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364</w:t>
            </w:r>
          </w:p>
        </w:tc>
        <w:tc>
          <w:tcPr>
            <w:tcW w:w="284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C01" w:rsidRPr="00B94A3D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D87B79">
              <w:rPr>
                <w:rFonts w:ascii="Angsana New" w:hAnsi="Angsana New" w:hint="cs"/>
                <w:b/>
                <w:sz w:val="30"/>
                <w:szCs w:val="30"/>
                <w:cs/>
              </w:rPr>
              <w:t>02</w:t>
            </w:r>
            <w:r w:rsidRPr="00D87B79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D87B79">
              <w:rPr>
                <w:rFonts w:ascii="Angsana New" w:hAnsi="Angsana New" w:hint="cs"/>
                <w:b/>
                <w:sz w:val="30"/>
                <w:szCs w:val="30"/>
                <w:cs/>
              </w:rPr>
              <w:t>131</w:t>
            </w:r>
          </w:p>
        </w:tc>
      </w:tr>
      <w:tr w:rsidR="00812C01" w:rsidRPr="003476C4" w:rsidTr="00B5092F">
        <w:tc>
          <w:tcPr>
            <w:tcW w:w="5760" w:type="dxa"/>
          </w:tcPr>
          <w:p w:rsidR="00812C01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สินค้าซื้อมาเพื่อจำหน่าย</w:t>
            </w:r>
          </w:p>
        </w:tc>
        <w:tc>
          <w:tcPr>
            <w:tcW w:w="283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812C01" w:rsidRPr="00B5092F" w:rsidRDefault="00B5092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755</w:t>
            </w:r>
          </w:p>
        </w:tc>
        <w:tc>
          <w:tcPr>
            <w:tcW w:w="284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C01" w:rsidRPr="0092563A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87B79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D87B79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997</w:t>
            </w:r>
          </w:p>
        </w:tc>
      </w:tr>
      <w:tr w:rsidR="00812C01" w:rsidRPr="003476C4" w:rsidTr="00B5092F">
        <w:tc>
          <w:tcPr>
            <w:tcW w:w="5760" w:type="dxa"/>
          </w:tcPr>
          <w:p w:rsidR="00812C01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สินค้าระหว่างผลิต</w:t>
            </w:r>
          </w:p>
        </w:tc>
        <w:tc>
          <w:tcPr>
            <w:tcW w:w="283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812C01" w:rsidRPr="00B5092F" w:rsidRDefault="00CA0929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846</w:t>
            </w:r>
          </w:p>
        </w:tc>
        <w:tc>
          <w:tcPr>
            <w:tcW w:w="284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C01" w:rsidRPr="00B94A3D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87B79">
              <w:rPr>
                <w:rFonts w:ascii="Angsana New" w:hAnsi="Angsana New"/>
                <w:bCs/>
                <w:sz w:val="30"/>
                <w:szCs w:val="30"/>
              </w:rPr>
              <w:t>,455</w:t>
            </w:r>
          </w:p>
        </w:tc>
      </w:tr>
      <w:tr w:rsidR="00812C01" w:rsidRPr="003476C4" w:rsidTr="00B5092F">
        <w:tc>
          <w:tcPr>
            <w:tcW w:w="5760" w:type="dxa"/>
          </w:tcPr>
          <w:p w:rsidR="00812C01" w:rsidRPr="003476C4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สินค้าระหว่างทาง</w:t>
            </w:r>
          </w:p>
        </w:tc>
        <w:tc>
          <w:tcPr>
            <w:tcW w:w="283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812C01" w:rsidRPr="00B5092F" w:rsidRDefault="00CA0929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349</w:t>
            </w:r>
          </w:p>
        </w:tc>
        <w:tc>
          <w:tcPr>
            <w:tcW w:w="284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C01" w:rsidRPr="00B94A3D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B94A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020</w:t>
            </w:r>
          </w:p>
        </w:tc>
      </w:tr>
      <w:tr w:rsidR="00812C01" w:rsidRPr="003476C4" w:rsidTr="00B5092F">
        <w:tc>
          <w:tcPr>
            <w:tcW w:w="5760" w:type="dxa"/>
          </w:tcPr>
          <w:p w:rsidR="00812C01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วัตถุดิบ</w:t>
            </w:r>
          </w:p>
        </w:tc>
        <w:tc>
          <w:tcPr>
            <w:tcW w:w="283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812C01" w:rsidRPr="00B5092F" w:rsidRDefault="00B5092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25,269</w:t>
            </w:r>
          </w:p>
        </w:tc>
        <w:tc>
          <w:tcPr>
            <w:tcW w:w="284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12C01" w:rsidRPr="00B94A3D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B94A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415</w:t>
            </w:r>
          </w:p>
        </w:tc>
      </w:tr>
      <w:tr w:rsidR="00812C01" w:rsidRPr="003476C4" w:rsidTr="00B5092F">
        <w:tc>
          <w:tcPr>
            <w:tcW w:w="5760" w:type="dxa"/>
          </w:tcPr>
          <w:p w:rsidR="00812C01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วัสดุสิ้นเปลือง</w:t>
            </w:r>
          </w:p>
        </w:tc>
        <w:tc>
          <w:tcPr>
            <w:tcW w:w="283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12C01" w:rsidRPr="00B5092F" w:rsidRDefault="00CA0929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4,14</w:t>
            </w:r>
            <w:r w:rsidR="00812C01" w:rsidRPr="00B5092F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2C01" w:rsidRPr="00B94A3D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B94A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114</w:t>
            </w:r>
          </w:p>
        </w:tc>
      </w:tr>
      <w:tr w:rsidR="00FB1BBB" w:rsidRPr="003476C4" w:rsidTr="005E5873">
        <w:tc>
          <w:tcPr>
            <w:tcW w:w="5760" w:type="dxa"/>
          </w:tcPr>
          <w:p w:rsidR="00FB1BBB" w:rsidRDefault="00FB1BBB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รวม</w:t>
            </w:r>
          </w:p>
        </w:tc>
        <w:tc>
          <w:tcPr>
            <w:tcW w:w="283" w:type="dxa"/>
          </w:tcPr>
          <w:p w:rsidR="00FB1BBB" w:rsidRPr="00FB0C72" w:rsidRDefault="00FB1BBB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1BBB" w:rsidRPr="00B5092F" w:rsidRDefault="00FB1BBB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113,727</w:t>
            </w:r>
          </w:p>
        </w:tc>
        <w:tc>
          <w:tcPr>
            <w:tcW w:w="284" w:type="dxa"/>
          </w:tcPr>
          <w:p w:rsidR="00FB1BBB" w:rsidRPr="00FB0C72" w:rsidRDefault="00FB1BBB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B1BBB" w:rsidRPr="00B94A3D" w:rsidRDefault="00FB1BBB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154,132</w:t>
            </w:r>
          </w:p>
        </w:tc>
      </w:tr>
      <w:tr w:rsidR="00812C01" w:rsidRPr="003476C4" w:rsidTr="005E5873">
        <w:tc>
          <w:tcPr>
            <w:tcW w:w="5760" w:type="dxa"/>
          </w:tcPr>
          <w:p w:rsidR="00812C01" w:rsidRPr="003476C4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ค่าเผื่อการลดลงของมูลค่าสินค้า</w:t>
            </w:r>
            <w:r w:rsidR="005C6929">
              <w:rPr>
                <w:rFonts w:ascii="Angsana New" w:hAnsi="Angsana New" w:hint="cs"/>
                <w:sz w:val="30"/>
                <w:szCs w:val="30"/>
                <w:cs/>
              </w:rPr>
              <w:t>ที่เสื่อมสภาพและ</w:t>
            </w:r>
          </w:p>
        </w:tc>
        <w:tc>
          <w:tcPr>
            <w:tcW w:w="283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812C01" w:rsidRPr="00393548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812C01" w:rsidRPr="00B779A7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C01" w:rsidRPr="003476C4" w:rsidTr="00812C01">
        <w:tc>
          <w:tcPr>
            <w:tcW w:w="5760" w:type="dxa"/>
          </w:tcPr>
          <w:p w:rsidR="00812C01" w:rsidRDefault="005E5873" w:rsidP="005E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เคลื่อนไหวช้า</w:t>
            </w:r>
            <w:r w:rsidR="00E014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83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2C01" w:rsidRPr="00CA0929" w:rsidRDefault="00DF5E57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  <w:r w:rsidR="00812C01" w:rsidRPr="00CA09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812C01" w:rsidRPr="00FB0C72" w:rsidRDefault="00812C01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2C01" w:rsidRPr="0095612F" w:rsidRDefault="00812C01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(685</w:t>
            </w:r>
            <w:r w:rsidRPr="009561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5873" w:rsidRPr="003476C4" w:rsidTr="005E5873">
        <w:tc>
          <w:tcPr>
            <w:tcW w:w="5760" w:type="dxa"/>
          </w:tcPr>
          <w:p w:rsidR="005E5873" w:rsidRDefault="005E587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:rsidR="005E5873" w:rsidRPr="00FB0C72" w:rsidRDefault="005E587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E5873" w:rsidRPr="005E5873" w:rsidRDefault="005E5873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75</w:t>
            </w:r>
            <w:r>
              <w:rPr>
                <w:rFonts w:ascii="Angsana New" w:hAnsi="Angsana New"/>
                <w:bCs/>
                <w:sz w:val="30"/>
                <w:szCs w:val="30"/>
              </w:rPr>
              <w:t>,554</w:t>
            </w:r>
          </w:p>
        </w:tc>
        <w:tc>
          <w:tcPr>
            <w:tcW w:w="284" w:type="dxa"/>
          </w:tcPr>
          <w:p w:rsidR="005E5873" w:rsidRPr="00FB0C72" w:rsidRDefault="005E587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E5873" w:rsidRPr="00B94A3D" w:rsidRDefault="005E5873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153</w:t>
            </w:r>
            <w:r w:rsidRPr="00B94A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447</w:t>
            </w:r>
          </w:p>
        </w:tc>
      </w:tr>
      <w:tr w:rsidR="005E5873" w:rsidRPr="003476C4" w:rsidTr="008D03DD">
        <w:tc>
          <w:tcPr>
            <w:tcW w:w="5760" w:type="dxa"/>
          </w:tcPr>
          <w:p w:rsidR="005E5873" w:rsidRDefault="005E5873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น้ำมันปาล์มดิบ </w:t>
            </w:r>
            <w:r w:rsidRPr="0094325F">
              <w:rPr>
                <w:rFonts w:ascii="Angsana New" w:hAnsi="Angsana New"/>
                <w:sz w:val="30"/>
                <w:szCs w:val="30"/>
              </w:rPr>
              <w:t>(CPOA)</w:t>
            </w:r>
          </w:p>
        </w:tc>
        <w:tc>
          <w:tcPr>
            <w:tcW w:w="283" w:type="dxa"/>
          </w:tcPr>
          <w:p w:rsidR="005E5873" w:rsidRPr="00FB0C72" w:rsidRDefault="005E5873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5873" w:rsidRPr="008B4D4D" w:rsidRDefault="005E5873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B5092F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464</w:t>
            </w:r>
          </w:p>
        </w:tc>
        <w:tc>
          <w:tcPr>
            <w:tcW w:w="284" w:type="dxa"/>
          </w:tcPr>
          <w:p w:rsidR="005E5873" w:rsidRPr="00FB0C72" w:rsidRDefault="005E5873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5873" w:rsidRPr="00207015" w:rsidRDefault="005E5873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5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</w:tr>
      <w:tr w:rsidR="00812C01" w:rsidRPr="003476C4" w:rsidTr="00BB1DA3">
        <w:tc>
          <w:tcPr>
            <w:tcW w:w="5760" w:type="dxa"/>
          </w:tcPr>
          <w:p w:rsidR="00812C01" w:rsidRPr="003476C4" w:rsidRDefault="005E587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12C01" w:rsidRPr="00CA0929" w:rsidRDefault="00CA0929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B4D4D">
              <w:rPr>
                <w:rFonts w:ascii="Angsana New" w:hAnsi="Angsana New"/>
                <w:bCs/>
                <w:sz w:val="30"/>
                <w:szCs w:val="30"/>
              </w:rPr>
              <w:t>87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F5E57">
              <w:rPr>
                <w:rFonts w:ascii="Angsana New" w:hAnsi="Angsana New"/>
                <w:bCs/>
                <w:sz w:val="30"/>
                <w:szCs w:val="30"/>
              </w:rPr>
              <w:t>018</w:t>
            </w:r>
          </w:p>
        </w:tc>
        <w:tc>
          <w:tcPr>
            <w:tcW w:w="284" w:type="dxa"/>
          </w:tcPr>
          <w:p w:rsidR="00812C01" w:rsidRPr="00FB0C72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12C01" w:rsidRPr="00B94A3D" w:rsidRDefault="00812C01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153</w:t>
            </w:r>
            <w:r w:rsidRPr="00B94A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447</w:t>
            </w:r>
          </w:p>
        </w:tc>
      </w:tr>
    </w:tbl>
    <w:p w:rsidR="001C0023" w:rsidRPr="001B5702" w:rsidRDefault="001C0023" w:rsidP="00201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F3A1F" w:rsidRDefault="00E01461" w:rsidP="00E01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 w:rsidR="005F3A1F" w:rsidRPr="001D7A6D">
        <w:rPr>
          <w:rFonts w:ascii="Angsana New" w:hAnsi="Angsana New" w:hint="cs"/>
          <w:sz w:val="30"/>
          <w:szCs w:val="30"/>
          <w:cs/>
        </w:rPr>
        <w:t xml:space="preserve">บริษัทได้รับผลกระทบจากคู่แข่งที่มีการนำเข้าสินค้าจากต่างประเทศมาขายในราคาต่ำ ประกอบกับบริษัทมีการซื้อสินค้าเป็นจำนวนมากในอดีตทำให้ไม่สามารถขายสินค้าได้ตามแผนการขาย </w:t>
      </w:r>
      <w:r w:rsidR="005F3A1F" w:rsidRPr="00B57494">
        <w:rPr>
          <w:rFonts w:ascii="Angsana New" w:hAnsi="Angsana New" w:hint="cs"/>
          <w:sz w:val="30"/>
          <w:szCs w:val="30"/>
          <w:cs/>
        </w:rPr>
        <w:t>จากปัจจัยดังกล่าวข้างต้น บริษัทได้พิจารณาตั้งค่าเผื่อการลดลงของมูลค่าสินค้าที่</w:t>
      </w:r>
      <w:r w:rsidR="005F3A1F" w:rsidRPr="00B57494">
        <w:rPr>
          <w:rFonts w:ascii="Angsana New" w:hAnsi="Angsana New"/>
          <w:sz w:val="30"/>
          <w:szCs w:val="30"/>
          <w:cs/>
        </w:rPr>
        <w:t>เสื่อมสภาพและเคลื่อนไหวช้า</w:t>
      </w:r>
      <w:r w:rsidR="005F3A1F" w:rsidRPr="00B57494">
        <w:rPr>
          <w:rFonts w:ascii="Angsana New" w:hAnsi="Angsana New" w:hint="cs"/>
          <w:sz w:val="30"/>
          <w:szCs w:val="30"/>
          <w:cs/>
        </w:rPr>
        <w:t xml:space="preserve">เพิ่มเป็นจำนวนเงิน </w:t>
      </w:r>
      <w:r w:rsidR="00390A16">
        <w:rPr>
          <w:rFonts w:ascii="Angsana New" w:hAnsi="Angsana New" w:hint="cs"/>
          <w:sz w:val="30"/>
          <w:szCs w:val="30"/>
          <w:cs/>
        </w:rPr>
        <w:t>37.5</w:t>
      </w:r>
      <w:r w:rsidR="005F3A1F" w:rsidRPr="00E01461">
        <w:rPr>
          <w:rFonts w:ascii="Angsana New" w:hAnsi="Angsana New" w:hint="cs"/>
          <w:sz w:val="30"/>
          <w:szCs w:val="30"/>
          <w:cs/>
        </w:rPr>
        <w:t xml:space="preserve"> </w:t>
      </w:r>
      <w:r w:rsidR="005F3A1F" w:rsidRPr="00812C01">
        <w:rPr>
          <w:rFonts w:ascii="Angsana New" w:hAnsi="Angsana New" w:hint="cs"/>
          <w:sz w:val="30"/>
          <w:szCs w:val="30"/>
          <w:cs/>
        </w:rPr>
        <w:t>ล้านบาทในปี 2561</w:t>
      </w:r>
      <w:r w:rsidR="00812C01">
        <w:rPr>
          <w:rFonts w:ascii="Angsana New" w:hAnsi="Angsana New" w:hint="cs"/>
          <w:sz w:val="30"/>
          <w:szCs w:val="30"/>
          <w:cs/>
        </w:rPr>
        <w:t xml:space="preserve"> และบันทึกอยู่ใน “</w:t>
      </w:r>
      <w:r w:rsidR="00390A16">
        <w:rPr>
          <w:rFonts w:ascii="Angsana New" w:hAnsi="Angsana New" w:hint="cs"/>
          <w:sz w:val="30"/>
          <w:szCs w:val="30"/>
          <w:cs/>
        </w:rPr>
        <w:t>ต้นทุนขาย</w:t>
      </w:r>
      <w:r w:rsidR="00812C01">
        <w:rPr>
          <w:rFonts w:ascii="Angsana New" w:hAnsi="Angsana New" w:hint="cs"/>
          <w:sz w:val="30"/>
          <w:szCs w:val="30"/>
          <w:cs/>
        </w:rPr>
        <w:t>” ในงบกำไรขาดทุนเบ็ดเสร็จสำหรับปีสิ้นสุดวันที่ 3</w:t>
      </w:r>
      <w:r w:rsidR="00812C01">
        <w:rPr>
          <w:rFonts w:ascii="Angsana New" w:hAnsi="Angsana New"/>
          <w:sz w:val="30"/>
          <w:szCs w:val="30"/>
        </w:rPr>
        <w:t xml:space="preserve">1 </w:t>
      </w:r>
      <w:r w:rsidR="00812C0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12C01" w:rsidRPr="001D7A6D">
        <w:rPr>
          <w:rFonts w:ascii="Angsana New" w:hAnsi="Angsana New" w:hint="cs"/>
          <w:sz w:val="30"/>
          <w:szCs w:val="30"/>
          <w:cs/>
        </w:rPr>
        <w:t>2561</w:t>
      </w:r>
      <w:r w:rsidR="00812C01">
        <w:rPr>
          <w:rFonts w:ascii="Angsana New" w:hAnsi="Angsana New" w:hint="cs"/>
          <w:sz w:val="30"/>
          <w:szCs w:val="30"/>
          <w:cs/>
        </w:rPr>
        <w:t xml:space="preserve"> </w:t>
      </w:r>
    </w:p>
    <w:p w:rsidR="002670AD" w:rsidRPr="001D7A6D" w:rsidRDefault="002670AD" w:rsidP="005F3A1F">
      <w:pPr>
        <w:rPr>
          <w:rFonts w:ascii="Angsana New" w:hAnsi="Angsana New"/>
          <w:sz w:val="30"/>
          <w:szCs w:val="30"/>
        </w:rPr>
      </w:pPr>
    </w:p>
    <w:p w:rsidR="00201641" w:rsidRDefault="00201641" w:rsidP="00201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723286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สินทรัพย์หมุนเวียนอื่น </w:t>
      </w:r>
    </w:p>
    <w:p w:rsidR="00201641" w:rsidRPr="0037683E" w:rsidRDefault="00201641" w:rsidP="00201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163" w:type="dxa"/>
        <w:tblInd w:w="18" w:type="dxa"/>
        <w:tblLayout w:type="fixed"/>
        <w:tblLook w:val="0000"/>
      </w:tblPr>
      <w:tblGrid>
        <w:gridCol w:w="5760"/>
        <w:gridCol w:w="283"/>
        <w:gridCol w:w="1418"/>
        <w:gridCol w:w="284"/>
        <w:gridCol w:w="1418"/>
      </w:tblGrid>
      <w:tr w:rsidR="00723286" w:rsidRPr="00C34CA3" w:rsidTr="00DF5E57">
        <w:tc>
          <w:tcPr>
            <w:tcW w:w="5760" w:type="dxa"/>
          </w:tcPr>
          <w:p w:rsidR="00723286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23286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bottom w:val="single" w:sz="6" w:space="0" w:color="auto"/>
            </w:tcBorders>
          </w:tcPr>
          <w:p w:rsidR="00723286" w:rsidRPr="00C34CA3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</w:t>
            </w:r>
            <w:r w:rsidRPr="00DD2C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23286" w:rsidRPr="00C34CA3" w:rsidTr="00DF5E57">
        <w:tc>
          <w:tcPr>
            <w:tcW w:w="5760" w:type="dxa"/>
          </w:tcPr>
          <w:p w:rsidR="00723286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23286" w:rsidRDefault="00723286" w:rsidP="00DF5E57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</w:tcPr>
          <w:p w:rsidR="00723286" w:rsidRPr="00C67D8A" w:rsidRDefault="00723286" w:rsidP="00DF5E57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23286" w:rsidRPr="000E472D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</w:tcPr>
          <w:p w:rsidR="00723286" w:rsidRPr="00C34CA3" w:rsidRDefault="00723286" w:rsidP="00DF5E57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23286" w:rsidRPr="00207015" w:rsidTr="00DF5E57">
        <w:tc>
          <w:tcPr>
            <w:tcW w:w="5760" w:type="dxa"/>
          </w:tcPr>
          <w:p w:rsidR="00723286" w:rsidRDefault="00723286" w:rsidP="00E9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เงินจ่ายล่วงหน้า</w:t>
            </w:r>
            <w:r w:rsidR="00E9041A">
              <w:rPr>
                <w:rFonts w:ascii="Angsana New" w:hAnsi="Angsana New" w:hint="cs"/>
                <w:szCs w:val="30"/>
                <w:cs/>
              </w:rPr>
              <w:t>เพื่อซื้อ</w:t>
            </w:r>
            <w:r>
              <w:rPr>
                <w:rFonts w:ascii="Angsana New" w:hAnsi="Angsana New" w:hint="cs"/>
                <w:szCs w:val="30"/>
                <w:cs/>
              </w:rPr>
              <w:t xml:space="preserve">สินค้า - น้ำมันปาล์มดิบ </w:t>
            </w:r>
            <w:r w:rsidRPr="0094325F">
              <w:rPr>
                <w:rFonts w:ascii="Angsana New" w:hAnsi="Angsana New"/>
                <w:sz w:val="30"/>
                <w:szCs w:val="30"/>
              </w:rPr>
              <w:t>(CPOA)</w:t>
            </w:r>
          </w:p>
        </w:tc>
        <w:tc>
          <w:tcPr>
            <w:tcW w:w="283" w:type="dxa"/>
          </w:tcPr>
          <w:p w:rsidR="00723286" w:rsidRPr="00FB0C72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23286" w:rsidRPr="00C63564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564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C63564">
              <w:rPr>
                <w:rFonts w:ascii="Angsana New" w:hAnsi="Angsana New"/>
                <w:bCs/>
                <w:sz w:val="30"/>
                <w:szCs w:val="30"/>
              </w:rPr>
              <w:t>04</w:t>
            </w:r>
            <w:r w:rsidRPr="00C6356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C4DF8">
              <w:rPr>
                <w:rFonts w:ascii="Angsana New" w:hAnsi="Angsana New"/>
                <w:bCs/>
                <w:sz w:val="30"/>
                <w:szCs w:val="30"/>
              </w:rPr>
              <w:t>893</w:t>
            </w:r>
          </w:p>
        </w:tc>
        <w:tc>
          <w:tcPr>
            <w:tcW w:w="284" w:type="dxa"/>
          </w:tcPr>
          <w:p w:rsidR="00723286" w:rsidRPr="00723286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723286" w:rsidRPr="00C63564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5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564"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</w:tr>
      <w:tr w:rsidR="00723286" w:rsidTr="00723286">
        <w:tc>
          <w:tcPr>
            <w:tcW w:w="5760" w:type="dxa"/>
          </w:tcPr>
          <w:p w:rsidR="00723286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83" w:type="dxa"/>
          </w:tcPr>
          <w:p w:rsidR="00723286" w:rsidRPr="00FB0C72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3286" w:rsidRPr="00C63564" w:rsidRDefault="00C63564" w:rsidP="00C6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6356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723286" w:rsidRPr="00C6356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0C4DF8">
              <w:rPr>
                <w:rFonts w:ascii="Angsana New" w:hAnsi="Angsana New"/>
                <w:bCs/>
                <w:sz w:val="30"/>
                <w:szCs w:val="30"/>
              </w:rPr>
              <w:t>98</w:t>
            </w:r>
          </w:p>
        </w:tc>
        <w:tc>
          <w:tcPr>
            <w:tcW w:w="284" w:type="dxa"/>
          </w:tcPr>
          <w:p w:rsidR="00723286" w:rsidRPr="00723286" w:rsidRDefault="00723286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3286" w:rsidRPr="00C63564" w:rsidRDefault="00C63564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723286" w:rsidRPr="00C6356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855</w:t>
            </w:r>
          </w:p>
        </w:tc>
      </w:tr>
      <w:tr w:rsidR="00C63564" w:rsidRPr="00B94A3D" w:rsidTr="00723286">
        <w:tc>
          <w:tcPr>
            <w:tcW w:w="5760" w:type="dxa"/>
          </w:tcPr>
          <w:p w:rsidR="00C63564" w:rsidRDefault="00C63564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C63564" w:rsidRPr="00FB0C72" w:rsidRDefault="00C63564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3564" w:rsidRPr="00C63564" w:rsidRDefault="00C63564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63564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07</w:t>
            </w:r>
            <w:r w:rsidRPr="00C63564">
              <w:rPr>
                <w:rFonts w:ascii="Angsana New" w:hAnsi="Angsana New"/>
                <w:bCs/>
                <w:sz w:val="30"/>
                <w:szCs w:val="30"/>
              </w:rPr>
              <w:t>,691</w:t>
            </w:r>
          </w:p>
        </w:tc>
        <w:tc>
          <w:tcPr>
            <w:tcW w:w="284" w:type="dxa"/>
          </w:tcPr>
          <w:p w:rsidR="00C63564" w:rsidRPr="00723286" w:rsidRDefault="00C63564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C63564" w:rsidRPr="00C63564" w:rsidRDefault="00C63564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C6356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855</w:t>
            </w:r>
          </w:p>
        </w:tc>
      </w:tr>
    </w:tbl>
    <w:p w:rsidR="00F92409" w:rsidRDefault="00F92409" w:rsidP="00201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8293E" w:rsidRDefault="00201641" w:rsidP="00A8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A8293E">
        <w:rPr>
          <w:rFonts w:ascii="Angsana New" w:hAnsi="Angsana New"/>
          <w:b/>
          <w:bCs/>
          <w:sz w:val="30"/>
          <w:szCs w:val="30"/>
        </w:rPr>
        <w:t>.</w:t>
      </w:r>
      <w:r w:rsidR="00A8293E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เงินลงทุนในบริษัทย่อยซึ่งบันทึกโดยวิธีราคาทุน </w:t>
      </w:r>
      <w:r w:rsidR="00572AE6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482E5A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A8293E" w:rsidRPr="00FD5313" w:rsidRDefault="00A8293E" w:rsidP="00A8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:rsidR="00A8293E" w:rsidRPr="00CA64A5" w:rsidRDefault="00A8293E" w:rsidP="00A8293E">
      <w:pPr>
        <w:rPr>
          <w:rFonts w:ascii="Angsana New" w:hAnsi="Angsana New"/>
          <w:sz w:val="30"/>
          <w:szCs w:val="30"/>
          <w:cs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D37D72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 w:rsidR="00D37D72">
        <w:rPr>
          <w:rFonts w:ascii="Angsana New" w:hAnsi="Angsana New" w:hint="cs"/>
          <w:sz w:val="30"/>
          <w:szCs w:val="30"/>
          <w:cs/>
        </w:rPr>
        <w:t>60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A8293E" w:rsidRPr="00FD5313" w:rsidRDefault="00A8293E" w:rsidP="00A8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0206" w:type="dxa"/>
        <w:tblInd w:w="108" w:type="dxa"/>
        <w:tblLayout w:type="fixed"/>
        <w:tblLook w:val="0000"/>
      </w:tblPr>
      <w:tblGrid>
        <w:gridCol w:w="2977"/>
        <w:gridCol w:w="993"/>
        <w:gridCol w:w="236"/>
        <w:gridCol w:w="966"/>
        <w:gridCol w:w="236"/>
        <w:gridCol w:w="971"/>
        <w:gridCol w:w="236"/>
        <w:gridCol w:w="1040"/>
        <w:gridCol w:w="238"/>
        <w:gridCol w:w="1037"/>
        <w:gridCol w:w="236"/>
        <w:gridCol w:w="1040"/>
      </w:tblGrid>
      <w:tr w:rsidR="00A8293E" w:rsidRPr="00D02D1D" w:rsidTr="00914EBC">
        <w:trPr>
          <w:cantSplit/>
        </w:trPr>
        <w:tc>
          <w:tcPr>
            <w:tcW w:w="2977" w:type="dxa"/>
          </w:tcPr>
          <w:p w:rsidR="00A8293E" w:rsidRPr="00D02D1D" w:rsidRDefault="00A8293E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left="-1242" w:right="-108" w:firstLine="12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195" w:type="dxa"/>
            <w:gridSpan w:val="3"/>
            <w:tcBorders>
              <w:bottom w:val="single" w:sz="4" w:space="0" w:color="auto"/>
            </w:tcBorders>
          </w:tcPr>
          <w:p w:rsidR="00A8293E" w:rsidRPr="00D02D1D" w:rsidRDefault="00A8293E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:rsidR="00A8293E" w:rsidRPr="00D02D1D" w:rsidRDefault="00A8293E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</w:tcPr>
          <w:p w:rsidR="00A8293E" w:rsidRPr="00D02D1D" w:rsidRDefault="00A8293E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A8293E" w:rsidRPr="00D02D1D" w:rsidRDefault="00A8293E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</w:tcPr>
          <w:p w:rsidR="00A8293E" w:rsidRPr="00D02D1D" w:rsidRDefault="00A8293E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93E" w:rsidRPr="00D02D1D" w:rsidTr="00914EBC">
        <w:trPr>
          <w:cantSplit/>
        </w:trPr>
        <w:tc>
          <w:tcPr>
            <w:tcW w:w="2977" w:type="dxa"/>
          </w:tcPr>
          <w:p w:rsidR="00A8293E" w:rsidRPr="00D02D1D" w:rsidRDefault="00A8293E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95" w:type="dxa"/>
            <w:gridSpan w:val="3"/>
            <w:tcBorders>
              <w:bottom w:val="single" w:sz="4" w:space="0" w:color="auto"/>
            </w:tcBorders>
          </w:tcPr>
          <w:p w:rsidR="00A8293E" w:rsidRDefault="00A8293E" w:rsidP="0020164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  <w:p w:rsidR="00A8293E" w:rsidRPr="00D02D1D" w:rsidRDefault="004302D6" w:rsidP="0020164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A8293E"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36" w:type="dxa"/>
          </w:tcPr>
          <w:p w:rsidR="00A8293E" w:rsidRPr="00D02D1D" w:rsidRDefault="00A8293E" w:rsidP="0020164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</w:tcPr>
          <w:p w:rsidR="004302D6" w:rsidRDefault="004302D6" w:rsidP="004302D6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8293E" w:rsidRPr="00D02D1D" w:rsidRDefault="00A8293E" w:rsidP="004302D6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238" w:type="dxa"/>
          </w:tcPr>
          <w:p w:rsidR="00A8293E" w:rsidRPr="00D02D1D" w:rsidRDefault="00A8293E" w:rsidP="0020164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vAlign w:val="center"/>
          </w:tcPr>
          <w:p w:rsidR="004302D6" w:rsidRDefault="004302D6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8293E" w:rsidRPr="00D02D1D" w:rsidRDefault="00A8293E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65071F" w:rsidRPr="00D02D1D" w:rsidTr="00914EBC">
        <w:trPr>
          <w:cantSplit/>
        </w:trPr>
        <w:tc>
          <w:tcPr>
            <w:tcW w:w="2977" w:type="dxa"/>
          </w:tcPr>
          <w:p w:rsidR="0065071F" w:rsidRPr="00D02D1D" w:rsidRDefault="0065071F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5071F" w:rsidRPr="004302D6" w:rsidRDefault="00D37D72" w:rsidP="00A3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5071F" w:rsidRPr="004302D6" w:rsidRDefault="0065071F" w:rsidP="00A3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65071F" w:rsidRPr="004302D6" w:rsidRDefault="0065071F" w:rsidP="00D3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2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D37D7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65071F" w:rsidRPr="004302D6" w:rsidRDefault="0065071F" w:rsidP="00A3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65071F" w:rsidRPr="004302D6" w:rsidRDefault="00D37D72" w:rsidP="00A3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65071F" w:rsidRPr="004302D6" w:rsidRDefault="0065071F" w:rsidP="00A3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5071F" w:rsidRPr="004302D6" w:rsidRDefault="0065071F" w:rsidP="00D3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2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D37D7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8" w:type="dxa"/>
          </w:tcPr>
          <w:p w:rsidR="0065071F" w:rsidRPr="004302D6" w:rsidRDefault="0065071F" w:rsidP="00A3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65071F" w:rsidRPr="004302D6" w:rsidRDefault="00D37D72" w:rsidP="00A3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65071F" w:rsidRPr="004302D6" w:rsidRDefault="0065071F" w:rsidP="00A3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5071F" w:rsidRPr="004302D6" w:rsidRDefault="0065071F" w:rsidP="00D3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2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D37D7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BB5083" w:rsidRPr="00E25899" w:rsidTr="00EB3B86">
        <w:trPr>
          <w:cantSplit/>
        </w:trPr>
        <w:tc>
          <w:tcPr>
            <w:tcW w:w="2977" w:type="dxa"/>
            <w:vAlign w:val="center"/>
          </w:tcPr>
          <w:p w:rsidR="00BB5083" w:rsidRPr="00E25899" w:rsidRDefault="00BB5083" w:rsidP="002B0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กรีน โอเชี่ยน วอเตอร์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B5083" w:rsidRPr="00196129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BB5083" w:rsidRPr="00D02D1D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BB5083" w:rsidRPr="00D02D1D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B5083" w:rsidRPr="00D02D1D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:rsidR="00BB5083" w:rsidRPr="00D02D1D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B5083" w:rsidRPr="00D02D1D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5083" w:rsidRPr="00D02D1D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BB5083" w:rsidRPr="00D02D1D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:rsidR="00BB5083" w:rsidRPr="00D02D1D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B5083" w:rsidRPr="00D02D1D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BB5083" w:rsidRPr="00D02D1D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5083" w:rsidRPr="00E25899" w:rsidTr="00EB3B86">
        <w:trPr>
          <w:cantSplit/>
        </w:trPr>
        <w:tc>
          <w:tcPr>
            <w:tcW w:w="2977" w:type="dxa"/>
            <w:vAlign w:val="center"/>
          </w:tcPr>
          <w:p w:rsidR="00BB5083" w:rsidRPr="002B0B36" w:rsidRDefault="00BB5083" w:rsidP="002B0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(ประเทศไทย)</w:t>
            </w: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3" w:type="dxa"/>
            <w:shd w:val="clear" w:color="auto" w:fill="auto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BB5083" w:rsidRPr="00961011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BB5083" w:rsidRPr="00961011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1011">
              <w:rPr>
                <w:rFonts w:ascii="Angsana New" w:hAnsi="Angsana New"/>
                <w:sz w:val="30"/>
                <w:szCs w:val="30"/>
              </w:rPr>
              <w:t xml:space="preserve"> 1,000</w:t>
            </w:r>
          </w:p>
        </w:tc>
        <w:tc>
          <w:tcPr>
            <w:tcW w:w="236" w:type="dxa"/>
          </w:tcPr>
          <w:p w:rsidR="00BB5083" w:rsidRPr="00961011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1" w:type="dxa"/>
            <w:shd w:val="clear" w:color="auto" w:fill="auto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BB5083" w:rsidRPr="00961011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B5083" w:rsidRPr="00961011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1011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8" w:type="dxa"/>
          </w:tcPr>
          <w:p w:rsidR="00BB5083" w:rsidRPr="00961011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BB5083" w:rsidRPr="005E59FA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B5083" w:rsidRPr="005E59FA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9F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BB5083" w:rsidRPr="00E25899" w:rsidTr="00EB3B86">
        <w:trPr>
          <w:cantSplit/>
        </w:trPr>
        <w:tc>
          <w:tcPr>
            <w:tcW w:w="2977" w:type="dxa"/>
          </w:tcPr>
          <w:p w:rsidR="00BB5083" w:rsidRPr="00E25899" w:rsidRDefault="00BB5083" w:rsidP="0091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ค่าเผื่อการลดมูลค่าของเงินลงทุน</w:t>
            </w:r>
          </w:p>
        </w:tc>
        <w:tc>
          <w:tcPr>
            <w:tcW w:w="993" w:type="dxa"/>
            <w:shd w:val="clear" w:color="auto" w:fill="auto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1" w:type="dxa"/>
            <w:shd w:val="clear" w:color="auto" w:fill="auto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 w:hint="cs"/>
                <w:sz w:val="30"/>
                <w:szCs w:val="30"/>
                <w:cs/>
              </w:rPr>
              <w:t xml:space="preserve">   (154)</w:t>
            </w:r>
          </w:p>
        </w:tc>
      </w:tr>
      <w:tr w:rsidR="00BB5083" w:rsidRPr="00E25899" w:rsidTr="00914EBC">
        <w:trPr>
          <w:cantSplit/>
        </w:trPr>
        <w:tc>
          <w:tcPr>
            <w:tcW w:w="2977" w:type="dxa"/>
          </w:tcPr>
          <w:p w:rsidR="00BB5083" w:rsidRPr="00E25899" w:rsidRDefault="00BB5083" w:rsidP="0091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3" w:type="dxa"/>
            <w:shd w:val="clear" w:color="auto" w:fill="auto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1" w:type="dxa"/>
            <w:shd w:val="clear" w:color="auto" w:fill="auto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BB5083" w:rsidRPr="004F3C2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C23">
              <w:rPr>
                <w:rFonts w:ascii="Angsana New" w:hAnsi="Angsana New"/>
                <w:sz w:val="30"/>
                <w:szCs w:val="30"/>
              </w:rPr>
              <w:t xml:space="preserve">   846</w:t>
            </w:r>
          </w:p>
        </w:tc>
      </w:tr>
    </w:tbl>
    <w:p w:rsidR="001C0023" w:rsidRPr="00BB5083" w:rsidRDefault="001C0023" w:rsidP="00A8293E">
      <w:pPr>
        <w:pStyle w:val="NoSpacing"/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Cs w:val="30"/>
        </w:rPr>
      </w:pPr>
    </w:p>
    <w:p w:rsidR="00A8293E" w:rsidRPr="00BB5083" w:rsidRDefault="00A8293E" w:rsidP="00BB5083">
      <w:pPr>
        <w:pStyle w:val="NoSpacing"/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16"/>
          <w:szCs w:val="16"/>
        </w:rPr>
      </w:pPr>
      <w:r w:rsidRPr="004302D6">
        <w:rPr>
          <w:rFonts w:ascii="Angsana New" w:hAnsi="Angsana New"/>
          <w:szCs w:val="30"/>
          <w:cs/>
        </w:rPr>
        <w:t>ในที่ประชุม</w:t>
      </w:r>
      <w:r w:rsidRPr="004302D6">
        <w:rPr>
          <w:rFonts w:ascii="Angsana New" w:hAnsi="Angsana New" w:hint="cs"/>
          <w:szCs w:val="30"/>
          <w:cs/>
        </w:rPr>
        <w:t xml:space="preserve">คณะกรรมการบริษัทเมื่อวันที่ </w:t>
      </w:r>
      <w:r w:rsidRPr="004302D6">
        <w:rPr>
          <w:rFonts w:ascii="Angsana New" w:hAnsi="Angsana New"/>
          <w:szCs w:val="30"/>
        </w:rPr>
        <w:t xml:space="preserve">26 </w:t>
      </w:r>
      <w:r w:rsidRPr="004302D6">
        <w:rPr>
          <w:rFonts w:ascii="Angsana New" w:hAnsi="Angsana New" w:hint="cs"/>
          <w:szCs w:val="30"/>
          <w:cs/>
        </w:rPr>
        <w:t xml:space="preserve">มีนาคม </w:t>
      </w:r>
      <w:r w:rsidRPr="004302D6">
        <w:rPr>
          <w:rFonts w:ascii="Angsana New" w:hAnsi="Angsana New"/>
          <w:szCs w:val="30"/>
        </w:rPr>
        <w:t xml:space="preserve">2559 </w:t>
      </w:r>
      <w:r w:rsidRPr="004302D6">
        <w:rPr>
          <w:rFonts w:ascii="Angsana New" w:hAnsi="Angsana New" w:hint="cs"/>
          <w:szCs w:val="30"/>
          <w:cs/>
        </w:rPr>
        <w:t>คณะกรรมการบริษัทได้มีมติอนุมัติให้จัดตั้งบริษัทย่อยของบริษัทซึ่งได้แก่ บริษัท กรีน โอเชี่ยน วอเตอร์ (ประเทศไทย) จำกัด (</w:t>
      </w:r>
      <w:r w:rsidRPr="004302D6">
        <w:rPr>
          <w:rFonts w:ascii="Angsana New" w:hAnsi="Angsana New"/>
          <w:szCs w:val="30"/>
        </w:rPr>
        <w:t>“</w:t>
      </w:r>
      <w:r w:rsidR="004302D6" w:rsidRPr="004302D6">
        <w:rPr>
          <w:rFonts w:ascii="Angsana New" w:hAnsi="Angsana New" w:hint="cs"/>
          <w:szCs w:val="30"/>
          <w:cs/>
        </w:rPr>
        <w:t>บริษัทย่อย</w:t>
      </w:r>
      <w:r w:rsidRPr="004302D6">
        <w:rPr>
          <w:rFonts w:ascii="Angsana New" w:hAnsi="Angsana New"/>
          <w:szCs w:val="30"/>
        </w:rPr>
        <w:t>”</w:t>
      </w:r>
      <w:r w:rsidRPr="004302D6">
        <w:rPr>
          <w:rFonts w:ascii="Angsana New" w:hAnsi="Angsana New" w:hint="cs"/>
          <w:szCs w:val="30"/>
          <w:cs/>
        </w:rPr>
        <w:t xml:space="preserve">) เพื่อดำเนินธุรกิจเกี่ยวกับการจัดการและให้บริการด้านระบบสาธารณูปโภคภายในประเทศด้วยทุนจดทะเบียนจำนวน </w:t>
      </w:r>
      <w:r w:rsidRPr="004302D6">
        <w:rPr>
          <w:rFonts w:ascii="Angsana New" w:hAnsi="Angsana New"/>
          <w:szCs w:val="30"/>
        </w:rPr>
        <w:t xml:space="preserve">1 </w:t>
      </w:r>
      <w:r w:rsidRPr="004302D6">
        <w:rPr>
          <w:rFonts w:ascii="Angsana New" w:hAnsi="Angsana New" w:hint="cs"/>
          <w:szCs w:val="30"/>
          <w:cs/>
        </w:rPr>
        <w:t xml:space="preserve">ล้านบาท (แบ่งออกเป็นหุ้นสามัญจำนวน </w:t>
      </w:r>
      <w:r w:rsidRPr="004302D6">
        <w:rPr>
          <w:rFonts w:ascii="Angsana New" w:hAnsi="Angsana New"/>
          <w:szCs w:val="30"/>
        </w:rPr>
        <w:t xml:space="preserve">10,000 </w:t>
      </w:r>
      <w:r w:rsidRPr="004302D6">
        <w:rPr>
          <w:rFonts w:ascii="Angsana New" w:hAnsi="Angsana New" w:hint="cs"/>
          <w:szCs w:val="30"/>
          <w:cs/>
        </w:rPr>
        <w:t xml:space="preserve">หุ้น มูลค่าหุ้นละ </w:t>
      </w:r>
      <w:r w:rsidRPr="004302D6">
        <w:rPr>
          <w:rFonts w:ascii="Angsana New" w:hAnsi="Angsana New"/>
          <w:szCs w:val="30"/>
        </w:rPr>
        <w:t xml:space="preserve">100 </w:t>
      </w:r>
      <w:r w:rsidRPr="004302D6">
        <w:rPr>
          <w:rFonts w:ascii="Angsana New" w:hAnsi="Angsana New" w:hint="cs"/>
          <w:szCs w:val="30"/>
          <w:cs/>
        </w:rPr>
        <w:t>บาท) โดยบริษัทถือหุ้นใน</w:t>
      </w:r>
      <w:r w:rsidR="004302D6" w:rsidRPr="004302D6">
        <w:rPr>
          <w:rFonts w:ascii="Angsana New" w:hAnsi="Angsana New" w:hint="cs"/>
          <w:szCs w:val="30"/>
          <w:cs/>
        </w:rPr>
        <w:t>บริษัทย่อย</w:t>
      </w:r>
      <w:r w:rsidRPr="004302D6">
        <w:rPr>
          <w:rFonts w:ascii="Angsana New" w:hAnsi="Angsana New" w:hint="cs"/>
          <w:szCs w:val="30"/>
          <w:cs/>
        </w:rPr>
        <w:t>ร้อยละ</w:t>
      </w:r>
      <w:r w:rsidRPr="004302D6">
        <w:rPr>
          <w:rFonts w:ascii="Angsana New" w:hAnsi="Angsana New"/>
          <w:szCs w:val="30"/>
        </w:rPr>
        <w:t xml:space="preserve"> 99.97 </w:t>
      </w:r>
      <w:r w:rsidR="004302D6" w:rsidRPr="004302D6">
        <w:rPr>
          <w:rFonts w:ascii="Angsana New" w:hAnsi="Angsana New" w:hint="cs"/>
          <w:szCs w:val="30"/>
          <w:cs/>
        </w:rPr>
        <w:t>ทั้งนี้บริษัทย่อย</w:t>
      </w:r>
      <w:r w:rsidRPr="004302D6">
        <w:rPr>
          <w:rFonts w:ascii="Angsana New" w:hAnsi="Angsana New" w:hint="cs"/>
          <w:szCs w:val="30"/>
          <w:cs/>
        </w:rPr>
        <w:t xml:space="preserve">ได้ถูกจดทะเบียนจัดตั้งขึ้นเมื่อวันที่ </w:t>
      </w:r>
      <w:r w:rsidRPr="004302D6">
        <w:rPr>
          <w:rFonts w:ascii="Angsana New" w:hAnsi="Angsana New"/>
          <w:szCs w:val="30"/>
        </w:rPr>
        <w:t xml:space="preserve">25 </w:t>
      </w:r>
      <w:r w:rsidRPr="004302D6">
        <w:rPr>
          <w:rFonts w:ascii="Angsana New" w:hAnsi="Angsana New" w:hint="cs"/>
          <w:szCs w:val="30"/>
          <w:cs/>
        </w:rPr>
        <w:t xml:space="preserve">เมษายน </w:t>
      </w:r>
      <w:r w:rsidRPr="004302D6">
        <w:rPr>
          <w:rFonts w:ascii="Angsana New" w:hAnsi="Angsana New"/>
          <w:szCs w:val="30"/>
        </w:rPr>
        <w:t>2559</w:t>
      </w:r>
      <w:r w:rsidRPr="004302D6">
        <w:rPr>
          <w:rFonts w:ascii="Angsana New" w:hAnsi="Angsana New" w:hint="cs"/>
          <w:szCs w:val="30"/>
          <w:cs/>
        </w:rPr>
        <w:t xml:space="preserve"> ซึ่งบริษัทใช้เงินทุนหมุนเวียนของบริษัทในการลงทุนใน</w:t>
      </w:r>
      <w:r w:rsidR="004302D6" w:rsidRPr="004302D6">
        <w:rPr>
          <w:rFonts w:ascii="Angsana New" w:hAnsi="Angsana New" w:hint="cs"/>
          <w:szCs w:val="30"/>
          <w:cs/>
        </w:rPr>
        <w:t xml:space="preserve">บริษัทย่อย </w:t>
      </w:r>
    </w:p>
    <w:p w:rsidR="00201641" w:rsidRPr="00BB5083" w:rsidRDefault="00201641" w:rsidP="00853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B85D36" w:rsidRPr="00BB5083" w:rsidRDefault="00BB5083" w:rsidP="00B85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B508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B5083">
        <w:rPr>
          <w:rFonts w:ascii="Angsana New" w:hAnsi="Angsana New"/>
          <w:sz w:val="30"/>
          <w:szCs w:val="30"/>
        </w:rPr>
        <w:t>26</w:t>
      </w:r>
      <w:r w:rsidRPr="00BB508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B5083">
        <w:rPr>
          <w:rFonts w:ascii="Angsana New" w:hAnsi="Angsana New"/>
          <w:sz w:val="30"/>
          <w:szCs w:val="30"/>
        </w:rPr>
        <w:t>2561</w:t>
      </w:r>
      <w:r w:rsidRPr="00BB5083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ที่ประชุมวิสามัญผู้ถือหุ้นของบริษัท</w:t>
      </w:r>
      <w:r w:rsidRPr="00BB5083">
        <w:rPr>
          <w:rFonts w:ascii="Angsana New" w:hAnsi="Angsana New" w:hint="cs"/>
          <w:sz w:val="30"/>
          <w:szCs w:val="30"/>
          <w:cs/>
        </w:rPr>
        <w:t>ย่อย</w:t>
      </w:r>
      <w:r w:rsidRPr="00BB5083">
        <w:rPr>
          <w:rFonts w:ascii="Angsana New" w:hAnsi="Angsana New"/>
          <w:sz w:val="30"/>
          <w:szCs w:val="30"/>
          <w:cs/>
        </w:rPr>
        <w:t>มีมติพิเศษให้เลิก</w:t>
      </w:r>
      <w:r w:rsidRPr="00BB5083">
        <w:rPr>
          <w:rFonts w:ascii="Angsana New" w:hAnsi="Angsana New" w:hint="cs"/>
          <w:sz w:val="30"/>
          <w:szCs w:val="30"/>
          <w:cs/>
        </w:rPr>
        <w:t>บริษัท</w:t>
      </w:r>
      <w:r w:rsidR="00520D5D">
        <w:rPr>
          <w:rFonts w:ascii="Angsana New" w:hAnsi="Angsana New" w:hint="cs"/>
          <w:sz w:val="30"/>
          <w:szCs w:val="30"/>
          <w:cs/>
        </w:rPr>
        <w:t>ย่อย</w:t>
      </w:r>
      <w:r w:rsidRPr="00BB5083">
        <w:rPr>
          <w:rFonts w:ascii="Angsana New" w:hAnsi="Angsana New"/>
          <w:sz w:val="30"/>
          <w:szCs w:val="30"/>
          <w:cs/>
        </w:rPr>
        <w:t xml:space="preserve"> โดยบริษัทย่อยได้จดทะเบียนเลิก</w:t>
      </w:r>
      <w:r w:rsidRPr="00BB5083">
        <w:rPr>
          <w:rFonts w:ascii="Angsana New" w:hAnsi="Angsana New" w:hint="cs"/>
          <w:sz w:val="30"/>
          <w:szCs w:val="30"/>
          <w:cs/>
        </w:rPr>
        <w:t>บริษัท</w:t>
      </w:r>
      <w:r w:rsidRPr="00BB5083">
        <w:rPr>
          <w:rFonts w:ascii="Angsana New" w:hAnsi="Angsana New"/>
          <w:sz w:val="30"/>
          <w:szCs w:val="30"/>
          <w:cs/>
        </w:rPr>
        <w:t xml:space="preserve">กับกระทรวงพาณิชย์เมื่อวันที่ </w:t>
      </w:r>
      <w:r w:rsidRPr="00BB5083">
        <w:rPr>
          <w:rFonts w:ascii="Angsana New" w:hAnsi="Angsana New"/>
          <w:sz w:val="30"/>
          <w:szCs w:val="30"/>
        </w:rPr>
        <w:t>4</w:t>
      </w:r>
      <w:r w:rsidRPr="00BB5083">
        <w:rPr>
          <w:rFonts w:ascii="Angsana New" w:hAnsi="Angsana New"/>
          <w:sz w:val="30"/>
          <w:szCs w:val="30"/>
          <w:cs/>
        </w:rPr>
        <w:t xml:space="preserve"> </w:t>
      </w:r>
      <w:r w:rsidRPr="00BB5083">
        <w:rPr>
          <w:rFonts w:ascii="Angsana New" w:hAnsi="Angsana New" w:hint="cs"/>
          <w:sz w:val="30"/>
          <w:szCs w:val="30"/>
          <w:cs/>
        </w:rPr>
        <w:t>ตุลาคม</w:t>
      </w:r>
      <w:r w:rsidRPr="00BB5083">
        <w:rPr>
          <w:rFonts w:ascii="Angsana New" w:hAnsi="Angsana New"/>
          <w:sz w:val="30"/>
          <w:szCs w:val="30"/>
          <w:cs/>
        </w:rPr>
        <w:t xml:space="preserve"> </w:t>
      </w:r>
      <w:r w:rsidRPr="00BB5083">
        <w:rPr>
          <w:rFonts w:ascii="Angsana New" w:hAnsi="Angsana New"/>
          <w:sz w:val="30"/>
          <w:szCs w:val="30"/>
        </w:rPr>
        <w:t>2561</w:t>
      </w:r>
      <w:r w:rsidRPr="00BB5083">
        <w:rPr>
          <w:rFonts w:ascii="Angsana New" w:hAnsi="Angsana New" w:hint="cs"/>
          <w:sz w:val="30"/>
          <w:szCs w:val="30"/>
          <w:cs/>
        </w:rPr>
        <w:t xml:space="preserve"> การเลิกบริษัทย่อยดังกล่าวไม่ส่งผลกระทบต่อการดำเนินงานของบริษัทเนื่องจากบริษัทย่อยยังไม่เริ่มดำเนินกิจกรรมทางธุรกิจ</w:t>
      </w:r>
    </w:p>
    <w:p w:rsidR="00136C99" w:rsidRDefault="00136C99" w:rsidP="005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313"/>
        <w:rPr>
          <w:rFonts w:ascii="Angsana New" w:hAnsi="Angsana New"/>
          <w:sz w:val="30"/>
          <w:szCs w:val="30"/>
        </w:rPr>
      </w:pPr>
    </w:p>
    <w:p w:rsidR="00461056" w:rsidRDefault="00461056" w:rsidP="005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313"/>
        <w:rPr>
          <w:rFonts w:ascii="Angsana New" w:hAnsi="Angsana New"/>
          <w:sz w:val="30"/>
          <w:szCs w:val="30"/>
        </w:rPr>
        <w:sectPr w:rsidR="00461056" w:rsidSect="00FC1EB1"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type w:val="continuous"/>
          <w:pgSz w:w="11909" w:h="16834" w:code="9"/>
          <w:pgMar w:top="2800" w:right="994" w:bottom="576" w:left="1440" w:header="998" w:footer="576" w:gutter="0"/>
          <w:pgNumType w:start="15"/>
          <w:cols w:space="720"/>
          <w:titlePg/>
          <w:docGrid w:linePitch="245"/>
        </w:sectPr>
      </w:pPr>
    </w:p>
    <w:p w:rsidR="00E9041A" w:rsidRPr="00337632" w:rsidRDefault="002357AB" w:rsidP="00E9041A">
      <w:pPr>
        <w:pStyle w:val="NoSpacing"/>
        <w:tabs>
          <w:tab w:val="clear" w:pos="454"/>
          <w:tab w:val="left" w:pos="709"/>
        </w:tabs>
        <w:ind w:left="567" w:hanging="567"/>
        <w:jc w:val="thaiDistribute"/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/>
          <w:szCs w:val="30"/>
        </w:rPr>
        <w:lastRenderedPageBreak/>
        <w:t xml:space="preserve"> </w:t>
      </w:r>
      <w:r w:rsidR="00E51188" w:rsidRPr="00D42E0B">
        <w:rPr>
          <w:rFonts w:ascii="Angsana New" w:hAnsi="Angsana New"/>
          <w:b/>
          <w:bCs/>
          <w:szCs w:val="30"/>
        </w:rPr>
        <w:t>9</w:t>
      </w:r>
      <w:r w:rsidR="00136C99" w:rsidRPr="00D42E0B">
        <w:rPr>
          <w:rFonts w:ascii="Angsana New" w:hAnsi="Angsana New"/>
          <w:b/>
          <w:bCs/>
          <w:szCs w:val="30"/>
        </w:rPr>
        <w:t>.</w:t>
      </w:r>
      <w:r w:rsidR="00136C99" w:rsidRPr="00D42E0B">
        <w:rPr>
          <w:rFonts w:ascii="Angsana New" w:hAnsi="Angsana New"/>
          <w:b/>
          <w:bCs/>
          <w:szCs w:val="30"/>
        </w:rPr>
        <w:tab/>
      </w:r>
      <w:r w:rsidR="00136C99" w:rsidRPr="00D42E0B">
        <w:rPr>
          <w:rFonts w:ascii="Angsana New" w:hAnsi="Angsana New"/>
          <w:b/>
          <w:bCs/>
          <w:szCs w:val="30"/>
        </w:rPr>
        <w:tab/>
      </w:r>
      <w:r w:rsidR="00136C99" w:rsidRPr="00D42E0B">
        <w:rPr>
          <w:rFonts w:ascii="Angsana New" w:hAnsi="Angsana New" w:hint="cs"/>
          <w:b/>
          <w:bCs/>
          <w:szCs w:val="30"/>
          <w:cs/>
        </w:rPr>
        <w:t xml:space="preserve">ที่ดิน อาคารและอุปกรณ์ </w:t>
      </w:r>
      <w:r w:rsidR="00143196">
        <w:rPr>
          <w:rFonts w:ascii="Angsana New" w:hAnsi="Angsana New" w:hint="cs"/>
          <w:b/>
          <w:bCs/>
          <w:szCs w:val="30"/>
          <w:cs/>
        </w:rPr>
        <w:t>-</w:t>
      </w:r>
      <w:r w:rsidR="00136C99" w:rsidRPr="00D42E0B">
        <w:rPr>
          <w:rFonts w:ascii="Angsana New" w:hAnsi="Angsana New" w:hint="cs"/>
          <w:b/>
          <w:bCs/>
          <w:szCs w:val="30"/>
          <w:cs/>
        </w:rPr>
        <w:t xml:space="preserve"> </w:t>
      </w:r>
      <w:proofErr w:type="gramStart"/>
      <w:r w:rsidR="00136C99" w:rsidRPr="00D42E0B">
        <w:rPr>
          <w:rFonts w:ascii="Angsana New" w:hAnsi="Angsana New" w:hint="cs"/>
          <w:b/>
          <w:bCs/>
          <w:szCs w:val="30"/>
          <w:cs/>
        </w:rPr>
        <w:t>สุทธิ</w:t>
      </w:r>
      <w:r w:rsidR="00136C99" w:rsidRPr="00D42E0B">
        <w:rPr>
          <w:rFonts w:ascii="Angsana New" w:hAnsi="Angsana New" w:hint="cs"/>
          <w:b/>
          <w:bCs/>
          <w:sz w:val="16"/>
          <w:szCs w:val="16"/>
          <w:cs/>
        </w:rPr>
        <w:t xml:space="preserve">  </w:t>
      </w:r>
      <w:r w:rsidR="00E9041A">
        <w:rPr>
          <w:rFonts w:ascii="Angsana New" w:hAnsi="Angsana New" w:hint="cs"/>
          <w:b/>
          <w:bCs/>
          <w:szCs w:val="30"/>
          <w:cs/>
        </w:rPr>
        <w:t>และ</w:t>
      </w:r>
      <w:proofErr w:type="gramEnd"/>
      <w:r w:rsidR="00136C99" w:rsidRPr="00D42E0B">
        <w:rPr>
          <w:rFonts w:ascii="Angsana New" w:hAnsi="Angsana New" w:hint="cs"/>
          <w:b/>
          <w:bCs/>
          <w:sz w:val="16"/>
          <w:szCs w:val="16"/>
          <w:cs/>
        </w:rPr>
        <w:t xml:space="preserve"> </w:t>
      </w:r>
      <w:r w:rsidR="00E9041A">
        <w:rPr>
          <w:rFonts w:ascii="Angsana New" w:hAnsi="Angsana New" w:hint="cs"/>
          <w:b/>
          <w:bCs/>
          <w:szCs w:val="30"/>
          <w:cs/>
        </w:rPr>
        <w:t xml:space="preserve">สินทรัพย์ไม่หมุนเวียนที่ถือไว้เพื่อขาย </w:t>
      </w:r>
    </w:p>
    <w:p w:rsidR="00136C99" w:rsidRPr="00D42E0B" w:rsidRDefault="00136C99" w:rsidP="00136C99">
      <w:pPr>
        <w:tabs>
          <w:tab w:val="clear" w:pos="227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5420C5" w:rsidRDefault="00E9041A" w:rsidP="00E9041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134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 - สุทธิ</w:t>
      </w:r>
    </w:p>
    <w:p w:rsidR="00E9041A" w:rsidRPr="00E9041A" w:rsidRDefault="00E9041A" w:rsidP="00E904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30"/>
        <w:rPr>
          <w:rFonts w:ascii="Angsana New" w:hAnsi="Angsana New"/>
          <w:sz w:val="16"/>
          <w:szCs w:val="16"/>
        </w:rPr>
      </w:pPr>
    </w:p>
    <w:tbl>
      <w:tblPr>
        <w:tblW w:w="14858" w:type="dxa"/>
        <w:tblInd w:w="250" w:type="dxa"/>
        <w:tblLayout w:type="fixed"/>
        <w:tblLook w:val="0020"/>
      </w:tblPr>
      <w:tblGrid>
        <w:gridCol w:w="4111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476B4E" w:rsidRPr="00966040" w:rsidTr="00201641">
        <w:trPr>
          <w:cantSplit/>
          <w:trHeight w:val="147"/>
        </w:trPr>
        <w:tc>
          <w:tcPr>
            <w:tcW w:w="4111" w:type="dxa"/>
          </w:tcPr>
          <w:p w:rsidR="00476B4E" w:rsidRPr="00966040" w:rsidRDefault="00476B4E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7" w:type="dxa"/>
            <w:gridSpan w:val="13"/>
          </w:tcPr>
          <w:p w:rsidR="00476B4E" w:rsidRPr="00966040" w:rsidRDefault="00476B4E" w:rsidP="001F3053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พันบาท</w:t>
            </w:r>
          </w:p>
        </w:tc>
      </w:tr>
      <w:tr w:rsidR="00201641" w:rsidRPr="00966040" w:rsidTr="00201641">
        <w:trPr>
          <w:cantSplit/>
          <w:trHeight w:val="147"/>
        </w:trPr>
        <w:tc>
          <w:tcPr>
            <w:tcW w:w="411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A84F39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641" w:rsidRPr="00966040" w:rsidTr="00201641">
        <w:trPr>
          <w:cantSplit/>
          <w:trHeight w:val="147"/>
        </w:trPr>
        <w:tc>
          <w:tcPr>
            <w:tcW w:w="411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641" w:rsidRPr="00966040" w:rsidTr="00201641">
        <w:trPr>
          <w:cantSplit/>
          <w:trHeight w:val="147"/>
        </w:trPr>
        <w:tc>
          <w:tcPr>
            <w:tcW w:w="411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641" w:rsidRPr="00966040" w:rsidTr="00201641">
        <w:trPr>
          <w:cantSplit/>
          <w:trHeight w:val="147"/>
        </w:trPr>
        <w:tc>
          <w:tcPr>
            <w:tcW w:w="411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1641" w:rsidRPr="00966040" w:rsidTr="00201641">
        <w:trPr>
          <w:cantSplit/>
          <w:trHeight w:val="147"/>
        </w:trPr>
        <w:tc>
          <w:tcPr>
            <w:tcW w:w="4111" w:type="dxa"/>
          </w:tcPr>
          <w:p w:rsidR="00201641" w:rsidRPr="008F6555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5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vMerge w:val="restart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37D72" w:rsidRPr="00966040" w:rsidTr="00201641">
        <w:trPr>
          <w:cantSplit/>
          <w:trHeight w:val="147"/>
        </w:trPr>
        <w:tc>
          <w:tcPr>
            <w:tcW w:w="4111" w:type="dxa"/>
          </w:tcPr>
          <w:p w:rsidR="00D37D72" w:rsidRPr="00966040" w:rsidRDefault="00D37D72" w:rsidP="00D37D7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5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076F6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1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6F66">
              <w:rPr>
                <w:rFonts w:ascii="Angsana New" w:hAnsi="Angsana New"/>
                <w:sz w:val="30"/>
                <w:szCs w:val="30"/>
              </w:rPr>
              <w:t>51,277</w:t>
            </w:r>
          </w:p>
        </w:tc>
        <w:tc>
          <w:tcPr>
            <w:tcW w:w="271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6F66">
              <w:rPr>
                <w:rFonts w:ascii="Angsana New" w:hAnsi="Angsana New"/>
                <w:sz w:val="30"/>
                <w:szCs w:val="30"/>
              </w:rPr>
              <w:t>27,004</w:t>
            </w:r>
          </w:p>
        </w:tc>
        <w:tc>
          <w:tcPr>
            <w:tcW w:w="271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6F66">
              <w:rPr>
                <w:rFonts w:ascii="Angsana New" w:hAnsi="Angsana New"/>
                <w:sz w:val="30"/>
                <w:szCs w:val="30"/>
              </w:rPr>
              <w:t>13,332</w:t>
            </w:r>
          </w:p>
        </w:tc>
        <w:tc>
          <w:tcPr>
            <w:tcW w:w="271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E82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1" w:type="dxa"/>
            <w:vMerge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E8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D37D72" w:rsidRPr="00854D4A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FC3">
              <w:rPr>
                <w:rFonts w:ascii="Angsana New" w:hAnsi="Angsana New"/>
                <w:sz w:val="30"/>
                <w:szCs w:val="30"/>
              </w:rPr>
              <w:t>126,169</w:t>
            </w:r>
          </w:p>
        </w:tc>
      </w:tr>
      <w:tr w:rsidR="00D37D72" w:rsidRPr="00966040" w:rsidTr="00201641">
        <w:trPr>
          <w:cantSplit/>
          <w:trHeight w:val="147"/>
        </w:trPr>
        <w:tc>
          <w:tcPr>
            <w:tcW w:w="4111" w:type="dxa"/>
          </w:tcPr>
          <w:p w:rsidR="00D37D72" w:rsidRPr="00966040" w:rsidRDefault="00D37D72" w:rsidP="002016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6,784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7,441</w:t>
            </w:r>
          </w:p>
        </w:tc>
      </w:tr>
      <w:tr w:rsidR="00D37D72" w:rsidRPr="00966040" w:rsidTr="00201641">
        <w:trPr>
          <w:cantSplit/>
          <w:trHeight w:val="147"/>
        </w:trPr>
        <w:tc>
          <w:tcPr>
            <w:tcW w:w="4111" w:type="dxa"/>
          </w:tcPr>
          <w:p w:rsidR="00D37D72" w:rsidRPr="00966040" w:rsidRDefault="00D37D72" w:rsidP="00124F7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>(661)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(</w:t>
            </w:r>
            <w:r>
              <w:rPr>
                <w:rFonts w:ascii="Angsana New" w:hAnsi="Angsana New"/>
                <w:sz w:val="30"/>
                <w:szCs w:val="30"/>
              </w:rPr>
              <w:t>1,193</w:t>
            </w:r>
            <w:r w:rsidRPr="00B05A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(478)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332</w:t>
            </w:r>
            <w:r w:rsidRPr="007D66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7D72" w:rsidRPr="00966040" w:rsidTr="00201641">
        <w:trPr>
          <w:cantSplit/>
          <w:trHeight w:val="147"/>
        </w:trPr>
        <w:tc>
          <w:tcPr>
            <w:tcW w:w="4111" w:type="dxa"/>
          </w:tcPr>
          <w:p w:rsidR="00D37D72" w:rsidRPr="00966040" w:rsidRDefault="00D37D72" w:rsidP="007C1B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355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1,532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(2,002)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D37D72" w:rsidRPr="00966040" w:rsidTr="00201641">
        <w:trPr>
          <w:cantSplit/>
          <w:trHeight w:val="147"/>
        </w:trPr>
        <w:tc>
          <w:tcPr>
            <w:tcW w:w="4111" w:type="dxa"/>
          </w:tcPr>
          <w:p w:rsidR="00D37D72" w:rsidRPr="00966040" w:rsidRDefault="00D37D72" w:rsidP="00D37D7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>27,405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>52,809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>26,813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B05A9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A99">
              <w:rPr>
                <w:rFonts w:ascii="Angsana New" w:hAnsi="Angsana New"/>
                <w:sz w:val="30"/>
                <w:szCs w:val="30"/>
              </w:rPr>
              <w:t>6,673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131,</w:t>
            </w: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C63564" w:rsidRPr="00966040" w:rsidTr="007D6614">
        <w:trPr>
          <w:cantSplit/>
          <w:trHeight w:val="147"/>
        </w:trPr>
        <w:tc>
          <w:tcPr>
            <w:tcW w:w="4111" w:type="dxa"/>
          </w:tcPr>
          <w:p w:rsidR="00C63564" w:rsidRPr="00966040" w:rsidRDefault="00C63564" w:rsidP="00201641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C63564" w:rsidRPr="00191FA7" w:rsidRDefault="00C63564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FA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63564" w:rsidRPr="00D37D72" w:rsidRDefault="00C63564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63564" w:rsidRPr="00191FA7" w:rsidRDefault="00C63564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FA7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1" w:type="dxa"/>
          </w:tcPr>
          <w:p w:rsidR="00C63564" w:rsidRPr="00D37D72" w:rsidRDefault="00C63564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63564" w:rsidRPr="00191FA7" w:rsidRDefault="00C63564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271" w:type="dxa"/>
          </w:tcPr>
          <w:p w:rsidR="00C63564" w:rsidRPr="00D37D72" w:rsidRDefault="00C63564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63564" w:rsidRPr="003E6E26" w:rsidRDefault="00C63564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71" w:type="dxa"/>
          </w:tcPr>
          <w:p w:rsidR="00C63564" w:rsidRPr="00D37D72" w:rsidRDefault="00C63564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63564" w:rsidRPr="00191FA7" w:rsidRDefault="00C63564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271" w:type="dxa"/>
          </w:tcPr>
          <w:p w:rsidR="00C63564" w:rsidRPr="00D37D72" w:rsidRDefault="00C63564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</w:tcPr>
          <w:p w:rsidR="00C63564" w:rsidRPr="007D6614" w:rsidRDefault="00C63564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71" w:type="dxa"/>
          </w:tcPr>
          <w:p w:rsidR="00C63564" w:rsidRPr="00D37D72" w:rsidRDefault="00C63564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shd w:val="clear" w:color="auto" w:fill="auto"/>
          </w:tcPr>
          <w:p w:rsidR="00C63564" w:rsidRPr="00104768" w:rsidRDefault="00C63564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3,739</w:t>
            </w:r>
          </w:p>
        </w:tc>
      </w:tr>
      <w:tr w:rsidR="00D37D72" w:rsidRPr="00966040" w:rsidTr="007D6614">
        <w:trPr>
          <w:cantSplit/>
          <w:trHeight w:val="147"/>
        </w:trPr>
        <w:tc>
          <w:tcPr>
            <w:tcW w:w="4111" w:type="dxa"/>
          </w:tcPr>
          <w:p w:rsidR="00D37D72" w:rsidRPr="00966040" w:rsidRDefault="00D37D72" w:rsidP="00124F7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</w:tcPr>
          <w:p w:rsidR="00D37D72" w:rsidRPr="00191FA7" w:rsidRDefault="00D37D72" w:rsidP="00124F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FA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D37D72" w:rsidRDefault="00D37D72" w:rsidP="00124F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191FA7" w:rsidRDefault="00D37D72" w:rsidP="00124F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FA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D37D72" w:rsidRDefault="00D37D72" w:rsidP="00124F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3E6E26" w:rsidRDefault="003E6E26" w:rsidP="00B05A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6E26">
              <w:rPr>
                <w:rFonts w:ascii="Angsana New" w:hAnsi="Angsana New"/>
                <w:sz w:val="30"/>
                <w:szCs w:val="30"/>
              </w:rPr>
              <w:t>(510</w:t>
            </w:r>
            <w:r w:rsidR="00D37D72" w:rsidRPr="003E6E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D37D72" w:rsidRPr="00D37D72" w:rsidRDefault="00D37D72" w:rsidP="00124F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3E6E26" w:rsidRDefault="003E6E26" w:rsidP="00B05A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(29</w:t>
            </w:r>
            <w:r w:rsidR="00D37D72" w:rsidRPr="003E6E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D37D72" w:rsidRPr="00D37D72" w:rsidRDefault="00D37D72" w:rsidP="00124F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104768" w:rsidRDefault="00104768" w:rsidP="00B05A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768">
              <w:rPr>
                <w:rFonts w:ascii="Angsana New" w:hAnsi="Angsana New"/>
                <w:sz w:val="30"/>
                <w:szCs w:val="30"/>
              </w:rPr>
              <w:t xml:space="preserve">      (671</w:t>
            </w:r>
            <w:r w:rsidR="00D37D72" w:rsidRPr="001047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D37D72" w:rsidRPr="00D37D72" w:rsidRDefault="00D37D72" w:rsidP="00124F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</w:tcPr>
          <w:p w:rsidR="00D37D72" w:rsidRPr="00104768" w:rsidRDefault="00D37D72" w:rsidP="00124F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76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D37D72" w:rsidRDefault="00D37D72" w:rsidP="00124F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shd w:val="clear" w:color="auto" w:fill="auto"/>
          </w:tcPr>
          <w:p w:rsidR="00D37D72" w:rsidRPr="00104768" w:rsidRDefault="00104768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(1,210</w:t>
            </w:r>
            <w:r w:rsidR="00D37D72" w:rsidRPr="0010476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768" w:rsidRPr="00966040" w:rsidTr="007D6614">
        <w:trPr>
          <w:cantSplit/>
          <w:trHeight w:val="147"/>
        </w:trPr>
        <w:tc>
          <w:tcPr>
            <w:tcW w:w="4111" w:type="dxa"/>
          </w:tcPr>
          <w:p w:rsidR="00104768" w:rsidRPr="00966040" w:rsidRDefault="00104768" w:rsidP="00124F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355" w:type="dxa"/>
          </w:tcPr>
          <w:p w:rsidR="00104768" w:rsidRPr="00191FA7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FA7">
              <w:rPr>
                <w:rFonts w:ascii="Angsana New" w:hAnsi="Angsana New"/>
                <w:sz w:val="30"/>
                <w:szCs w:val="30"/>
              </w:rPr>
              <w:t>(27,405)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04768" w:rsidRPr="00191FA7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FA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Pr="00191F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425</w:t>
            </w:r>
            <w:r w:rsidRPr="00191F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04768" w:rsidRPr="00191FA7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FA7">
              <w:rPr>
                <w:rFonts w:ascii="Angsana New" w:hAnsi="Angsana New"/>
                <w:sz w:val="30"/>
                <w:szCs w:val="30"/>
              </w:rPr>
              <w:t>(27,</w:t>
            </w:r>
            <w:r>
              <w:rPr>
                <w:rFonts w:ascii="Angsana New" w:hAnsi="Angsana New"/>
                <w:sz w:val="30"/>
                <w:szCs w:val="30"/>
              </w:rPr>
              <w:t>413</w:t>
            </w:r>
            <w:r w:rsidRPr="00191F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04768" w:rsidRPr="00191FA7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FA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191F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888</w:t>
            </w:r>
            <w:r w:rsidRPr="00191F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04768" w:rsidRPr="00104768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76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</w:tcPr>
          <w:p w:rsidR="00104768" w:rsidRPr="00104768" w:rsidRDefault="00C63564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(5,354</w:t>
            </w:r>
            <w:r w:rsidR="00104768" w:rsidRPr="001047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shd w:val="clear" w:color="auto" w:fill="auto"/>
          </w:tcPr>
          <w:p w:rsidR="00104768" w:rsidRPr="00104768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(117,485</w:t>
            </w:r>
            <w:r w:rsidRPr="0010476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768" w:rsidRPr="00966040" w:rsidTr="007D6614">
        <w:trPr>
          <w:cantSplit/>
          <w:trHeight w:val="147"/>
        </w:trPr>
        <w:tc>
          <w:tcPr>
            <w:tcW w:w="4111" w:type="dxa"/>
          </w:tcPr>
          <w:p w:rsidR="00104768" w:rsidRPr="00966040" w:rsidRDefault="00104768" w:rsidP="006A081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191FA7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FA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191FA7" w:rsidRDefault="00104768" w:rsidP="00B05A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5,594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191FA7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FA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3E6E26" w:rsidRDefault="00104768" w:rsidP="00B05A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</w:t>
            </w:r>
            <w:r w:rsidR="000C4DF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104768" w:rsidRDefault="00104768" w:rsidP="00B05A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7,404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4768" w:rsidRPr="00104768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76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4768" w:rsidRPr="00104768" w:rsidRDefault="00104768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</w:t>
            </w:r>
            <w:r w:rsidR="00C63564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</w:tbl>
    <w:p w:rsidR="00201641" w:rsidRDefault="00201641" w:rsidP="00BF1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01641" w:rsidRDefault="00201641" w:rsidP="00BF1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806" w:type="dxa"/>
        <w:tblInd w:w="250" w:type="dxa"/>
        <w:tblLayout w:type="fixed"/>
        <w:tblLook w:val="0020"/>
      </w:tblPr>
      <w:tblGrid>
        <w:gridCol w:w="4059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7C1B4C" w:rsidRPr="00966040" w:rsidTr="00201641">
        <w:trPr>
          <w:cantSplit/>
          <w:trHeight w:val="147"/>
        </w:trPr>
        <w:tc>
          <w:tcPr>
            <w:tcW w:w="4059" w:type="dxa"/>
          </w:tcPr>
          <w:p w:rsidR="007C1B4C" w:rsidRPr="00966040" w:rsidRDefault="007C1B4C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7" w:type="dxa"/>
            <w:gridSpan w:val="13"/>
          </w:tcPr>
          <w:p w:rsidR="007C1B4C" w:rsidRPr="00966040" w:rsidRDefault="00476B4E" w:rsidP="00124F7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7C1B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201641" w:rsidRPr="00966040" w:rsidTr="00201641">
        <w:trPr>
          <w:cantSplit/>
          <w:trHeight w:val="147"/>
        </w:trPr>
        <w:tc>
          <w:tcPr>
            <w:tcW w:w="4059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A84F39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641" w:rsidRPr="00966040" w:rsidTr="00201641">
        <w:trPr>
          <w:cantSplit/>
          <w:trHeight w:val="147"/>
        </w:trPr>
        <w:tc>
          <w:tcPr>
            <w:tcW w:w="4059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641" w:rsidRPr="00966040" w:rsidTr="00201641">
        <w:trPr>
          <w:cantSplit/>
          <w:trHeight w:val="147"/>
        </w:trPr>
        <w:tc>
          <w:tcPr>
            <w:tcW w:w="4059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641" w:rsidRPr="00966040" w:rsidTr="00201641">
        <w:trPr>
          <w:cantSplit/>
          <w:trHeight w:val="147"/>
        </w:trPr>
        <w:tc>
          <w:tcPr>
            <w:tcW w:w="4059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01641" w:rsidRPr="00966040" w:rsidRDefault="00201641" w:rsidP="0020164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1641" w:rsidRPr="00966040" w:rsidTr="00201641">
        <w:trPr>
          <w:cantSplit/>
          <w:trHeight w:val="147"/>
        </w:trPr>
        <w:tc>
          <w:tcPr>
            <w:tcW w:w="4059" w:type="dxa"/>
          </w:tcPr>
          <w:p w:rsidR="00201641" w:rsidRPr="008F6555" w:rsidRDefault="00201641" w:rsidP="0020164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5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01641" w:rsidRPr="00966040" w:rsidRDefault="00201641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D72" w:rsidRPr="00966040" w:rsidTr="00201641">
        <w:trPr>
          <w:cantSplit/>
          <w:trHeight w:val="147"/>
        </w:trPr>
        <w:tc>
          <w:tcPr>
            <w:tcW w:w="4059" w:type="dxa"/>
          </w:tcPr>
          <w:p w:rsidR="00D37D72" w:rsidRPr="00966040" w:rsidRDefault="00D37D72" w:rsidP="00D37D7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5" w:type="dxa"/>
          </w:tcPr>
          <w:p w:rsidR="00D37D72" w:rsidRPr="006B0FC3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FC3">
              <w:rPr>
                <w:rFonts w:ascii="Angsana New" w:hAnsi="Angsana New"/>
                <w:sz w:val="30"/>
                <w:szCs w:val="30"/>
              </w:rPr>
              <w:t xml:space="preserve">      387</w:t>
            </w:r>
          </w:p>
        </w:tc>
        <w:tc>
          <w:tcPr>
            <w:tcW w:w="271" w:type="dxa"/>
          </w:tcPr>
          <w:p w:rsidR="00D37D72" w:rsidRPr="00201641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6B0FC3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FC3">
              <w:rPr>
                <w:rFonts w:ascii="Angsana New" w:hAnsi="Angsana New"/>
                <w:sz w:val="30"/>
                <w:szCs w:val="30"/>
              </w:rPr>
              <w:t>8,476</w:t>
            </w:r>
          </w:p>
        </w:tc>
        <w:tc>
          <w:tcPr>
            <w:tcW w:w="271" w:type="dxa"/>
          </w:tcPr>
          <w:p w:rsidR="00D37D72" w:rsidRPr="00201641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6B0FC3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FC3">
              <w:rPr>
                <w:rFonts w:ascii="Angsana New" w:hAnsi="Angsana New"/>
                <w:sz w:val="30"/>
                <w:szCs w:val="30"/>
              </w:rPr>
              <w:t>8,260</w:t>
            </w:r>
          </w:p>
        </w:tc>
        <w:tc>
          <w:tcPr>
            <w:tcW w:w="271" w:type="dxa"/>
          </w:tcPr>
          <w:p w:rsidR="00D37D72" w:rsidRPr="00201641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6B0FC3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FC3">
              <w:rPr>
                <w:rFonts w:ascii="Angsana New" w:hAnsi="Angsana New"/>
                <w:sz w:val="30"/>
                <w:szCs w:val="30"/>
              </w:rPr>
              <w:t>7,457</w:t>
            </w:r>
          </w:p>
        </w:tc>
        <w:tc>
          <w:tcPr>
            <w:tcW w:w="271" w:type="dxa"/>
          </w:tcPr>
          <w:p w:rsidR="00D37D72" w:rsidRPr="00201641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6B0FC3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FC3">
              <w:rPr>
                <w:rFonts w:ascii="Angsana New" w:hAnsi="Angsana New"/>
                <w:sz w:val="30"/>
                <w:szCs w:val="30"/>
              </w:rPr>
              <w:t>4,694</w:t>
            </w:r>
          </w:p>
        </w:tc>
        <w:tc>
          <w:tcPr>
            <w:tcW w:w="271" w:type="dxa"/>
          </w:tcPr>
          <w:p w:rsidR="00D37D72" w:rsidRPr="00201641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6B0FC3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FC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201641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6B0FC3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0FC3">
              <w:rPr>
                <w:rFonts w:ascii="Angsana New" w:hAnsi="Angsana New"/>
                <w:sz w:val="30"/>
                <w:szCs w:val="30"/>
              </w:rPr>
              <w:t>29,274</w:t>
            </w:r>
          </w:p>
        </w:tc>
      </w:tr>
      <w:tr w:rsidR="00D37D72" w:rsidRPr="00E935E1" w:rsidTr="00201641">
        <w:trPr>
          <w:cantSplit/>
          <w:trHeight w:val="147"/>
        </w:trPr>
        <w:tc>
          <w:tcPr>
            <w:tcW w:w="4059" w:type="dxa"/>
          </w:tcPr>
          <w:p w:rsidR="00D37D72" w:rsidRPr="00966040" w:rsidRDefault="00D37D72" w:rsidP="002016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2,753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2,561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8,006</w:t>
            </w:r>
          </w:p>
        </w:tc>
      </w:tr>
      <w:tr w:rsidR="00D37D72" w:rsidRPr="00E935E1" w:rsidTr="00201641">
        <w:trPr>
          <w:cantSplit/>
          <w:trHeight w:val="147"/>
        </w:trPr>
        <w:tc>
          <w:tcPr>
            <w:tcW w:w="4059" w:type="dxa"/>
          </w:tcPr>
          <w:p w:rsidR="00D37D72" w:rsidRPr="00966040" w:rsidRDefault="00D37D72" w:rsidP="000E6B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(440)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(1</w:t>
            </w:r>
            <w:r>
              <w:rPr>
                <w:rFonts w:ascii="Angsana New" w:hAnsi="Angsana New"/>
                <w:sz w:val="30"/>
                <w:szCs w:val="30"/>
              </w:rPr>
              <w:t>,131</w:t>
            </w:r>
            <w:r w:rsidRPr="007D66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(374)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1,945</w:t>
            </w:r>
            <w:r w:rsidRPr="007D66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7D72" w:rsidRPr="00E935E1" w:rsidTr="00201641">
        <w:trPr>
          <w:cantSplit/>
          <w:trHeight w:val="147"/>
        </w:trPr>
        <w:tc>
          <w:tcPr>
            <w:tcW w:w="4059" w:type="dxa"/>
          </w:tcPr>
          <w:p w:rsidR="00D37D72" w:rsidRPr="00966040" w:rsidRDefault="00D37D72" w:rsidP="00D37D7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11,229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10,381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D66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5,043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37D72" w:rsidRPr="007D6614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35,</w:t>
            </w: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D37D72" w:rsidRPr="00A84F39" w:rsidTr="00201641">
        <w:trPr>
          <w:cantSplit/>
          <w:trHeight w:val="147"/>
        </w:trPr>
        <w:tc>
          <w:tcPr>
            <w:tcW w:w="4059" w:type="dxa"/>
          </w:tcPr>
          <w:p w:rsidR="00D37D72" w:rsidRPr="00966040" w:rsidRDefault="00D37D72" w:rsidP="002016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D37D72" w:rsidRPr="00104768" w:rsidRDefault="00D37D72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768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1" w:type="dxa"/>
          </w:tcPr>
          <w:p w:rsidR="00D37D72" w:rsidRPr="00D37D72" w:rsidRDefault="00D37D72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104768" w:rsidRDefault="00104768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2,800</w:t>
            </w:r>
          </w:p>
        </w:tc>
        <w:tc>
          <w:tcPr>
            <w:tcW w:w="271" w:type="dxa"/>
          </w:tcPr>
          <w:p w:rsidR="00D37D72" w:rsidRPr="00D37D72" w:rsidRDefault="00D37D72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104768" w:rsidRDefault="00104768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2,593</w:t>
            </w:r>
          </w:p>
        </w:tc>
        <w:tc>
          <w:tcPr>
            <w:tcW w:w="271" w:type="dxa"/>
          </w:tcPr>
          <w:p w:rsidR="00D37D72" w:rsidRPr="00D37D72" w:rsidRDefault="00D37D72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104768" w:rsidRDefault="00F569E9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1,524</w:t>
            </w:r>
          </w:p>
        </w:tc>
        <w:tc>
          <w:tcPr>
            <w:tcW w:w="271" w:type="dxa"/>
          </w:tcPr>
          <w:p w:rsidR="00D37D72" w:rsidRPr="00D37D72" w:rsidRDefault="00D37D72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F569E9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271" w:type="dxa"/>
          </w:tcPr>
          <w:p w:rsidR="00D37D72" w:rsidRPr="00D37D72" w:rsidRDefault="00D37D72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F569E9" w:rsidRDefault="00D37D72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9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D37D72" w:rsidRPr="00D37D72" w:rsidRDefault="00D37D72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F569E9" w:rsidRDefault="00F569E9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8,080</w:t>
            </w:r>
          </w:p>
        </w:tc>
      </w:tr>
      <w:tr w:rsidR="00104768" w:rsidRPr="00A84F39" w:rsidTr="00104768">
        <w:trPr>
          <w:cantSplit/>
          <w:trHeight w:val="147"/>
        </w:trPr>
        <w:tc>
          <w:tcPr>
            <w:tcW w:w="4059" w:type="dxa"/>
          </w:tcPr>
          <w:p w:rsidR="00104768" w:rsidRPr="00966040" w:rsidRDefault="00104768" w:rsidP="000E6B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</w:tcPr>
          <w:p w:rsidR="00104768" w:rsidRPr="007D6614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04768" w:rsidRPr="007D6614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04768" w:rsidRPr="00104768" w:rsidRDefault="00104768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(497</w:t>
            </w:r>
            <w:r w:rsidRPr="001047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04768" w:rsidRPr="00104768" w:rsidRDefault="00F569E9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(29</w:t>
            </w:r>
            <w:r w:rsidR="00104768" w:rsidRPr="001047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04768" w:rsidRPr="00F569E9" w:rsidRDefault="00F569E9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(671</w:t>
            </w:r>
            <w:r w:rsidR="00104768" w:rsidRPr="00F569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04768" w:rsidRPr="00F569E9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9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04768" w:rsidRPr="00F569E9" w:rsidRDefault="00F569E9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(1,197</w:t>
            </w:r>
            <w:r w:rsidR="00104768" w:rsidRPr="00F569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69E9" w:rsidRPr="00A84F39" w:rsidTr="00104768">
        <w:trPr>
          <w:cantSplit/>
          <w:trHeight w:val="147"/>
        </w:trPr>
        <w:tc>
          <w:tcPr>
            <w:tcW w:w="4059" w:type="dxa"/>
          </w:tcPr>
          <w:p w:rsidR="00F569E9" w:rsidRDefault="00F569E9" w:rsidP="006A08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569E9" w:rsidRPr="00104768" w:rsidRDefault="00F569E9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768">
              <w:rPr>
                <w:rFonts w:ascii="Angsana New" w:hAnsi="Angsana New"/>
                <w:sz w:val="30"/>
                <w:szCs w:val="30"/>
              </w:rPr>
              <w:t xml:space="preserve">      (1,049)</w:t>
            </w:r>
          </w:p>
        </w:tc>
        <w:tc>
          <w:tcPr>
            <w:tcW w:w="271" w:type="dxa"/>
          </w:tcPr>
          <w:p w:rsidR="00F569E9" w:rsidRPr="00D37D72" w:rsidRDefault="00F569E9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569E9" w:rsidRPr="00104768" w:rsidRDefault="00F569E9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768">
              <w:rPr>
                <w:rFonts w:ascii="Angsana New" w:hAnsi="Angsana New"/>
                <w:sz w:val="30"/>
                <w:szCs w:val="30"/>
              </w:rPr>
              <w:t xml:space="preserve">      (1</w:t>
            </w:r>
            <w:r w:rsidR="00C63564">
              <w:rPr>
                <w:rFonts w:ascii="Angsana New" w:hAnsi="Angsana New"/>
                <w:sz w:val="30"/>
                <w:szCs w:val="30"/>
              </w:rPr>
              <w:t>2</w:t>
            </w:r>
            <w:r w:rsidRPr="00104768">
              <w:rPr>
                <w:rFonts w:ascii="Angsana New" w:hAnsi="Angsana New"/>
                <w:sz w:val="30"/>
                <w:szCs w:val="30"/>
              </w:rPr>
              <w:t>,</w:t>
            </w:r>
            <w:r w:rsidR="00C63564">
              <w:rPr>
                <w:rFonts w:ascii="Angsana New" w:hAnsi="Angsana New"/>
                <w:sz w:val="30"/>
                <w:szCs w:val="30"/>
              </w:rPr>
              <w:t>399</w:t>
            </w:r>
            <w:r w:rsidRPr="001047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569E9" w:rsidRPr="00104768" w:rsidRDefault="00F569E9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768">
              <w:rPr>
                <w:rFonts w:ascii="Angsana New" w:hAnsi="Angsana New"/>
                <w:sz w:val="30"/>
                <w:szCs w:val="30"/>
              </w:rPr>
              <w:t xml:space="preserve">      (1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0476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477</w:t>
            </w:r>
            <w:r w:rsidRPr="001047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569E9" w:rsidRPr="00104768" w:rsidRDefault="00F569E9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(7</w:t>
            </w:r>
            <w:r w:rsidRPr="0010476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149</w:t>
            </w:r>
            <w:r w:rsidRPr="001047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569E9" w:rsidRPr="007D6614" w:rsidRDefault="00F569E9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569E9" w:rsidRPr="00F569E9" w:rsidRDefault="00F569E9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9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569E9" w:rsidRPr="00104768" w:rsidRDefault="00C63564" w:rsidP="00F56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(33</w:t>
            </w:r>
            <w:r w:rsidR="00F569E9" w:rsidRPr="0010476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074</w:t>
            </w:r>
            <w:r w:rsidR="00520D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04768" w:rsidRPr="00A84F39" w:rsidTr="00201641">
        <w:trPr>
          <w:cantSplit/>
          <w:trHeight w:val="147"/>
        </w:trPr>
        <w:tc>
          <w:tcPr>
            <w:tcW w:w="4059" w:type="dxa"/>
          </w:tcPr>
          <w:p w:rsidR="00104768" w:rsidRPr="00966040" w:rsidRDefault="00104768" w:rsidP="006A081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7D6614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104768" w:rsidRDefault="00104768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7D6614" w:rsidRDefault="00104768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104768" w:rsidRDefault="00C63564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F569E9" w:rsidRDefault="00F569E9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5,204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F569E9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9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4768" w:rsidRPr="00D37D72" w:rsidRDefault="00104768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04768" w:rsidRPr="00F569E9" w:rsidRDefault="00C63564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9,144</w:t>
            </w:r>
          </w:p>
        </w:tc>
      </w:tr>
      <w:tr w:rsidR="00D37D72" w:rsidRPr="00966040" w:rsidTr="00201641">
        <w:trPr>
          <w:cantSplit/>
          <w:trHeight w:val="147"/>
        </w:trPr>
        <w:tc>
          <w:tcPr>
            <w:tcW w:w="4059" w:type="dxa"/>
          </w:tcPr>
          <w:p w:rsidR="00D37D72" w:rsidRDefault="00D37D72" w:rsidP="0020164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37D72" w:rsidRPr="00F569E9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D72" w:rsidRPr="00966040" w:rsidTr="00201641">
        <w:trPr>
          <w:cantSplit/>
          <w:trHeight w:val="147"/>
        </w:trPr>
        <w:tc>
          <w:tcPr>
            <w:tcW w:w="4059" w:type="dxa"/>
          </w:tcPr>
          <w:p w:rsidR="00D37D72" w:rsidRPr="007C1B4C" w:rsidRDefault="00D37D72" w:rsidP="00201641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C1B4C"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</w:t>
            </w:r>
            <w:r w:rsidRPr="007C1B4C"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</w:t>
            </w:r>
            <w:r w:rsidRPr="007C1B4C">
              <w:rPr>
                <w:rFonts w:ascii="Angsana New" w:hAnsi="Angsana New"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355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D37D72" w:rsidRPr="00966040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D37D72" w:rsidRPr="00F569E9" w:rsidRDefault="00D37D72" w:rsidP="002016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D72" w:rsidRPr="00736104" w:rsidTr="00201641">
        <w:trPr>
          <w:cantSplit/>
          <w:trHeight w:val="147"/>
        </w:trPr>
        <w:tc>
          <w:tcPr>
            <w:tcW w:w="4059" w:type="dxa"/>
          </w:tcPr>
          <w:p w:rsidR="00D37D72" w:rsidRPr="00966040" w:rsidRDefault="00D37D72" w:rsidP="00D37D72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1355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26,687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41,580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16,432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>4,832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6661D"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  <w:tc>
          <w:tcPr>
            <w:tcW w:w="271" w:type="dxa"/>
          </w:tcPr>
          <w:p w:rsidR="00D37D72" w:rsidRPr="006A0817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D37D72" w:rsidRPr="00C6661D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61D"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  <w:tc>
          <w:tcPr>
            <w:tcW w:w="271" w:type="dxa"/>
          </w:tcPr>
          <w:p w:rsidR="00D37D72" w:rsidRPr="00C6661D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D37D72" w:rsidRPr="00F569E9" w:rsidRDefault="00D37D72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69E9">
              <w:rPr>
                <w:rFonts w:ascii="Angsana New" w:hAnsi="Angsana New"/>
                <w:sz w:val="30"/>
                <w:szCs w:val="30"/>
              </w:rPr>
              <w:t>95,943</w:t>
            </w:r>
          </w:p>
        </w:tc>
      </w:tr>
      <w:tr w:rsidR="00F569E9" w:rsidRPr="00D37D72" w:rsidTr="00F569E9">
        <w:trPr>
          <w:cantSplit/>
          <w:trHeight w:val="147"/>
        </w:trPr>
        <w:tc>
          <w:tcPr>
            <w:tcW w:w="4059" w:type="dxa"/>
          </w:tcPr>
          <w:p w:rsidR="00F569E9" w:rsidRPr="00966040" w:rsidRDefault="00F569E9" w:rsidP="006A0817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55" w:type="dxa"/>
          </w:tcPr>
          <w:p w:rsidR="00F569E9" w:rsidRPr="007D6614" w:rsidRDefault="00F569E9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F569E9" w:rsidRPr="00104768" w:rsidRDefault="00F569E9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3,964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F569E9" w:rsidRPr="007D6614" w:rsidRDefault="00F569E9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6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F569E9" w:rsidRPr="00F569E9" w:rsidRDefault="00F569E9" w:rsidP="007D6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F569E9" w:rsidRPr="00F569E9" w:rsidRDefault="00F569E9" w:rsidP="00C666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</w:tcPr>
          <w:p w:rsidR="00F569E9" w:rsidRPr="00F569E9" w:rsidRDefault="00F569E9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9E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569E9" w:rsidRPr="00D37D72" w:rsidRDefault="00F569E9" w:rsidP="00627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F569E9" w:rsidRPr="00F569E9" w:rsidRDefault="00F569E9" w:rsidP="00C666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7,178</w:t>
            </w:r>
          </w:p>
        </w:tc>
      </w:tr>
    </w:tbl>
    <w:p w:rsidR="00201641" w:rsidRDefault="00201641" w:rsidP="00BF1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201641" w:rsidSect="00761F32">
          <w:pgSz w:w="16834" w:h="11909" w:orient="landscape" w:code="9"/>
          <w:pgMar w:top="1440" w:right="816" w:bottom="992" w:left="993" w:header="851" w:footer="289" w:gutter="0"/>
          <w:cols w:space="720"/>
          <w:docGrid w:linePitch="245"/>
        </w:sectPr>
      </w:pPr>
    </w:p>
    <w:p w:rsidR="002A5B90" w:rsidRPr="00E350D9" w:rsidRDefault="00F62AE9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350D9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 w:rsidRPr="00E350D9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E350D9">
        <w:rPr>
          <w:rFonts w:ascii="Angsana New" w:hAnsi="Angsana New"/>
          <w:sz w:val="30"/>
          <w:szCs w:val="30"/>
          <w:cs/>
        </w:rPr>
        <w:t>ซึ่ง</w:t>
      </w:r>
      <w:r w:rsidRPr="00E350D9">
        <w:rPr>
          <w:rFonts w:ascii="Angsana New" w:hAnsi="Angsana New" w:hint="cs"/>
          <w:sz w:val="30"/>
          <w:szCs w:val="30"/>
          <w:cs/>
        </w:rPr>
        <w:t>คิด</w:t>
      </w:r>
      <w:r w:rsidRPr="00E350D9">
        <w:rPr>
          <w:rFonts w:ascii="Angsana New" w:hAnsi="Angsana New"/>
          <w:sz w:val="30"/>
          <w:szCs w:val="30"/>
          <w:cs/>
        </w:rPr>
        <w:t>ค่าเสื่อมราคา</w:t>
      </w:r>
      <w:r w:rsidRPr="00E350D9">
        <w:rPr>
          <w:rFonts w:ascii="Angsana New" w:hAnsi="Angsana New" w:hint="cs"/>
          <w:sz w:val="30"/>
          <w:szCs w:val="30"/>
          <w:cs/>
        </w:rPr>
        <w:t>เต็ม</w:t>
      </w:r>
      <w:r w:rsidRPr="00E350D9">
        <w:rPr>
          <w:rFonts w:ascii="Angsana New" w:hAnsi="Angsana New"/>
          <w:sz w:val="30"/>
          <w:szCs w:val="30"/>
          <w:cs/>
        </w:rPr>
        <w:t>จำนวนแล้วแต่ยังคงใช้งานอยู่</w:t>
      </w:r>
      <w:r w:rsidRPr="00E350D9">
        <w:rPr>
          <w:rFonts w:ascii="Angsana New" w:hAnsi="Angsana New" w:hint="cs"/>
          <w:sz w:val="30"/>
          <w:szCs w:val="30"/>
          <w:cs/>
        </w:rPr>
        <w:t xml:space="preserve"> </w:t>
      </w:r>
      <w:r w:rsidRPr="00E350D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350D9">
        <w:rPr>
          <w:rFonts w:ascii="Angsana New" w:hAnsi="Angsana New"/>
          <w:sz w:val="30"/>
          <w:szCs w:val="30"/>
        </w:rPr>
        <w:t xml:space="preserve">31 </w:t>
      </w:r>
      <w:r w:rsidRPr="00E350D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37D72">
        <w:rPr>
          <w:rFonts w:ascii="Angsana New" w:hAnsi="Angsana New" w:hint="cs"/>
          <w:sz w:val="30"/>
          <w:szCs w:val="30"/>
          <w:cs/>
        </w:rPr>
        <w:t>2561</w:t>
      </w:r>
      <w:r w:rsidRPr="00E350D9">
        <w:rPr>
          <w:rFonts w:ascii="Angsana New" w:hAnsi="Angsana New"/>
          <w:sz w:val="30"/>
          <w:szCs w:val="30"/>
        </w:rPr>
        <w:t xml:space="preserve"> </w:t>
      </w:r>
      <w:r w:rsidR="003F54D2" w:rsidRPr="00E350D9">
        <w:rPr>
          <w:rFonts w:ascii="Angsana New" w:hAnsi="Angsana New" w:hint="cs"/>
          <w:sz w:val="30"/>
          <w:szCs w:val="30"/>
          <w:cs/>
        </w:rPr>
        <w:t>และ 25</w:t>
      </w:r>
      <w:r w:rsidR="00DC5A23">
        <w:rPr>
          <w:rFonts w:ascii="Angsana New" w:hAnsi="Angsana New" w:hint="cs"/>
          <w:sz w:val="30"/>
          <w:szCs w:val="30"/>
          <w:cs/>
        </w:rPr>
        <w:t>60</w:t>
      </w:r>
      <w:r w:rsidR="007C1B4C" w:rsidRPr="00E350D9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8354FD">
        <w:rPr>
          <w:rFonts w:ascii="Angsana New" w:hAnsi="Angsana New"/>
          <w:sz w:val="30"/>
          <w:szCs w:val="30"/>
        </w:rPr>
        <w:t>4.6</w:t>
      </w:r>
      <w:r w:rsidR="007C1B4C" w:rsidRPr="00E350D9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DC5A23">
        <w:rPr>
          <w:rFonts w:ascii="Angsana New" w:hAnsi="Angsana New" w:hint="cs"/>
          <w:sz w:val="30"/>
          <w:szCs w:val="30"/>
          <w:cs/>
        </w:rPr>
        <w:t>11.7</w:t>
      </w:r>
      <w:r w:rsidR="00E350D9" w:rsidRPr="00E350D9">
        <w:rPr>
          <w:rFonts w:ascii="Angsana New" w:hAnsi="Angsana New" w:hint="cs"/>
          <w:sz w:val="30"/>
          <w:szCs w:val="30"/>
          <w:cs/>
        </w:rPr>
        <w:t xml:space="preserve"> </w:t>
      </w:r>
      <w:r w:rsidR="007C1B4C" w:rsidRPr="00E350D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1A4D8E">
        <w:rPr>
          <w:rFonts w:ascii="Angsana New" w:hAnsi="Angsana New" w:hint="cs"/>
          <w:sz w:val="30"/>
          <w:szCs w:val="30"/>
          <w:cs/>
        </w:rPr>
        <w:t xml:space="preserve"> </w:t>
      </w:r>
    </w:p>
    <w:p w:rsidR="0060003E" w:rsidRPr="00E350D9" w:rsidRDefault="0060003E" w:rsidP="00E9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B0B36" w:rsidRPr="00E350D9" w:rsidRDefault="002B0B36" w:rsidP="00B17AFB">
      <w:pPr>
        <w:tabs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E350D9">
        <w:rPr>
          <w:rFonts w:ascii="Angsana New" w:hAnsi="Angsana New" w:hint="cs"/>
          <w:sz w:val="30"/>
          <w:szCs w:val="30"/>
          <w:cs/>
        </w:rPr>
        <w:t xml:space="preserve">มูลค่าตามบัญชีของยานพาหนะและอุปกรณ์สำนักงานที่อยู่ภายใต้เงื่อนไขของสัญญาเช่าซื้อและสัญญาเช่าการเงิน ณ วันที่ 31 ธันวาคม </w:t>
      </w:r>
      <w:r w:rsidR="00D37D72">
        <w:rPr>
          <w:rFonts w:ascii="Angsana New" w:hAnsi="Angsana New" w:hint="cs"/>
          <w:sz w:val="30"/>
          <w:szCs w:val="30"/>
          <w:cs/>
        </w:rPr>
        <w:t>2561</w:t>
      </w:r>
      <w:r w:rsidRPr="00E350D9">
        <w:rPr>
          <w:rFonts w:ascii="Angsana New" w:hAnsi="Angsana New" w:hint="cs"/>
          <w:sz w:val="30"/>
          <w:szCs w:val="30"/>
          <w:cs/>
        </w:rPr>
        <w:t xml:space="preserve"> และ 2</w:t>
      </w:r>
      <w:r w:rsidR="003F54D2" w:rsidRPr="00E350D9">
        <w:rPr>
          <w:rFonts w:ascii="Angsana New" w:hAnsi="Angsana New" w:hint="cs"/>
          <w:sz w:val="30"/>
          <w:szCs w:val="30"/>
          <w:cs/>
        </w:rPr>
        <w:t>5</w:t>
      </w:r>
      <w:r w:rsidR="00DC5A23">
        <w:rPr>
          <w:rFonts w:ascii="Angsana New" w:hAnsi="Angsana New" w:hint="cs"/>
          <w:sz w:val="30"/>
          <w:szCs w:val="30"/>
          <w:cs/>
        </w:rPr>
        <w:t>60</w:t>
      </w:r>
      <w:r w:rsidR="00FF7278" w:rsidRPr="00E350D9">
        <w:rPr>
          <w:rFonts w:ascii="Angsana New" w:hAnsi="Angsana New" w:hint="cs"/>
          <w:sz w:val="30"/>
          <w:szCs w:val="30"/>
          <w:cs/>
        </w:rPr>
        <w:t xml:space="preserve"> มีจำนวนเงินรวมประมาณ </w:t>
      </w:r>
      <w:r w:rsidR="00520D5D">
        <w:rPr>
          <w:rFonts w:ascii="Angsana New" w:hAnsi="Angsana New"/>
          <w:sz w:val="30"/>
          <w:szCs w:val="30"/>
        </w:rPr>
        <w:t>1.</w:t>
      </w:r>
      <w:r w:rsidR="00520D5D">
        <w:rPr>
          <w:rFonts w:ascii="Angsana New" w:hAnsi="Angsana New" w:hint="cs"/>
          <w:sz w:val="30"/>
          <w:szCs w:val="30"/>
          <w:cs/>
        </w:rPr>
        <w:t>2</w:t>
      </w:r>
      <w:r w:rsidRPr="00E350D9">
        <w:rPr>
          <w:rFonts w:ascii="Angsana New" w:hAnsi="Angsana New" w:hint="cs"/>
          <w:sz w:val="30"/>
          <w:szCs w:val="30"/>
          <w:cs/>
        </w:rPr>
        <w:t xml:space="preserve"> </w:t>
      </w:r>
      <w:r w:rsidR="005B0DC0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DC5A23">
        <w:rPr>
          <w:rFonts w:ascii="Angsana New" w:hAnsi="Angsana New" w:hint="cs"/>
          <w:sz w:val="30"/>
          <w:szCs w:val="30"/>
          <w:cs/>
        </w:rPr>
        <w:t>0.03</w:t>
      </w:r>
      <w:r w:rsidRPr="00E350D9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:rsidR="0002350E" w:rsidRPr="0002350E" w:rsidRDefault="0002350E" w:rsidP="0023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313"/>
        <w:rPr>
          <w:rFonts w:ascii="Angsana New" w:hAnsi="Angsana New"/>
          <w:sz w:val="30"/>
          <w:szCs w:val="30"/>
        </w:rPr>
      </w:pPr>
    </w:p>
    <w:p w:rsidR="00CA0174" w:rsidRPr="00E9041A" w:rsidRDefault="006C7770" w:rsidP="00E9041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 w:rsidRPr="00E9041A">
        <w:rPr>
          <w:rFonts w:ascii="Angsana New" w:hAnsi="Angsana New" w:hint="cs"/>
          <w:sz w:val="30"/>
          <w:szCs w:val="30"/>
          <w:cs/>
        </w:rPr>
        <w:t xml:space="preserve">สินทรัพย์ไม่หมุนเวียนที่ถือไว้เพื่อขาย </w:t>
      </w:r>
    </w:p>
    <w:p w:rsidR="00CA0174" w:rsidRPr="009E65B9" w:rsidRDefault="00CA0174" w:rsidP="00CA0174">
      <w:pPr>
        <w:pStyle w:val="NoSpacing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3625F6" w:rsidRPr="003B39E2" w:rsidRDefault="003B39E2" w:rsidP="00E717A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สินทรัพย์ไม่หมุนเวียนที่ถือไว้เพื่อขาย ณ วันที่ 31 ธันวาคม 2561 มีรายละเอียดดังต่อไปนี้</w:t>
      </w:r>
    </w:p>
    <w:p w:rsidR="003B39E2" w:rsidRPr="003625F6" w:rsidRDefault="003B39E2" w:rsidP="00E717A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3634"/>
        <w:gridCol w:w="283"/>
        <w:gridCol w:w="1559"/>
        <w:gridCol w:w="284"/>
        <w:gridCol w:w="1701"/>
        <w:gridCol w:w="283"/>
        <w:gridCol w:w="1702"/>
      </w:tblGrid>
      <w:tr w:rsidR="003B39E2" w:rsidRPr="00C34CA3" w:rsidTr="003B39E2">
        <w:tc>
          <w:tcPr>
            <w:tcW w:w="3634" w:type="dxa"/>
          </w:tcPr>
          <w:p w:rsidR="003B39E2" w:rsidRDefault="003B39E2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B39E2" w:rsidRDefault="003B39E2" w:rsidP="00DF5E57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9" w:type="dxa"/>
            <w:gridSpan w:val="5"/>
          </w:tcPr>
          <w:p w:rsidR="003B39E2" w:rsidRDefault="003B39E2" w:rsidP="00DF5E57">
            <w:pPr>
              <w:ind w:left="-108" w:right="-9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B39E2" w:rsidRPr="00C34CA3" w:rsidTr="003B39E2">
        <w:tc>
          <w:tcPr>
            <w:tcW w:w="3634" w:type="dxa"/>
          </w:tcPr>
          <w:p w:rsidR="003B39E2" w:rsidRDefault="003B39E2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B39E2" w:rsidRDefault="003B39E2" w:rsidP="00DF5E57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B39E2" w:rsidRDefault="003B39E2" w:rsidP="00DF5E57">
            <w:pPr>
              <w:ind w:left="-108" w:right="-9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B39E2" w:rsidRDefault="003B39E2" w:rsidP="00DF5E57">
            <w:pPr>
              <w:ind w:left="-108" w:right="-9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:rsidR="003B39E2" w:rsidRPr="00C34CA3" w:rsidRDefault="003B39E2" w:rsidP="00DF5E57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B39E2" w:rsidRDefault="003B39E2" w:rsidP="00DF5E57">
            <w:pPr>
              <w:ind w:left="-108" w:right="-9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6" w:space="0" w:color="auto"/>
            </w:tcBorders>
          </w:tcPr>
          <w:p w:rsidR="003B39E2" w:rsidRDefault="003B39E2" w:rsidP="00DF5E57">
            <w:pPr>
              <w:ind w:left="-108" w:right="-9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มูลค่าสุทธิตามบัญชี</w:t>
            </w:r>
          </w:p>
        </w:tc>
      </w:tr>
      <w:tr w:rsidR="003B39E2" w:rsidRPr="00207015" w:rsidTr="003B39E2">
        <w:tc>
          <w:tcPr>
            <w:tcW w:w="3634" w:type="dxa"/>
          </w:tcPr>
          <w:p w:rsidR="003B39E2" w:rsidRPr="003B39E2" w:rsidRDefault="003B39E2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283" w:type="dxa"/>
          </w:tcPr>
          <w:p w:rsidR="003B39E2" w:rsidRPr="00FB0C72" w:rsidRDefault="003B39E2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B39E2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</w:t>
            </w:r>
            <w:r w:rsidR="003B39E2" w:rsidRPr="00014A00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274</w:t>
            </w:r>
          </w:p>
        </w:tc>
        <w:tc>
          <w:tcPr>
            <w:tcW w:w="284" w:type="dxa"/>
          </w:tcPr>
          <w:p w:rsidR="003B39E2" w:rsidRPr="00014A00" w:rsidRDefault="003B39E2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B39E2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(1,049</w:t>
            </w:r>
            <w:r w:rsidR="003B39E2" w:rsidRPr="00014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3B39E2" w:rsidRPr="00014A00" w:rsidRDefault="003B39E2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3B39E2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</w:t>
            </w:r>
            <w:r w:rsidR="003B39E2" w:rsidRPr="00014A00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225</w:t>
            </w:r>
          </w:p>
        </w:tc>
      </w:tr>
      <w:tr w:rsidR="001A4D8E" w:rsidTr="003B39E2">
        <w:tc>
          <w:tcPr>
            <w:tcW w:w="3634" w:type="dxa"/>
          </w:tcPr>
          <w:p w:rsidR="001A4D8E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</w:tcPr>
          <w:p w:rsidR="001A4D8E" w:rsidRPr="00FB0C72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14A00">
              <w:rPr>
                <w:rFonts w:ascii="Angsana New" w:hAnsi="Angsana New"/>
                <w:bCs/>
                <w:sz w:val="30"/>
                <w:szCs w:val="30"/>
              </w:rPr>
              <w:t>47</w:t>
            </w:r>
            <w:r w:rsidR="001A4D8E" w:rsidRPr="00014A0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14A00">
              <w:rPr>
                <w:rFonts w:ascii="Angsana New" w:hAnsi="Angsana New"/>
                <w:bCs/>
                <w:sz w:val="30"/>
                <w:szCs w:val="30"/>
              </w:rPr>
              <w:t>670</w:t>
            </w:r>
          </w:p>
        </w:tc>
        <w:tc>
          <w:tcPr>
            <w:tcW w:w="284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(12,399</w:t>
            </w:r>
            <w:r w:rsidR="001A4D8E" w:rsidRPr="00014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35</w:t>
            </w:r>
            <w:r w:rsidR="001A4D8E" w:rsidRPr="00014A00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271</w:t>
            </w:r>
          </w:p>
        </w:tc>
      </w:tr>
      <w:tr w:rsidR="001A4D8E" w:rsidRPr="00B94A3D" w:rsidTr="003B39E2">
        <w:tc>
          <w:tcPr>
            <w:tcW w:w="3634" w:type="dxa"/>
          </w:tcPr>
          <w:p w:rsidR="001A4D8E" w:rsidRPr="003476C4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83" w:type="dxa"/>
          </w:tcPr>
          <w:p w:rsidR="001A4D8E" w:rsidRPr="00FB0C72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1A4D8E" w:rsidRPr="00014A00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841</w:t>
            </w:r>
          </w:p>
        </w:tc>
        <w:tc>
          <w:tcPr>
            <w:tcW w:w="284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A4D8E" w:rsidRPr="00014A00" w:rsidRDefault="00014A00" w:rsidP="00014A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(11,197</w:t>
            </w:r>
            <w:r w:rsidR="001A4D8E" w:rsidRPr="00014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14</w:t>
            </w:r>
            <w:r w:rsidR="001A4D8E" w:rsidRPr="00014A00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644</w:t>
            </w:r>
          </w:p>
        </w:tc>
      </w:tr>
      <w:tr w:rsidR="001A4D8E" w:rsidRPr="0092563A" w:rsidTr="003B39E2">
        <w:tc>
          <w:tcPr>
            <w:tcW w:w="3634" w:type="dxa"/>
          </w:tcPr>
          <w:p w:rsidR="001A4D8E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83" w:type="dxa"/>
          </w:tcPr>
          <w:p w:rsidR="001A4D8E" w:rsidRPr="00FB0C72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6,533</w:t>
            </w:r>
          </w:p>
        </w:tc>
        <w:tc>
          <w:tcPr>
            <w:tcW w:w="284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(3,798</w:t>
            </w:r>
            <w:r w:rsidR="001A4D8E" w:rsidRPr="00014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,735</w:t>
            </w:r>
          </w:p>
        </w:tc>
      </w:tr>
      <w:tr w:rsidR="00014A00" w:rsidRPr="00B94A3D" w:rsidTr="003B39E2">
        <w:tc>
          <w:tcPr>
            <w:tcW w:w="3634" w:type="dxa"/>
          </w:tcPr>
          <w:p w:rsidR="00014A00" w:rsidRPr="003476C4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283" w:type="dxa"/>
          </w:tcPr>
          <w:p w:rsidR="00014A00" w:rsidRPr="00FB0C72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14A00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5,034</w:t>
            </w:r>
          </w:p>
        </w:tc>
        <w:tc>
          <w:tcPr>
            <w:tcW w:w="284" w:type="dxa"/>
          </w:tcPr>
          <w:p w:rsidR="00014A00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014A00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5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00"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283" w:type="dxa"/>
          </w:tcPr>
          <w:p w:rsidR="00014A00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014A00" w:rsidRPr="00014A00" w:rsidRDefault="00014A00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5,034</w:t>
            </w:r>
          </w:p>
        </w:tc>
      </w:tr>
      <w:tr w:rsidR="001A4D8E" w:rsidRPr="00B94A3D" w:rsidTr="001A4D8E">
        <w:tc>
          <w:tcPr>
            <w:tcW w:w="3634" w:type="dxa"/>
          </w:tcPr>
          <w:p w:rsidR="001A4D8E" w:rsidRPr="003476C4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1A4D8E" w:rsidRPr="00FB0C72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137,352</w:t>
            </w:r>
          </w:p>
        </w:tc>
        <w:tc>
          <w:tcPr>
            <w:tcW w:w="284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(28,443</w:t>
            </w:r>
            <w:r w:rsidR="001A4D8E" w:rsidRPr="00014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108,90</w:t>
            </w:r>
            <w:r w:rsidR="001A4D8E" w:rsidRPr="00014A00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1A4D8E" w:rsidRPr="00B94A3D" w:rsidTr="00DF5E57">
        <w:tc>
          <w:tcPr>
            <w:tcW w:w="3634" w:type="dxa"/>
          </w:tcPr>
          <w:p w:rsidR="001A4D8E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283" w:type="dxa"/>
          </w:tcPr>
          <w:p w:rsidR="001A4D8E" w:rsidRPr="00FB0C72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0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14A00">
              <w:rPr>
                <w:rFonts w:ascii="Angsana New" w:hAnsi="Angsana New"/>
                <w:sz w:val="30"/>
                <w:szCs w:val="30"/>
              </w:rPr>
              <w:t xml:space="preserve">    (32,056</w:t>
            </w:r>
            <w:r w:rsidRPr="00014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4D8E" w:rsidRPr="00B94A3D" w:rsidTr="001A4D8E">
        <w:tc>
          <w:tcPr>
            <w:tcW w:w="3634" w:type="dxa"/>
          </w:tcPr>
          <w:p w:rsidR="001A4D8E" w:rsidRPr="001A4D8E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:rsidR="001A4D8E" w:rsidRPr="00FB0C72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16"/>
                <w:tab w:val="left" w:pos="626"/>
                <w:tab w:val="left" w:pos="75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A4D8E" w:rsidRPr="00014A00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4D8E" w:rsidRPr="00014A00" w:rsidRDefault="00014A00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76,853</w:t>
            </w:r>
          </w:p>
        </w:tc>
      </w:tr>
    </w:tbl>
    <w:p w:rsidR="003B39E2" w:rsidRDefault="003B39E2" w:rsidP="00E717A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E717A6" w:rsidRPr="002C3511" w:rsidRDefault="00E717A6" w:rsidP="00E717A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  <w:cs/>
        </w:rPr>
      </w:pPr>
      <w:r w:rsidRPr="0008683E">
        <w:rPr>
          <w:rFonts w:ascii="Angsana New" w:hAnsi="Angsana New" w:hint="cs"/>
          <w:szCs w:val="30"/>
          <w:cs/>
        </w:rPr>
        <w:t xml:space="preserve">ที่ประชุมคณะกรรมการบริษัทครั้งที่ 9/2561 เมื่อวันที่ 27 พฤศจิกายน 2561 </w:t>
      </w:r>
      <w:r w:rsidR="00520D5D">
        <w:rPr>
          <w:rFonts w:ascii="Angsana New" w:hAnsi="Angsana New" w:hint="cs"/>
          <w:szCs w:val="30"/>
          <w:cs/>
        </w:rPr>
        <w:t>คณะกรรมการ</w:t>
      </w:r>
      <w:r>
        <w:rPr>
          <w:rFonts w:ascii="Angsana New" w:hAnsi="Angsana New" w:hint="cs"/>
          <w:szCs w:val="30"/>
          <w:cs/>
        </w:rPr>
        <w:t>มีมติให้บริษัท</w:t>
      </w:r>
      <w:r w:rsidRPr="0008683E">
        <w:rPr>
          <w:rFonts w:ascii="Angsana New" w:hAnsi="Angsana New" w:hint="cs"/>
          <w:szCs w:val="30"/>
          <w:cs/>
        </w:rPr>
        <w:t xml:space="preserve">หยุดประกอบธุรกิจผลิตในส่วนของผลิตภัณฑ์กลุ่มชิ้นส่วนและผลิตภัณฑ์ก๊อกน้ำ </w:t>
      </w:r>
      <w:r>
        <w:rPr>
          <w:rFonts w:ascii="Angsana New" w:hAnsi="Angsana New" w:hint="cs"/>
          <w:szCs w:val="30"/>
          <w:cs/>
        </w:rPr>
        <w:t xml:space="preserve">โดยบริษัทยังคงดำเนินธุรกิจซื้อขายผลิตภัณฑ์กลุ่มชิ้นส่วนและผลิตภัณฑ์ก๊อกน้ำตามเดิม </w:t>
      </w:r>
      <w:r w:rsidRPr="0008683E">
        <w:rPr>
          <w:rFonts w:ascii="Angsana New" w:hAnsi="Angsana New" w:hint="cs"/>
          <w:szCs w:val="30"/>
          <w:cs/>
        </w:rPr>
        <w:t>และจำหน่ายสินทรัพย์ที่ไม่ได้ใช้ในการดำเนินงาน และ</w:t>
      </w:r>
      <w:r w:rsidRPr="0008683E">
        <w:rPr>
          <w:rFonts w:ascii="Angsana New" w:hAnsi="Angsana New"/>
          <w:szCs w:val="30"/>
        </w:rPr>
        <w:t>/</w:t>
      </w:r>
      <w:r w:rsidRPr="0008683E">
        <w:rPr>
          <w:rFonts w:ascii="Angsana New" w:hAnsi="Angsana New" w:hint="cs"/>
          <w:szCs w:val="30"/>
          <w:cs/>
        </w:rPr>
        <w:t>หรือ สินทรัพย์ที่เกี่ยวข้องกับธุรกิจผลิต</w:t>
      </w:r>
      <w:r>
        <w:rPr>
          <w:rFonts w:ascii="Angsana New" w:hAnsi="Angsana New" w:hint="cs"/>
          <w:szCs w:val="30"/>
          <w:cs/>
        </w:rPr>
        <w:t>ดังกล่าวเพื่อ</w:t>
      </w:r>
      <w:r w:rsidRPr="0008683E">
        <w:rPr>
          <w:rFonts w:ascii="Angsana New" w:hAnsi="Angsana New" w:hint="cs"/>
          <w:szCs w:val="30"/>
          <w:cs/>
        </w:rPr>
        <w:t>เพิ่มสภาพคล่องของบริษัท</w:t>
      </w:r>
      <w:r w:rsidRPr="0008683E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โดยบริษัทดำเนินการประกวดราคา (</w:t>
      </w:r>
      <w:r>
        <w:rPr>
          <w:rFonts w:ascii="Angsana New" w:hAnsi="Angsana New"/>
          <w:szCs w:val="30"/>
        </w:rPr>
        <w:t xml:space="preserve">Bidding) </w:t>
      </w:r>
      <w:r>
        <w:rPr>
          <w:rFonts w:ascii="Angsana New" w:hAnsi="Angsana New" w:hint="cs"/>
          <w:szCs w:val="30"/>
          <w:cs/>
        </w:rPr>
        <w:t xml:space="preserve">ในเดือนมกราคม 2562 และได้สรุปผลผู้ชนะการประกวดราคาเมื่อวันที่ 30 มกราคม 2562 ผู้ชนะการประกวดราคาได้แก่ บริษัท โอเชี่ยน ฟิตติ้ง จำกัด </w:t>
      </w:r>
      <w:r w:rsidR="000827EB">
        <w:rPr>
          <w:rFonts w:ascii="Angsana New" w:hAnsi="Angsana New" w:hint="cs"/>
          <w:szCs w:val="30"/>
          <w:cs/>
        </w:rPr>
        <w:t xml:space="preserve">(เป็นบุคคลที่เกี่ยวโยงกันของบริษัท) </w:t>
      </w:r>
      <w:r>
        <w:rPr>
          <w:rFonts w:ascii="Angsana New" w:hAnsi="Angsana New" w:hint="cs"/>
          <w:szCs w:val="30"/>
          <w:cs/>
        </w:rPr>
        <w:t>ซึ่งยื่นประกวดราคาจำนวนเงิน 78 ล้านบาท ซึ่งมีมูลค่าต่ำกว่ามูลค่าสุทธิทางบัญชีแต่สูงกว่ามูลค่าที่ประเมินโดยผู้ประเมินราคาทรัพย์สิน</w:t>
      </w:r>
    </w:p>
    <w:p w:rsidR="00E9041A" w:rsidRPr="00E9041A" w:rsidRDefault="00E9041A" w:rsidP="003625F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E9041A" w:rsidRDefault="00E90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E717A6" w:rsidRDefault="00E717A6" w:rsidP="003625F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 xml:space="preserve">เมื่อวันที่ 11 กุมภาพันธ์ 2562 บริษัท (ผู้ขาย) ทำสัญญาจะซื้อจะขายกับ บริษัท โอเชี่ยน ฟิตติ้ง จำกัด (ผู้ซื้อ) โดยการซื้อขายจะเสร็จสมบูรณ์ภายใน 15 วันนับแต่วันที่ได้รับมติอนุมัติการจำหน่ายทรัพย์สินที่จะซื้อขายจากที่ประชุมสามัญผู้ถือหุ้นประจำปี 2562 หรือวันที่คู่สัญญาทั้งสองฝ่ายตกลงเป็นลายลักษณ์อักษร แต่ทั้งนี้ต้องไม่เกิน 1 ปีนับแต่วันที่ลงนามในสัญญาฉบับนี้ โดยผู้ซื้อตกลงจ่ายเงินมัดจำ 7.8 ล้านบาท ภายในวันที่ 1 มีนาคม 2562 และจ่ายส่วนที่เหลือจำนวน 70.2 ล้านบาท ณ วันที่การซื้อขายเสร็จสมบูรณ์ </w:t>
      </w:r>
    </w:p>
    <w:p w:rsidR="00E717A6" w:rsidRPr="003625F6" w:rsidRDefault="00E717A6" w:rsidP="003625F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E717A6" w:rsidRDefault="00E717A6" w:rsidP="003625F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ณ วันที่ 31 ธันวาคม 2561 บริษัทจัดประเภท</w:t>
      </w:r>
      <w:r w:rsidRPr="0008683E">
        <w:rPr>
          <w:rFonts w:ascii="Angsana New" w:hAnsi="Angsana New" w:hint="cs"/>
          <w:szCs w:val="30"/>
          <w:cs/>
        </w:rPr>
        <w:t>สินทรัพย์ที่ไม่ได้ใช้ในการดำเนินงาน และสินทรัพย์ที่เกี่ยวข้องกับธุรกิจผลิต</w:t>
      </w:r>
      <w:r>
        <w:rPr>
          <w:rFonts w:ascii="Angsana New" w:hAnsi="Angsana New" w:hint="cs"/>
          <w:szCs w:val="30"/>
          <w:cs/>
        </w:rPr>
        <w:t>ดังกล่าวข้างต้น</w:t>
      </w:r>
      <w:r w:rsidR="003625F6">
        <w:rPr>
          <w:rFonts w:ascii="Angsana New" w:hAnsi="Angsana New" w:hint="cs"/>
          <w:szCs w:val="30"/>
          <w:cs/>
        </w:rPr>
        <w:t xml:space="preserve"> (</w:t>
      </w:r>
      <w:r w:rsidR="0031447D">
        <w:rPr>
          <w:rFonts w:ascii="Angsana New" w:hAnsi="Angsana New" w:hint="cs"/>
          <w:szCs w:val="30"/>
          <w:cs/>
        </w:rPr>
        <w:t>รวมอยู่ใน</w:t>
      </w:r>
      <w:r w:rsidR="003625F6">
        <w:rPr>
          <w:rFonts w:ascii="Angsana New" w:hAnsi="Angsana New" w:hint="cs"/>
          <w:szCs w:val="30"/>
          <w:cs/>
        </w:rPr>
        <w:t xml:space="preserve">ที่ดิน อาคารและอุปกรณ์) </w:t>
      </w:r>
      <w:r>
        <w:rPr>
          <w:rFonts w:ascii="Angsana New" w:hAnsi="Angsana New" w:hint="cs"/>
          <w:szCs w:val="30"/>
          <w:cs/>
        </w:rPr>
        <w:t>เป็น</w:t>
      </w:r>
      <w:r w:rsidR="006C7770" w:rsidRPr="006C7770">
        <w:rPr>
          <w:rFonts w:ascii="Angsana New" w:hAnsi="Angsana New" w:hint="cs"/>
          <w:szCs w:val="30"/>
          <w:cs/>
        </w:rPr>
        <w:t>สินทรัพย์ไม่หมุนเวียนที่ถือไว้เพื่อขาย</w:t>
      </w:r>
      <w:r w:rsidR="003625F6">
        <w:rPr>
          <w:rFonts w:ascii="Angsana New" w:hAnsi="Angsana New" w:hint="cs"/>
          <w:szCs w:val="30"/>
          <w:cs/>
        </w:rPr>
        <w:t>จำนวนเงินรวม</w:t>
      </w:r>
      <w:r w:rsidR="00D80CEC">
        <w:rPr>
          <w:rFonts w:ascii="Angsana New" w:hAnsi="Angsana New" w:hint="cs"/>
          <w:szCs w:val="30"/>
          <w:cs/>
        </w:rPr>
        <w:t>ประมาณ</w:t>
      </w:r>
      <w:r w:rsidR="003625F6">
        <w:rPr>
          <w:rFonts w:ascii="Angsana New" w:hAnsi="Angsana New" w:hint="cs"/>
          <w:szCs w:val="30"/>
          <w:cs/>
        </w:rPr>
        <w:t xml:space="preserve"> 76.8 ล้านบาท (สุทธิจากค่าเผื่อการด้อยค่าของสินทรัพย์ดังกล่าวเป็นจำนวนเงิน</w:t>
      </w:r>
      <w:r w:rsidR="00D80CEC">
        <w:rPr>
          <w:rFonts w:ascii="Angsana New" w:hAnsi="Angsana New" w:hint="cs"/>
          <w:szCs w:val="30"/>
          <w:cs/>
        </w:rPr>
        <w:t>ประมาณ</w:t>
      </w:r>
      <w:r w:rsidR="003625F6">
        <w:rPr>
          <w:rFonts w:ascii="Angsana New" w:hAnsi="Angsana New" w:hint="cs"/>
          <w:szCs w:val="30"/>
          <w:cs/>
        </w:rPr>
        <w:t xml:space="preserve"> 32.1 ล้านบาท) </w:t>
      </w:r>
      <w:r>
        <w:rPr>
          <w:rFonts w:ascii="Angsana New" w:hAnsi="Angsana New" w:hint="cs"/>
          <w:szCs w:val="30"/>
          <w:cs/>
        </w:rPr>
        <w:t>ในงบแสดงฐานะการเงินเนื่องจากมูลค</w:t>
      </w:r>
      <w:r w:rsidR="004B6D62">
        <w:rPr>
          <w:rFonts w:ascii="Angsana New" w:hAnsi="Angsana New" w:hint="cs"/>
          <w:szCs w:val="30"/>
          <w:cs/>
        </w:rPr>
        <w:t>่าตามบัญชีที่จะได้รับคืน</w:t>
      </w:r>
      <w:r w:rsidR="003B39E2">
        <w:rPr>
          <w:rFonts w:ascii="Angsana New" w:hAnsi="Angsana New" w:hint="cs"/>
          <w:szCs w:val="30"/>
          <w:cs/>
        </w:rPr>
        <w:t>ส่วนใหญ่</w:t>
      </w:r>
      <w:r>
        <w:rPr>
          <w:rFonts w:ascii="Angsana New" w:hAnsi="Angsana New" w:hint="cs"/>
          <w:szCs w:val="30"/>
          <w:cs/>
        </w:rPr>
        <w:t>มาจากการขาย</w:t>
      </w:r>
      <w:r w:rsidR="003B39E2">
        <w:rPr>
          <w:rFonts w:ascii="Angsana New" w:hAnsi="Angsana New" w:hint="cs"/>
          <w:szCs w:val="30"/>
          <w:cs/>
        </w:rPr>
        <w:t>สินทรัพย์ดังกล่าว</w:t>
      </w:r>
      <w:r>
        <w:rPr>
          <w:rFonts w:ascii="Angsana New" w:hAnsi="Angsana New" w:hint="cs"/>
          <w:szCs w:val="30"/>
          <w:cs/>
        </w:rPr>
        <w:t xml:space="preserve"> </w:t>
      </w:r>
    </w:p>
    <w:p w:rsidR="00E9041A" w:rsidRPr="00E9041A" w:rsidRDefault="00E9041A" w:rsidP="003625F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E9041A" w:rsidRDefault="00E9041A" w:rsidP="00E9041A">
      <w:pPr>
        <w:tabs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E350D9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E350D9">
        <w:rPr>
          <w:rFonts w:ascii="Angsana New" w:hAnsi="Angsana New" w:hint="cs"/>
          <w:sz w:val="30"/>
          <w:szCs w:val="30"/>
          <w:cs/>
        </w:rPr>
        <w:t>ธันวา</w:t>
      </w:r>
      <w:r w:rsidRPr="00E350D9">
        <w:rPr>
          <w:rFonts w:ascii="Angsana New" w:hAnsi="Angsana New"/>
          <w:sz w:val="30"/>
          <w:szCs w:val="30"/>
          <w:cs/>
        </w:rPr>
        <w:t xml:space="preserve">คม </w:t>
      </w:r>
      <w:r>
        <w:rPr>
          <w:rFonts w:ascii="Angsana New" w:hAnsi="Angsana New"/>
          <w:sz w:val="30"/>
          <w:szCs w:val="30"/>
          <w:cs/>
        </w:rPr>
        <w:t>2561</w:t>
      </w:r>
      <w:r w:rsidRPr="00E350D9">
        <w:rPr>
          <w:rFonts w:ascii="Angsana New" w:hAnsi="Angsana New" w:hint="cs"/>
          <w:sz w:val="30"/>
          <w:szCs w:val="30"/>
          <w:cs/>
        </w:rPr>
        <w:t xml:space="preserve"> และ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E350D9">
        <w:rPr>
          <w:rFonts w:ascii="Angsana New" w:hAnsi="Angsana New"/>
          <w:sz w:val="30"/>
          <w:szCs w:val="30"/>
          <w:cs/>
        </w:rPr>
        <w:t xml:space="preserve"> บริษัทได้จดจำนองที่ดิน</w:t>
      </w:r>
      <w:r w:rsidRPr="00E350D9">
        <w:rPr>
          <w:rFonts w:ascii="Angsana New" w:hAnsi="Angsana New" w:hint="cs"/>
          <w:sz w:val="30"/>
          <w:szCs w:val="30"/>
          <w:cs/>
        </w:rPr>
        <w:t xml:space="preserve">พร้อมสิ่งปลูกสร้างซึ่งมีมูลค่าตามบัญชีประมาณ </w:t>
      </w:r>
      <w:r>
        <w:rPr>
          <w:rFonts w:ascii="Angsana New" w:hAnsi="Angsana New"/>
          <w:sz w:val="30"/>
          <w:szCs w:val="30"/>
        </w:rPr>
        <w:t>80.7</w:t>
      </w:r>
      <w:r w:rsidRPr="00E350D9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</w:rPr>
        <w:t>3.7</w:t>
      </w:r>
      <w:r w:rsidRPr="00E350D9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E350D9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เพื่อค้ำประกันวงเงินสินเชื่อที่บริษัทได้รับจาก</w:t>
      </w:r>
      <w:r w:rsidRPr="00E350D9">
        <w:rPr>
          <w:rFonts w:ascii="Angsana New" w:hAnsi="Angsana New" w:hint="cs"/>
          <w:sz w:val="30"/>
          <w:szCs w:val="30"/>
          <w:cs/>
        </w:rPr>
        <w:t>สถาบันการเงินใน</w:t>
      </w:r>
      <w:r w:rsidRPr="00E350D9">
        <w:rPr>
          <w:rFonts w:ascii="Angsana New" w:hAnsi="Angsana New"/>
          <w:sz w:val="30"/>
          <w:szCs w:val="30"/>
          <w:cs/>
        </w:rPr>
        <w:t>ประเทศแห่ง</w:t>
      </w:r>
      <w:r w:rsidRPr="00E350D9">
        <w:rPr>
          <w:rFonts w:ascii="Angsana New" w:hAnsi="Angsana New" w:hint="cs"/>
          <w:sz w:val="30"/>
          <w:szCs w:val="30"/>
          <w:cs/>
        </w:rPr>
        <w:t>หนึ่ง</w:t>
      </w:r>
      <w:r w:rsidRPr="00E350D9">
        <w:rPr>
          <w:rFonts w:ascii="Angsana New" w:hAnsi="Angsana New"/>
          <w:sz w:val="30"/>
          <w:szCs w:val="30"/>
          <w:cs/>
        </w:rPr>
        <w:t xml:space="preserve"> </w:t>
      </w:r>
      <w:r w:rsidRPr="00E350D9">
        <w:rPr>
          <w:rFonts w:ascii="Angsana New" w:hAnsi="Angsana New" w:hint="cs"/>
          <w:sz w:val="30"/>
          <w:szCs w:val="30"/>
          <w:cs/>
        </w:rPr>
        <w:t>ตามที่กล่าวในหมายเหตุ 1</w:t>
      </w:r>
      <w:r>
        <w:rPr>
          <w:rFonts w:ascii="Angsana New" w:hAnsi="Angsana New"/>
          <w:sz w:val="30"/>
          <w:szCs w:val="30"/>
        </w:rPr>
        <w:t>2</w:t>
      </w:r>
    </w:p>
    <w:p w:rsidR="00E9041A" w:rsidRPr="00E9041A" w:rsidRDefault="00E9041A" w:rsidP="003625F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  <w:cs/>
        </w:rPr>
      </w:pPr>
    </w:p>
    <w:p w:rsidR="00520D5D" w:rsidRDefault="00E9041A" w:rsidP="003B39E2">
      <w:pPr>
        <w:pStyle w:val="NoSpacing"/>
        <w:jc w:val="thaiDistribute"/>
        <w:rPr>
          <w:rFonts w:ascii="Angsana New" w:hAnsi="Angsana New"/>
          <w:sz w:val="16"/>
          <w:szCs w:val="16"/>
        </w:rPr>
      </w:pPr>
      <w:r w:rsidRPr="00337632">
        <w:rPr>
          <w:rFonts w:ascii="Angsana New" w:hAnsi="Angsana New"/>
          <w:b/>
          <w:bCs/>
          <w:szCs w:val="30"/>
        </w:rPr>
        <w:t>10.</w:t>
      </w:r>
      <w:r w:rsidRPr="00337632">
        <w:rPr>
          <w:rFonts w:ascii="Angsana New" w:hAnsi="Angsana New"/>
          <w:b/>
          <w:bCs/>
          <w:szCs w:val="30"/>
        </w:rPr>
        <w:tab/>
      </w:r>
      <w:r>
        <w:rPr>
          <w:rFonts w:ascii="Angsana New" w:hAnsi="Angsana New" w:hint="cs"/>
          <w:b/>
          <w:bCs/>
          <w:szCs w:val="30"/>
          <w:cs/>
        </w:rPr>
        <w:t>ที่ดิน</w:t>
      </w:r>
      <w:r w:rsidRPr="00337632">
        <w:rPr>
          <w:rFonts w:ascii="Angsana New" w:hAnsi="Angsana New" w:hint="cs"/>
          <w:b/>
          <w:bCs/>
          <w:szCs w:val="30"/>
          <w:cs/>
        </w:rPr>
        <w:t>ที่ไม่ได้ใช้ในการดำเนินงาน</w:t>
      </w:r>
    </w:p>
    <w:p w:rsidR="00E9041A" w:rsidRPr="00520D5D" w:rsidRDefault="00E9041A" w:rsidP="003B39E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3B39E2" w:rsidRPr="00DB4833" w:rsidRDefault="003B39E2" w:rsidP="003B39E2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ในระหว่างปี 25</w:t>
      </w:r>
      <w:r>
        <w:rPr>
          <w:rFonts w:ascii="Angsana New" w:hAnsi="Angsana New"/>
          <w:szCs w:val="30"/>
        </w:rPr>
        <w:t>60</w:t>
      </w:r>
      <w:r w:rsidRPr="005E0A33">
        <w:rPr>
          <w:rFonts w:ascii="Angsana New" w:hAnsi="Angsana New" w:hint="cs"/>
          <w:szCs w:val="30"/>
          <w:cs/>
        </w:rPr>
        <w:t xml:space="preserve"> ผู้บริหารของบริษัทได้พิจารณาและทบทวนเกี่ยวกับโครงการลงทุนต่างๆ เพื่อขยายธุรกิจในอนาคตและพบว่าที่ดินบางส่วนซึ่งตั้งอยู่ติดกันกับที่ดินซึ่งเป็นที่ตั้งโรงงานในจังหวัดสิงห์บุรีของบริษัทได้ถูกคาดการณ์ว่าจะไม่มีการใช้งานในอนาคตอันใกล้นี้ ที่ดินดังกล่าวได้ถูกซื้อมาก่อน</w:t>
      </w:r>
      <w:r>
        <w:rPr>
          <w:rFonts w:ascii="Angsana New" w:hAnsi="Angsana New" w:hint="cs"/>
          <w:szCs w:val="30"/>
          <w:cs/>
        </w:rPr>
        <w:t xml:space="preserve">ปี 2560 </w:t>
      </w:r>
      <w:r w:rsidRPr="005E0A33">
        <w:rPr>
          <w:rFonts w:ascii="Angsana New" w:hAnsi="Angsana New" w:hint="cs"/>
          <w:szCs w:val="30"/>
          <w:cs/>
        </w:rPr>
        <w:t xml:space="preserve">ซึ่งมีเนื้อที่ประมาณ </w:t>
      </w:r>
      <w:r>
        <w:rPr>
          <w:rFonts w:ascii="Angsana New" w:hAnsi="Angsana New"/>
          <w:szCs w:val="30"/>
        </w:rPr>
        <w:t>39.8</w:t>
      </w:r>
      <w:r w:rsidRPr="005E0A33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ไร่และมีมูลค่าตามบัญชีประมาณ 24.8</w:t>
      </w:r>
      <w:r w:rsidRPr="005E0A33">
        <w:rPr>
          <w:rFonts w:ascii="Angsana New" w:hAnsi="Angsana New"/>
          <w:szCs w:val="30"/>
        </w:rPr>
        <w:t xml:space="preserve"> </w:t>
      </w:r>
      <w:r w:rsidRPr="005E0A33">
        <w:rPr>
          <w:rFonts w:ascii="Angsana New" w:hAnsi="Angsana New" w:hint="cs"/>
          <w:szCs w:val="30"/>
          <w:cs/>
        </w:rPr>
        <w:t xml:space="preserve">ล้านบาท (คิดเป็นสัดส่วนประมาณร้อยละ </w:t>
      </w:r>
      <w:r>
        <w:rPr>
          <w:rFonts w:ascii="Angsana New" w:hAnsi="Angsana New" w:hint="cs"/>
          <w:szCs w:val="30"/>
          <w:cs/>
        </w:rPr>
        <w:t>6.7</w:t>
      </w:r>
      <w:r w:rsidRPr="005E0A33">
        <w:rPr>
          <w:rFonts w:ascii="Angsana New" w:hAnsi="Angsana New" w:hint="cs"/>
          <w:szCs w:val="30"/>
          <w:cs/>
        </w:rPr>
        <w:t xml:space="preserve"> ของสินทรัพย์รวมขอ</w:t>
      </w:r>
      <w:r>
        <w:rPr>
          <w:rFonts w:ascii="Angsana New" w:hAnsi="Angsana New" w:hint="cs"/>
          <w:szCs w:val="30"/>
          <w:cs/>
        </w:rPr>
        <w:t>งบริษัท ณ วันที่ 31 ธันวาคม 25</w:t>
      </w:r>
      <w:r>
        <w:rPr>
          <w:rFonts w:ascii="Angsana New" w:hAnsi="Angsana New"/>
          <w:szCs w:val="30"/>
        </w:rPr>
        <w:t>60</w:t>
      </w:r>
      <w:r w:rsidRPr="005E0A33">
        <w:rPr>
          <w:rFonts w:ascii="Angsana New" w:hAnsi="Angsana New" w:hint="cs"/>
          <w:szCs w:val="30"/>
          <w:cs/>
        </w:rPr>
        <w:t xml:space="preserve">) </w:t>
      </w:r>
      <w:r>
        <w:rPr>
          <w:rFonts w:ascii="Angsana New" w:hAnsi="Angsana New" w:hint="cs"/>
          <w:szCs w:val="30"/>
          <w:cs/>
        </w:rPr>
        <w:t>บริษัท</w:t>
      </w:r>
      <w:r w:rsidRPr="00337632">
        <w:rPr>
          <w:rFonts w:ascii="Angsana New" w:hAnsi="Angsana New" w:hint="cs"/>
          <w:szCs w:val="30"/>
          <w:cs/>
        </w:rPr>
        <w:t>แสดงรายการ</w:t>
      </w:r>
      <w:r>
        <w:rPr>
          <w:rFonts w:ascii="Angsana New" w:hAnsi="Angsana New" w:hint="cs"/>
          <w:szCs w:val="30"/>
          <w:cs/>
        </w:rPr>
        <w:t>ที่ดินดังกล่าวข้างต้น</w:t>
      </w:r>
      <w:r w:rsidRPr="00337632">
        <w:rPr>
          <w:rFonts w:ascii="Angsana New" w:hAnsi="Angsana New" w:hint="cs"/>
          <w:szCs w:val="30"/>
          <w:cs/>
        </w:rPr>
        <w:t xml:space="preserve">เป็น </w:t>
      </w:r>
      <w:r w:rsidRPr="00337632">
        <w:rPr>
          <w:rFonts w:ascii="Angsana New" w:hAnsi="Angsana New"/>
          <w:szCs w:val="30"/>
        </w:rPr>
        <w:t>“</w:t>
      </w:r>
      <w:r w:rsidRPr="00337632">
        <w:rPr>
          <w:rFonts w:ascii="Angsana New" w:hAnsi="Angsana New" w:hint="cs"/>
          <w:szCs w:val="30"/>
          <w:cs/>
        </w:rPr>
        <w:t>ที่ดินที่ไม่ได้ใช้ในการดำเนินงาน</w:t>
      </w:r>
      <w:r w:rsidRPr="00337632">
        <w:rPr>
          <w:rFonts w:ascii="Angsana New" w:hAnsi="Angsana New"/>
          <w:szCs w:val="30"/>
        </w:rPr>
        <w:t>”</w:t>
      </w:r>
      <w:r w:rsidRPr="00337632">
        <w:rPr>
          <w:rFonts w:ascii="Angsana New" w:hAnsi="Angsana New" w:hint="cs"/>
          <w:szCs w:val="30"/>
          <w:cs/>
        </w:rPr>
        <w:t xml:space="preserve"> ซึ่งแสดงเป็นรายการแยกต่างหากในงบแสดงฐานะการเงิน</w:t>
      </w:r>
      <w:r w:rsidR="00520D5D">
        <w:rPr>
          <w:rFonts w:ascii="Angsana New" w:hAnsi="Angsana New" w:hint="cs"/>
          <w:szCs w:val="30"/>
          <w:cs/>
        </w:rPr>
        <w:t xml:space="preserve"> ณ วันที่ 31 ธันวาคม 2560</w:t>
      </w:r>
      <w:r w:rsidRPr="00B105E9">
        <w:rPr>
          <w:rFonts w:ascii="Angsana New" w:hAnsi="Angsana New" w:hint="cs"/>
          <w:szCs w:val="30"/>
          <w:cs/>
        </w:rPr>
        <w:t xml:space="preserve"> </w:t>
      </w:r>
      <w:r w:rsidRPr="00DB4833">
        <w:rPr>
          <w:rFonts w:ascii="Angsana New" w:hAnsi="Angsana New" w:hint="cs"/>
          <w:szCs w:val="30"/>
          <w:cs/>
        </w:rPr>
        <w:t>ราคาประเมินโดยผู้ประเมินราคาอิสระซึ่งได้แก่ บริษัท สยามแอพเพรซัล แอนด์ เซอ</w:t>
      </w:r>
      <w:r>
        <w:rPr>
          <w:rFonts w:ascii="Angsana New" w:hAnsi="Angsana New" w:hint="cs"/>
          <w:szCs w:val="30"/>
          <w:cs/>
        </w:rPr>
        <w:t xml:space="preserve">ร์วิส จำกัด มีจำนวนเงินประมาณ 33.1 ล้านบาท </w:t>
      </w:r>
      <w:r w:rsidRPr="00DB4833">
        <w:rPr>
          <w:rFonts w:ascii="Angsana New" w:hAnsi="Angsana New" w:hint="cs"/>
          <w:szCs w:val="30"/>
          <w:cs/>
        </w:rPr>
        <w:t>ถ</w:t>
      </w:r>
      <w:r>
        <w:rPr>
          <w:rFonts w:ascii="Angsana New" w:hAnsi="Angsana New" w:hint="cs"/>
          <w:szCs w:val="30"/>
          <w:cs/>
        </w:rPr>
        <w:t>ือตามรายงานการประเมินลงวันที่ 28</w:t>
      </w:r>
      <w:r w:rsidRPr="00DB4833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พฤศจิกายน </w:t>
      </w:r>
      <w:r w:rsidRPr="00DB4833">
        <w:rPr>
          <w:rFonts w:ascii="Angsana New" w:hAnsi="Angsana New" w:hint="cs"/>
          <w:szCs w:val="30"/>
          <w:cs/>
        </w:rPr>
        <w:t>2560 โดยใช้วิธี</w:t>
      </w:r>
      <w:r>
        <w:rPr>
          <w:rFonts w:ascii="Angsana New" w:hAnsi="Angsana New" w:hint="cs"/>
          <w:szCs w:val="30"/>
          <w:cs/>
        </w:rPr>
        <w:t>เปรียบเทียบกับข้อมูลราคาตลาด</w:t>
      </w:r>
      <w:r w:rsidRPr="00DB4833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</w:rPr>
        <w:t>(</w:t>
      </w:r>
      <w:r w:rsidRPr="00DB4833">
        <w:rPr>
          <w:rFonts w:ascii="Angsana New" w:hAnsi="Angsana New"/>
          <w:szCs w:val="30"/>
        </w:rPr>
        <w:t>Market Approach</w:t>
      </w:r>
      <w:r>
        <w:rPr>
          <w:rFonts w:ascii="Angsana New" w:hAnsi="Angsana New"/>
          <w:szCs w:val="30"/>
        </w:rPr>
        <w:t>)</w:t>
      </w:r>
      <w:r w:rsidRPr="00DB4833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ในการประเมิน</w:t>
      </w:r>
    </w:p>
    <w:p w:rsidR="00327405" w:rsidRDefault="00327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9041A" w:rsidRDefault="00E90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74062" w:rsidRDefault="0054056A" w:rsidP="00D74062">
      <w:pPr>
        <w:tabs>
          <w:tab w:val="clear" w:pos="227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D74062" w:rsidRPr="00876C81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D74062" w:rsidRPr="00876C81">
        <w:rPr>
          <w:rFonts w:ascii="Angsana New" w:hAnsi="Angsana New" w:hint="cs"/>
          <w:b/>
          <w:bCs/>
          <w:sz w:val="30"/>
          <w:szCs w:val="30"/>
          <w:cs/>
        </w:rPr>
        <w:tab/>
        <w:t>ภาษีเงินได้</w:t>
      </w:r>
    </w:p>
    <w:p w:rsidR="00F31D4B" w:rsidRDefault="00F31D4B" w:rsidP="00D74062">
      <w:pPr>
        <w:tabs>
          <w:tab w:val="clear" w:pos="227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F3053" w:rsidRDefault="001F3053" w:rsidP="001F3053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</w:rPr>
      </w:pPr>
      <w:r w:rsidRPr="002C501E">
        <w:rPr>
          <w:rFonts w:ascii="Angsana New" w:hAnsi="Angsana New" w:hint="cs"/>
          <w:b/>
          <w:sz w:val="30"/>
          <w:szCs w:val="30"/>
          <w:cs/>
        </w:rPr>
        <w:t>ภาษีเงินได้ที่บันทึกเป็น</w:t>
      </w:r>
      <w:r>
        <w:rPr>
          <w:rFonts w:ascii="Angsana New" w:hAnsi="Angsana New" w:hint="cs"/>
          <w:b/>
          <w:sz w:val="30"/>
          <w:szCs w:val="30"/>
          <w:cs/>
        </w:rPr>
        <w:t xml:space="preserve"> (รายได้) </w:t>
      </w:r>
      <w:r w:rsidRPr="002C501E">
        <w:rPr>
          <w:rFonts w:ascii="Angsana New" w:hAnsi="Angsana New" w:hint="cs"/>
          <w:b/>
          <w:sz w:val="30"/>
          <w:szCs w:val="30"/>
          <w:cs/>
        </w:rPr>
        <w:t xml:space="preserve">ค่าใช้จ่ายสำหรับปีสิ้นสุดวันที่ </w:t>
      </w:r>
      <w:r w:rsidRPr="00966CBE">
        <w:rPr>
          <w:rFonts w:ascii="Angsana New" w:hAnsi="Angsana New"/>
          <w:bCs/>
          <w:sz w:val="30"/>
          <w:szCs w:val="30"/>
        </w:rPr>
        <w:t>31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Pr="00966CBE">
        <w:rPr>
          <w:rFonts w:ascii="Angsana New" w:hAnsi="Angsana New"/>
          <w:bCs/>
          <w:sz w:val="30"/>
          <w:szCs w:val="30"/>
        </w:rPr>
        <w:t>25</w:t>
      </w:r>
      <w:r>
        <w:rPr>
          <w:rFonts w:ascii="Angsana New" w:hAnsi="Angsana New"/>
          <w:bCs/>
          <w:sz w:val="30"/>
          <w:szCs w:val="30"/>
        </w:rPr>
        <w:t>61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>
        <w:rPr>
          <w:rFonts w:ascii="Angsana New" w:hAnsi="Angsana New"/>
          <w:bCs/>
          <w:sz w:val="30"/>
          <w:szCs w:val="30"/>
        </w:rPr>
        <w:t>2560</w:t>
      </w:r>
      <w:r w:rsidRPr="00966CB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C501E">
        <w:rPr>
          <w:rFonts w:ascii="Angsana New" w:hAnsi="Angsana New" w:hint="cs"/>
          <w:b/>
          <w:sz w:val="30"/>
          <w:szCs w:val="30"/>
          <w:cs/>
        </w:rPr>
        <w:t>ประกอบด้วยรายการดังต่อไปนี้</w:t>
      </w:r>
    </w:p>
    <w:p w:rsidR="001F3053" w:rsidRDefault="001F3053" w:rsidP="001F3053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1F3053" w:rsidRPr="00374FD7" w:rsidTr="001F3053">
        <w:tc>
          <w:tcPr>
            <w:tcW w:w="5778" w:type="dxa"/>
          </w:tcPr>
          <w:p w:rsidR="001F3053" w:rsidRPr="005F061A" w:rsidRDefault="001F3053" w:rsidP="001F30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1F3053" w:rsidRPr="00374FD7" w:rsidRDefault="001F3053" w:rsidP="001F3053">
            <w:pPr>
              <w:pStyle w:val="BodyText3"/>
              <w:jc w:val="center"/>
              <w:rPr>
                <w:sz w:val="30"/>
                <w:szCs w:val="30"/>
                <w:cs/>
              </w:rPr>
            </w:pPr>
            <w:r w:rsidRPr="00374FD7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1F3053" w:rsidRPr="00EA0007" w:rsidTr="001F3053">
        <w:tc>
          <w:tcPr>
            <w:tcW w:w="5778" w:type="dxa"/>
          </w:tcPr>
          <w:p w:rsidR="001F3053" w:rsidRPr="00EA0007" w:rsidRDefault="001F3053" w:rsidP="001F30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F3053" w:rsidRPr="00EA0007" w:rsidRDefault="001F3053" w:rsidP="001F30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F3053" w:rsidRPr="00EA0007" w:rsidRDefault="001F3053" w:rsidP="001F30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F3053" w:rsidRPr="00EA0007" w:rsidRDefault="001F3053" w:rsidP="001F30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F3053" w:rsidRPr="00427A89" w:rsidTr="001F3053">
        <w:tc>
          <w:tcPr>
            <w:tcW w:w="5778" w:type="dxa"/>
          </w:tcPr>
          <w:p w:rsidR="001F3053" w:rsidRPr="00374FD7" w:rsidRDefault="001F3053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ภาษีเงินได้ของงวดปัจจุบันที่คำนวณจากขาดทุนทางบัญชี</w:t>
            </w:r>
          </w:p>
        </w:tc>
        <w:tc>
          <w:tcPr>
            <w:tcW w:w="1701" w:type="dxa"/>
            <w:vAlign w:val="center"/>
          </w:tcPr>
          <w:p w:rsidR="001F3053" w:rsidRPr="00DC5A23" w:rsidRDefault="001F3053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F3053" w:rsidRPr="00EA0007" w:rsidRDefault="001F3053" w:rsidP="001F3053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:rsidR="001F3053" w:rsidRPr="00314B1C" w:rsidRDefault="001F3053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3053" w:rsidRPr="00427A89" w:rsidTr="001F3053">
        <w:tc>
          <w:tcPr>
            <w:tcW w:w="5778" w:type="dxa"/>
          </w:tcPr>
          <w:p w:rsidR="001F3053" w:rsidRDefault="001F3053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และภาษีตามอัตราภาษีที่ประกาศใช้ </w:t>
            </w:r>
          </w:p>
        </w:tc>
        <w:tc>
          <w:tcPr>
            <w:tcW w:w="1701" w:type="dxa"/>
            <w:shd w:val="clear" w:color="auto" w:fill="auto"/>
          </w:tcPr>
          <w:p w:rsidR="001F3053" w:rsidRPr="00BC1C0C" w:rsidRDefault="001F3053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C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1F3053" w:rsidRPr="00020ECC" w:rsidRDefault="001F3053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1F3053" w:rsidRPr="00285A50" w:rsidRDefault="001F3053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5A5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327405" w:rsidRPr="00427A89" w:rsidTr="00DF5E57">
        <w:tc>
          <w:tcPr>
            <w:tcW w:w="5778" w:type="dxa"/>
          </w:tcPr>
          <w:p w:rsidR="00327405" w:rsidRPr="00374FD7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สินทรัพย์ภาษีเงินได้รอการตัดบัญชีลดลง (เพิ่มขึ้น)</w:t>
            </w:r>
          </w:p>
        </w:tc>
        <w:tc>
          <w:tcPr>
            <w:tcW w:w="1701" w:type="dxa"/>
            <w:shd w:val="clear" w:color="auto" w:fill="auto"/>
          </w:tcPr>
          <w:p w:rsidR="00327405" w:rsidRPr="00BC1C0C" w:rsidRDefault="00327405" w:rsidP="00C10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C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327405" w:rsidRPr="00912017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:rsidR="00327405" w:rsidRPr="00314B1C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4B1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14B1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889</w:t>
            </w:r>
            <w:r w:rsidRPr="00314B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7405" w:rsidRPr="00427A89" w:rsidTr="00327405">
        <w:tc>
          <w:tcPr>
            <w:tcW w:w="5778" w:type="dxa"/>
          </w:tcPr>
          <w:p w:rsidR="00327405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:rsidR="00327405" w:rsidRPr="00F80420" w:rsidRDefault="00327405" w:rsidP="00C1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0420">
              <w:rPr>
                <w:rFonts w:ascii="Angsana New" w:hAnsi="Angsana New"/>
                <w:bCs/>
                <w:sz w:val="30"/>
                <w:szCs w:val="30"/>
              </w:rPr>
              <w:t>7,933</w:t>
            </w:r>
          </w:p>
        </w:tc>
        <w:tc>
          <w:tcPr>
            <w:tcW w:w="283" w:type="dxa"/>
          </w:tcPr>
          <w:p w:rsidR="00327405" w:rsidRPr="00912017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327405" w:rsidRPr="00285A50" w:rsidRDefault="00327405" w:rsidP="00C10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5A5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327405" w:rsidRPr="00427A89" w:rsidTr="00DF5E57">
        <w:tc>
          <w:tcPr>
            <w:tcW w:w="5778" w:type="dxa"/>
          </w:tcPr>
          <w:p w:rsidR="00327405" w:rsidRPr="00374FD7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ภาษีเงินได้ส่วนที่เป็นของรายการกำไรขาดทุนเบ็ดเสร็จอื่น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27405" w:rsidRPr="00BC1C0C" w:rsidRDefault="00327405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C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327405" w:rsidRPr="00912017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327405" w:rsidRPr="00314B1C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4B1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275</w:t>
            </w:r>
            <w:r w:rsidRPr="00314B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7405" w:rsidRPr="00427A89" w:rsidTr="00DF5E57">
        <w:tc>
          <w:tcPr>
            <w:tcW w:w="5778" w:type="dxa"/>
          </w:tcPr>
          <w:p w:rsidR="00327405" w:rsidRPr="00374FD7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327405" w:rsidRPr="00F80420" w:rsidRDefault="00327405" w:rsidP="008D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0420">
              <w:rPr>
                <w:rFonts w:ascii="Angsana New" w:hAnsi="Angsana New"/>
                <w:bCs/>
                <w:sz w:val="30"/>
                <w:szCs w:val="30"/>
              </w:rPr>
              <w:t>7,933</w:t>
            </w:r>
          </w:p>
        </w:tc>
        <w:tc>
          <w:tcPr>
            <w:tcW w:w="283" w:type="dxa"/>
          </w:tcPr>
          <w:p w:rsidR="00327405" w:rsidRPr="00912017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double" w:sz="4" w:space="0" w:color="auto"/>
            </w:tcBorders>
            <w:vAlign w:val="center"/>
          </w:tcPr>
          <w:p w:rsidR="00327405" w:rsidRPr="00314B1C" w:rsidRDefault="00327405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4B1C">
              <w:rPr>
                <w:rFonts w:ascii="Angsana New" w:hAnsi="Angsana New"/>
                <w:sz w:val="30"/>
                <w:szCs w:val="30"/>
              </w:rPr>
              <w:t>(7,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164</w:t>
            </w:r>
            <w:r w:rsidRPr="00314B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327405" w:rsidRDefault="00327405" w:rsidP="00465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5539" w:rsidRPr="008D6154" w:rsidRDefault="00465539" w:rsidP="00465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D6154">
        <w:rPr>
          <w:rFonts w:ascii="Angsana New" w:hAnsi="Angsana New"/>
          <w:sz w:val="30"/>
          <w:szCs w:val="30"/>
        </w:rPr>
        <w:t xml:space="preserve">31 </w:t>
      </w:r>
      <w:r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D615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บริษัทมีขาดทุนทางภาษี</w:t>
      </w:r>
      <w:r>
        <w:rPr>
          <w:rFonts w:ascii="Angsana New" w:hAnsi="Angsana New" w:hint="cs"/>
          <w:sz w:val="30"/>
          <w:szCs w:val="30"/>
          <w:cs/>
        </w:rPr>
        <w:t>ที่ยังไม่ได้ใช้</w:t>
      </w:r>
      <w:r w:rsidRPr="008D6154">
        <w:rPr>
          <w:rFonts w:ascii="Angsana New" w:hAnsi="Angsana New"/>
          <w:sz w:val="30"/>
          <w:szCs w:val="30"/>
          <w:cs/>
        </w:rPr>
        <w:t>เป็นจำนวนเงิน</w:t>
      </w:r>
      <w:r w:rsidRPr="00D3028A">
        <w:rPr>
          <w:rFonts w:ascii="Angsana New" w:hAnsi="Angsana New"/>
          <w:sz w:val="30"/>
          <w:szCs w:val="30"/>
          <w:cs/>
        </w:rPr>
        <w:t>รวมประมาณ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="000C4DF8">
        <w:rPr>
          <w:rFonts w:ascii="Angsana New" w:hAnsi="Angsana New"/>
          <w:sz w:val="30"/>
          <w:szCs w:val="30"/>
        </w:rPr>
        <w:t>100.7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8D6154">
        <w:rPr>
          <w:rFonts w:ascii="Angsana New" w:hAnsi="Angsana New"/>
          <w:sz w:val="30"/>
          <w:szCs w:val="30"/>
          <w:cs/>
        </w:rPr>
        <w:t xml:space="preserve">าท </w:t>
      </w:r>
      <w:r>
        <w:rPr>
          <w:rFonts w:ascii="Angsana New" w:hAnsi="Angsana New" w:hint="cs"/>
          <w:sz w:val="30"/>
          <w:szCs w:val="30"/>
          <w:cs/>
        </w:rPr>
        <w:t xml:space="preserve">(ประกอบด้วย </w:t>
      </w:r>
      <w:r w:rsidR="000C4DF8">
        <w:rPr>
          <w:rFonts w:ascii="Angsana New" w:hAnsi="Angsana New"/>
          <w:sz w:val="30"/>
          <w:szCs w:val="30"/>
        </w:rPr>
        <w:t>65.2</w:t>
      </w:r>
      <w:r w:rsidR="000C4DF8">
        <w:rPr>
          <w:rFonts w:ascii="Angsana New" w:hAnsi="Angsana New" w:hint="cs"/>
          <w:sz w:val="30"/>
          <w:szCs w:val="30"/>
          <w:cs/>
        </w:rPr>
        <w:t xml:space="preserve"> ล้านบาทในปี 256</w:t>
      </w:r>
      <w:r w:rsidR="000C4DF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3390F">
        <w:rPr>
          <w:rFonts w:ascii="Angsana New" w:hAnsi="Angsana New"/>
          <w:sz w:val="30"/>
          <w:szCs w:val="30"/>
        </w:rPr>
        <w:t>35.5</w:t>
      </w:r>
      <w:r w:rsidR="000C4DF8">
        <w:rPr>
          <w:rFonts w:ascii="Angsana New" w:hAnsi="Angsana New" w:hint="cs"/>
          <w:sz w:val="30"/>
          <w:szCs w:val="30"/>
          <w:cs/>
        </w:rPr>
        <w:t xml:space="preserve"> ล้านบาทในปี 256</w:t>
      </w:r>
      <w:r w:rsidR="000C4DF8">
        <w:rPr>
          <w:rFonts w:ascii="Angsana New" w:hAnsi="Angsana New"/>
          <w:sz w:val="30"/>
          <w:szCs w:val="30"/>
        </w:rPr>
        <w:t>0</w:t>
      </w:r>
      <w:r w:rsidR="00723286">
        <w:rPr>
          <w:rFonts w:ascii="Angsana New" w:hAnsi="Angsana New" w:hint="cs"/>
          <w:sz w:val="30"/>
          <w:szCs w:val="30"/>
          <w:cs/>
        </w:rPr>
        <w:t>) โดยขาดทุนทางภาษีที่ยังไม่ได้ใช้</w:t>
      </w:r>
      <w:r w:rsidR="00360515">
        <w:rPr>
          <w:rFonts w:ascii="Angsana New" w:hAnsi="Angsana New" w:hint="cs"/>
          <w:sz w:val="30"/>
          <w:szCs w:val="30"/>
          <w:cs/>
        </w:rPr>
        <w:t>แต่ละปี</w:t>
      </w:r>
      <w:r w:rsidR="00723286">
        <w:rPr>
          <w:rFonts w:ascii="Angsana New" w:hAnsi="Angsana New" w:hint="cs"/>
          <w:sz w:val="30"/>
          <w:szCs w:val="30"/>
          <w:cs/>
        </w:rPr>
        <w:t>สามารถนำไปถือเป็นรายจ่ายในการคำนวณภาษีเงินได้นิติบุคคลได้</w:t>
      </w:r>
      <w:r w:rsidR="00B7018F" w:rsidRPr="00B7018F">
        <w:rPr>
          <w:rFonts w:ascii="Times New Roman" w:hAnsi="Times New Roman"/>
          <w:color w:val="000000"/>
          <w:sz w:val="30"/>
          <w:szCs w:val="30"/>
          <w:cs/>
        </w:rPr>
        <w:t>ไม่เกินห้ารอบระยะเวลาบัญชี</w:t>
      </w:r>
    </w:p>
    <w:p w:rsidR="001F3053" w:rsidRPr="006E7845" w:rsidRDefault="001F3053" w:rsidP="001F3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1F3053" w:rsidRPr="008D6154" w:rsidRDefault="001F3053" w:rsidP="001F3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สินทรัพย์ภาษีเงินได้รอการตัดบัญชีที่แสดงในงบแสดงฐานะการเงิน ณ วันที่</w:t>
      </w:r>
      <w:r w:rsidRPr="008D6154">
        <w:rPr>
          <w:rFonts w:ascii="Angsana New" w:hAnsi="Angsana New"/>
          <w:sz w:val="30"/>
          <w:szCs w:val="30"/>
        </w:rPr>
        <w:t xml:space="preserve"> 31 </w:t>
      </w:r>
      <w:r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2560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1F3053" w:rsidRPr="006E7845" w:rsidRDefault="001F3053" w:rsidP="001F3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1F3053" w:rsidRPr="00374FD7" w:rsidTr="001F3053">
        <w:tc>
          <w:tcPr>
            <w:tcW w:w="5778" w:type="dxa"/>
          </w:tcPr>
          <w:p w:rsidR="001F3053" w:rsidRPr="005F061A" w:rsidRDefault="001F3053" w:rsidP="001F30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1F3053" w:rsidRPr="00374FD7" w:rsidRDefault="001F3053" w:rsidP="001F3053">
            <w:pPr>
              <w:pStyle w:val="BodyText3"/>
              <w:jc w:val="center"/>
              <w:rPr>
                <w:sz w:val="30"/>
                <w:szCs w:val="30"/>
                <w:cs/>
              </w:rPr>
            </w:pPr>
            <w:r w:rsidRPr="00374FD7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1F3053" w:rsidRPr="00EA0007" w:rsidTr="001F3053">
        <w:tc>
          <w:tcPr>
            <w:tcW w:w="5778" w:type="dxa"/>
          </w:tcPr>
          <w:p w:rsidR="001F3053" w:rsidRPr="00EA0007" w:rsidRDefault="001F3053" w:rsidP="001F30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F3053" w:rsidRPr="00EA0007" w:rsidRDefault="001F3053" w:rsidP="001F30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F3053" w:rsidRPr="00EA0007" w:rsidRDefault="001F3053" w:rsidP="001F30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F3053" w:rsidRPr="00EA0007" w:rsidRDefault="001F3053" w:rsidP="001F30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F3053" w:rsidRPr="00CA1EBE" w:rsidTr="001F3053">
        <w:tc>
          <w:tcPr>
            <w:tcW w:w="5778" w:type="dxa"/>
          </w:tcPr>
          <w:p w:rsidR="001F3053" w:rsidRPr="008D6154" w:rsidRDefault="001F3053" w:rsidP="001F305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ผลกระทบของรายการซึ่งยังไม่สามารถถือเป็น</w:t>
            </w:r>
          </w:p>
        </w:tc>
        <w:tc>
          <w:tcPr>
            <w:tcW w:w="1701" w:type="dxa"/>
          </w:tcPr>
          <w:p w:rsidR="001F3053" w:rsidRPr="00CA1EBE" w:rsidRDefault="001F3053" w:rsidP="001F3053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1F3053" w:rsidRPr="00EA0007" w:rsidRDefault="001F3053" w:rsidP="001F3053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1F3053" w:rsidRPr="00AF7EBF" w:rsidRDefault="001F3053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3053" w:rsidRPr="00285A50" w:rsidTr="001F3053">
        <w:tc>
          <w:tcPr>
            <w:tcW w:w="5778" w:type="dxa"/>
          </w:tcPr>
          <w:p w:rsidR="001F3053" w:rsidRPr="008D6154" w:rsidRDefault="001F3053" w:rsidP="001F305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ค่าใช้จ่ายทางภาษีหรือรายได้ทางบัญชี </w:t>
            </w:r>
          </w:p>
        </w:tc>
        <w:tc>
          <w:tcPr>
            <w:tcW w:w="1701" w:type="dxa"/>
            <w:shd w:val="clear" w:color="auto" w:fill="auto"/>
          </w:tcPr>
          <w:p w:rsidR="001F3053" w:rsidRPr="00BC1C0C" w:rsidRDefault="001F3053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F3053" w:rsidRPr="00020ECC" w:rsidRDefault="001F3053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:rsidR="001F3053" w:rsidRPr="006A0817" w:rsidRDefault="001F3053" w:rsidP="001F3053">
            <w:pPr>
              <w:pStyle w:val="a1"/>
              <w:tabs>
                <w:tab w:val="decimal" w:pos="770"/>
              </w:tabs>
              <w:spacing w:line="320" w:lineRule="exact"/>
              <w:ind w:right="-108"/>
              <w:jc w:val="left"/>
              <w:rPr>
                <w:rFonts w:ascii="Angsana New" w:hAnsi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1A4D8E" w:rsidRPr="00285A50" w:rsidTr="001F3053">
        <w:tc>
          <w:tcPr>
            <w:tcW w:w="5778" w:type="dxa"/>
          </w:tcPr>
          <w:p w:rsidR="001A4D8E" w:rsidRDefault="001A4D8E" w:rsidP="0046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 ขาดทุนทางภาษีที่ยังไม่ได้ใช้</w:t>
            </w:r>
          </w:p>
        </w:tc>
        <w:tc>
          <w:tcPr>
            <w:tcW w:w="1701" w:type="dxa"/>
            <w:shd w:val="clear" w:color="auto" w:fill="auto"/>
          </w:tcPr>
          <w:p w:rsidR="001A4D8E" w:rsidRPr="00B3217C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217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1A4D8E" w:rsidRPr="00020ECC" w:rsidRDefault="001A4D8E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1A4D8E" w:rsidRPr="001F3053" w:rsidRDefault="001A4D8E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F3053">
              <w:rPr>
                <w:rFonts w:ascii="Angsana New" w:hAnsi="Angsana New" w:hint="cs"/>
                <w:b/>
                <w:sz w:val="30"/>
                <w:szCs w:val="30"/>
                <w:cs/>
              </w:rPr>
              <w:t>7,1</w:t>
            </w:r>
            <w:r w:rsidRPr="001F3053">
              <w:rPr>
                <w:rFonts w:ascii="Angsana New" w:hAnsi="Angsana New"/>
                <w:bCs/>
                <w:sz w:val="30"/>
                <w:szCs w:val="30"/>
              </w:rPr>
              <w:t>05</w:t>
            </w:r>
          </w:p>
        </w:tc>
      </w:tr>
      <w:tr w:rsidR="001A4D8E" w:rsidRPr="00285A50" w:rsidTr="001F3053">
        <w:tc>
          <w:tcPr>
            <w:tcW w:w="5778" w:type="dxa"/>
          </w:tcPr>
          <w:p w:rsidR="001A4D8E" w:rsidRPr="003D50F9" w:rsidRDefault="001A4D8E" w:rsidP="0043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- </w:t>
            </w:r>
            <w:r w:rsidR="0043261D"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shd w:val="clear" w:color="auto" w:fill="auto"/>
          </w:tcPr>
          <w:p w:rsidR="001A4D8E" w:rsidRPr="00B3217C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217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1A4D8E" w:rsidRPr="00020ECC" w:rsidRDefault="001A4D8E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1A4D8E" w:rsidRPr="0043261D" w:rsidRDefault="0043261D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828</w:t>
            </w:r>
          </w:p>
        </w:tc>
      </w:tr>
      <w:tr w:rsidR="001A4D8E" w:rsidRPr="00285A50" w:rsidTr="001F3053">
        <w:tc>
          <w:tcPr>
            <w:tcW w:w="5778" w:type="dxa"/>
          </w:tcPr>
          <w:p w:rsidR="001A4D8E" w:rsidRPr="003D50F9" w:rsidRDefault="001A4D8E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D50F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D8E" w:rsidRPr="00B3217C" w:rsidRDefault="001A4D8E" w:rsidP="00DF5E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217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1A4D8E" w:rsidRPr="00020ECC" w:rsidRDefault="001A4D8E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1A4D8E" w:rsidRPr="00F80420" w:rsidRDefault="001A4D8E" w:rsidP="00F8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0420">
              <w:rPr>
                <w:rFonts w:ascii="Angsana New" w:hAnsi="Angsana New"/>
                <w:bCs/>
                <w:sz w:val="30"/>
                <w:szCs w:val="30"/>
              </w:rPr>
              <w:t>7,933</w:t>
            </w:r>
          </w:p>
        </w:tc>
      </w:tr>
    </w:tbl>
    <w:p w:rsidR="003625F6" w:rsidRDefault="003625F6" w:rsidP="0087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7405" w:rsidRDefault="00327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74A17" w:rsidRPr="00E83343" w:rsidRDefault="00F93115" w:rsidP="0087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8334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4056A">
        <w:rPr>
          <w:rFonts w:ascii="Angsana New" w:hAnsi="Angsana New"/>
          <w:b/>
          <w:bCs/>
          <w:sz w:val="30"/>
          <w:szCs w:val="30"/>
        </w:rPr>
        <w:t>2</w:t>
      </w:r>
      <w:r w:rsidR="00874A17" w:rsidRPr="00E83343">
        <w:rPr>
          <w:rFonts w:ascii="Angsana New" w:hAnsi="Angsana New"/>
          <w:b/>
          <w:bCs/>
          <w:sz w:val="30"/>
          <w:szCs w:val="30"/>
        </w:rPr>
        <w:t>.</w:t>
      </w:r>
      <w:r w:rsidR="00874A17" w:rsidRPr="00E83343">
        <w:rPr>
          <w:rFonts w:ascii="Angsana New" w:hAnsi="Angsana New"/>
          <w:b/>
          <w:bCs/>
          <w:sz w:val="30"/>
          <w:szCs w:val="30"/>
        </w:rPr>
        <w:tab/>
      </w:r>
      <w:r w:rsidR="001D5DC6" w:rsidRPr="00E83343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  <w:r w:rsidR="00874A17" w:rsidRPr="00E83343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="001D5DC6" w:rsidRPr="00E83343">
        <w:rPr>
          <w:rFonts w:ascii="Angsana New" w:hAnsi="Angsana New" w:hint="cs"/>
          <w:b/>
          <w:bCs/>
          <w:sz w:val="30"/>
          <w:szCs w:val="30"/>
          <w:cs/>
        </w:rPr>
        <w:t>ับ</w:t>
      </w:r>
      <w:r w:rsidR="00874A17" w:rsidRPr="00E83343">
        <w:rPr>
          <w:rFonts w:ascii="Angsana New" w:hAnsi="Angsana New" w:hint="cs"/>
          <w:b/>
          <w:bCs/>
          <w:sz w:val="30"/>
          <w:szCs w:val="30"/>
          <w:cs/>
        </w:rPr>
        <w:t>สถาบันการเงิน</w:t>
      </w:r>
    </w:p>
    <w:p w:rsidR="00874A17" w:rsidRPr="00E83343" w:rsidRDefault="00874A17" w:rsidP="0087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874A17" w:rsidRPr="00E83343" w:rsidRDefault="00874A17" w:rsidP="0087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833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F54D2" w:rsidRPr="00E83343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37D72">
        <w:rPr>
          <w:rFonts w:ascii="Angsana New" w:hAnsi="Angsana New"/>
          <w:sz w:val="30"/>
          <w:szCs w:val="30"/>
          <w:cs/>
        </w:rPr>
        <w:t>2561</w:t>
      </w:r>
      <w:r w:rsidRPr="00E83343">
        <w:rPr>
          <w:rFonts w:ascii="Angsana New" w:hAnsi="Angsana New"/>
          <w:sz w:val="30"/>
          <w:szCs w:val="30"/>
          <w:cs/>
        </w:rPr>
        <w:t xml:space="preserve"> </w:t>
      </w:r>
      <w:r w:rsidRPr="00E833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F54D2" w:rsidRPr="00E83343">
        <w:rPr>
          <w:rFonts w:ascii="Angsana New" w:hAnsi="Angsana New"/>
          <w:sz w:val="30"/>
          <w:szCs w:val="30"/>
        </w:rPr>
        <w:t>25</w:t>
      </w:r>
      <w:r w:rsidR="00DC5A23">
        <w:rPr>
          <w:rFonts w:ascii="Angsana New" w:hAnsi="Angsana New"/>
          <w:sz w:val="30"/>
          <w:szCs w:val="30"/>
        </w:rPr>
        <w:t>60</w:t>
      </w:r>
      <w:r w:rsidRPr="00E83343">
        <w:rPr>
          <w:rFonts w:ascii="Angsana New" w:hAnsi="Angsana New"/>
          <w:sz w:val="30"/>
          <w:szCs w:val="30"/>
        </w:rPr>
        <w:t xml:space="preserve"> </w:t>
      </w:r>
      <w:r w:rsidRPr="00E83343">
        <w:rPr>
          <w:rFonts w:ascii="Angsana New" w:hAnsi="Angsana New"/>
          <w:sz w:val="30"/>
          <w:szCs w:val="30"/>
          <w:cs/>
        </w:rPr>
        <w:t>บริษัทมีวงเงินสินเชื่อกับธนาคาร</w:t>
      </w:r>
      <w:r w:rsidR="009F5057">
        <w:rPr>
          <w:rFonts w:ascii="Angsana New" w:hAnsi="Angsana New" w:hint="cs"/>
          <w:sz w:val="30"/>
          <w:szCs w:val="30"/>
          <w:cs/>
        </w:rPr>
        <w:t>ในประเทศหลาย</w:t>
      </w:r>
      <w:r w:rsidRPr="00E83343">
        <w:rPr>
          <w:rFonts w:ascii="Angsana New" w:hAnsi="Angsana New" w:hint="cs"/>
          <w:sz w:val="30"/>
          <w:szCs w:val="30"/>
          <w:cs/>
        </w:rPr>
        <w:t>แห่ง</w:t>
      </w:r>
      <w:r w:rsidRPr="00E83343">
        <w:rPr>
          <w:rFonts w:ascii="Angsana New" w:hAnsi="Angsana New"/>
          <w:sz w:val="30"/>
          <w:szCs w:val="30"/>
          <w:cs/>
        </w:rPr>
        <w:t>ดังนี้</w:t>
      </w:r>
    </w:p>
    <w:p w:rsidR="001D5DC6" w:rsidRPr="00E83343" w:rsidRDefault="001D5DC6" w:rsidP="0087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937" w:type="dxa"/>
        <w:tblLook w:val="01E0"/>
      </w:tblPr>
      <w:tblGrid>
        <w:gridCol w:w="4050"/>
        <w:gridCol w:w="1269"/>
        <w:gridCol w:w="282"/>
        <w:gridCol w:w="1275"/>
        <w:gridCol w:w="283"/>
        <w:gridCol w:w="1266"/>
        <w:gridCol w:w="236"/>
        <w:gridCol w:w="1276"/>
      </w:tblGrid>
      <w:tr w:rsidR="00A816B8" w:rsidRPr="00E83343" w:rsidTr="000851EA">
        <w:tc>
          <w:tcPr>
            <w:tcW w:w="4050" w:type="dxa"/>
          </w:tcPr>
          <w:p w:rsidR="00A816B8" w:rsidRPr="00E83343" w:rsidRDefault="00A816B8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7" w:type="dxa"/>
            <w:gridSpan w:val="7"/>
            <w:tcBorders>
              <w:bottom w:val="single" w:sz="4" w:space="0" w:color="auto"/>
            </w:tcBorders>
          </w:tcPr>
          <w:p w:rsidR="00A816B8" w:rsidRPr="00E83343" w:rsidRDefault="00A816B8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83343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</w:p>
        </w:tc>
      </w:tr>
      <w:tr w:rsidR="00A816B8" w:rsidRPr="00E83343" w:rsidTr="000851EA">
        <w:tc>
          <w:tcPr>
            <w:tcW w:w="4050" w:type="dxa"/>
          </w:tcPr>
          <w:p w:rsidR="00A816B8" w:rsidRPr="00E83343" w:rsidRDefault="00A816B8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</w:tcPr>
          <w:p w:rsidR="00A816B8" w:rsidRPr="00E83343" w:rsidRDefault="00D37D72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A816B8" w:rsidRPr="00E83343" w:rsidRDefault="00A816B8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bottom w:val="single" w:sz="4" w:space="0" w:color="auto"/>
            </w:tcBorders>
          </w:tcPr>
          <w:p w:rsidR="00A816B8" w:rsidRPr="00E83343" w:rsidRDefault="00A816B8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343">
              <w:rPr>
                <w:rFonts w:ascii="Angsana New" w:hAnsi="Angsana New"/>
                <w:sz w:val="30"/>
                <w:szCs w:val="30"/>
              </w:rPr>
              <w:t>25</w:t>
            </w:r>
            <w:r w:rsidR="003C35B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61565" w:rsidRPr="00E83343" w:rsidTr="000851EA">
        <w:tc>
          <w:tcPr>
            <w:tcW w:w="4050" w:type="dxa"/>
          </w:tcPr>
          <w:p w:rsidR="00F61565" w:rsidRPr="00E83343" w:rsidRDefault="00F61565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F61565" w:rsidRPr="00E83343" w:rsidRDefault="00F61565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F61565" w:rsidRPr="00E83343" w:rsidRDefault="00F61565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61565" w:rsidRPr="00E83343" w:rsidRDefault="00F61565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9" w:right="-1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343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283" w:type="dxa"/>
          </w:tcPr>
          <w:p w:rsidR="00F61565" w:rsidRPr="00E83343" w:rsidRDefault="00F61565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9" w:right="-1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F61565" w:rsidRPr="00E83343" w:rsidRDefault="00F61565" w:rsidP="002E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61565" w:rsidRPr="00E83343" w:rsidRDefault="00F61565" w:rsidP="002E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61565" w:rsidRPr="00E83343" w:rsidRDefault="00F61565" w:rsidP="002E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9" w:right="-1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343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</w:t>
            </w:r>
          </w:p>
        </w:tc>
      </w:tr>
      <w:tr w:rsidR="00F61565" w:rsidRPr="00F61565" w:rsidTr="000851EA">
        <w:tc>
          <w:tcPr>
            <w:tcW w:w="4050" w:type="dxa"/>
          </w:tcPr>
          <w:p w:rsidR="00F61565" w:rsidRPr="00E83343" w:rsidRDefault="00F61565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F61565" w:rsidRPr="00E83343" w:rsidRDefault="00F61565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34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82" w:type="dxa"/>
          </w:tcPr>
          <w:p w:rsidR="00F61565" w:rsidRPr="00E83343" w:rsidRDefault="00F61565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61565" w:rsidRPr="00E83343" w:rsidRDefault="00F61565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9" w:right="-1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343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83" w:type="dxa"/>
          </w:tcPr>
          <w:p w:rsidR="00F61565" w:rsidRPr="00E83343" w:rsidRDefault="00F61565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9" w:right="-1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61565" w:rsidRPr="00E83343" w:rsidRDefault="00F61565" w:rsidP="002E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34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36" w:type="dxa"/>
          </w:tcPr>
          <w:p w:rsidR="00F61565" w:rsidRPr="00E83343" w:rsidRDefault="00F61565" w:rsidP="002E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61565" w:rsidRPr="00F61565" w:rsidRDefault="00F61565" w:rsidP="002E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9" w:right="-1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343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</w:tr>
      <w:tr w:rsidR="003C35B4" w:rsidRPr="00F61565" w:rsidTr="000851EA">
        <w:tc>
          <w:tcPr>
            <w:tcW w:w="4050" w:type="dxa"/>
          </w:tcPr>
          <w:p w:rsidR="003C35B4" w:rsidRPr="00E83343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334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3C35B4" w:rsidRPr="00B132EA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2EA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2" w:type="dxa"/>
          </w:tcPr>
          <w:p w:rsidR="003C35B4" w:rsidRPr="003C35B4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C35B4" w:rsidRPr="00B132EA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2EA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B132E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</w:tcPr>
          <w:p w:rsidR="003C35B4" w:rsidRPr="006A0817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1D7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1D7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C261D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3C35B4" w:rsidRPr="00F61565" w:rsidTr="000851EA">
        <w:tc>
          <w:tcPr>
            <w:tcW w:w="4050" w:type="dxa"/>
          </w:tcPr>
          <w:p w:rsidR="003C35B4" w:rsidRPr="00E83343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334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E833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3343">
              <w:rPr>
                <w:rFonts w:ascii="Angsana New" w:hAnsi="Angsana New" w:hint="cs"/>
                <w:sz w:val="30"/>
                <w:szCs w:val="30"/>
                <w:cs/>
              </w:rPr>
              <w:t xml:space="preserve">(ทรัสต์รีซีท </w:t>
            </w:r>
            <w:r w:rsidRPr="00E83343">
              <w:rPr>
                <w:rFonts w:ascii="Angsana New" w:hAnsi="Angsana New"/>
                <w:sz w:val="30"/>
                <w:szCs w:val="30"/>
              </w:rPr>
              <w:t>/</w:t>
            </w:r>
            <w:r w:rsidRPr="00E83343">
              <w:rPr>
                <w:rFonts w:ascii="Angsana New" w:hAnsi="Angsana New" w:hint="cs"/>
                <w:sz w:val="30"/>
                <w:szCs w:val="30"/>
                <w:cs/>
              </w:rPr>
              <w:t xml:space="preserve"> ตั๋วสัญญาใช้เงิน)</w:t>
            </w:r>
          </w:p>
        </w:tc>
        <w:tc>
          <w:tcPr>
            <w:tcW w:w="1269" w:type="dxa"/>
          </w:tcPr>
          <w:p w:rsidR="003C35B4" w:rsidRPr="00B132EA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2EA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82" w:type="dxa"/>
          </w:tcPr>
          <w:p w:rsidR="003C35B4" w:rsidRPr="003C35B4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</w:tcPr>
          <w:p w:rsidR="003C35B4" w:rsidRPr="00B132EA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2EA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B132E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</w:tcPr>
          <w:p w:rsidR="003C35B4" w:rsidRPr="006A0817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6" w:type="dxa"/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1D7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61D7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C261D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3C35B4" w:rsidRPr="00F61565" w:rsidTr="000851EA">
        <w:tc>
          <w:tcPr>
            <w:tcW w:w="4050" w:type="dxa"/>
          </w:tcPr>
          <w:p w:rsidR="003C35B4" w:rsidRPr="00E83343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8334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3C35B4" w:rsidRPr="00B132EA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2E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132E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32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132EA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2" w:type="dxa"/>
          </w:tcPr>
          <w:p w:rsidR="003C35B4" w:rsidRPr="003C35B4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C35B4" w:rsidRPr="00B132EA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2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32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32EA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B132EA">
              <w:rPr>
                <w:rFonts w:ascii="Angsana New" w:hAnsi="Angsana New"/>
                <w:sz w:val="30"/>
                <w:szCs w:val="30"/>
              </w:rPr>
              <w:t>1.9</w:t>
            </w:r>
          </w:p>
        </w:tc>
        <w:tc>
          <w:tcPr>
            <w:tcW w:w="283" w:type="dxa"/>
          </w:tcPr>
          <w:p w:rsidR="003C35B4" w:rsidRPr="00C261D7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1D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C261D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61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261D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1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61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1D7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C261D7">
              <w:rPr>
                <w:rFonts w:ascii="Angsana New" w:hAnsi="Angsana New"/>
                <w:sz w:val="30"/>
                <w:szCs w:val="30"/>
              </w:rPr>
              <w:t>1.9</w:t>
            </w:r>
          </w:p>
        </w:tc>
      </w:tr>
      <w:tr w:rsidR="003C35B4" w:rsidRPr="00F61565" w:rsidTr="000851EA">
        <w:tc>
          <w:tcPr>
            <w:tcW w:w="4050" w:type="dxa"/>
          </w:tcPr>
          <w:p w:rsidR="003C35B4" w:rsidRPr="00E83343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33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3C35B4" w:rsidRPr="00B132EA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2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32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32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32EA">
              <w:rPr>
                <w:rFonts w:ascii="Angsana New" w:hAnsi="Angsana New"/>
                <w:sz w:val="30"/>
                <w:szCs w:val="30"/>
              </w:rPr>
              <w:t xml:space="preserve">   255</w:t>
            </w:r>
          </w:p>
        </w:tc>
        <w:tc>
          <w:tcPr>
            <w:tcW w:w="282" w:type="dxa"/>
          </w:tcPr>
          <w:p w:rsidR="003C35B4" w:rsidRPr="003C35B4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C35B4" w:rsidRPr="00B132EA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2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132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32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132EA">
              <w:rPr>
                <w:rFonts w:ascii="Angsana New" w:hAnsi="Angsana New"/>
                <w:sz w:val="30"/>
                <w:szCs w:val="30"/>
              </w:rPr>
              <w:t>1.9</w:t>
            </w:r>
          </w:p>
        </w:tc>
        <w:tc>
          <w:tcPr>
            <w:tcW w:w="283" w:type="dxa"/>
          </w:tcPr>
          <w:p w:rsidR="003C35B4" w:rsidRPr="00C261D7" w:rsidRDefault="003C35B4" w:rsidP="0090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1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61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1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61D7">
              <w:rPr>
                <w:rFonts w:ascii="Angsana New" w:hAnsi="Angsana New"/>
                <w:sz w:val="30"/>
                <w:szCs w:val="30"/>
              </w:rPr>
              <w:t xml:space="preserve">   255</w:t>
            </w:r>
          </w:p>
        </w:tc>
        <w:tc>
          <w:tcPr>
            <w:tcW w:w="236" w:type="dxa"/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C35B4" w:rsidRPr="00C261D7" w:rsidRDefault="003C35B4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1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261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1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261D7">
              <w:rPr>
                <w:rFonts w:ascii="Angsana New" w:hAnsi="Angsana New"/>
                <w:sz w:val="30"/>
                <w:szCs w:val="30"/>
              </w:rPr>
              <w:t>1.9</w:t>
            </w:r>
          </w:p>
        </w:tc>
      </w:tr>
    </w:tbl>
    <w:p w:rsidR="0002350E" w:rsidRPr="00FD4C56" w:rsidRDefault="0002350E" w:rsidP="00BA5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5939DF" w:rsidRDefault="00E56296" w:rsidP="00722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30"/>
          <w:szCs w:val="30"/>
        </w:rPr>
      </w:pPr>
      <w:r w:rsidRPr="0010374D">
        <w:rPr>
          <w:rFonts w:ascii="Angsana New" w:hAnsi="Angsana New"/>
          <w:spacing w:val="-8"/>
          <w:sz w:val="30"/>
          <w:szCs w:val="30"/>
          <w:cs/>
        </w:rPr>
        <w:t>วงเงินสินเชื่อข้างต้น</w:t>
      </w:r>
      <w:r w:rsidR="00E21B70">
        <w:rPr>
          <w:rFonts w:ascii="Angsana New" w:hAnsi="Angsana New" w:hint="cs"/>
          <w:spacing w:val="-8"/>
          <w:sz w:val="30"/>
          <w:szCs w:val="30"/>
          <w:cs/>
        </w:rPr>
        <w:t>กับธนาคารในประเทศแห่งหนึ่ง</w:t>
      </w:r>
      <w:r w:rsidRPr="0010374D">
        <w:rPr>
          <w:rFonts w:ascii="Angsana New" w:hAnsi="Angsana New" w:hint="cs"/>
          <w:spacing w:val="-8"/>
          <w:sz w:val="30"/>
          <w:szCs w:val="30"/>
          <w:cs/>
        </w:rPr>
        <w:t>ค้ำประกัน</w:t>
      </w:r>
      <w:r w:rsidR="005939DF" w:rsidRPr="005939DF">
        <w:rPr>
          <w:rFonts w:ascii="Angsana New" w:hAnsi="Angsana New" w:hint="cs"/>
          <w:spacing w:val="-8"/>
          <w:sz w:val="30"/>
          <w:szCs w:val="30"/>
          <w:cs/>
        </w:rPr>
        <w:t>โดย</w:t>
      </w:r>
      <w:r w:rsidRPr="00722293">
        <w:rPr>
          <w:rFonts w:ascii="Angsana New" w:hAnsi="Angsana New"/>
          <w:spacing w:val="-8"/>
          <w:sz w:val="30"/>
          <w:szCs w:val="30"/>
          <w:cs/>
        </w:rPr>
        <w:t>จดจำนองที่ดิน</w:t>
      </w:r>
      <w:r w:rsidR="00E21B70">
        <w:rPr>
          <w:rFonts w:ascii="Angsana New" w:hAnsi="Angsana New" w:hint="cs"/>
          <w:spacing w:val="-8"/>
          <w:sz w:val="30"/>
          <w:szCs w:val="30"/>
          <w:cs/>
        </w:rPr>
        <w:t>บางส่วนซึ่งเป็นสถานที่ตั้งโรงงานของบริษัท</w:t>
      </w:r>
      <w:r w:rsidRPr="00722293">
        <w:rPr>
          <w:rFonts w:ascii="Angsana New" w:hAnsi="Angsana New"/>
          <w:spacing w:val="-8"/>
          <w:sz w:val="30"/>
          <w:szCs w:val="30"/>
          <w:cs/>
        </w:rPr>
        <w:t>พร้อมสิ่งปลูกสร้าง</w:t>
      </w:r>
      <w:r w:rsidR="00E21B70">
        <w:rPr>
          <w:rFonts w:ascii="Angsana New" w:hAnsi="Angsana New" w:hint="cs"/>
          <w:spacing w:val="-8"/>
          <w:sz w:val="30"/>
          <w:szCs w:val="30"/>
          <w:cs/>
        </w:rPr>
        <w:t>บนที่ดินดังกล่าวและบางส่วนของที่ดินที่ไม่ได้ใช้ในการดำเนินงาน</w:t>
      </w:r>
      <w:r w:rsidR="006B5FFD">
        <w:rPr>
          <w:rFonts w:ascii="Angsana New" w:hAnsi="Angsana New" w:hint="cs"/>
          <w:spacing w:val="-8"/>
          <w:sz w:val="30"/>
          <w:szCs w:val="30"/>
          <w:cs/>
        </w:rPr>
        <w:t>ด้วย</w:t>
      </w:r>
      <w:r w:rsidR="006B5FFD" w:rsidRPr="00E83343">
        <w:rPr>
          <w:rFonts w:ascii="Angsana New" w:hAnsi="Angsana New" w:hint="cs"/>
          <w:spacing w:val="-8"/>
          <w:sz w:val="30"/>
          <w:szCs w:val="30"/>
          <w:cs/>
        </w:rPr>
        <w:t>มูลค่าจำนอง</w:t>
      </w:r>
      <w:r w:rsidR="006B5FFD" w:rsidRPr="00C261D7">
        <w:rPr>
          <w:rFonts w:ascii="Angsana New" w:hAnsi="Angsana New" w:hint="cs"/>
          <w:spacing w:val="-8"/>
          <w:sz w:val="30"/>
          <w:szCs w:val="30"/>
          <w:cs/>
        </w:rPr>
        <w:t xml:space="preserve">รวม </w:t>
      </w:r>
      <w:r w:rsidR="00FF7278" w:rsidRPr="006C7D93">
        <w:rPr>
          <w:rFonts w:ascii="Angsana New" w:hAnsi="Angsana New" w:hint="cs"/>
          <w:spacing w:val="-8"/>
          <w:sz w:val="30"/>
          <w:szCs w:val="30"/>
          <w:cs/>
        </w:rPr>
        <w:t>103</w:t>
      </w:r>
      <w:r w:rsidR="006B5FFD" w:rsidRPr="00E83343"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</w:t>
      </w:r>
      <w:r w:rsidR="00E21B70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</w:p>
    <w:p w:rsidR="008D03DD" w:rsidRPr="00447712" w:rsidRDefault="008D03DD" w:rsidP="00447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47712" w:rsidRPr="009F5057" w:rsidRDefault="00447712" w:rsidP="00447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เงินเบิกเกินบัญชีมีอัตราดอกเบี้ยเท่ากับอัตราดอกเบี้ยเงินเบิกเกินบัญชีขั้นต่ำ </w:t>
      </w:r>
      <w:r>
        <w:rPr>
          <w:rFonts w:ascii="Angsana New" w:hAnsi="Angsana New"/>
          <w:sz w:val="30"/>
          <w:szCs w:val="30"/>
        </w:rPr>
        <w:t>(MOR)</w:t>
      </w:r>
      <w:r>
        <w:rPr>
          <w:rFonts w:ascii="Angsana New" w:hAnsi="Angsana New" w:hint="cs"/>
          <w:sz w:val="30"/>
          <w:szCs w:val="30"/>
          <w:cs/>
        </w:rPr>
        <w:t xml:space="preserve"> และเงินกู้ยืมระยะสั้นมีอัตราดอกเบี้ย</w:t>
      </w:r>
      <w:r w:rsidR="00655498">
        <w:rPr>
          <w:rFonts w:ascii="Angsana New" w:hAnsi="Angsana New" w:hint="cs"/>
          <w:sz w:val="30"/>
          <w:szCs w:val="30"/>
          <w:cs/>
        </w:rPr>
        <w:t>อ้างอิง</w:t>
      </w:r>
      <w:r>
        <w:rPr>
          <w:rFonts w:ascii="Angsana New" w:hAnsi="Angsana New" w:hint="cs"/>
          <w:sz w:val="30"/>
          <w:szCs w:val="30"/>
          <w:cs/>
        </w:rPr>
        <w:t xml:space="preserve">กับอัตราเงินกู้ยืมขั้นต่ำแบบมีกำหนดระยะเวลา </w:t>
      </w:r>
      <w:r w:rsidR="009F5057">
        <w:rPr>
          <w:rFonts w:ascii="Angsana New" w:hAnsi="Angsana New"/>
          <w:sz w:val="30"/>
          <w:szCs w:val="30"/>
        </w:rPr>
        <w:t xml:space="preserve">(MLR) </w:t>
      </w:r>
      <w:r w:rsidR="009F5057">
        <w:rPr>
          <w:rFonts w:ascii="Angsana New" w:hAnsi="Angsana New" w:hint="cs"/>
          <w:sz w:val="30"/>
          <w:szCs w:val="30"/>
          <w:cs/>
        </w:rPr>
        <w:t>ลบร้อยละ 1.25 ต่อปี</w:t>
      </w:r>
    </w:p>
    <w:p w:rsidR="00447712" w:rsidRPr="00342CFC" w:rsidRDefault="00447712" w:rsidP="00722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76633E" w:rsidRPr="005939DF" w:rsidRDefault="0076633E" w:rsidP="00722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วงเงินสินเชื่อดังกล่าวข้างต้นมีข้อกำหนดบางประการเกี่ยวกับการดำรงอัตราส่วนทางการเงินและอื่น ๆ (ดูหมายเหตุ 1</w:t>
      </w:r>
      <w:r w:rsidR="0054056A">
        <w:rPr>
          <w:rFonts w:ascii="Angsana New" w:hAnsi="Angsana New"/>
          <w:spacing w:val="-8"/>
          <w:sz w:val="30"/>
          <w:szCs w:val="30"/>
        </w:rPr>
        <w:t>5</w:t>
      </w:r>
      <w:r>
        <w:rPr>
          <w:rFonts w:ascii="Angsana New" w:hAnsi="Angsana New" w:hint="cs"/>
          <w:spacing w:val="-8"/>
          <w:sz w:val="30"/>
          <w:szCs w:val="30"/>
          <w:cs/>
        </w:rPr>
        <w:t>)</w:t>
      </w:r>
    </w:p>
    <w:p w:rsidR="00723286" w:rsidRDefault="00723286" w:rsidP="0072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96754" w:rsidRPr="00734BE4" w:rsidRDefault="00A816B8" w:rsidP="0072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4056A">
        <w:rPr>
          <w:rFonts w:ascii="Angsana New" w:hAnsi="Angsana New"/>
          <w:b/>
          <w:bCs/>
          <w:sz w:val="30"/>
          <w:szCs w:val="30"/>
        </w:rPr>
        <w:t>3</w:t>
      </w:r>
      <w:r w:rsidR="00E96754" w:rsidRPr="00734BE4">
        <w:rPr>
          <w:rFonts w:ascii="Angsana New" w:hAnsi="Angsana New"/>
          <w:b/>
          <w:bCs/>
          <w:sz w:val="30"/>
          <w:szCs w:val="30"/>
        </w:rPr>
        <w:t>.</w:t>
      </w:r>
      <w:r w:rsidR="00E96754" w:rsidRPr="00734BE4">
        <w:rPr>
          <w:rFonts w:ascii="Angsana New" w:hAnsi="Angsana New"/>
          <w:b/>
          <w:bCs/>
          <w:sz w:val="30"/>
          <w:szCs w:val="30"/>
        </w:rPr>
        <w:tab/>
      </w:r>
      <w:r w:rsidR="00291225" w:rsidRPr="00A3326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291225">
        <w:rPr>
          <w:rFonts w:ascii="Angsana New" w:hAnsi="Angsana New" w:hint="cs"/>
          <w:b/>
          <w:bCs/>
          <w:sz w:val="30"/>
          <w:szCs w:val="30"/>
          <w:cs/>
        </w:rPr>
        <w:t>เบิกเกินบัญชีและเงิน</w:t>
      </w:r>
      <w:r w:rsidR="00291225" w:rsidRPr="00A33268">
        <w:rPr>
          <w:rFonts w:ascii="Angsana New" w:hAnsi="Angsana New"/>
          <w:b/>
          <w:bCs/>
          <w:sz w:val="30"/>
          <w:szCs w:val="30"/>
          <w:cs/>
        </w:rPr>
        <w:t>กู้ยืมระยะสั้นจาก</w:t>
      </w:r>
      <w:r w:rsidR="00291225">
        <w:rPr>
          <w:rFonts w:ascii="Angsana New" w:hAnsi="Angsana New" w:hint="cs"/>
          <w:b/>
          <w:bCs/>
          <w:sz w:val="30"/>
          <w:szCs w:val="30"/>
          <w:cs/>
        </w:rPr>
        <w:t>สถาบันการเงิน</w:t>
      </w:r>
    </w:p>
    <w:p w:rsidR="00E96754" w:rsidRPr="003C315C" w:rsidRDefault="00E96754" w:rsidP="00E9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  <w:r w:rsidRPr="003C315C">
        <w:rPr>
          <w:rFonts w:ascii="Angsana New" w:hAnsi="Angsana New" w:hint="cs"/>
          <w:sz w:val="16"/>
          <w:szCs w:val="16"/>
          <w:cs/>
        </w:rPr>
        <w:tab/>
      </w:r>
      <w:r w:rsidRPr="003C315C">
        <w:rPr>
          <w:rFonts w:ascii="Angsana New" w:hAnsi="Angsana New" w:hint="cs"/>
          <w:sz w:val="16"/>
          <w:szCs w:val="16"/>
          <w:cs/>
        </w:rPr>
        <w:tab/>
      </w:r>
      <w:r w:rsidRPr="003C315C">
        <w:rPr>
          <w:rFonts w:ascii="Angsana New" w:hAnsi="Angsana New" w:hint="cs"/>
          <w:sz w:val="16"/>
          <w:szCs w:val="16"/>
          <w:cs/>
        </w:rPr>
        <w:tab/>
      </w:r>
      <w:r w:rsidRPr="003C315C">
        <w:rPr>
          <w:rFonts w:ascii="Angsana New" w:hAnsi="Angsana New" w:hint="cs"/>
          <w:sz w:val="16"/>
          <w:szCs w:val="16"/>
          <w:cs/>
        </w:rPr>
        <w:tab/>
      </w:r>
      <w:r w:rsidRPr="003C315C">
        <w:rPr>
          <w:rFonts w:ascii="Angsana New" w:hAnsi="Angsana New" w:hint="cs"/>
          <w:sz w:val="16"/>
          <w:szCs w:val="16"/>
          <w:cs/>
        </w:rPr>
        <w:tab/>
      </w:r>
      <w:r w:rsidRPr="003C315C">
        <w:rPr>
          <w:rFonts w:ascii="Angsana New" w:hAnsi="Angsana New" w:hint="cs"/>
          <w:sz w:val="16"/>
          <w:szCs w:val="16"/>
          <w:cs/>
        </w:rPr>
        <w:tab/>
      </w:r>
      <w:r w:rsidRPr="003C315C">
        <w:rPr>
          <w:rFonts w:ascii="Angsana New" w:hAnsi="Angsana New" w:hint="cs"/>
          <w:sz w:val="16"/>
          <w:szCs w:val="16"/>
          <w:cs/>
        </w:rPr>
        <w:tab/>
      </w:r>
      <w:r w:rsidRPr="003C315C">
        <w:rPr>
          <w:rFonts w:ascii="Angsana New" w:hAnsi="Angsana New" w:hint="cs"/>
          <w:sz w:val="16"/>
          <w:szCs w:val="16"/>
          <w:cs/>
        </w:rPr>
        <w:tab/>
      </w:r>
      <w:r w:rsidRPr="003C315C">
        <w:rPr>
          <w:rFonts w:ascii="Angsana New" w:hAnsi="Angsana New" w:hint="cs"/>
          <w:sz w:val="16"/>
          <w:szCs w:val="16"/>
          <w:cs/>
        </w:rPr>
        <w:tab/>
      </w:r>
      <w:r w:rsidRPr="003C315C">
        <w:rPr>
          <w:rFonts w:ascii="Angsana New" w:hAnsi="Angsana New" w:hint="cs"/>
          <w:sz w:val="16"/>
          <w:szCs w:val="16"/>
          <w:cs/>
        </w:rPr>
        <w:tab/>
      </w:r>
      <w:r w:rsidRPr="003C315C">
        <w:rPr>
          <w:rFonts w:ascii="Angsana New" w:hAnsi="Angsana New" w:hint="cs"/>
          <w:sz w:val="16"/>
          <w:szCs w:val="16"/>
          <w:cs/>
        </w:rPr>
        <w:tab/>
      </w:r>
    </w:p>
    <w:tbl>
      <w:tblPr>
        <w:tblW w:w="9288" w:type="dxa"/>
        <w:tblLayout w:type="fixed"/>
        <w:tblLook w:val="01E0"/>
      </w:tblPr>
      <w:tblGrid>
        <w:gridCol w:w="6228"/>
        <w:gridCol w:w="1440"/>
        <w:gridCol w:w="284"/>
        <w:gridCol w:w="1336"/>
      </w:tblGrid>
      <w:tr w:rsidR="00131B9F" w:rsidRPr="001C0017" w:rsidTr="00131B9F">
        <w:tc>
          <w:tcPr>
            <w:tcW w:w="6228" w:type="dxa"/>
          </w:tcPr>
          <w:p w:rsidR="00131B9F" w:rsidRPr="001C0017" w:rsidRDefault="00131B9F" w:rsidP="001C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131B9F" w:rsidRDefault="00131B9F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1B9F" w:rsidRPr="001C0017" w:rsidTr="00131B9F">
        <w:tc>
          <w:tcPr>
            <w:tcW w:w="6228" w:type="dxa"/>
          </w:tcPr>
          <w:p w:rsidR="00131B9F" w:rsidRPr="001C0017" w:rsidRDefault="00131B9F" w:rsidP="001C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31B9F" w:rsidRPr="001C0017" w:rsidRDefault="00131B9F" w:rsidP="00A3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31B9F" w:rsidRPr="001C0017" w:rsidRDefault="00131B9F" w:rsidP="00A3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131B9F" w:rsidRPr="001C0017" w:rsidRDefault="00131B9F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31B9F" w:rsidRPr="001C0017" w:rsidTr="00131B9F">
        <w:tc>
          <w:tcPr>
            <w:tcW w:w="6228" w:type="dxa"/>
          </w:tcPr>
          <w:p w:rsidR="00131B9F" w:rsidRPr="001C0017" w:rsidRDefault="00131B9F" w:rsidP="00F0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:rsidR="00131B9F" w:rsidRPr="00C95DE2" w:rsidRDefault="00C95DE2" w:rsidP="0072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  <w:r w:rsidR="0043261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131B9F" w:rsidRPr="007971AB" w:rsidRDefault="00131B9F" w:rsidP="00F0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</w:tcPr>
          <w:p w:rsidR="00131B9F" w:rsidRPr="00CD5DB0" w:rsidRDefault="00131B9F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DB0">
              <w:rPr>
                <w:rFonts w:ascii="Angsana New" w:hAnsi="Angsana New"/>
                <w:sz w:val="30"/>
                <w:szCs w:val="30"/>
              </w:rPr>
              <w:t>15,484</w:t>
            </w:r>
          </w:p>
        </w:tc>
      </w:tr>
      <w:tr w:rsidR="00131B9F" w:rsidRPr="001C0017" w:rsidTr="00131B9F">
        <w:tc>
          <w:tcPr>
            <w:tcW w:w="6228" w:type="dxa"/>
          </w:tcPr>
          <w:p w:rsidR="00131B9F" w:rsidRPr="001C0017" w:rsidRDefault="00131B9F" w:rsidP="00F0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:rsidR="00131B9F" w:rsidRPr="00C95DE2" w:rsidRDefault="00131B9F" w:rsidP="0072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DE2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84" w:type="dxa"/>
          </w:tcPr>
          <w:p w:rsidR="00131B9F" w:rsidRPr="007971AB" w:rsidRDefault="00131B9F" w:rsidP="00F0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</w:tcPr>
          <w:p w:rsidR="00131B9F" w:rsidRPr="00CD5DB0" w:rsidRDefault="00131B9F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DB0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131B9F" w:rsidRPr="001C0017" w:rsidTr="00131B9F">
        <w:tc>
          <w:tcPr>
            <w:tcW w:w="6228" w:type="dxa"/>
          </w:tcPr>
          <w:p w:rsidR="00131B9F" w:rsidRPr="001C0017" w:rsidRDefault="00131B9F" w:rsidP="00F0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 w:hint="cs"/>
                <w:sz w:val="30"/>
                <w:szCs w:val="30"/>
                <w:cs/>
              </w:rPr>
              <w:t>หนี้สินภายใต้สัญญาทรัสต์รีซีท</w:t>
            </w:r>
          </w:p>
        </w:tc>
        <w:tc>
          <w:tcPr>
            <w:tcW w:w="1440" w:type="dxa"/>
          </w:tcPr>
          <w:p w:rsidR="00131B9F" w:rsidRPr="00C95DE2" w:rsidRDefault="00C95DE2" w:rsidP="0072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473</w:t>
            </w:r>
          </w:p>
        </w:tc>
        <w:tc>
          <w:tcPr>
            <w:tcW w:w="284" w:type="dxa"/>
          </w:tcPr>
          <w:p w:rsidR="00131B9F" w:rsidRPr="007971AB" w:rsidRDefault="00131B9F" w:rsidP="00F0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</w:tcPr>
          <w:p w:rsidR="00131B9F" w:rsidRPr="00CD5DB0" w:rsidRDefault="00131B9F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DB0">
              <w:rPr>
                <w:rFonts w:ascii="Angsana New" w:hAnsi="Angsana New"/>
                <w:sz w:val="30"/>
                <w:szCs w:val="30"/>
              </w:rPr>
              <w:t>56,551</w:t>
            </w:r>
          </w:p>
        </w:tc>
      </w:tr>
      <w:tr w:rsidR="00131B9F" w:rsidRPr="001C0017" w:rsidTr="00131B9F">
        <w:tc>
          <w:tcPr>
            <w:tcW w:w="6228" w:type="dxa"/>
          </w:tcPr>
          <w:p w:rsidR="00131B9F" w:rsidRPr="001C0017" w:rsidRDefault="00131B9F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31B9F" w:rsidRPr="00C95DE2" w:rsidRDefault="00C95DE2" w:rsidP="0072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="0043261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131B9F" w:rsidRPr="007971AB" w:rsidRDefault="00131B9F" w:rsidP="008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131B9F" w:rsidRPr="00CD5DB0" w:rsidRDefault="00131B9F" w:rsidP="003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DB0">
              <w:rPr>
                <w:rFonts w:ascii="Angsana New" w:hAnsi="Angsana New"/>
                <w:sz w:val="30"/>
                <w:szCs w:val="30"/>
              </w:rPr>
              <w:t>87,035</w:t>
            </w:r>
          </w:p>
        </w:tc>
      </w:tr>
    </w:tbl>
    <w:p w:rsidR="00FD4C56" w:rsidRDefault="00FD4C56" w:rsidP="00F05653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900"/>
          <w:tab w:val="left" w:pos="2160"/>
          <w:tab w:val="right" w:pos="7200"/>
          <w:tab w:val="right" w:pos="8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27405" w:rsidRDefault="00327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05653" w:rsidRDefault="00AB7D4C" w:rsidP="00F05653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900"/>
          <w:tab w:val="left" w:pos="2160"/>
          <w:tab w:val="right" w:pos="7200"/>
          <w:tab w:val="right" w:pos="8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4056A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="004B69B4"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ค่าใช้จ่ายค้างจ่ายและ</w:t>
      </w:r>
      <w:r w:rsidR="00F05653">
        <w:rPr>
          <w:rFonts w:ascii="Angsana New" w:hAnsi="Angsana New" w:hint="cs"/>
          <w:b/>
          <w:bCs/>
          <w:sz w:val="30"/>
          <w:szCs w:val="30"/>
          <w:cs/>
        </w:rPr>
        <w:t>หนี้สินหมุนเวียนอื่น</w:t>
      </w:r>
    </w:p>
    <w:p w:rsidR="00131B9F" w:rsidRPr="00BB5083" w:rsidRDefault="00131B9F" w:rsidP="00F05653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900"/>
          <w:tab w:val="left" w:pos="2160"/>
          <w:tab w:val="right" w:pos="7200"/>
          <w:tab w:val="right" w:pos="8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288" w:type="dxa"/>
        <w:tblLayout w:type="fixed"/>
        <w:tblLook w:val="01E0"/>
      </w:tblPr>
      <w:tblGrid>
        <w:gridCol w:w="6228"/>
        <w:gridCol w:w="1440"/>
        <w:gridCol w:w="284"/>
        <w:gridCol w:w="1336"/>
      </w:tblGrid>
      <w:tr w:rsidR="00131B9F" w:rsidRPr="001C0017" w:rsidTr="00BB1DA3">
        <w:tc>
          <w:tcPr>
            <w:tcW w:w="6228" w:type="dxa"/>
          </w:tcPr>
          <w:p w:rsidR="00131B9F" w:rsidRPr="001C0017" w:rsidRDefault="00131B9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131B9F" w:rsidRDefault="00131B9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1B9F" w:rsidRPr="001C0017" w:rsidTr="00BB1DA3">
        <w:tc>
          <w:tcPr>
            <w:tcW w:w="6228" w:type="dxa"/>
          </w:tcPr>
          <w:p w:rsidR="00131B9F" w:rsidRPr="001C0017" w:rsidRDefault="00131B9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31B9F" w:rsidRPr="001C0017" w:rsidRDefault="00131B9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31B9F" w:rsidRPr="001C0017" w:rsidRDefault="00131B9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131B9F" w:rsidRPr="001C0017" w:rsidRDefault="00131B9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BB5083" w:rsidRPr="001C0017" w:rsidTr="00BB1DA3">
        <w:tc>
          <w:tcPr>
            <w:tcW w:w="6228" w:type="dxa"/>
          </w:tcPr>
          <w:p w:rsidR="00BB508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440" w:type="dxa"/>
          </w:tcPr>
          <w:p w:rsidR="00BB5083" w:rsidRPr="008D2327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327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="008D2327">
              <w:rPr>
                <w:rFonts w:ascii="Angsana New" w:hAnsi="Angsana New"/>
                <w:sz w:val="30"/>
                <w:szCs w:val="30"/>
              </w:rPr>
              <w:t>,</w:t>
            </w:r>
            <w:r w:rsidR="008D2327">
              <w:rPr>
                <w:rFonts w:ascii="Angsana New" w:hAnsi="Angsana New" w:hint="cs"/>
                <w:sz w:val="30"/>
                <w:szCs w:val="30"/>
                <w:cs/>
              </w:rPr>
              <w:t>665</w:t>
            </w:r>
          </w:p>
        </w:tc>
        <w:tc>
          <w:tcPr>
            <w:tcW w:w="284" w:type="dxa"/>
          </w:tcPr>
          <w:p w:rsidR="00BB5083" w:rsidRPr="00A906D0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BB5083" w:rsidRPr="00BB286A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,186</w:t>
            </w:r>
          </w:p>
        </w:tc>
      </w:tr>
      <w:tr w:rsidR="00BB5083" w:rsidRPr="001C0017" w:rsidTr="00BB1DA3">
        <w:tc>
          <w:tcPr>
            <w:tcW w:w="6228" w:type="dxa"/>
          </w:tcPr>
          <w:p w:rsidR="00BB508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เงินเดือนและค่าแรงค้างจ่าย</w:t>
            </w:r>
          </w:p>
        </w:tc>
        <w:tc>
          <w:tcPr>
            <w:tcW w:w="1440" w:type="dxa"/>
          </w:tcPr>
          <w:p w:rsidR="00BB5083" w:rsidRPr="008D2327" w:rsidRDefault="008D232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BB5083" w:rsidRPr="008D23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296</w:t>
            </w:r>
          </w:p>
        </w:tc>
        <w:tc>
          <w:tcPr>
            <w:tcW w:w="284" w:type="dxa"/>
          </w:tcPr>
          <w:p w:rsidR="00BB5083" w:rsidRPr="00437A1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BB5083" w:rsidRPr="00BB286A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86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B286A">
              <w:rPr>
                <w:rFonts w:ascii="Angsana New" w:hAnsi="Angsana New"/>
                <w:sz w:val="30"/>
                <w:szCs w:val="30"/>
              </w:rPr>
              <w:t>,</w:t>
            </w:r>
            <w:r w:rsidRPr="00BB286A">
              <w:rPr>
                <w:rFonts w:ascii="Angsana New" w:hAnsi="Angsana New" w:hint="cs"/>
                <w:sz w:val="30"/>
                <w:szCs w:val="30"/>
                <w:cs/>
              </w:rPr>
              <w:t>838</w:t>
            </w:r>
          </w:p>
        </w:tc>
      </w:tr>
      <w:tr w:rsidR="00BB5083" w:rsidRPr="001C0017" w:rsidTr="00BB1DA3">
        <w:tc>
          <w:tcPr>
            <w:tcW w:w="6228" w:type="dxa"/>
          </w:tcPr>
          <w:p w:rsidR="00BB5083" w:rsidRPr="001C0017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440" w:type="dxa"/>
          </w:tcPr>
          <w:p w:rsidR="00BB5083" w:rsidRPr="008D2327" w:rsidRDefault="008D232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168</w:t>
            </w:r>
          </w:p>
        </w:tc>
        <w:tc>
          <w:tcPr>
            <w:tcW w:w="284" w:type="dxa"/>
          </w:tcPr>
          <w:p w:rsidR="00BB5083" w:rsidRPr="00437A1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BB5083" w:rsidRPr="00BB286A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86A"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</w:tr>
      <w:tr w:rsidR="008D2327" w:rsidRPr="001C0017" w:rsidTr="00BB1DA3">
        <w:tc>
          <w:tcPr>
            <w:tcW w:w="6228" w:type="dxa"/>
          </w:tcPr>
          <w:p w:rsidR="008D2327" w:rsidRDefault="008D232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440" w:type="dxa"/>
          </w:tcPr>
          <w:p w:rsidR="008D2327" w:rsidRPr="008D2327" w:rsidRDefault="008D2327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696</w:t>
            </w:r>
          </w:p>
        </w:tc>
        <w:tc>
          <w:tcPr>
            <w:tcW w:w="284" w:type="dxa"/>
          </w:tcPr>
          <w:p w:rsidR="008D2327" w:rsidRPr="00A906D0" w:rsidRDefault="008D232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8D2327" w:rsidRDefault="008D232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224</w:t>
            </w:r>
          </w:p>
        </w:tc>
      </w:tr>
      <w:tr w:rsidR="00BB5083" w:rsidRPr="001C0017" w:rsidTr="00BB1DA3">
        <w:tc>
          <w:tcPr>
            <w:tcW w:w="6228" w:type="dxa"/>
          </w:tcPr>
          <w:p w:rsidR="00BB5083" w:rsidRPr="001C0017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:rsidR="00BB5083" w:rsidRPr="008D2327" w:rsidRDefault="00B02C2D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D2327">
              <w:rPr>
                <w:rFonts w:ascii="Angsana New" w:hAnsi="Angsana New"/>
                <w:sz w:val="30"/>
                <w:szCs w:val="30"/>
              </w:rPr>
              <w:t>,</w:t>
            </w:r>
            <w:r w:rsidR="008D03DD">
              <w:rPr>
                <w:rFonts w:ascii="Angsana New" w:hAnsi="Angsana New" w:hint="cs"/>
                <w:sz w:val="30"/>
                <w:szCs w:val="30"/>
                <w:cs/>
              </w:rPr>
              <w:t>839</w:t>
            </w:r>
          </w:p>
        </w:tc>
        <w:tc>
          <w:tcPr>
            <w:tcW w:w="284" w:type="dxa"/>
          </w:tcPr>
          <w:p w:rsidR="00BB5083" w:rsidRPr="00A906D0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BB5083" w:rsidRPr="00BB286A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8D03DD">
              <w:rPr>
                <w:rFonts w:ascii="Angsana New" w:hAnsi="Angsana New" w:hint="cs"/>
                <w:sz w:val="30"/>
                <w:szCs w:val="30"/>
                <w:cs/>
              </w:rPr>
              <w:t>542</w:t>
            </w:r>
          </w:p>
        </w:tc>
      </w:tr>
      <w:tr w:rsidR="00BB5083" w:rsidRPr="001C0017" w:rsidTr="00BB1DA3">
        <w:tc>
          <w:tcPr>
            <w:tcW w:w="6228" w:type="dxa"/>
          </w:tcPr>
          <w:p w:rsidR="00BB5083" w:rsidRPr="001C0017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B5083" w:rsidRPr="008D2327" w:rsidRDefault="008D232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2C2D">
              <w:rPr>
                <w:rFonts w:ascii="Angsana New" w:hAnsi="Angsana New"/>
                <w:sz w:val="30"/>
                <w:szCs w:val="30"/>
              </w:rPr>
              <w:t>6</w:t>
            </w:r>
            <w:r w:rsidR="00310557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BB5083" w:rsidRPr="00437A13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BB5083" w:rsidRPr="00BB286A" w:rsidRDefault="00BB508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17,694</w:t>
            </w:r>
          </w:p>
        </w:tc>
      </w:tr>
    </w:tbl>
    <w:p w:rsidR="00723286" w:rsidRDefault="0072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D1B66" w:rsidRDefault="0054056A" w:rsidP="002D1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15</w:t>
      </w:r>
      <w:r w:rsidR="002D1B66" w:rsidRPr="00CC7476">
        <w:rPr>
          <w:rFonts w:ascii="Angsana New" w:hAnsi="Angsana New"/>
          <w:b/>
          <w:bCs/>
          <w:sz w:val="30"/>
          <w:szCs w:val="30"/>
        </w:rPr>
        <w:t xml:space="preserve">. </w:t>
      </w:r>
      <w:r w:rsidR="002D1B66" w:rsidRPr="00CC7476">
        <w:rPr>
          <w:rFonts w:ascii="Angsana New" w:hAnsi="Angsana New" w:hint="cs"/>
          <w:b/>
          <w:bCs/>
          <w:sz w:val="30"/>
          <w:szCs w:val="30"/>
          <w:cs/>
        </w:rPr>
        <w:t xml:space="preserve">    เงินกู้ยืมระยะยาวจากสถาบันการเงิน</w:t>
      </w:r>
    </w:p>
    <w:p w:rsidR="00F8293A" w:rsidRPr="00F8293A" w:rsidRDefault="00F8293A" w:rsidP="002D1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288" w:type="dxa"/>
        <w:tblLayout w:type="fixed"/>
        <w:tblLook w:val="01E0"/>
      </w:tblPr>
      <w:tblGrid>
        <w:gridCol w:w="6228"/>
        <w:gridCol w:w="1440"/>
        <w:gridCol w:w="284"/>
        <w:gridCol w:w="1336"/>
      </w:tblGrid>
      <w:tr w:rsidR="00F8293A" w:rsidRPr="001C0017" w:rsidTr="00BB1DA3">
        <w:tc>
          <w:tcPr>
            <w:tcW w:w="6228" w:type="dxa"/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F8293A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8293A" w:rsidRPr="001C0017" w:rsidTr="00BB1DA3">
        <w:tc>
          <w:tcPr>
            <w:tcW w:w="6228" w:type="dxa"/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8293A" w:rsidRPr="001C0017" w:rsidTr="00BB1DA3">
        <w:tc>
          <w:tcPr>
            <w:tcW w:w="6228" w:type="dxa"/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:rsidR="00F8293A" w:rsidRPr="00570CC5" w:rsidRDefault="00570CC5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1,107</w:t>
            </w:r>
          </w:p>
        </w:tc>
        <w:tc>
          <w:tcPr>
            <w:tcW w:w="284" w:type="dxa"/>
          </w:tcPr>
          <w:p w:rsidR="00F8293A" w:rsidRPr="005D0B91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336" w:type="dxa"/>
          </w:tcPr>
          <w:p w:rsidR="00F8293A" w:rsidRPr="00CD5DB0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DB0"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</w:tr>
      <w:tr w:rsidR="00F8293A" w:rsidRPr="001C0017" w:rsidTr="00BB1DA3">
        <w:tc>
          <w:tcPr>
            <w:tcW w:w="6228" w:type="dxa"/>
          </w:tcPr>
          <w:p w:rsidR="00F8293A" w:rsidRPr="0017776B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F8293A" w:rsidRPr="00570CC5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8293A" w:rsidRPr="00482DE0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vAlign w:val="center"/>
          </w:tcPr>
          <w:p w:rsidR="00F8293A" w:rsidRPr="00CD5DB0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93A" w:rsidRPr="001C0017" w:rsidTr="00BB1DA3">
        <w:tc>
          <w:tcPr>
            <w:tcW w:w="6228" w:type="dxa"/>
          </w:tcPr>
          <w:p w:rsidR="00F8293A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แต่ไม่เกิน 5 ปี</w:t>
            </w:r>
          </w:p>
        </w:tc>
        <w:tc>
          <w:tcPr>
            <w:tcW w:w="1440" w:type="dxa"/>
            <w:vAlign w:val="center"/>
          </w:tcPr>
          <w:p w:rsidR="00F8293A" w:rsidRPr="00570CC5" w:rsidRDefault="00570CC5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284" w:type="dxa"/>
          </w:tcPr>
          <w:p w:rsidR="00F8293A" w:rsidRPr="00482DE0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vAlign w:val="center"/>
          </w:tcPr>
          <w:p w:rsidR="00F8293A" w:rsidRPr="00CD5DB0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DB0">
              <w:rPr>
                <w:rFonts w:ascii="Angsana New" w:hAnsi="Angsana New"/>
                <w:sz w:val="30"/>
                <w:szCs w:val="30"/>
              </w:rPr>
              <w:t>3,149</w:t>
            </w:r>
          </w:p>
        </w:tc>
      </w:tr>
      <w:tr w:rsidR="00F8293A" w:rsidRPr="001C0017" w:rsidTr="00BB1DA3">
        <w:tc>
          <w:tcPr>
            <w:tcW w:w="6228" w:type="dxa"/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8293A" w:rsidRPr="00570CC5" w:rsidRDefault="00570CC5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3,149</w:t>
            </w:r>
          </w:p>
        </w:tc>
        <w:tc>
          <w:tcPr>
            <w:tcW w:w="284" w:type="dxa"/>
          </w:tcPr>
          <w:p w:rsidR="00F8293A" w:rsidRPr="00482DE0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F8293A" w:rsidRPr="00CD5DB0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DB0">
              <w:rPr>
                <w:rFonts w:ascii="Angsana New" w:hAnsi="Angsana New"/>
                <w:sz w:val="30"/>
                <w:szCs w:val="30"/>
              </w:rPr>
              <w:t>4,187</w:t>
            </w:r>
          </w:p>
        </w:tc>
      </w:tr>
    </w:tbl>
    <w:p w:rsidR="003625F6" w:rsidRDefault="0036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162D08" w:rsidRPr="000516E3" w:rsidRDefault="002D1B66" w:rsidP="00162D08">
      <w:pPr>
        <w:pStyle w:val="NoSpacing"/>
        <w:ind w:right="-21"/>
        <w:jc w:val="both"/>
        <w:rPr>
          <w:rFonts w:ascii="Angsana New" w:hAnsi="Angsana New"/>
          <w:szCs w:val="30"/>
          <w:cs/>
        </w:rPr>
      </w:pPr>
      <w:r w:rsidRPr="00CC7476">
        <w:rPr>
          <w:rFonts w:ascii="Angsana New" w:hAnsi="Angsana New"/>
          <w:szCs w:val="30"/>
          <w:cs/>
        </w:rPr>
        <w:t xml:space="preserve">เมื่อวันที่ </w:t>
      </w:r>
      <w:r w:rsidRPr="00CC7476">
        <w:rPr>
          <w:rFonts w:ascii="Angsana New" w:hAnsi="Angsana New"/>
          <w:szCs w:val="30"/>
        </w:rPr>
        <w:t>25</w:t>
      </w:r>
      <w:r w:rsidRPr="00CC7476">
        <w:rPr>
          <w:rFonts w:ascii="Angsana New" w:hAnsi="Angsana New"/>
          <w:szCs w:val="30"/>
          <w:cs/>
        </w:rPr>
        <w:t xml:space="preserve"> มีนาคม </w:t>
      </w:r>
      <w:r w:rsidRPr="00CC7476">
        <w:rPr>
          <w:rFonts w:ascii="Angsana New" w:hAnsi="Angsana New"/>
          <w:szCs w:val="30"/>
        </w:rPr>
        <w:t xml:space="preserve">2559 </w:t>
      </w:r>
      <w:r w:rsidRPr="00CC7476">
        <w:rPr>
          <w:rFonts w:ascii="Angsana New" w:hAnsi="Angsana New"/>
          <w:szCs w:val="30"/>
          <w:cs/>
        </w:rPr>
        <w:t>บ</w:t>
      </w:r>
      <w:r w:rsidR="00162D08" w:rsidRPr="00CC7476">
        <w:rPr>
          <w:rFonts w:ascii="Angsana New" w:hAnsi="Angsana New"/>
          <w:szCs w:val="30"/>
          <w:cs/>
        </w:rPr>
        <w:t>ริษัทได้ทำสัญญากู้ยืมเงิน</w:t>
      </w:r>
      <w:r w:rsidRPr="00CC7476">
        <w:rPr>
          <w:rFonts w:ascii="Angsana New" w:hAnsi="Angsana New"/>
          <w:szCs w:val="30"/>
          <w:cs/>
        </w:rPr>
        <w:t xml:space="preserve">กับธนาคารในประเทศแห่งหนึ่งเป็นจำนวนเงิน </w:t>
      </w:r>
      <w:r w:rsidRPr="00CC7476">
        <w:rPr>
          <w:rFonts w:ascii="Angsana New" w:hAnsi="Angsana New"/>
          <w:szCs w:val="30"/>
        </w:rPr>
        <w:t xml:space="preserve">5.4 </w:t>
      </w:r>
      <w:r w:rsidRPr="00CC7476">
        <w:rPr>
          <w:rFonts w:ascii="Angsana New" w:hAnsi="Angsana New"/>
          <w:szCs w:val="30"/>
          <w:cs/>
        </w:rPr>
        <w:t xml:space="preserve">ล้านบาท เพื่อเป็นเงินทุนสำหรับการก่อสร้างและจัดหาสินทรัพย์ถาวรของบริษัท (โครงการ </w:t>
      </w:r>
      <w:r w:rsidRPr="00CC7476">
        <w:rPr>
          <w:rFonts w:ascii="Angsana New" w:hAnsi="Angsana New"/>
          <w:szCs w:val="30"/>
        </w:rPr>
        <w:t>Solar Rooftop)</w:t>
      </w:r>
      <w:r w:rsidRPr="00CC7476">
        <w:rPr>
          <w:rFonts w:ascii="Angsana New" w:hAnsi="Angsana New"/>
          <w:szCs w:val="30"/>
          <w:cs/>
        </w:rPr>
        <w:t xml:space="preserve"> เงินกู้ยืมนี้มีอัตราดอกเบี้ย</w:t>
      </w:r>
      <w:r w:rsidRPr="00CC7476">
        <w:rPr>
          <w:rFonts w:ascii="Angsana New" w:hAnsi="Angsana New" w:hint="cs"/>
          <w:szCs w:val="30"/>
          <w:cs/>
        </w:rPr>
        <w:t>เท่ากับ</w:t>
      </w:r>
      <w:r w:rsidRPr="00CC7476">
        <w:rPr>
          <w:rFonts w:ascii="Angsana New" w:hAnsi="Angsana New"/>
          <w:szCs w:val="30"/>
          <w:cs/>
        </w:rPr>
        <w:t xml:space="preserve"> </w:t>
      </w:r>
      <w:r w:rsidRPr="00CC7476">
        <w:rPr>
          <w:rFonts w:ascii="Angsana New" w:hAnsi="Angsana New"/>
          <w:szCs w:val="30"/>
        </w:rPr>
        <w:t xml:space="preserve">MLR </w:t>
      </w:r>
      <w:r w:rsidRPr="00CC7476">
        <w:rPr>
          <w:rFonts w:ascii="Angsana New" w:hAnsi="Angsana New"/>
          <w:szCs w:val="30"/>
          <w:cs/>
        </w:rPr>
        <w:t>ต่อปี และมีกำหนดชำระคืนเงินต้นพร้อมดอกเบี้ยเป็นรายเดือนรวม 60 เดือน</w:t>
      </w:r>
      <w:r w:rsidRPr="00CC7476">
        <w:rPr>
          <w:rFonts w:ascii="Angsana New" w:hAnsi="Angsana New" w:hint="cs"/>
          <w:szCs w:val="30"/>
          <w:cs/>
        </w:rPr>
        <w:t>เป็นจำนวนเงินเดือนละประมาณ 0.1 ล้านบาท</w:t>
      </w:r>
      <w:r w:rsidRPr="00CC7476">
        <w:rPr>
          <w:rFonts w:ascii="Angsana New" w:hAnsi="Angsana New"/>
          <w:szCs w:val="30"/>
          <w:cs/>
        </w:rPr>
        <w:t xml:space="preserve"> โดยเริ่มชำระงวดแรกในวันทำการสุดท้ายของเดือนถัดจากเดือนที่เบิกเงินกู้</w:t>
      </w:r>
      <w:r w:rsidRPr="00CC7476">
        <w:rPr>
          <w:rFonts w:ascii="Angsana New" w:hAnsi="Angsana New" w:hint="cs"/>
          <w:szCs w:val="30"/>
          <w:cs/>
        </w:rPr>
        <w:t xml:space="preserve"> (ตุลาคม 2559)</w:t>
      </w:r>
      <w:r w:rsidRPr="00CC7476">
        <w:rPr>
          <w:rFonts w:ascii="Angsana New" w:hAnsi="Angsana New"/>
          <w:szCs w:val="30"/>
        </w:rPr>
        <w:t xml:space="preserve"> </w:t>
      </w:r>
      <w:r w:rsidRPr="00CC7476">
        <w:rPr>
          <w:rFonts w:ascii="Angsana New" w:hAnsi="Angsana New"/>
          <w:szCs w:val="30"/>
          <w:cs/>
        </w:rPr>
        <w:t xml:space="preserve">เงินกู้ยืมนี้ค้ำประกันโดยการจดจำนองสินทรัพย์ถาวรของโครงการ </w:t>
      </w:r>
      <w:r w:rsidRPr="00CC7476">
        <w:rPr>
          <w:rFonts w:ascii="Angsana New" w:hAnsi="Angsana New"/>
          <w:szCs w:val="30"/>
        </w:rPr>
        <w:t>Solar Rooftop</w:t>
      </w:r>
      <w:r w:rsidRPr="00CC7476">
        <w:rPr>
          <w:rFonts w:ascii="Angsana New" w:hAnsi="Angsana New"/>
          <w:szCs w:val="30"/>
          <w:cs/>
        </w:rPr>
        <w:t xml:space="preserve"> ที่</w:t>
      </w:r>
      <w:r w:rsidR="00162D08" w:rsidRPr="00CC7476">
        <w:rPr>
          <w:rFonts w:ascii="Angsana New" w:hAnsi="Angsana New"/>
          <w:szCs w:val="30"/>
          <w:cs/>
        </w:rPr>
        <w:t>มีขึ้นและ</w:t>
      </w:r>
      <w:r w:rsidR="00162D08" w:rsidRPr="00CC7476">
        <w:rPr>
          <w:rFonts w:ascii="Angsana New" w:hAnsi="Angsana New" w:hint="cs"/>
          <w:szCs w:val="30"/>
          <w:cs/>
        </w:rPr>
        <w:t>มีเงื่อนไขและข้อกำหนดบางประการเกี่ยวกับการดำรงอัตราส่วนทางการเงินและอื่น ๆ</w:t>
      </w:r>
      <w:r w:rsidR="000516E3">
        <w:rPr>
          <w:rFonts w:ascii="Angsana New" w:hAnsi="Angsana New" w:hint="cs"/>
          <w:szCs w:val="30"/>
          <w:cs/>
        </w:rPr>
        <w:t xml:space="preserve"> </w:t>
      </w:r>
      <w:r w:rsidR="000516E3" w:rsidRPr="00B917D8">
        <w:rPr>
          <w:rFonts w:ascii="Angsana New" w:hAnsi="Angsana New"/>
          <w:szCs w:val="30"/>
          <w:cs/>
        </w:rPr>
        <w:t>บริษัท</w:t>
      </w:r>
      <w:r w:rsidR="000516E3">
        <w:rPr>
          <w:rFonts w:ascii="Angsana New" w:hAnsi="Angsana New" w:hint="cs"/>
          <w:szCs w:val="30"/>
          <w:cs/>
        </w:rPr>
        <w:t>ได้</w:t>
      </w:r>
      <w:r w:rsidR="000516E3" w:rsidRPr="00B917D8">
        <w:rPr>
          <w:rFonts w:ascii="Angsana New" w:hAnsi="Angsana New"/>
          <w:szCs w:val="30"/>
          <w:cs/>
        </w:rPr>
        <w:t>เบิกเงินกู้ยืมดังกล่าวข้างต้น</w:t>
      </w:r>
      <w:r w:rsidR="000516E3">
        <w:rPr>
          <w:rFonts w:ascii="Angsana New" w:hAnsi="Angsana New" w:hint="cs"/>
          <w:szCs w:val="30"/>
          <w:cs/>
        </w:rPr>
        <w:t>เต็มจำนวน</w:t>
      </w:r>
      <w:r w:rsidR="000516E3" w:rsidRPr="00B917D8">
        <w:rPr>
          <w:rFonts w:ascii="Angsana New" w:hAnsi="Angsana New" w:hint="cs"/>
          <w:szCs w:val="30"/>
          <w:cs/>
        </w:rPr>
        <w:t>เมื่อ</w:t>
      </w:r>
      <w:r w:rsidR="000516E3" w:rsidRPr="00B917D8">
        <w:rPr>
          <w:rFonts w:ascii="Angsana New" w:hAnsi="Angsana New"/>
          <w:szCs w:val="30"/>
          <w:cs/>
        </w:rPr>
        <w:t xml:space="preserve">วันที่ </w:t>
      </w:r>
      <w:r w:rsidR="000516E3" w:rsidRPr="00B917D8">
        <w:rPr>
          <w:rFonts w:ascii="Angsana New" w:hAnsi="Angsana New"/>
          <w:szCs w:val="30"/>
        </w:rPr>
        <w:t xml:space="preserve">16 </w:t>
      </w:r>
      <w:r w:rsidR="000516E3" w:rsidRPr="00B917D8">
        <w:rPr>
          <w:rFonts w:ascii="Angsana New" w:hAnsi="Angsana New" w:hint="cs"/>
          <w:szCs w:val="30"/>
          <w:cs/>
        </w:rPr>
        <w:t>กันยายน</w:t>
      </w:r>
      <w:r w:rsidR="000516E3" w:rsidRPr="00B917D8">
        <w:rPr>
          <w:rFonts w:ascii="Angsana New" w:hAnsi="Angsana New"/>
          <w:szCs w:val="30"/>
          <w:cs/>
        </w:rPr>
        <w:t xml:space="preserve"> </w:t>
      </w:r>
      <w:r w:rsidR="000516E3" w:rsidRPr="00B917D8">
        <w:rPr>
          <w:rFonts w:ascii="Angsana New" w:hAnsi="Angsana New"/>
          <w:szCs w:val="30"/>
        </w:rPr>
        <w:t>2559</w:t>
      </w:r>
    </w:p>
    <w:p w:rsidR="007364F1" w:rsidRPr="003625F6" w:rsidRDefault="00736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5B07DA" w:rsidRDefault="005B07DA" w:rsidP="00ED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570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B5702">
        <w:rPr>
          <w:rFonts w:ascii="Angsana New" w:hAnsi="Angsana New"/>
          <w:sz w:val="30"/>
          <w:szCs w:val="30"/>
        </w:rPr>
        <w:t>31</w:t>
      </w:r>
      <w:r w:rsidRPr="001B570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37D72" w:rsidRPr="001B5702">
        <w:rPr>
          <w:rFonts w:ascii="Angsana New" w:hAnsi="Angsana New"/>
          <w:sz w:val="30"/>
          <w:szCs w:val="30"/>
        </w:rPr>
        <w:t>2561</w:t>
      </w:r>
      <w:r w:rsidRPr="001B5702">
        <w:rPr>
          <w:rFonts w:ascii="Angsana New" w:hAnsi="Angsana New"/>
          <w:sz w:val="30"/>
          <w:szCs w:val="30"/>
        </w:rPr>
        <w:t xml:space="preserve"> </w:t>
      </w:r>
      <w:r w:rsidR="00BB47FD" w:rsidRPr="001B5702">
        <w:rPr>
          <w:rFonts w:ascii="Angsana New" w:hAnsi="Angsana New" w:hint="cs"/>
          <w:sz w:val="30"/>
          <w:szCs w:val="30"/>
          <w:cs/>
        </w:rPr>
        <w:t xml:space="preserve">และ 2560 </w:t>
      </w:r>
      <w:r w:rsidRPr="001B5702">
        <w:rPr>
          <w:rFonts w:ascii="Angsana New" w:hAnsi="Angsana New"/>
          <w:sz w:val="30"/>
          <w:szCs w:val="30"/>
          <w:cs/>
        </w:rPr>
        <w:t>บริษัทไม่สามารถดำรงอัตราส่วนทางการเงิน – ความสามารถในการจ่ายชำระหนี้ตามเงื่อนไขที่กำหนดไว้ในสัญญากู้ยืมเงิน เป็น</w:t>
      </w:r>
      <w:r w:rsidRPr="001B5702">
        <w:rPr>
          <w:rFonts w:ascii="Angsana New" w:hAnsi="Angsana New" w:hint="cs"/>
          <w:sz w:val="30"/>
          <w:szCs w:val="30"/>
          <w:cs/>
        </w:rPr>
        <w:t>ผล</w:t>
      </w:r>
      <w:r w:rsidRPr="001B5702">
        <w:rPr>
          <w:rFonts w:ascii="Angsana New" w:hAnsi="Angsana New"/>
          <w:sz w:val="30"/>
          <w:szCs w:val="30"/>
          <w:cs/>
        </w:rPr>
        <w:t xml:space="preserve">ให้บริษัทเข้าเงื่อนไขการผิดนัดชำระหนี้ </w:t>
      </w:r>
      <w:r w:rsidRPr="001B5702">
        <w:rPr>
          <w:rFonts w:ascii="Angsana New" w:hAnsi="Angsana New" w:hint="cs"/>
          <w:sz w:val="30"/>
          <w:szCs w:val="30"/>
          <w:cs/>
        </w:rPr>
        <w:t>อย่างไรก็ตาม เมื่อ</w:t>
      </w:r>
      <w:r w:rsidR="00230080">
        <w:rPr>
          <w:rFonts w:ascii="Angsana New" w:hAnsi="Angsana New" w:hint="cs"/>
          <w:sz w:val="30"/>
          <w:szCs w:val="30"/>
          <w:cs/>
        </w:rPr>
        <w:t xml:space="preserve">วันที่ 13 กันยายน 2561 </w:t>
      </w:r>
      <w:r w:rsidR="00BB47FD" w:rsidRPr="001B5702">
        <w:rPr>
          <w:rFonts w:ascii="Angsana New" w:hAnsi="Angsana New" w:hint="cs"/>
          <w:sz w:val="30"/>
          <w:szCs w:val="30"/>
          <w:cs/>
        </w:rPr>
        <w:t>และ</w:t>
      </w:r>
      <w:r w:rsidRPr="001B570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1B5702">
        <w:rPr>
          <w:rFonts w:ascii="Angsana New" w:hAnsi="Angsana New"/>
          <w:sz w:val="30"/>
          <w:szCs w:val="30"/>
        </w:rPr>
        <w:t>26</w:t>
      </w:r>
      <w:r w:rsidRPr="001B570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1B5702">
        <w:rPr>
          <w:rFonts w:ascii="Angsana New" w:hAnsi="Angsana New"/>
          <w:sz w:val="30"/>
          <w:szCs w:val="30"/>
        </w:rPr>
        <w:t>2560</w:t>
      </w:r>
      <w:r w:rsidRPr="001B5702">
        <w:rPr>
          <w:rFonts w:ascii="Angsana New" w:hAnsi="Angsana New" w:hint="cs"/>
          <w:sz w:val="30"/>
          <w:szCs w:val="30"/>
          <w:cs/>
        </w:rPr>
        <w:t xml:space="preserve"> บริษัทได้รับหนังสือผ่อนผันจากธนาคารในประเทศดังกล่าวที่จะไม่ถือเป็นกรณีผิดนัดชำระหนี้สำหรับ</w:t>
      </w:r>
      <w:r w:rsidR="003440CC" w:rsidRPr="001B5702">
        <w:rPr>
          <w:rFonts w:ascii="Angsana New" w:hAnsi="Angsana New" w:hint="cs"/>
          <w:sz w:val="30"/>
          <w:szCs w:val="30"/>
          <w:cs/>
        </w:rPr>
        <w:t>งบการเงิน</w:t>
      </w:r>
      <w:r w:rsidRPr="001B5702">
        <w:rPr>
          <w:rFonts w:ascii="Angsana New" w:hAnsi="Angsana New" w:hint="cs"/>
          <w:sz w:val="30"/>
          <w:szCs w:val="30"/>
          <w:cs/>
        </w:rPr>
        <w:t xml:space="preserve">ปี </w:t>
      </w:r>
      <w:r w:rsidR="00BB47FD" w:rsidRPr="001B5702">
        <w:rPr>
          <w:rFonts w:ascii="Angsana New" w:hAnsi="Angsana New" w:hint="cs"/>
          <w:sz w:val="30"/>
          <w:szCs w:val="30"/>
          <w:cs/>
        </w:rPr>
        <w:t xml:space="preserve">2561 และ </w:t>
      </w:r>
      <w:r w:rsidRPr="001B5702">
        <w:rPr>
          <w:rFonts w:ascii="Angsana New" w:hAnsi="Angsana New"/>
          <w:sz w:val="30"/>
          <w:szCs w:val="30"/>
        </w:rPr>
        <w:t>2</w:t>
      </w:r>
      <w:r w:rsidR="00BB47FD" w:rsidRPr="001B5702">
        <w:rPr>
          <w:rFonts w:ascii="Angsana New" w:hAnsi="Angsana New" w:hint="cs"/>
          <w:sz w:val="30"/>
          <w:szCs w:val="30"/>
          <w:cs/>
        </w:rPr>
        <w:t>560</w:t>
      </w:r>
      <w:r w:rsidR="00BB47FD">
        <w:rPr>
          <w:rFonts w:ascii="Angsana New" w:hAnsi="Angsana New" w:hint="cs"/>
          <w:sz w:val="30"/>
          <w:szCs w:val="30"/>
          <w:cs/>
        </w:rPr>
        <w:t xml:space="preserve">  </w:t>
      </w:r>
      <w:r w:rsidR="00EF3EAB" w:rsidRPr="001B5702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7364F1" w:rsidRDefault="007364F1" w:rsidP="00F958A0">
      <w:pPr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52BB0" w:rsidRDefault="000D42DC" w:rsidP="00F958A0">
      <w:pPr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4056A">
        <w:rPr>
          <w:rFonts w:ascii="Angsana New" w:hAnsi="Angsana New"/>
          <w:b/>
          <w:bCs/>
          <w:sz w:val="30"/>
          <w:szCs w:val="30"/>
        </w:rPr>
        <w:t>6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="00C52BB0" w:rsidRPr="00C52BB0">
        <w:rPr>
          <w:rFonts w:ascii="Angsana New" w:hAnsi="Angsana New" w:hint="cs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C52BB0" w:rsidRPr="00C52BB0" w:rsidRDefault="00C52BB0" w:rsidP="0026021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C52BB0" w:rsidRDefault="00C52BB0" w:rsidP="00C52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6C07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7B271F">
        <w:rPr>
          <w:rFonts w:ascii="Angsana New" w:hAnsi="Angsana New"/>
          <w:sz w:val="30"/>
          <w:szCs w:val="30"/>
          <w:cs/>
        </w:rPr>
        <w:t>ของหนี้สินผลประโยชน์ของพนักงาน</w:t>
      </w:r>
      <w:r w:rsidRPr="002E6C07">
        <w:rPr>
          <w:rFonts w:ascii="Angsana New" w:hAnsi="Angsana New"/>
          <w:sz w:val="30"/>
          <w:szCs w:val="30"/>
          <w:cs/>
        </w:rPr>
        <w:t>หลังออกจากงาน</w:t>
      </w:r>
      <w:r w:rsidRPr="007B271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7B271F">
        <w:rPr>
          <w:rFonts w:ascii="Angsana New" w:hAnsi="Angsana New"/>
          <w:sz w:val="30"/>
          <w:szCs w:val="30"/>
          <w:cs/>
        </w:rPr>
        <w:t>สิ้นสุด</w:t>
      </w:r>
      <w:r w:rsidRPr="002E6C07">
        <w:rPr>
          <w:rFonts w:ascii="Angsana New" w:hAnsi="Angsana New"/>
          <w:sz w:val="30"/>
          <w:szCs w:val="30"/>
          <w:cs/>
        </w:rPr>
        <w:t xml:space="preserve">วันที่ </w:t>
      </w:r>
      <w:r w:rsidRPr="002E6C0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2E6C07">
        <w:rPr>
          <w:rFonts w:ascii="Angsana New" w:hAnsi="Angsana New"/>
          <w:sz w:val="30"/>
          <w:szCs w:val="30"/>
          <w:cs/>
        </w:rPr>
        <w:t xml:space="preserve"> </w:t>
      </w:r>
      <w:r w:rsidR="000F702C">
        <w:rPr>
          <w:rFonts w:ascii="Angsana New" w:hAnsi="Angsana New"/>
          <w:sz w:val="30"/>
          <w:szCs w:val="30"/>
        </w:rPr>
        <w:t>256</w:t>
      </w:r>
      <w:r w:rsidR="0012529A">
        <w:rPr>
          <w:rFonts w:ascii="Angsana New" w:hAnsi="Angsana New" w:hint="cs"/>
          <w:sz w:val="30"/>
          <w:szCs w:val="30"/>
          <w:cs/>
        </w:rPr>
        <w:t>1</w:t>
      </w:r>
      <w:r w:rsidRPr="002E6C07">
        <w:rPr>
          <w:rFonts w:ascii="Angsana New" w:hAnsi="Angsana New"/>
          <w:sz w:val="30"/>
          <w:szCs w:val="30"/>
        </w:rPr>
        <w:t xml:space="preserve"> </w:t>
      </w:r>
      <w:r w:rsidR="000D42DC">
        <w:rPr>
          <w:rFonts w:ascii="Angsana New" w:hAnsi="Angsana New" w:hint="cs"/>
          <w:sz w:val="30"/>
          <w:szCs w:val="30"/>
          <w:cs/>
        </w:rPr>
        <w:t xml:space="preserve">และ </w:t>
      </w:r>
      <w:r w:rsidR="000F702C">
        <w:rPr>
          <w:rFonts w:ascii="Angsana New" w:hAnsi="Angsana New"/>
          <w:sz w:val="30"/>
          <w:szCs w:val="30"/>
        </w:rPr>
        <w:t>25</w:t>
      </w:r>
      <w:r w:rsidR="0012529A">
        <w:rPr>
          <w:rFonts w:ascii="Angsana New" w:hAnsi="Angsana New" w:hint="cs"/>
          <w:sz w:val="30"/>
          <w:szCs w:val="30"/>
          <w:cs/>
        </w:rPr>
        <w:t>60</w:t>
      </w:r>
      <w:r w:rsidR="000D42DC">
        <w:rPr>
          <w:rFonts w:ascii="Angsana New" w:hAnsi="Angsana New"/>
          <w:sz w:val="30"/>
          <w:szCs w:val="30"/>
        </w:rPr>
        <w:t xml:space="preserve"> </w:t>
      </w:r>
      <w:r w:rsidRPr="002E6C07">
        <w:rPr>
          <w:rFonts w:ascii="Angsana New" w:hAnsi="Angsana New"/>
          <w:sz w:val="30"/>
          <w:szCs w:val="30"/>
          <w:cs/>
        </w:rPr>
        <w:t>มีดังนี้</w:t>
      </w:r>
    </w:p>
    <w:p w:rsidR="00F8293A" w:rsidRPr="00960ED3" w:rsidRDefault="00F8293A" w:rsidP="00C52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89" w:type="dxa"/>
        <w:tblLayout w:type="fixed"/>
        <w:tblLook w:val="01E0"/>
      </w:tblPr>
      <w:tblGrid>
        <w:gridCol w:w="6629"/>
        <w:gridCol w:w="1440"/>
        <w:gridCol w:w="284"/>
        <w:gridCol w:w="1336"/>
      </w:tblGrid>
      <w:tr w:rsidR="00F8293A" w:rsidRPr="001C0017" w:rsidTr="00FF4CB3">
        <w:tc>
          <w:tcPr>
            <w:tcW w:w="6629" w:type="dxa"/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F8293A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8293A" w:rsidRPr="001C0017" w:rsidTr="00FF4CB3">
        <w:tc>
          <w:tcPr>
            <w:tcW w:w="6629" w:type="dxa"/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F8293A" w:rsidRPr="001C0017" w:rsidRDefault="00F8293A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60ED3" w:rsidRPr="001C0017" w:rsidTr="00FF4CB3">
        <w:tc>
          <w:tcPr>
            <w:tcW w:w="6629" w:type="dxa"/>
          </w:tcPr>
          <w:p w:rsidR="00960ED3" w:rsidRPr="005D0B91" w:rsidRDefault="00960ED3" w:rsidP="00BB1DA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440" w:type="dxa"/>
          </w:tcPr>
          <w:p w:rsidR="00960ED3" w:rsidRPr="003B25AB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284" w:type="dxa"/>
          </w:tcPr>
          <w:p w:rsidR="00960ED3" w:rsidRPr="005D0B91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336" w:type="dxa"/>
          </w:tcPr>
          <w:p w:rsidR="00960ED3" w:rsidRPr="004C718D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</w:tr>
      <w:tr w:rsidR="00960ED3" w:rsidRPr="001C0017" w:rsidTr="00FF4CB3">
        <w:tc>
          <w:tcPr>
            <w:tcW w:w="6629" w:type="dxa"/>
          </w:tcPr>
          <w:p w:rsidR="00960ED3" w:rsidRPr="009A7644" w:rsidRDefault="00960ED3" w:rsidP="00BB1DA3">
            <w:pPr>
              <w:numPr>
                <w:ilvl w:val="0"/>
                <w:numId w:val="17"/>
              </w:numPr>
              <w:ind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644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9A76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A7644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9A76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764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60ED3" w:rsidRPr="0012529A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3,457</w:t>
            </w:r>
          </w:p>
        </w:tc>
        <w:tc>
          <w:tcPr>
            <w:tcW w:w="284" w:type="dxa"/>
          </w:tcPr>
          <w:p w:rsidR="00960ED3" w:rsidRPr="00482DE0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960ED3" w:rsidRPr="002249BC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9BC"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</w:tr>
      <w:tr w:rsidR="00960ED3" w:rsidRPr="001C0017" w:rsidTr="00FF4CB3">
        <w:tc>
          <w:tcPr>
            <w:tcW w:w="6629" w:type="dxa"/>
          </w:tcPr>
          <w:p w:rsidR="00960ED3" w:rsidRPr="009A7644" w:rsidRDefault="00960ED3" w:rsidP="00BB1DA3">
            <w:pPr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64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60ED3" w:rsidRPr="00AF6F8B" w:rsidRDefault="00AF6F8B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84" w:type="dxa"/>
          </w:tcPr>
          <w:p w:rsidR="00960ED3" w:rsidRPr="00482DE0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960ED3" w:rsidRPr="004966C8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</w:tr>
      <w:tr w:rsidR="00960ED3" w:rsidRPr="001C0017" w:rsidTr="00FF4CB3">
        <w:tc>
          <w:tcPr>
            <w:tcW w:w="6629" w:type="dxa"/>
          </w:tcPr>
          <w:p w:rsidR="00960ED3" w:rsidRPr="004843B7" w:rsidRDefault="00960ED3" w:rsidP="00BB1DA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843B7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60ED3" w:rsidRPr="00AF6F8B" w:rsidRDefault="00AF6F8B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4" w:type="dxa"/>
          </w:tcPr>
          <w:p w:rsidR="00960ED3" w:rsidRPr="00482DE0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960ED3" w:rsidRPr="004966C8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F80420" w:rsidRPr="001C0017" w:rsidTr="00FF4CB3">
        <w:tc>
          <w:tcPr>
            <w:tcW w:w="6629" w:type="dxa"/>
          </w:tcPr>
          <w:p w:rsidR="00F80420" w:rsidRPr="009F3CE7" w:rsidRDefault="00F80420" w:rsidP="0092769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440" w:type="dxa"/>
          </w:tcPr>
          <w:p w:rsidR="00F80420" w:rsidRPr="00AF6F8B" w:rsidRDefault="00AF6F8B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84" w:type="dxa"/>
          </w:tcPr>
          <w:p w:rsidR="00F80420" w:rsidRPr="00482DE0" w:rsidRDefault="00F80420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</w:tcPr>
          <w:p w:rsidR="00F80420" w:rsidRPr="004966C8" w:rsidRDefault="00F80420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6C8"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F80420" w:rsidRPr="001C0017" w:rsidTr="00FF4CB3">
        <w:tc>
          <w:tcPr>
            <w:tcW w:w="6629" w:type="dxa"/>
          </w:tcPr>
          <w:p w:rsidR="00F80420" w:rsidRPr="00FB42DB" w:rsidRDefault="00F80420" w:rsidP="00F80420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42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รายการที่รับรู้เป็นรายการกำไรขาดทุนเบ็ดเสร็จอื่น</w:t>
            </w:r>
          </w:p>
        </w:tc>
        <w:tc>
          <w:tcPr>
            <w:tcW w:w="1440" w:type="dxa"/>
          </w:tcPr>
          <w:p w:rsidR="00F80420" w:rsidRPr="00AF6F8B" w:rsidRDefault="00F80420" w:rsidP="00BB1DA3">
            <w:pPr>
              <w:tabs>
                <w:tab w:val="left" w:pos="162"/>
                <w:tab w:val="left" w:pos="612"/>
                <w:tab w:val="left" w:pos="1152"/>
                <w:tab w:val="left" w:pos="1609"/>
              </w:tabs>
              <w:ind w:left="-316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80420" w:rsidRPr="00482DE0" w:rsidRDefault="00F80420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</w:tcPr>
          <w:p w:rsidR="00F80420" w:rsidRPr="003B25AB" w:rsidRDefault="00F80420" w:rsidP="00BB1DA3">
            <w:pPr>
              <w:tabs>
                <w:tab w:val="left" w:pos="162"/>
                <w:tab w:val="left" w:pos="612"/>
                <w:tab w:val="left" w:pos="1152"/>
                <w:tab w:val="left" w:pos="1609"/>
              </w:tabs>
              <w:ind w:left="-316" w:right="1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65DEF" w:rsidRPr="001C0017" w:rsidTr="00283095">
        <w:tc>
          <w:tcPr>
            <w:tcW w:w="6629" w:type="dxa"/>
          </w:tcPr>
          <w:p w:rsidR="00D65DEF" w:rsidRDefault="00D65DEF" w:rsidP="00D65DEF">
            <w:pPr>
              <w:numPr>
                <w:ilvl w:val="0"/>
                <w:numId w:val="17"/>
              </w:numPr>
              <w:ind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(กำไร) จากการวัดมูลค่าประมาณการ </w:t>
            </w:r>
          </w:p>
        </w:tc>
        <w:tc>
          <w:tcPr>
            <w:tcW w:w="1440" w:type="dxa"/>
          </w:tcPr>
          <w:p w:rsidR="00D65DEF" w:rsidRDefault="00D65DEF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65DEF" w:rsidRPr="00482DE0" w:rsidRDefault="00D65DE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vAlign w:val="center"/>
          </w:tcPr>
          <w:p w:rsidR="00D65DEF" w:rsidRPr="00C74ADF" w:rsidRDefault="00D65DE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5DEF" w:rsidRPr="001C0017" w:rsidTr="00FF4CB3">
        <w:tc>
          <w:tcPr>
            <w:tcW w:w="6629" w:type="dxa"/>
          </w:tcPr>
          <w:p w:rsidR="00D65DEF" w:rsidRDefault="00D65DEF" w:rsidP="00D65DE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ประกันภัย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5DEF" w:rsidRPr="004966C8" w:rsidRDefault="00D65DEF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84" w:type="dxa"/>
          </w:tcPr>
          <w:p w:rsidR="00D65DEF" w:rsidRPr="00482DE0" w:rsidRDefault="00D65DE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:rsidR="00D65DEF" w:rsidRPr="00C74ADF" w:rsidRDefault="00D65DE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AD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1,372</w:t>
            </w:r>
            <w:r w:rsidRPr="00C74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5DEF" w:rsidRPr="001C0017" w:rsidTr="00FF4CB3">
        <w:tc>
          <w:tcPr>
            <w:tcW w:w="6629" w:type="dxa"/>
          </w:tcPr>
          <w:p w:rsidR="00D65DEF" w:rsidRPr="00DC031E" w:rsidRDefault="00D65DEF" w:rsidP="00BB1D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031E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</w:t>
            </w:r>
            <w:r w:rsidRPr="00DC031E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65DEF" w:rsidRPr="00AF6F8B" w:rsidRDefault="00D65DEF" w:rsidP="00BB1DA3">
            <w:pPr>
              <w:tabs>
                <w:tab w:val="left" w:pos="162"/>
                <w:tab w:val="left" w:pos="612"/>
                <w:tab w:val="left" w:pos="1152"/>
                <w:tab w:val="left" w:pos="1609"/>
              </w:tabs>
              <w:ind w:left="-316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65DEF" w:rsidRPr="00482DE0" w:rsidRDefault="00D65DE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D65DEF" w:rsidRPr="003B25AB" w:rsidRDefault="00D65DEF" w:rsidP="00BB1DA3">
            <w:pPr>
              <w:tabs>
                <w:tab w:val="left" w:pos="162"/>
                <w:tab w:val="left" w:pos="612"/>
                <w:tab w:val="left" w:pos="1152"/>
                <w:tab w:val="left" w:pos="1609"/>
              </w:tabs>
              <w:ind w:left="-316" w:right="1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65DEF" w:rsidRPr="001C0017" w:rsidTr="00FF4CB3">
        <w:tc>
          <w:tcPr>
            <w:tcW w:w="6629" w:type="dxa"/>
          </w:tcPr>
          <w:p w:rsidR="00D65DEF" w:rsidRPr="00DC031E" w:rsidRDefault="00D65DEF" w:rsidP="00476B4E">
            <w:pPr>
              <w:numPr>
                <w:ilvl w:val="0"/>
                <w:numId w:val="17"/>
              </w:numPr>
              <w:ind w:hanging="7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31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C031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65DEF" w:rsidRPr="00AF6F8B" w:rsidRDefault="00D65DEF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4,599</w:t>
            </w:r>
          </w:p>
        </w:tc>
        <w:tc>
          <w:tcPr>
            <w:tcW w:w="284" w:type="dxa"/>
          </w:tcPr>
          <w:p w:rsidR="00D65DEF" w:rsidRPr="00482DE0" w:rsidRDefault="00D65DE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:rsidR="00D65DEF" w:rsidRPr="00476B4E" w:rsidRDefault="00D65DEF" w:rsidP="0047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3,457</w:t>
            </w:r>
          </w:p>
        </w:tc>
      </w:tr>
    </w:tbl>
    <w:p w:rsidR="003625F6" w:rsidRDefault="0036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F80420" w:rsidRDefault="00F80420" w:rsidP="00F80420">
      <w:pPr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กำไรจากการ</w:t>
      </w:r>
      <w:r w:rsidR="00CF2896">
        <w:rPr>
          <w:rFonts w:ascii="Angsana New" w:hAnsi="Angsana New" w:hint="cs"/>
          <w:sz w:val="30"/>
          <w:szCs w:val="30"/>
          <w:cs/>
        </w:rPr>
        <w:t>วัดมูลค่า</w:t>
      </w:r>
      <w:r>
        <w:rPr>
          <w:rFonts w:ascii="Angsana New" w:hAnsi="Angsana New" w:hint="cs"/>
          <w:sz w:val="30"/>
          <w:szCs w:val="30"/>
          <w:cs/>
        </w:rPr>
        <w:t xml:space="preserve">ประมาณการตามหลักคณิตศาสตร์ประกันภัยที่รับรู้ในกำไรขาดทุนเบ็ดเสร็จอื่นสำหรับปีสิ้นสุดวันที่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2561 </w:t>
      </w:r>
      <w:r w:rsidR="001051D5">
        <w:rPr>
          <w:rFonts w:ascii="Angsana New" w:hAnsi="Angsana New" w:hint="cs"/>
          <w:sz w:val="30"/>
          <w:szCs w:val="30"/>
          <w:cs/>
        </w:rPr>
        <w:t xml:space="preserve">และ </w:t>
      </w:r>
      <w:r w:rsidR="001051D5"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เกิดขึ้นจาก</w:t>
      </w:r>
    </w:p>
    <w:p w:rsidR="001051D5" w:rsidRPr="001051D5" w:rsidRDefault="001051D5" w:rsidP="00F80420">
      <w:pPr>
        <w:outlineLvl w:val="0"/>
        <w:rPr>
          <w:rFonts w:ascii="Angsana New" w:hAnsi="Angsana New"/>
          <w:sz w:val="16"/>
          <w:szCs w:val="16"/>
        </w:rPr>
      </w:pPr>
    </w:p>
    <w:tbl>
      <w:tblPr>
        <w:tblW w:w="9288" w:type="dxa"/>
        <w:tblLayout w:type="fixed"/>
        <w:tblLook w:val="01E0"/>
      </w:tblPr>
      <w:tblGrid>
        <w:gridCol w:w="6228"/>
        <w:gridCol w:w="1440"/>
        <w:gridCol w:w="284"/>
        <w:gridCol w:w="1336"/>
      </w:tblGrid>
      <w:tr w:rsidR="001051D5" w:rsidTr="0092769A">
        <w:tc>
          <w:tcPr>
            <w:tcW w:w="6228" w:type="dxa"/>
          </w:tcPr>
          <w:p w:rsidR="001051D5" w:rsidRPr="001C0017" w:rsidRDefault="001051D5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1051D5" w:rsidRDefault="001051D5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051D5" w:rsidRPr="001C0017" w:rsidTr="0092769A">
        <w:tc>
          <w:tcPr>
            <w:tcW w:w="6228" w:type="dxa"/>
          </w:tcPr>
          <w:p w:rsidR="001051D5" w:rsidRPr="001C0017" w:rsidRDefault="001051D5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051D5" w:rsidRPr="001C0017" w:rsidRDefault="001051D5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051D5" w:rsidRPr="001C0017" w:rsidRDefault="001051D5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1051D5" w:rsidRPr="001C0017" w:rsidRDefault="001051D5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93604" w:rsidRPr="004C718D" w:rsidTr="001051D5">
        <w:tc>
          <w:tcPr>
            <w:tcW w:w="6228" w:type="dxa"/>
          </w:tcPr>
          <w:p w:rsidR="00993604" w:rsidRDefault="00993604" w:rsidP="00C104A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440" w:type="dxa"/>
          </w:tcPr>
          <w:p w:rsidR="00993604" w:rsidRPr="00887414" w:rsidRDefault="00993604" w:rsidP="00C104A2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84" w:type="dxa"/>
          </w:tcPr>
          <w:p w:rsidR="00993604" w:rsidRPr="00482DE0" w:rsidRDefault="00993604" w:rsidP="00C1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</w:tcPr>
          <w:p w:rsidR="00993604" w:rsidRPr="00887414" w:rsidRDefault="00993604" w:rsidP="00C104A2">
            <w:pPr>
              <w:pStyle w:val="BodyText3"/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(749</w:t>
            </w:r>
            <w:r w:rsidRPr="008874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51D5" w:rsidRPr="002249BC" w:rsidTr="001051D5">
        <w:tc>
          <w:tcPr>
            <w:tcW w:w="6228" w:type="dxa"/>
          </w:tcPr>
          <w:p w:rsidR="001051D5" w:rsidRPr="009F3CE7" w:rsidRDefault="001051D5" w:rsidP="0092769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440" w:type="dxa"/>
          </w:tcPr>
          <w:p w:rsidR="001051D5" w:rsidRPr="00887414" w:rsidRDefault="00993604" w:rsidP="0092769A">
            <w:pPr>
              <w:pStyle w:val="BodyText3"/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</w:t>
            </w:r>
            <w:r w:rsidR="001051D5" w:rsidRPr="008874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1051D5" w:rsidRPr="00482DE0" w:rsidRDefault="001051D5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</w:tcPr>
          <w:p w:rsidR="001051D5" w:rsidRPr="00887414" w:rsidRDefault="00993604" w:rsidP="0092769A">
            <w:pPr>
              <w:pStyle w:val="BodyText3"/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1051D5" w:rsidRPr="008874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3604" w:rsidRPr="004966C8" w:rsidTr="001051D5">
        <w:tc>
          <w:tcPr>
            <w:tcW w:w="6228" w:type="dxa"/>
          </w:tcPr>
          <w:p w:rsidR="00993604" w:rsidRPr="00037439" w:rsidRDefault="00993604" w:rsidP="00C1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3604" w:rsidRPr="00887414" w:rsidRDefault="00993604" w:rsidP="00C104A2">
            <w:pPr>
              <w:pStyle w:val="BodyText3"/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874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93604" w:rsidRPr="005D0B91" w:rsidRDefault="00993604" w:rsidP="00C1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993604" w:rsidRPr="00887414" w:rsidRDefault="00993604" w:rsidP="00C104A2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87414" w:rsidTr="001051D5">
        <w:tc>
          <w:tcPr>
            <w:tcW w:w="6228" w:type="dxa"/>
          </w:tcPr>
          <w:p w:rsidR="00887414" w:rsidRPr="00EC7271" w:rsidRDefault="00887414" w:rsidP="0092769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87414" w:rsidRPr="00887414" w:rsidRDefault="00887414" w:rsidP="007364F1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99360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:rsidR="00887414" w:rsidRPr="00482DE0" w:rsidRDefault="00887414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887414" w:rsidRPr="00887414" w:rsidRDefault="00993604" w:rsidP="0092769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(1,372</w:t>
            </w:r>
            <w:r w:rsidR="00887414" w:rsidRPr="008874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F80420" w:rsidRDefault="00F80420" w:rsidP="00F80420">
      <w:pPr>
        <w:rPr>
          <w:rFonts w:ascii="Angsana New" w:hAnsi="Angsana New"/>
          <w:sz w:val="30"/>
          <w:szCs w:val="30"/>
        </w:rPr>
      </w:pPr>
    </w:p>
    <w:p w:rsidR="00327405" w:rsidRDefault="00327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80420" w:rsidRPr="005F3E58" w:rsidRDefault="00F80420" w:rsidP="00F80420">
      <w:pPr>
        <w:ind w:right="393"/>
        <w:jc w:val="thaiDistribute"/>
        <w:rPr>
          <w:rFonts w:ascii="Angsana New" w:hAnsi="Angsana New"/>
          <w:sz w:val="30"/>
          <w:szCs w:val="30"/>
        </w:rPr>
      </w:pPr>
      <w:r w:rsidRPr="00F11938">
        <w:rPr>
          <w:rFonts w:ascii="Angsana New" w:hAnsi="Angsana New" w:hint="cs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</w:t>
      </w:r>
      <w:r>
        <w:rPr>
          <w:rFonts w:ascii="Angsana New" w:hAnsi="Angsana New" w:hint="cs"/>
          <w:sz w:val="30"/>
          <w:szCs w:val="30"/>
          <w:cs/>
        </w:rPr>
        <w:t>หลังออกจากงาน</w:t>
      </w:r>
      <w:r w:rsidRPr="00F1193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80420" w:rsidRPr="00A37762" w:rsidRDefault="00F80420" w:rsidP="00F80420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9923" w:type="dxa"/>
        <w:tblInd w:w="-34" w:type="dxa"/>
        <w:tblLayout w:type="fixed"/>
        <w:tblLook w:val="01E0"/>
      </w:tblPr>
      <w:tblGrid>
        <w:gridCol w:w="2836"/>
        <w:gridCol w:w="284"/>
        <w:gridCol w:w="3259"/>
        <w:gridCol w:w="284"/>
        <w:gridCol w:w="3260"/>
      </w:tblGrid>
      <w:tr w:rsidR="00F80420" w:rsidRPr="00867A91" w:rsidTr="0092769A">
        <w:tc>
          <w:tcPr>
            <w:tcW w:w="2836" w:type="dxa"/>
            <w:shd w:val="clear" w:color="auto" w:fill="auto"/>
          </w:tcPr>
          <w:p w:rsidR="00F80420" w:rsidRDefault="00F80420" w:rsidP="0092769A">
            <w:pPr>
              <w:tabs>
                <w:tab w:val="left" w:pos="148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F80420" w:rsidRPr="00867A91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803" w:type="dxa"/>
            <w:gridSpan w:val="3"/>
            <w:tcBorders>
              <w:bottom w:val="single" w:sz="4" w:space="0" w:color="auto"/>
            </w:tcBorders>
          </w:tcPr>
          <w:p w:rsidR="00F80420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F80420" w:rsidRPr="00867A91" w:rsidTr="0092769A"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</w:tcPr>
          <w:p w:rsidR="00F80420" w:rsidRPr="00867A91" w:rsidRDefault="00F80420" w:rsidP="0092769A">
            <w:pPr>
              <w:tabs>
                <w:tab w:val="left" w:pos="148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84" w:type="dxa"/>
          </w:tcPr>
          <w:p w:rsidR="00F80420" w:rsidRPr="00867A91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</w:tcPr>
          <w:p w:rsidR="00F80420" w:rsidRPr="002F67D6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67D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80420" w:rsidRPr="00867A91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420" w:rsidRPr="002F67D6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67D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80420" w:rsidRPr="00867A91" w:rsidTr="0092769A"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</w:tcPr>
          <w:p w:rsidR="00F80420" w:rsidRPr="00867A91" w:rsidRDefault="00F80420" w:rsidP="0092769A">
            <w:pPr>
              <w:tabs>
                <w:tab w:val="left" w:pos="1486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67A9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867A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:rsidR="00F80420" w:rsidRPr="00867A91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F80420" w:rsidRPr="00702B89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02B89">
              <w:rPr>
                <w:rFonts w:ascii="Angsana New" w:hAnsi="Angsana New" w:cs="Angsana New"/>
                <w:cs/>
              </w:rPr>
              <w:t xml:space="preserve">ร้อยละ </w:t>
            </w:r>
            <w:r w:rsidR="000C7C4D">
              <w:rPr>
                <w:rFonts w:ascii="Angsana New" w:hAnsi="Angsana New" w:cs="Angsana New"/>
                <w:lang w:val="en-US"/>
              </w:rPr>
              <w:t>2.00</w:t>
            </w:r>
            <w:r w:rsidRPr="00702B89">
              <w:rPr>
                <w:rFonts w:ascii="Angsana New" w:hAnsi="Angsana New" w:cs="Angsana New"/>
                <w:cs/>
              </w:rPr>
              <w:t xml:space="preserve"> </w:t>
            </w:r>
            <w:r w:rsidRPr="00702B89">
              <w:rPr>
                <w:rFonts w:ascii="Angsana New" w:hAnsi="Angsana New" w:cs="Angsana New"/>
                <w:cs/>
                <w:lang w:val="en-US"/>
              </w:rPr>
              <w:t>ต่อปี</w:t>
            </w:r>
            <w:r w:rsidRPr="00702B89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84" w:type="dxa"/>
          </w:tcPr>
          <w:p w:rsidR="00F80420" w:rsidRPr="00867A91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F80420" w:rsidRPr="009F5057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9F5057">
              <w:rPr>
                <w:rFonts w:ascii="Angsana New" w:hAnsi="Angsana New" w:cs="Angsana New"/>
                <w:cs/>
              </w:rPr>
              <w:t xml:space="preserve">ร้อยละ </w:t>
            </w:r>
            <w:r w:rsidRPr="009F5057">
              <w:rPr>
                <w:rFonts w:ascii="Angsana New" w:hAnsi="Angsana New" w:cs="Angsana New" w:hint="cs"/>
                <w:cs/>
              </w:rPr>
              <w:t>1.88</w:t>
            </w:r>
            <w:r w:rsidRPr="009F5057">
              <w:rPr>
                <w:rFonts w:ascii="Angsana New" w:hAnsi="Angsana New" w:cs="Angsana New"/>
                <w:cs/>
              </w:rPr>
              <w:t xml:space="preserve"> </w:t>
            </w:r>
            <w:r w:rsidRPr="009F5057">
              <w:rPr>
                <w:rFonts w:ascii="Angsana New" w:hAnsi="Angsana New" w:cs="Angsana New"/>
                <w:cs/>
                <w:lang w:val="en-US"/>
              </w:rPr>
              <w:t>ต่อปี</w:t>
            </w:r>
            <w:r w:rsidRPr="009F5057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F80420" w:rsidRPr="00867A91" w:rsidTr="0092769A">
        <w:tc>
          <w:tcPr>
            <w:tcW w:w="2836" w:type="dxa"/>
            <w:shd w:val="clear" w:color="auto" w:fill="auto"/>
          </w:tcPr>
          <w:p w:rsidR="00F80420" w:rsidRPr="00867A91" w:rsidRDefault="00F80420" w:rsidP="0092769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7A91">
              <w:rPr>
                <w:rFonts w:ascii="Angsana New" w:hAnsi="Angsana New"/>
                <w:sz w:val="30"/>
                <w:szCs w:val="30"/>
                <w:cs/>
              </w:rPr>
              <w:t>อัตราการขึ้นของเงินเดือน</w:t>
            </w:r>
          </w:p>
        </w:tc>
        <w:tc>
          <w:tcPr>
            <w:tcW w:w="284" w:type="dxa"/>
          </w:tcPr>
          <w:p w:rsidR="00F80420" w:rsidRPr="00867A91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259" w:type="dxa"/>
          </w:tcPr>
          <w:p w:rsidR="00F80420" w:rsidRPr="00702B89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02B89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7C4D">
              <w:rPr>
                <w:rFonts w:ascii="Angsana New" w:hAnsi="Angsana New" w:cs="Angsana New" w:hint="cs"/>
                <w:cs/>
                <w:lang w:val="en-US"/>
              </w:rPr>
              <w:t>3.0</w:t>
            </w:r>
            <w:r w:rsidRPr="00702B89">
              <w:rPr>
                <w:rFonts w:ascii="Angsana New" w:hAnsi="Angsana New" w:cs="Angsana New"/>
                <w:cs/>
              </w:rPr>
              <w:t xml:space="preserve"> ต่อปี</w:t>
            </w:r>
            <w:r w:rsidRPr="00702B89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84" w:type="dxa"/>
          </w:tcPr>
          <w:p w:rsidR="00F80420" w:rsidRPr="00867A91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F80420" w:rsidRPr="001766CC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766CC">
              <w:rPr>
                <w:rFonts w:ascii="Angsana New" w:hAnsi="Angsana New" w:cs="Angsana New"/>
                <w:cs/>
              </w:rPr>
              <w:t xml:space="preserve">ร้อยละ </w:t>
            </w:r>
            <w:r w:rsidRPr="001766CC">
              <w:rPr>
                <w:rFonts w:ascii="Angsana New" w:hAnsi="Angsana New" w:cs="Angsana New" w:hint="cs"/>
                <w:cs/>
                <w:lang w:val="en-US"/>
              </w:rPr>
              <w:t>3.0</w:t>
            </w:r>
            <w:r w:rsidRPr="001766CC">
              <w:rPr>
                <w:rFonts w:ascii="Angsana New" w:hAnsi="Angsana New" w:cs="Angsana New"/>
                <w:cs/>
              </w:rPr>
              <w:t xml:space="preserve"> ต่อปี</w:t>
            </w:r>
            <w:r w:rsidRPr="001766CC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F80420" w:rsidRPr="00867A91" w:rsidTr="0092769A">
        <w:tc>
          <w:tcPr>
            <w:tcW w:w="2836" w:type="dxa"/>
            <w:shd w:val="clear" w:color="auto" w:fill="auto"/>
          </w:tcPr>
          <w:p w:rsidR="00F80420" w:rsidRPr="00867A91" w:rsidRDefault="00F80420" w:rsidP="0092769A">
            <w:pPr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7A9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84" w:type="dxa"/>
          </w:tcPr>
          <w:p w:rsidR="00F80420" w:rsidRPr="00867A91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259" w:type="dxa"/>
          </w:tcPr>
          <w:p w:rsidR="00F80420" w:rsidRPr="000C7C4D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7C4D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7C4D">
              <w:rPr>
                <w:rFonts w:ascii="Angsana New" w:hAnsi="Angsana New" w:cs="Angsana New"/>
                <w:lang w:val="en-US"/>
              </w:rPr>
              <w:t xml:space="preserve">0.0 </w:t>
            </w:r>
            <w:r w:rsidRPr="000C7C4D">
              <w:rPr>
                <w:rFonts w:ascii="Angsana New" w:hAnsi="Angsana New" w:cs="Angsana New" w:hint="cs"/>
                <w:cs/>
                <w:lang w:val="en-US"/>
              </w:rPr>
              <w:t>ถึง</w:t>
            </w:r>
            <w:r w:rsidRPr="000C7C4D">
              <w:rPr>
                <w:rFonts w:ascii="Angsana New" w:hAnsi="Angsana New" w:cs="Angsana New"/>
                <w:cs/>
                <w:lang w:val="en-US"/>
              </w:rPr>
              <w:t xml:space="preserve"> ร้อยละ </w:t>
            </w:r>
            <w:r w:rsidR="000C7C4D" w:rsidRPr="000C7C4D">
              <w:rPr>
                <w:rFonts w:ascii="Angsana New" w:hAnsi="Angsana New" w:cs="Angsana New" w:hint="cs"/>
                <w:cs/>
                <w:lang w:val="en-US"/>
              </w:rPr>
              <w:t>4</w:t>
            </w:r>
            <w:r w:rsidR="000C7C4D" w:rsidRPr="000C7C4D">
              <w:rPr>
                <w:rFonts w:ascii="Angsana New" w:hAnsi="Angsana New" w:cs="Angsana New"/>
                <w:lang w:val="en-US"/>
              </w:rPr>
              <w:t>5</w:t>
            </w:r>
            <w:r w:rsidRPr="000C7C4D">
              <w:rPr>
                <w:rFonts w:ascii="Angsana New" w:hAnsi="Angsana New" w:cs="Angsana New"/>
                <w:lang w:val="en-US"/>
              </w:rPr>
              <w:t xml:space="preserve">.0 </w:t>
            </w:r>
            <w:r w:rsidRPr="000C7C4D">
              <w:rPr>
                <w:rFonts w:ascii="Angsana New" w:hAnsi="Angsana New" w:cs="Angsana New"/>
                <w:cs/>
                <w:lang w:val="en-US"/>
              </w:rPr>
              <w:t>ต่อปี</w:t>
            </w:r>
            <w:r w:rsidRPr="000C7C4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84" w:type="dxa"/>
          </w:tcPr>
          <w:p w:rsidR="00F80420" w:rsidRPr="00867A91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F80420" w:rsidRPr="009F5057" w:rsidRDefault="00F80420" w:rsidP="0092769A">
            <w:pPr>
              <w:pStyle w:val="BodyText2"/>
              <w:tabs>
                <w:tab w:val="clear" w:pos="540"/>
              </w:tabs>
              <w:ind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9F5057">
              <w:rPr>
                <w:rFonts w:ascii="Angsana New" w:hAnsi="Angsana New" w:cs="Angsana New"/>
                <w:cs/>
              </w:rPr>
              <w:t xml:space="preserve">ร้อยละ </w:t>
            </w:r>
            <w:r w:rsidRPr="009F5057">
              <w:rPr>
                <w:rFonts w:ascii="Angsana New" w:hAnsi="Angsana New" w:cs="Angsana New"/>
                <w:lang w:val="en-US"/>
              </w:rPr>
              <w:t xml:space="preserve">0.0 </w:t>
            </w:r>
            <w:r w:rsidRPr="009F5057">
              <w:rPr>
                <w:rFonts w:ascii="Angsana New" w:hAnsi="Angsana New" w:cs="Angsana New" w:hint="cs"/>
                <w:cs/>
                <w:lang w:val="en-US"/>
              </w:rPr>
              <w:t>ถึง</w:t>
            </w:r>
            <w:r w:rsidRPr="009F5057">
              <w:rPr>
                <w:rFonts w:ascii="Angsana New" w:hAnsi="Angsana New" w:cs="Angsana New"/>
                <w:cs/>
                <w:lang w:val="en-US"/>
              </w:rPr>
              <w:t xml:space="preserve"> ร้อยละ </w:t>
            </w:r>
            <w:r w:rsidRPr="009F5057">
              <w:rPr>
                <w:rFonts w:ascii="Angsana New" w:hAnsi="Angsana New" w:cs="Angsana New" w:hint="cs"/>
                <w:cs/>
                <w:lang w:val="en-US"/>
              </w:rPr>
              <w:t>47</w:t>
            </w:r>
            <w:r w:rsidRPr="009F5057">
              <w:rPr>
                <w:rFonts w:ascii="Angsana New" w:hAnsi="Angsana New" w:cs="Angsana New"/>
                <w:lang w:val="en-US"/>
              </w:rPr>
              <w:t xml:space="preserve">.0 </w:t>
            </w:r>
            <w:r w:rsidRPr="009F5057">
              <w:rPr>
                <w:rFonts w:ascii="Angsana New" w:hAnsi="Angsana New" w:cs="Angsana New"/>
                <w:cs/>
                <w:lang w:val="en-US"/>
              </w:rPr>
              <w:t>ต่อปี</w:t>
            </w:r>
            <w:r w:rsidRPr="009F5057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</w:tbl>
    <w:p w:rsidR="00B9624F" w:rsidRPr="00F80420" w:rsidRDefault="00B9624F" w:rsidP="00F80420">
      <w:pPr>
        <w:rPr>
          <w:rFonts w:ascii="Angsana New" w:hAnsi="Angsana New"/>
          <w:sz w:val="30"/>
          <w:szCs w:val="30"/>
        </w:rPr>
      </w:pPr>
    </w:p>
    <w:p w:rsidR="00F80420" w:rsidRPr="00992A45" w:rsidRDefault="00F80420" w:rsidP="00F80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การวิเคราะห์ความอ่อนไหว</w:t>
      </w:r>
    </w:p>
    <w:p w:rsidR="00F80420" w:rsidRPr="000F3339" w:rsidRDefault="00F80420" w:rsidP="00F80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F80420" w:rsidRPr="00992A45" w:rsidRDefault="00F80420" w:rsidP="00F80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:rsidR="00F80420" w:rsidRPr="00475FEC" w:rsidRDefault="00F80420" w:rsidP="00F80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1E0"/>
      </w:tblPr>
      <w:tblGrid>
        <w:gridCol w:w="5812"/>
        <w:gridCol w:w="1701"/>
        <w:gridCol w:w="284"/>
        <w:gridCol w:w="1701"/>
      </w:tblGrid>
      <w:tr w:rsidR="00F80420" w:rsidRPr="00992A45" w:rsidTr="0092769A">
        <w:tc>
          <w:tcPr>
            <w:tcW w:w="5812" w:type="dxa"/>
          </w:tcPr>
          <w:p w:rsidR="00F80420" w:rsidRPr="00992A45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F80420" w:rsidRPr="00992A45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80420" w:rsidRPr="00992A45" w:rsidTr="00927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80420" w:rsidRPr="00992A45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420" w:rsidRPr="00992A45" w:rsidRDefault="00F80420" w:rsidP="009276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0420" w:rsidRPr="00992A45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420" w:rsidRPr="00992A45" w:rsidRDefault="00F80420" w:rsidP="009276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F80420" w:rsidRPr="00992A45" w:rsidTr="0092769A">
        <w:tc>
          <w:tcPr>
            <w:tcW w:w="5812" w:type="dxa"/>
          </w:tcPr>
          <w:p w:rsidR="00F80420" w:rsidRPr="00992A45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ภาระผูกพันของผลประโยชน์ ณ วันที่ 31 ธันวาคม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F80420" w:rsidRPr="00255419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0420" w:rsidRPr="00255419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F80420" w:rsidRPr="00255419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420" w:rsidRPr="00992A45" w:rsidTr="00927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80420" w:rsidRPr="00255419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AF6F8B">
              <w:rPr>
                <w:rFonts w:ascii="Angsana New" w:hAnsi="Angsana New"/>
                <w:bCs/>
                <w:sz w:val="30"/>
                <w:szCs w:val="30"/>
              </w:rPr>
              <w:t>1.0</w:t>
            </w: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0420" w:rsidRPr="00AF6F8B" w:rsidRDefault="00AF6F8B" w:rsidP="0092769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6F8B">
              <w:rPr>
                <w:rFonts w:ascii="Angsana New" w:hAnsi="Angsana New"/>
                <w:sz w:val="30"/>
                <w:szCs w:val="30"/>
              </w:rPr>
              <w:t>(58</w:t>
            </w:r>
            <w:r w:rsidR="00F80420" w:rsidRPr="00AF6F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20" w:rsidRPr="00F80420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0420" w:rsidRPr="00AF6F8B" w:rsidRDefault="00AF6F8B" w:rsidP="0092769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F80420" w:rsidRPr="00992A45" w:rsidTr="00927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80420" w:rsidRPr="00255419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="00AF6F8B">
              <w:rPr>
                <w:rFonts w:ascii="Angsana New" w:hAnsi="Angsana New"/>
                <w:bCs/>
                <w:sz w:val="30"/>
                <w:szCs w:val="30"/>
              </w:rPr>
              <w:t>1.0</w:t>
            </w: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0420" w:rsidRPr="00AF6F8B" w:rsidRDefault="00AF6F8B" w:rsidP="0092769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6F8B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20" w:rsidRPr="00F80420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0420" w:rsidRPr="00AF6F8B" w:rsidRDefault="00AF6F8B" w:rsidP="0092769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</w:t>
            </w:r>
            <w:r w:rsidR="00F80420" w:rsidRPr="00AF6F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0420" w:rsidRPr="00992A45" w:rsidTr="00927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80420" w:rsidRPr="00255419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(เปลี่ยนแปลงร้อยละ </w:t>
            </w:r>
            <w:r w:rsidR="00AF6F8B">
              <w:rPr>
                <w:rFonts w:ascii="Angsana New" w:hAnsi="Angsana New"/>
                <w:bCs/>
                <w:sz w:val="30"/>
                <w:szCs w:val="30"/>
              </w:rPr>
              <w:t>1.0</w:t>
            </w: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0420" w:rsidRPr="00AF6F8B" w:rsidRDefault="00AF6F8B" w:rsidP="0092769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6F8B">
              <w:rPr>
                <w:rFonts w:ascii="Angsana New" w:hAnsi="Angsana New"/>
                <w:sz w:val="30"/>
                <w:szCs w:val="30"/>
              </w:rPr>
              <w:t>(66</w:t>
            </w:r>
            <w:r w:rsidR="00F80420" w:rsidRPr="00AF6F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420" w:rsidRPr="00F80420" w:rsidRDefault="00F80420" w:rsidP="0092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0420" w:rsidRPr="00AF6F8B" w:rsidRDefault="00AF6F8B" w:rsidP="0092769A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</w:tbl>
    <w:p w:rsidR="00F80420" w:rsidRDefault="00F80420" w:rsidP="00F80420">
      <w:pPr>
        <w:pStyle w:val="NoSpacing"/>
        <w:tabs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F80420" w:rsidRPr="00FB2C5A" w:rsidRDefault="00FB2C5A" w:rsidP="00FB2C5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ในระหว่างปี </w:t>
      </w:r>
      <w:r>
        <w:rPr>
          <w:rFonts w:ascii="Angsana New" w:hAnsi="Angsana New"/>
          <w:szCs w:val="30"/>
        </w:rPr>
        <w:t xml:space="preserve">2561 </w:t>
      </w:r>
      <w:r>
        <w:rPr>
          <w:rFonts w:ascii="Angsana New" w:hAnsi="Angsana New" w:hint="cs"/>
          <w:szCs w:val="30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>
        <w:rPr>
          <w:rFonts w:ascii="Angsana New" w:hAnsi="Angsana New"/>
          <w:szCs w:val="30"/>
        </w:rPr>
        <w:t xml:space="preserve">2541 </w:t>
      </w:r>
      <w:r>
        <w:rPr>
          <w:rFonts w:ascii="Angsana New" w:hAnsi="Angsana New" w:hint="cs"/>
          <w:szCs w:val="30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>
        <w:rPr>
          <w:rFonts w:ascii="Angsana New" w:hAnsi="Angsana New"/>
          <w:szCs w:val="30"/>
        </w:rPr>
        <w:t xml:space="preserve">20 </w:t>
      </w:r>
      <w:r>
        <w:rPr>
          <w:rFonts w:ascii="Angsana New" w:hAnsi="Angsana New" w:hint="cs"/>
          <w:szCs w:val="30"/>
          <w:cs/>
        </w:rPr>
        <w:t xml:space="preserve">ปีขึ้นไปจากเดิมเท่ากับค่าจ้างจำนวน </w:t>
      </w:r>
      <w:r>
        <w:rPr>
          <w:rFonts w:ascii="Angsana New" w:hAnsi="Angsana New"/>
          <w:szCs w:val="30"/>
        </w:rPr>
        <w:t xml:space="preserve">300 </w:t>
      </w:r>
      <w:r>
        <w:rPr>
          <w:rFonts w:ascii="Angsana New" w:hAnsi="Angsana New" w:hint="cs"/>
          <w:szCs w:val="30"/>
          <w:cs/>
        </w:rPr>
        <w:t xml:space="preserve">วันเป็น </w:t>
      </w:r>
      <w:r>
        <w:rPr>
          <w:rFonts w:ascii="Angsana New" w:hAnsi="Angsana New"/>
          <w:szCs w:val="30"/>
        </w:rPr>
        <w:t xml:space="preserve">400 </w:t>
      </w:r>
      <w:r>
        <w:rPr>
          <w:rFonts w:ascii="Angsana New" w:hAnsi="Angsana New" w:hint="cs"/>
          <w:szCs w:val="30"/>
          <w:cs/>
        </w:rPr>
        <w:t xml:space="preserve">วัน ทั้งนี้ เหตุการณ์ดังกล่าวอาจส่งผลให้ยอดคงเหลือของประมาณการหนี้สินผลประโยชน์ของพนักงานหลังออกจากงาน ณ สิ้นปี </w:t>
      </w:r>
      <w:r>
        <w:rPr>
          <w:rFonts w:ascii="Angsana New" w:hAnsi="Angsana New"/>
          <w:szCs w:val="30"/>
        </w:rPr>
        <w:t xml:space="preserve">2561 </w:t>
      </w:r>
      <w:r>
        <w:rPr>
          <w:rFonts w:ascii="Angsana New" w:hAnsi="Angsana New" w:hint="cs"/>
          <w:szCs w:val="30"/>
          <w:cs/>
        </w:rPr>
        <w:t xml:space="preserve">เพิ่มขึ้นเป็นจำนวนเงินประมาณ </w:t>
      </w:r>
      <w:r>
        <w:rPr>
          <w:rFonts w:ascii="Angsana New" w:hAnsi="Angsana New"/>
          <w:szCs w:val="30"/>
        </w:rPr>
        <w:t xml:space="preserve">0.08 </w:t>
      </w:r>
      <w:r>
        <w:rPr>
          <w:rFonts w:ascii="Angsana New" w:hAnsi="Angsana New" w:hint="cs"/>
          <w:szCs w:val="30"/>
          <w:cs/>
        </w:rPr>
        <w:t>ล้านบาท</w:t>
      </w:r>
    </w:p>
    <w:p w:rsidR="00FB2C5A" w:rsidRDefault="00FB2C5A" w:rsidP="000A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327405" w:rsidRDefault="00327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A39B6" w:rsidRDefault="009A709E" w:rsidP="000A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  <w:highlight w:val="yellow"/>
        </w:rPr>
      </w:pPr>
      <w:r w:rsidRPr="00447D1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4056A">
        <w:rPr>
          <w:rFonts w:ascii="Angsana New" w:hAnsi="Angsana New"/>
          <w:b/>
          <w:bCs/>
          <w:sz w:val="30"/>
          <w:szCs w:val="30"/>
        </w:rPr>
        <w:t>7</w:t>
      </w:r>
      <w:r w:rsidRPr="00447D1F">
        <w:rPr>
          <w:rFonts w:ascii="Angsana New" w:hAnsi="Angsana New"/>
          <w:b/>
          <w:bCs/>
          <w:sz w:val="30"/>
          <w:szCs w:val="30"/>
        </w:rPr>
        <w:t>.</w:t>
      </w:r>
      <w:r w:rsidRPr="00447D1F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847B2B" w:rsidRPr="00447D1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A39B6" w:rsidRPr="005D2485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 w:rsidR="003A13BF">
        <w:rPr>
          <w:rFonts w:ascii="Angsana New" w:hAnsi="Angsana New" w:hint="cs"/>
          <w:b/>
          <w:bCs/>
          <w:sz w:val="30"/>
          <w:szCs w:val="30"/>
          <w:cs/>
        </w:rPr>
        <w:t>และทุนเรือนหุ้น</w:t>
      </w:r>
    </w:p>
    <w:p w:rsidR="000A39B6" w:rsidRPr="002F5EDA" w:rsidRDefault="000A39B6" w:rsidP="000A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1B5702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24 มิถุนายน 2559 บริษัทจัดสรร</w:t>
      </w:r>
      <w:r w:rsidRPr="00806133">
        <w:rPr>
          <w:rFonts w:ascii="Angsana New" w:hAnsi="Angsana New"/>
          <w:szCs w:val="30"/>
          <w:cs/>
        </w:rPr>
        <w:t>ใบสำคัญแสด</w:t>
      </w:r>
      <w:r>
        <w:rPr>
          <w:rFonts w:ascii="Angsana New" w:hAnsi="Angsana New"/>
          <w:szCs w:val="30"/>
          <w:cs/>
        </w:rPr>
        <w:t>งสิทธิที่จะซื้อหุ้นสามัญ</w:t>
      </w:r>
      <w:r w:rsidRPr="00806133">
        <w:rPr>
          <w:rFonts w:ascii="Angsana New" w:hAnsi="Angsana New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 xml:space="preserve">ครั้งที่ </w:t>
      </w:r>
      <w:r>
        <w:rPr>
          <w:rFonts w:ascii="Angsana New" w:hAnsi="Angsana New"/>
          <w:szCs w:val="30"/>
        </w:rPr>
        <w:t xml:space="preserve">2 </w:t>
      </w:r>
      <w:r>
        <w:rPr>
          <w:rFonts w:ascii="Angsana New" w:hAnsi="Angsana New" w:hint="cs"/>
          <w:szCs w:val="30"/>
          <w:cs/>
        </w:rPr>
        <w:t>(</w:t>
      </w:r>
      <w:r>
        <w:rPr>
          <w:rFonts w:ascii="Angsana New" w:hAnsi="Angsana New"/>
          <w:szCs w:val="30"/>
        </w:rPr>
        <w:t>“OCEAN-W2”</w:t>
      </w:r>
      <w:r>
        <w:rPr>
          <w:rFonts w:ascii="Angsana New" w:hAnsi="Angsana New" w:hint="cs"/>
          <w:szCs w:val="30"/>
          <w:cs/>
        </w:rPr>
        <w:t xml:space="preserve">) </w:t>
      </w:r>
      <w:r w:rsidRPr="00FA74F1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 w:hint="cs"/>
          <w:szCs w:val="30"/>
          <w:cs/>
        </w:rPr>
        <w:t xml:space="preserve">ให้แก่ผู้ถือหุ้นเดิมจำนวน </w:t>
      </w:r>
      <w:r>
        <w:rPr>
          <w:rFonts w:ascii="Angsana New" w:hAnsi="Angsana New"/>
          <w:szCs w:val="30"/>
        </w:rPr>
        <w:t xml:space="preserve">144,769,923 </w:t>
      </w:r>
      <w:r>
        <w:rPr>
          <w:rFonts w:ascii="Angsana New" w:hAnsi="Angsana New" w:hint="cs"/>
          <w:szCs w:val="30"/>
          <w:cs/>
        </w:rPr>
        <w:t>หน่วย (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หน่วยของใบสำคัญแสดงสิทธิต่อ </w:t>
      </w:r>
      <w:r>
        <w:rPr>
          <w:rFonts w:ascii="Angsana New" w:hAnsi="Angsana New"/>
          <w:szCs w:val="30"/>
        </w:rPr>
        <w:t xml:space="preserve">5 </w:t>
      </w:r>
      <w:r>
        <w:rPr>
          <w:rFonts w:ascii="Angsana New" w:hAnsi="Angsana New" w:hint="cs"/>
          <w:szCs w:val="30"/>
          <w:cs/>
        </w:rPr>
        <w:t xml:space="preserve">หุ้นสามัญเดิม) โดยไม่คิดมูลค่า ซึ่งใบสำคัญแสดงสิทธิจำนวน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หน่วย สามารถนำมาใช้สิทธิซื้อหุ้นสามัญของบริษัทได้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หุ้น ในราคาใช้สิทธิจำนวน </w:t>
      </w:r>
      <w:r>
        <w:rPr>
          <w:rFonts w:ascii="Angsana New" w:hAnsi="Angsana New"/>
          <w:szCs w:val="30"/>
        </w:rPr>
        <w:t xml:space="preserve">1.20 </w:t>
      </w:r>
      <w:r>
        <w:rPr>
          <w:rFonts w:ascii="Angsana New" w:hAnsi="Angsana New" w:hint="cs"/>
          <w:szCs w:val="30"/>
          <w:cs/>
        </w:rPr>
        <w:t xml:space="preserve">บาทต่อหุ้น ใบสำคัญแสดงสิทธินี้มีอายุ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ปี </w:t>
      </w:r>
      <w:r>
        <w:rPr>
          <w:rFonts w:ascii="Angsana New" w:hAnsi="Angsana New"/>
          <w:szCs w:val="30"/>
        </w:rPr>
        <w:t xml:space="preserve">11 </w:t>
      </w:r>
      <w:r>
        <w:rPr>
          <w:rFonts w:ascii="Angsana New" w:hAnsi="Angsana New" w:hint="cs"/>
          <w:szCs w:val="30"/>
          <w:cs/>
        </w:rPr>
        <w:t>เดือน 9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วันนับจากวันที่ออกและเสนอขายแก่ผู้ถือหุ้น (วันที่ </w:t>
      </w:r>
      <w:r>
        <w:rPr>
          <w:rFonts w:ascii="Angsana New" w:hAnsi="Angsana New"/>
          <w:szCs w:val="30"/>
        </w:rPr>
        <w:t xml:space="preserve">24 </w:t>
      </w:r>
      <w:r>
        <w:rPr>
          <w:rFonts w:ascii="Angsana New" w:hAnsi="Angsana New" w:hint="cs"/>
          <w:szCs w:val="30"/>
          <w:cs/>
        </w:rPr>
        <w:t xml:space="preserve">มิถุนายน </w:t>
      </w:r>
      <w:r>
        <w:rPr>
          <w:rFonts w:ascii="Angsana New" w:hAnsi="Angsana New"/>
          <w:szCs w:val="30"/>
        </w:rPr>
        <w:t>2559)</w:t>
      </w:r>
      <w:r>
        <w:rPr>
          <w:rFonts w:ascii="Angsana New" w:hAnsi="Angsana New" w:hint="cs"/>
          <w:szCs w:val="30"/>
          <w:cs/>
        </w:rPr>
        <w:t xml:space="preserve"> โดยกำหนดวันใช้สิทธิเป็นวันที่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มิถุนายน และ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ธันวาคมของแต่ละปีเริ่มตั้งแต่วันที่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ธันวาคม </w:t>
      </w:r>
      <w:r>
        <w:rPr>
          <w:rFonts w:ascii="Angsana New" w:hAnsi="Angsana New"/>
          <w:szCs w:val="30"/>
        </w:rPr>
        <w:t xml:space="preserve">2559 </w:t>
      </w:r>
      <w:r>
        <w:rPr>
          <w:rFonts w:ascii="Angsana New" w:hAnsi="Angsana New" w:hint="cs"/>
          <w:szCs w:val="30"/>
          <w:cs/>
        </w:rPr>
        <w:t xml:space="preserve">เป็นต้นไป โดยวันใช้สิทธิครั้งสุดท้ายคือวันที่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มิถุนายน </w:t>
      </w:r>
      <w:r>
        <w:rPr>
          <w:rFonts w:ascii="Angsana New" w:hAnsi="Angsana New"/>
          <w:szCs w:val="30"/>
        </w:rPr>
        <w:t>2561</w:t>
      </w:r>
      <w:r>
        <w:rPr>
          <w:rFonts w:ascii="Angsana New" w:hAnsi="Angsana New" w:hint="cs"/>
          <w:szCs w:val="30"/>
          <w:cs/>
        </w:rPr>
        <w:t xml:space="preserve"> ทั้งนี้ </w:t>
      </w:r>
      <w:r w:rsidRPr="00FA74F1">
        <w:rPr>
          <w:rFonts w:ascii="Angsana New" w:hAnsi="Angsana New"/>
          <w:szCs w:val="30"/>
          <w:cs/>
        </w:rPr>
        <w:t>บริษัทนำใบสำคัญแสดงสิทธิ</w:t>
      </w:r>
      <w:r>
        <w:rPr>
          <w:rFonts w:ascii="Angsana New" w:hAnsi="Angsana New" w:hint="cs"/>
          <w:szCs w:val="30"/>
          <w:cs/>
        </w:rPr>
        <w:t>ที่จะซื้อหุ้นสามัญ</w:t>
      </w:r>
      <w:r w:rsidRPr="00FA74F1">
        <w:rPr>
          <w:rFonts w:ascii="Angsana New" w:hAnsi="Angsana New"/>
          <w:szCs w:val="30"/>
          <w:cs/>
        </w:rPr>
        <w:t>ดังกล่าวเข้าจดทะเบียนกับตลาดหลัก</w:t>
      </w:r>
      <w:r>
        <w:rPr>
          <w:rFonts w:ascii="Angsana New" w:hAnsi="Angsana New"/>
          <w:szCs w:val="30"/>
          <w:cs/>
        </w:rPr>
        <w:t xml:space="preserve">ทรัพย์ เอ็ม เอ ไอ เมื่อวันที่ </w:t>
      </w:r>
      <w:r>
        <w:rPr>
          <w:rFonts w:ascii="Angsana New" w:hAnsi="Angsana New" w:hint="cs"/>
          <w:szCs w:val="30"/>
          <w:cs/>
        </w:rPr>
        <w:t>30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มิถุนายน</w:t>
      </w:r>
      <w:r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 xml:space="preserve">9 </w:t>
      </w:r>
    </w:p>
    <w:p w:rsidR="00723286" w:rsidRPr="00327405" w:rsidRDefault="0072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5702" w:rsidRDefault="001B5702" w:rsidP="001B5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วันที่ 1 มิถุนายน 2561 เป็นวัน</w:t>
      </w:r>
      <w:r w:rsidRPr="00F26B42">
        <w:rPr>
          <w:rFonts w:ascii="Angsana New" w:hAnsi="Angsana New" w:hint="cs"/>
          <w:sz w:val="30"/>
          <w:szCs w:val="30"/>
          <w:cs/>
        </w:rPr>
        <w:t>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 xml:space="preserve">OCEAN-W2 </w:t>
      </w:r>
      <w:r>
        <w:rPr>
          <w:rFonts w:ascii="Angsana New" w:hAnsi="Angsana New" w:hint="cs"/>
          <w:szCs w:val="30"/>
          <w:cs/>
        </w:rPr>
        <w:t>มีการนำ</w:t>
      </w:r>
      <w:r w:rsidRPr="00AC389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OCEAN-W2 </w:t>
      </w:r>
      <w:r>
        <w:rPr>
          <w:rFonts w:ascii="Angsana New" w:hAnsi="Angsana New" w:hint="cs"/>
          <w:sz w:val="30"/>
          <w:szCs w:val="30"/>
          <w:cs/>
        </w:rPr>
        <w:t>จำนวน 31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 xml:space="preserve">106 หน่วย </w:t>
      </w:r>
      <w:r w:rsidRPr="002B2100">
        <w:rPr>
          <w:rFonts w:ascii="Angsana New" w:hAnsi="Angsana New" w:hint="cs"/>
          <w:szCs w:val="30"/>
          <w:cs/>
        </w:rPr>
        <w:t>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บริษัทจดทะเบียนเพิ่มทุนที่ออกและชำระแล้วกับกระทรวงพาณิชย์เมื่อวันที่ 8 มิถุนายน 2561 </w:t>
      </w:r>
      <w:r>
        <w:rPr>
          <w:rFonts w:ascii="Angsana New" w:hAnsi="Angsana New"/>
          <w:sz w:val="30"/>
          <w:szCs w:val="30"/>
        </w:rPr>
        <w:t xml:space="preserve">OCEAN-W2 </w:t>
      </w:r>
      <w:r>
        <w:rPr>
          <w:rFonts w:ascii="Angsana New" w:hAnsi="Angsana New" w:hint="cs"/>
          <w:sz w:val="30"/>
          <w:szCs w:val="30"/>
          <w:cs/>
        </w:rPr>
        <w:t>ส่วนที่ยังไม่ใช้สิทธิจำนวน 144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738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817 หน่วย ได้พ้นสภาพการเป็นหลักทรัพย์จดทะเบียนใน</w:t>
      </w:r>
      <w:r w:rsidRPr="00FA74F1">
        <w:rPr>
          <w:rFonts w:ascii="Angsana New" w:hAnsi="Angsana New"/>
          <w:szCs w:val="30"/>
          <w:cs/>
        </w:rPr>
        <w:t>ตลาดหลัก</w:t>
      </w:r>
      <w:r>
        <w:rPr>
          <w:rFonts w:ascii="Angsana New" w:hAnsi="Angsana New"/>
          <w:szCs w:val="30"/>
          <w:cs/>
        </w:rPr>
        <w:t>ทรัพย์ เอ็ม เอ ไอ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 มิถุนายน 2561 ผู้ถือหลักทรัพย์ </w:t>
      </w:r>
      <w:r>
        <w:rPr>
          <w:rFonts w:ascii="Angsana New" w:hAnsi="Angsana New"/>
          <w:sz w:val="30"/>
          <w:szCs w:val="30"/>
        </w:rPr>
        <w:t xml:space="preserve">OCEAN-W2 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ไม่สามารถใช้สิทธิใดๆ ได้อีก </w:t>
      </w:r>
    </w:p>
    <w:p w:rsidR="001B5702" w:rsidRPr="00C06782" w:rsidRDefault="001B5702" w:rsidP="001B5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1B5702" w:rsidRDefault="001B5702" w:rsidP="001B5702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</w:t>
      </w:r>
      <w:r w:rsidRPr="00130E50">
        <w:rPr>
          <w:rFonts w:ascii="Angsana New" w:hAnsi="Angsana New"/>
          <w:szCs w:val="30"/>
          <w:cs/>
        </w:rPr>
        <w:t>สามัญผู้ถือหุ้น</w:t>
      </w:r>
      <w:r>
        <w:rPr>
          <w:rFonts w:ascii="Angsana New" w:hAnsi="Angsana New" w:hint="cs"/>
          <w:szCs w:val="30"/>
          <w:cs/>
        </w:rPr>
        <w:t>ของบริษัทครั้งที่ 1/2561 เมื่อวันที่ 27 สิงหาคม 2561 ผู้ถือหุ้นมีมติ</w:t>
      </w:r>
      <w:r w:rsidRPr="00130E50">
        <w:rPr>
          <w:rFonts w:ascii="Angsana New" w:hAnsi="Angsana New"/>
          <w:szCs w:val="30"/>
          <w:cs/>
        </w:rPr>
        <w:t>อนุมัติเรื่องดังต่อไปนี้</w:t>
      </w:r>
    </w:p>
    <w:p w:rsidR="001B5702" w:rsidRPr="00A548D5" w:rsidRDefault="001B5702" w:rsidP="001B5702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1B5702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 w:hint="cs"/>
          <w:szCs w:val="30"/>
          <w:cs/>
        </w:rPr>
        <w:t>ก)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>ลดทุนจดทะเบียนของบริษัท</w:t>
      </w:r>
      <w:r>
        <w:rPr>
          <w:rFonts w:ascii="Angsana New" w:hAnsi="Angsana New"/>
          <w:szCs w:val="30"/>
          <w:cs/>
        </w:rPr>
        <w:t>จ</w:t>
      </w:r>
      <w:r>
        <w:rPr>
          <w:rFonts w:ascii="Angsana New" w:hAnsi="Angsana New" w:hint="cs"/>
          <w:szCs w:val="30"/>
          <w:cs/>
        </w:rPr>
        <w:t>ำ</w:t>
      </w:r>
      <w:r w:rsidRPr="00A548D5">
        <w:rPr>
          <w:rFonts w:ascii="Angsana New" w:hAnsi="Angsana New"/>
          <w:szCs w:val="30"/>
          <w:cs/>
        </w:rPr>
        <w:t xml:space="preserve">นวน </w:t>
      </w:r>
      <w:r w:rsidRPr="00A548D5">
        <w:rPr>
          <w:rFonts w:ascii="Angsana New" w:hAnsi="Angsana New"/>
          <w:szCs w:val="30"/>
        </w:rPr>
        <w:t xml:space="preserve">36,184,761.50 </w:t>
      </w:r>
      <w:r>
        <w:rPr>
          <w:rFonts w:ascii="Angsana New" w:hAnsi="Angsana New"/>
          <w:szCs w:val="30"/>
          <w:cs/>
        </w:rPr>
        <w:t>บาท จากทุนจดทะเบียนเดิมจ</w:t>
      </w:r>
      <w:r>
        <w:rPr>
          <w:rFonts w:ascii="Angsana New" w:hAnsi="Angsana New" w:hint="cs"/>
          <w:szCs w:val="30"/>
          <w:cs/>
        </w:rPr>
        <w:t>ำ</w:t>
      </w:r>
      <w:r w:rsidRPr="00A548D5">
        <w:rPr>
          <w:rFonts w:ascii="Angsana New" w:hAnsi="Angsana New"/>
          <w:szCs w:val="30"/>
          <w:cs/>
        </w:rPr>
        <w:t xml:space="preserve">นวน </w:t>
      </w:r>
      <w:r w:rsidRPr="00A548D5">
        <w:rPr>
          <w:rFonts w:ascii="Angsana New" w:hAnsi="Angsana New"/>
          <w:szCs w:val="30"/>
        </w:rPr>
        <w:t xml:space="preserve">217,155,228 </w:t>
      </w:r>
      <w:r>
        <w:rPr>
          <w:rFonts w:ascii="Angsana New" w:hAnsi="Angsana New"/>
          <w:szCs w:val="30"/>
          <w:cs/>
        </w:rPr>
        <w:t>บาท เป็นทุนจดทะเบียนจ</w:t>
      </w:r>
      <w:r>
        <w:rPr>
          <w:rFonts w:ascii="Angsana New" w:hAnsi="Angsana New" w:hint="cs"/>
          <w:szCs w:val="30"/>
          <w:cs/>
        </w:rPr>
        <w:t>ำ</w:t>
      </w:r>
      <w:r w:rsidRPr="00A548D5">
        <w:rPr>
          <w:rFonts w:ascii="Angsana New" w:hAnsi="Angsana New"/>
          <w:szCs w:val="30"/>
          <w:cs/>
        </w:rPr>
        <w:t xml:space="preserve">นวน </w:t>
      </w:r>
      <w:r w:rsidRPr="00A548D5">
        <w:rPr>
          <w:rFonts w:ascii="Angsana New" w:hAnsi="Angsana New"/>
          <w:szCs w:val="30"/>
        </w:rPr>
        <w:t xml:space="preserve">180,970,466.50 </w:t>
      </w:r>
      <w:r w:rsidRPr="00A548D5">
        <w:rPr>
          <w:rFonts w:ascii="Angsana New" w:hAnsi="Angsana New"/>
          <w:szCs w:val="30"/>
          <w:cs/>
        </w:rPr>
        <w:t>บาท โดย</w:t>
      </w:r>
      <w:r>
        <w:rPr>
          <w:rFonts w:ascii="Angsana New" w:hAnsi="Angsana New"/>
          <w:szCs w:val="30"/>
          <w:cs/>
        </w:rPr>
        <w:t>การตัดหุ้นสามัญที่ยังมิได้ออกจ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หน่าย</w:t>
      </w:r>
      <w:r>
        <w:rPr>
          <w:rFonts w:ascii="Angsana New" w:hAnsi="Angsana New" w:hint="cs"/>
          <w:szCs w:val="30"/>
          <w:cs/>
        </w:rPr>
        <w:t>จำ</w:t>
      </w:r>
      <w:r w:rsidRPr="00A548D5">
        <w:rPr>
          <w:rFonts w:ascii="Angsana New" w:hAnsi="Angsana New"/>
          <w:szCs w:val="30"/>
          <w:cs/>
        </w:rPr>
        <w:t xml:space="preserve">นวน </w:t>
      </w:r>
      <w:r w:rsidRPr="00A548D5">
        <w:rPr>
          <w:rFonts w:ascii="Angsana New" w:hAnsi="Angsana New"/>
          <w:szCs w:val="30"/>
        </w:rPr>
        <w:t xml:space="preserve">144,739,046 </w:t>
      </w:r>
      <w:r w:rsidRPr="00A548D5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A548D5">
        <w:rPr>
          <w:rFonts w:ascii="Angsana New" w:hAnsi="Angsana New"/>
          <w:szCs w:val="30"/>
        </w:rPr>
        <w:t xml:space="preserve">0.25 </w:t>
      </w:r>
      <w:r w:rsidRPr="00A548D5">
        <w:rPr>
          <w:rFonts w:ascii="Angsana New" w:hAnsi="Angsana New"/>
          <w:szCs w:val="30"/>
          <w:cs/>
        </w:rPr>
        <w:t>บาท</w:t>
      </w:r>
      <w:r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>และแก้ไขหนังสือบริคณห</w:t>
      </w:r>
      <w:r>
        <w:rPr>
          <w:rFonts w:ascii="Angsana New" w:hAnsi="Angsana New" w:hint="cs"/>
          <w:szCs w:val="30"/>
          <w:cs/>
        </w:rPr>
        <w:t>์สนธิเพื่อให้สอดคล้องกับการลด</w:t>
      </w:r>
      <w:r w:rsidRPr="002C1670">
        <w:rPr>
          <w:rFonts w:ascii="Angsana New" w:hAnsi="Angsana New" w:hint="cs"/>
          <w:szCs w:val="30"/>
          <w:cs/>
        </w:rPr>
        <w:t>ทุนจดทะเบียน</w:t>
      </w:r>
      <w:r>
        <w:rPr>
          <w:rFonts w:ascii="Angsana New" w:hAnsi="Angsana New" w:hint="cs"/>
          <w:szCs w:val="30"/>
          <w:cs/>
        </w:rPr>
        <w:t>ของบริษัท</w:t>
      </w:r>
    </w:p>
    <w:p w:rsidR="001B5702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5702" w:rsidRPr="006413B9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  <w:t>บริษัทได้ดำเนินการจดทะเบียนลดทุนจดทะเบียนของบริษัทและแก้ไขหนังสือบริคณห์สนธิกับกระทรวงพาณิชย์เมื่อวันที่ 29 สิงหาคม 2561</w:t>
      </w:r>
    </w:p>
    <w:p w:rsidR="001B5702" w:rsidRPr="006413B9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</w:p>
    <w:p w:rsidR="001B5702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</w:t>
      </w:r>
      <w:r w:rsidRPr="00130E50">
        <w:rPr>
          <w:rFonts w:ascii="Angsana New" w:hAnsi="Angsana New" w:hint="cs"/>
          <w:szCs w:val="30"/>
          <w:cs/>
        </w:rPr>
        <w:t>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>เพิ่มทุนจดทะเบียนของบริษัท</w:t>
      </w:r>
      <w:r>
        <w:rPr>
          <w:rFonts w:ascii="Angsana New" w:hAnsi="Angsana New"/>
          <w:szCs w:val="30"/>
          <w:cs/>
        </w:rPr>
        <w:t>จ</w:t>
      </w:r>
      <w:r>
        <w:rPr>
          <w:rFonts w:ascii="Angsana New" w:hAnsi="Angsana New" w:hint="cs"/>
          <w:szCs w:val="30"/>
          <w:cs/>
        </w:rPr>
        <w:t>ำ</w:t>
      </w:r>
      <w:r w:rsidRPr="00A548D5">
        <w:rPr>
          <w:rFonts w:ascii="Angsana New" w:hAnsi="Angsana New"/>
          <w:szCs w:val="30"/>
          <w:cs/>
        </w:rPr>
        <w:t xml:space="preserve">นวน </w:t>
      </w:r>
      <w:r w:rsidRPr="008351C9">
        <w:rPr>
          <w:rFonts w:ascii="Angsana New" w:hAnsi="Angsana New"/>
          <w:szCs w:val="30"/>
        </w:rPr>
        <w:t xml:space="preserve">120,641,793.25 </w:t>
      </w:r>
      <w:r w:rsidRPr="008351C9">
        <w:rPr>
          <w:rFonts w:ascii="Angsana New" w:hAnsi="Angsana New"/>
          <w:szCs w:val="30"/>
          <w:cs/>
        </w:rPr>
        <w:t>บาท จากทุนจดทะเบียนเดิม</w:t>
      </w:r>
      <w:r>
        <w:rPr>
          <w:rFonts w:ascii="Angsana New" w:hAnsi="Angsana New"/>
          <w:szCs w:val="30"/>
          <w:cs/>
        </w:rPr>
        <w:t>จ</w:t>
      </w:r>
      <w:r>
        <w:rPr>
          <w:rFonts w:ascii="Angsana New" w:hAnsi="Angsana New" w:hint="cs"/>
          <w:szCs w:val="30"/>
          <w:cs/>
        </w:rPr>
        <w:t>ำ</w:t>
      </w:r>
      <w:r w:rsidRPr="008351C9">
        <w:rPr>
          <w:rFonts w:ascii="Angsana New" w:hAnsi="Angsana New"/>
          <w:szCs w:val="30"/>
          <w:cs/>
        </w:rPr>
        <w:t>นวน</w:t>
      </w:r>
      <w:r>
        <w:rPr>
          <w:cs/>
        </w:rPr>
        <w:t xml:space="preserve"> </w:t>
      </w:r>
      <w:r w:rsidRPr="008351C9">
        <w:rPr>
          <w:rFonts w:ascii="Angsana New" w:hAnsi="Angsana New"/>
          <w:szCs w:val="30"/>
        </w:rPr>
        <w:t xml:space="preserve">180,970,466.50 </w:t>
      </w:r>
      <w:r>
        <w:rPr>
          <w:rFonts w:ascii="Angsana New" w:hAnsi="Angsana New"/>
          <w:szCs w:val="30"/>
          <w:cs/>
        </w:rPr>
        <w:t>บาท เป็นทุนจดทะเบียนจ</w:t>
      </w:r>
      <w:r>
        <w:rPr>
          <w:rFonts w:ascii="Angsana New" w:hAnsi="Angsana New" w:hint="cs"/>
          <w:szCs w:val="30"/>
          <w:cs/>
        </w:rPr>
        <w:t>ำ</w:t>
      </w:r>
      <w:r w:rsidRPr="008351C9">
        <w:rPr>
          <w:rFonts w:ascii="Angsana New" w:hAnsi="Angsana New"/>
          <w:szCs w:val="30"/>
          <w:cs/>
        </w:rPr>
        <w:t xml:space="preserve">นวน </w:t>
      </w:r>
      <w:r w:rsidRPr="008351C9">
        <w:rPr>
          <w:rFonts w:ascii="Angsana New" w:hAnsi="Angsana New"/>
          <w:szCs w:val="30"/>
        </w:rPr>
        <w:t xml:space="preserve">301,612,259.75 </w:t>
      </w:r>
      <w:r w:rsidRPr="008351C9">
        <w:rPr>
          <w:rFonts w:ascii="Angsana New" w:hAnsi="Angsana New"/>
          <w:szCs w:val="30"/>
          <w:cs/>
        </w:rPr>
        <w:t>บาท</w:t>
      </w:r>
      <w:r w:rsidRPr="008351C9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>โดยการออกหุ้นสามัญเพิ่มทุนจ</w:t>
      </w:r>
      <w:r>
        <w:rPr>
          <w:rFonts w:ascii="Angsana New" w:hAnsi="Angsana New" w:hint="cs"/>
          <w:szCs w:val="30"/>
          <w:cs/>
        </w:rPr>
        <w:t>ำ</w:t>
      </w:r>
      <w:r w:rsidRPr="008351C9">
        <w:rPr>
          <w:rFonts w:ascii="Angsana New" w:hAnsi="Angsana New"/>
          <w:szCs w:val="30"/>
          <w:cs/>
        </w:rPr>
        <w:t xml:space="preserve">นวน </w:t>
      </w:r>
      <w:r w:rsidRPr="008351C9">
        <w:rPr>
          <w:rFonts w:ascii="Angsana New" w:hAnsi="Angsana New"/>
          <w:szCs w:val="30"/>
        </w:rPr>
        <w:t xml:space="preserve">482,567,173 </w:t>
      </w:r>
      <w:r w:rsidRPr="008351C9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8351C9">
        <w:rPr>
          <w:rFonts w:ascii="Angsana New" w:hAnsi="Angsana New"/>
          <w:szCs w:val="30"/>
        </w:rPr>
        <w:t xml:space="preserve">0.25 </w:t>
      </w:r>
      <w:r w:rsidRPr="008351C9">
        <w:rPr>
          <w:rFonts w:ascii="Angsana New" w:hAnsi="Angsana New"/>
          <w:szCs w:val="30"/>
          <w:cs/>
        </w:rPr>
        <w:t>บาท</w:t>
      </w:r>
      <w:r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>และแก้ไขหนังสือบริคณห์สนธิเพื่อให้สอดคล้องกับการเพิ่มทุนจดทะเบียน</w:t>
      </w:r>
      <w:r>
        <w:rPr>
          <w:rFonts w:ascii="Angsana New" w:hAnsi="Angsana New" w:hint="cs"/>
          <w:szCs w:val="30"/>
          <w:cs/>
        </w:rPr>
        <w:t>ของบริษัท</w:t>
      </w:r>
    </w:p>
    <w:p w:rsidR="001B5702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5702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ab/>
        <w:t>บริษัทได้ดำเนินการจดทะเบียนเพิ่มทุนจดทะเบียนของบริษัทและแก้ไขหนังสือบริคณห์สนธิกับกระทรวงพาณิชย์เมื่อวันที่ 30 สิงหาคม 2561</w:t>
      </w:r>
    </w:p>
    <w:p w:rsidR="001020A7" w:rsidRPr="003625F6" w:rsidRDefault="0010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5702" w:rsidRPr="00A007C9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ค</w:t>
      </w:r>
      <w:r w:rsidRPr="00130E50">
        <w:rPr>
          <w:rFonts w:ascii="Angsana New" w:hAnsi="Angsana New" w:hint="cs"/>
          <w:szCs w:val="30"/>
          <w:cs/>
        </w:rPr>
        <w:t>)</w:t>
      </w:r>
      <w:r w:rsidRPr="00130E50">
        <w:rPr>
          <w:rFonts w:ascii="Angsana New" w:hAnsi="Angsana New" w:hint="cs"/>
          <w:szCs w:val="30"/>
          <w:cs/>
        </w:rPr>
        <w:tab/>
      </w:r>
      <w:r w:rsidRPr="00D65486">
        <w:rPr>
          <w:rFonts w:ascii="Angsana New" w:hAnsi="Angsana New"/>
          <w:szCs w:val="30"/>
          <w:cs/>
        </w:rPr>
        <w:t>ออกและจัดสรรหุ้นสามัญเพิ่มทุน</w:t>
      </w:r>
      <w:r>
        <w:rPr>
          <w:rFonts w:ascii="Angsana New" w:hAnsi="Angsana New"/>
          <w:szCs w:val="30"/>
          <w:cs/>
        </w:rPr>
        <w:t>ของบริษัทจ</w:t>
      </w:r>
      <w:r>
        <w:rPr>
          <w:rFonts w:ascii="Angsana New" w:hAnsi="Angsana New" w:hint="cs"/>
          <w:szCs w:val="30"/>
          <w:cs/>
        </w:rPr>
        <w:t>ำ</w:t>
      </w:r>
      <w:r w:rsidRPr="00D65486">
        <w:rPr>
          <w:rFonts w:ascii="Angsana New" w:hAnsi="Angsana New"/>
          <w:szCs w:val="30"/>
          <w:cs/>
        </w:rPr>
        <w:t xml:space="preserve">นวน </w:t>
      </w:r>
      <w:r w:rsidRPr="00D65486">
        <w:rPr>
          <w:rFonts w:ascii="Angsana New" w:hAnsi="Angsana New"/>
          <w:szCs w:val="30"/>
        </w:rPr>
        <w:t xml:space="preserve">482,567,173 </w:t>
      </w:r>
      <w:r w:rsidRPr="00D65486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D65486">
        <w:rPr>
          <w:rFonts w:ascii="Angsana New" w:hAnsi="Angsana New"/>
          <w:szCs w:val="30"/>
        </w:rPr>
        <w:t xml:space="preserve">0.25 </w:t>
      </w:r>
      <w:r w:rsidRPr="00D65486">
        <w:rPr>
          <w:rFonts w:ascii="Angsana New" w:hAnsi="Angsana New"/>
          <w:szCs w:val="30"/>
          <w:cs/>
        </w:rPr>
        <w:t xml:space="preserve">บาท ในราคา </w:t>
      </w:r>
      <w:r w:rsidRPr="00D65486">
        <w:rPr>
          <w:rFonts w:ascii="Angsana New" w:hAnsi="Angsana New"/>
          <w:szCs w:val="30"/>
        </w:rPr>
        <w:t xml:space="preserve">0.80 </w:t>
      </w:r>
      <w:r w:rsidRPr="00D65486">
        <w:rPr>
          <w:rFonts w:ascii="Angsana New" w:hAnsi="Angsana New"/>
          <w:szCs w:val="30"/>
          <w:cs/>
        </w:rPr>
        <w:t xml:space="preserve">บาทต่อหุ้น คิดเป็นมูลค่า </w:t>
      </w:r>
      <w:r w:rsidRPr="00D65486">
        <w:rPr>
          <w:rFonts w:ascii="Angsana New" w:hAnsi="Angsana New"/>
          <w:szCs w:val="30"/>
        </w:rPr>
        <w:t xml:space="preserve">386,053,738.40 </w:t>
      </w:r>
      <w:r w:rsidRPr="00D65486">
        <w:rPr>
          <w:rFonts w:ascii="Angsana New" w:hAnsi="Angsana New"/>
          <w:szCs w:val="30"/>
          <w:cs/>
        </w:rPr>
        <w:t>บาท เพื่อ</w:t>
      </w:r>
      <w:r>
        <w:rPr>
          <w:rFonts w:ascii="Angsana New" w:hAnsi="Angsana New"/>
          <w:szCs w:val="30"/>
          <w:cs/>
        </w:rPr>
        <w:t>เสนอขายให้แก่บุคคลในวงจำ</w:t>
      </w:r>
      <w:r w:rsidRPr="00D65486">
        <w:rPr>
          <w:rFonts w:ascii="Angsana New" w:hAnsi="Angsana New"/>
          <w:szCs w:val="30"/>
          <w:cs/>
        </w:rPr>
        <w:t>กัด</w:t>
      </w:r>
      <w:r>
        <w:rPr>
          <w:rFonts w:ascii="Angsana New" w:hAnsi="Angsana New"/>
          <w:szCs w:val="30"/>
        </w:rPr>
        <w:t xml:space="preserve"> (Private Placement) </w:t>
      </w:r>
      <w:r>
        <w:rPr>
          <w:rFonts w:ascii="Angsana New" w:hAnsi="Angsana New" w:hint="cs"/>
          <w:szCs w:val="30"/>
          <w:cs/>
        </w:rPr>
        <w:t>ให้แก่ คุณชัชชญา ไตรตระกูลชัย (ผู้ลงทุน) ซึ่งจะเป็นผู้ถือหุ้นร้อยละ 40 ของจำนวนหุ้นที่จำหน่ายแล้วทั้งหมดของบริษัทซึ่งเข้าข่ายเป็นรายการที่เกี่ยวโยงกันของบริษัทจดทะเบียน</w:t>
      </w:r>
    </w:p>
    <w:p w:rsidR="001B5702" w:rsidRPr="00631B28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5702" w:rsidRPr="006473B8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szCs w:val="30"/>
          <w:cs/>
        </w:rPr>
        <w:lastRenderedPageBreak/>
        <w:tab/>
        <w:t>บริษัทได้รับชำระค่าหุ้นจำนวน 200 ล้านบาท (250</w:t>
      </w:r>
      <w:proofErr w:type="gramStart"/>
      <w:r>
        <w:rPr>
          <w:rFonts w:ascii="Angsana New" w:hAnsi="Angsana New"/>
          <w:szCs w:val="30"/>
        </w:rPr>
        <w:t>,000,000</w:t>
      </w:r>
      <w:proofErr w:type="gramEnd"/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หุ้น ราคาเสนอขาย 0.80 บาทต่อหุ้น) เมื่อวันที่ 27 กันยายน 2561 และ 186.05 ล้านบาท (232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567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173 หุ้น ราคาเสนอขาย 0.80 บาทต่อหุ้น) เมื่อวันที่ 4 ตุลาคม 2561 บริษัทได้ดำเนินการจดทะเบียนเพิ่มทุนที่ชำระแล้วของบริษัทกับกระทรวงพาณิชย์เมื่อวันที่ 28 กันยายน 2561 และวันที่ 5 ตุลาคม 2561</w:t>
      </w:r>
      <w:r>
        <w:rPr>
          <w:rFonts w:ascii="Angsana New" w:hAnsi="Angsana New"/>
          <w:sz w:val="16"/>
          <w:szCs w:val="16"/>
        </w:rPr>
        <w:t xml:space="preserve"> </w:t>
      </w:r>
      <w:r w:rsidRPr="006473B8">
        <w:rPr>
          <w:rFonts w:ascii="Angsana New" w:hAnsi="Angsana New" w:hint="cs"/>
          <w:szCs w:val="30"/>
          <w:cs/>
        </w:rPr>
        <w:t>ตามลำดับ</w:t>
      </w:r>
    </w:p>
    <w:p w:rsidR="00993604" w:rsidRPr="00D65486" w:rsidRDefault="00993604" w:rsidP="0099360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1B5702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ง</w:t>
      </w:r>
      <w:r w:rsidRPr="00130E50">
        <w:rPr>
          <w:rFonts w:ascii="Angsana New" w:hAnsi="Angsana New" w:hint="cs"/>
          <w:szCs w:val="30"/>
          <w:cs/>
        </w:rPr>
        <w:t>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/>
          <w:szCs w:val="30"/>
          <w:cs/>
        </w:rPr>
        <w:t>ขอผ่อนผันการท</w:t>
      </w:r>
      <w:r>
        <w:rPr>
          <w:rFonts w:ascii="Angsana New" w:hAnsi="Angsana New" w:hint="cs"/>
          <w:szCs w:val="30"/>
          <w:cs/>
        </w:rPr>
        <w:t>ำคำ</w:t>
      </w:r>
      <w:r w:rsidRPr="004B7911">
        <w:rPr>
          <w:rFonts w:ascii="Angsana New" w:hAnsi="Angsana New"/>
          <w:szCs w:val="30"/>
          <w:cs/>
        </w:rPr>
        <w:t>เสนอซื้อหลั</w:t>
      </w:r>
      <w:r>
        <w:rPr>
          <w:rFonts w:ascii="Angsana New" w:hAnsi="Angsana New"/>
          <w:szCs w:val="30"/>
          <w:cs/>
        </w:rPr>
        <w:t>กทรัพย์ทั้งหมดของ</w:t>
      </w:r>
      <w:r>
        <w:rPr>
          <w:rFonts w:ascii="Angsana New" w:hAnsi="Angsana New" w:hint="cs"/>
          <w:szCs w:val="30"/>
          <w:cs/>
        </w:rPr>
        <w:t xml:space="preserve">บริษัทโดยอาศัยมติที่ประชุมผู้ถือหุ้น </w:t>
      </w:r>
      <w:r>
        <w:rPr>
          <w:rFonts w:ascii="Angsana New" w:hAnsi="Angsana New"/>
          <w:szCs w:val="30"/>
        </w:rPr>
        <w:t>(Whitewash)</w:t>
      </w:r>
      <w:r>
        <w:rPr>
          <w:rFonts w:ascii="Angsana New" w:hAnsi="Angsana New" w:hint="cs"/>
          <w:szCs w:val="30"/>
          <w:cs/>
        </w:rPr>
        <w:t xml:space="preserve"> </w:t>
      </w:r>
    </w:p>
    <w:p w:rsidR="00993604" w:rsidRPr="00993604" w:rsidRDefault="00993604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B5702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จ</w:t>
      </w:r>
      <w:r w:rsidRPr="00130E50">
        <w:rPr>
          <w:rFonts w:ascii="Angsana New" w:hAnsi="Angsana New" w:hint="cs"/>
          <w:szCs w:val="30"/>
          <w:cs/>
        </w:rPr>
        <w:t>)</w:t>
      </w:r>
      <w:r w:rsidRPr="00130E50">
        <w:rPr>
          <w:rFonts w:ascii="Angsana New" w:hAnsi="Angsana New" w:hint="cs"/>
          <w:szCs w:val="30"/>
          <w:cs/>
        </w:rPr>
        <w:tab/>
      </w:r>
      <w:r w:rsidRPr="00E90A76">
        <w:rPr>
          <w:rFonts w:ascii="Angsana New" w:hAnsi="Angsana New"/>
          <w:szCs w:val="30"/>
          <w:cs/>
        </w:rPr>
        <w:t>แก้ไขเพิ่มเติมวัตถุประสงค์ของ</w:t>
      </w:r>
      <w:r>
        <w:rPr>
          <w:rFonts w:ascii="Angsana New" w:hAnsi="Angsana New"/>
          <w:szCs w:val="30"/>
          <w:cs/>
        </w:rPr>
        <w:t>บริษัท</w:t>
      </w:r>
      <w:r w:rsidRPr="00E90A76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เพื่อให้สอดคล้องกับธุรกิจใหม่ </w:t>
      </w:r>
      <w:r w:rsidRPr="00E90A76">
        <w:rPr>
          <w:rFonts w:ascii="Angsana New" w:hAnsi="Angsana New"/>
          <w:szCs w:val="30"/>
          <w:cs/>
        </w:rPr>
        <w:t>โด</w:t>
      </w:r>
      <w:r>
        <w:rPr>
          <w:rFonts w:ascii="Angsana New" w:hAnsi="Angsana New"/>
          <w:szCs w:val="30"/>
          <w:cs/>
        </w:rPr>
        <w:t>ยเพิ่มเติมวัตถุประสงค์จากเดิมจ</w:t>
      </w:r>
      <w:r>
        <w:rPr>
          <w:rFonts w:ascii="Angsana New" w:hAnsi="Angsana New" w:hint="cs"/>
          <w:szCs w:val="30"/>
          <w:cs/>
        </w:rPr>
        <w:t>ำ</w:t>
      </w:r>
      <w:r w:rsidRPr="00E90A76">
        <w:rPr>
          <w:rFonts w:ascii="Angsana New" w:hAnsi="Angsana New"/>
          <w:szCs w:val="30"/>
          <w:cs/>
        </w:rPr>
        <w:t xml:space="preserve">นวน </w:t>
      </w:r>
      <w:r w:rsidRPr="00E90A76">
        <w:rPr>
          <w:rFonts w:ascii="Angsana New" w:hAnsi="Angsana New"/>
          <w:szCs w:val="30"/>
        </w:rPr>
        <w:t>27</w:t>
      </w:r>
      <w:r>
        <w:rPr>
          <w:rFonts w:ascii="Angsana New" w:hAnsi="Angsana New" w:hint="cs"/>
          <w:szCs w:val="30"/>
          <w:cs/>
        </w:rPr>
        <w:t xml:space="preserve"> </w:t>
      </w:r>
      <w:r w:rsidRPr="00E90A76">
        <w:rPr>
          <w:rFonts w:ascii="Angsana New" w:hAnsi="Angsana New"/>
          <w:szCs w:val="30"/>
          <w:cs/>
        </w:rPr>
        <w:t xml:space="preserve">ข้อ เป็น </w:t>
      </w:r>
      <w:r w:rsidRPr="00E90A76">
        <w:rPr>
          <w:rFonts w:ascii="Angsana New" w:hAnsi="Angsana New"/>
          <w:szCs w:val="30"/>
        </w:rPr>
        <w:t xml:space="preserve">29 </w:t>
      </w:r>
      <w:r w:rsidRPr="00E90A76">
        <w:rPr>
          <w:rFonts w:ascii="Angsana New" w:hAnsi="Angsana New"/>
          <w:szCs w:val="30"/>
          <w:cs/>
        </w:rPr>
        <w:t>ข้อ ดังนี้</w:t>
      </w:r>
    </w:p>
    <w:p w:rsidR="001B5702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-</w:t>
      </w:r>
      <w:r>
        <w:rPr>
          <w:rFonts w:ascii="Angsana New" w:hAnsi="Angsana New" w:hint="cs"/>
          <w:szCs w:val="30"/>
          <w:cs/>
        </w:rPr>
        <w:tab/>
      </w:r>
      <w:r w:rsidRPr="00E90A76">
        <w:rPr>
          <w:rFonts w:ascii="Angsana New" w:hAnsi="Angsana New"/>
          <w:szCs w:val="30"/>
          <w:cs/>
        </w:rPr>
        <w:t xml:space="preserve">ข้อ </w:t>
      </w:r>
      <w:r w:rsidRPr="00E90A76">
        <w:rPr>
          <w:rFonts w:ascii="Angsana New" w:hAnsi="Angsana New"/>
          <w:szCs w:val="30"/>
        </w:rPr>
        <w:t xml:space="preserve">28 </w:t>
      </w:r>
      <w:r>
        <w:rPr>
          <w:rFonts w:ascii="Angsana New" w:hAnsi="Angsana New"/>
          <w:szCs w:val="30"/>
          <w:cs/>
        </w:rPr>
        <w:t>ประกอบกิจการผลิตและจ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หน่ายน้</w:t>
      </w:r>
      <w:r>
        <w:rPr>
          <w:rFonts w:ascii="Angsana New" w:hAnsi="Angsana New" w:hint="cs"/>
          <w:szCs w:val="30"/>
          <w:cs/>
        </w:rPr>
        <w:t>ำ</w:t>
      </w:r>
      <w:r w:rsidRPr="00E90A76">
        <w:rPr>
          <w:rFonts w:ascii="Angsana New" w:hAnsi="Angsana New"/>
          <w:szCs w:val="30"/>
          <w:cs/>
        </w:rPr>
        <w:t>มันปาล์ม</w:t>
      </w:r>
    </w:p>
    <w:p w:rsidR="001B5702" w:rsidRPr="00202C2C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-</w:t>
      </w:r>
      <w:r>
        <w:rPr>
          <w:rFonts w:ascii="Angsana New" w:hAnsi="Angsana New" w:hint="cs"/>
          <w:szCs w:val="30"/>
          <w:cs/>
        </w:rPr>
        <w:tab/>
      </w:r>
      <w:r w:rsidRPr="00E90A76">
        <w:rPr>
          <w:rFonts w:ascii="Angsana New" w:hAnsi="Angsana New"/>
          <w:szCs w:val="30"/>
          <w:cs/>
        </w:rPr>
        <w:t xml:space="preserve">ข้อ </w:t>
      </w:r>
      <w:r w:rsidRPr="00E90A76">
        <w:rPr>
          <w:rFonts w:ascii="Angsana New" w:hAnsi="Angsana New"/>
          <w:szCs w:val="30"/>
        </w:rPr>
        <w:t xml:space="preserve">29 </w:t>
      </w:r>
      <w:r w:rsidRPr="00E90A76">
        <w:rPr>
          <w:rFonts w:ascii="Angsana New" w:hAnsi="Angsana New"/>
          <w:szCs w:val="30"/>
          <w:cs/>
        </w:rPr>
        <w:t>ประกอบกิจการโร</w:t>
      </w:r>
      <w:r>
        <w:rPr>
          <w:rFonts w:ascii="Angsana New" w:hAnsi="Angsana New"/>
          <w:szCs w:val="30"/>
          <w:cs/>
        </w:rPr>
        <w:t>งงานสกัดน</w:t>
      </w:r>
      <w:r>
        <w:rPr>
          <w:rFonts w:ascii="Angsana New" w:hAnsi="Angsana New" w:hint="cs"/>
          <w:szCs w:val="30"/>
          <w:cs/>
        </w:rPr>
        <w:t>้ำ</w:t>
      </w:r>
      <w:r>
        <w:rPr>
          <w:rFonts w:ascii="Angsana New" w:hAnsi="Angsana New"/>
          <w:szCs w:val="30"/>
          <w:cs/>
        </w:rPr>
        <w:t>มันปาล์ม หีบน</w:t>
      </w:r>
      <w:r>
        <w:rPr>
          <w:rFonts w:ascii="Angsana New" w:hAnsi="Angsana New" w:hint="cs"/>
          <w:szCs w:val="30"/>
          <w:cs/>
        </w:rPr>
        <w:t>้ำ</w:t>
      </w:r>
      <w:r>
        <w:rPr>
          <w:rFonts w:ascii="Angsana New" w:hAnsi="Angsana New"/>
          <w:szCs w:val="30"/>
          <w:cs/>
        </w:rPr>
        <w:t>มันปาล์ม น้ำ</w:t>
      </w:r>
      <w:r w:rsidRPr="00E90A76">
        <w:rPr>
          <w:rFonts w:ascii="Angsana New" w:hAnsi="Angsana New"/>
          <w:szCs w:val="30"/>
          <w:cs/>
        </w:rPr>
        <w:t>มันจากพืชทุกชนิด</w:t>
      </w:r>
    </w:p>
    <w:p w:rsidR="001B5702" w:rsidRPr="008242F6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ab/>
        <w:t xml:space="preserve"> </w:t>
      </w:r>
    </w:p>
    <w:p w:rsidR="001B5702" w:rsidRDefault="001B5702" w:rsidP="001B570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</w:r>
      <w:r w:rsidRPr="00202C2C">
        <w:rPr>
          <w:rFonts w:ascii="Angsana New" w:hAnsi="Angsana New" w:hint="cs"/>
          <w:szCs w:val="30"/>
          <w:cs/>
        </w:rPr>
        <w:t>และ</w:t>
      </w:r>
      <w:r w:rsidRPr="002C1670">
        <w:rPr>
          <w:rFonts w:ascii="Angsana New" w:hAnsi="Angsana New" w:hint="cs"/>
          <w:szCs w:val="30"/>
          <w:cs/>
        </w:rPr>
        <w:t>แก้ไขหนังสือบริคณห</w:t>
      </w:r>
      <w:r>
        <w:rPr>
          <w:rFonts w:ascii="Angsana New" w:hAnsi="Angsana New" w:hint="cs"/>
          <w:szCs w:val="30"/>
          <w:cs/>
        </w:rPr>
        <w:t>์สนธิเพื่อให้สอดคล้องกับการแก้ไขเพิ่มเติมวัตถุประสงค์ของบริษัท</w:t>
      </w:r>
    </w:p>
    <w:p w:rsidR="001B5702" w:rsidRPr="006413B9" w:rsidRDefault="001B5702" w:rsidP="001B5702">
      <w:pPr>
        <w:pStyle w:val="NoSpacing"/>
        <w:tabs>
          <w:tab w:val="clear" w:pos="454"/>
          <w:tab w:val="left" w:pos="70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5702" w:rsidRDefault="001B5702" w:rsidP="001B5702">
      <w:pPr>
        <w:pStyle w:val="NoSpacing"/>
        <w:tabs>
          <w:tab w:val="clear" w:pos="454"/>
          <w:tab w:val="left" w:pos="709"/>
        </w:tabs>
        <w:ind w:left="567" w:hanging="567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  <w:t>บริษัทได้ดำเนินการแก้ไขเพิ่มเติมวัตถุประสงค์ของบริษัทและหนังสือบริคณห์สนธิกับกระทรวงพาณิชย์เมื่อวันที่ 30 สิงหาคม 2561</w:t>
      </w:r>
    </w:p>
    <w:p w:rsidR="003625F6" w:rsidRDefault="0036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9778B" w:rsidRPr="00FA74F1" w:rsidRDefault="00C86828" w:rsidP="00A9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A74F1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54056A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Pr="00FA74F1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="009A709E" w:rsidRPr="00FA74F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A9778B" w:rsidRPr="00FA74F1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:rsidR="00B70579" w:rsidRPr="00FA74F1" w:rsidRDefault="00B70579" w:rsidP="00A9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B70579" w:rsidRPr="00FA74F1" w:rsidRDefault="00B70579" w:rsidP="00B70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FA74F1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</w:p>
    <w:p w:rsidR="00B70579" w:rsidRPr="00FA74F1" w:rsidRDefault="00B70579" w:rsidP="00B70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70579" w:rsidRDefault="00B70579" w:rsidP="00B70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A74F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A74F1">
        <w:rPr>
          <w:rFonts w:ascii="Angsana New" w:hAnsi="Angsana New"/>
          <w:sz w:val="30"/>
          <w:szCs w:val="30"/>
        </w:rPr>
        <w:t>2535</w:t>
      </w:r>
      <w:r w:rsidRPr="00FA74F1">
        <w:rPr>
          <w:rFonts w:ascii="Angsana New" w:hAnsi="Angsana New"/>
          <w:sz w:val="30"/>
          <w:szCs w:val="30"/>
          <w:cs/>
        </w:rPr>
        <w:t xml:space="preserve"> มาตรา </w:t>
      </w:r>
      <w:r w:rsidRPr="00FA74F1">
        <w:rPr>
          <w:rFonts w:ascii="Angsana New" w:hAnsi="Angsana New"/>
          <w:sz w:val="30"/>
          <w:szCs w:val="30"/>
        </w:rPr>
        <w:t>51</w:t>
      </w:r>
      <w:r w:rsidRPr="00FA74F1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A74F1">
        <w:rPr>
          <w:rFonts w:ascii="Angsana New" w:hAnsi="Angsana New"/>
          <w:sz w:val="30"/>
          <w:szCs w:val="30"/>
        </w:rPr>
        <w:t>“</w:t>
      </w:r>
      <w:r w:rsidRPr="00FA74F1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FA74F1">
        <w:rPr>
          <w:rFonts w:ascii="Angsana New" w:hAnsi="Angsana New"/>
          <w:sz w:val="30"/>
          <w:szCs w:val="30"/>
        </w:rPr>
        <w:t>”</w:t>
      </w:r>
      <w:r w:rsidRPr="00FA74F1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902B8C" w:rsidRPr="001020A7" w:rsidRDefault="00902B8C" w:rsidP="00B70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9A709E" w:rsidRDefault="00295F21" w:rsidP="009A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B70579" w:rsidRPr="00B70579">
        <w:rPr>
          <w:rFonts w:ascii="Angsana New" w:hAnsi="Angsana New" w:hint="cs"/>
          <w:b/>
          <w:bCs/>
          <w:sz w:val="30"/>
          <w:szCs w:val="30"/>
          <w:cs/>
        </w:rPr>
        <w:t xml:space="preserve">สำรองตามกฎหมาย </w:t>
      </w:r>
    </w:p>
    <w:p w:rsidR="00B70579" w:rsidRPr="00B70579" w:rsidRDefault="00B70579" w:rsidP="009A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9A709E" w:rsidRPr="00FA74F1" w:rsidRDefault="009A709E" w:rsidP="009A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A74F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A74F1">
        <w:rPr>
          <w:rFonts w:ascii="Angsana New" w:hAnsi="Angsana New"/>
          <w:sz w:val="30"/>
          <w:szCs w:val="30"/>
        </w:rPr>
        <w:t>2535</w:t>
      </w:r>
      <w:r w:rsidRPr="00FA74F1">
        <w:rPr>
          <w:rFonts w:ascii="Angsana New" w:hAnsi="Angsana New"/>
          <w:sz w:val="30"/>
          <w:szCs w:val="30"/>
          <w:cs/>
        </w:rPr>
        <w:t xml:space="preserve"> มาตรา </w:t>
      </w:r>
      <w:r w:rsidRPr="00FA74F1">
        <w:rPr>
          <w:rFonts w:ascii="Angsana New" w:hAnsi="Angsana New"/>
          <w:sz w:val="30"/>
          <w:szCs w:val="30"/>
        </w:rPr>
        <w:t>116</w:t>
      </w:r>
      <w:r w:rsidRPr="00FA74F1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FA74F1">
        <w:rPr>
          <w:rFonts w:ascii="Angsana New" w:hAnsi="Angsana New"/>
          <w:sz w:val="30"/>
          <w:szCs w:val="30"/>
        </w:rPr>
        <w:t>“</w:t>
      </w:r>
      <w:r w:rsidRPr="00FA74F1">
        <w:rPr>
          <w:rFonts w:ascii="Angsana New" w:hAnsi="Angsana New"/>
          <w:sz w:val="30"/>
          <w:szCs w:val="30"/>
          <w:cs/>
        </w:rPr>
        <w:t>ทุนสำรองตามกฎหมาย</w:t>
      </w:r>
      <w:r w:rsidRPr="00FA74F1">
        <w:rPr>
          <w:rFonts w:ascii="Angsana New" w:hAnsi="Angsana New"/>
          <w:sz w:val="30"/>
          <w:szCs w:val="30"/>
        </w:rPr>
        <w:t>”</w:t>
      </w:r>
      <w:r w:rsidRPr="00FA74F1">
        <w:rPr>
          <w:rFonts w:ascii="Angsana New" w:hAnsi="Angsana New"/>
          <w:sz w:val="30"/>
          <w:szCs w:val="30"/>
          <w:cs/>
        </w:rPr>
        <w:t xml:space="preserve">) อย่างน้อยร้อยละ 5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FA74F1">
        <w:rPr>
          <w:rFonts w:ascii="Angsana New" w:hAnsi="Angsana New"/>
          <w:sz w:val="30"/>
          <w:szCs w:val="30"/>
        </w:rPr>
        <w:t xml:space="preserve">10 </w:t>
      </w:r>
      <w:r w:rsidRPr="00FA74F1">
        <w:rPr>
          <w:rFonts w:ascii="Angsana New" w:hAnsi="Angsana New"/>
          <w:sz w:val="30"/>
          <w:szCs w:val="30"/>
          <w:cs/>
        </w:rPr>
        <w:t>ของทุนจดทะเบียน ทุนสำรอง</w:t>
      </w:r>
      <w:r w:rsidR="00295F21">
        <w:rPr>
          <w:rFonts w:ascii="Angsana New" w:hAnsi="Angsana New" w:hint="cs"/>
          <w:sz w:val="30"/>
          <w:szCs w:val="30"/>
          <w:cs/>
        </w:rPr>
        <w:t>ตามกฎหมาย</w:t>
      </w:r>
      <w:r w:rsidRPr="00FA74F1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1020A7" w:rsidRDefault="0010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23286" w:rsidRDefault="0072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A6F5D" w:rsidRDefault="00D60F79" w:rsidP="005A6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4056A">
        <w:rPr>
          <w:rFonts w:ascii="Angsana New" w:hAnsi="Angsana New"/>
          <w:b/>
          <w:bCs/>
          <w:sz w:val="30"/>
          <w:szCs w:val="30"/>
        </w:rPr>
        <w:t>9</w:t>
      </w:r>
      <w:r w:rsidR="005A6F5D" w:rsidRPr="004968E2">
        <w:rPr>
          <w:rFonts w:ascii="Angsana New" w:hAnsi="Angsana New"/>
          <w:b/>
          <w:bCs/>
          <w:sz w:val="30"/>
          <w:szCs w:val="30"/>
        </w:rPr>
        <w:t>.</w:t>
      </w:r>
      <w:r w:rsidR="005A6F5D" w:rsidRPr="004968E2">
        <w:rPr>
          <w:rFonts w:ascii="Angsana New" w:hAnsi="Angsana New"/>
          <w:b/>
          <w:bCs/>
          <w:sz w:val="30"/>
          <w:szCs w:val="30"/>
        </w:rPr>
        <w:tab/>
      </w:r>
      <w:r w:rsidR="005A6F5D" w:rsidRPr="004968E2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960ED3" w:rsidRPr="00960ED3" w:rsidRDefault="00960ED3" w:rsidP="005A6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288" w:type="dxa"/>
        <w:tblLayout w:type="fixed"/>
        <w:tblLook w:val="01E0"/>
      </w:tblPr>
      <w:tblGrid>
        <w:gridCol w:w="6228"/>
        <w:gridCol w:w="1440"/>
        <w:gridCol w:w="284"/>
        <w:gridCol w:w="1336"/>
      </w:tblGrid>
      <w:tr w:rsidR="00960ED3" w:rsidRPr="001C0017" w:rsidTr="00BB1DA3">
        <w:tc>
          <w:tcPr>
            <w:tcW w:w="6228" w:type="dxa"/>
          </w:tcPr>
          <w:p w:rsidR="00960ED3" w:rsidRPr="001C0017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960ED3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60ED3" w:rsidRPr="001C0017" w:rsidTr="00BB1DA3">
        <w:tc>
          <w:tcPr>
            <w:tcW w:w="6228" w:type="dxa"/>
          </w:tcPr>
          <w:p w:rsidR="00960ED3" w:rsidRPr="001C0017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60ED3" w:rsidRPr="001C0017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60ED3" w:rsidRPr="001C0017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960ED3" w:rsidRPr="001C0017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60ED3" w:rsidRPr="001C0017" w:rsidTr="00BB1DA3">
        <w:tc>
          <w:tcPr>
            <w:tcW w:w="6228" w:type="dxa"/>
          </w:tcPr>
          <w:p w:rsidR="00960ED3" w:rsidRPr="00D63F69" w:rsidRDefault="00960ED3" w:rsidP="001020A7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D63F69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การเปลี่ยนแปลงใน </w:t>
            </w:r>
          </w:p>
        </w:tc>
        <w:tc>
          <w:tcPr>
            <w:tcW w:w="1440" w:type="dxa"/>
          </w:tcPr>
          <w:p w:rsidR="00960ED3" w:rsidRPr="00DD784E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60ED3" w:rsidRPr="00FA3AAE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960ED3" w:rsidRPr="00DD784E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60ED3" w:rsidRPr="001C0017" w:rsidTr="00BB1DA3">
        <w:tc>
          <w:tcPr>
            <w:tcW w:w="6228" w:type="dxa"/>
          </w:tcPr>
          <w:p w:rsidR="00960ED3" w:rsidRPr="00D63F69" w:rsidRDefault="001020A7" w:rsidP="000F445F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0F445F">
              <w:rPr>
                <w:rFonts w:ascii="Angsana New" w:hAnsi="Angsana New" w:hint="cs"/>
                <w:sz w:val="30"/>
                <w:szCs w:val="30"/>
                <w:cs/>
              </w:rPr>
              <w:t xml:space="preserve">ผลิตภัณฑ์ก๊อกน้ำ </w:t>
            </w:r>
            <w:r w:rsidR="000F44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63F69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 สินค้าเพื่อประกอบ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:rsidR="00960ED3" w:rsidRPr="0012529A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60ED3" w:rsidRPr="00297535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960ED3" w:rsidRPr="00E01D59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0A7" w:rsidRPr="001C0017" w:rsidTr="00BB1DA3">
        <w:tc>
          <w:tcPr>
            <w:tcW w:w="6228" w:type="dxa"/>
          </w:tcPr>
          <w:p w:rsidR="001020A7" w:rsidRPr="00D63F69" w:rsidRDefault="001020A7" w:rsidP="000F445F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D63F6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F445F" w:rsidRPr="00D63F69">
              <w:rPr>
                <w:rFonts w:ascii="Angsana New" w:hAnsi="Angsana New" w:hint="cs"/>
                <w:sz w:val="30"/>
                <w:szCs w:val="30"/>
                <w:cs/>
              </w:rPr>
              <w:t>สินค้าซื้อมาเพื่อจำหน่าย</w:t>
            </w:r>
            <w:r w:rsidRPr="00D63F69">
              <w:rPr>
                <w:rFonts w:ascii="Angsana New" w:hAnsi="Angsana New" w:hint="cs"/>
                <w:sz w:val="30"/>
                <w:szCs w:val="30"/>
                <w:cs/>
              </w:rPr>
              <w:t>และสินค้าระหว่างผลิต</w:t>
            </w:r>
            <w:r w:rsidR="00EF3E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:rsidR="001020A7" w:rsidRPr="00F256EE" w:rsidRDefault="00297A43" w:rsidP="0061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156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84" w:type="dxa"/>
          </w:tcPr>
          <w:p w:rsidR="001020A7" w:rsidRPr="00297535" w:rsidRDefault="001020A7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1020A7" w:rsidRPr="00E01D59" w:rsidRDefault="001020A7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D59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615600" w:rsidRPr="001C0017" w:rsidTr="00BB1DA3">
        <w:tc>
          <w:tcPr>
            <w:tcW w:w="6228" w:type="dxa"/>
          </w:tcPr>
          <w:p w:rsidR="00615600" w:rsidRPr="00D63F69" w:rsidRDefault="00615600" w:rsidP="00BB1DA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น้ำมันปาล์มดิบ</w:t>
            </w:r>
          </w:p>
        </w:tc>
        <w:tc>
          <w:tcPr>
            <w:tcW w:w="1440" w:type="dxa"/>
          </w:tcPr>
          <w:p w:rsidR="00615600" w:rsidRPr="00AF6F8B" w:rsidRDefault="00615600" w:rsidP="0061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(111,463</w:t>
            </w:r>
            <w:r w:rsidRPr="00AF6F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15600" w:rsidRPr="00297535" w:rsidRDefault="00615600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615600" w:rsidRPr="00C261D7" w:rsidRDefault="00615600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61D7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C261D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0F445F" w:rsidRPr="001C0017" w:rsidTr="00BB1DA3">
        <w:tc>
          <w:tcPr>
            <w:tcW w:w="6228" w:type="dxa"/>
          </w:tcPr>
          <w:p w:rsidR="000F445F" w:rsidRPr="00D63F69" w:rsidRDefault="000F445F" w:rsidP="000F445F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D63F69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440" w:type="dxa"/>
          </w:tcPr>
          <w:p w:rsidR="000F445F" w:rsidRPr="0012529A" w:rsidRDefault="000F445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F445F" w:rsidRPr="00FD4C56" w:rsidRDefault="000F445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0F445F" w:rsidRPr="00E01D59" w:rsidRDefault="000F445F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0A7" w:rsidRPr="001C0017" w:rsidTr="00BB1DA3">
        <w:tc>
          <w:tcPr>
            <w:tcW w:w="6228" w:type="dxa"/>
          </w:tcPr>
          <w:p w:rsidR="001020A7" w:rsidRPr="00D63F69" w:rsidRDefault="000F445F" w:rsidP="000F445F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ผลิตภัณฑ์ก๊อกน้ำ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020A7" w:rsidRPr="00D63F69">
              <w:rPr>
                <w:rFonts w:ascii="Angsana New" w:hAnsi="Angsana New" w:hint="cs"/>
                <w:sz w:val="30"/>
                <w:szCs w:val="30"/>
                <w:cs/>
              </w:rPr>
              <w:t>สินค้าเพื่อประกอบและสินค้าเพื่อจำหน่าย</w:t>
            </w:r>
            <w:r w:rsidR="00EF3E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:rsidR="001020A7" w:rsidRPr="00615600" w:rsidRDefault="00615600" w:rsidP="0061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  <w:r w:rsidR="001020A7" w:rsidRPr="006156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84" w:type="dxa"/>
          </w:tcPr>
          <w:p w:rsidR="001020A7" w:rsidRPr="00FD4C56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1020A7" w:rsidRPr="00E01D59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D59">
              <w:rPr>
                <w:rFonts w:ascii="Angsana New" w:hAnsi="Angsana New"/>
                <w:sz w:val="30"/>
                <w:szCs w:val="30"/>
              </w:rPr>
              <w:t>156,780</w:t>
            </w:r>
          </w:p>
        </w:tc>
      </w:tr>
      <w:tr w:rsidR="001020A7" w:rsidRPr="001C0017" w:rsidTr="00BB1DA3">
        <w:tc>
          <w:tcPr>
            <w:tcW w:w="6228" w:type="dxa"/>
          </w:tcPr>
          <w:p w:rsidR="001020A7" w:rsidRPr="00D63F69" w:rsidRDefault="000F445F" w:rsidP="000F445F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1020A7">
              <w:rPr>
                <w:rFonts w:ascii="Angsana New" w:hAnsi="Angsana New" w:hint="cs"/>
                <w:sz w:val="30"/>
                <w:szCs w:val="30"/>
                <w:cs/>
              </w:rPr>
              <w:t>น้ำมันปาล์มดิบ</w:t>
            </w:r>
          </w:p>
        </w:tc>
        <w:tc>
          <w:tcPr>
            <w:tcW w:w="1440" w:type="dxa"/>
          </w:tcPr>
          <w:p w:rsidR="001020A7" w:rsidRPr="00615600" w:rsidRDefault="00615600" w:rsidP="0061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  <w:r w:rsidR="001020A7" w:rsidRPr="006156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84" w:type="dxa"/>
          </w:tcPr>
          <w:p w:rsidR="001020A7" w:rsidRPr="00FD4C56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1020A7" w:rsidRPr="00C261D7" w:rsidRDefault="001020A7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61D7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C261D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1020A7" w:rsidRPr="001C0017" w:rsidTr="00BB1DA3">
        <w:tc>
          <w:tcPr>
            <w:tcW w:w="6228" w:type="dxa"/>
          </w:tcPr>
          <w:p w:rsidR="001020A7" w:rsidRPr="00D63F69" w:rsidRDefault="001020A7" w:rsidP="00BB1DA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D63F69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</w:tcPr>
          <w:p w:rsidR="001020A7" w:rsidRPr="00615600" w:rsidRDefault="00615600" w:rsidP="0061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1020A7" w:rsidRPr="006156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84" w:type="dxa"/>
          </w:tcPr>
          <w:p w:rsidR="001020A7" w:rsidRPr="00FD4C56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1020A7" w:rsidRPr="00DD784E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01D59">
              <w:rPr>
                <w:rFonts w:ascii="Angsana New" w:hAnsi="Angsana New"/>
                <w:sz w:val="30"/>
                <w:szCs w:val="30"/>
              </w:rPr>
              <w:t>51,593</w:t>
            </w:r>
          </w:p>
        </w:tc>
      </w:tr>
      <w:tr w:rsidR="001020A7" w:rsidRPr="001C0017" w:rsidTr="00BB1DA3">
        <w:tc>
          <w:tcPr>
            <w:tcW w:w="6228" w:type="dxa"/>
          </w:tcPr>
          <w:p w:rsidR="001020A7" w:rsidRPr="00672689" w:rsidRDefault="001020A7" w:rsidP="00BB1DA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</w:t>
            </w:r>
            <w:r w:rsidRPr="00672689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440" w:type="dxa"/>
          </w:tcPr>
          <w:p w:rsidR="001020A7" w:rsidRPr="00615600" w:rsidRDefault="00615600" w:rsidP="0061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1020A7" w:rsidRPr="00615600">
              <w:rPr>
                <w:rFonts w:ascii="Angsana New" w:hAnsi="Angsana New"/>
                <w:sz w:val="30"/>
                <w:szCs w:val="30"/>
              </w:rPr>
              <w:t>,</w:t>
            </w:r>
            <w:r w:rsidR="00297A43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84" w:type="dxa"/>
          </w:tcPr>
          <w:p w:rsidR="001020A7" w:rsidRPr="00FD4C56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1020A7" w:rsidRPr="00802719" w:rsidRDefault="00615600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1020A7" w:rsidRPr="008027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1020A7" w:rsidRPr="001C0017" w:rsidTr="00BB1DA3">
        <w:tc>
          <w:tcPr>
            <w:tcW w:w="6228" w:type="dxa"/>
            <w:vAlign w:val="center"/>
          </w:tcPr>
          <w:p w:rsidR="001020A7" w:rsidRDefault="001020A7" w:rsidP="00BB1DA3">
            <w:pPr>
              <w:spacing w:line="260" w:lineRule="atLeast"/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440" w:type="dxa"/>
          </w:tcPr>
          <w:p w:rsidR="001020A7" w:rsidRPr="00615600" w:rsidRDefault="00615600" w:rsidP="0061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020A7" w:rsidRPr="006156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84" w:type="dxa"/>
          </w:tcPr>
          <w:p w:rsidR="001020A7" w:rsidRPr="00795ABC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1020A7" w:rsidRPr="00802719" w:rsidRDefault="00297A4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1020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061</w:t>
            </w:r>
          </w:p>
        </w:tc>
      </w:tr>
      <w:tr w:rsidR="001020A7" w:rsidRPr="001C0017" w:rsidTr="00BB1DA3">
        <w:tc>
          <w:tcPr>
            <w:tcW w:w="6228" w:type="dxa"/>
            <w:vAlign w:val="center"/>
          </w:tcPr>
          <w:p w:rsidR="001020A7" w:rsidRPr="00672689" w:rsidRDefault="001020A7" w:rsidP="00BB1DA3">
            <w:pPr>
              <w:spacing w:line="260" w:lineRule="atLeast"/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:rsidR="001020A7" w:rsidRPr="00615600" w:rsidRDefault="001020A7" w:rsidP="0061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5600">
              <w:rPr>
                <w:rFonts w:ascii="Angsana New" w:hAnsi="Angsana New"/>
                <w:sz w:val="30"/>
                <w:szCs w:val="30"/>
              </w:rPr>
              <w:t>8,</w:t>
            </w:r>
            <w:r w:rsidR="00615600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84" w:type="dxa"/>
          </w:tcPr>
          <w:p w:rsidR="001020A7" w:rsidRPr="00795ABC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1020A7" w:rsidRPr="00802719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</w:t>
            </w:r>
            <w:r w:rsidR="00615600">
              <w:rPr>
                <w:rFonts w:ascii="Angsana New" w:hAnsi="Angsana New"/>
                <w:sz w:val="30"/>
                <w:szCs w:val="30"/>
              </w:rPr>
              <w:t>2</w:t>
            </w:r>
            <w:r w:rsidR="003B337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020A7" w:rsidRPr="001C0017" w:rsidTr="00BB1DA3">
        <w:tc>
          <w:tcPr>
            <w:tcW w:w="6228" w:type="dxa"/>
            <w:vAlign w:val="center"/>
          </w:tcPr>
          <w:p w:rsidR="001020A7" w:rsidRDefault="001020A7" w:rsidP="00BB1DA3">
            <w:pPr>
              <w:spacing w:line="260" w:lineRule="atLeast"/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1440" w:type="dxa"/>
          </w:tcPr>
          <w:p w:rsidR="001020A7" w:rsidRPr="00615600" w:rsidRDefault="00615600" w:rsidP="0061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020A7" w:rsidRPr="006156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84" w:type="dxa"/>
          </w:tcPr>
          <w:p w:rsidR="001020A7" w:rsidRPr="00795ABC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</w:tcPr>
          <w:p w:rsidR="001020A7" w:rsidRPr="00802719" w:rsidRDefault="001020A7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2719">
              <w:rPr>
                <w:rFonts w:ascii="Angsana New" w:hAnsi="Angsana New"/>
                <w:sz w:val="30"/>
                <w:szCs w:val="30"/>
              </w:rPr>
              <w:t>8,</w:t>
            </w:r>
            <w:r w:rsidR="00615600"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</w:tbl>
    <w:p w:rsidR="003625F6" w:rsidRDefault="0036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5A6F5D" w:rsidRPr="005D11F8" w:rsidRDefault="0054056A" w:rsidP="005A6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20</w:t>
      </w:r>
      <w:r w:rsidR="005A6F5D" w:rsidRPr="005D11F8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5A6F5D" w:rsidRPr="005D11F8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A6F5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5A6F5D" w:rsidRPr="00B03834" w:rsidRDefault="005A6F5D" w:rsidP="005A6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CB7A84" w:rsidRPr="002B4C79" w:rsidRDefault="00C062B4" w:rsidP="00CB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</w:t>
      </w:r>
      <w:r w:rsidRPr="001B5702">
        <w:rPr>
          <w:rFonts w:ascii="Angsana New" w:hAnsi="Angsana New" w:hint="cs"/>
          <w:sz w:val="30"/>
          <w:szCs w:val="30"/>
          <w:cs/>
        </w:rPr>
        <w:t xml:space="preserve">ถูกใช้ในการประเมินผลการดำเนินงานของส่วนงาน </w:t>
      </w:r>
      <w:r w:rsidRPr="001B5702">
        <w:rPr>
          <w:rFonts w:ascii="Angsana New" w:hAnsi="Angsana New"/>
          <w:sz w:val="30"/>
          <w:szCs w:val="30"/>
          <w:cs/>
        </w:rPr>
        <w:t>บริษัทดำเนิน</w:t>
      </w:r>
      <w:r w:rsidRPr="001B5702">
        <w:rPr>
          <w:rFonts w:ascii="Angsana New" w:hAnsi="Angsana New" w:hint="cs"/>
          <w:sz w:val="30"/>
          <w:szCs w:val="30"/>
          <w:cs/>
        </w:rPr>
        <w:t>กิจการในส่วนงานเชิงธุรกิจหรือผลิตภัณฑ์</w:t>
      </w:r>
      <w:r w:rsidR="00EC1FD1" w:rsidRPr="001B5702">
        <w:rPr>
          <w:rFonts w:ascii="Angsana New" w:hAnsi="Angsana New" w:hint="cs"/>
          <w:sz w:val="30"/>
          <w:szCs w:val="30"/>
          <w:cs/>
        </w:rPr>
        <w:t>ใน</w:t>
      </w:r>
      <w:r w:rsidR="001B5702" w:rsidRPr="001B5702">
        <w:rPr>
          <w:rFonts w:ascii="Angsana New" w:hAnsi="Angsana New" w:hint="cs"/>
          <w:sz w:val="30"/>
          <w:szCs w:val="30"/>
          <w:cs/>
        </w:rPr>
        <w:t xml:space="preserve">สอง </w:t>
      </w:r>
      <w:r w:rsidR="00EC1FD1" w:rsidRPr="001B5702">
        <w:rPr>
          <w:rFonts w:ascii="Angsana New" w:hAnsi="Angsana New" w:hint="cs"/>
          <w:sz w:val="30"/>
          <w:szCs w:val="30"/>
          <w:cs/>
        </w:rPr>
        <w:t>ธุรกิจ ได้แก่</w:t>
      </w:r>
      <w:r w:rsidRPr="001B5702">
        <w:rPr>
          <w:rFonts w:ascii="Angsana New" w:hAnsi="Angsana New" w:hint="cs"/>
          <w:sz w:val="30"/>
          <w:szCs w:val="30"/>
          <w:cs/>
        </w:rPr>
        <w:t xml:space="preserve"> </w:t>
      </w:r>
      <w:r w:rsidRPr="001B5702">
        <w:rPr>
          <w:rFonts w:ascii="Angsana New" w:hAnsi="Angsana New"/>
          <w:sz w:val="30"/>
          <w:szCs w:val="30"/>
          <w:cs/>
        </w:rPr>
        <w:t>ธุรกิจ</w:t>
      </w:r>
      <w:r w:rsidRPr="001B5702">
        <w:rPr>
          <w:rFonts w:ascii="Angsana New" w:hAnsi="Angsana New" w:hint="cs"/>
          <w:sz w:val="30"/>
          <w:szCs w:val="30"/>
          <w:cs/>
        </w:rPr>
        <w:t>ผลิตและ</w:t>
      </w:r>
      <w:r w:rsidR="00993604">
        <w:rPr>
          <w:rFonts w:ascii="Angsana New" w:hAnsi="Angsana New" w:hint="cs"/>
          <w:sz w:val="30"/>
          <w:szCs w:val="30"/>
          <w:cs/>
        </w:rPr>
        <w:t>ซื้อขายกลุ่มชิ้นส่วน และผลิตภัณฑ์ก๊อกน้ำ</w:t>
      </w:r>
      <w:r w:rsidRPr="001B5702">
        <w:rPr>
          <w:rFonts w:ascii="Angsana New" w:hAnsi="Angsana New" w:hint="cs"/>
          <w:sz w:val="30"/>
          <w:szCs w:val="30"/>
          <w:cs/>
        </w:rPr>
        <w:t xml:space="preserve"> </w:t>
      </w:r>
      <w:r w:rsidR="00D50EF2">
        <w:rPr>
          <w:rFonts w:ascii="Angsana New" w:hAnsi="Angsana New" w:hint="cs"/>
          <w:sz w:val="30"/>
          <w:szCs w:val="30"/>
          <w:cs/>
        </w:rPr>
        <w:t xml:space="preserve">(“ธุรกิจก๊อกน้ำ”) </w:t>
      </w:r>
      <w:r w:rsidR="004C0B59">
        <w:rPr>
          <w:rFonts w:ascii="Angsana New" w:hAnsi="Angsana New" w:hint="cs"/>
          <w:sz w:val="30"/>
          <w:szCs w:val="30"/>
          <w:cs/>
        </w:rPr>
        <w:t>และ</w:t>
      </w:r>
      <w:r w:rsidR="00EC1FD1" w:rsidRPr="001B5702">
        <w:rPr>
          <w:rFonts w:ascii="Angsana New" w:hAnsi="Angsana New" w:hint="cs"/>
          <w:sz w:val="30"/>
          <w:szCs w:val="30"/>
          <w:cs/>
        </w:rPr>
        <w:t>ธุรกิจ</w:t>
      </w:r>
      <w:r w:rsidR="00EC1FD1" w:rsidRPr="001B5702">
        <w:rPr>
          <w:rFonts w:ascii="Angsana New" w:hAnsi="Angsana New"/>
          <w:sz w:val="30"/>
          <w:szCs w:val="30"/>
          <w:cs/>
        </w:rPr>
        <w:t>ซื้อขายน</w:t>
      </w:r>
      <w:r w:rsidR="00EC1FD1" w:rsidRPr="001B5702">
        <w:rPr>
          <w:rFonts w:ascii="Angsana New" w:hAnsi="Angsana New" w:hint="cs"/>
          <w:sz w:val="30"/>
          <w:szCs w:val="30"/>
          <w:cs/>
        </w:rPr>
        <w:t>้ำมั</w:t>
      </w:r>
      <w:r w:rsidR="00EC1FD1" w:rsidRPr="001B5702">
        <w:rPr>
          <w:rFonts w:ascii="Angsana New" w:hAnsi="Angsana New"/>
          <w:sz w:val="30"/>
          <w:szCs w:val="30"/>
          <w:cs/>
        </w:rPr>
        <w:t>นปาล์มดิบ</w:t>
      </w:r>
      <w:r w:rsidR="00FD791B">
        <w:rPr>
          <w:rFonts w:ascii="Angsana New" w:hAnsi="Angsana New"/>
          <w:sz w:val="30"/>
          <w:szCs w:val="30"/>
        </w:rPr>
        <w:t xml:space="preserve">(CPOA) </w:t>
      </w:r>
      <w:r w:rsidR="00FD791B">
        <w:rPr>
          <w:rFonts w:ascii="Angsana New" w:hAnsi="Angsana New" w:hint="cs"/>
          <w:sz w:val="30"/>
          <w:szCs w:val="30"/>
          <w:cs/>
        </w:rPr>
        <w:t>สำหรับไบโอดีเซลและน้ำมันเพื่อการบริโภค</w:t>
      </w:r>
      <w:r w:rsidR="00D50EF2">
        <w:rPr>
          <w:rFonts w:ascii="Angsana New" w:hAnsi="Angsana New" w:hint="cs"/>
          <w:sz w:val="30"/>
          <w:szCs w:val="30"/>
          <w:cs/>
        </w:rPr>
        <w:t xml:space="preserve"> (“ธุรกิจน้ำมันปาล์ม”)</w:t>
      </w:r>
      <w:r w:rsidR="00CB7A84">
        <w:rPr>
          <w:rFonts w:ascii="Angsana New" w:hAnsi="Angsana New" w:hint="cs"/>
          <w:sz w:val="30"/>
          <w:szCs w:val="30"/>
          <w:cs/>
        </w:rPr>
        <w:t xml:space="preserve"> </w:t>
      </w:r>
      <w:r w:rsidR="00CB7A84" w:rsidRPr="00EB6D3E">
        <w:rPr>
          <w:rFonts w:ascii="Angsana New" w:hAnsi="Angsana New" w:hint="cs"/>
          <w:sz w:val="30"/>
          <w:szCs w:val="30"/>
          <w:cs/>
        </w:rPr>
        <w:t>ดังนั้น ฝ่ายบริหารจึงพิจารณาแล้วเห็นว่าบริษัทมีส่วน</w:t>
      </w:r>
      <w:r w:rsidR="00CB7A84">
        <w:rPr>
          <w:rFonts w:ascii="Angsana New" w:hAnsi="Angsana New" w:hint="cs"/>
          <w:sz w:val="30"/>
          <w:szCs w:val="30"/>
          <w:cs/>
        </w:rPr>
        <w:t>งาน</w:t>
      </w:r>
      <w:r w:rsidR="00CB7A84" w:rsidRPr="00EB6D3E">
        <w:rPr>
          <w:rFonts w:ascii="Angsana New" w:hAnsi="Angsana New" w:hint="cs"/>
          <w:sz w:val="30"/>
          <w:szCs w:val="30"/>
          <w:cs/>
        </w:rPr>
        <w:t>ดำเนินงานเชิงธุรกิจหรือผลิตภัณฑ์</w:t>
      </w:r>
      <w:r w:rsidR="00CB7A84">
        <w:rPr>
          <w:rFonts w:ascii="Angsana New" w:hAnsi="Angsana New" w:hint="cs"/>
          <w:sz w:val="30"/>
          <w:szCs w:val="30"/>
          <w:cs/>
        </w:rPr>
        <w:t>สอง</w:t>
      </w:r>
      <w:r w:rsidR="00CB7A84" w:rsidRPr="00EB6D3E">
        <w:rPr>
          <w:rFonts w:ascii="Angsana New" w:hAnsi="Angsana New" w:hint="cs"/>
          <w:sz w:val="30"/>
          <w:szCs w:val="30"/>
          <w:cs/>
        </w:rPr>
        <w:t>ส่วนงาน</w:t>
      </w:r>
    </w:p>
    <w:p w:rsidR="00C062B4" w:rsidRPr="0014377E" w:rsidRDefault="00C062B4" w:rsidP="00C0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062B4" w:rsidRDefault="00C062B4" w:rsidP="00C0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377E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4377E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14377E"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4377E">
        <w:rPr>
          <w:rFonts w:ascii="Angsana New" w:hAnsi="Angsana New"/>
          <w:sz w:val="30"/>
          <w:szCs w:val="30"/>
          <w:cs/>
        </w:rPr>
        <w:t>นประเทศ  ดังนั้น</w:t>
      </w:r>
      <w:r w:rsidRPr="0014377E">
        <w:rPr>
          <w:rFonts w:ascii="Angsana New" w:hAnsi="Angsana New" w:hint="cs"/>
          <w:sz w:val="30"/>
          <w:szCs w:val="30"/>
          <w:cs/>
        </w:rPr>
        <w:t xml:space="preserve"> </w:t>
      </w:r>
      <w:r w:rsidRPr="0014377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Pr="0014377E">
        <w:rPr>
          <w:rFonts w:ascii="Angsana New" w:hAnsi="Angsana New" w:hint="cs"/>
          <w:sz w:val="30"/>
          <w:szCs w:val="30"/>
          <w:cs/>
        </w:rPr>
        <w:t>แล้วเห็น</w:t>
      </w:r>
      <w:r w:rsidRPr="0014377E">
        <w:rPr>
          <w:rFonts w:ascii="Angsana New" w:hAnsi="Angsana New"/>
          <w:sz w:val="30"/>
          <w:szCs w:val="30"/>
          <w:cs/>
        </w:rPr>
        <w:t>ว่าบริษัทมีส่วน</w:t>
      </w:r>
      <w:r w:rsidR="006B5FFD">
        <w:rPr>
          <w:rFonts w:ascii="Angsana New" w:hAnsi="Angsana New" w:hint="cs"/>
          <w:sz w:val="30"/>
          <w:szCs w:val="30"/>
          <w:cs/>
        </w:rPr>
        <w:t>งานดำ</w:t>
      </w:r>
      <w:r w:rsidR="006D44D8">
        <w:rPr>
          <w:rFonts w:ascii="Angsana New" w:hAnsi="Angsana New" w:hint="cs"/>
          <w:sz w:val="30"/>
          <w:szCs w:val="30"/>
          <w:cs/>
        </w:rPr>
        <w:t>เนิน</w:t>
      </w:r>
      <w:r w:rsidRPr="0014377E">
        <w:rPr>
          <w:rFonts w:ascii="Angsana New" w:hAnsi="Angsana New"/>
          <w:sz w:val="30"/>
          <w:szCs w:val="30"/>
          <w:cs/>
        </w:rPr>
        <w:t>งาน</w:t>
      </w:r>
      <w:r w:rsidRPr="0014377E">
        <w:rPr>
          <w:rFonts w:ascii="Angsana New" w:hAnsi="Angsana New" w:hint="cs"/>
          <w:sz w:val="30"/>
          <w:szCs w:val="30"/>
          <w:cs/>
        </w:rPr>
        <w:t>เชิ</w:t>
      </w:r>
      <w:r w:rsidRPr="0014377E">
        <w:rPr>
          <w:rFonts w:ascii="Angsana New" w:hAnsi="Angsana New"/>
          <w:sz w:val="30"/>
          <w:szCs w:val="30"/>
          <w:cs/>
        </w:rPr>
        <w:t>งภูมิศาสตร์เพีย</w:t>
      </w:r>
      <w:r w:rsidRPr="0014377E">
        <w:rPr>
          <w:rFonts w:ascii="Angsana New" w:hAnsi="Angsana New" w:hint="cs"/>
          <w:sz w:val="30"/>
          <w:szCs w:val="30"/>
          <w:cs/>
        </w:rPr>
        <w:t>ง</w:t>
      </w:r>
      <w:r w:rsidRPr="0014377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54056A" w:rsidRPr="0054056A" w:rsidRDefault="0054056A" w:rsidP="00C0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062B4" w:rsidRDefault="00EC1FD1" w:rsidP="00C0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</w:t>
      </w:r>
      <w:r>
        <w:rPr>
          <w:rFonts w:ascii="Angsana New" w:hAnsi="Angsana New" w:hint="cs"/>
          <w:sz w:val="30"/>
          <w:szCs w:val="30"/>
          <w:cs/>
        </w:rPr>
        <w:t>ต่อไปนี้ได้แยก</w:t>
      </w:r>
      <w:r w:rsidR="002133AF" w:rsidRPr="00EB6D3E">
        <w:rPr>
          <w:rFonts w:ascii="Angsana New" w:hAnsi="Angsana New" w:hint="cs"/>
          <w:sz w:val="30"/>
          <w:szCs w:val="30"/>
          <w:cs/>
        </w:rPr>
        <w:t>ส่วน</w:t>
      </w:r>
      <w:r w:rsidR="002133AF">
        <w:rPr>
          <w:rFonts w:ascii="Angsana New" w:hAnsi="Angsana New" w:hint="cs"/>
          <w:sz w:val="30"/>
          <w:szCs w:val="30"/>
          <w:cs/>
        </w:rPr>
        <w:t>งาน</w:t>
      </w:r>
      <w:r w:rsidR="002133AF" w:rsidRPr="00EB6D3E">
        <w:rPr>
          <w:rFonts w:ascii="Angsana New" w:hAnsi="Angsana New" w:hint="cs"/>
          <w:sz w:val="30"/>
          <w:szCs w:val="30"/>
          <w:cs/>
        </w:rPr>
        <w:t>ดำเนินงานเชิงธุรกิจหรือผลิตภัณฑ์</w:t>
      </w:r>
      <w:r w:rsidR="00C062B4">
        <w:rPr>
          <w:rFonts w:ascii="Angsana New" w:hAnsi="Angsana New" w:hint="cs"/>
          <w:sz w:val="30"/>
          <w:szCs w:val="30"/>
          <w:cs/>
        </w:rPr>
        <w:t>สำหรับ</w:t>
      </w:r>
      <w:r w:rsidR="000944B5">
        <w:rPr>
          <w:rFonts w:ascii="Angsana New" w:hAnsi="Angsana New" w:hint="cs"/>
          <w:sz w:val="30"/>
          <w:szCs w:val="30"/>
          <w:cs/>
        </w:rPr>
        <w:t>ปี</w:t>
      </w:r>
      <w:r w:rsidR="00C062B4">
        <w:rPr>
          <w:rFonts w:ascii="Angsana New" w:hAnsi="Angsana New" w:hint="cs"/>
          <w:sz w:val="30"/>
          <w:szCs w:val="30"/>
          <w:cs/>
        </w:rPr>
        <w:t>สิ้นสุด</w:t>
      </w:r>
      <w:r w:rsidR="00C062B4" w:rsidRPr="004C128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062B4" w:rsidRPr="004C1289">
        <w:rPr>
          <w:rFonts w:ascii="Angsana New" w:hAnsi="Angsana New"/>
          <w:sz w:val="30"/>
          <w:szCs w:val="30"/>
        </w:rPr>
        <w:t xml:space="preserve">31 </w:t>
      </w:r>
      <w:r w:rsidR="00DD784E" w:rsidRPr="004C1289">
        <w:rPr>
          <w:rFonts w:ascii="Angsana New" w:hAnsi="Angsana New" w:hint="cs"/>
          <w:sz w:val="30"/>
          <w:szCs w:val="30"/>
          <w:cs/>
        </w:rPr>
        <w:t>ธันวาคม 256</w:t>
      </w:r>
      <w:r w:rsidR="0012529A">
        <w:rPr>
          <w:rFonts w:ascii="Angsana New" w:hAnsi="Angsana New" w:hint="cs"/>
          <w:sz w:val="30"/>
          <w:szCs w:val="30"/>
          <w:cs/>
        </w:rPr>
        <w:t>1</w:t>
      </w:r>
      <w:r w:rsidR="00DD784E" w:rsidRPr="004C1289"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12529A">
        <w:rPr>
          <w:rFonts w:ascii="Angsana New" w:hAnsi="Angsana New" w:hint="cs"/>
          <w:sz w:val="30"/>
          <w:szCs w:val="30"/>
          <w:cs/>
        </w:rPr>
        <w:t>60</w:t>
      </w:r>
      <w:r w:rsidR="00C062B4" w:rsidRPr="004C1289">
        <w:rPr>
          <w:rFonts w:ascii="Angsana New" w:hAnsi="Angsana New"/>
          <w:sz w:val="30"/>
          <w:szCs w:val="30"/>
        </w:rPr>
        <w:t xml:space="preserve"> </w:t>
      </w:r>
      <w:r w:rsidR="00C062B4" w:rsidRPr="004C1289">
        <w:rPr>
          <w:rFonts w:ascii="Angsana New" w:hAnsi="Angsana New" w:hint="cs"/>
          <w:sz w:val="30"/>
          <w:szCs w:val="30"/>
          <w:cs/>
        </w:rPr>
        <w:t>ดังต่อไปนี้</w:t>
      </w:r>
    </w:p>
    <w:p w:rsidR="00B9624F" w:rsidRDefault="00B9624F" w:rsidP="00C0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A4D47" w:rsidRDefault="00BA4D47" w:rsidP="00C0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72" w:type="dxa"/>
        <w:tblInd w:w="18" w:type="dxa"/>
        <w:tblLayout w:type="fixed"/>
        <w:tblLook w:val="0000"/>
      </w:tblPr>
      <w:tblGrid>
        <w:gridCol w:w="1650"/>
        <w:gridCol w:w="1134"/>
        <w:gridCol w:w="249"/>
        <w:gridCol w:w="1170"/>
        <w:gridCol w:w="236"/>
        <w:gridCol w:w="1182"/>
        <w:gridCol w:w="236"/>
        <w:gridCol w:w="1180"/>
        <w:gridCol w:w="277"/>
        <w:gridCol w:w="1190"/>
        <w:gridCol w:w="236"/>
        <w:gridCol w:w="1132"/>
      </w:tblGrid>
      <w:tr w:rsidR="00EC1FD1" w:rsidRPr="00CD17B5" w:rsidTr="00520D5D">
        <w:tc>
          <w:tcPr>
            <w:tcW w:w="1650" w:type="dxa"/>
          </w:tcPr>
          <w:p w:rsidR="00EC1FD1" w:rsidRPr="00CD17B5" w:rsidRDefault="00EC1FD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:rsidR="00EC1FD1" w:rsidRPr="00CD17B5" w:rsidRDefault="00EC1FD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17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D17B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EC1FD1" w:rsidRPr="00CD17B5" w:rsidTr="00520D5D">
        <w:tc>
          <w:tcPr>
            <w:tcW w:w="1650" w:type="dxa"/>
          </w:tcPr>
          <w:p w:rsidR="00EC1FD1" w:rsidRPr="00CD17B5" w:rsidRDefault="00EC1FD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C1FD1" w:rsidRPr="00CD17B5" w:rsidRDefault="00EC1FD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17B5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C1FD1" w:rsidRPr="00CD17B5" w:rsidRDefault="00EC1FD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C1FD1" w:rsidRPr="00CD17B5" w:rsidRDefault="00EC1FD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17B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0C0FE1" w:rsidRPr="00CD17B5" w:rsidTr="00520D5D">
        <w:tc>
          <w:tcPr>
            <w:tcW w:w="1650" w:type="dxa"/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ธุรกิจ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ธุรกิจ</w:t>
            </w:r>
          </w:p>
        </w:tc>
        <w:tc>
          <w:tcPr>
            <w:tcW w:w="277" w:type="dxa"/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ธุรกิจ</w:t>
            </w:r>
          </w:p>
        </w:tc>
        <w:tc>
          <w:tcPr>
            <w:tcW w:w="236" w:type="dxa"/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C0FE1" w:rsidRPr="00CD17B5" w:rsidTr="00520D5D">
        <w:tc>
          <w:tcPr>
            <w:tcW w:w="1650" w:type="dxa"/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ก๊อกน้ำ</w:t>
            </w:r>
          </w:p>
        </w:tc>
        <w:tc>
          <w:tcPr>
            <w:tcW w:w="249" w:type="dxa"/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0FE1" w:rsidRPr="00CD17B5" w:rsidRDefault="000C0FE1" w:rsidP="000C0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น้ำมันปาล์ม</w:t>
            </w:r>
          </w:p>
        </w:tc>
        <w:tc>
          <w:tcPr>
            <w:tcW w:w="236" w:type="dxa"/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0C0FE1" w:rsidRPr="00CD17B5" w:rsidRDefault="000C0FE1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1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0C0FE1" w:rsidRPr="00CD17B5" w:rsidRDefault="000C0FE1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ก๊อกน้ำ</w:t>
            </w:r>
          </w:p>
        </w:tc>
        <w:tc>
          <w:tcPr>
            <w:tcW w:w="277" w:type="dxa"/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น้ำมันปาล์ม</w:t>
            </w:r>
          </w:p>
        </w:tc>
        <w:tc>
          <w:tcPr>
            <w:tcW w:w="236" w:type="dxa"/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0C0FE1" w:rsidRPr="00CD17B5" w:rsidRDefault="000C0FE1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1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8255E" w:rsidRPr="00CD17B5" w:rsidTr="00520D5D">
        <w:tc>
          <w:tcPr>
            <w:tcW w:w="1650" w:type="dxa"/>
            <w:vAlign w:val="bottom"/>
          </w:tcPr>
          <w:p w:rsidR="0088255E" w:rsidRPr="00CD17B5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17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</w:t>
            </w:r>
            <w:r w:rsidR="00520D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55E" w:rsidRPr="00114282" w:rsidRDefault="00114282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093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88255E" w:rsidRPr="00114282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55E" w:rsidRPr="00114282" w:rsidRDefault="00114282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8255E" w:rsidRPr="00114282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55E" w:rsidRPr="00114282" w:rsidRDefault="00114282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88255E" w:rsidRPr="00114282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6" w:type="dxa"/>
            <w:vAlign w:val="bottom"/>
          </w:tcPr>
          <w:p w:rsidR="0088255E" w:rsidRPr="00CD17B5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88255E" w:rsidRPr="0088255E" w:rsidRDefault="0088255E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255E">
              <w:rPr>
                <w:rFonts w:ascii="Angsana New" w:hAnsi="Angsana New" w:hint="cs"/>
                <w:sz w:val="30"/>
                <w:szCs w:val="30"/>
                <w:cs/>
              </w:rPr>
              <w:t>292</w:t>
            </w:r>
            <w:r w:rsidRPr="0088255E">
              <w:rPr>
                <w:rFonts w:ascii="Angsana New" w:hAnsi="Angsana New"/>
                <w:sz w:val="30"/>
                <w:szCs w:val="30"/>
              </w:rPr>
              <w:t>,122</w:t>
            </w:r>
          </w:p>
        </w:tc>
        <w:tc>
          <w:tcPr>
            <w:tcW w:w="277" w:type="dxa"/>
            <w:vAlign w:val="bottom"/>
          </w:tcPr>
          <w:p w:rsidR="0088255E" w:rsidRPr="00CD17B5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88255E" w:rsidRPr="00CD17B5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:rsidR="0088255E" w:rsidRPr="00CD17B5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:rsidR="0088255E" w:rsidRPr="0088255E" w:rsidRDefault="0088255E" w:rsidP="0088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255E">
              <w:rPr>
                <w:rFonts w:ascii="Angsana New" w:hAnsi="Angsana New" w:hint="cs"/>
                <w:sz w:val="30"/>
                <w:szCs w:val="30"/>
                <w:cs/>
              </w:rPr>
              <w:t>292</w:t>
            </w:r>
            <w:r w:rsidRPr="0088255E">
              <w:rPr>
                <w:rFonts w:ascii="Angsana New" w:hAnsi="Angsana New"/>
                <w:sz w:val="30"/>
                <w:szCs w:val="30"/>
              </w:rPr>
              <w:t>,122</w:t>
            </w:r>
          </w:p>
        </w:tc>
      </w:tr>
      <w:tr w:rsidR="0088255E" w:rsidRPr="00CD17B5" w:rsidTr="00520D5D">
        <w:tc>
          <w:tcPr>
            <w:tcW w:w="1650" w:type="dxa"/>
            <w:vAlign w:val="bottom"/>
          </w:tcPr>
          <w:p w:rsidR="0088255E" w:rsidRPr="00CD17B5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1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</w:t>
            </w:r>
            <w:r w:rsidR="00520D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55E" w:rsidRPr="00114282" w:rsidRDefault="00114282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="0088255E" w:rsidRPr="001142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88255E" w:rsidRPr="00114282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55E" w:rsidRPr="00114282" w:rsidRDefault="00114282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481</w:t>
            </w:r>
            <w:r w:rsidR="0088255E" w:rsidRPr="001142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8255E" w:rsidRPr="00114282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55E" w:rsidRPr="00114282" w:rsidRDefault="009915BD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715</w:t>
            </w:r>
            <w:r w:rsidR="0088255E" w:rsidRPr="001142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88255E" w:rsidRPr="00CD17B5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:rsidR="0088255E" w:rsidRPr="0088255E" w:rsidRDefault="0088255E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255E">
              <w:rPr>
                <w:rFonts w:ascii="Angsana New" w:hAnsi="Angsana New"/>
                <w:sz w:val="30"/>
                <w:szCs w:val="30"/>
              </w:rPr>
              <w:t>(225,282)</w:t>
            </w:r>
          </w:p>
        </w:tc>
        <w:tc>
          <w:tcPr>
            <w:tcW w:w="277" w:type="dxa"/>
            <w:vAlign w:val="bottom"/>
          </w:tcPr>
          <w:p w:rsidR="0088255E" w:rsidRPr="00CD17B5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88255E" w:rsidRPr="00CD17B5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:rsidR="0088255E" w:rsidRPr="00CD17B5" w:rsidRDefault="0088255E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88255E" w:rsidRPr="0088255E" w:rsidRDefault="0088255E" w:rsidP="0088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255E">
              <w:rPr>
                <w:rFonts w:ascii="Angsana New" w:hAnsi="Angsana New"/>
                <w:sz w:val="30"/>
                <w:szCs w:val="30"/>
              </w:rPr>
              <w:t>(225,282)</w:t>
            </w:r>
          </w:p>
        </w:tc>
      </w:tr>
      <w:tr w:rsidR="009928A0" w:rsidRPr="00CD17B5" w:rsidTr="00C104A2">
        <w:tc>
          <w:tcPr>
            <w:tcW w:w="1650" w:type="dxa"/>
            <w:vAlign w:val="bottom"/>
          </w:tcPr>
          <w:p w:rsidR="009928A0" w:rsidRPr="00CD17B5" w:rsidRDefault="009928A0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1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28A0" w:rsidRPr="00114282" w:rsidRDefault="009928A0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9928A0" w:rsidRPr="00114282" w:rsidRDefault="009928A0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8A0" w:rsidRPr="00C74ADF" w:rsidRDefault="009928A0" w:rsidP="00C1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AD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12,152</w:t>
            </w:r>
            <w:r w:rsidRPr="00C74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928A0" w:rsidRPr="00114282" w:rsidRDefault="009928A0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28A0" w:rsidRPr="00114282" w:rsidRDefault="009928A0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707</w:t>
            </w:r>
          </w:p>
        </w:tc>
        <w:tc>
          <w:tcPr>
            <w:tcW w:w="236" w:type="dxa"/>
            <w:vAlign w:val="bottom"/>
          </w:tcPr>
          <w:p w:rsidR="009928A0" w:rsidRPr="00CD17B5" w:rsidRDefault="009928A0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8A0" w:rsidRPr="0088255E" w:rsidRDefault="009928A0" w:rsidP="001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255E">
              <w:rPr>
                <w:rFonts w:ascii="Angsana New" w:hAnsi="Angsana New"/>
                <w:sz w:val="30"/>
                <w:szCs w:val="30"/>
              </w:rPr>
              <w:t>66,840</w:t>
            </w:r>
          </w:p>
        </w:tc>
        <w:tc>
          <w:tcPr>
            <w:tcW w:w="277" w:type="dxa"/>
            <w:vAlign w:val="bottom"/>
          </w:tcPr>
          <w:p w:rsidR="009928A0" w:rsidRPr="00CD17B5" w:rsidRDefault="009928A0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8A0" w:rsidRPr="00CD17B5" w:rsidRDefault="009928A0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:rsidR="009928A0" w:rsidRPr="00CD17B5" w:rsidRDefault="009928A0" w:rsidP="00BB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28A0" w:rsidRPr="0088255E" w:rsidRDefault="009928A0" w:rsidP="0088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255E">
              <w:rPr>
                <w:rFonts w:ascii="Angsana New" w:hAnsi="Angsana New"/>
                <w:sz w:val="30"/>
                <w:szCs w:val="30"/>
              </w:rPr>
              <w:t>66,840</w:t>
            </w:r>
          </w:p>
        </w:tc>
      </w:tr>
    </w:tbl>
    <w:p w:rsidR="00FA74F1" w:rsidRDefault="00FA74F1" w:rsidP="0041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F3CA4" w:rsidRDefault="0054056A" w:rsidP="007F3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="00902B8C">
        <w:rPr>
          <w:rFonts w:ascii="Angsana New" w:hAnsi="Angsana New"/>
          <w:b/>
          <w:bCs/>
          <w:sz w:val="30"/>
          <w:szCs w:val="30"/>
        </w:rPr>
        <w:t>.</w:t>
      </w:r>
      <w:r w:rsidR="00B52513">
        <w:rPr>
          <w:rFonts w:ascii="Angsana New" w:hAnsi="Angsana New"/>
          <w:b/>
          <w:bCs/>
          <w:sz w:val="30"/>
          <w:szCs w:val="30"/>
        </w:rPr>
        <w:tab/>
      </w:r>
      <w:r w:rsidR="00046AC9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210708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210708" w:rsidRDefault="00210708" w:rsidP="007F3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10708" w:rsidRPr="00210708" w:rsidRDefault="00046AC9" w:rsidP="007F3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210708">
        <w:rPr>
          <w:rFonts w:ascii="Angsana New" w:hAnsi="Angsana New" w:hint="cs"/>
          <w:b/>
          <w:bCs/>
          <w:sz w:val="30"/>
          <w:szCs w:val="30"/>
          <w:cs/>
        </w:rPr>
        <w:t>ต่อหุ้นขั้นพื้นฐาน</w:t>
      </w:r>
    </w:p>
    <w:p w:rsidR="00B52513" w:rsidRPr="00B52513" w:rsidRDefault="00B52513" w:rsidP="00B5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2B77F6" w:rsidRDefault="00046AC9" w:rsidP="00B5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ขาดทุน</w:t>
      </w:r>
      <w:r w:rsidR="00B52513" w:rsidRPr="00FA74F1">
        <w:rPr>
          <w:rFonts w:ascii="Angsana New" w:hAnsi="Angsana New"/>
          <w:sz w:val="30"/>
          <w:szCs w:val="30"/>
          <w:cs/>
        </w:rPr>
        <w:t>ต่อหุ้นขั้นพื้นฐานสำหรับปีสิ้นสุดวันที่ 3</w:t>
      </w:r>
      <w:r w:rsidR="00B52513" w:rsidRPr="00FA74F1">
        <w:rPr>
          <w:rFonts w:ascii="Angsana New" w:hAnsi="Angsana New"/>
          <w:sz w:val="30"/>
          <w:szCs w:val="30"/>
        </w:rPr>
        <w:t>1</w:t>
      </w:r>
      <w:r w:rsidR="00DD784E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DD784E">
        <w:rPr>
          <w:rFonts w:ascii="Angsana New" w:hAnsi="Angsana New" w:hint="cs"/>
          <w:sz w:val="30"/>
          <w:szCs w:val="30"/>
          <w:cs/>
        </w:rPr>
        <w:t>6</w:t>
      </w:r>
      <w:r w:rsidR="0012529A">
        <w:rPr>
          <w:rFonts w:ascii="Angsana New" w:hAnsi="Angsana New" w:hint="cs"/>
          <w:sz w:val="30"/>
          <w:szCs w:val="30"/>
          <w:cs/>
        </w:rPr>
        <w:t>1</w:t>
      </w:r>
      <w:r w:rsidR="00D707DE">
        <w:rPr>
          <w:rFonts w:ascii="Angsana New" w:hAnsi="Angsana New"/>
          <w:sz w:val="30"/>
          <w:szCs w:val="30"/>
          <w:cs/>
        </w:rPr>
        <w:t xml:space="preserve"> และ 25</w:t>
      </w:r>
      <w:r w:rsidR="0012529A">
        <w:rPr>
          <w:rFonts w:ascii="Angsana New" w:hAnsi="Angsana New" w:hint="cs"/>
          <w:sz w:val="30"/>
          <w:szCs w:val="30"/>
          <w:cs/>
        </w:rPr>
        <w:t>60</w:t>
      </w:r>
      <w:r w:rsidR="00B52513" w:rsidRPr="00FA74F1">
        <w:rPr>
          <w:rFonts w:ascii="Angsana New" w:hAnsi="Angsana New"/>
          <w:sz w:val="30"/>
          <w:szCs w:val="30"/>
          <w:cs/>
        </w:rPr>
        <w:t xml:space="preserve"> 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B52513" w:rsidRPr="00FA74F1">
        <w:rPr>
          <w:rFonts w:ascii="Angsana New" w:hAnsi="Angsana New"/>
          <w:sz w:val="30"/>
          <w:szCs w:val="30"/>
          <w:cs/>
        </w:rPr>
        <w:t>สำหรับปีด้วยจำนวนถัวเฉลี่ยถ่วงน้ำหนักของหุ้นสามัญที่ออกจำหน่ายแล้วระหว่างปี ซึ่งแสดงการคำนวณได้ดังนี้</w:t>
      </w:r>
    </w:p>
    <w:p w:rsidR="00960ED3" w:rsidRPr="004C0B59" w:rsidRDefault="00960ED3" w:rsidP="00B5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288" w:type="dxa"/>
        <w:tblLayout w:type="fixed"/>
        <w:tblLook w:val="01E0"/>
      </w:tblPr>
      <w:tblGrid>
        <w:gridCol w:w="6228"/>
        <w:gridCol w:w="1440"/>
        <w:gridCol w:w="284"/>
        <w:gridCol w:w="1336"/>
      </w:tblGrid>
      <w:tr w:rsidR="00960ED3" w:rsidRPr="001C0017" w:rsidTr="00BB1DA3">
        <w:tc>
          <w:tcPr>
            <w:tcW w:w="6228" w:type="dxa"/>
          </w:tcPr>
          <w:p w:rsidR="00960ED3" w:rsidRPr="001C0017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960ED3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60ED3" w:rsidRPr="001C0017" w:rsidTr="00BB1DA3">
        <w:tc>
          <w:tcPr>
            <w:tcW w:w="6228" w:type="dxa"/>
          </w:tcPr>
          <w:p w:rsidR="00960ED3" w:rsidRPr="001C0017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60ED3" w:rsidRPr="001C0017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60ED3" w:rsidRPr="001C0017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960ED3" w:rsidRPr="001C0017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60ED3" w:rsidRPr="001C0017" w:rsidTr="00BB1DA3">
        <w:tc>
          <w:tcPr>
            <w:tcW w:w="6228" w:type="dxa"/>
          </w:tcPr>
          <w:p w:rsidR="00960ED3" w:rsidRPr="00B52513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52513">
              <w:rPr>
                <w:rFonts w:ascii="Angsana New" w:hAnsi="Angsana New"/>
                <w:sz w:val="30"/>
                <w:szCs w:val="30"/>
              </w:rPr>
              <w:t>1</w:t>
            </w: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:rsidR="00960ED3" w:rsidRPr="00605E80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5E80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605E80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  <w:tc>
          <w:tcPr>
            <w:tcW w:w="284" w:type="dxa"/>
          </w:tcPr>
          <w:p w:rsidR="00960ED3" w:rsidRPr="00FA74F1" w:rsidRDefault="00960ED3" w:rsidP="00BB1DA3">
            <w:pPr>
              <w:pStyle w:val="acctfourfigures"/>
              <w:tabs>
                <w:tab w:val="clear" w:pos="765"/>
                <w:tab w:val="left" w:pos="540"/>
                <w:tab w:val="decimal" w:pos="792"/>
              </w:tabs>
              <w:ind w:left="-108" w:right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36" w:type="dxa"/>
          </w:tcPr>
          <w:p w:rsidR="00960ED3" w:rsidRPr="00F80F89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0F89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F80F89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</w:tr>
      <w:tr w:rsidR="00960ED3" w:rsidRPr="001C0017" w:rsidTr="00240A58">
        <w:tc>
          <w:tcPr>
            <w:tcW w:w="6228" w:type="dxa"/>
          </w:tcPr>
          <w:p w:rsidR="00960ED3" w:rsidRPr="00B52513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ผลกระทบจากการออกหุ้นสามัญใหม่</w:t>
            </w:r>
          </w:p>
        </w:tc>
        <w:tc>
          <w:tcPr>
            <w:tcW w:w="1440" w:type="dxa"/>
          </w:tcPr>
          <w:p w:rsidR="00960ED3" w:rsidRPr="00605E80" w:rsidRDefault="00960ED3" w:rsidP="00BB1DA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60ED3" w:rsidRPr="00B52513" w:rsidRDefault="00960ED3" w:rsidP="00BB1D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336" w:type="dxa"/>
          </w:tcPr>
          <w:p w:rsidR="00960ED3" w:rsidRPr="00F80F89" w:rsidRDefault="00960ED3" w:rsidP="00BB1DA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E80" w:rsidRPr="001C0017" w:rsidTr="00240A58">
        <w:tc>
          <w:tcPr>
            <w:tcW w:w="6228" w:type="dxa"/>
          </w:tcPr>
          <w:p w:rsidR="00605E80" w:rsidRPr="00B52513" w:rsidRDefault="00605E80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การ</w:t>
            </w: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>ใช้สิทธิของใบสำคัญแสดงสิทธิซื้อหุ้นสามัญ</w:t>
            </w:r>
          </w:p>
        </w:tc>
        <w:tc>
          <w:tcPr>
            <w:tcW w:w="1440" w:type="dxa"/>
          </w:tcPr>
          <w:p w:rsidR="00605E80" w:rsidRPr="00605E80" w:rsidRDefault="00605E80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:rsidR="00605E80" w:rsidRPr="00B52513" w:rsidRDefault="00605E80" w:rsidP="00BB1D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336" w:type="dxa"/>
          </w:tcPr>
          <w:p w:rsidR="00605E80" w:rsidRPr="00240A58" w:rsidRDefault="00605E80" w:rsidP="0024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0F8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605E80" w:rsidRPr="001C0017" w:rsidTr="00605E80">
        <w:tc>
          <w:tcPr>
            <w:tcW w:w="6228" w:type="dxa"/>
          </w:tcPr>
          <w:p w:rsidR="00605E80" w:rsidRDefault="00605E80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รับชำระค่าหุ้นเพิ่มทุน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05E80" w:rsidRPr="00605E80" w:rsidRDefault="00605E80" w:rsidP="00736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122,462</w:t>
            </w:r>
          </w:p>
        </w:tc>
        <w:tc>
          <w:tcPr>
            <w:tcW w:w="284" w:type="dxa"/>
          </w:tcPr>
          <w:p w:rsidR="00605E80" w:rsidRPr="00B52513" w:rsidRDefault="00605E80" w:rsidP="001F30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605E80" w:rsidRPr="00240A58" w:rsidRDefault="00605E80" w:rsidP="001F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0F8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60ED3" w:rsidRPr="001C0017" w:rsidTr="00605E80">
        <w:tc>
          <w:tcPr>
            <w:tcW w:w="6228" w:type="dxa"/>
          </w:tcPr>
          <w:p w:rsidR="00960ED3" w:rsidRPr="00B52513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960ED3" w:rsidRPr="00605E80" w:rsidRDefault="00605E80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846,331</w:t>
            </w:r>
          </w:p>
        </w:tc>
        <w:tc>
          <w:tcPr>
            <w:tcW w:w="284" w:type="dxa"/>
          </w:tcPr>
          <w:p w:rsidR="00960ED3" w:rsidRPr="00FD4C56" w:rsidRDefault="00960ED3" w:rsidP="00BB1DA3">
            <w:pPr>
              <w:pStyle w:val="acctfourfigures"/>
              <w:tabs>
                <w:tab w:val="clear" w:pos="765"/>
                <w:tab w:val="left" w:pos="540"/>
                <w:tab w:val="decimal" w:pos="792"/>
              </w:tabs>
              <w:ind w:left="-108" w:right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960ED3" w:rsidRPr="00F80F89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0F89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F80F89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</w:tr>
      <w:tr w:rsidR="00960ED3" w:rsidRPr="001C0017" w:rsidTr="00960ED3">
        <w:trPr>
          <w:trHeight w:val="215"/>
        </w:trPr>
        <w:tc>
          <w:tcPr>
            <w:tcW w:w="6228" w:type="dxa"/>
          </w:tcPr>
          <w:p w:rsidR="00960ED3" w:rsidRPr="00FD4C56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60ED3" w:rsidRPr="0012529A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960ED3" w:rsidRPr="00FD4C56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:rsidR="00960ED3" w:rsidRPr="00FD4C56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960ED3" w:rsidRPr="001C0017" w:rsidTr="00BB1DA3">
        <w:tc>
          <w:tcPr>
            <w:tcW w:w="6228" w:type="dxa"/>
          </w:tcPr>
          <w:p w:rsidR="00960ED3" w:rsidRPr="00B52513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40" w:type="dxa"/>
            <w:vAlign w:val="center"/>
          </w:tcPr>
          <w:p w:rsidR="00960ED3" w:rsidRPr="00114282" w:rsidRDefault="00114282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287</w:t>
            </w:r>
            <w:r w:rsidR="00960ED3" w:rsidRPr="001142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60ED3" w:rsidRPr="00FD4C56" w:rsidRDefault="00960ED3" w:rsidP="00BB1DA3">
            <w:pPr>
              <w:pStyle w:val="acctfourfigures"/>
              <w:tabs>
                <w:tab w:val="clear" w:pos="765"/>
                <w:tab w:val="left" w:pos="540"/>
                <w:tab w:val="decimal" w:pos="792"/>
              </w:tabs>
              <w:ind w:left="-108" w:right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36" w:type="dxa"/>
            <w:vAlign w:val="center"/>
          </w:tcPr>
          <w:p w:rsidR="00960ED3" w:rsidRPr="00C74ADF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AD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32,333</w:t>
            </w:r>
            <w:r w:rsidRPr="00C74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0ED3" w:rsidRPr="001C0017" w:rsidTr="00BB1DA3">
        <w:tc>
          <w:tcPr>
            <w:tcW w:w="6228" w:type="dxa"/>
          </w:tcPr>
          <w:p w:rsidR="00960ED3" w:rsidRPr="00B52513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52513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440" w:type="dxa"/>
            <w:vAlign w:val="center"/>
          </w:tcPr>
          <w:p w:rsidR="00960ED3" w:rsidRPr="00114282" w:rsidRDefault="00114282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1728</w:t>
            </w:r>
            <w:r w:rsidR="00960ED3" w:rsidRPr="001142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60ED3" w:rsidRPr="00FD4C56" w:rsidRDefault="00960ED3" w:rsidP="00BB1DA3">
            <w:pPr>
              <w:pStyle w:val="acctfourfigures"/>
              <w:tabs>
                <w:tab w:val="clear" w:pos="765"/>
                <w:tab w:val="left" w:pos="540"/>
                <w:tab w:val="decimal" w:pos="792"/>
              </w:tabs>
              <w:ind w:left="-108" w:right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36" w:type="dxa"/>
            <w:vAlign w:val="center"/>
          </w:tcPr>
          <w:p w:rsidR="00960ED3" w:rsidRPr="00C74ADF" w:rsidRDefault="00960ED3" w:rsidP="00BB1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AD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0.0447</w:t>
            </w:r>
            <w:r w:rsidRPr="00C74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EC1FD1" w:rsidRDefault="00EC1FD1" w:rsidP="0062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46AC9" w:rsidRPr="00210708" w:rsidRDefault="00046AC9" w:rsidP="00046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ขาดทุนต่อหุ้นปรับลด</w:t>
      </w:r>
    </w:p>
    <w:p w:rsidR="00046AC9" w:rsidRPr="00B52513" w:rsidRDefault="00046AC9" w:rsidP="00046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046AC9" w:rsidRPr="00ED41A4" w:rsidRDefault="00046AC9" w:rsidP="00046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0"/>
          <w:szCs w:val="30"/>
          <w:cs/>
        </w:rPr>
        <w:t>ขาดทุน</w:t>
      </w:r>
      <w:r w:rsidRPr="00FA74F1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ปรับลด</w:t>
      </w:r>
      <w:r w:rsidRPr="00FA74F1">
        <w:rPr>
          <w:rFonts w:ascii="Angsana New" w:hAnsi="Angsana New"/>
          <w:sz w:val="30"/>
          <w:szCs w:val="30"/>
          <w:cs/>
        </w:rPr>
        <w:t>สำหรับปีสิ้นสุดวันที่ 3</w:t>
      </w:r>
      <w:r w:rsidRPr="00FA74F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ธันวาคม 25</w:t>
      </w:r>
      <w:r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  <w:cs/>
        </w:rPr>
        <w:t xml:space="preserve"> และ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FA74F1">
        <w:rPr>
          <w:rFonts w:ascii="Angsana New" w:hAnsi="Angsana New"/>
          <w:sz w:val="30"/>
          <w:szCs w:val="30"/>
          <w:cs/>
        </w:rPr>
        <w:t xml:space="preserve"> คำนวณโดยการหาร</w:t>
      </w:r>
      <w:r w:rsidR="00190ECA">
        <w:rPr>
          <w:rFonts w:ascii="Angsana New" w:hAnsi="Angsana New" w:hint="cs"/>
          <w:sz w:val="30"/>
          <w:szCs w:val="30"/>
          <w:cs/>
        </w:rPr>
        <w:t>ขาดทุน</w:t>
      </w:r>
      <w:r w:rsidRPr="00FA74F1">
        <w:rPr>
          <w:rFonts w:ascii="Angsana New" w:hAnsi="Angsana New"/>
          <w:sz w:val="30"/>
          <w:szCs w:val="30"/>
          <w:cs/>
        </w:rPr>
        <w:t>สำหรับปีด้วยจำนวนถัวเฉลี่ยถ่วงน้ำหนักของหุ้นสามัญที่ออกจำหน่ายแล้วระหว่างปี</w:t>
      </w:r>
      <w:r w:rsidR="00190ECA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หลังจากที่ได้ปรับปรุงผลกระทบของใบสำคัญแสดงสิทธิที่อาจเปลี่ยนเป็นหุ้นสามัญปรับลด</w:t>
      </w:r>
      <w:r w:rsidRPr="00FA74F1">
        <w:rPr>
          <w:rFonts w:ascii="Angsana New" w:hAnsi="Angsana New"/>
          <w:sz w:val="30"/>
          <w:szCs w:val="30"/>
          <w:cs/>
        </w:rPr>
        <w:t xml:space="preserve"> </w:t>
      </w:r>
    </w:p>
    <w:p w:rsidR="00190ECA" w:rsidRPr="00645823" w:rsidRDefault="00190ECA" w:rsidP="00046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20D5D" w:rsidRDefault="00520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46AC9" w:rsidRDefault="00190ECA" w:rsidP="00EE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ขาดทุน</w:t>
      </w:r>
      <w:r w:rsidR="00046AC9" w:rsidRPr="002B77F6">
        <w:rPr>
          <w:rFonts w:ascii="Angsana New" w:hAnsi="Angsana New" w:hint="cs"/>
          <w:sz w:val="30"/>
          <w:szCs w:val="30"/>
          <w:cs/>
        </w:rPr>
        <w:t>ต่อหุ้นขั้นพื้นฐาน</w:t>
      </w:r>
      <w:r w:rsidR="00046AC9" w:rsidRPr="002B77F6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046AC9" w:rsidRPr="002B77F6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046AC9" w:rsidRPr="002B77F6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46AC9" w:rsidRPr="002B77F6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046AC9" w:rsidRPr="002B77F6">
        <w:rPr>
          <w:rFonts w:ascii="Angsana New" w:eastAsia="Cordia New" w:hAnsi="Angsana New"/>
          <w:sz w:val="30"/>
          <w:szCs w:val="30"/>
        </w:rPr>
        <w:t xml:space="preserve">31 </w:t>
      </w:r>
      <w:r w:rsidR="00046AC9" w:rsidRPr="002B77F6">
        <w:rPr>
          <w:rFonts w:ascii="Angsana New" w:eastAsia="Cordia New" w:hAnsi="Angsana New" w:hint="cs"/>
          <w:sz w:val="30"/>
          <w:szCs w:val="30"/>
          <w:cs/>
        </w:rPr>
        <w:t xml:space="preserve">ธันวาคม </w:t>
      </w:r>
      <w:r w:rsidR="00046AC9" w:rsidRPr="002B77F6">
        <w:rPr>
          <w:rFonts w:ascii="Angsana New" w:hAnsi="Angsana New" w:hint="cs"/>
          <w:sz w:val="30"/>
          <w:szCs w:val="30"/>
          <w:cs/>
        </w:rPr>
        <w:t>256</w:t>
      </w:r>
      <w:r w:rsidR="00046AC9">
        <w:rPr>
          <w:rFonts w:ascii="Angsana New" w:hAnsi="Angsana New" w:hint="cs"/>
          <w:sz w:val="30"/>
          <w:szCs w:val="30"/>
          <w:cs/>
        </w:rPr>
        <w:t>1</w:t>
      </w:r>
      <w:r w:rsidR="00046AC9" w:rsidRPr="002B77F6">
        <w:rPr>
          <w:rFonts w:ascii="Angsana New" w:hAnsi="Angsana New"/>
          <w:sz w:val="30"/>
          <w:szCs w:val="30"/>
        </w:rPr>
        <w:t xml:space="preserve"> </w:t>
      </w:r>
      <w:r w:rsidR="00046AC9">
        <w:rPr>
          <w:rFonts w:ascii="Angsana New" w:hAnsi="Angsana New" w:hint="cs"/>
          <w:sz w:val="30"/>
          <w:szCs w:val="30"/>
          <w:cs/>
        </w:rPr>
        <w:t>และ 2560</w:t>
      </w:r>
      <w:r w:rsidR="00046AC9" w:rsidRPr="002B77F6">
        <w:rPr>
          <w:rFonts w:ascii="Angsana New" w:hAnsi="Angsana New" w:hint="cs"/>
          <w:sz w:val="30"/>
          <w:szCs w:val="30"/>
          <w:cs/>
        </w:rPr>
        <w:t xml:space="preserve"> </w:t>
      </w:r>
      <w:r w:rsidR="00046AC9" w:rsidRPr="0088255E">
        <w:rPr>
          <w:rFonts w:ascii="Angsana New" w:hAnsi="Angsana New" w:hint="cs"/>
          <w:sz w:val="30"/>
          <w:szCs w:val="30"/>
          <w:cs/>
        </w:rPr>
        <w:t>มีจำนวนเดียวกันกับ</w:t>
      </w:r>
      <w:r w:rsidRPr="0088255E">
        <w:rPr>
          <w:rFonts w:ascii="Angsana New" w:hAnsi="Angsana New" w:hint="cs"/>
          <w:sz w:val="30"/>
          <w:szCs w:val="30"/>
          <w:cs/>
        </w:rPr>
        <w:t>ขาดทุน</w:t>
      </w:r>
      <w:r w:rsidR="00046AC9" w:rsidRPr="0088255E">
        <w:rPr>
          <w:rFonts w:ascii="Angsana New" w:hAnsi="Angsana New" w:hint="cs"/>
          <w:sz w:val="30"/>
          <w:szCs w:val="30"/>
          <w:cs/>
        </w:rPr>
        <w:t>ต่อหุ้นปรับลด</w:t>
      </w:r>
      <w:r w:rsidR="00046AC9" w:rsidRPr="002B77F6">
        <w:rPr>
          <w:rFonts w:ascii="Angsana New" w:hAnsi="Angsana New" w:hint="cs"/>
          <w:sz w:val="30"/>
          <w:szCs w:val="30"/>
          <w:cs/>
        </w:rPr>
        <w:t>เนื่องจากมูลค่ายุติธรรมของหุ้นสามัญของบริษัทมีราคาต่ำกว่าราคาใช้สิทธิซื้อหุ้นสามัญจึงไม่เกิดหุ้นสามัญปรับลดขึ้น</w:t>
      </w:r>
    </w:p>
    <w:p w:rsidR="00673D8E" w:rsidRDefault="00673D8E" w:rsidP="009A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9A709E" w:rsidRPr="009A709E" w:rsidRDefault="005A6F5D" w:rsidP="009A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54056A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C86828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="009A709E" w:rsidRPr="009A709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9A709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กองทุนสำรองเลี้ยงชีพ</w:t>
      </w:r>
    </w:p>
    <w:p w:rsidR="009A709E" w:rsidRPr="005D6051" w:rsidRDefault="009A709E" w:rsidP="009A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9A709E" w:rsidRPr="00624A7E" w:rsidRDefault="009A709E" w:rsidP="0053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A5521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โดยพนักงานจ่ายเงินสะสมและบริษัทจ่ายเงินสมทบในอัตราเท่ากันร้อยละ </w:t>
      </w:r>
      <w:r w:rsidRPr="00FA5521">
        <w:rPr>
          <w:rFonts w:ascii="Angsana New" w:hAnsi="Angsana New"/>
          <w:sz w:val="30"/>
          <w:szCs w:val="30"/>
        </w:rPr>
        <w:t>2</w:t>
      </w:r>
      <w:r w:rsidR="005D6051" w:rsidRPr="00FA5521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</w:t>
      </w:r>
      <w:r w:rsidRPr="00FA5521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</w:t>
      </w:r>
      <w:r w:rsidR="00612BDF" w:rsidRPr="00FA5521">
        <w:rPr>
          <w:rFonts w:ascii="Angsana New" w:hAnsi="Angsana New"/>
          <w:sz w:val="30"/>
          <w:szCs w:val="30"/>
          <w:cs/>
        </w:rPr>
        <w:t>กับกระทรวงการคลัง</w:t>
      </w:r>
      <w:r w:rsidRPr="00FA5521">
        <w:rPr>
          <w:rFonts w:ascii="Angsana New" w:hAnsi="Angsana New"/>
          <w:sz w:val="30"/>
          <w:szCs w:val="30"/>
          <w:cs/>
        </w:rPr>
        <w:t>ตามข้อกำหนดของ</w:t>
      </w:r>
      <w:r w:rsidR="00612BDF" w:rsidRPr="00FA5521">
        <w:rPr>
          <w:rFonts w:ascii="Angsana New" w:hAnsi="Angsana New"/>
          <w:sz w:val="30"/>
          <w:szCs w:val="30"/>
          <w:cs/>
        </w:rPr>
        <w:t xml:space="preserve">พระราชบัญญัติกองทุนสำรองเลี้ยงชีพ พ.ศ. 2530 </w:t>
      </w:r>
      <w:r w:rsidRPr="00FA5521">
        <w:rPr>
          <w:rFonts w:ascii="Angsana New" w:hAnsi="Angsana New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C86828" w:rsidRPr="00FA5521">
        <w:rPr>
          <w:rFonts w:ascii="Angsana New" w:hAnsi="Angsana New"/>
          <w:sz w:val="30"/>
          <w:szCs w:val="30"/>
        </w:rPr>
        <w:t xml:space="preserve"> </w:t>
      </w:r>
      <w:r w:rsidR="00624A7E">
        <w:rPr>
          <w:rFonts w:ascii="Angsana New" w:hAnsi="Angsana New" w:hint="cs"/>
          <w:sz w:val="30"/>
          <w:szCs w:val="30"/>
          <w:cs/>
        </w:rPr>
        <w:t>บริษัทจ่าย</w:t>
      </w:r>
      <w:r w:rsidR="00624A7E" w:rsidRPr="00CA0174">
        <w:rPr>
          <w:rFonts w:ascii="Angsana New" w:hAnsi="Angsana New" w:hint="cs"/>
          <w:sz w:val="30"/>
          <w:szCs w:val="30"/>
          <w:cs/>
        </w:rPr>
        <w:t>สมทบเ</w:t>
      </w:r>
      <w:r w:rsidR="0012529A">
        <w:rPr>
          <w:rFonts w:ascii="Angsana New" w:hAnsi="Angsana New" w:hint="cs"/>
          <w:sz w:val="30"/>
          <w:szCs w:val="30"/>
          <w:cs/>
        </w:rPr>
        <w:t>ข้ากองทุนสำรองเลี้ยงชีพในปี 2561</w:t>
      </w:r>
      <w:r w:rsidR="00624A7E" w:rsidRPr="00CA0174">
        <w:rPr>
          <w:rFonts w:ascii="Angsana New" w:hAnsi="Angsana New" w:hint="cs"/>
          <w:sz w:val="30"/>
          <w:szCs w:val="30"/>
          <w:cs/>
        </w:rPr>
        <w:t xml:space="preserve"> เป็นจ</w:t>
      </w:r>
      <w:r w:rsidR="002403D5" w:rsidRPr="00CA0174">
        <w:rPr>
          <w:rFonts w:ascii="Angsana New" w:hAnsi="Angsana New" w:hint="cs"/>
          <w:sz w:val="30"/>
          <w:szCs w:val="30"/>
          <w:cs/>
        </w:rPr>
        <w:t xml:space="preserve">ำนวนเงินประมาณ </w:t>
      </w:r>
      <w:r w:rsidR="00F74385">
        <w:rPr>
          <w:rFonts w:ascii="Angsana New" w:hAnsi="Angsana New"/>
          <w:sz w:val="30"/>
          <w:szCs w:val="30"/>
        </w:rPr>
        <w:t>1.9</w:t>
      </w:r>
      <w:r w:rsidR="002403D5" w:rsidRPr="00F74385">
        <w:rPr>
          <w:rFonts w:ascii="Angsana New" w:hAnsi="Angsana New" w:hint="cs"/>
          <w:sz w:val="30"/>
          <w:szCs w:val="30"/>
          <w:cs/>
        </w:rPr>
        <w:t xml:space="preserve"> </w:t>
      </w:r>
      <w:r w:rsidR="002403D5" w:rsidRPr="00240A58">
        <w:rPr>
          <w:rFonts w:ascii="Angsana New" w:hAnsi="Angsana New" w:hint="cs"/>
          <w:sz w:val="30"/>
          <w:szCs w:val="30"/>
          <w:cs/>
        </w:rPr>
        <w:t>ล้านบาท</w:t>
      </w:r>
      <w:r w:rsidR="002403D5" w:rsidRPr="00CA0174">
        <w:rPr>
          <w:rFonts w:ascii="Angsana New" w:hAnsi="Angsana New" w:hint="cs"/>
          <w:sz w:val="30"/>
          <w:szCs w:val="30"/>
          <w:cs/>
        </w:rPr>
        <w:t xml:space="preserve"> (</w:t>
      </w:r>
      <w:proofErr w:type="gramStart"/>
      <w:r w:rsidR="002403D5" w:rsidRPr="00CA0174">
        <w:rPr>
          <w:rFonts w:ascii="Angsana New" w:hAnsi="Angsana New" w:hint="cs"/>
          <w:sz w:val="30"/>
          <w:szCs w:val="30"/>
          <w:cs/>
        </w:rPr>
        <w:t>25</w:t>
      </w:r>
      <w:r w:rsidR="0012529A">
        <w:rPr>
          <w:rFonts w:ascii="Angsana New" w:hAnsi="Angsana New"/>
          <w:sz w:val="30"/>
          <w:szCs w:val="30"/>
        </w:rPr>
        <w:t>60</w:t>
      </w:r>
      <w:r w:rsidR="00624A7E" w:rsidRPr="00CA0174">
        <w:rPr>
          <w:rFonts w:ascii="Angsana New" w:hAnsi="Angsana New" w:hint="cs"/>
          <w:sz w:val="30"/>
          <w:szCs w:val="30"/>
          <w:cs/>
        </w:rPr>
        <w:t xml:space="preserve"> </w:t>
      </w:r>
      <w:r w:rsidR="0012529A">
        <w:rPr>
          <w:rFonts w:ascii="Angsana New" w:hAnsi="Angsana New"/>
          <w:sz w:val="30"/>
          <w:szCs w:val="30"/>
        </w:rPr>
        <w:t>:</w:t>
      </w:r>
      <w:proofErr w:type="gramEnd"/>
      <w:r w:rsidR="0012529A">
        <w:rPr>
          <w:rFonts w:ascii="Angsana New" w:hAnsi="Angsana New"/>
          <w:sz w:val="30"/>
          <w:szCs w:val="30"/>
        </w:rPr>
        <w:t xml:space="preserve"> 2.1</w:t>
      </w:r>
      <w:r w:rsidR="00624A7E" w:rsidRPr="00CA0174">
        <w:rPr>
          <w:rFonts w:ascii="Angsana New" w:hAnsi="Angsana New"/>
          <w:sz w:val="30"/>
          <w:szCs w:val="30"/>
        </w:rPr>
        <w:t xml:space="preserve"> </w:t>
      </w:r>
      <w:r w:rsidR="00624A7E" w:rsidRPr="00CA0174">
        <w:rPr>
          <w:rFonts w:ascii="Angsana New" w:hAnsi="Angsana New" w:hint="cs"/>
          <w:sz w:val="30"/>
          <w:szCs w:val="30"/>
          <w:cs/>
        </w:rPr>
        <w:t>ล้านบาท)</w:t>
      </w:r>
    </w:p>
    <w:p w:rsidR="003625F6" w:rsidRDefault="0036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D7542" w:rsidRPr="0024786B" w:rsidRDefault="0054056A" w:rsidP="002D7542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23</w:t>
      </w:r>
      <w:r w:rsidR="002D7542" w:rsidRPr="0024786B">
        <w:rPr>
          <w:rFonts w:ascii="Angsana New" w:hAnsi="Angsana New"/>
          <w:b/>
          <w:bCs/>
          <w:sz w:val="30"/>
          <w:szCs w:val="30"/>
        </w:rPr>
        <w:t>.</w:t>
      </w:r>
      <w:r w:rsidR="002D7542" w:rsidRPr="0024786B">
        <w:rPr>
          <w:rFonts w:ascii="Angsana New" w:hAnsi="Angsana New"/>
          <w:b/>
          <w:bCs/>
          <w:sz w:val="30"/>
          <w:szCs w:val="30"/>
        </w:rPr>
        <w:tab/>
      </w:r>
      <w:r w:rsidR="002D7542" w:rsidRPr="0024786B">
        <w:rPr>
          <w:rFonts w:ascii="Angsana New" w:hAnsi="Angsana New"/>
          <w:b/>
          <w:bCs/>
          <w:sz w:val="30"/>
          <w:szCs w:val="30"/>
        </w:rPr>
        <w:tab/>
      </w:r>
      <w:r w:rsidR="002D7542" w:rsidRPr="0024786B">
        <w:rPr>
          <w:rFonts w:ascii="Angsana New" w:hAnsi="Angsana New"/>
          <w:b/>
          <w:bCs/>
          <w:sz w:val="30"/>
          <w:szCs w:val="30"/>
          <w:cs/>
        </w:rPr>
        <w:t>สัญญาตัวแทนจำหน่าย</w:t>
      </w:r>
    </w:p>
    <w:p w:rsidR="002D7542" w:rsidRPr="0024786B" w:rsidRDefault="002D7542" w:rsidP="002D7542">
      <w:pPr>
        <w:rPr>
          <w:rFonts w:ascii="Angsana New" w:hAnsi="Angsana New"/>
          <w:sz w:val="16"/>
          <w:szCs w:val="16"/>
        </w:rPr>
      </w:pPr>
    </w:p>
    <w:p w:rsidR="002D7542" w:rsidRDefault="002D7542" w:rsidP="002D7542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FA5521">
        <w:rPr>
          <w:rFonts w:ascii="Angsana New" w:hAnsi="Angsana New"/>
          <w:sz w:val="30"/>
          <w:szCs w:val="30"/>
          <w:cs/>
        </w:rPr>
        <w:t>เมื่อวันที่ 9 ตุลาคม 2557 บริษัทมีสัญญาตัวแทนจำหน่ายสินค้าประเภทเครื่องมือที่ใช้ระบบไฟฟ้าและไม่ใช้ระบบไฟฟ้าในประเทศไทย</w:t>
      </w:r>
      <w:r w:rsidR="00645823">
        <w:rPr>
          <w:rFonts w:ascii="Angsana New" w:hAnsi="Angsana New" w:hint="cs"/>
          <w:sz w:val="30"/>
          <w:szCs w:val="30"/>
          <w:cs/>
        </w:rPr>
        <w:t>กับบริษัทผู้ขายในต่างประเทศแห่งหนึ่ง</w:t>
      </w:r>
      <w:r w:rsidRPr="00FA5521">
        <w:rPr>
          <w:rFonts w:ascii="Angsana New" w:hAnsi="Angsana New"/>
          <w:sz w:val="30"/>
          <w:szCs w:val="30"/>
          <w:cs/>
        </w:rPr>
        <w:t xml:space="preserve"> </w:t>
      </w:r>
      <w:r w:rsidRPr="00F86299">
        <w:rPr>
          <w:rFonts w:ascii="Angsana New" w:hAnsi="Angsana New"/>
          <w:sz w:val="30"/>
          <w:szCs w:val="30"/>
          <w:cs/>
        </w:rPr>
        <w:t>โดยสัญญามีระยะเวลา 3 ปีเริ่มวันที่ 15 ตุลาคม 2557 และสามารถต่ออายุ</w:t>
      </w:r>
      <w:r w:rsidR="00645823" w:rsidRPr="00F86299">
        <w:rPr>
          <w:rFonts w:ascii="Angsana New" w:hAnsi="Angsana New" w:hint="cs"/>
          <w:sz w:val="30"/>
          <w:szCs w:val="30"/>
          <w:cs/>
        </w:rPr>
        <w:t>ออกไป</w:t>
      </w:r>
      <w:r w:rsidRPr="00F86299">
        <w:rPr>
          <w:rFonts w:ascii="Angsana New" w:hAnsi="Angsana New"/>
          <w:sz w:val="30"/>
          <w:szCs w:val="30"/>
          <w:cs/>
        </w:rPr>
        <w:t>ได้อีก</w:t>
      </w:r>
      <w:r w:rsidRPr="00FA5521">
        <w:rPr>
          <w:rFonts w:ascii="Angsana New" w:hAnsi="Angsana New"/>
          <w:sz w:val="30"/>
          <w:szCs w:val="30"/>
          <w:cs/>
        </w:rPr>
        <w:t xml:space="preserve"> ภายใต้เงื่อนไขของสัญญา</w:t>
      </w:r>
      <w:r w:rsidR="00645823">
        <w:rPr>
          <w:rFonts w:ascii="Angsana New" w:hAnsi="Angsana New" w:hint="cs"/>
          <w:sz w:val="30"/>
          <w:szCs w:val="30"/>
          <w:cs/>
        </w:rPr>
        <w:t>ดังกล่าว</w:t>
      </w:r>
      <w:r w:rsidRPr="00FA5521">
        <w:rPr>
          <w:rFonts w:ascii="Angsana New" w:hAnsi="Angsana New"/>
          <w:sz w:val="30"/>
          <w:szCs w:val="30"/>
          <w:cs/>
        </w:rPr>
        <w:t xml:space="preserve"> บริษัทต้องจ่ายเงินมัดจำ</w:t>
      </w:r>
      <w:r w:rsidR="00645823">
        <w:rPr>
          <w:rFonts w:ascii="Angsana New" w:hAnsi="Angsana New" w:hint="cs"/>
          <w:sz w:val="30"/>
          <w:szCs w:val="30"/>
          <w:cs/>
        </w:rPr>
        <w:t>ค่าซื้อสินค้า</w:t>
      </w:r>
      <w:r w:rsidRPr="00FA5521">
        <w:rPr>
          <w:rFonts w:ascii="Angsana New" w:hAnsi="Angsana New"/>
          <w:sz w:val="30"/>
          <w:szCs w:val="30"/>
          <w:cs/>
        </w:rPr>
        <w:t>ในอัตราร้อยละ 10 ของยอดซื้อ</w:t>
      </w:r>
      <w:r w:rsidR="00645823">
        <w:rPr>
          <w:rFonts w:ascii="Angsana New" w:hAnsi="Angsana New" w:hint="cs"/>
          <w:sz w:val="30"/>
          <w:szCs w:val="30"/>
          <w:cs/>
        </w:rPr>
        <w:t>สินค้า</w:t>
      </w:r>
      <w:r w:rsidRPr="00FA5521">
        <w:rPr>
          <w:rFonts w:ascii="Angsana New" w:hAnsi="Angsana New"/>
          <w:sz w:val="30"/>
          <w:szCs w:val="30"/>
          <w:cs/>
        </w:rPr>
        <w:t>รวมขั้นต่ำ 3 ปี</w:t>
      </w:r>
      <w:r w:rsidR="00645823">
        <w:rPr>
          <w:rFonts w:ascii="Angsana New" w:hAnsi="Angsana New" w:hint="cs"/>
          <w:sz w:val="30"/>
          <w:szCs w:val="30"/>
          <w:cs/>
        </w:rPr>
        <w:t>ตามที่กำหนดไว้ในสัญญา</w:t>
      </w:r>
      <w:r w:rsidRPr="00FA5521">
        <w:rPr>
          <w:rFonts w:ascii="Angsana New" w:hAnsi="Angsana New"/>
          <w:sz w:val="30"/>
          <w:szCs w:val="30"/>
          <w:cs/>
        </w:rPr>
        <w:t xml:space="preserve"> </w:t>
      </w:r>
    </w:p>
    <w:p w:rsidR="004A0783" w:rsidRPr="004A0783" w:rsidRDefault="004A0783" w:rsidP="002D7542">
      <w:pPr>
        <w:jc w:val="both"/>
        <w:rPr>
          <w:rFonts w:ascii="Angsana New" w:hAnsi="Angsana New"/>
          <w:b/>
          <w:bCs/>
          <w:sz w:val="16"/>
          <w:szCs w:val="16"/>
        </w:rPr>
      </w:pPr>
    </w:p>
    <w:p w:rsidR="004A0783" w:rsidRPr="004A0783" w:rsidRDefault="004A0783" w:rsidP="002D7542">
      <w:pPr>
        <w:jc w:val="both"/>
        <w:rPr>
          <w:rFonts w:ascii="Angsana New" w:hAnsi="Angsana New"/>
          <w:sz w:val="30"/>
          <w:szCs w:val="30"/>
        </w:rPr>
      </w:pPr>
      <w:r w:rsidRPr="00AE270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29 มิถุนายน 2561 บริษัทยกเลิกสัญญาดังกล่าวข้างต้นและได้รับเงิน</w:t>
      </w:r>
      <w:r w:rsidR="00270D64">
        <w:rPr>
          <w:rFonts w:ascii="Angsana New" w:hAnsi="Angsana New" w:hint="cs"/>
          <w:sz w:val="30"/>
          <w:szCs w:val="30"/>
          <w:cs/>
        </w:rPr>
        <w:t>มัดจำ</w:t>
      </w:r>
      <w:r>
        <w:rPr>
          <w:rFonts w:ascii="Angsana New" w:hAnsi="Angsana New" w:hint="cs"/>
          <w:sz w:val="30"/>
          <w:szCs w:val="30"/>
          <w:cs/>
        </w:rPr>
        <w:t>ค่าซื้อสินค้าคืนจากผู้ขายในอัตราร้อยละ 80 ของเงิน</w:t>
      </w:r>
      <w:r w:rsidR="00270D64">
        <w:rPr>
          <w:rFonts w:ascii="Angsana New" w:hAnsi="Angsana New" w:hint="cs"/>
          <w:sz w:val="30"/>
          <w:szCs w:val="30"/>
          <w:cs/>
        </w:rPr>
        <w:t>มัดจำค่าซื้อสินค้า</w:t>
      </w:r>
      <w:r>
        <w:rPr>
          <w:rFonts w:ascii="Angsana New" w:hAnsi="Angsana New" w:hint="cs"/>
          <w:sz w:val="30"/>
          <w:szCs w:val="30"/>
          <w:cs/>
        </w:rPr>
        <w:t>คงเหลือเป็นจำนวนเงินประมาณ 0.035 ล้านเหรียญสหรัฐอเมริกา</w:t>
      </w:r>
    </w:p>
    <w:p w:rsidR="00F4592A" w:rsidRPr="00FA5521" w:rsidRDefault="00F4592A" w:rsidP="002D7542">
      <w:pPr>
        <w:jc w:val="both"/>
        <w:rPr>
          <w:rFonts w:ascii="Angsana New" w:hAnsi="Angsana New"/>
          <w:b/>
          <w:bCs/>
          <w:sz w:val="30"/>
          <w:szCs w:val="30"/>
        </w:rPr>
      </w:pPr>
    </w:p>
    <w:p w:rsidR="00A946C2" w:rsidRDefault="007B5E95" w:rsidP="00A94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4056A">
        <w:rPr>
          <w:rFonts w:ascii="Angsana New" w:hAnsi="Angsana New"/>
          <w:b/>
          <w:bCs/>
          <w:sz w:val="30"/>
          <w:szCs w:val="30"/>
        </w:rPr>
        <w:t>4</w:t>
      </w:r>
      <w:r w:rsidR="00A946C2">
        <w:rPr>
          <w:rFonts w:ascii="Angsana New" w:hAnsi="Angsana New" w:hint="cs"/>
          <w:b/>
          <w:bCs/>
          <w:sz w:val="30"/>
          <w:szCs w:val="30"/>
        </w:rPr>
        <w:t>.</w:t>
      </w:r>
      <w:r w:rsidR="00A946C2">
        <w:rPr>
          <w:rFonts w:ascii="Angsana New" w:hAnsi="Angsana New"/>
          <w:b/>
          <w:bCs/>
          <w:sz w:val="30"/>
          <w:szCs w:val="30"/>
        </w:rPr>
        <w:tab/>
      </w:r>
      <w:r w:rsidR="00A946C2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A946C2" w:rsidRPr="00E0015B" w:rsidRDefault="00A946C2" w:rsidP="00A94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8255F4" w:rsidRPr="00161CAE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:rsidR="008255F4" w:rsidRPr="00682DEA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255F4" w:rsidRPr="004078F6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161CAE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>
        <w:rPr>
          <w:rFonts w:ascii="Angsana New" w:hAnsi="Angsana New"/>
          <w:sz w:val="30"/>
          <w:szCs w:val="30"/>
          <w:cs/>
        </w:rPr>
        <w:t xml:space="preserve"> บริษัทไม่มี</w:t>
      </w:r>
      <w:r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161CAE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>
        <w:rPr>
          <w:rFonts w:ascii="Angsana New" w:hAnsi="Angsana New"/>
          <w:sz w:val="30"/>
          <w:szCs w:val="30"/>
        </w:rPr>
        <w:t xml:space="preserve"> </w:t>
      </w:r>
      <w:r w:rsidRPr="0088255E">
        <w:rPr>
          <w:rFonts w:ascii="Angsana New" w:hAnsi="Angsana New" w:hint="cs"/>
          <w:sz w:val="30"/>
          <w:szCs w:val="30"/>
          <w:cs/>
        </w:rPr>
        <w:t xml:space="preserve">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0F1C1B" w:rsidRPr="0088255E">
        <w:rPr>
          <w:rFonts w:ascii="Angsana New" w:hAnsi="Angsana New"/>
          <w:sz w:val="30"/>
          <w:szCs w:val="30"/>
        </w:rPr>
        <w:t>256</w:t>
      </w:r>
      <w:r w:rsidR="00DE6D84" w:rsidRPr="0088255E">
        <w:rPr>
          <w:rFonts w:ascii="Angsana New" w:hAnsi="Angsana New"/>
          <w:sz w:val="30"/>
          <w:szCs w:val="30"/>
        </w:rPr>
        <w:t>1</w:t>
      </w:r>
      <w:r w:rsidRPr="0088255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F1C1B" w:rsidRPr="0088255E">
        <w:rPr>
          <w:rFonts w:ascii="Angsana New" w:hAnsi="Angsana New"/>
          <w:sz w:val="30"/>
          <w:szCs w:val="30"/>
        </w:rPr>
        <w:t>25</w:t>
      </w:r>
      <w:r w:rsidR="00DE6D84" w:rsidRPr="0088255E">
        <w:rPr>
          <w:rFonts w:ascii="Angsana New" w:hAnsi="Angsana New"/>
          <w:sz w:val="30"/>
          <w:szCs w:val="30"/>
        </w:rPr>
        <w:t>60</w:t>
      </w:r>
    </w:p>
    <w:p w:rsidR="00BA4D47" w:rsidRDefault="00BA4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723286" w:rsidRDefault="0072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E1AD2" w:rsidRPr="00CB2819" w:rsidRDefault="00EE1AD2" w:rsidP="00EE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</w:t>
      </w:r>
      <w:r w:rsidR="00624A7E">
        <w:rPr>
          <w:rFonts w:ascii="Angsana New" w:hAnsi="Angsana New" w:hint="cs"/>
          <w:b/>
          <w:bCs/>
          <w:sz w:val="30"/>
          <w:szCs w:val="30"/>
          <w:cs/>
        </w:rPr>
        <w:t>อัตรา</w:t>
      </w:r>
      <w:r w:rsidR="003513AB">
        <w:rPr>
          <w:rFonts w:ascii="Angsana New" w:hAnsi="Angsana New" w:hint="cs"/>
          <w:b/>
          <w:bCs/>
          <w:sz w:val="30"/>
          <w:szCs w:val="30"/>
          <w:cs/>
        </w:rPr>
        <w:t>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EE1AD2" w:rsidRPr="0036710D" w:rsidRDefault="00EE1AD2" w:rsidP="00EE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1331E" w:rsidRDefault="00E1331E" w:rsidP="00E13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96614C">
        <w:rPr>
          <w:rFonts w:ascii="Angsana New" w:hAnsi="Angsana New"/>
          <w:sz w:val="30"/>
          <w:szCs w:val="30"/>
          <w:cs/>
        </w:rPr>
        <w:t>บริษัทมี</w:t>
      </w:r>
      <w:r w:rsidR="002D49AC">
        <w:rPr>
          <w:rFonts w:ascii="Angsana New" w:hAnsi="Angsana New" w:hint="cs"/>
          <w:sz w:val="30"/>
          <w:szCs w:val="30"/>
          <w:cs/>
        </w:rPr>
        <w:t>เงินสด</w:t>
      </w:r>
      <w:r w:rsidR="00645823">
        <w:rPr>
          <w:rFonts w:ascii="Angsana New" w:hAnsi="Angsana New" w:hint="cs"/>
          <w:sz w:val="30"/>
          <w:szCs w:val="30"/>
          <w:cs/>
        </w:rPr>
        <w:t>และรายการเทียบเท่าเงินสด</w:t>
      </w:r>
      <w:r w:rsidR="002D49AC">
        <w:rPr>
          <w:rFonts w:ascii="Angsana New" w:hAnsi="Angsana New" w:hint="cs"/>
          <w:sz w:val="30"/>
          <w:szCs w:val="30"/>
          <w:cs/>
        </w:rPr>
        <w:t xml:space="preserve"> </w:t>
      </w:r>
      <w:r w:rsidR="00CB5B95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EE5F4D">
        <w:rPr>
          <w:rFonts w:ascii="Angsana New" w:hAnsi="Angsana New" w:hint="cs"/>
          <w:sz w:val="30"/>
          <w:szCs w:val="30"/>
          <w:cs/>
        </w:rPr>
        <w:t>และ</w:t>
      </w:r>
      <w:r w:rsidRPr="0096614C">
        <w:rPr>
          <w:rFonts w:ascii="Angsana New" w:hAnsi="Angsana New"/>
          <w:sz w:val="30"/>
          <w:szCs w:val="30"/>
          <w:cs/>
        </w:rPr>
        <w:t>เจ้าหนี้การค้าที่เป็นเงินตราต่างประเทศ</w:t>
      </w:r>
      <w:r w:rsidRPr="0096614C">
        <w:rPr>
          <w:rFonts w:ascii="Angsana New" w:hAnsi="Angsana New" w:hint="cs"/>
          <w:sz w:val="30"/>
          <w:szCs w:val="30"/>
          <w:cs/>
        </w:rPr>
        <w:t xml:space="preserve">  </w:t>
      </w:r>
      <w:r w:rsidRPr="0096614C">
        <w:rPr>
          <w:rFonts w:ascii="Angsana New" w:hAnsi="Angsana New"/>
          <w:sz w:val="30"/>
          <w:szCs w:val="30"/>
          <w:cs/>
        </w:rPr>
        <w:t>ซึ่งก่อให้เกิดความเสี่ยงจากการเปลี่ยนแปลงของ</w:t>
      </w:r>
      <w:r w:rsidR="00A471D1">
        <w:rPr>
          <w:rFonts w:ascii="Angsana New" w:hAnsi="Angsana New"/>
          <w:sz w:val="30"/>
          <w:szCs w:val="30"/>
          <w:cs/>
        </w:rPr>
        <w:t>อัตราแลกเปลี่ยนเงินตราต่างประเท</w:t>
      </w:r>
      <w:r w:rsidR="00A471D1">
        <w:rPr>
          <w:rFonts w:ascii="Angsana New" w:hAnsi="Angsana New" w:hint="cs"/>
          <w:sz w:val="30"/>
          <w:szCs w:val="30"/>
          <w:cs/>
        </w:rPr>
        <w:t>ศ ในการบริหารความเสี่ยงจากอัตราแลกเปลี่ยน บริษัทได้ทำสัญญาซื้อขายเงินตราต่างประเทศล่วงหน้าส่วนหนึ่ง อย่างไรก็ดี บริษัทยังคงมีความเสี่ยงจากอัตราแลกเปลี่ยนสำหรับสินทรัพย์และหนี้สินทางการเงินที่ไม่ได้ทำสัญญาซื้อขายเงินตราต่างประเทศล่วงหน้าครอบคลุมไว้</w:t>
      </w:r>
      <w:r w:rsidR="00CD6E48">
        <w:rPr>
          <w:rFonts w:ascii="Angsana New" w:hAnsi="Angsana New"/>
          <w:sz w:val="30"/>
          <w:szCs w:val="30"/>
        </w:rPr>
        <w:t xml:space="preserve"> </w:t>
      </w:r>
    </w:p>
    <w:p w:rsidR="00E1331E" w:rsidRPr="00237ACE" w:rsidRDefault="00E1331E" w:rsidP="00E13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F1C1B" w:rsidRPr="00673D8E" w:rsidRDefault="00E1331E" w:rsidP="00673D8E">
      <w:pPr>
        <w:pStyle w:val="a3"/>
        <w:tabs>
          <w:tab w:val="clear" w:pos="1080"/>
          <w:tab w:val="left" w:pos="540"/>
        </w:tabs>
        <w:jc w:val="thaiDistribute"/>
        <w:rPr>
          <w:rFonts w:ascii="Angsana New" w:hAnsi="Angsana New"/>
          <w:lang w:val="en-US"/>
        </w:rPr>
      </w:pPr>
      <w:r w:rsidRPr="006520C2">
        <w:rPr>
          <w:rFonts w:ascii="Angsana New" w:hAnsi="Angsana New" w:hint="cs"/>
          <w:cs/>
        </w:rPr>
        <w:t xml:space="preserve">ณ วันที่ 31 ธันวาคม </w:t>
      </w:r>
      <w:r w:rsidR="000F1C1B" w:rsidRPr="006520C2">
        <w:rPr>
          <w:rFonts w:ascii="Angsana New" w:hAnsi="Angsana New" w:hint="cs"/>
          <w:cs/>
        </w:rPr>
        <w:t>256</w:t>
      </w:r>
      <w:r w:rsidR="00DE6D84">
        <w:rPr>
          <w:rFonts w:ascii="Angsana New" w:hAnsi="Angsana New"/>
          <w:lang w:val="en-US"/>
        </w:rPr>
        <w:t>1</w:t>
      </w:r>
      <w:r w:rsidRPr="006520C2">
        <w:rPr>
          <w:rFonts w:ascii="Angsana New" w:hAnsi="Angsana New" w:hint="cs"/>
          <w:cs/>
        </w:rPr>
        <w:t xml:space="preserve"> บริษัทมี</w:t>
      </w:r>
      <w:r w:rsidR="002D49AC" w:rsidRPr="006520C2">
        <w:rPr>
          <w:rFonts w:ascii="Angsana New" w:hAnsi="Angsana New" w:hint="cs"/>
          <w:cs/>
        </w:rPr>
        <w:t>สินทรัพย์และ</w:t>
      </w:r>
      <w:r w:rsidRPr="006520C2">
        <w:rPr>
          <w:rFonts w:ascii="Angsana New" w:hAnsi="Angsana New" w:hint="cs"/>
          <w:cs/>
        </w:rPr>
        <w:t>หนี้สินท</w:t>
      </w:r>
      <w:r w:rsidR="00624A7E" w:rsidRPr="006520C2">
        <w:rPr>
          <w:rFonts w:ascii="Angsana New" w:hAnsi="Angsana New" w:hint="cs"/>
          <w:cs/>
          <w:lang w:val="en-US"/>
        </w:rPr>
        <w:t>างการเงินซึ่งเป็น</w:t>
      </w:r>
      <w:r w:rsidRPr="006520C2">
        <w:rPr>
          <w:rFonts w:ascii="Angsana New" w:hAnsi="Angsana New" w:hint="cs"/>
          <w:cs/>
          <w:lang w:val="en-US"/>
        </w:rPr>
        <w:t>เงินตราต่างประเทศ</w:t>
      </w:r>
      <w:r w:rsidRPr="006520C2">
        <w:rPr>
          <w:rFonts w:ascii="Angsana New" w:hAnsi="Angsana New" w:hint="cs"/>
          <w:cs/>
        </w:rPr>
        <w:t>จำนวน</w:t>
      </w:r>
      <w:r w:rsidR="00CF2EEC" w:rsidRPr="006520C2">
        <w:rPr>
          <w:rFonts w:ascii="Angsana New" w:hAnsi="Angsana New" w:hint="cs"/>
          <w:cs/>
          <w:lang w:val="en-US"/>
        </w:rPr>
        <w:t>เงินประมาณ</w:t>
      </w:r>
      <w:r w:rsidRPr="006520C2">
        <w:rPr>
          <w:rFonts w:ascii="Angsana New" w:hAnsi="Angsana New"/>
          <w:lang w:val="en-US"/>
        </w:rPr>
        <w:t xml:space="preserve"> </w:t>
      </w:r>
      <w:r w:rsidR="00927DF8" w:rsidRPr="00137CF0">
        <w:rPr>
          <w:rFonts w:ascii="Angsana New" w:hAnsi="Angsana New"/>
          <w:lang w:val="en-US"/>
        </w:rPr>
        <w:t>0.</w:t>
      </w:r>
      <w:r w:rsidR="00137CF0" w:rsidRPr="00137CF0">
        <w:rPr>
          <w:rFonts w:ascii="Angsana New" w:hAnsi="Angsana New"/>
          <w:lang w:val="en-US"/>
        </w:rPr>
        <w:t>03</w:t>
      </w:r>
      <w:r w:rsidR="002D49AC" w:rsidRPr="00137CF0">
        <w:rPr>
          <w:rFonts w:ascii="Angsana New" w:hAnsi="Angsana New"/>
          <w:lang w:val="en-US"/>
        </w:rPr>
        <w:t xml:space="preserve"> </w:t>
      </w:r>
      <w:r w:rsidR="002D49AC" w:rsidRPr="0009305B">
        <w:rPr>
          <w:rFonts w:ascii="Angsana New" w:hAnsi="Angsana New" w:hint="cs"/>
          <w:cs/>
          <w:lang w:val="en-US"/>
        </w:rPr>
        <w:t>ล้านเหรียญสหรัฐ</w:t>
      </w:r>
      <w:r w:rsidR="004519B1" w:rsidRPr="0009305B">
        <w:rPr>
          <w:rFonts w:ascii="Angsana New" w:hAnsi="Angsana New" w:hint="cs"/>
          <w:cs/>
          <w:lang w:val="en-US"/>
        </w:rPr>
        <w:t>อเมริกา</w:t>
      </w:r>
      <w:r w:rsidR="002D49AC" w:rsidRPr="0009305B">
        <w:rPr>
          <w:rFonts w:ascii="Angsana New" w:hAnsi="Angsana New" w:hint="cs"/>
          <w:cs/>
          <w:lang w:val="en-US"/>
        </w:rPr>
        <w:t xml:space="preserve">และ </w:t>
      </w:r>
      <w:r w:rsidR="00137CF0">
        <w:rPr>
          <w:rFonts w:ascii="Angsana New" w:hAnsi="Angsana New"/>
          <w:lang w:val="en-US"/>
        </w:rPr>
        <w:t>0.13</w:t>
      </w:r>
      <w:r w:rsidRPr="00137CF0">
        <w:rPr>
          <w:rFonts w:ascii="Angsana New" w:hAnsi="Angsana New" w:hint="cs"/>
          <w:cs/>
          <w:lang w:val="en-US"/>
        </w:rPr>
        <w:t xml:space="preserve"> </w:t>
      </w:r>
      <w:r w:rsidR="004519B1" w:rsidRPr="0009305B">
        <w:rPr>
          <w:rFonts w:ascii="Angsana New" w:hAnsi="Angsana New" w:hint="cs"/>
          <w:cs/>
          <w:lang w:val="en-US"/>
        </w:rPr>
        <w:t>ล้านเหรียญสหรัฐอเมริกา</w:t>
      </w:r>
      <w:r w:rsidRPr="0009305B">
        <w:rPr>
          <w:rFonts w:ascii="Angsana New" w:hAnsi="Angsana New" w:hint="cs"/>
          <w:cs/>
          <w:lang w:val="en-US"/>
        </w:rPr>
        <w:t xml:space="preserve"> </w:t>
      </w:r>
      <w:r w:rsidR="00292AC5" w:rsidRPr="0009305B">
        <w:rPr>
          <w:rFonts w:ascii="Angsana New" w:hAnsi="Angsana New" w:hint="cs"/>
          <w:cs/>
          <w:lang w:val="en-US"/>
        </w:rPr>
        <w:t>ตามลำดับ</w:t>
      </w:r>
    </w:p>
    <w:p w:rsidR="003625F6" w:rsidRDefault="0036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255F4" w:rsidRPr="00161CAE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:rsidR="008255F4" w:rsidRPr="00682DEA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255F4" w:rsidRPr="00161CAE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:rsidR="008255F4" w:rsidRPr="00682DEA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255F4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โดยการวิเคราะห์ฐานะการเงินของลูกค้าทุกรายที่ขอวงเงินสินเชื่อ</w:t>
      </w:r>
      <w:r w:rsidR="00645823">
        <w:rPr>
          <w:rFonts w:ascii="Angsana New" w:hAnsi="Angsana New" w:hint="cs"/>
          <w:sz w:val="30"/>
          <w:szCs w:val="30"/>
          <w:cs/>
        </w:rPr>
        <w:t>จากบริษัท</w:t>
      </w:r>
      <w:r>
        <w:rPr>
          <w:rFonts w:ascii="Angsana New" w:hAnsi="Angsana New" w:hint="cs"/>
          <w:sz w:val="30"/>
          <w:szCs w:val="30"/>
          <w:cs/>
        </w:rPr>
        <w:t xml:space="preserve"> ฝ่ายบริหารของบริษัทคาดว่า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24A7E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จะไม่สูงเกินกว่าจำนวนเงินของค่าเผื่อหนี้สงสัยจะสูญที่ได้บันทึกไว้</w:t>
      </w:r>
      <w:r w:rsidR="00645823">
        <w:rPr>
          <w:rFonts w:ascii="Angsana New" w:hAnsi="Angsana New" w:hint="cs"/>
          <w:sz w:val="30"/>
          <w:szCs w:val="30"/>
          <w:cs/>
        </w:rPr>
        <w:t xml:space="preserve"> (ถ้ามี) 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EC1FD1" w:rsidRDefault="00EC1FD1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55F4" w:rsidRPr="00161CAE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:rsidR="002B77F6" w:rsidRPr="002B77F6" w:rsidRDefault="002B77F6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59637F" w:rsidRPr="00F4592A" w:rsidRDefault="008255F4" w:rsidP="00F45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และการลงทุนของบริษัท</w:t>
      </w:r>
      <w:r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:rsidR="0088255E" w:rsidRDefault="0088255E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255F4" w:rsidRPr="0081163E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:rsidR="008255F4" w:rsidRPr="0081163E" w:rsidRDefault="008255F4" w:rsidP="008255F4">
      <w:pPr>
        <w:pStyle w:val="a3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8255F4" w:rsidRPr="00006277" w:rsidRDefault="008255F4" w:rsidP="008255F4">
      <w:pPr>
        <w:pStyle w:val="a3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006277">
        <w:rPr>
          <w:rFonts w:ascii="Angsana New" w:hAnsi="Angsana New"/>
          <w:cs/>
        </w:rPr>
        <w:t xml:space="preserve"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</w:t>
      </w:r>
      <w:r w:rsidRPr="00006277">
        <w:rPr>
          <w:rFonts w:ascii="Angsana New" w:hAnsi="Angsana New" w:hint="cs"/>
          <w:cs/>
        </w:rPr>
        <w:t>ฝ่ายบริหารของบริษัทเชื่อว่า</w:t>
      </w:r>
      <w:r w:rsidRPr="00006277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Pr="00006277">
        <w:rPr>
          <w:rFonts w:ascii="Angsana New" w:hAnsi="Angsana New" w:hint="cs"/>
          <w:cs/>
        </w:rPr>
        <w:t>เงินกู้ยืมระยะสั้นและระยะยาวของบริษัทมีอัตราดอกเบี้ยลอยตัวตาม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</w:p>
    <w:p w:rsidR="00BA4D47" w:rsidRDefault="00BA4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9624F" w:rsidRDefault="00B96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255F4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</w:t>
      </w:r>
      <w:r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BA4D47" w:rsidRPr="00BA4D47" w:rsidRDefault="00BA4D47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255F4" w:rsidRPr="00241C95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Pr="00241C95">
        <w:rPr>
          <w:rFonts w:ascii="Angsana New" w:hAnsi="Angsana New"/>
          <w:sz w:val="30"/>
          <w:szCs w:val="30"/>
        </w:rPr>
        <w:t>2</w:t>
      </w:r>
      <w:r w:rsidRPr="00241C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ของลำดับชั้นของมูลค่ายุติธรรมซึ่งได้แก่ ข้อมูลอื่น</w:t>
      </w:r>
      <w:r w:rsidRPr="00241C95">
        <w:rPr>
          <w:rFonts w:ascii="Angsana New" w:hAnsi="Angsana New" w:hint="cs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</w:t>
      </w:r>
      <w:r>
        <w:rPr>
          <w:rFonts w:ascii="Angsana New" w:hAnsi="Angsana New"/>
          <w:sz w:val="30"/>
          <w:szCs w:val="30"/>
          <w:cs/>
        </w:rPr>
        <w:t>ในการ</w:t>
      </w:r>
      <w:r>
        <w:rPr>
          <w:rFonts w:ascii="Angsana New" w:hAnsi="Angsana New" w:hint="cs"/>
          <w:sz w:val="30"/>
          <w:szCs w:val="30"/>
          <w:cs/>
        </w:rPr>
        <w:t>วัด</w:t>
      </w:r>
      <w:r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:rsidR="008255F4" w:rsidRPr="00241C95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255F4" w:rsidRPr="00241C95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41C9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241C95">
        <w:rPr>
          <w:rFonts w:ascii="Angsana New" w:hAnsi="Angsana New" w:hint="cs"/>
          <w:sz w:val="30"/>
          <w:szCs w:val="30"/>
          <w:cs/>
        </w:rPr>
        <w:t xml:space="preserve"> </w:t>
      </w:r>
      <w:r w:rsidRPr="00241C95">
        <w:rPr>
          <w:rFonts w:ascii="Angsana New" w:hAnsi="Angsana New"/>
          <w:sz w:val="30"/>
          <w:szCs w:val="30"/>
          <w:cs/>
        </w:rPr>
        <w:t>ลูกหนี้การค้า</w:t>
      </w:r>
      <w:r w:rsidRPr="00241C95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Pr="00241C95">
        <w:rPr>
          <w:rFonts w:ascii="Angsana New" w:hAnsi="Angsana New"/>
          <w:sz w:val="30"/>
          <w:szCs w:val="30"/>
          <w:cs/>
        </w:rPr>
        <w:t>มี</w:t>
      </w:r>
      <w:r w:rsidRPr="00241C95">
        <w:rPr>
          <w:rFonts w:ascii="Angsana New" w:hAnsi="Angsana New" w:hint="cs"/>
          <w:sz w:val="30"/>
          <w:szCs w:val="30"/>
          <w:cs/>
        </w:rPr>
        <w:t>มูลค่า</w:t>
      </w:r>
      <w:r w:rsidRPr="00241C95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เนื่องจากเครื่องมือทางการเงินเหล่านี้จะครบกำหนดในระยะเวลาอันสั้น</w:t>
      </w:r>
    </w:p>
    <w:p w:rsidR="008255F4" w:rsidRPr="00241C95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A27DB2" w:rsidRPr="00FA5521" w:rsidRDefault="00A27DB2" w:rsidP="00A27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5521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FA5521">
        <w:rPr>
          <w:rFonts w:ascii="Angsana New" w:hAnsi="Angsana New"/>
          <w:sz w:val="30"/>
          <w:szCs w:val="30"/>
          <w:cs/>
        </w:rPr>
        <w:t>มีราคาตามบัญชีใกล้เคียงกับมูลค่ายุติธรรม</w:t>
      </w:r>
      <w:r w:rsidRPr="00FA5521">
        <w:rPr>
          <w:rFonts w:ascii="Angsana New" w:hAnsi="Angsana New"/>
          <w:sz w:val="30"/>
          <w:szCs w:val="30"/>
        </w:rPr>
        <w:t xml:space="preserve"> </w:t>
      </w:r>
      <w:r w:rsidRPr="00FA5521">
        <w:rPr>
          <w:rFonts w:ascii="Angsana New" w:hAnsi="Angsana New"/>
          <w:sz w:val="30"/>
          <w:szCs w:val="30"/>
          <w:cs/>
        </w:rPr>
        <w:t>เนื่องจาก</w:t>
      </w:r>
      <w:r w:rsidRPr="00FA5521">
        <w:rPr>
          <w:rFonts w:ascii="Angsana New" w:hAnsi="Angsana New" w:hint="cs"/>
          <w:sz w:val="30"/>
          <w:szCs w:val="30"/>
          <w:cs/>
        </w:rPr>
        <w:t>เงินฝากนี้มีอัตราดอกเบี้ยใกล้เคียงกับอัตราตลาด</w:t>
      </w:r>
    </w:p>
    <w:p w:rsidR="00A27DB2" w:rsidRPr="00A27DB2" w:rsidRDefault="00A27DB2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255F4" w:rsidRPr="00241C95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เงินเบิกเกินบัญชีและ</w:t>
      </w:r>
      <w:r w:rsidRPr="00241C95">
        <w:rPr>
          <w:rFonts w:ascii="Angsana New" w:hAnsi="Angsana New"/>
          <w:sz w:val="30"/>
          <w:szCs w:val="30"/>
          <w:cs/>
        </w:rPr>
        <w:t>เงินกู้ยืมระยะสั้น</w:t>
      </w:r>
      <w:r w:rsidRPr="00241C95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241C95">
        <w:rPr>
          <w:rFonts w:ascii="Angsana New" w:hAnsi="Angsana New"/>
          <w:sz w:val="30"/>
          <w:szCs w:val="30"/>
          <w:cs/>
        </w:rPr>
        <w:t xml:space="preserve"> เจ้าหนี้การค้าและเจ้าหนี้อื่นมี</w:t>
      </w:r>
      <w:r w:rsidRPr="00241C95">
        <w:rPr>
          <w:rFonts w:ascii="Angsana New" w:hAnsi="Angsana New" w:hint="cs"/>
          <w:sz w:val="30"/>
          <w:szCs w:val="30"/>
          <w:cs/>
        </w:rPr>
        <w:t>มูลค่า</w:t>
      </w:r>
      <w:r w:rsidRPr="00241C95">
        <w:rPr>
          <w:rFonts w:ascii="Angsana New" w:hAnsi="Angsana New"/>
          <w:sz w:val="30"/>
          <w:szCs w:val="30"/>
          <w:cs/>
        </w:rPr>
        <w:t>ตามบัญชี</w:t>
      </w:r>
      <w:r w:rsidRPr="00241C95">
        <w:rPr>
          <w:rFonts w:ascii="Angsana New" w:hAnsi="Angsana New" w:hint="cs"/>
          <w:sz w:val="30"/>
          <w:szCs w:val="30"/>
          <w:cs/>
        </w:rPr>
        <w:t>ใ</w:t>
      </w:r>
      <w:r>
        <w:rPr>
          <w:rFonts w:ascii="Angsana New" w:hAnsi="Angsana New"/>
          <w:sz w:val="30"/>
          <w:szCs w:val="30"/>
          <w:cs/>
        </w:rPr>
        <w:t>กล้เคียงกับมูลค่ายุติธรรม</w:t>
      </w:r>
      <w:r w:rsidRPr="00241C95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:rsidR="008255F4" w:rsidRPr="00241C95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255F4" w:rsidRDefault="008255F4" w:rsidP="008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41C95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CA7E55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241C95">
        <w:rPr>
          <w:rFonts w:ascii="Angsana New" w:hAnsi="Angsana New"/>
          <w:sz w:val="30"/>
          <w:szCs w:val="30"/>
          <w:cs/>
        </w:rPr>
        <w:t>มีอัตราดอกเบี้ยลอยตัวตามอัตราตลาดมี</w:t>
      </w:r>
      <w:r w:rsidRPr="00241C95">
        <w:rPr>
          <w:rFonts w:ascii="Angsana New" w:hAnsi="Angsana New" w:hint="cs"/>
          <w:sz w:val="30"/>
          <w:szCs w:val="30"/>
          <w:cs/>
        </w:rPr>
        <w:t>มูล</w:t>
      </w:r>
      <w:r w:rsidRPr="00241C95">
        <w:rPr>
          <w:rFonts w:ascii="Angsana New" w:hAnsi="Angsana New"/>
          <w:sz w:val="30"/>
          <w:szCs w:val="30"/>
          <w:cs/>
        </w:rPr>
        <w:t>ค</w:t>
      </w:r>
      <w:r w:rsidRPr="00241C95">
        <w:rPr>
          <w:rFonts w:ascii="Angsana New" w:hAnsi="Angsana New" w:hint="cs"/>
          <w:sz w:val="30"/>
          <w:szCs w:val="30"/>
          <w:cs/>
        </w:rPr>
        <w:t>่</w:t>
      </w:r>
      <w:r w:rsidRPr="00241C95">
        <w:rPr>
          <w:rFonts w:ascii="Angsana New" w:hAnsi="Angsana New"/>
          <w:sz w:val="30"/>
          <w:szCs w:val="30"/>
          <w:cs/>
        </w:rPr>
        <w:t>าตามบัญชีใกล้เคียงกับมูลค่ายุติธรรม</w:t>
      </w:r>
    </w:p>
    <w:p w:rsidR="00C74ADF" w:rsidRPr="00DB78C3" w:rsidRDefault="00C74ADF" w:rsidP="00A94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B78C3" w:rsidRDefault="00DB78C3" w:rsidP="00A94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หนี้สินภา</w:t>
      </w:r>
      <w:r w:rsidR="00A471D1">
        <w:rPr>
          <w:rFonts w:ascii="Angsana New" w:hAnsi="Angsana New" w:hint="cs"/>
          <w:sz w:val="30"/>
          <w:szCs w:val="30"/>
          <w:cs/>
        </w:rPr>
        <w:t>ยใต้สัญญาเช่าซื้อและสัญญาเช่า</w:t>
      </w:r>
      <w:r>
        <w:rPr>
          <w:rFonts w:ascii="Angsana New" w:hAnsi="Angsana New" w:hint="cs"/>
          <w:sz w:val="30"/>
          <w:szCs w:val="30"/>
          <w:cs/>
        </w:rPr>
        <w:t>การเงินไม่สามารถคำนวณหามูลค่ายุติธรรมได้โดยไม่มีต้นทุนที่เกินจำเป็น</w:t>
      </w:r>
    </w:p>
    <w:p w:rsidR="00EC1FD1" w:rsidRDefault="00EC1FD1" w:rsidP="005A6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A6F5D" w:rsidRPr="0098786B" w:rsidRDefault="007B5E95" w:rsidP="005A6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4056A">
        <w:rPr>
          <w:rFonts w:ascii="Angsana New" w:hAnsi="Angsana New"/>
          <w:b/>
          <w:bCs/>
          <w:sz w:val="30"/>
          <w:szCs w:val="30"/>
        </w:rPr>
        <w:t>5</w:t>
      </w:r>
      <w:r w:rsidR="005A6F5D" w:rsidRPr="0098786B">
        <w:rPr>
          <w:rFonts w:ascii="Angsana New" w:hAnsi="Angsana New"/>
          <w:b/>
          <w:bCs/>
          <w:sz w:val="30"/>
          <w:szCs w:val="30"/>
        </w:rPr>
        <w:t>.</w:t>
      </w:r>
      <w:r w:rsidR="005A6F5D" w:rsidRPr="0098786B">
        <w:rPr>
          <w:rFonts w:ascii="Angsana New" w:hAnsi="Angsana New"/>
          <w:b/>
          <w:bCs/>
          <w:sz w:val="30"/>
          <w:szCs w:val="30"/>
        </w:rPr>
        <w:tab/>
      </w:r>
      <w:r w:rsidR="00EF5ECF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</w:t>
      </w:r>
      <w:r w:rsidR="005A6F5D" w:rsidRPr="0098786B">
        <w:rPr>
          <w:rFonts w:ascii="Angsana New" w:hAnsi="Angsana New" w:hint="cs"/>
          <w:b/>
          <w:bCs/>
          <w:sz w:val="30"/>
          <w:szCs w:val="30"/>
          <w:cs/>
        </w:rPr>
        <w:t>ทุน</w:t>
      </w:r>
    </w:p>
    <w:p w:rsidR="005A6F5D" w:rsidRPr="00FD4C56" w:rsidRDefault="005A6F5D" w:rsidP="005A6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A7406F" w:rsidRPr="00BB31BF" w:rsidRDefault="00A7406F" w:rsidP="00A7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</w:t>
      </w:r>
      <w:r w:rsidRPr="0088255E">
        <w:rPr>
          <w:rFonts w:ascii="Angsana New" w:hAnsi="Angsana New" w:hint="cs"/>
          <w:sz w:val="30"/>
          <w:szCs w:val="30"/>
          <w:cs/>
        </w:rPr>
        <w:t>ตามปกติ ทั้งนี้ บริษัทไม่มีการเปลี่ยนแปลงที่สำคัญใด ๆ เกี่ยวกับนโยบายในการบริหารจัดการทุน</w:t>
      </w:r>
      <w:r w:rsidR="009E65B9" w:rsidRPr="0088255E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="00DE6D84" w:rsidRPr="0088255E">
        <w:rPr>
          <w:rFonts w:ascii="Angsana New" w:hAnsi="Angsana New" w:hint="cs"/>
          <w:sz w:val="30"/>
          <w:szCs w:val="30"/>
          <w:cs/>
        </w:rPr>
        <w:t>1</w:t>
      </w:r>
      <w:r w:rsidR="009E65B9" w:rsidRPr="0088255E"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DE6D84" w:rsidRPr="0088255E">
        <w:rPr>
          <w:rFonts w:ascii="Angsana New" w:hAnsi="Angsana New" w:hint="cs"/>
          <w:sz w:val="30"/>
          <w:szCs w:val="30"/>
          <w:cs/>
        </w:rPr>
        <w:t>60</w:t>
      </w:r>
    </w:p>
    <w:p w:rsidR="006520C2" w:rsidRPr="006520C2" w:rsidRDefault="006520C2" w:rsidP="00FD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D4C56" w:rsidRDefault="00FD4C56" w:rsidP="00FD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B342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B3425">
        <w:rPr>
          <w:rFonts w:ascii="Angsana New" w:hAnsi="Angsana New"/>
          <w:sz w:val="30"/>
          <w:szCs w:val="30"/>
        </w:rPr>
        <w:t>31</w:t>
      </w:r>
      <w:r w:rsidRPr="00FB342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DE6D84">
        <w:rPr>
          <w:rFonts w:ascii="Angsana New" w:hAnsi="Angsana New" w:hint="cs"/>
          <w:sz w:val="30"/>
          <w:szCs w:val="30"/>
          <w:cs/>
        </w:rPr>
        <w:t>1</w:t>
      </w:r>
      <w:r w:rsidRPr="00FB3425">
        <w:rPr>
          <w:rFonts w:ascii="Angsana New" w:hAnsi="Angsana New" w:hint="cs"/>
          <w:sz w:val="30"/>
          <w:szCs w:val="30"/>
          <w:cs/>
        </w:rPr>
        <w:t xml:space="preserve"> บริษัทมีอัตราส่วนหนี้สินต่อทุน</w:t>
      </w:r>
      <w:r w:rsidR="00270D64" w:rsidRPr="009915BD">
        <w:rPr>
          <w:rFonts w:ascii="Angsana New" w:hAnsi="Angsana New" w:hint="cs"/>
          <w:sz w:val="30"/>
          <w:szCs w:val="30"/>
          <w:cs/>
        </w:rPr>
        <w:t xml:space="preserve">เท่ากับ </w:t>
      </w:r>
      <w:proofErr w:type="gramStart"/>
      <w:r w:rsidR="009915BD" w:rsidRPr="009915BD">
        <w:rPr>
          <w:rFonts w:ascii="Angsana New" w:hAnsi="Angsana New" w:hint="cs"/>
          <w:sz w:val="30"/>
          <w:szCs w:val="30"/>
          <w:cs/>
        </w:rPr>
        <w:t>0.</w:t>
      </w:r>
      <w:r w:rsidR="009915BD">
        <w:rPr>
          <w:rFonts w:ascii="Angsana New" w:hAnsi="Angsana New" w:hint="cs"/>
          <w:sz w:val="30"/>
          <w:szCs w:val="30"/>
          <w:cs/>
        </w:rPr>
        <w:t>277</w:t>
      </w:r>
      <w:r w:rsidR="00270D64">
        <w:rPr>
          <w:rFonts w:ascii="Angsana New" w:hAnsi="Angsana New"/>
          <w:sz w:val="30"/>
          <w:szCs w:val="30"/>
        </w:rPr>
        <w:t xml:space="preserve"> </w:t>
      </w:r>
      <w:r w:rsidR="00270D64">
        <w:rPr>
          <w:rFonts w:ascii="Angsana New" w:hAnsi="Angsana New" w:hint="cs"/>
          <w:sz w:val="30"/>
          <w:szCs w:val="30"/>
          <w:cs/>
        </w:rPr>
        <w:t>:</w:t>
      </w:r>
      <w:proofErr w:type="gramEnd"/>
      <w:r w:rsidR="006C0822">
        <w:rPr>
          <w:rFonts w:ascii="Angsana New" w:hAnsi="Angsana New"/>
          <w:sz w:val="30"/>
          <w:szCs w:val="30"/>
        </w:rPr>
        <w:t xml:space="preserve"> 1 ( 256</w:t>
      </w:r>
      <w:r w:rsidR="00270D64">
        <w:rPr>
          <w:rFonts w:ascii="Angsana New" w:hAnsi="Angsana New"/>
          <w:sz w:val="30"/>
          <w:szCs w:val="30"/>
        </w:rPr>
        <w:t>0 : 0.597 : 1 )</w:t>
      </w:r>
    </w:p>
    <w:p w:rsidR="00F4592A" w:rsidRDefault="00F4592A" w:rsidP="0041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14BC9" w:rsidRPr="001B6E0B" w:rsidRDefault="009A709E" w:rsidP="0041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4056A">
        <w:rPr>
          <w:rFonts w:ascii="Angsana New" w:hAnsi="Angsana New"/>
          <w:b/>
          <w:bCs/>
          <w:sz w:val="30"/>
          <w:szCs w:val="30"/>
        </w:rPr>
        <w:t>6</w:t>
      </w:r>
      <w:r w:rsidR="00414BC9">
        <w:rPr>
          <w:rFonts w:ascii="Angsana New" w:hAnsi="Angsana New"/>
          <w:b/>
          <w:bCs/>
          <w:sz w:val="30"/>
          <w:szCs w:val="30"/>
        </w:rPr>
        <w:t>.</w:t>
      </w:r>
      <w:r w:rsidR="00414BC9" w:rsidRPr="001B6E0B">
        <w:rPr>
          <w:rFonts w:ascii="Angsana New" w:hAnsi="Angsana New"/>
          <w:b/>
          <w:bCs/>
          <w:sz w:val="30"/>
          <w:szCs w:val="30"/>
        </w:rPr>
        <w:tab/>
      </w:r>
      <w:r w:rsidR="00414BC9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614C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</w:p>
    <w:p w:rsidR="00414BC9" w:rsidRPr="001C4B5A" w:rsidRDefault="00414BC9" w:rsidP="0041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16"/>
          <w:szCs w:val="16"/>
        </w:rPr>
      </w:pPr>
    </w:p>
    <w:p w:rsidR="00414BC9" w:rsidRDefault="00414BC9" w:rsidP="0041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520C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520C2">
        <w:rPr>
          <w:rFonts w:ascii="Angsana New" w:hAnsi="Angsana New"/>
          <w:sz w:val="30"/>
          <w:szCs w:val="30"/>
        </w:rPr>
        <w:t>3</w:t>
      </w:r>
      <w:r w:rsidRPr="006520C2">
        <w:rPr>
          <w:rFonts w:ascii="Angsana New" w:hAnsi="Angsana New" w:hint="cs"/>
          <w:sz w:val="30"/>
          <w:szCs w:val="30"/>
          <w:cs/>
        </w:rPr>
        <w:t>1</w:t>
      </w:r>
      <w:r w:rsidRPr="006520C2">
        <w:rPr>
          <w:rFonts w:ascii="Angsana New" w:hAnsi="Angsana New"/>
          <w:sz w:val="30"/>
          <w:szCs w:val="30"/>
        </w:rPr>
        <w:t xml:space="preserve"> </w:t>
      </w:r>
      <w:r w:rsidRPr="006520C2">
        <w:rPr>
          <w:rFonts w:ascii="Angsana New" w:hAnsi="Angsana New" w:hint="cs"/>
          <w:sz w:val="30"/>
          <w:szCs w:val="30"/>
          <w:cs/>
        </w:rPr>
        <w:t>ธันวาคม</w:t>
      </w:r>
      <w:r w:rsidRPr="006520C2">
        <w:rPr>
          <w:rFonts w:ascii="Angsana New" w:hAnsi="Angsana New"/>
          <w:sz w:val="30"/>
          <w:szCs w:val="30"/>
          <w:cs/>
        </w:rPr>
        <w:t xml:space="preserve"> </w:t>
      </w:r>
      <w:r w:rsidR="00D707DE" w:rsidRPr="006520C2">
        <w:rPr>
          <w:rFonts w:ascii="Angsana New" w:hAnsi="Angsana New"/>
          <w:sz w:val="30"/>
          <w:szCs w:val="30"/>
        </w:rPr>
        <w:t>25</w:t>
      </w:r>
      <w:r w:rsidR="00F571DD" w:rsidRPr="006520C2">
        <w:rPr>
          <w:rFonts w:ascii="Angsana New" w:hAnsi="Angsana New" w:hint="cs"/>
          <w:sz w:val="30"/>
          <w:szCs w:val="30"/>
          <w:cs/>
        </w:rPr>
        <w:t>6</w:t>
      </w:r>
      <w:r w:rsidR="00DE6D84">
        <w:rPr>
          <w:rFonts w:ascii="Angsana New" w:hAnsi="Angsana New"/>
          <w:sz w:val="30"/>
          <w:szCs w:val="30"/>
        </w:rPr>
        <w:t>1</w:t>
      </w:r>
    </w:p>
    <w:p w:rsidR="00510647" w:rsidRPr="000709A2" w:rsidRDefault="00510647" w:rsidP="0041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A4D47" w:rsidRDefault="00F30A1D" w:rsidP="00E27FC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6E0B">
        <w:rPr>
          <w:rFonts w:ascii="Angsana New" w:hAnsi="Angsana New"/>
          <w:sz w:val="30"/>
          <w:szCs w:val="30"/>
          <w:cs/>
        </w:rPr>
        <w:t>บริษัทมี</w:t>
      </w:r>
      <w:r w:rsidRPr="00293CA2">
        <w:rPr>
          <w:rFonts w:ascii="Angsana New" w:hAnsi="Angsana New" w:hint="cs"/>
          <w:sz w:val="30"/>
          <w:szCs w:val="30"/>
          <w:cs/>
        </w:rPr>
        <w:t>สัญญาเช่า</w:t>
      </w:r>
      <w:r w:rsidR="005E42FD">
        <w:rPr>
          <w:rFonts w:ascii="Angsana New" w:hAnsi="Angsana New" w:hint="cs"/>
          <w:sz w:val="30"/>
          <w:szCs w:val="30"/>
          <w:cs/>
        </w:rPr>
        <w:t xml:space="preserve">อาคารสำนักงาน </w:t>
      </w:r>
      <w:r>
        <w:rPr>
          <w:rFonts w:ascii="Angsana New" w:hAnsi="Angsana New" w:hint="cs"/>
          <w:sz w:val="30"/>
          <w:szCs w:val="30"/>
          <w:cs/>
        </w:rPr>
        <w:t>ป้ายโฆษณาสินค้า</w:t>
      </w:r>
      <w:r w:rsidR="005E42FD">
        <w:rPr>
          <w:rFonts w:ascii="Angsana New" w:hAnsi="Angsana New" w:hint="cs"/>
          <w:sz w:val="30"/>
          <w:szCs w:val="30"/>
          <w:cs/>
        </w:rPr>
        <w:t>และชั้นวางสินค้า</w:t>
      </w:r>
      <w:r>
        <w:rPr>
          <w:rFonts w:ascii="Angsana New" w:hAnsi="Angsana New" w:hint="cs"/>
          <w:sz w:val="30"/>
          <w:szCs w:val="30"/>
          <w:cs/>
        </w:rPr>
        <w:t>หลายฉบับ</w:t>
      </w:r>
      <w:r w:rsidRPr="00293CA2">
        <w:rPr>
          <w:rFonts w:ascii="Angsana New" w:hAnsi="Angsana New" w:hint="cs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นระยะเวลาต่าง ๆ กัน โดยสัญญาฉบับสุดท้ายจะสิ้นสุดลงใน</w:t>
      </w:r>
      <w:r w:rsidRPr="005E42F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5E42FD">
        <w:rPr>
          <w:rFonts w:ascii="Angsana New" w:hAnsi="Angsana New"/>
          <w:sz w:val="30"/>
          <w:szCs w:val="30"/>
        </w:rPr>
        <w:t xml:space="preserve">1 </w:t>
      </w:r>
      <w:r w:rsidR="00C5139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5E42FD" w:rsidRPr="005E42FD">
        <w:rPr>
          <w:rFonts w:ascii="Angsana New" w:hAnsi="Angsana New"/>
          <w:sz w:val="30"/>
          <w:szCs w:val="30"/>
        </w:rPr>
        <w:t>256</w:t>
      </w:r>
      <w:r w:rsidR="00C51395">
        <w:rPr>
          <w:rFonts w:ascii="Angsana New" w:hAnsi="Angsana New"/>
          <w:sz w:val="30"/>
          <w:szCs w:val="30"/>
        </w:rPr>
        <w:t>4</w:t>
      </w:r>
      <w:r w:rsidRPr="00293CA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293CA2">
        <w:rPr>
          <w:rFonts w:ascii="Angsana New" w:hAnsi="Angsana New" w:hint="cs"/>
          <w:sz w:val="30"/>
          <w:szCs w:val="30"/>
          <w:cs/>
        </w:rPr>
        <w:t>บริษัทผูกพันที่จะต้องจ่ายค่าเช่าภายใต้สัญญาดังกล่าวดังนี้</w:t>
      </w:r>
    </w:p>
    <w:p w:rsidR="00723286" w:rsidRDefault="00723286" w:rsidP="0072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9624F" w:rsidRDefault="00B9624F" w:rsidP="0072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8608" w:type="dxa"/>
        <w:tblInd w:w="675" w:type="dxa"/>
        <w:tblLook w:val="01E0"/>
      </w:tblPr>
      <w:tblGrid>
        <w:gridCol w:w="5245"/>
        <w:gridCol w:w="1508"/>
        <w:gridCol w:w="12"/>
        <w:gridCol w:w="245"/>
        <w:gridCol w:w="1598"/>
      </w:tblGrid>
      <w:tr w:rsidR="003A13BF" w:rsidRPr="001C0017" w:rsidTr="003A13BF">
        <w:tc>
          <w:tcPr>
            <w:tcW w:w="5245" w:type="dxa"/>
          </w:tcPr>
          <w:p w:rsidR="003A13BF" w:rsidRPr="001C0017" w:rsidRDefault="003A13B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:rsidR="003A13BF" w:rsidRPr="001C0017" w:rsidRDefault="003A13BF" w:rsidP="0065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3A13BF" w:rsidRPr="001C0017" w:rsidRDefault="003A13BF" w:rsidP="0065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:rsidR="003A13BF" w:rsidRPr="001C0017" w:rsidRDefault="003A13BF" w:rsidP="0065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30A1D" w:rsidRPr="00C5532E" w:rsidTr="00AF7DA6">
        <w:tc>
          <w:tcPr>
            <w:tcW w:w="5245" w:type="dxa"/>
          </w:tcPr>
          <w:p w:rsidR="00F30A1D" w:rsidRPr="00730935" w:rsidRDefault="00F30A1D" w:rsidP="00DB7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520" w:type="dxa"/>
            <w:gridSpan w:val="2"/>
          </w:tcPr>
          <w:p w:rsidR="00F30A1D" w:rsidRPr="00DE6D84" w:rsidRDefault="00F30A1D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</w:tcPr>
          <w:p w:rsidR="00F30A1D" w:rsidRPr="00DE6D84" w:rsidRDefault="00F30A1D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F30A1D" w:rsidRPr="00605E80" w:rsidRDefault="00735CB0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5E80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9915B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605E80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605E80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</w:tr>
      <w:tr w:rsidR="00AF7DA6" w:rsidRPr="00C5532E" w:rsidTr="00BB1DA3">
        <w:tc>
          <w:tcPr>
            <w:tcW w:w="5245" w:type="dxa"/>
          </w:tcPr>
          <w:p w:rsidR="00AF7DA6" w:rsidRDefault="00AF7DA6" w:rsidP="00DB7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เกินกว่าหนึ่งปีแต่ไม่เกินห้าปี</w:t>
            </w:r>
          </w:p>
        </w:tc>
        <w:tc>
          <w:tcPr>
            <w:tcW w:w="1520" w:type="dxa"/>
            <w:gridSpan w:val="2"/>
          </w:tcPr>
          <w:p w:rsidR="00AF7DA6" w:rsidRPr="00DE6D84" w:rsidRDefault="00AF7DA6" w:rsidP="00112B57">
            <w:pPr>
              <w:tabs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</w:tcPr>
          <w:p w:rsidR="00AF7DA6" w:rsidRPr="00DE6D84" w:rsidRDefault="00AF7DA6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33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AF7DA6" w:rsidRPr="00605E80" w:rsidRDefault="00605E80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33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1,039</w:t>
            </w:r>
          </w:p>
        </w:tc>
      </w:tr>
      <w:tr w:rsidR="00AF7DA6" w:rsidRPr="00C5532E" w:rsidTr="00AF7DA6">
        <w:tc>
          <w:tcPr>
            <w:tcW w:w="5245" w:type="dxa"/>
          </w:tcPr>
          <w:p w:rsidR="00AF7DA6" w:rsidRDefault="00AF7DA6" w:rsidP="00DB7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20" w:type="dxa"/>
            <w:gridSpan w:val="2"/>
            <w:tcBorders>
              <w:bottom w:val="nil"/>
            </w:tcBorders>
          </w:tcPr>
          <w:p w:rsidR="00AF7DA6" w:rsidRPr="00DE6D84" w:rsidRDefault="00AF7DA6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</w:tcPr>
          <w:p w:rsidR="00AF7DA6" w:rsidRPr="00DE6D84" w:rsidRDefault="00AF7DA6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:rsidR="00AF7DA6" w:rsidRPr="00605E80" w:rsidRDefault="00605E80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2,257</w:t>
            </w:r>
          </w:p>
        </w:tc>
      </w:tr>
    </w:tbl>
    <w:p w:rsidR="00BA4D47" w:rsidRPr="00316AA0" w:rsidRDefault="00BA4D47" w:rsidP="00BA4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E65B9" w:rsidRPr="009915BD" w:rsidRDefault="0019691D" w:rsidP="00991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="00D94D3F" w:rsidRPr="00D94D3F">
        <w:rPr>
          <w:rFonts w:ascii="Angsana New" w:hAnsi="Angsana New" w:hint="cs"/>
          <w:sz w:val="30"/>
          <w:szCs w:val="30"/>
          <w:cs/>
        </w:rPr>
        <w:t>)</w:t>
      </w:r>
      <w:r w:rsidR="00D94D3F">
        <w:rPr>
          <w:rFonts w:ascii="Angsana New" w:hAnsi="Angsana New" w:hint="cs"/>
          <w:sz w:val="30"/>
          <w:szCs w:val="30"/>
          <w:cs/>
        </w:rPr>
        <w:tab/>
      </w:r>
      <w:r w:rsidR="00F30A1D">
        <w:rPr>
          <w:rFonts w:ascii="Angsana New" w:hAnsi="Angsana New" w:hint="cs"/>
          <w:sz w:val="30"/>
          <w:szCs w:val="30"/>
          <w:cs/>
        </w:rPr>
        <w:t>บริษัทมี</w:t>
      </w:r>
      <w:r w:rsidR="00F30A1D" w:rsidRPr="00D60F79">
        <w:rPr>
          <w:rFonts w:ascii="Angsana New" w:hAnsi="Angsana New" w:hint="cs"/>
          <w:sz w:val="30"/>
          <w:szCs w:val="30"/>
          <w:cs/>
        </w:rPr>
        <w:t>หนี้สินที่อาจเกิด</w:t>
      </w:r>
      <w:r w:rsidR="00F30A1D">
        <w:rPr>
          <w:rFonts w:ascii="Angsana New" w:hAnsi="Angsana New" w:hint="cs"/>
          <w:sz w:val="30"/>
          <w:szCs w:val="30"/>
          <w:cs/>
        </w:rPr>
        <w:t>ขึ้นจากการที่บริษัทให้ธนาคาร</w:t>
      </w:r>
      <w:r w:rsidR="00F30A1D" w:rsidRPr="00AA4061">
        <w:rPr>
          <w:rFonts w:ascii="Angsana New" w:hAnsi="Angsana New" w:hint="cs"/>
          <w:sz w:val="30"/>
          <w:szCs w:val="30"/>
          <w:cs/>
        </w:rPr>
        <w:t>ในประเทศสองแห่งออกหนังสือค้ำประกันบริษัทให้กับ</w:t>
      </w:r>
      <w:r w:rsidR="00F30A1D" w:rsidRPr="00AA4061">
        <w:rPr>
          <w:rFonts w:ascii="Angsana New" w:hAnsi="Angsana New"/>
          <w:sz w:val="30"/>
          <w:szCs w:val="30"/>
          <w:cs/>
        </w:rPr>
        <w:t>รัฐวิสาหกิจ</w:t>
      </w:r>
      <w:r w:rsidR="00F30A1D" w:rsidRPr="00AA4061">
        <w:rPr>
          <w:rFonts w:ascii="Angsana New" w:hAnsi="Angsana New" w:hint="cs"/>
          <w:sz w:val="30"/>
          <w:szCs w:val="30"/>
          <w:cs/>
        </w:rPr>
        <w:t>แห่งหนึ่งและสถาบันการเงิน</w:t>
      </w:r>
      <w:r w:rsidR="00DB78C3" w:rsidRPr="00AA4061">
        <w:rPr>
          <w:rFonts w:ascii="Angsana New" w:hAnsi="Angsana New" w:hint="cs"/>
          <w:sz w:val="30"/>
          <w:szCs w:val="30"/>
          <w:cs/>
        </w:rPr>
        <w:t>ในประเทศ</w:t>
      </w:r>
      <w:r w:rsidR="00F30A1D" w:rsidRPr="00AA4061">
        <w:rPr>
          <w:rFonts w:ascii="Angsana New" w:hAnsi="Angsana New" w:hint="cs"/>
          <w:sz w:val="30"/>
          <w:szCs w:val="30"/>
          <w:cs/>
        </w:rPr>
        <w:t xml:space="preserve">แห่งหนึ่งเพื่อประโยชน์ทางการค้าเป็นจำนวนเงินรวมประมาณ </w:t>
      </w:r>
      <w:r w:rsidR="00F30A1D" w:rsidRPr="00240A58">
        <w:rPr>
          <w:rFonts w:ascii="Angsana New" w:hAnsi="Angsana New"/>
          <w:sz w:val="30"/>
          <w:szCs w:val="30"/>
        </w:rPr>
        <w:t>0.7</w:t>
      </w:r>
      <w:r w:rsidR="00F30A1D" w:rsidRPr="00240A58">
        <w:rPr>
          <w:rFonts w:ascii="Angsana New" w:hAnsi="Angsana New" w:hint="cs"/>
          <w:sz w:val="30"/>
          <w:szCs w:val="30"/>
          <w:cs/>
        </w:rPr>
        <w:t xml:space="preserve"> </w:t>
      </w:r>
      <w:r w:rsidR="00F30A1D" w:rsidRPr="00AA4061">
        <w:rPr>
          <w:rFonts w:ascii="Angsana New" w:hAnsi="Angsana New" w:hint="cs"/>
          <w:sz w:val="30"/>
          <w:szCs w:val="30"/>
          <w:cs/>
        </w:rPr>
        <w:t>ล้านบาท</w:t>
      </w:r>
      <w:r w:rsidR="00F30A1D" w:rsidRPr="00AA4061">
        <w:rPr>
          <w:rFonts w:ascii="Angsana New" w:hAnsi="Angsana New"/>
          <w:sz w:val="30"/>
          <w:szCs w:val="30"/>
        </w:rPr>
        <w:t xml:space="preserve"> </w:t>
      </w:r>
      <w:r w:rsidR="00F30A1D" w:rsidRPr="00AA4061">
        <w:rPr>
          <w:rFonts w:ascii="Angsana New" w:hAnsi="Angsana New" w:hint="cs"/>
          <w:sz w:val="30"/>
          <w:szCs w:val="30"/>
          <w:cs/>
        </w:rPr>
        <w:t>โดยบริษัทได้จำนำสิทธิในบัญชีเงินฝากที่มีกับธนาคารทั้งสองแห่งดังกล่าวเป็นหลักประกันซึ่งมีจำนวนเงิน</w:t>
      </w:r>
      <w:r w:rsidR="00DB78C3" w:rsidRPr="00AA4061">
        <w:rPr>
          <w:rFonts w:ascii="Angsana New" w:hAnsi="Angsana New" w:hint="cs"/>
          <w:sz w:val="30"/>
          <w:szCs w:val="30"/>
          <w:cs/>
        </w:rPr>
        <w:t>รวม</w:t>
      </w:r>
      <w:r w:rsidR="00F30A1D" w:rsidRPr="00AA4061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F30A1D" w:rsidRPr="00240A58">
        <w:rPr>
          <w:rFonts w:ascii="Angsana New" w:hAnsi="Angsana New"/>
          <w:sz w:val="30"/>
          <w:szCs w:val="30"/>
        </w:rPr>
        <w:t xml:space="preserve">0.7 </w:t>
      </w:r>
      <w:r w:rsidR="00F30A1D" w:rsidRPr="00AA4061">
        <w:rPr>
          <w:rFonts w:ascii="Angsana New" w:hAnsi="Angsana New" w:hint="cs"/>
          <w:sz w:val="30"/>
          <w:szCs w:val="30"/>
          <w:cs/>
        </w:rPr>
        <w:t>ล้านบาท</w:t>
      </w:r>
      <w:r w:rsidR="00F30A1D">
        <w:rPr>
          <w:rFonts w:ascii="Angsana New" w:hAnsi="Angsana New" w:hint="cs"/>
          <w:sz w:val="30"/>
          <w:szCs w:val="30"/>
          <w:cs/>
        </w:rPr>
        <w:t xml:space="preserve"> </w:t>
      </w:r>
    </w:p>
    <w:p w:rsidR="009E65B9" w:rsidRPr="008A6B1F" w:rsidRDefault="009E65B9" w:rsidP="009E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9E65B9" w:rsidRPr="008F7B7C" w:rsidRDefault="009915BD" w:rsidP="009E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9E65B9" w:rsidRPr="00707FFB">
        <w:rPr>
          <w:rFonts w:ascii="Angsana New" w:hAnsi="Angsana New" w:hint="cs"/>
          <w:sz w:val="30"/>
          <w:szCs w:val="30"/>
          <w:cs/>
        </w:rPr>
        <w:t>)</w:t>
      </w:r>
      <w:r w:rsidR="009E65B9" w:rsidRPr="00707FFB">
        <w:rPr>
          <w:rFonts w:ascii="Angsana New" w:hAnsi="Angsana New" w:hint="cs"/>
          <w:sz w:val="30"/>
          <w:szCs w:val="30"/>
          <w:cs/>
        </w:rPr>
        <w:tab/>
      </w:r>
      <w:r w:rsidR="00F566B4" w:rsidRPr="00D02652">
        <w:rPr>
          <w:rFonts w:ascii="Angsana New" w:hAnsi="Angsana New" w:hint="cs"/>
          <w:sz w:val="30"/>
          <w:szCs w:val="30"/>
          <w:cs/>
        </w:rPr>
        <w:t>บริษัทมีสัญญาซื้อเงินตราต่างประเทศ</w:t>
      </w:r>
      <w:r w:rsidR="00F566B4" w:rsidRPr="006F47E9">
        <w:rPr>
          <w:rFonts w:ascii="Angsana New" w:hAnsi="Angsana New" w:hint="cs"/>
          <w:sz w:val="30"/>
          <w:szCs w:val="30"/>
          <w:cs/>
        </w:rPr>
        <w:t>ล่วงหน้าหนึ่งฉบับกับธนาคารในประเทศแห่งหนึ่งเป็นจำนวนเงินประมาณ</w:t>
      </w:r>
      <w:r w:rsidR="009E65B9" w:rsidRPr="00072481">
        <w:rPr>
          <w:rFonts w:ascii="Angsana New" w:hAnsi="Angsana New" w:hint="cs"/>
          <w:sz w:val="30"/>
          <w:szCs w:val="30"/>
          <w:cs/>
        </w:rPr>
        <w:t xml:space="preserve"> </w:t>
      </w:r>
      <w:r w:rsidR="00876588" w:rsidRPr="00876588">
        <w:rPr>
          <w:rFonts w:ascii="Angsana New" w:hAnsi="Angsana New" w:hint="cs"/>
          <w:sz w:val="30"/>
          <w:szCs w:val="30"/>
          <w:cs/>
        </w:rPr>
        <w:t>0.01</w:t>
      </w:r>
      <w:r w:rsidR="009E65B9" w:rsidRPr="00876588">
        <w:rPr>
          <w:rFonts w:ascii="Angsana New" w:hAnsi="Angsana New"/>
          <w:sz w:val="30"/>
          <w:szCs w:val="30"/>
        </w:rPr>
        <w:t xml:space="preserve"> </w:t>
      </w:r>
      <w:r w:rsidR="009E65B9" w:rsidRPr="00072481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ล้านเหรียญสหรัฐอเมริกาต่อ </w:t>
      </w:r>
      <w:r w:rsidR="00876588">
        <w:rPr>
          <w:rFonts w:ascii="Angsana New" w:hAnsi="Angsana New" w:hint="cs"/>
          <w:sz w:val="30"/>
          <w:szCs w:val="30"/>
          <w:cs/>
        </w:rPr>
        <w:t>0.34</w:t>
      </w:r>
      <w:r w:rsidR="009E65B9" w:rsidRPr="00876588">
        <w:rPr>
          <w:rFonts w:ascii="Angsana New" w:hAnsi="Angsana New"/>
          <w:sz w:val="30"/>
          <w:szCs w:val="30"/>
        </w:rPr>
        <w:t xml:space="preserve"> </w:t>
      </w:r>
      <w:r w:rsidR="009E65B9" w:rsidRPr="0007248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9691D" w:rsidRPr="00072481">
        <w:rPr>
          <w:rFonts w:ascii="Angsana New" w:hAnsi="Angsana New" w:hint="cs"/>
          <w:sz w:val="30"/>
          <w:szCs w:val="30"/>
          <w:cs/>
        </w:rPr>
        <w:t>ณ วันที่ 31 ธันวา</w:t>
      </w:r>
      <w:r w:rsidR="0019691D">
        <w:rPr>
          <w:rFonts w:ascii="Angsana New" w:hAnsi="Angsana New" w:hint="cs"/>
          <w:sz w:val="30"/>
          <w:szCs w:val="30"/>
          <w:cs/>
        </w:rPr>
        <w:t xml:space="preserve">คม 2561 </w:t>
      </w:r>
      <w:r w:rsidR="009E65B9" w:rsidRPr="00072481">
        <w:rPr>
          <w:rFonts w:ascii="Angsana New" w:hAnsi="Angsana New" w:hint="cs"/>
          <w:sz w:val="30"/>
          <w:szCs w:val="30"/>
          <w:cs/>
        </w:rPr>
        <w:t>มูลค่ายุติธรรมของสัญญา</w:t>
      </w:r>
      <w:r w:rsidR="006520C2" w:rsidRPr="00072481">
        <w:rPr>
          <w:rFonts w:ascii="Angsana New" w:hAnsi="Angsana New" w:hint="cs"/>
          <w:sz w:val="30"/>
          <w:szCs w:val="30"/>
          <w:cs/>
        </w:rPr>
        <w:t xml:space="preserve">ดังกล่าวข้างต้น </w:t>
      </w:r>
      <w:r w:rsidR="00763273">
        <w:rPr>
          <w:rFonts w:ascii="Angsana New" w:hAnsi="Angsana New" w:hint="cs"/>
          <w:sz w:val="30"/>
          <w:szCs w:val="30"/>
          <w:cs/>
        </w:rPr>
        <w:t>มีจำนวนเงิน</w:t>
      </w:r>
      <w:r w:rsidR="009E65B9" w:rsidRPr="00072481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876588">
        <w:rPr>
          <w:rFonts w:ascii="Angsana New" w:hAnsi="Angsana New" w:hint="cs"/>
          <w:sz w:val="30"/>
          <w:szCs w:val="30"/>
          <w:cs/>
        </w:rPr>
        <w:t>0.34</w:t>
      </w:r>
      <w:r w:rsidR="009F5057" w:rsidRPr="00876588">
        <w:rPr>
          <w:rFonts w:ascii="Angsana New" w:hAnsi="Angsana New" w:hint="cs"/>
          <w:sz w:val="30"/>
          <w:szCs w:val="30"/>
          <w:cs/>
        </w:rPr>
        <w:t xml:space="preserve"> </w:t>
      </w:r>
      <w:r w:rsidR="009E65B9" w:rsidRPr="00072481">
        <w:rPr>
          <w:rFonts w:ascii="Angsana New" w:hAnsi="Angsana New" w:hint="cs"/>
          <w:sz w:val="30"/>
          <w:szCs w:val="30"/>
          <w:cs/>
        </w:rPr>
        <w:t>ล้านบาท</w:t>
      </w:r>
      <w:r w:rsidR="008F7B7C">
        <w:rPr>
          <w:rFonts w:ascii="Angsana New" w:hAnsi="Angsana New"/>
          <w:sz w:val="30"/>
          <w:szCs w:val="30"/>
        </w:rPr>
        <w:t xml:space="preserve"> </w:t>
      </w:r>
      <w:r w:rsidR="00876588">
        <w:rPr>
          <w:rFonts w:ascii="Angsana New" w:hAnsi="Angsana New" w:hint="cs"/>
          <w:sz w:val="30"/>
          <w:szCs w:val="30"/>
          <w:cs/>
        </w:rPr>
        <w:t>และ</w:t>
      </w:r>
    </w:p>
    <w:p w:rsidR="008F1C9D" w:rsidRPr="008F1C9D" w:rsidRDefault="008F1C9D" w:rsidP="0019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33693A" w:rsidRDefault="009915BD" w:rsidP="008F1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</w:t>
      </w:r>
      <w:r w:rsidR="008F1C9D" w:rsidRPr="00B50AE1">
        <w:rPr>
          <w:rFonts w:ascii="Angsana New" w:hAnsi="Angsana New" w:hint="cs"/>
          <w:sz w:val="30"/>
          <w:szCs w:val="30"/>
          <w:cs/>
        </w:rPr>
        <w:t xml:space="preserve">)    </w:t>
      </w:r>
      <w:r w:rsidR="008F1C9D" w:rsidRPr="00B50AE1">
        <w:rPr>
          <w:rFonts w:ascii="Angsana New" w:hAnsi="Angsana New" w:hint="cs"/>
          <w:sz w:val="30"/>
          <w:szCs w:val="30"/>
          <w:cs/>
        </w:rPr>
        <w:tab/>
        <w:t>บริษัท (ผู้ซื้อ) มีภาระผูกพันภายใต้สัญญาซื้อขายน้</w:t>
      </w:r>
      <w:r w:rsidR="00A15823">
        <w:rPr>
          <w:rFonts w:ascii="Angsana New" w:hAnsi="Angsana New" w:hint="cs"/>
          <w:sz w:val="30"/>
          <w:szCs w:val="30"/>
          <w:cs/>
        </w:rPr>
        <w:t>ำมันปาล์มดิบกับบริษัทหลาย</w:t>
      </w:r>
      <w:r w:rsidR="008F1C9D" w:rsidRPr="00B50AE1">
        <w:rPr>
          <w:rFonts w:ascii="Angsana New" w:hAnsi="Angsana New" w:hint="cs"/>
          <w:sz w:val="30"/>
          <w:szCs w:val="30"/>
          <w:cs/>
        </w:rPr>
        <w:t>แห่ง (ผู้ขาย) จำนวน</w:t>
      </w:r>
      <w:r w:rsidR="008F1C9D">
        <w:rPr>
          <w:rFonts w:ascii="Angsana New" w:hAnsi="Angsana New" w:hint="cs"/>
          <w:sz w:val="30"/>
          <w:szCs w:val="30"/>
          <w:cs/>
        </w:rPr>
        <w:t>เงิน</w:t>
      </w:r>
      <w:r w:rsidR="008F1C9D" w:rsidRPr="00B50AE1">
        <w:rPr>
          <w:rFonts w:ascii="Angsana New" w:hAnsi="Angsana New" w:hint="cs"/>
          <w:sz w:val="30"/>
          <w:szCs w:val="30"/>
          <w:cs/>
        </w:rPr>
        <w:t>รวม</w:t>
      </w:r>
      <w:r w:rsidR="008F1C9D">
        <w:rPr>
          <w:rFonts w:ascii="Angsana New" w:hAnsi="Angsana New" w:hint="cs"/>
          <w:sz w:val="30"/>
          <w:szCs w:val="30"/>
          <w:cs/>
        </w:rPr>
        <w:t>ประมาณ</w:t>
      </w:r>
      <w:r w:rsidR="008F1C9D" w:rsidRPr="00B50AE1">
        <w:rPr>
          <w:rFonts w:ascii="Angsana New" w:hAnsi="Angsana New" w:hint="cs"/>
          <w:sz w:val="30"/>
          <w:szCs w:val="30"/>
          <w:cs/>
        </w:rPr>
        <w:t xml:space="preserve"> </w:t>
      </w:r>
      <w:r w:rsidR="00763273">
        <w:rPr>
          <w:rFonts w:ascii="Angsana New" w:hAnsi="Angsana New" w:hint="cs"/>
          <w:sz w:val="30"/>
          <w:szCs w:val="30"/>
          <w:cs/>
        </w:rPr>
        <w:t>262.31</w:t>
      </w:r>
      <w:r w:rsidR="008F1C9D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A15823">
        <w:rPr>
          <w:rFonts w:ascii="Angsana New" w:hAnsi="Angsana New" w:hint="cs"/>
          <w:sz w:val="30"/>
          <w:szCs w:val="30"/>
          <w:cs/>
        </w:rPr>
        <w:t>บาท</w:t>
      </w:r>
    </w:p>
    <w:p w:rsidR="008F1C9D" w:rsidRPr="007364F1" w:rsidRDefault="008F1C9D" w:rsidP="008F1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50AE1">
        <w:rPr>
          <w:rFonts w:ascii="Angsana New" w:hAnsi="Angsana New" w:hint="cs"/>
          <w:sz w:val="30"/>
          <w:szCs w:val="30"/>
          <w:cs/>
        </w:rPr>
        <w:t xml:space="preserve"> </w:t>
      </w:r>
    </w:p>
    <w:p w:rsidR="00F30A1D" w:rsidRPr="00503690" w:rsidRDefault="0054056A" w:rsidP="00F30A1D">
      <w:pPr>
        <w:pStyle w:val="NoSpacing"/>
        <w:ind w:left="567" w:hanging="567"/>
        <w:jc w:val="thaiDistribute"/>
        <w:rPr>
          <w:rFonts w:ascii="Angsana New" w:hAnsi="Angsana New"/>
          <w:szCs w:val="30"/>
        </w:rPr>
      </w:pPr>
      <w:r w:rsidRPr="00503690">
        <w:rPr>
          <w:rFonts w:ascii="Angsana New" w:hAnsi="Angsana New"/>
          <w:b/>
          <w:bCs/>
          <w:szCs w:val="30"/>
        </w:rPr>
        <w:t>27</w:t>
      </w:r>
      <w:r w:rsidR="00F30A1D" w:rsidRPr="00503690">
        <w:rPr>
          <w:rFonts w:ascii="Angsana New" w:hAnsi="Angsana New"/>
          <w:b/>
          <w:bCs/>
          <w:szCs w:val="30"/>
        </w:rPr>
        <w:t>.</w:t>
      </w:r>
      <w:r w:rsidR="00F30A1D" w:rsidRPr="00503690">
        <w:rPr>
          <w:rFonts w:ascii="Angsana New" w:hAnsi="Angsana New"/>
          <w:b/>
          <w:bCs/>
          <w:szCs w:val="30"/>
        </w:rPr>
        <w:tab/>
      </w:r>
      <w:r w:rsidR="00F30A1D" w:rsidRPr="00503690">
        <w:rPr>
          <w:rFonts w:ascii="Angsana New" w:hAnsi="Angsana New"/>
          <w:b/>
          <w:bCs/>
          <w:szCs w:val="30"/>
        </w:rPr>
        <w:tab/>
      </w:r>
      <w:r w:rsidR="00497D58">
        <w:rPr>
          <w:rFonts w:ascii="Angsana New" w:hAnsi="Angsana New" w:hint="cs"/>
          <w:b/>
          <w:bCs/>
          <w:szCs w:val="30"/>
          <w:cs/>
        </w:rPr>
        <w:t>เหตุการณ์ภายหลังรอบระยะเวลารายงาน</w:t>
      </w:r>
    </w:p>
    <w:p w:rsidR="00D11233" w:rsidRPr="00503690" w:rsidRDefault="00D11233" w:rsidP="00D11233">
      <w:pPr>
        <w:pStyle w:val="NoSpacing"/>
        <w:jc w:val="thaiDistribute"/>
        <w:rPr>
          <w:rFonts w:ascii="Angsana New" w:hAnsi="Angsana New"/>
          <w:sz w:val="16"/>
          <w:szCs w:val="16"/>
          <w:cs/>
        </w:rPr>
      </w:pPr>
    </w:p>
    <w:p w:rsidR="00675155" w:rsidRDefault="00675155" w:rsidP="00675155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</w:t>
      </w:r>
      <w:r w:rsidRPr="00130E50">
        <w:rPr>
          <w:rFonts w:ascii="Angsana New" w:hAnsi="Angsana New"/>
          <w:szCs w:val="30"/>
          <w:cs/>
        </w:rPr>
        <w:t>สามัญผู้ถือหุ้น</w:t>
      </w:r>
      <w:r>
        <w:rPr>
          <w:rFonts w:ascii="Angsana New" w:hAnsi="Angsana New" w:hint="cs"/>
          <w:szCs w:val="30"/>
          <w:cs/>
        </w:rPr>
        <w:t>ของบริษัทครั้งที่ 1/2562 เมื่อวันที่ 15 มกราคม 2562 ผู้ถือหุ้นมีมติ</w:t>
      </w:r>
      <w:r w:rsidRPr="00130E50">
        <w:rPr>
          <w:rFonts w:ascii="Angsana New" w:hAnsi="Angsana New"/>
          <w:szCs w:val="30"/>
          <w:cs/>
        </w:rPr>
        <w:t>อนุมัติเรื่องดังต่อไปนี้</w:t>
      </w:r>
    </w:p>
    <w:p w:rsidR="00675155" w:rsidRPr="006413B9" w:rsidRDefault="00675155" w:rsidP="0067515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</w:p>
    <w:p w:rsidR="00675155" w:rsidRDefault="00675155" w:rsidP="0067515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</w:t>
      </w:r>
      <w:r w:rsidRPr="00130E50">
        <w:rPr>
          <w:rFonts w:ascii="Angsana New" w:hAnsi="Angsana New" w:hint="cs"/>
          <w:szCs w:val="30"/>
          <w:cs/>
        </w:rPr>
        <w:t>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>เพิ่มทุนจดทะเบียนของบริษัท</w:t>
      </w:r>
      <w:r>
        <w:rPr>
          <w:rFonts w:ascii="Angsana New" w:hAnsi="Angsana New"/>
          <w:szCs w:val="30"/>
          <w:cs/>
        </w:rPr>
        <w:t>จ</w:t>
      </w:r>
      <w:r>
        <w:rPr>
          <w:rFonts w:ascii="Angsana New" w:hAnsi="Angsana New" w:hint="cs"/>
          <w:szCs w:val="30"/>
          <w:cs/>
        </w:rPr>
        <w:t>ำ</w:t>
      </w:r>
      <w:r w:rsidRPr="00A548D5">
        <w:rPr>
          <w:rFonts w:ascii="Angsana New" w:hAnsi="Angsana New"/>
          <w:szCs w:val="30"/>
          <w:cs/>
        </w:rPr>
        <w:t xml:space="preserve">นวน </w:t>
      </w:r>
      <w:r>
        <w:rPr>
          <w:rFonts w:ascii="Angsana New" w:hAnsi="Angsana New"/>
          <w:szCs w:val="30"/>
        </w:rPr>
        <w:t>150,806,129.7</w:t>
      </w:r>
      <w:r w:rsidRPr="008351C9">
        <w:rPr>
          <w:rFonts w:ascii="Angsana New" w:hAnsi="Angsana New"/>
          <w:szCs w:val="30"/>
        </w:rPr>
        <w:t xml:space="preserve">5 </w:t>
      </w:r>
      <w:r w:rsidRPr="008351C9">
        <w:rPr>
          <w:rFonts w:ascii="Angsana New" w:hAnsi="Angsana New"/>
          <w:szCs w:val="30"/>
          <w:cs/>
        </w:rPr>
        <w:t>บาท จากทุนจดทะเบียนเดิม</w:t>
      </w:r>
      <w:r>
        <w:rPr>
          <w:rFonts w:ascii="Angsana New" w:hAnsi="Angsana New"/>
          <w:szCs w:val="30"/>
          <w:cs/>
        </w:rPr>
        <w:t>จ</w:t>
      </w:r>
      <w:r>
        <w:rPr>
          <w:rFonts w:ascii="Angsana New" w:hAnsi="Angsana New" w:hint="cs"/>
          <w:szCs w:val="30"/>
          <w:cs/>
        </w:rPr>
        <w:t>ำ</w:t>
      </w:r>
      <w:r w:rsidRPr="008351C9">
        <w:rPr>
          <w:rFonts w:ascii="Angsana New" w:hAnsi="Angsana New"/>
          <w:szCs w:val="30"/>
          <w:cs/>
        </w:rPr>
        <w:t>นวน</w:t>
      </w:r>
      <w:r w:rsidRPr="004B4B3A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</w:rPr>
        <w:t>301,612,259.75</w:t>
      </w:r>
      <w:r w:rsidRPr="008351C9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>บาท เป็นทุนจดทะเบียนจ</w:t>
      </w:r>
      <w:r>
        <w:rPr>
          <w:rFonts w:ascii="Angsana New" w:hAnsi="Angsana New" w:hint="cs"/>
          <w:szCs w:val="30"/>
          <w:cs/>
        </w:rPr>
        <w:t>ำ</w:t>
      </w:r>
      <w:r w:rsidRPr="008351C9">
        <w:rPr>
          <w:rFonts w:ascii="Angsana New" w:hAnsi="Angsana New"/>
          <w:szCs w:val="30"/>
          <w:cs/>
        </w:rPr>
        <w:t xml:space="preserve">นวน </w:t>
      </w:r>
      <w:r>
        <w:rPr>
          <w:rFonts w:ascii="Angsana New" w:hAnsi="Angsana New"/>
          <w:szCs w:val="30"/>
        </w:rPr>
        <w:t>452,418,389</w:t>
      </w:r>
      <w:r w:rsidRPr="008351C9">
        <w:rPr>
          <w:rFonts w:ascii="Angsana New" w:hAnsi="Angsana New"/>
          <w:szCs w:val="30"/>
        </w:rPr>
        <w:t>.</w:t>
      </w:r>
      <w:r>
        <w:rPr>
          <w:rFonts w:ascii="Angsana New" w:hAnsi="Angsana New"/>
          <w:szCs w:val="30"/>
        </w:rPr>
        <w:t>50</w:t>
      </w:r>
      <w:r w:rsidRPr="008351C9">
        <w:rPr>
          <w:rFonts w:ascii="Angsana New" w:hAnsi="Angsana New"/>
          <w:szCs w:val="30"/>
        </w:rPr>
        <w:t xml:space="preserve"> </w:t>
      </w:r>
      <w:r w:rsidRPr="008351C9">
        <w:rPr>
          <w:rFonts w:ascii="Angsana New" w:hAnsi="Angsana New"/>
          <w:szCs w:val="30"/>
          <w:cs/>
        </w:rPr>
        <w:t>บาท</w:t>
      </w:r>
      <w:r w:rsidRPr="008351C9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>โดยการออกหุ้นสามัญเพิ่มทุนจ</w:t>
      </w:r>
      <w:r>
        <w:rPr>
          <w:rFonts w:ascii="Angsana New" w:hAnsi="Angsana New" w:hint="cs"/>
          <w:szCs w:val="30"/>
          <w:cs/>
        </w:rPr>
        <w:t>ำ</w:t>
      </w:r>
      <w:r w:rsidRPr="008351C9">
        <w:rPr>
          <w:rFonts w:ascii="Angsana New" w:hAnsi="Angsana New"/>
          <w:szCs w:val="30"/>
          <w:cs/>
        </w:rPr>
        <w:t>นวน</w:t>
      </w:r>
      <w:r>
        <w:rPr>
          <w:rFonts w:ascii="Angsana New" w:hAnsi="Angsana New" w:hint="cs"/>
          <w:szCs w:val="30"/>
          <w:cs/>
        </w:rPr>
        <w:t>ไม่เกิน</w:t>
      </w:r>
      <w:r w:rsidRPr="008351C9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</w:rPr>
        <w:t>603,224,519</w:t>
      </w:r>
      <w:r w:rsidRPr="008351C9">
        <w:rPr>
          <w:rFonts w:ascii="Angsana New" w:hAnsi="Angsana New"/>
          <w:szCs w:val="30"/>
        </w:rPr>
        <w:t xml:space="preserve"> </w:t>
      </w:r>
      <w:r w:rsidRPr="008351C9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8351C9">
        <w:rPr>
          <w:rFonts w:ascii="Angsana New" w:hAnsi="Angsana New"/>
          <w:szCs w:val="30"/>
        </w:rPr>
        <w:t xml:space="preserve">0.25 </w:t>
      </w:r>
      <w:r w:rsidRPr="008351C9">
        <w:rPr>
          <w:rFonts w:ascii="Angsana New" w:hAnsi="Angsana New"/>
          <w:szCs w:val="30"/>
          <w:cs/>
        </w:rPr>
        <w:t>บาท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เพื่อรองรับการใช้สิทธิตามใบสำคัญแสดงสิทธิที่จะซื้อหุ้นสามัญเพิ่มทุนของบริษัทซึ่งออกและจัดสรรให้แก่ผู้ถือหุ้นเดิมของบริษัทตามสัดส่วนการถือหุ้น </w:t>
      </w:r>
      <w:r>
        <w:rPr>
          <w:rFonts w:ascii="Angsana New" w:hAnsi="Angsana New"/>
          <w:szCs w:val="30"/>
        </w:rPr>
        <w:t xml:space="preserve">(Right Offering) </w:t>
      </w:r>
      <w:r w:rsidR="003B6B32">
        <w:rPr>
          <w:rFonts w:ascii="Angsana New" w:hAnsi="Angsana New" w:hint="cs"/>
          <w:szCs w:val="30"/>
          <w:cs/>
        </w:rPr>
        <w:t>และ</w:t>
      </w:r>
      <w:r w:rsidRPr="002C1670">
        <w:rPr>
          <w:rFonts w:ascii="Angsana New" w:hAnsi="Angsana New" w:hint="cs"/>
          <w:szCs w:val="30"/>
          <w:cs/>
        </w:rPr>
        <w:t>แก้ไขหนังสือบริคณห์สนธิ</w:t>
      </w:r>
      <w:r>
        <w:rPr>
          <w:rFonts w:ascii="Angsana New" w:hAnsi="Angsana New" w:hint="cs"/>
          <w:szCs w:val="30"/>
          <w:cs/>
        </w:rPr>
        <w:t>ของบริษัท</w:t>
      </w:r>
      <w:r w:rsidRPr="002C1670">
        <w:rPr>
          <w:rFonts w:ascii="Angsana New" w:hAnsi="Angsana New" w:hint="cs"/>
          <w:szCs w:val="30"/>
          <w:cs/>
        </w:rPr>
        <w:t>เพื่อให้สอดคล้องกับการเพิ่มทุนจดทะเบียน</w:t>
      </w:r>
      <w:r>
        <w:rPr>
          <w:rFonts w:ascii="Angsana New" w:hAnsi="Angsana New" w:hint="cs"/>
          <w:szCs w:val="30"/>
          <w:cs/>
        </w:rPr>
        <w:t>ของบริษัท</w:t>
      </w:r>
    </w:p>
    <w:p w:rsidR="00F526FD" w:rsidRPr="007364F1" w:rsidRDefault="00675155" w:rsidP="007364F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szCs w:val="30"/>
          <w:cs/>
        </w:rPr>
        <w:tab/>
      </w:r>
    </w:p>
    <w:p w:rsidR="00723286" w:rsidRDefault="00F526FD" w:rsidP="006857A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ab/>
      </w:r>
      <w:r w:rsidR="00675155">
        <w:rPr>
          <w:rFonts w:ascii="Angsana New" w:hAnsi="Angsana New" w:hint="cs"/>
          <w:szCs w:val="30"/>
          <w:cs/>
        </w:rPr>
        <w:t xml:space="preserve">บริษัทได้ดำเนินการจดทะเบียนเพิ่มทุนจดทะเบียนของบริษัทและแก้ไขหนังสือบริคณห์สนธิกับกระทรวงพาณิชย์เมื่อวันที่ </w:t>
      </w:r>
      <w:r w:rsidR="001564B7" w:rsidRPr="001564B7">
        <w:rPr>
          <w:rFonts w:ascii="Angsana New" w:hAnsi="Angsana New"/>
          <w:szCs w:val="30"/>
        </w:rPr>
        <w:t>23</w:t>
      </w:r>
      <w:r w:rsidR="00675155" w:rsidRPr="001564B7">
        <w:rPr>
          <w:rFonts w:ascii="Angsana New" w:hAnsi="Angsana New" w:hint="cs"/>
          <w:szCs w:val="30"/>
          <w:cs/>
        </w:rPr>
        <w:t xml:space="preserve"> มกราคม</w:t>
      </w:r>
      <w:r w:rsidR="00675155">
        <w:rPr>
          <w:rFonts w:ascii="Angsana New" w:hAnsi="Angsana New" w:hint="cs"/>
          <w:szCs w:val="30"/>
          <w:cs/>
        </w:rPr>
        <w:t xml:space="preserve"> 2562</w:t>
      </w:r>
    </w:p>
    <w:p w:rsidR="00723286" w:rsidRDefault="0072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857A7" w:rsidRDefault="0068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857A7" w:rsidRDefault="0068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857A7" w:rsidRDefault="0068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857A7" w:rsidRDefault="0068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857A7" w:rsidRDefault="0068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857A7" w:rsidRDefault="0068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857A7" w:rsidRDefault="0068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75155" w:rsidRDefault="003B6B32" w:rsidP="0067515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lastRenderedPageBreak/>
        <w:t>ข</w:t>
      </w:r>
      <w:r w:rsidR="00675155" w:rsidRPr="007A2BBF">
        <w:rPr>
          <w:rFonts w:ascii="Angsana New" w:hAnsi="Angsana New" w:hint="cs"/>
          <w:szCs w:val="30"/>
          <w:cs/>
        </w:rPr>
        <w:t>)</w:t>
      </w:r>
      <w:r w:rsidR="00675155">
        <w:rPr>
          <w:rFonts w:ascii="Angsana New" w:hAnsi="Angsana New" w:hint="cs"/>
          <w:szCs w:val="30"/>
          <w:cs/>
        </w:rPr>
        <w:tab/>
        <w:t>ออกและจัดสรร</w:t>
      </w:r>
      <w:r w:rsidR="00675155" w:rsidRPr="00806133">
        <w:rPr>
          <w:rFonts w:ascii="Angsana New" w:hAnsi="Angsana New"/>
          <w:szCs w:val="30"/>
          <w:cs/>
        </w:rPr>
        <w:t>ใบสำคัญแสด</w:t>
      </w:r>
      <w:r w:rsidR="00675155">
        <w:rPr>
          <w:rFonts w:ascii="Angsana New" w:hAnsi="Angsana New"/>
          <w:szCs w:val="30"/>
          <w:cs/>
        </w:rPr>
        <w:t>งสิทธิที่จะซื้อหุ้นสามัญ</w:t>
      </w:r>
      <w:r w:rsidR="00675155" w:rsidRPr="00806133">
        <w:rPr>
          <w:rFonts w:ascii="Angsana New" w:hAnsi="Angsana New"/>
          <w:szCs w:val="30"/>
          <w:cs/>
        </w:rPr>
        <w:t>ของบริษัท</w:t>
      </w:r>
      <w:r w:rsidR="00675155">
        <w:rPr>
          <w:rFonts w:ascii="Angsana New" w:hAnsi="Angsana New" w:hint="cs"/>
          <w:szCs w:val="30"/>
          <w:cs/>
        </w:rPr>
        <w:t xml:space="preserve">ครั้งที่ </w:t>
      </w:r>
      <w:r w:rsidR="00675155">
        <w:rPr>
          <w:rFonts w:ascii="Angsana New" w:hAnsi="Angsana New"/>
          <w:szCs w:val="30"/>
        </w:rPr>
        <w:t xml:space="preserve">3 </w:t>
      </w:r>
      <w:r w:rsidR="00675155">
        <w:rPr>
          <w:rFonts w:ascii="Angsana New" w:hAnsi="Angsana New" w:hint="cs"/>
          <w:szCs w:val="30"/>
          <w:cs/>
        </w:rPr>
        <w:t>(</w:t>
      </w:r>
      <w:r w:rsidR="00675155">
        <w:rPr>
          <w:rFonts w:ascii="Angsana New" w:hAnsi="Angsana New"/>
          <w:szCs w:val="30"/>
        </w:rPr>
        <w:t>“OCEAN-W3”</w:t>
      </w:r>
      <w:r w:rsidR="00675155">
        <w:rPr>
          <w:rFonts w:ascii="Angsana New" w:hAnsi="Angsana New" w:hint="cs"/>
          <w:szCs w:val="30"/>
          <w:cs/>
        </w:rPr>
        <w:t xml:space="preserve">) </w:t>
      </w:r>
      <w:r w:rsidR="00675155" w:rsidRPr="00FA74F1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 w:rsidR="00675155">
        <w:rPr>
          <w:rFonts w:ascii="Angsana New" w:hAnsi="Angsana New" w:hint="cs"/>
          <w:szCs w:val="30"/>
          <w:cs/>
        </w:rPr>
        <w:t>ให้แก่ผู้ถือหุ้นเดิมของบริษัทตามสัดส่วนการถือหุ้น (</w:t>
      </w:r>
      <w:r w:rsidR="00675155">
        <w:rPr>
          <w:rFonts w:ascii="Angsana New" w:hAnsi="Angsana New"/>
          <w:szCs w:val="30"/>
        </w:rPr>
        <w:t xml:space="preserve">Right Offering) </w:t>
      </w:r>
      <w:r w:rsidR="00675155">
        <w:rPr>
          <w:rFonts w:ascii="Angsana New" w:hAnsi="Angsana New" w:hint="cs"/>
          <w:szCs w:val="30"/>
          <w:cs/>
        </w:rPr>
        <w:t xml:space="preserve">ในจำนวนไม่เกิน </w:t>
      </w:r>
      <w:r w:rsidR="00675155">
        <w:rPr>
          <w:rFonts w:ascii="Angsana New" w:hAnsi="Angsana New"/>
          <w:szCs w:val="30"/>
        </w:rPr>
        <w:t xml:space="preserve">603,224,519 </w:t>
      </w:r>
      <w:r w:rsidR="00675155">
        <w:rPr>
          <w:rFonts w:ascii="Angsana New" w:hAnsi="Angsana New" w:hint="cs"/>
          <w:szCs w:val="30"/>
          <w:cs/>
        </w:rPr>
        <w:t xml:space="preserve">หน่วย โดยไม่คิดมูลค่า ในอัตราส่วน 2 หุ้นสามัญเดิมต่อ 1 </w:t>
      </w:r>
      <w:r w:rsidR="00675155">
        <w:rPr>
          <w:rFonts w:ascii="Angsana New" w:hAnsi="Angsana New"/>
          <w:szCs w:val="30"/>
        </w:rPr>
        <w:t xml:space="preserve"> </w:t>
      </w:r>
      <w:r w:rsidR="00675155">
        <w:rPr>
          <w:rFonts w:ascii="Angsana New" w:hAnsi="Angsana New" w:hint="cs"/>
          <w:szCs w:val="30"/>
          <w:cs/>
        </w:rPr>
        <w:t>หน่วยใบสำคัญแสดงสิทธิ (กรณีมีเศษให้ปัดทิ้ง) โดยมีกำหนดอายุไม่เกิน 3 ปี นับจากวันที่ออกใบสำคัญแสดงสิทธิ มีอัตราการใช้สิทธิ 1 หน่วยต่อหุ้นสามัญ 1 หุ้น และมีราคาใช้สิทธิ 1 บาทต่อหุ้น โดยผู้ถือใบสำคัญแสดงสิทธิสามารถใช้สิทธิตามใบสำคัญแสดงสิทธิได้ครั้งเดียวในวันที่ใบสำคัญแสดงสิทธิมีอายุครบ 3 ปี น</w:t>
      </w:r>
      <w:r w:rsidR="000E0AB6">
        <w:rPr>
          <w:rFonts w:ascii="Angsana New" w:hAnsi="Angsana New" w:hint="cs"/>
          <w:szCs w:val="30"/>
          <w:cs/>
        </w:rPr>
        <w:t>ับจากวันที่ออกใบสำคัญแสดงสิทธิ ได้แก่</w:t>
      </w:r>
      <w:r w:rsidR="00675155">
        <w:rPr>
          <w:rFonts w:ascii="Angsana New" w:hAnsi="Angsana New" w:hint="cs"/>
          <w:szCs w:val="30"/>
          <w:cs/>
        </w:rPr>
        <w:t xml:space="preserve">วันที่ </w:t>
      </w:r>
      <w:r w:rsidR="00600122">
        <w:rPr>
          <w:rFonts w:ascii="Angsana New" w:hAnsi="Angsana New" w:hint="cs"/>
          <w:szCs w:val="30"/>
          <w:cs/>
        </w:rPr>
        <w:t>1</w:t>
      </w:r>
      <w:r w:rsidR="00EA7156">
        <w:rPr>
          <w:rFonts w:ascii="Angsana New" w:hAnsi="Angsana New" w:hint="cs"/>
          <w:szCs w:val="30"/>
          <w:cs/>
        </w:rPr>
        <w:t>3 กุมภาพันธ์ 2565</w:t>
      </w:r>
    </w:p>
    <w:p w:rsidR="00675155" w:rsidRPr="007364F1" w:rsidRDefault="00675155" w:rsidP="0067515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675155" w:rsidRDefault="00675155" w:rsidP="0067515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  <w:t>เมื่อ</w:t>
      </w:r>
      <w:r w:rsidRPr="000E0AB6">
        <w:rPr>
          <w:rFonts w:ascii="Angsana New" w:hAnsi="Angsana New" w:hint="cs"/>
          <w:szCs w:val="30"/>
          <w:cs/>
        </w:rPr>
        <w:t xml:space="preserve">วันที่ </w:t>
      </w:r>
      <w:r w:rsidR="00EA7156" w:rsidRPr="000E0AB6">
        <w:rPr>
          <w:rFonts w:ascii="Angsana New" w:hAnsi="Angsana New" w:hint="cs"/>
          <w:szCs w:val="30"/>
          <w:cs/>
        </w:rPr>
        <w:t xml:space="preserve">14 กุมภาพันธ์ </w:t>
      </w:r>
      <w:r w:rsidRPr="000E0AB6">
        <w:rPr>
          <w:rFonts w:ascii="Angsana New" w:hAnsi="Angsana New" w:hint="cs"/>
          <w:szCs w:val="30"/>
          <w:cs/>
        </w:rPr>
        <w:t>2562 บริษัท</w:t>
      </w:r>
      <w:r>
        <w:rPr>
          <w:rFonts w:ascii="Angsana New" w:hAnsi="Angsana New" w:hint="cs"/>
          <w:szCs w:val="30"/>
          <w:cs/>
        </w:rPr>
        <w:t>จัดสรร</w:t>
      </w:r>
      <w:r w:rsidRPr="00806133">
        <w:rPr>
          <w:rFonts w:ascii="Angsana New" w:hAnsi="Angsana New"/>
          <w:szCs w:val="30"/>
          <w:cs/>
        </w:rPr>
        <w:t>ใบสำคัญแสด</w:t>
      </w:r>
      <w:r>
        <w:rPr>
          <w:rFonts w:ascii="Angsana New" w:hAnsi="Angsana New"/>
          <w:szCs w:val="30"/>
          <w:cs/>
        </w:rPr>
        <w:t>งสิทธิที่จะซื้อหุ้นสามัญ</w:t>
      </w:r>
      <w:r w:rsidRPr="00806133">
        <w:rPr>
          <w:rFonts w:ascii="Angsana New" w:hAnsi="Angsana New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 xml:space="preserve">ครั้งที่ </w:t>
      </w:r>
      <w:r>
        <w:rPr>
          <w:rFonts w:ascii="Angsana New" w:hAnsi="Angsana New"/>
          <w:szCs w:val="30"/>
        </w:rPr>
        <w:t xml:space="preserve">3 </w:t>
      </w:r>
      <w:r>
        <w:rPr>
          <w:rFonts w:ascii="Angsana New" w:hAnsi="Angsana New" w:hint="cs"/>
          <w:szCs w:val="30"/>
          <w:cs/>
        </w:rPr>
        <w:t>(</w:t>
      </w:r>
      <w:r>
        <w:rPr>
          <w:rFonts w:ascii="Angsana New" w:hAnsi="Angsana New"/>
          <w:szCs w:val="30"/>
        </w:rPr>
        <w:t>“OCEAN-W3”</w:t>
      </w:r>
      <w:r>
        <w:rPr>
          <w:rFonts w:ascii="Angsana New" w:hAnsi="Angsana New" w:hint="cs"/>
          <w:szCs w:val="30"/>
          <w:cs/>
        </w:rPr>
        <w:t xml:space="preserve">) ให้แก่ผู้ถือหุ้นเดิมจำนวน </w:t>
      </w:r>
      <w:r w:rsidR="00EA7156">
        <w:rPr>
          <w:rFonts w:ascii="Angsana New" w:hAnsi="Angsana New"/>
          <w:szCs w:val="30"/>
        </w:rPr>
        <w:t xml:space="preserve">603,224,281 </w:t>
      </w:r>
      <w:r>
        <w:rPr>
          <w:rFonts w:ascii="Angsana New" w:hAnsi="Angsana New" w:hint="cs"/>
          <w:szCs w:val="30"/>
          <w:cs/>
        </w:rPr>
        <w:t xml:space="preserve">หน่วย </w:t>
      </w:r>
    </w:p>
    <w:p w:rsidR="00675155" w:rsidRPr="00D65486" w:rsidRDefault="00675155" w:rsidP="0067515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675155" w:rsidRDefault="003B6B32" w:rsidP="0067515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ค</w:t>
      </w:r>
      <w:r w:rsidR="00675155" w:rsidRPr="00130E50">
        <w:rPr>
          <w:rFonts w:ascii="Angsana New" w:hAnsi="Angsana New" w:hint="cs"/>
          <w:szCs w:val="30"/>
          <w:cs/>
        </w:rPr>
        <w:t>)</w:t>
      </w:r>
      <w:r w:rsidR="00675155" w:rsidRPr="00130E50">
        <w:rPr>
          <w:rFonts w:ascii="Angsana New" w:hAnsi="Angsana New" w:hint="cs"/>
          <w:szCs w:val="30"/>
          <w:cs/>
        </w:rPr>
        <w:tab/>
      </w:r>
      <w:r w:rsidR="00675155" w:rsidRPr="00E90A76">
        <w:rPr>
          <w:rFonts w:ascii="Angsana New" w:hAnsi="Angsana New"/>
          <w:szCs w:val="30"/>
          <w:cs/>
        </w:rPr>
        <w:t>แก้ไขเพิ่มเติมวัตถุประสงค์ของ</w:t>
      </w:r>
      <w:r w:rsidR="00675155">
        <w:rPr>
          <w:rFonts w:ascii="Angsana New" w:hAnsi="Angsana New"/>
          <w:szCs w:val="30"/>
          <w:cs/>
        </w:rPr>
        <w:t>บริษัท</w:t>
      </w:r>
      <w:r w:rsidR="00675155">
        <w:rPr>
          <w:rFonts w:ascii="Angsana New" w:hAnsi="Angsana New" w:hint="cs"/>
          <w:szCs w:val="30"/>
          <w:cs/>
        </w:rPr>
        <w:t xml:space="preserve"> โดยเพิ่มเติมวัตถุประสงค์จากเดิมจำนวน 29 ข้อ เป็น 30 ข้อ </w:t>
      </w:r>
      <w:r w:rsidR="00675155" w:rsidRPr="00E90A76">
        <w:rPr>
          <w:rFonts w:ascii="Angsana New" w:hAnsi="Angsana New"/>
          <w:szCs w:val="30"/>
          <w:cs/>
        </w:rPr>
        <w:t>ดังนี้</w:t>
      </w:r>
    </w:p>
    <w:p w:rsidR="00675155" w:rsidRPr="00202C2C" w:rsidRDefault="00675155" w:rsidP="00BA4D47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3467"/>
        </w:tabs>
        <w:ind w:left="851" w:hanging="284"/>
        <w:jc w:val="thaiDistribute"/>
        <w:rPr>
          <w:rFonts w:ascii="Angsana New" w:hAnsi="Angsana New"/>
          <w:szCs w:val="30"/>
          <w:cs/>
        </w:rPr>
      </w:pPr>
      <w:r w:rsidRPr="00E90A76">
        <w:rPr>
          <w:rFonts w:ascii="Angsana New" w:hAnsi="Angsana New"/>
          <w:szCs w:val="30"/>
          <w:cs/>
        </w:rPr>
        <w:t xml:space="preserve">ข้อ </w:t>
      </w:r>
      <w:r>
        <w:rPr>
          <w:rFonts w:ascii="Angsana New" w:hAnsi="Angsana New" w:hint="cs"/>
          <w:szCs w:val="30"/>
          <w:cs/>
        </w:rPr>
        <w:t>30 ประกอบกิจการซื้อ จัดหา ผลิต เก็บรักษา ขนส่ง ขนถ่าย ค้า และจำหน่ายปิโตรเลียม ก๊าซธรรมชาติ ก๊าซธรรมชาติเหลว ผลิตภัณฑ์ที่ได้จากปิโตรเลียมทุกชนิด ผลิตภัณฑ์ที่ได้จากปิโตรเคมีทุกชนิด พลังงานทุกประเภท ทุกรูปแบบ และน้ำมันเชื้อเพลิงทุกประเภท</w:t>
      </w:r>
    </w:p>
    <w:p w:rsidR="00675155" w:rsidRPr="008242F6" w:rsidRDefault="00675155" w:rsidP="0067515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ab/>
        <w:t xml:space="preserve"> </w:t>
      </w:r>
    </w:p>
    <w:p w:rsidR="00675155" w:rsidRDefault="00675155" w:rsidP="0067515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</w:r>
      <w:r w:rsidR="003B6B32">
        <w:rPr>
          <w:rFonts w:ascii="Angsana New" w:hAnsi="Angsana New" w:hint="cs"/>
          <w:szCs w:val="30"/>
          <w:cs/>
        </w:rPr>
        <w:t>และ</w:t>
      </w:r>
      <w:r w:rsidRPr="002C1670">
        <w:rPr>
          <w:rFonts w:ascii="Angsana New" w:hAnsi="Angsana New" w:hint="cs"/>
          <w:szCs w:val="30"/>
          <w:cs/>
        </w:rPr>
        <w:t>แก้ไข</w:t>
      </w:r>
      <w:r>
        <w:rPr>
          <w:rFonts w:ascii="Angsana New" w:hAnsi="Angsana New" w:hint="cs"/>
          <w:szCs w:val="30"/>
          <w:cs/>
        </w:rPr>
        <w:t>เพิ่มเติม</w:t>
      </w:r>
      <w:r w:rsidRPr="002C1670">
        <w:rPr>
          <w:rFonts w:ascii="Angsana New" w:hAnsi="Angsana New" w:hint="cs"/>
          <w:szCs w:val="30"/>
          <w:cs/>
        </w:rPr>
        <w:t>หนังสือบริคณห</w:t>
      </w:r>
      <w:r>
        <w:rPr>
          <w:rFonts w:ascii="Angsana New" w:hAnsi="Angsana New" w:hint="cs"/>
          <w:szCs w:val="30"/>
          <w:cs/>
        </w:rPr>
        <w:t>์สนธิของบริษัทเพื่อให้สอดคล้องกับการแก้ไขเพิ่มเติมวัตถุประสงค์ของบริษัท</w:t>
      </w:r>
    </w:p>
    <w:p w:rsidR="00675155" w:rsidRPr="000E0AB6" w:rsidRDefault="00675155" w:rsidP="00675155">
      <w:pPr>
        <w:pStyle w:val="NoSpacing"/>
        <w:tabs>
          <w:tab w:val="clear" w:pos="454"/>
          <w:tab w:val="left" w:pos="709"/>
        </w:tabs>
        <w:jc w:val="thaiDistribute"/>
        <w:rPr>
          <w:rFonts w:ascii="Angsana New" w:hAnsi="Angsana New"/>
          <w:b/>
          <w:bCs/>
          <w:szCs w:val="30"/>
        </w:rPr>
      </w:pPr>
    </w:p>
    <w:p w:rsidR="0008683E" w:rsidRDefault="000E0AB6" w:rsidP="008C47C1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คณะกรรมการบริษัทครั้งที่ 1/2562 เมื่อวันที่ 30 มกราคม 2562 คณะกรรมการ</w:t>
      </w:r>
      <w:r w:rsidR="008C47C1">
        <w:rPr>
          <w:rFonts w:ascii="Angsana New" w:hAnsi="Angsana New" w:hint="cs"/>
          <w:szCs w:val="30"/>
          <w:cs/>
        </w:rPr>
        <w:t>บริษัท</w:t>
      </w:r>
      <w:r w:rsidR="008C47C1" w:rsidRPr="00130E50">
        <w:rPr>
          <w:rFonts w:ascii="Angsana New" w:hAnsi="Angsana New"/>
          <w:szCs w:val="30"/>
          <w:cs/>
        </w:rPr>
        <w:t>ได้มีมติให้เสนอที่ประชุมสามัญผู้ถือหุ้น</w:t>
      </w:r>
      <w:r w:rsidR="0008683E">
        <w:rPr>
          <w:rFonts w:ascii="Angsana New" w:hAnsi="Angsana New" w:hint="cs"/>
          <w:szCs w:val="30"/>
          <w:cs/>
        </w:rPr>
        <w:t>เรื่องดังต่อไปนี้</w:t>
      </w:r>
    </w:p>
    <w:p w:rsidR="0008683E" w:rsidRPr="0008683E" w:rsidRDefault="0008683E" w:rsidP="008C47C1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927218" w:rsidRPr="0008683E" w:rsidRDefault="00927218" w:rsidP="0008683E">
      <w:pPr>
        <w:pStyle w:val="NoSpacing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08683E">
        <w:rPr>
          <w:rFonts w:ascii="Angsana New" w:hAnsi="Angsana New" w:hint="cs"/>
          <w:szCs w:val="30"/>
          <w:cs/>
        </w:rPr>
        <w:t>เพื่อรับทราบ</w:t>
      </w:r>
      <w:r w:rsidR="003F39DC" w:rsidRPr="0008683E">
        <w:rPr>
          <w:rFonts w:ascii="Angsana New" w:hAnsi="Angsana New" w:hint="cs"/>
          <w:szCs w:val="30"/>
          <w:cs/>
        </w:rPr>
        <w:t xml:space="preserve">มติที่ประชุมคณะกรรมการบริษัทครั้งที่ 9/2561 เมื่อวันที่ 27 พฤศจิกายน 2561 </w:t>
      </w:r>
      <w:r w:rsidR="0008683E" w:rsidRPr="0008683E">
        <w:rPr>
          <w:rFonts w:ascii="Angsana New" w:hAnsi="Angsana New" w:hint="cs"/>
          <w:szCs w:val="30"/>
          <w:cs/>
        </w:rPr>
        <w:t>ในเรื่อง</w:t>
      </w:r>
      <w:r w:rsidRPr="0008683E">
        <w:rPr>
          <w:rFonts w:ascii="Angsana New" w:hAnsi="Angsana New" w:hint="cs"/>
          <w:szCs w:val="30"/>
          <w:cs/>
        </w:rPr>
        <w:t xml:space="preserve">การหยุดประกอบธุรกิจผลิตในส่วนของผลิตภัณฑ์กลุ่มชิ้นส่วนและผลิตภัณฑ์ก๊อกน้ำ </w:t>
      </w:r>
      <w:r w:rsidR="0008683E" w:rsidRPr="0008683E">
        <w:rPr>
          <w:rFonts w:ascii="Angsana New" w:hAnsi="Angsana New" w:hint="cs"/>
          <w:szCs w:val="30"/>
          <w:cs/>
        </w:rPr>
        <w:t>และ</w:t>
      </w:r>
      <w:r w:rsidR="003F39DC" w:rsidRPr="0008683E">
        <w:rPr>
          <w:rFonts w:ascii="Angsana New" w:hAnsi="Angsana New" w:hint="cs"/>
          <w:szCs w:val="30"/>
          <w:cs/>
        </w:rPr>
        <w:t>การจำหน่ายสินทรัพย์ที่ไม่ได้ใช้ในการดำเนินงาน และ</w:t>
      </w:r>
      <w:r w:rsidR="003F39DC" w:rsidRPr="0008683E">
        <w:rPr>
          <w:rFonts w:ascii="Angsana New" w:hAnsi="Angsana New"/>
          <w:szCs w:val="30"/>
        </w:rPr>
        <w:t>/</w:t>
      </w:r>
      <w:r w:rsidR="003F39DC" w:rsidRPr="0008683E">
        <w:rPr>
          <w:rFonts w:ascii="Angsana New" w:hAnsi="Angsana New" w:hint="cs"/>
          <w:szCs w:val="30"/>
          <w:cs/>
        </w:rPr>
        <w:t>หรือ สินทรัพย์ที่เกี่ยวข้องกับธุรกิจผลิต</w:t>
      </w:r>
      <w:r w:rsidR="0008683E">
        <w:rPr>
          <w:rFonts w:ascii="Angsana New" w:hAnsi="Angsana New" w:hint="cs"/>
          <w:szCs w:val="30"/>
          <w:cs/>
        </w:rPr>
        <w:t>ดังกล่าวเพื่อ</w:t>
      </w:r>
      <w:r w:rsidR="003F39DC" w:rsidRPr="0008683E">
        <w:rPr>
          <w:rFonts w:ascii="Angsana New" w:hAnsi="Angsana New" w:hint="cs"/>
          <w:szCs w:val="30"/>
          <w:cs/>
        </w:rPr>
        <w:t>เพิ่มสภาพคล่องของบริษัท</w:t>
      </w:r>
      <w:r w:rsidR="006314E6">
        <w:rPr>
          <w:rFonts w:ascii="Angsana New" w:hAnsi="Angsana New" w:hint="cs"/>
          <w:szCs w:val="30"/>
          <w:cs/>
        </w:rPr>
        <w:t xml:space="preserve"> และ</w:t>
      </w:r>
    </w:p>
    <w:p w:rsidR="0008683E" w:rsidRDefault="0008683E" w:rsidP="0008683E">
      <w:pPr>
        <w:pStyle w:val="ListParagraph"/>
        <w:rPr>
          <w:rFonts w:ascii="Angsana New" w:hAnsi="Angsana New"/>
          <w:szCs w:val="30"/>
        </w:rPr>
      </w:pPr>
    </w:p>
    <w:p w:rsidR="0008683E" w:rsidRPr="008C47C1" w:rsidRDefault="0008683E" w:rsidP="0008683E">
      <w:pPr>
        <w:pStyle w:val="NoSpacing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เพื่ออนุมัติการจำหน่ายสินทรัพย์</w:t>
      </w:r>
      <w:r w:rsidR="00687BFD">
        <w:rPr>
          <w:rFonts w:ascii="Angsana New" w:hAnsi="Angsana New" w:hint="cs"/>
          <w:szCs w:val="30"/>
          <w:cs/>
        </w:rPr>
        <w:t>ตา</w:t>
      </w:r>
      <w:r w:rsidR="00EA31C0">
        <w:rPr>
          <w:rFonts w:ascii="Angsana New" w:hAnsi="Angsana New" w:hint="cs"/>
          <w:szCs w:val="30"/>
          <w:cs/>
        </w:rPr>
        <w:t>ม</w:t>
      </w:r>
      <w:r w:rsidR="00687BFD">
        <w:rPr>
          <w:rFonts w:ascii="Angsana New" w:hAnsi="Angsana New" w:hint="cs"/>
          <w:szCs w:val="30"/>
          <w:cs/>
        </w:rPr>
        <w:t xml:space="preserve">ที่กล่าวในข้อ ก) </w:t>
      </w:r>
      <w:r>
        <w:rPr>
          <w:rFonts w:ascii="Angsana New" w:hAnsi="Angsana New" w:hint="cs"/>
          <w:szCs w:val="30"/>
          <w:cs/>
        </w:rPr>
        <w:t xml:space="preserve">ให้กับบริษัท โอเชี่ยน ฟิตติ้ง จำกัด </w:t>
      </w:r>
      <w:r>
        <w:rPr>
          <w:rFonts w:ascii="Angsana New" w:hAnsi="Angsana New"/>
          <w:szCs w:val="30"/>
        </w:rPr>
        <w:t>(</w:t>
      </w:r>
      <w:r>
        <w:rPr>
          <w:rFonts w:ascii="Angsana New" w:hAnsi="Angsana New" w:hint="cs"/>
          <w:szCs w:val="30"/>
          <w:cs/>
        </w:rPr>
        <w:t>ผู้ชนะการประกวดราคาเมื่อวันที่ 30 มกราคม 2562</w:t>
      </w:r>
      <w:r w:rsidR="007975B4">
        <w:rPr>
          <w:rFonts w:ascii="Angsana New" w:hAnsi="Angsana New" w:hint="cs"/>
          <w:szCs w:val="30"/>
          <w:cs/>
        </w:rPr>
        <w:t xml:space="preserve"> และเป็นบุคคลที่เกี่ยวโยงกันของบริษัท</w:t>
      </w:r>
      <w:r>
        <w:rPr>
          <w:rFonts w:ascii="Angsana New" w:hAnsi="Angsana New" w:hint="cs"/>
          <w:szCs w:val="30"/>
          <w:cs/>
        </w:rPr>
        <w:t xml:space="preserve">) </w:t>
      </w:r>
      <w:r w:rsidR="008C1B87">
        <w:rPr>
          <w:rFonts w:ascii="Angsana New" w:hAnsi="Angsana New" w:hint="cs"/>
          <w:szCs w:val="30"/>
          <w:cs/>
        </w:rPr>
        <w:t>ที่ยื่นประมูล</w:t>
      </w:r>
      <w:r>
        <w:rPr>
          <w:rFonts w:ascii="Angsana New" w:hAnsi="Angsana New" w:hint="cs"/>
          <w:szCs w:val="30"/>
          <w:cs/>
        </w:rPr>
        <w:t>ในราคา 78 ล้านบาท ซึ่งมีมูลค่าต</w:t>
      </w:r>
      <w:r w:rsidR="00937F97">
        <w:rPr>
          <w:rFonts w:ascii="Angsana New" w:hAnsi="Angsana New" w:hint="cs"/>
          <w:szCs w:val="30"/>
          <w:cs/>
        </w:rPr>
        <w:t>่ำกว่ามูลค่าสุทธิทาง</w:t>
      </w:r>
      <w:r>
        <w:rPr>
          <w:rFonts w:ascii="Angsana New" w:hAnsi="Angsana New" w:hint="cs"/>
          <w:szCs w:val="30"/>
          <w:cs/>
        </w:rPr>
        <w:t xml:space="preserve">บัญชีแต่สูงกว่ามูลค่าที่ประเมินโดยผู้ประเมินราคาทรัพย์สิน </w:t>
      </w:r>
    </w:p>
    <w:p w:rsidR="00687BFD" w:rsidRDefault="00687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723286" w:rsidRDefault="0072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687BFD" w:rsidRDefault="00687BFD" w:rsidP="00687BFD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/>
          <w:szCs w:val="30"/>
          <w:cs/>
        </w:rPr>
        <w:lastRenderedPageBreak/>
        <w:t>ในที่ประชุม</w:t>
      </w:r>
      <w:r>
        <w:rPr>
          <w:rFonts w:ascii="Angsana New" w:hAnsi="Angsana New" w:hint="cs"/>
          <w:szCs w:val="30"/>
          <w:cs/>
        </w:rPr>
        <w:t>คณะกรรมการบริษัทครั้งที่ 2/2562 เมื่อวันที่ 12 กุมภาพันธ์ 2562 คณะกรรมการบริษัท</w:t>
      </w:r>
      <w:r w:rsidRPr="00130E50">
        <w:rPr>
          <w:rFonts w:ascii="Angsana New" w:hAnsi="Angsana New"/>
          <w:szCs w:val="30"/>
          <w:cs/>
        </w:rPr>
        <w:t>ได้มีมติ</w:t>
      </w:r>
      <w:r>
        <w:rPr>
          <w:rFonts w:ascii="Angsana New" w:hAnsi="Angsana New" w:hint="cs"/>
          <w:szCs w:val="30"/>
          <w:cs/>
        </w:rPr>
        <w:t>อนุมัติ</w:t>
      </w:r>
      <w:r w:rsidR="00790BF3">
        <w:rPr>
          <w:rFonts w:ascii="Angsana New" w:hAnsi="Angsana New" w:hint="cs"/>
          <w:szCs w:val="30"/>
          <w:cs/>
        </w:rPr>
        <w:t>ให้</w:t>
      </w:r>
      <w:r>
        <w:rPr>
          <w:rFonts w:ascii="Angsana New" w:hAnsi="Angsana New" w:hint="cs"/>
          <w:szCs w:val="30"/>
          <w:cs/>
        </w:rPr>
        <w:t xml:space="preserve">จัดตั้งบริษัทย่อยจำนวน 2 บริษัท </w:t>
      </w:r>
      <w:r w:rsidR="00FB748A">
        <w:rPr>
          <w:rFonts w:ascii="Angsana New" w:hAnsi="Angsana New" w:hint="cs"/>
          <w:szCs w:val="30"/>
          <w:cs/>
        </w:rPr>
        <w:t>(</w:t>
      </w:r>
      <w:r w:rsidR="00790BF3">
        <w:rPr>
          <w:rFonts w:ascii="Angsana New" w:hAnsi="Angsana New" w:hint="cs"/>
          <w:szCs w:val="30"/>
          <w:cs/>
        </w:rPr>
        <w:t xml:space="preserve">บริษัทถือหุ้นในอัตราส่วนร้อยละ </w:t>
      </w:r>
      <w:r w:rsidR="00790BF3">
        <w:rPr>
          <w:rFonts w:ascii="Angsana New" w:hAnsi="Angsana New"/>
          <w:szCs w:val="30"/>
        </w:rPr>
        <w:t xml:space="preserve">100 </w:t>
      </w:r>
      <w:r w:rsidR="00FB748A">
        <w:rPr>
          <w:rFonts w:ascii="Angsana New" w:hAnsi="Angsana New" w:hint="cs"/>
          <w:szCs w:val="30"/>
          <w:cs/>
        </w:rPr>
        <w:t>และ</w:t>
      </w:r>
      <w:r w:rsidR="00790BF3">
        <w:rPr>
          <w:rFonts w:ascii="Angsana New" w:hAnsi="Angsana New" w:hint="cs"/>
          <w:szCs w:val="30"/>
          <w:cs/>
        </w:rPr>
        <w:t>จัดตั้ง</w:t>
      </w:r>
      <w:r>
        <w:rPr>
          <w:rFonts w:ascii="Angsana New" w:hAnsi="Angsana New" w:hint="cs"/>
          <w:szCs w:val="30"/>
          <w:cs/>
        </w:rPr>
        <w:t>ภายในเดือนมีนาคม 2562</w:t>
      </w:r>
      <w:r w:rsidR="00FB748A">
        <w:rPr>
          <w:rFonts w:ascii="Angsana New" w:hAnsi="Angsana New" w:hint="cs"/>
          <w:szCs w:val="30"/>
          <w:cs/>
        </w:rPr>
        <w:t>)</w:t>
      </w:r>
      <w:r>
        <w:rPr>
          <w:rFonts w:ascii="Angsana New" w:hAnsi="Angsana New" w:hint="cs"/>
          <w:szCs w:val="30"/>
          <w:cs/>
        </w:rPr>
        <w:t xml:space="preserve"> ดังต่อไปนี้</w:t>
      </w:r>
    </w:p>
    <w:p w:rsidR="00687BFD" w:rsidRPr="00687BFD" w:rsidRDefault="00687BFD" w:rsidP="00687BFD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687BFD" w:rsidRDefault="00687BFD" w:rsidP="00687BFD">
      <w:pPr>
        <w:pStyle w:val="NoSpacing"/>
        <w:numPr>
          <w:ilvl w:val="0"/>
          <w:numId w:val="32"/>
        </w:numPr>
        <w:tabs>
          <w:tab w:val="clear" w:pos="227"/>
          <w:tab w:val="clear" w:pos="454"/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</w:rPr>
        <w:t>O</w:t>
      </w:r>
      <w:r w:rsidR="00EA31C0">
        <w:rPr>
          <w:rFonts w:ascii="Angsana New" w:hAnsi="Angsana New"/>
          <w:szCs w:val="30"/>
        </w:rPr>
        <w:t>cean</w:t>
      </w:r>
      <w:r>
        <w:rPr>
          <w:rFonts w:ascii="Angsana New" w:hAnsi="Angsana New"/>
          <w:szCs w:val="30"/>
        </w:rPr>
        <w:t xml:space="preserve"> P</w:t>
      </w:r>
      <w:r w:rsidR="00EA31C0">
        <w:rPr>
          <w:rFonts w:ascii="Angsana New" w:hAnsi="Angsana New"/>
          <w:szCs w:val="30"/>
        </w:rPr>
        <w:t xml:space="preserve">etrochem Private Limited </w:t>
      </w:r>
      <w:r>
        <w:rPr>
          <w:rFonts w:ascii="Angsana New" w:hAnsi="Angsana New" w:hint="cs"/>
          <w:szCs w:val="30"/>
          <w:cs/>
        </w:rPr>
        <w:t>ทุนจดทะเบียน 2 ล้านเหรียญดอลลาร์สหรัฐอเมริกา เพื่อรองรับการขยายธุรกิจในต่างประเทศ</w:t>
      </w:r>
      <w:r w:rsidR="0036309B">
        <w:rPr>
          <w:rFonts w:ascii="Angsana New" w:hAnsi="Angsana New"/>
          <w:szCs w:val="30"/>
        </w:rPr>
        <w:t xml:space="preserve"> </w:t>
      </w:r>
      <w:r w:rsidR="0036309B">
        <w:rPr>
          <w:rFonts w:ascii="Angsana New" w:hAnsi="Angsana New" w:hint="cs"/>
          <w:szCs w:val="30"/>
          <w:cs/>
        </w:rPr>
        <w:t>และ</w:t>
      </w:r>
    </w:p>
    <w:p w:rsidR="00687BFD" w:rsidRPr="00687BFD" w:rsidRDefault="00687BFD" w:rsidP="00687BFD">
      <w:pPr>
        <w:pStyle w:val="NoSpacing"/>
        <w:tabs>
          <w:tab w:val="clear" w:pos="227"/>
          <w:tab w:val="clear" w:pos="680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687BFD" w:rsidRDefault="00687BFD" w:rsidP="00687BFD">
      <w:pPr>
        <w:pStyle w:val="NoSpacing"/>
        <w:numPr>
          <w:ilvl w:val="0"/>
          <w:numId w:val="32"/>
        </w:numPr>
        <w:tabs>
          <w:tab w:val="clear" w:pos="227"/>
          <w:tab w:val="clear" w:pos="454"/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บริษัท โอเชี่ยน กรีน ไบโอเอ็นเนอร์ยี พลัส จำกัด ทุนจดทะเบียน 1 ล้านบาท เพื่อรองรับการขยายธุรกิจเพิ่มเติม</w:t>
      </w:r>
    </w:p>
    <w:p w:rsidR="001661F9" w:rsidRPr="003A13BF" w:rsidRDefault="001661F9" w:rsidP="003A13BF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</w:p>
    <w:p w:rsidR="008456C9" w:rsidRPr="00586FED" w:rsidRDefault="00F2195A" w:rsidP="0080696E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F4A2E">
        <w:rPr>
          <w:rFonts w:ascii="Angsana New" w:hAnsi="Angsana New"/>
          <w:b/>
          <w:bCs/>
          <w:sz w:val="30"/>
          <w:szCs w:val="30"/>
        </w:rPr>
        <w:t>8</w:t>
      </w:r>
      <w:r w:rsidRPr="009A2F59">
        <w:rPr>
          <w:rFonts w:ascii="Angsana New" w:hAnsi="Angsana New"/>
          <w:b/>
          <w:bCs/>
          <w:sz w:val="30"/>
          <w:szCs w:val="30"/>
        </w:rPr>
        <w:t>.</w:t>
      </w:r>
      <w:r w:rsidRPr="009A2F59">
        <w:rPr>
          <w:rFonts w:ascii="Angsana New" w:hAnsi="Angsana New"/>
          <w:b/>
          <w:bCs/>
          <w:sz w:val="30"/>
          <w:szCs w:val="30"/>
          <w:cs/>
        </w:rPr>
        <w:tab/>
      </w:r>
      <w:r w:rsidR="008456C9" w:rsidRPr="00586FED">
        <w:rPr>
          <w:rFonts w:ascii="Angsana New" w:hAnsi="Angsana New"/>
          <w:b/>
          <w:bCs/>
          <w:sz w:val="30"/>
          <w:szCs w:val="30"/>
          <w:cs/>
        </w:rPr>
        <w:t>ก</w:t>
      </w:r>
      <w:r w:rsidR="008456C9">
        <w:rPr>
          <w:rFonts w:ascii="Angsana New" w:hAnsi="Angsana New" w:hint="cs"/>
          <w:b/>
          <w:bCs/>
          <w:sz w:val="30"/>
          <w:szCs w:val="30"/>
          <w:cs/>
        </w:rPr>
        <w:t>ารอนุมัติงบการเงิน</w:t>
      </w:r>
    </w:p>
    <w:p w:rsidR="008456C9" w:rsidRPr="008456C9" w:rsidRDefault="008456C9" w:rsidP="00845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456C9" w:rsidRDefault="0096614C" w:rsidP="00966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งบการเงินนี้ได้รับการอนุมัต</w:t>
      </w:r>
      <w:r w:rsidR="001D631C">
        <w:rPr>
          <w:rFonts w:ascii="Angsana New" w:hAnsi="Angsana New" w:hint="cs"/>
          <w:sz w:val="30"/>
          <w:szCs w:val="30"/>
          <w:cs/>
        </w:rPr>
        <w:t>ิให้ออกโดยที่ประชุมคณะกรรมการ</w:t>
      </w:r>
      <w:r w:rsidR="009F5057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บริษัทเมื่</w:t>
      </w:r>
      <w:r w:rsidRPr="00D11233">
        <w:rPr>
          <w:rFonts w:ascii="Angsana New" w:hAnsi="Angsana New" w:hint="cs"/>
          <w:sz w:val="30"/>
          <w:szCs w:val="30"/>
          <w:cs/>
        </w:rPr>
        <w:t>อ</w:t>
      </w:r>
      <w:r w:rsidR="003C7863" w:rsidRPr="00F8042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80420" w:rsidRPr="00F80420">
        <w:rPr>
          <w:rFonts w:ascii="Angsana New" w:hAnsi="Angsana New"/>
          <w:sz w:val="30"/>
          <w:szCs w:val="30"/>
        </w:rPr>
        <w:t>27</w:t>
      </w:r>
      <w:r w:rsidR="00DE6D84" w:rsidRPr="00F80420">
        <w:rPr>
          <w:rFonts w:ascii="Angsana New" w:hAnsi="Angsana New" w:hint="cs"/>
          <w:sz w:val="30"/>
          <w:szCs w:val="30"/>
          <w:cs/>
        </w:rPr>
        <w:t xml:space="preserve"> </w:t>
      </w:r>
      <w:r w:rsidR="00984C55" w:rsidRPr="00F8042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67515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E6D84" w:rsidRPr="00675155">
        <w:rPr>
          <w:rFonts w:ascii="Angsana New" w:hAnsi="Angsana New"/>
          <w:sz w:val="30"/>
          <w:szCs w:val="30"/>
        </w:rPr>
        <w:t>2562</w:t>
      </w:r>
    </w:p>
    <w:p w:rsidR="001661F9" w:rsidRPr="00AA42B0" w:rsidRDefault="001661F9" w:rsidP="003F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1661F9" w:rsidRPr="00AA42B0" w:rsidSect="004B0C07">
      <w:pgSz w:w="11909" w:h="16834" w:code="9"/>
      <w:pgMar w:top="2800" w:right="994" w:bottom="576" w:left="1440" w:header="1134" w:footer="288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168" w:rsidRDefault="003D1168">
      <w:r>
        <w:separator/>
      </w:r>
    </w:p>
  </w:endnote>
  <w:endnote w:type="continuationSeparator" w:id="0">
    <w:p w:rsidR="003D1168" w:rsidRDefault="003D1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C6D" w:rsidRDefault="00075435" w:rsidP="001F5A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7C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7C6D">
      <w:rPr>
        <w:rStyle w:val="PageNumber"/>
        <w:noProof/>
      </w:rPr>
      <w:t>16</w:t>
    </w:r>
    <w:r>
      <w:rPr>
        <w:rStyle w:val="PageNumber"/>
      </w:rPr>
      <w:fldChar w:fldCharType="end"/>
    </w:r>
  </w:p>
  <w:p w:rsidR="00017C6D" w:rsidRDefault="00017C6D" w:rsidP="0038425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C6D" w:rsidRPr="006342B8" w:rsidRDefault="00017C6D" w:rsidP="00761F32">
    <w:pPr>
      <w:pStyle w:val="Footer"/>
      <w:ind w:right="119"/>
      <w:jc w:val="right"/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 xml:space="preserve"> </w:t>
    </w:r>
    <w:r w:rsidR="00075435" w:rsidRPr="006342B8">
      <w:rPr>
        <w:rStyle w:val="PageNumber"/>
        <w:rFonts w:ascii="Angsana New" w:hAnsi="Angsana New"/>
        <w:sz w:val="30"/>
        <w:szCs w:val="30"/>
      </w:rPr>
      <w:fldChar w:fldCharType="begin"/>
    </w:r>
    <w:r w:rsidRPr="006342B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075435" w:rsidRPr="006342B8">
      <w:rPr>
        <w:rStyle w:val="PageNumber"/>
        <w:rFonts w:ascii="Angsana New" w:hAnsi="Angsana New"/>
        <w:sz w:val="30"/>
        <w:szCs w:val="30"/>
      </w:rPr>
      <w:fldChar w:fldCharType="separate"/>
    </w:r>
    <w:r w:rsidR="00360515">
      <w:rPr>
        <w:rStyle w:val="PageNumber"/>
        <w:rFonts w:ascii="Angsana New" w:hAnsi="Angsana New"/>
        <w:noProof/>
        <w:sz w:val="30"/>
        <w:szCs w:val="30"/>
      </w:rPr>
      <w:t>37</w:t>
    </w:r>
    <w:r w:rsidR="00075435" w:rsidRPr="006342B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C6D" w:rsidRDefault="00017C6D" w:rsidP="000018E4">
    <w:pPr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  <w:t xml:space="preserve">       </w:t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  <w:t xml:space="preserve">    </w:t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  <w:t xml:space="preserve"> 1</w:t>
    </w:r>
    <w:r>
      <w:rPr>
        <w:rStyle w:val="PageNumber"/>
        <w:rFonts w:ascii="Angsana New" w:hAnsi="Angsana New" w:hint="cs"/>
        <w:sz w:val="30"/>
        <w:szCs w:val="30"/>
        <w:cs/>
      </w:rPr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168" w:rsidRDefault="003D1168">
      <w:r>
        <w:separator/>
      </w:r>
    </w:p>
  </w:footnote>
  <w:footnote w:type="continuationSeparator" w:id="0">
    <w:p w:rsidR="003D1168" w:rsidRDefault="003D11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C6D" w:rsidRPr="002357AB" w:rsidRDefault="00017C6D" w:rsidP="00177AB8">
    <w:pPr>
      <w:pStyle w:val="Header"/>
      <w:tabs>
        <w:tab w:val="clear" w:pos="227"/>
        <w:tab w:val="left" w:pos="-426"/>
      </w:tabs>
      <w:rPr>
        <w:b/>
        <w:bCs/>
        <w:sz w:val="32"/>
        <w:szCs w:val="32"/>
        <w:cs/>
      </w:rPr>
    </w:pPr>
    <w:r w:rsidRPr="002357AB">
      <w:rPr>
        <w:rFonts w:hint="cs"/>
        <w:b/>
        <w:bCs/>
        <w:sz w:val="32"/>
        <w:szCs w:val="32"/>
        <w:cs/>
      </w:rPr>
      <w:t>บริษัท โอเชี่ยน คอมเมิรช จำกัด (มหาชน)</w:t>
    </w:r>
  </w:p>
  <w:p w:rsidR="00017C6D" w:rsidRPr="002357AB" w:rsidRDefault="00017C6D" w:rsidP="00177AB8">
    <w:pPr>
      <w:pStyle w:val="Header"/>
      <w:tabs>
        <w:tab w:val="clear" w:pos="227"/>
        <w:tab w:val="left" w:pos="0"/>
      </w:tabs>
      <w:rPr>
        <w:b/>
        <w:bCs/>
        <w:sz w:val="32"/>
        <w:szCs w:val="32"/>
        <w:cs/>
      </w:rPr>
    </w:pPr>
    <w:r w:rsidRPr="002357AB">
      <w:rPr>
        <w:rFonts w:hint="cs"/>
        <w:b/>
        <w:bCs/>
        <w:sz w:val="32"/>
        <w:szCs w:val="32"/>
        <w:cs/>
      </w:rPr>
      <w:t>หมายเหตุประกอบงบการเงิน</w:t>
    </w:r>
    <w:r w:rsidRPr="002357AB">
      <w:rPr>
        <w:b/>
        <w:bCs/>
        <w:sz w:val="32"/>
        <w:szCs w:val="32"/>
      </w:rPr>
      <w:t xml:space="preserve"> </w:t>
    </w:r>
    <w:r w:rsidRPr="002357AB">
      <w:rPr>
        <w:rFonts w:hint="cs"/>
        <w:b/>
        <w:bCs/>
        <w:sz w:val="32"/>
        <w:szCs w:val="32"/>
        <w:cs/>
      </w:rPr>
      <w:t>(ต่อ)</w:t>
    </w:r>
  </w:p>
  <w:p w:rsidR="00017C6D" w:rsidRPr="00115B47" w:rsidRDefault="00017C6D" w:rsidP="00177AB8">
    <w:pPr>
      <w:pStyle w:val="Header"/>
      <w:tabs>
        <w:tab w:val="clear" w:pos="227"/>
        <w:tab w:val="left" w:pos="0"/>
      </w:tabs>
      <w:rPr>
        <w:b/>
        <w:bCs/>
        <w:sz w:val="32"/>
        <w:szCs w:val="32"/>
      </w:rPr>
    </w:pPr>
    <w:r w:rsidRPr="00115B47">
      <w:rPr>
        <w:rFonts w:hint="cs"/>
        <w:b/>
        <w:bCs/>
        <w:sz w:val="32"/>
        <w:szCs w:val="32"/>
        <w:cs/>
      </w:rPr>
      <w:t xml:space="preserve">วันที่ 31 ธันวาคม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hint="cs"/>
        <w:b/>
        <w:bCs/>
        <w:sz w:val="32"/>
        <w:szCs w:val="32"/>
        <w:cs/>
      </w:rPr>
      <w:t xml:space="preserve"> และ 2560</w:t>
    </w:r>
  </w:p>
  <w:p w:rsidR="00017C6D" w:rsidRPr="002357AB" w:rsidRDefault="00017C6D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C6D" w:rsidRPr="002357AB" w:rsidRDefault="00017C6D" w:rsidP="00177AB8">
    <w:pPr>
      <w:tabs>
        <w:tab w:val="clear" w:pos="454"/>
        <w:tab w:val="left" w:pos="-142"/>
      </w:tabs>
      <w:ind w:left="426" w:hanging="426"/>
      <w:rPr>
        <w:b/>
        <w:bCs/>
        <w:sz w:val="32"/>
        <w:szCs w:val="32"/>
        <w:cs/>
      </w:rPr>
    </w:pPr>
    <w:r w:rsidRPr="002357AB">
      <w:rPr>
        <w:rFonts w:hint="cs"/>
        <w:b/>
        <w:bCs/>
        <w:sz w:val="32"/>
        <w:szCs w:val="32"/>
        <w:cs/>
      </w:rPr>
      <w:t>บริษัท โอเชี่ยน คอมเมิรช จำกัด (มหาชน)</w:t>
    </w:r>
  </w:p>
  <w:p w:rsidR="00017C6D" w:rsidRPr="002357AB" w:rsidRDefault="00017C6D" w:rsidP="00177AB8">
    <w:pPr>
      <w:pStyle w:val="Header"/>
      <w:rPr>
        <w:b/>
        <w:bCs/>
        <w:sz w:val="32"/>
        <w:szCs w:val="32"/>
        <w:cs/>
      </w:rPr>
    </w:pPr>
    <w:r w:rsidRPr="002357AB">
      <w:rPr>
        <w:rFonts w:hint="cs"/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 xml:space="preserve"> </w:t>
    </w:r>
  </w:p>
  <w:p w:rsidR="00017C6D" w:rsidRPr="002357AB" w:rsidRDefault="00017C6D" w:rsidP="00177AB8">
    <w:pPr>
      <w:pStyle w:val="Header"/>
      <w:rPr>
        <w:b/>
        <w:bCs/>
        <w:sz w:val="32"/>
        <w:szCs w:val="32"/>
      </w:rPr>
    </w:pPr>
    <w:r w:rsidRPr="002357AB">
      <w:rPr>
        <w:rFonts w:hint="cs"/>
        <w:b/>
        <w:bCs/>
        <w:sz w:val="32"/>
        <w:szCs w:val="32"/>
        <w:cs/>
      </w:rPr>
      <w:t xml:space="preserve">วันที่ 31 ธันวาคม </w:t>
    </w:r>
    <w:r>
      <w:rPr>
        <w:rFonts w:hint="cs"/>
        <w:b/>
        <w:bCs/>
        <w:sz w:val="32"/>
        <w:szCs w:val="32"/>
        <w:cs/>
      </w:rPr>
      <w:t>2561</w:t>
    </w:r>
    <w:r w:rsidRPr="002357AB">
      <w:rPr>
        <w:rFonts w:hint="cs"/>
        <w:b/>
        <w:bCs/>
        <w:sz w:val="32"/>
        <w:szCs w:val="32"/>
        <w:cs/>
      </w:rPr>
      <w:t xml:space="preserve"> และ </w:t>
    </w:r>
    <w:r>
      <w:rPr>
        <w:rFonts w:hint="cs"/>
        <w:b/>
        <w:bCs/>
        <w:sz w:val="32"/>
        <w:szCs w:val="32"/>
        <w:cs/>
      </w:rPr>
      <w:t>2560</w:t>
    </w:r>
  </w:p>
  <w:p w:rsidR="00017C6D" w:rsidRPr="002357AB" w:rsidRDefault="00017C6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FF00F70"/>
    <w:multiLevelType w:val="hybridMultilevel"/>
    <w:tmpl w:val="214E0382"/>
    <w:lvl w:ilvl="0" w:tplc="F74A53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40422CE"/>
    <w:multiLevelType w:val="hybridMultilevel"/>
    <w:tmpl w:val="EFD8CE46"/>
    <w:lvl w:ilvl="0" w:tplc="3EA80026">
      <w:start w:val="3"/>
      <w:numFmt w:val="bullet"/>
      <w:lvlText w:val="-"/>
      <w:lvlJc w:val="left"/>
      <w:pPr>
        <w:ind w:left="12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3">
    <w:nsid w:val="16D65698"/>
    <w:multiLevelType w:val="hybridMultilevel"/>
    <w:tmpl w:val="34EA4CA8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27E82C03"/>
    <w:multiLevelType w:val="hybridMultilevel"/>
    <w:tmpl w:val="EB70C656"/>
    <w:lvl w:ilvl="0" w:tplc="5080A5D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207938"/>
    <w:multiLevelType w:val="hybridMultilevel"/>
    <w:tmpl w:val="66BCC742"/>
    <w:lvl w:ilvl="0" w:tplc="EB0837E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B37236"/>
    <w:multiLevelType w:val="hybridMultilevel"/>
    <w:tmpl w:val="0456A0DC"/>
    <w:lvl w:ilvl="0" w:tplc="8BBE7C10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2">
    <w:nsid w:val="40566667"/>
    <w:multiLevelType w:val="hybridMultilevel"/>
    <w:tmpl w:val="34EA4CA8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2630F61"/>
    <w:multiLevelType w:val="hybridMultilevel"/>
    <w:tmpl w:val="0AEEA5E4"/>
    <w:lvl w:ilvl="0" w:tplc="8E5CE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EF687E"/>
    <w:multiLevelType w:val="hybridMultilevel"/>
    <w:tmpl w:val="E74AAA26"/>
    <w:lvl w:ilvl="0" w:tplc="BD9A30F0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6">
    <w:nsid w:val="62DC529B"/>
    <w:multiLevelType w:val="hybridMultilevel"/>
    <w:tmpl w:val="69044C4C"/>
    <w:lvl w:ilvl="0" w:tplc="059A63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C65D99"/>
    <w:multiLevelType w:val="hybridMultilevel"/>
    <w:tmpl w:val="958244BA"/>
    <w:lvl w:ilvl="0" w:tplc="376802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C9D1613"/>
    <w:multiLevelType w:val="hybridMultilevel"/>
    <w:tmpl w:val="79E47B44"/>
    <w:lvl w:ilvl="0" w:tplc="6E80804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E074416"/>
    <w:multiLevelType w:val="hybridMultilevel"/>
    <w:tmpl w:val="48F666BE"/>
    <w:lvl w:ilvl="0" w:tplc="5442BD2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E2B33"/>
    <w:multiLevelType w:val="hybridMultilevel"/>
    <w:tmpl w:val="075ED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1A51E4"/>
    <w:multiLevelType w:val="hybridMultilevel"/>
    <w:tmpl w:val="837215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28"/>
  </w:num>
  <w:num w:numId="14">
    <w:abstractNumId w:val="18"/>
  </w:num>
  <w:num w:numId="15">
    <w:abstractNumId w:val="20"/>
  </w:num>
  <w:num w:numId="16">
    <w:abstractNumId w:val="10"/>
  </w:num>
  <w:num w:numId="17">
    <w:abstractNumId w:val="17"/>
  </w:num>
  <w:num w:numId="18">
    <w:abstractNumId w:val="22"/>
  </w:num>
  <w:num w:numId="19">
    <w:abstractNumId w:val="24"/>
  </w:num>
  <w:num w:numId="20">
    <w:abstractNumId w:val="32"/>
  </w:num>
  <w:num w:numId="21">
    <w:abstractNumId w:val="15"/>
  </w:num>
  <w:num w:numId="22">
    <w:abstractNumId w:val="27"/>
  </w:num>
  <w:num w:numId="23">
    <w:abstractNumId w:val="16"/>
  </w:num>
  <w:num w:numId="24">
    <w:abstractNumId w:val="12"/>
  </w:num>
  <w:num w:numId="25">
    <w:abstractNumId w:val="31"/>
  </w:num>
  <w:num w:numId="26">
    <w:abstractNumId w:val="30"/>
  </w:num>
  <w:num w:numId="27">
    <w:abstractNumId w:val="26"/>
  </w:num>
  <w:num w:numId="28">
    <w:abstractNumId w:val="21"/>
  </w:num>
  <w:num w:numId="29">
    <w:abstractNumId w:val="11"/>
  </w:num>
  <w:num w:numId="30">
    <w:abstractNumId w:val="29"/>
  </w:num>
  <w:num w:numId="31">
    <w:abstractNumId w:val="13"/>
  </w:num>
  <w:num w:numId="32">
    <w:abstractNumId w:val="25"/>
  </w:num>
  <w:num w:numId="33">
    <w:abstractNumId w:val="2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896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27881"/>
    <w:rsid w:val="00000131"/>
    <w:rsid w:val="00000C05"/>
    <w:rsid w:val="000012A8"/>
    <w:rsid w:val="000018E4"/>
    <w:rsid w:val="00001C3D"/>
    <w:rsid w:val="0000340B"/>
    <w:rsid w:val="000040FD"/>
    <w:rsid w:val="00004C5E"/>
    <w:rsid w:val="000052AC"/>
    <w:rsid w:val="000059DD"/>
    <w:rsid w:val="0000615A"/>
    <w:rsid w:val="000079EE"/>
    <w:rsid w:val="00010942"/>
    <w:rsid w:val="000113F2"/>
    <w:rsid w:val="0001374A"/>
    <w:rsid w:val="000137F7"/>
    <w:rsid w:val="00013A3C"/>
    <w:rsid w:val="00013A3F"/>
    <w:rsid w:val="00013B7F"/>
    <w:rsid w:val="00013CFF"/>
    <w:rsid w:val="00013DBC"/>
    <w:rsid w:val="00013F61"/>
    <w:rsid w:val="000149C7"/>
    <w:rsid w:val="00014A00"/>
    <w:rsid w:val="0001540B"/>
    <w:rsid w:val="00016790"/>
    <w:rsid w:val="00016A1C"/>
    <w:rsid w:val="000173B9"/>
    <w:rsid w:val="00017C6D"/>
    <w:rsid w:val="00017D25"/>
    <w:rsid w:val="00020395"/>
    <w:rsid w:val="00020D4F"/>
    <w:rsid w:val="000231A0"/>
    <w:rsid w:val="0002350E"/>
    <w:rsid w:val="00023A4E"/>
    <w:rsid w:val="00023FFC"/>
    <w:rsid w:val="00024307"/>
    <w:rsid w:val="0002768D"/>
    <w:rsid w:val="000277C9"/>
    <w:rsid w:val="00030341"/>
    <w:rsid w:val="0003047D"/>
    <w:rsid w:val="00030D8A"/>
    <w:rsid w:val="000319A3"/>
    <w:rsid w:val="00031EED"/>
    <w:rsid w:val="00032D8B"/>
    <w:rsid w:val="000334A4"/>
    <w:rsid w:val="00033B65"/>
    <w:rsid w:val="00033EB5"/>
    <w:rsid w:val="0003401B"/>
    <w:rsid w:val="0003598E"/>
    <w:rsid w:val="00035B54"/>
    <w:rsid w:val="00035E6F"/>
    <w:rsid w:val="00035EB8"/>
    <w:rsid w:val="00036507"/>
    <w:rsid w:val="000365D3"/>
    <w:rsid w:val="000367EA"/>
    <w:rsid w:val="00037BE9"/>
    <w:rsid w:val="0004090D"/>
    <w:rsid w:val="000414E0"/>
    <w:rsid w:val="00042576"/>
    <w:rsid w:val="000437AE"/>
    <w:rsid w:val="000438C1"/>
    <w:rsid w:val="00043C5C"/>
    <w:rsid w:val="00044115"/>
    <w:rsid w:val="00044526"/>
    <w:rsid w:val="000452CB"/>
    <w:rsid w:val="0004676D"/>
    <w:rsid w:val="000468C9"/>
    <w:rsid w:val="00046AC9"/>
    <w:rsid w:val="000470E1"/>
    <w:rsid w:val="0004723B"/>
    <w:rsid w:val="00047262"/>
    <w:rsid w:val="000474CD"/>
    <w:rsid w:val="00047F96"/>
    <w:rsid w:val="000509E9"/>
    <w:rsid w:val="00050B82"/>
    <w:rsid w:val="000513D3"/>
    <w:rsid w:val="00051544"/>
    <w:rsid w:val="000516E3"/>
    <w:rsid w:val="000525DE"/>
    <w:rsid w:val="0005285D"/>
    <w:rsid w:val="00052A32"/>
    <w:rsid w:val="0005334C"/>
    <w:rsid w:val="00053C14"/>
    <w:rsid w:val="00054D0E"/>
    <w:rsid w:val="00054DBD"/>
    <w:rsid w:val="00055827"/>
    <w:rsid w:val="00055C68"/>
    <w:rsid w:val="00056A58"/>
    <w:rsid w:val="00056C49"/>
    <w:rsid w:val="0005709B"/>
    <w:rsid w:val="0005780D"/>
    <w:rsid w:val="00060604"/>
    <w:rsid w:val="00060EC1"/>
    <w:rsid w:val="00062847"/>
    <w:rsid w:val="000640E5"/>
    <w:rsid w:val="00064459"/>
    <w:rsid w:val="00064BE6"/>
    <w:rsid w:val="00065825"/>
    <w:rsid w:val="000666B2"/>
    <w:rsid w:val="00066DA3"/>
    <w:rsid w:val="000673CE"/>
    <w:rsid w:val="00070399"/>
    <w:rsid w:val="00070461"/>
    <w:rsid w:val="000704CD"/>
    <w:rsid w:val="0007067A"/>
    <w:rsid w:val="000709A2"/>
    <w:rsid w:val="00070E13"/>
    <w:rsid w:val="000714EF"/>
    <w:rsid w:val="00072481"/>
    <w:rsid w:val="00072805"/>
    <w:rsid w:val="00072DDE"/>
    <w:rsid w:val="0007366A"/>
    <w:rsid w:val="0007382E"/>
    <w:rsid w:val="00073E7E"/>
    <w:rsid w:val="0007452F"/>
    <w:rsid w:val="00074583"/>
    <w:rsid w:val="00074783"/>
    <w:rsid w:val="00074DBE"/>
    <w:rsid w:val="00075435"/>
    <w:rsid w:val="00075767"/>
    <w:rsid w:val="00075910"/>
    <w:rsid w:val="000765E0"/>
    <w:rsid w:val="00076764"/>
    <w:rsid w:val="00076E03"/>
    <w:rsid w:val="00076F66"/>
    <w:rsid w:val="0008010C"/>
    <w:rsid w:val="000805B5"/>
    <w:rsid w:val="00080E04"/>
    <w:rsid w:val="00081575"/>
    <w:rsid w:val="00081683"/>
    <w:rsid w:val="00081943"/>
    <w:rsid w:val="0008221C"/>
    <w:rsid w:val="000827EB"/>
    <w:rsid w:val="000828A2"/>
    <w:rsid w:val="000828C8"/>
    <w:rsid w:val="00082BDE"/>
    <w:rsid w:val="00083413"/>
    <w:rsid w:val="000844FE"/>
    <w:rsid w:val="00084C6C"/>
    <w:rsid w:val="00084E9C"/>
    <w:rsid w:val="000851EA"/>
    <w:rsid w:val="00086397"/>
    <w:rsid w:val="0008683E"/>
    <w:rsid w:val="0008685F"/>
    <w:rsid w:val="00086F8F"/>
    <w:rsid w:val="00087E26"/>
    <w:rsid w:val="00090AB8"/>
    <w:rsid w:val="00092655"/>
    <w:rsid w:val="00092E0B"/>
    <w:rsid w:val="0009305B"/>
    <w:rsid w:val="0009335F"/>
    <w:rsid w:val="000936A8"/>
    <w:rsid w:val="0009391B"/>
    <w:rsid w:val="00094228"/>
    <w:rsid w:val="00094381"/>
    <w:rsid w:val="000944B5"/>
    <w:rsid w:val="000947AE"/>
    <w:rsid w:val="00094C1E"/>
    <w:rsid w:val="00095297"/>
    <w:rsid w:val="00095594"/>
    <w:rsid w:val="00095EE4"/>
    <w:rsid w:val="00096739"/>
    <w:rsid w:val="00096B82"/>
    <w:rsid w:val="00096BCB"/>
    <w:rsid w:val="00096CCF"/>
    <w:rsid w:val="00097218"/>
    <w:rsid w:val="000A0454"/>
    <w:rsid w:val="000A0C97"/>
    <w:rsid w:val="000A0D21"/>
    <w:rsid w:val="000A39AE"/>
    <w:rsid w:val="000A39B6"/>
    <w:rsid w:val="000A5E43"/>
    <w:rsid w:val="000A60EA"/>
    <w:rsid w:val="000A63E8"/>
    <w:rsid w:val="000A6835"/>
    <w:rsid w:val="000A6A70"/>
    <w:rsid w:val="000A6A76"/>
    <w:rsid w:val="000A6C6D"/>
    <w:rsid w:val="000A7007"/>
    <w:rsid w:val="000B0832"/>
    <w:rsid w:val="000B0A8D"/>
    <w:rsid w:val="000B19D2"/>
    <w:rsid w:val="000B1A2F"/>
    <w:rsid w:val="000B2684"/>
    <w:rsid w:val="000B3266"/>
    <w:rsid w:val="000B38C5"/>
    <w:rsid w:val="000B3EC0"/>
    <w:rsid w:val="000B5C81"/>
    <w:rsid w:val="000B6760"/>
    <w:rsid w:val="000B6A53"/>
    <w:rsid w:val="000B6ED8"/>
    <w:rsid w:val="000B6F8C"/>
    <w:rsid w:val="000B719A"/>
    <w:rsid w:val="000B75BE"/>
    <w:rsid w:val="000B79CA"/>
    <w:rsid w:val="000C002C"/>
    <w:rsid w:val="000C0183"/>
    <w:rsid w:val="000C03EF"/>
    <w:rsid w:val="000C0D43"/>
    <w:rsid w:val="000C0FE1"/>
    <w:rsid w:val="000C12B5"/>
    <w:rsid w:val="000C155A"/>
    <w:rsid w:val="000C3733"/>
    <w:rsid w:val="000C388B"/>
    <w:rsid w:val="000C3AC8"/>
    <w:rsid w:val="000C3BE4"/>
    <w:rsid w:val="000C4762"/>
    <w:rsid w:val="000C4A24"/>
    <w:rsid w:val="000C4DF8"/>
    <w:rsid w:val="000C5444"/>
    <w:rsid w:val="000C586E"/>
    <w:rsid w:val="000C5F7A"/>
    <w:rsid w:val="000C619A"/>
    <w:rsid w:val="000C6342"/>
    <w:rsid w:val="000C674F"/>
    <w:rsid w:val="000C701F"/>
    <w:rsid w:val="000C7481"/>
    <w:rsid w:val="000C7C4D"/>
    <w:rsid w:val="000C7FE8"/>
    <w:rsid w:val="000D14FC"/>
    <w:rsid w:val="000D29A7"/>
    <w:rsid w:val="000D3BB4"/>
    <w:rsid w:val="000D410C"/>
    <w:rsid w:val="000D42DC"/>
    <w:rsid w:val="000D4728"/>
    <w:rsid w:val="000D4B64"/>
    <w:rsid w:val="000D5E85"/>
    <w:rsid w:val="000D69F0"/>
    <w:rsid w:val="000D7067"/>
    <w:rsid w:val="000D73E4"/>
    <w:rsid w:val="000E0AB6"/>
    <w:rsid w:val="000E0B0C"/>
    <w:rsid w:val="000E1C27"/>
    <w:rsid w:val="000E3073"/>
    <w:rsid w:val="000E32D4"/>
    <w:rsid w:val="000E3A05"/>
    <w:rsid w:val="000E3BBB"/>
    <w:rsid w:val="000E3EA2"/>
    <w:rsid w:val="000E41E9"/>
    <w:rsid w:val="000E42A0"/>
    <w:rsid w:val="000E487B"/>
    <w:rsid w:val="000E4CD7"/>
    <w:rsid w:val="000E4DD6"/>
    <w:rsid w:val="000E5F0B"/>
    <w:rsid w:val="000E68F8"/>
    <w:rsid w:val="000E6B37"/>
    <w:rsid w:val="000E6BAC"/>
    <w:rsid w:val="000E71E1"/>
    <w:rsid w:val="000E7225"/>
    <w:rsid w:val="000E7241"/>
    <w:rsid w:val="000E7737"/>
    <w:rsid w:val="000E7942"/>
    <w:rsid w:val="000E79FC"/>
    <w:rsid w:val="000F045F"/>
    <w:rsid w:val="000F04F7"/>
    <w:rsid w:val="000F168F"/>
    <w:rsid w:val="000F1A81"/>
    <w:rsid w:val="000F1C1B"/>
    <w:rsid w:val="000F1D40"/>
    <w:rsid w:val="000F1E84"/>
    <w:rsid w:val="000F1EDB"/>
    <w:rsid w:val="000F1FFC"/>
    <w:rsid w:val="000F29DA"/>
    <w:rsid w:val="000F2E4F"/>
    <w:rsid w:val="000F2FD9"/>
    <w:rsid w:val="000F3343"/>
    <w:rsid w:val="000F42BC"/>
    <w:rsid w:val="000F445F"/>
    <w:rsid w:val="000F4D9E"/>
    <w:rsid w:val="000F4F89"/>
    <w:rsid w:val="000F6126"/>
    <w:rsid w:val="000F6168"/>
    <w:rsid w:val="000F6232"/>
    <w:rsid w:val="000F702C"/>
    <w:rsid w:val="000F76F3"/>
    <w:rsid w:val="000F781B"/>
    <w:rsid w:val="000F791D"/>
    <w:rsid w:val="000F7B7D"/>
    <w:rsid w:val="000F7E74"/>
    <w:rsid w:val="001015B5"/>
    <w:rsid w:val="00101FA9"/>
    <w:rsid w:val="001020A7"/>
    <w:rsid w:val="00102208"/>
    <w:rsid w:val="00102EC4"/>
    <w:rsid w:val="0010374D"/>
    <w:rsid w:val="00104768"/>
    <w:rsid w:val="001048A1"/>
    <w:rsid w:val="001051D5"/>
    <w:rsid w:val="001058CC"/>
    <w:rsid w:val="001101EB"/>
    <w:rsid w:val="00110B4F"/>
    <w:rsid w:val="00110BFC"/>
    <w:rsid w:val="00110DC7"/>
    <w:rsid w:val="00112836"/>
    <w:rsid w:val="00112B57"/>
    <w:rsid w:val="00112EFB"/>
    <w:rsid w:val="00114282"/>
    <w:rsid w:val="001142CD"/>
    <w:rsid w:val="001159FE"/>
    <w:rsid w:val="00115B47"/>
    <w:rsid w:val="001177A5"/>
    <w:rsid w:val="001201B4"/>
    <w:rsid w:val="00120373"/>
    <w:rsid w:val="00120F85"/>
    <w:rsid w:val="00122DD8"/>
    <w:rsid w:val="00123949"/>
    <w:rsid w:val="0012484B"/>
    <w:rsid w:val="0012486F"/>
    <w:rsid w:val="00124BB6"/>
    <w:rsid w:val="00124EBA"/>
    <w:rsid w:val="00124F71"/>
    <w:rsid w:val="0012529A"/>
    <w:rsid w:val="001253B1"/>
    <w:rsid w:val="00127C1F"/>
    <w:rsid w:val="0013015D"/>
    <w:rsid w:val="001313FF"/>
    <w:rsid w:val="00131688"/>
    <w:rsid w:val="00131937"/>
    <w:rsid w:val="00131B9F"/>
    <w:rsid w:val="00131CEE"/>
    <w:rsid w:val="001326F8"/>
    <w:rsid w:val="001352C2"/>
    <w:rsid w:val="001366C7"/>
    <w:rsid w:val="00136C99"/>
    <w:rsid w:val="001372F2"/>
    <w:rsid w:val="00137CA0"/>
    <w:rsid w:val="00137CF0"/>
    <w:rsid w:val="00140E65"/>
    <w:rsid w:val="0014121F"/>
    <w:rsid w:val="0014154B"/>
    <w:rsid w:val="00142740"/>
    <w:rsid w:val="001430A5"/>
    <w:rsid w:val="00143196"/>
    <w:rsid w:val="0014321B"/>
    <w:rsid w:val="00143A8F"/>
    <w:rsid w:val="0014481F"/>
    <w:rsid w:val="0014489D"/>
    <w:rsid w:val="001449BB"/>
    <w:rsid w:val="00144DC9"/>
    <w:rsid w:val="0014576E"/>
    <w:rsid w:val="00145DA0"/>
    <w:rsid w:val="00151129"/>
    <w:rsid w:val="001511B8"/>
    <w:rsid w:val="001515A4"/>
    <w:rsid w:val="001518C8"/>
    <w:rsid w:val="00151FBB"/>
    <w:rsid w:val="00152A2D"/>
    <w:rsid w:val="001531A5"/>
    <w:rsid w:val="00153568"/>
    <w:rsid w:val="00153FA5"/>
    <w:rsid w:val="001544C6"/>
    <w:rsid w:val="00154C06"/>
    <w:rsid w:val="00154E86"/>
    <w:rsid w:val="001553B4"/>
    <w:rsid w:val="001564B7"/>
    <w:rsid w:val="001566E2"/>
    <w:rsid w:val="00156D1B"/>
    <w:rsid w:val="00156F5F"/>
    <w:rsid w:val="00157559"/>
    <w:rsid w:val="001579AA"/>
    <w:rsid w:val="00157A93"/>
    <w:rsid w:val="00160D78"/>
    <w:rsid w:val="00160EAD"/>
    <w:rsid w:val="00162D08"/>
    <w:rsid w:val="001630C9"/>
    <w:rsid w:val="00164312"/>
    <w:rsid w:val="00164971"/>
    <w:rsid w:val="001661F9"/>
    <w:rsid w:val="00166256"/>
    <w:rsid w:val="00166479"/>
    <w:rsid w:val="00166CAE"/>
    <w:rsid w:val="001677E2"/>
    <w:rsid w:val="00167CA7"/>
    <w:rsid w:val="00171016"/>
    <w:rsid w:val="0017118C"/>
    <w:rsid w:val="00172C4F"/>
    <w:rsid w:val="00172CE2"/>
    <w:rsid w:val="001730BF"/>
    <w:rsid w:val="00173F11"/>
    <w:rsid w:val="00173FB2"/>
    <w:rsid w:val="0017453E"/>
    <w:rsid w:val="00174809"/>
    <w:rsid w:val="001766CC"/>
    <w:rsid w:val="0017767C"/>
    <w:rsid w:val="0017776B"/>
    <w:rsid w:val="00177AB8"/>
    <w:rsid w:val="00177D59"/>
    <w:rsid w:val="00180317"/>
    <w:rsid w:val="001807EE"/>
    <w:rsid w:val="00180D86"/>
    <w:rsid w:val="00182024"/>
    <w:rsid w:val="00182D69"/>
    <w:rsid w:val="00184005"/>
    <w:rsid w:val="00184BAD"/>
    <w:rsid w:val="00185801"/>
    <w:rsid w:val="00185B09"/>
    <w:rsid w:val="001864E4"/>
    <w:rsid w:val="0018669C"/>
    <w:rsid w:val="00187B9C"/>
    <w:rsid w:val="00190C17"/>
    <w:rsid w:val="00190ECA"/>
    <w:rsid w:val="00191BF7"/>
    <w:rsid w:val="00191FA7"/>
    <w:rsid w:val="00192C0C"/>
    <w:rsid w:val="0019341F"/>
    <w:rsid w:val="0019501A"/>
    <w:rsid w:val="00195DE8"/>
    <w:rsid w:val="00196085"/>
    <w:rsid w:val="0019614A"/>
    <w:rsid w:val="00196230"/>
    <w:rsid w:val="0019640F"/>
    <w:rsid w:val="0019691D"/>
    <w:rsid w:val="001972C0"/>
    <w:rsid w:val="001977E7"/>
    <w:rsid w:val="001A0696"/>
    <w:rsid w:val="001A1995"/>
    <w:rsid w:val="001A2111"/>
    <w:rsid w:val="001A40B6"/>
    <w:rsid w:val="001A42DC"/>
    <w:rsid w:val="001A454E"/>
    <w:rsid w:val="001A49D5"/>
    <w:rsid w:val="001A4D8E"/>
    <w:rsid w:val="001A636B"/>
    <w:rsid w:val="001B0416"/>
    <w:rsid w:val="001B0DE2"/>
    <w:rsid w:val="001B1432"/>
    <w:rsid w:val="001B2519"/>
    <w:rsid w:val="001B28DF"/>
    <w:rsid w:val="001B30AF"/>
    <w:rsid w:val="001B3724"/>
    <w:rsid w:val="001B454E"/>
    <w:rsid w:val="001B46B9"/>
    <w:rsid w:val="001B5702"/>
    <w:rsid w:val="001B57C1"/>
    <w:rsid w:val="001B59DE"/>
    <w:rsid w:val="001B5A61"/>
    <w:rsid w:val="001B62AE"/>
    <w:rsid w:val="001B6710"/>
    <w:rsid w:val="001B746C"/>
    <w:rsid w:val="001B749A"/>
    <w:rsid w:val="001B7B8E"/>
    <w:rsid w:val="001B7E1A"/>
    <w:rsid w:val="001C0017"/>
    <w:rsid w:val="001C0023"/>
    <w:rsid w:val="001C1CF1"/>
    <w:rsid w:val="001C2AFE"/>
    <w:rsid w:val="001C48E6"/>
    <w:rsid w:val="001C4D9C"/>
    <w:rsid w:val="001C50AA"/>
    <w:rsid w:val="001C528C"/>
    <w:rsid w:val="001C590E"/>
    <w:rsid w:val="001C7D02"/>
    <w:rsid w:val="001C7F0A"/>
    <w:rsid w:val="001D1A9A"/>
    <w:rsid w:val="001D1F11"/>
    <w:rsid w:val="001D260D"/>
    <w:rsid w:val="001D2B04"/>
    <w:rsid w:val="001D2D94"/>
    <w:rsid w:val="001D3C5B"/>
    <w:rsid w:val="001D4303"/>
    <w:rsid w:val="001D499A"/>
    <w:rsid w:val="001D53CA"/>
    <w:rsid w:val="001D55B3"/>
    <w:rsid w:val="001D5D67"/>
    <w:rsid w:val="001D5DC6"/>
    <w:rsid w:val="001D60F4"/>
    <w:rsid w:val="001D631C"/>
    <w:rsid w:val="001D72DD"/>
    <w:rsid w:val="001D770C"/>
    <w:rsid w:val="001E1589"/>
    <w:rsid w:val="001E19D4"/>
    <w:rsid w:val="001E29FE"/>
    <w:rsid w:val="001E2EBB"/>
    <w:rsid w:val="001E63E9"/>
    <w:rsid w:val="001E64E7"/>
    <w:rsid w:val="001E6DED"/>
    <w:rsid w:val="001E78B1"/>
    <w:rsid w:val="001E7CD2"/>
    <w:rsid w:val="001E7EEF"/>
    <w:rsid w:val="001F073C"/>
    <w:rsid w:val="001F0832"/>
    <w:rsid w:val="001F25FF"/>
    <w:rsid w:val="001F2DB6"/>
    <w:rsid w:val="001F3053"/>
    <w:rsid w:val="001F3056"/>
    <w:rsid w:val="001F3C6F"/>
    <w:rsid w:val="001F4710"/>
    <w:rsid w:val="001F5011"/>
    <w:rsid w:val="001F5AB3"/>
    <w:rsid w:val="001F67FB"/>
    <w:rsid w:val="001F76C1"/>
    <w:rsid w:val="001F7D6D"/>
    <w:rsid w:val="00200073"/>
    <w:rsid w:val="00200206"/>
    <w:rsid w:val="00200D9B"/>
    <w:rsid w:val="002014BE"/>
    <w:rsid w:val="00201641"/>
    <w:rsid w:val="00201695"/>
    <w:rsid w:val="00201F43"/>
    <w:rsid w:val="0020240D"/>
    <w:rsid w:val="002026F8"/>
    <w:rsid w:val="00203864"/>
    <w:rsid w:val="00203BDA"/>
    <w:rsid w:val="002048FC"/>
    <w:rsid w:val="00204E02"/>
    <w:rsid w:val="002052B2"/>
    <w:rsid w:val="002063BC"/>
    <w:rsid w:val="0020643F"/>
    <w:rsid w:val="00206593"/>
    <w:rsid w:val="0020697E"/>
    <w:rsid w:val="00206A6B"/>
    <w:rsid w:val="00207015"/>
    <w:rsid w:val="00207697"/>
    <w:rsid w:val="00210708"/>
    <w:rsid w:val="00210D78"/>
    <w:rsid w:val="00211B50"/>
    <w:rsid w:val="00211E1F"/>
    <w:rsid w:val="002132B6"/>
    <w:rsid w:val="002133AF"/>
    <w:rsid w:val="002135E8"/>
    <w:rsid w:val="00213DD2"/>
    <w:rsid w:val="00213E43"/>
    <w:rsid w:val="00214D76"/>
    <w:rsid w:val="002151F5"/>
    <w:rsid w:val="002156A1"/>
    <w:rsid w:val="00217124"/>
    <w:rsid w:val="002206CD"/>
    <w:rsid w:val="002243B1"/>
    <w:rsid w:val="002249BC"/>
    <w:rsid w:val="00224A9C"/>
    <w:rsid w:val="00224F98"/>
    <w:rsid w:val="0022657A"/>
    <w:rsid w:val="0022657B"/>
    <w:rsid w:val="0022665A"/>
    <w:rsid w:val="00227B58"/>
    <w:rsid w:val="00227C6E"/>
    <w:rsid w:val="00227D8F"/>
    <w:rsid w:val="00230080"/>
    <w:rsid w:val="00230AA6"/>
    <w:rsid w:val="00230C08"/>
    <w:rsid w:val="0023162E"/>
    <w:rsid w:val="00231F7E"/>
    <w:rsid w:val="0023226F"/>
    <w:rsid w:val="002322A2"/>
    <w:rsid w:val="00232518"/>
    <w:rsid w:val="00232FC4"/>
    <w:rsid w:val="0023302C"/>
    <w:rsid w:val="00233437"/>
    <w:rsid w:val="0023413D"/>
    <w:rsid w:val="002357AB"/>
    <w:rsid w:val="00235D19"/>
    <w:rsid w:val="00236253"/>
    <w:rsid w:val="00237399"/>
    <w:rsid w:val="002375BE"/>
    <w:rsid w:val="002403D5"/>
    <w:rsid w:val="00240801"/>
    <w:rsid w:val="00240A58"/>
    <w:rsid w:val="00241641"/>
    <w:rsid w:val="002418CF"/>
    <w:rsid w:val="0024206E"/>
    <w:rsid w:val="002425D1"/>
    <w:rsid w:val="002435DF"/>
    <w:rsid w:val="0024380C"/>
    <w:rsid w:val="00243FF8"/>
    <w:rsid w:val="0024434B"/>
    <w:rsid w:val="00244E51"/>
    <w:rsid w:val="002458E0"/>
    <w:rsid w:val="00245DA9"/>
    <w:rsid w:val="00246056"/>
    <w:rsid w:val="002463FE"/>
    <w:rsid w:val="00246655"/>
    <w:rsid w:val="0024765D"/>
    <w:rsid w:val="00250AF1"/>
    <w:rsid w:val="00250E75"/>
    <w:rsid w:val="00251331"/>
    <w:rsid w:val="00252393"/>
    <w:rsid w:val="002527DE"/>
    <w:rsid w:val="00252C2C"/>
    <w:rsid w:val="00253156"/>
    <w:rsid w:val="0025390E"/>
    <w:rsid w:val="00253B5E"/>
    <w:rsid w:val="00253E70"/>
    <w:rsid w:val="002543F0"/>
    <w:rsid w:val="00254406"/>
    <w:rsid w:val="00254445"/>
    <w:rsid w:val="00254462"/>
    <w:rsid w:val="002545F7"/>
    <w:rsid w:val="002550D1"/>
    <w:rsid w:val="0025697C"/>
    <w:rsid w:val="002569E1"/>
    <w:rsid w:val="0025703F"/>
    <w:rsid w:val="00257B74"/>
    <w:rsid w:val="00257BE1"/>
    <w:rsid w:val="0026021B"/>
    <w:rsid w:val="00260C53"/>
    <w:rsid w:val="0026107D"/>
    <w:rsid w:val="0026113B"/>
    <w:rsid w:val="00261A50"/>
    <w:rsid w:val="00262D89"/>
    <w:rsid w:val="0026340D"/>
    <w:rsid w:val="0026340E"/>
    <w:rsid w:val="00263493"/>
    <w:rsid w:val="00263947"/>
    <w:rsid w:val="002642E6"/>
    <w:rsid w:val="0026435A"/>
    <w:rsid w:val="0026465A"/>
    <w:rsid w:val="002652C8"/>
    <w:rsid w:val="0026546F"/>
    <w:rsid w:val="00265750"/>
    <w:rsid w:val="00266631"/>
    <w:rsid w:val="002670AD"/>
    <w:rsid w:val="0026762D"/>
    <w:rsid w:val="00267A0E"/>
    <w:rsid w:val="002700E9"/>
    <w:rsid w:val="00270269"/>
    <w:rsid w:val="002709A1"/>
    <w:rsid w:val="00270D64"/>
    <w:rsid w:val="00271E5B"/>
    <w:rsid w:val="0027362B"/>
    <w:rsid w:val="00273846"/>
    <w:rsid w:val="002743A1"/>
    <w:rsid w:val="00275389"/>
    <w:rsid w:val="0027591C"/>
    <w:rsid w:val="002763A2"/>
    <w:rsid w:val="00276C66"/>
    <w:rsid w:val="002774E4"/>
    <w:rsid w:val="002777BC"/>
    <w:rsid w:val="00277EAD"/>
    <w:rsid w:val="0028074B"/>
    <w:rsid w:val="00281D95"/>
    <w:rsid w:val="002820C4"/>
    <w:rsid w:val="002823C4"/>
    <w:rsid w:val="00282AA7"/>
    <w:rsid w:val="00283095"/>
    <w:rsid w:val="00283663"/>
    <w:rsid w:val="00284BDF"/>
    <w:rsid w:val="0028575C"/>
    <w:rsid w:val="0028728C"/>
    <w:rsid w:val="002872C8"/>
    <w:rsid w:val="00287E03"/>
    <w:rsid w:val="00287FFC"/>
    <w:rsid w:val="00290F35"/>
    <w:rsid w:val="002911B9"/>
    <w:rsid w:val="00291225"/>
    <w:rsid w:val="00292344"/>
    <w:rsid w:val="00292AC5"/>
    <w:rsid w:val="00294FC5"/>
    <w:rsid w:val="0029536B"/>
    <w:rsid w:val="00295F21"/>
    <w:rsid w:val="00296A5F"/>
    <w:rsid w:val="00296EAE"/>
    <w:rsid w:val="00297535"/>
    <w:rsid w:val="00297A43"/>
    <w:rsid w:val="00297C7C"/>
    <w:rsid w:val="002A1897"/>
    <w:rsid w:val="002A36F2"/>
    <w:rsid w:val="002A3964"/>
    <w:rsid w:val="002A3FCE"/>
    <w:rsid w:val="002A4055"/>
    <w:rsid w:val="002A4126"/>
    <w:rsid w:val="002A442C"/>
    <w:rsid w:val="002A4C86"/>
    <w:rsid w:val="002A5599"/>
    <w:rsid w:val="002A569B"/>
    <w:rsid w:val="002A592B"/>
    <w:rsid w:val="002A5B90"/>
    <w:rsid w:val="002A74FE"/>
    <w:rsid w:val="002B0467"/>
    <w:rsid w:val="002B0757"/>
    <w:rsid w:val="002B0A04"/>
    <w:rsid w:val="002B0B36"/>
    <w:rsid w:val="002B1303"/>
    <w:rsid w:val="002B1CE3"/>
    <w:rsid w:val="002B26F2"/>
    <w:rsid w:val="002B2FEF"/>
    <w:rsid w:val="002B31F7"/>
    <w:rsid w:val="002B371E"/>
    <w:rsid w:val="002B42BE"/>
    <w:rsid w:val="002B4564"/>
    <w:rsid w:val="002B4751"/>
    <w:rsid w:val="002B5713"/>
    <w:rsid w:val="002B5D84"/>
    <w:rsid w:val="002B618F"/>
    <w:rsid w:val="002B6237"/>
    <w:rsid w:val="002B669B"/>
    <w:rsid w:val="002B774A"/>
    <w:rsid w:val="002B77F6"/>
    <w:rsid w:val="002B7A4B"/>
    <w:rsid w:val="002B7D2E"/>
    <w:rsid w:val="002C025D"/>
    <w:rsid w:val="002C178E"/>
    <w:rsid w:val="002C21B7"/>
    <w:rsid w:val="002C2D03"/>
    <w:rsid w:val="002C3375"/>
    <w:rsid w:val="002C4779"/>
    <w:rsid w:val="002C52CB"/>
    <w:rsid w:val="002C7B26"/>
    <w:rsid w:val="002D1B66"/>
    <w:rsid w:val="002D2204"/>
    <w:rsid w:val="002D258E"/>
    <w:rsid w:val="002D2A72"/>
    <w:rsid w:val="002D42EA"/>
    <w:rsid w:val="002D49AC"/>
    <w:rsid w:val="002D4A0F"/>
    <w:rsid w:val="002D4AA7"/>
    <w:rsid w:val="002D5A3E"/>
    <w:rsid w:val="002D5C0E"/>
    <w:rsid w:val="002D6339"/>
    <w:rsid w:val="002D7071"/>
    <w:rsid w:val="002D7542"/>
    <w:rsid w:val="002E0AD3"/>
    <w:rsid w:val="002E11F6"/>
    <w:rsid w:val="002E2493"/>
    <w:rsid w:val="002E28EA"/>
    <w:rsid w:val="002E3EA3"/>
    <w:rsid w:val="002E4BDE"/>
    <w:rsid w:val="002E70B6"/>
    <w:rsid w:val="002E70F3"/>
    <w:rsid w:val="002E7955"/>
    <w:rsid w:val="002E7AA1"/>
    <w:rsid w:val="002F0A0B"/>
    <w:rsid w:val="002F1B7E"/>
    <w:rsid w:val="002F21F2"/>
    <w:rsid w:val="002F2E4B"/>
    <w:rsid w:val="002F3AA1"/>
    <w:rsid w:val="002F3F5D"/>
    <w:rsid w:val="002F45C4"/>
    <w:rsid w:val="002F46D5"/>
    <w:rsid w:val="002F472B"/>
    <w:rsid w:val="002F67D6"/>
    <w:rsid w:val="002F6849"/>
    <w:rsid w:val="002F696C"/>
    <w:rsid w:val="002F6B0A"/>
    <w:rsid w:val="002F7636"/>
    <w:rsid w:val="002F763C"/>
    <w:rsid w:val="002F7AEE"/>
    <w:rsid w:val="002F7F26"/>
    <w:rsid w:val="003014C9"/>
    <w:rsid w:val="00301C3B"/>
    <w:rsid w:val="00301E6E"/>
    <w:rsid w:val="00301EC8"/>
    <w:rsid w:val="00302F6A"/>
    <w:rsid w:val="0030305F"/>
    <w:rsid w:val="00304672"/>
    <w:rsid w:val="00304713"/>
    <w:rsid w:val="00305260"/>
    <w:rsid w:val="00305A21"/>
    <w:rsid w:val="00306020"/>
    <w:rsid w:val="00306710"/>
    <w:rsid w:val="003073FD"/>
    <w:rsid w:val="00307522"/>
    <w:rsid w:val="003076BB"/>
    <w:rsid w:val="0030775F"/>
    <w:rsid w:val="00310379"/>
    <w:rsid w:val="00310557"/>
    <w:rsid w:val="00310E0C"/>
    <w:rsid w:val="00311595"/>
    <w:rsid w:val="00311A62"/>
    <w:rsid w:val="00311C4B"/>
    <w:rsid w:val="00312F39"/>
    <w:rsid w:val="00313585"/>
    <w:rsid w:val="003140BB"/>
    <w:rsid w:val="0031447D"/>
    <w:rsid w:val="00314B1C"/>
    <w:rsid w:val="00315FC1"/>
    <w:rsid w:val="00316389"/>
    <w:rsid w:val="00316490"/>
    <w:rsid w:val="003168F3"/>
    <w:rsid w:val="00316AA0"/>
    <w:rsid w:val="003175C5"/>
    <w:rsid w:val="00317A1D"/>
    <w:rsid w:val="00320BD7"/>
    <w:rsid w:val="00320DCA"/>
    <w:rsid w:val="003220A1"/>
    <w:rsid w:val="00322A57"/>
    <w:rsid w:val="00322C89"/>
    <w:rsid w:val="00323259"/>
    <w:rsid w:val="00323D53"/>
    <w:rsid w:val="00324903"/>
    <w:rsid w:val="003251FC"/>
    <w:rsid w:val="00325355"/>
    <w:rsid w:val="00325422"/>
    <w:rsid w:val="00325777"/>
    <w:rsid w:val="00326380"/>
    <w:rsid w:val="0032735E"/>
    <w:rsid w:val="00327405"/>
    <w:rsid w:val="0032757D"/>
    <w:rsid w:val="00327608"/>
    <w:rsid w:val="003278F4"/>
    <w:rsid w:val="003314C8"/>
    <w:rsid w:val="00332343"/>
    <w:rsid w:val="00332345"/>
    <w:rsid w:val="003328D8"/>
    <w:rsid w:val="00332987"/>
    <w:rsid w:val="00333095"/>
    <w:rsid w:val="00333298"/>
    <w:rsid w:val="0033390F"/>
    <w:rsid w:val="00333F79"/>
    <w:rsid w:val="00334080"/>
    <w:rsid w:val="0033466F"/>
    <w:rsid w:val="0033472D"/>
    <w:rsid w:val="00334EC3"/>
    <w:rsid w:val="003367B6"/>
    <w:rsid w:val="0033693A"/>
    <w:rsid w:val="00336C1E"/>
    <w:rsid w:val="00337632"/>
    <w:rsid w:val="0034137C"/>
    <w:rsid w:val="00341769"/>
    <w:rsid w:val="003419DA"/>
    <w:rsid w:val="00341C69"/>
    <w:rsid w:val="0034209A"/>
    <w:rsid w:val="0034269A"/>
    <w:rsid w:val="00342710"/>
    <w:rsid w:val="003428E7"/>
    <w:rsid w:val="00342CFC"/>
    <w:rsid w:val="003430D5"/>
    <w:rsid w:val="00343115"/>
    <w:rsid w:val="003440CC"/>
    <w:rsid w:val="00344247"/>
    <w:rsid w:val="003442FF"/>
    <w:rsid w:val="003444D2"/>
    <w:rsid w:val="00344B9E"/>
    <w:rsid w:val="00344E92"/>
    <w:rsid w:val="00345024"/>
    <w:rsid w:val="003452A1"/>
    <w:rsid w:val="003460AD"/>
    <w:rsid w:val="003467C2"/>
    <w:rsid w:val="003473CE"/>
    <w:rsid w:val="00350BAF"/>
    <w:rsid w:val="003513AB"/>
    <w:rsid w:val="003515BC"/>
    <w:rsid w:val="00352428"/>
    <w:rsid w:val="00353DB6"/>
    <w:rsid w:val="0035475D"/>
    <w:rsid w:val="00356862"/>
    <w:rsid w:val="00357230"/>
    <w:rsid w:val="0035795B"/>
    <w:rsid w:val="00357D7B"/>
    <w:rsid w:val="00360515"/>
    <w:rsid w:val="00360542"/>
    <w:rsid w:val="003625F6"/>
    <w:rsid w:val="00362BB7"/>
    <w:rsid w:val="00362E02"/>
    <w:rsid w:val="0036309B"/>
    <w:rsid w:val="00363D04"/>
    <w:rsid w:val="00364C6F"/>
    <w:rsid w:val="003657DA"/>
    <w:rsid w:val="003661B5"/>
    <w:rsid w:val="00366A81"/>
    <w:rsid w:val="00366B74"/>
    <w:rsid w:val="00370976"/>
    <w:rsid w:val="00370A1A"/>
    <w:rsid w:val="00371024"/>
    <w:rsid w:val="00371E7C"/>
    <w:rsid w:val="00371FB1"/>
    <w:rsid w:val="0037273F"/>
    <w:rsid w:val="00372D1E"/>
    <w:rsid w:val="00372DE1"/>
    <w:rsid w:val="00373561"/>
    <w:rsid w:val="0037361C"/>
    <w:rsid w:val="00374995"/>
    <w:rsid w:val="00374BFC"/>
    <w:rsid w:val="00376228"/>
    <w:rsid w:val="0037683E"/>
    <w:rsid w:val="003770BE"/>
    <w:rsid w:val="00377A3C"/>
    <w:rsid w:val="00380AE6"/>
    <w:rsid w:val="00380D06"/>
    <w:rsid w:val="00381EC2"/>
    <w:rsid w:val="003828B6"/>
    <w:rsid w:val="00383370"/>
    <w:rsid w:val="00383D60"/>
    <w:rsid w:val="00384253"/>
    <w:rsid w:val="00384900"/>
    <w:rsid w:val="003850B1"/>
    <w:rsid w:val="003856DB"/>
    <w:rsid w:val="0038604F"/>
    <w:rsid w:val="00386A19"/>
    <w:rsid w:val="003903AD"/>
    <w:rsid w:val="00390A16"/>
    <w:rsid w:val="00390A4B"/>
    <w:rsid w:val="003911FE"/>
    <w:rsid w:val="0039146D"/>
    <w:rsid w:val="00392054"/>
    <w:rsid w:val="003925F7"/>
    <w:rsid w:val="00392B70"/>
    <w:rsid w:val="00392E45"/>
    <w:rsid w:val="00392EDB"/>
    <w:rsid w:val="00393044"/>
    <w:rsid w:val="00393080"/>
    <w:rsid w:val="00393548"/>
    <w:rsid w:val="00394467"/>
    <w:rsid w:val="00395574"/>
    <w:rsid w:val="003958C5"/>
    <w:rsid w:val="0039675E"/>
    <w:rsid w:val="00396FD2"/>
    <w:rsid w:val="00397436"/>
    <w:rsid w:val="003A0108"/>
    <w:rsid w:val="003A13BF"/>
    <w:rsid w:val="003A1D1B"/>
    <w:rsid w:val="003A2F53"/>
    <w:rsid w:val="003A3C65"/>
    <w:rsid w:val="003A48E5"/>
    <w:rsid w:val="003A4BD4"/>
    <w:rsid w:val="003A4D83"/>
    <w:rsid w:val="003A71FB"/>
    <w:rsid w:val="003A7A0C"/>
    <w:rsid w:val="003B038C"/>
    <w:rsid w:val="003B0A2A"/>
    <w:rsid w:val="003B0DCA"/>
    <w:rsid w:val="003B0E94"/>
    <w:rsid w:val="003B1130"/>
    <w:rsid w:val="003B2091"/>
    <w:rsid w:val="003B25AB"/>
    <w:rsid w:val="003B2FEF"/>
    <w:rsid w:val="003B3374"/>
    <w:rsid w:val="003B3966"/>
    <w:rsid w:val="003B39E2"/>
    <w:rsid w:val="003B49DD"/>
    <w:rsid w:val="003B4B86"/>
    <w:rsid w:val="003B4D55"/>
    <w:rsid w:val="003B5515"/>
    <w:rsid w:val="003B6AD3"/>
    <w:rsid w:val="003B6B32"/>
    <w:rsid w:val="003B6FC3"/>
    <w:rsid w:val="003C0B96"/>
    <w:rsid w:val="003C1A32"/>
    <w:rsid w:val="003C1B64"/>
    <w:rsid w:val="003C2BB2"/>
    <w:rsid w:val="003C2D7F"/>
    <w:rsid w:val="003C315C"/>
    <w:rsid w:val="003C31B0"/>
    <w:rsid w:val="003C35B4"/>
    <w:rsid w:val="003C3DCB"/>
    <w:rsid w:val="003C43C1"/>
    <w:rsid w:val="003C4983"/>
    <w:rsid w:val="003C5234"/>
    <w:rsid w:val="003C6ECA"/>
    <w:rsid w:val="003C7863"/>
    <w:rsid w:val="003C7D72"/>
    <w:rsid w:val="003D06AD"/>
    <w:rsid w:val="003D1168"/>
    <w:rsid w:val="003D20A3"/>
    <w:rsid w:val="003D211D"/>
    <w:rsid w:val="003D2455"/>
    <w:rsid w:val="003D36E4"/>
    <w:rsid w:val="003D3736"/>
    <w:rsid w:val="003D39C2"/>
    <w:rsid w:val="003D3D3A"/>
    <w:rsid w:val="003D4F7A"/>
    <w:rsid w:val="003D561B"/>
    <w:rsid w:val="003D5B51"/>
    <w:rsid w:val="003D606C"/>
    <w:rsid w:val="003D69BF"/>
    <w:rsid w:val="003D7FBC"/>
    <w:rsid w:val="003E022B"/>
    <w:rsid w:val="003E0865"/>
    <w:rsid w:val="003E0AA4"/>
    <w:rsid w:val="003E1326"/>
    <w:rsid w:val="003E229A"/>
    <w:rsid w:val="003E31A7"/>
    <w:rsid w:val="003E36BE"/>
    <w:rsid w:val="003E3EBE"/>
    <w:rsid w:val="003E3EE0"/>
    <w:rsid w:val="003E4057"/>
    <w:rsid w:val="003E41AD"/>
    <w:rsid w:val="003E53E5"/>
    <w:rsid w:val="003E5A6F"/>
    <w:rsid w:val="003E5B39"/>
    <w:rsid w:val="003E5BF3"/>
    <w:rsid w:val="003E5D80"/>
    <w:rsid w:val="003E66ED"/>
    <w:rsid w:val="003E6E26"/>
    <w:rsid w:val="003E764A"/>
    <w:rsid w:val="003E7B2E"/>
    <w:rsid w:val="003E7CD8"/>
    <w:rsid w:val="003F0C3B"/>
    <w:rsid w:val="003F1149"/>
    <w:rsid w:val="003F22B6"/>
    <w:rsid w:val="003F259C"/>
    <w:rsid w:val="003F336D"/>
    <w:rsid w:val="003F39DC"/>
    <w:rsid w:val="003F4136"/>
    <w:rsid w:val="003F4BCE"/>
    <w:rsid w:val="003F54D2"/>
    <w:rsid w:val="003F5A38"/>
    <w:rsid w:val="003F6422"/>
    <w:rsid w:val="003F6518"/>
    <w:rsid w:val="003F6BBF"/>
    <w:rsid w:val="004006AA"/>
    <w:rsid w:val="00401B36"/>
    <w:rsid w:val="00402509"/>
    <w:rsid w:val="004029AD"/>
    <w:rsid w:val="004033D3"/>
    <w:rsid w:val="0040382F"/>
    <w:rsid w:val="00403F1E"/>
    <w:rsid w:val="004041A9"/>
    <w:rsid w:val="004057A5"/>
    <w:rsid w:val="00406AC6"/>
    <w:rsid w:val="00406D84"/>
    <w:rsid w:val="00407A4A"/>
    <w:rsid w:val="00410333"/>
    <w:rsid w:val="00410557"/>
    <w:rsid w:val="00410C42"/>
    <w:rsid w:val="00410E44"/>
    <w:rsid w:val="00410F47"/>
    <w:rsid w:val="00410F50"/>
    <w:rsid w:val="00411A80"/>
    <w:rsid w:val="0041302B"/>
    <w:rsid w:val="004133AE"/>
    <w:rsid w:val="004138FE"/>
    <w:rsid w:val="00413C9C"/>
    <w:rsid w:val="00414532"/>
    <w:rsid w:val="00414BBB"/>
    <w:rsid w:val="00414BC9"/>
    <w:rsid w:val="00414E06"/>
    <w:rsid w:val="00414FA1"/>
    <w:rsid w:val="00415508"/>
    <w:rsid w:val="00415514"/>
    <w:rsid w:val="004163B2"/>
    <w:rsid w:val="00417A9D"/>
    <w:rsid w:val="00417CF1"/>
    <w:rsid w:val="004201D3"/>
    <w:rsid w:val="00420F7A"/>
    <w:rsid w:val="00422D7E"/>
    <w:rsid w:val="004245E7"/>
    <w:rsid w:val="004247E3"/>
    <w:rsid w:val="0042605F"/>
    <w:rsid w:val="00426755"/>
    <w:rsid w:val="00426E9F"/>
    <w:rsid w:val="00427101"/>
    <w:rsid w:val="004274E9"/>
    <w:rsid w:val="004302D6"/>
    <w:rsid w:val="00430DA9"/>
    <w:rsid w:val="004314A7"/>
    <w:rsid w:val="00431625"/>
    <w:rsid w:val="0043261D"/>
    <w:rsid w:val="00433020"/>
    <w:rsid w:val="0043342D"/>
    <w:rsid w:val="00433A47"/>
    <w:rsid w:val="00434476"/>
    <w:rsid w:val="00434E06"/>
    <w:rsid w:val="00437086"/>
    <w:rsid w:val="00437333"/>
    <w:rsid w:val="00437A13"/>
    <w:rsid w:val="00440EF5"/>
    <w:rsid w:val="00441587"/>
    <w:rsid w:val="00441767"/>
    <w:rsid w:val="004417A0"/>
    <w:rsid w:val="004418E8"/>
    <w:rsid w:val="004419AC"/>
    <w:rsid w:val="00441EB6"/>
    <w:rsid w:val="00441FE8"/>
    <w:rsid w:val="00442510"/>
    <w:rsid w:val="00442A2F"/>
    <w:rsid w:val="00442DE0"/>
    <w:rsid w:val="00443420"/>
    <w:rsid w:val="0044452A"/>
    <w:rsid w:val="00444597"/>
    <w:rsid w:val="004451AA"/>
    <w:rsid w:val="00445FE7"/>
    <w:rsid w:val="00447712"/>
    <w:rsid w:val="00447810"/>
    <w:rsid w:val="00447D1F"/>
    <w:rsid w:val="00447EF8"/>
    <w:rsid w:val="00447F48"/>
    <w:rsid w:val="00450EF9"/>
    <w:rsid w:val="00451013"/>
    <w:rsid w:val="004519B1"/>
    <w:rsid w:val="004521BF"/>
    <w:rsid w:val="00452C1E"/>
    <w:rsid w:val="004536F6"/>
    <w:rsid w:val="0045372D"/>
    <w:rsid w:val="004539BB"/>
    <w:rsid w:val="004540D5"/>
    <w:rsid w:val="00455E99"/>
    <w:rsid w:val="00455FFD"/>
    <w:rsid w:val="00457033"/>
    <w:rsid w:val="00457ADB"/>
    <w:rsid w:val="00460117"/>
    <w:rsid w:val="00460DC8"/>
    <w:rsid w:val="00461056"/>
    <w:rsid w:val="004621E4"/>
    <w:rsid w:val="00462A57"/>
    <w:rsid w:val="00462AD8"/>
    <w:rsid w:val="00463070"/>
    <w:rsid w:val="004631FE"/>
    <w:rsid w:val="00463501"/>
    <w:rsid w:val="004635E4"/>
    <w:rsid w:val="00463FBD"/>
    <w:rsid w:val="00465539"/>
    <w:rsid w:val="0046591B"/>
    <w:rsid w:val="00465D2A"/>
    <w:rsid w:val="0046713F"/>
    <w:rsid w:val="0046734B"/>
    <w:rsid w:val="00470712"/>
    <w:rsid w:val="0047149E"/>
    <w:rsid w:val="00472DAE"/>
    <w:rsid w:val="004730AF"/>
    <w:rsid w:val="004734F1"/>
    <w:rsid w:val="00473571"/>
    <w:rsid w:val="00473FF0"/>
    <w:rsid w:val="00474D39"/>
    <w:rsid w:val="00474D85"/>
    <w:rsid w:val="00475FD5"/>
    <w:rsid w:val="00476B4E"/>
    <w:rsid w:val="0047721A"/>
    <w:rsid w:val="0047746C"/>
    <w:rsid w:val="0048045D"/>
    <w:rsid w:val="004814EE"/>
    <w:rsid w:val="0048151C"/>
    <w:rsid w:val="00481DDB"/>
    <w:rsid w:val="004824EA"/>
    <w:rsid w:val="00482DE0"/>
    <w:rsid w:val="00482E5A"/>
    <w:rsid w:val="00483501"/>
    <w:rsid w:val="00483642"/>
    <w:rsid w:val="004843B7"/>
    <w:rsid w:val="004843DA"/>
    <w:rsid w:val="00485D35"/>
    <w:rsid w:val="00485F68"/>
    <w:rsid w:val="004861FA"/>
    <w:rsid w:val="00486488"/>
    <w:rsid w:val="00486A7A"/>
    <w:rsid w:val="00487844"/>
    <w:rsid w:val="00487F30"/>
    <w:rsid w:val="0049106F"/>
    <w:rsid w:val="00491F92"/>
    <w:rsid w:val="00492125"/>
    <w:rsid w:val="0049245E"/>
    <w:rsid w:val="00492920"/>
    <w:rsid w:val="00493BF8"/>
    <w:rsid w:val="00493E4D"/>
    <w:rsid w:val="00494032"/>
    <w:rsid w:val="00494055"/>
    <w:rsid w:val="00494FB7"/>
    <w:rsid w:val="00495766"/>
    <w:rsid w:val="00495CD2"/>
    <w:rsid w:val="00495E2A"/>
    <w:rsid w:val="00496635"/>
    <w:rsid w:val="004966C8"/>
    <w:rsid w:val="004968E2"/>
    <w:rsid w:val="00496987"/>
    <w:rsid w:val="00497D58"/>
    <w:rsid w:val="004A0783"/>
    <w:rsid w:val="004A0F44"/>
    <w:rsid w:val="004A1012"/>
    <w:rsid w:val="004A138D"/>
    <w:rsid w:val="004A1D66"/>
    <w:rsid w:val="004A1F48"/>
    <w:rsid w:val="004A223A"/>
    <w:rsid w:val="004A24DA"/>
    <w:rsid w:val="004A2E28"/>
    <w:rsid w:val="004A498A"/>
    <w:rsid w:val="004A4DE8"/>
    <w:rsid w:val="004A5229"/>
    <w:rsid w:val="004A536B"/>
    <w:rsid w:val="004A5623"/>
    <w:rsid w:val="004A5A93"/>
    <w:rsid w:val="004A5F3C"/>
    <w:rsid w:val="004A63EA"/>
    <w:rsid w:val="004A6AD8"/>
    <w:rsid w:val="004A6B44"/>
    <w:rsid w:val="004A6F5B"/>
    <w:rsid w:val="004A6FD4"/>
    <w:rsid w:val="004A7AE5"/>
    <w:rsid w:val="004B0C07"/>
    <w:rsid w:val="004B0F49"/>
    <w:rsid w:val="004B0FF5"/>
    <w:rsid w:val="004B12F8"/>
    <w:rsid w:val="004B200B"/>
    <w:rsid w:val="004B2366"/>
    <w:rsid w:val="004B2EEA"/>
    <w:rsid w:val="004B3E69"/>
    <w:rsid w:val="004B5D26"/>
    <w:rsid w:val="004B5DD4"/>
    <w:rsid w:val="004B69B4"/>
    <w:rsid w:val="004B6D62"/>
    <w:rsid w:val="004B7912"/>
    <w:rsid w:val="004C0010"/>
    <w:rsid w:val="004C0B59"/>
    <w:rsid w:val="004C0BEA"/>
    <w:rsid w:val="004C1289"/>
    <w:rsid w:val="004C1D01"/>
    <w:rsid w:val="004C2E5A"/>
    <w:rsid w:val="004C2F5E"/>
    <w:rsid w:val="004C31C5"/>
    <w:rsid w:val="004C3528"/>
    <w:rsid w:val="004C3923"/>
    <w:rsid w:val="004C43A4"/>
    <w:rsid w:val="004C4EF5"/>
    <w:rsid w:val="004C718D"/>
    <w:rsid w:val="004C7483"/>
    <w:rsid w:val="004D2639"/>
    <w:rsid w:val="004D32D7"/>
    <w:rsid w:val="004D380C"/>
    <w:rsid w:val="004D468F"/>
    <w:rsid w:val="004D4E10"/>
    <w:rsid w:val="004D55B4"/>
    <w:rsid w:val="004D5617"/>
    <w:rsid w:val="004D61D5"/>
    <w:rsid w:val="004D6846"/>
    <w:rsid w:val="004D6A00"/>
    <w:rsid w:val="004D79E9"/>
    <w:rsid w:val="004D7F06"/>
    <w:rsid w:val="004D7FB6"/>
    <w:rsid w:val="004E0018"/>
    <w:rsid w:val="004E0587"/>
    <w:rsid w:val="004E2450"/>
    <w:rsid w:val="004E2737"/>
    <w:rsid w:val="004E2896"/>
    <w:rsid w:val="004E2EF4"/>
    <w:rsid w:val="004E3518"/>
    <w:rsid w:val="004E39B8"/>
    <w:rsid w:val="004E3E21"/>
    <w:rsid w:val="004E4370"/>
    <w:rsid w:val="004E490D"/>
    <w:rsid w:val="004E4E7B"/>
    <w:rsid w:val="004E568C"/>
    <w:rsid w:val="004E5C2F"/>
    <w:rsid w:val="004E6966"/>
    <w:rsid w:val="004E6CBA"/>
    <w:rsid w:val="004E7441"/>
    <w:rsid w:val="004E7925"/>
    <w:rsid w:val="004F14CD"/>
    <w:rsid w:val="004F1892"/>
    <w:rsid w:val="004F1F37"/>
    <w:rsid w:val="004F1FA2"/>
    <w:rsid w:val="004F2D0D"/>
    <w:rsid w:val="004F30A8"/>
    <w:rsid w:val="004F5057"/>
    <w:rsid w:val="004F538E"/>
    <w:rsid w:val="004F6C59"/>
    <w:rsid w:val="004F72DF"/>
    <w:rsid w:val="004F7DA1"/>
    <w:rsid w:val="004F7F4B"/>
    <w:rsid w:val="00500050"/>
    <w:rsid w:val="00501FB3"/>
    <w:rsid w:val="00502AA4"/>
    <w:rsid w:val="00502C2D"/>
    <w:rsid w:val="0050346E"/>
    <w:rsid w:val="00503690"/>
    <w:rsid w:val="00504A54"/>
    <w:rsid w:val="005050CD"/>
    <w:rsid w:val="005061F5"/>
    <w:rsid w:val="00506869"/>
    <w:rsid w:val="00506D0C"/>
    <w:rsid w:val="005071B5"/>
    <w:rsid w:val="0050743C"/>
    <w:rsid w:val="005101C5"/>
    <w:rsid w:val="00510530"/>
    <w:rsid w:val="00510647"/>
    <w:rsid w:val="00510662"/>
    <w:rsid w:val="00510768"/>
    <w:rsid w:val="00512B6A"/>
    <w:rsid w:val="005142D5"/>
    <w:rsid w:val="005144CA"/>
    <w:rsid w:val="0051548C"/>
    <w:rsid w:val="00515630"/>
    <w:rsid w:val="00515753"/>
    <w:rsid w:val="005158C5"/>
    <w:rsid w:val="00516B24"/>
    <w:rsid w:val="00516BB7"/>
    <w:rsid w:val="00516E28"/>
    <w:rsid w:val="00517D7E"/>
    <w:rsid w:val="005209B1"/>
    <w:rsid w:val="00520D5D"/>
    <w:rsid w:val="00523817"/>
    <w:rsid w:val="00523DD5"/>
    <w:rsid w:val="00524D32"/>
    <w:rsid w:val="005252FB"/>
    <w:rsid w:val="0052658F"/>
    <w:rsid w:val="00526720"/>
    <w:rsid w:val="005306DC"/>
    <w:rsid w:val="00531489"/>
    <w:rsid w:val="00531647"/>
    <w:rsid w:val="005317F1"/>
    <w:rsid w:val="0053198B"/>
    <w:rsid w:val="00532604"/>
    <w:rsid w:val="005348FC"/>
    <w:rsid w:val="0053598C"/>
    <w:rsid w:val="00535C56"/>
    <w:rsid w:val="00537510"/>
    <w:rsid w:val="00537626"/>
    <w:rsid w:val="00537A84"/>
    <w:rsid w:val="0054056A"/>
    <w:rsid w:val="00541698"/>
    <w:rsid w:val="00541B4D"/>
    <w:rsid w:val="00541E19"/>
    <w:rsid w:val="005420C5"/>
    <w:rsid w:val="0054279C"/>
    <w:rsid w:val="00542FDD"/>
    <w:rsid w:val="00543CB5"/>
    <w:rsid w:val="005452C8"/>
    <w:rsid w:val="0054530C"/>
    <w:rsid w:val="00545DDB"/>
    <w:rsid w:val="005466A9"/>
    <w:rsid w:val="0054746B"/>
    <w:rsid w:val="00547D26"/>
    <w:rsid w:val="005509D6"/>
    <w:rsid w:val="005509EE"/>
    <w:rsid w:val="00551F87"/>
    <w:rsid w:val="005520C8"/>
    <w:rsid w:val="00552C32"/>
    <w:rsid w:val="00553503"/>
    <w:rsid w:val="00553FF0"/>
    <w:rsid w:val="00554046"/>
    <w:rsid w:val="005546FD"/>
    <w:rsid w:val="00554EEF"/>
    <w:rsid w:val="00554F00"/>
    <w:rsid w:val="00555534"/>
    <w:rsid w:val="00555B82"/>
    <w:rsid w:val="00556C4C"/>
    <w:rsid w:val="00560F88"/>
    <w:rsid w:val="00561237"/>
    <w:rsid w:val="00561718"/>
    <w:rsid w:val="00562715"/>
    <w:rsid w:val="005653DE"/>
    <w:rsid w:val="00565530"/>
    <w:rsid w:val="00565AC7"/>
    <w:rsid w:val="005662AA"/>
    <w:rsid w:val="005673EE"/>
    <w:rsid w:val="00570822"/>
    <w:rsid w:val="00570CC5"/>
    <w:rsid w:val="00570E69"/>
    <w:rsid w:val="00571193"/>
    <w:rsid w:val="00571453"/>
    <w:rsid w:val="00571D36"/>
    <w:rsid w:val="00571D98"/>
    <w:rsid w:val="00572AE6"/>
    <w:rsid w:val="00573516"/>
    <w:rsid w:val="005736B7"/>
    <w:rsid w:val="00573987"/>
    <w:rsid w:val="00574285"/>
    <w:rsid w:val="005755E5"/>
    <w:rsid w:val="005763CB"/>
    <w:rsid w:val="0057716A"/>
    <w:rsid w:val="00577B59"/>
    <w:rsid w:val="0058268A"/>
    <w:rsid w:val="0058314A"/>
    <w:rsid w:val="00584634"/>
    <w:rsid w:val="00584699"/>
    <w:rsid w:val="00585140"/>
    <w:rsid w:val="005855AC"/>
    <w:rsid w:val="00585848"/>
    <w:rsid w:val="00585E69"/>
    <w:rsid w:val="00586915"/>
    <w:rsid w:val="00587837"/>
    <w:rsid w:val="00587B23"/>
    <w:rsid w:val="0059032B"/>
    <w:rsid w:val="0059049B"/>
    <w:rsid w:val="00590509"/>
    <w:rsid w:val="005907D2"/>
    <w:rsid w:val="00591F2B"/>
    <w:rsid w:val="0059206E"/>
    <w:rsid w:val="005939DF"/>
    <w:rsid w:val="00594E00"/>
    <w:rsid w:val="00594F8B"/>
    <w:rsid w:val="0059637F"/>
    <w:rsid w:val="005973D3"/>
    <w:rsid w:val="005A10D0"/>
    <w:rsid w:val="005A141E"/>
    <w:rsid w:val="005A1A5E"/>
    <w:rsid w:val="005A1E8E"/>
    <w:rsid w:val="005A2091"/>
    <w:rsid w:val="005A250C"/>
    <w:rsid w:val="005A485C"/>
    <w:rsid w:val="005A4881"/>
    <w:rsid w:val="005A497D"/>
    <w:rsid w:val="005A5237"/>
    <w:rsid w:val="005A6F5D"/>
    <w:rsid w:val="005B07DA"/>
    <w:rsid w:val="005B0DC0"/>
    <w:rsid w:val="005B1319"/>
    <w:rsid w:val="005B146F"/>
    <w:rsid w:val="005B29BF"/>
    <w:rsid w:val="005B5081"/>
    <w:rsid w:val="005B566E"/>
    <w:rsid w:val="005B5A3F"/>
    <w:rsid w:val="005B5B03"/>
    <w:rsid w:val="005B5DF0"/>
    <w:rsid w:val="005B65FE"/>
    <w:rsid w:val="005B6818"/>
    <w:rsid w:val="005B6D72"/>
    <w:rsid w:val="005B740B"/>
    <w:rsid w:val="005B7E05"/>
    <w:rsid w:val="005C00F6"/>
    <w:rsid w:val="005C05A3"/>
    <w:rsid w:val="005C10C4"/>
    <w:rsid w:val="005C12FD"/>
    <w:rsid w:val="005C1771"/>
    <w:rsid w:val="005C1CC3"/>
    <w:rsid w:val="005C2953"/>
    <w:rsid w:val="005C2C4F"/>
    <w:rsid w:val="005C3164"/>
    <w:rsid w:val="005C396B"/>
    <w:rsid w:val="005C397F"/>
    <w:rsid w:val="005C3D18"/>
    <w:rsid w:val="005C4C29"/>
    <w:rsid w:val="005C4E88"/>
    <w:rsid w:val="005C55B9"/>
    <w:rsid w:val="005C5D96"/>
    <w:rsid w:val="005C6367"/>
    <w:rsid w:val="005C6929"/>
    <w:rsid w:val="005C713C"/>
    <w:rsid w:val="005C724D"/>
    <w:rsid w:val="005C7EA7"/>
    <w:rsid w:val="005D09FF"/>
    <w:rsid w:val="005D11F8"/>
    <w:rsid w:val="005D133A"/>
    <w:rsid w:val="005D1643"/>
    <w:rsid w:val="005D16D1"/>
    <w:rsid w:val="005D1CC4"/>
    <w:rsid w:val="005D23D8"/>
    <w:rsid w:val="005D2865"/>
    <w:rsid w:val="005D287C"/>
    <w:rsid w:val="005D35B1"/>
    <w:rsid w:val="005D42C8"/>
    <w:rsid w:val="005D4570"/>
    <w:rsid w:val="005D4610"/>
    <w:rsid w:val="005D4FB7"/>
    <w:rsid w:val="005D50E8"/>
    <w:rsid w:val="005D6051"/>
    <w:rsid w:val="005D6641"/>
    <w:rsid w:val="005D7B9A"/>
    <w:rsid w:val="005E03C3"/>
    <w:rsid w:val="005E06F7"/>
    <w:rsid w:val="005E1677"/>
    <w:rsid w:val="005E32C6"/>
    <w:rsid w:val="005E3B15"/>
    <w:rsid w:val="005E4092"/>
    <w:rsid w:val="005E42FD"/>
    <w:rsid w:val="005E4F29"/>
    <w:rsid w:val="005E5732"/>
    <w:rsid w:val="005E5873"/>
    <w:rsid w:val="005E5890"/>
    <w:rsid w:val="005F0C60"/>
    <w:rsid w:val="005F142B"/>
    <w:rsid w:val="005F1BFC"/>
    <w:rsid w:val="005F3454"/>
    <w:rsid w:val="005F3A1F"/>
    <w:rsid w:val="005F3C8B"/>
    <w:rsid w:val="005F4184"/>
    <w:rsid w:val="005F4737"/>
    <w:rsid w:val="005F4E98"/>
    <w:rsid w:val="005F4FB6"/>
    <w:rsid w:val="005F5F41"/>
    <w:rsid w:val="005F5F4C"/>
    <w:rsid w:val="005F61A4"/>
    <w:rsid w:val="005F63D0"/>
    <w:rsid w:val="005F7274"/>
    <w:rsid w:val="005F7546"/>
    <w:rsid w:val="0060003E"/>
    <w:rsid w:val="00600122"/>
    <w:rsid w:val="00600D66"/>
    <w:rsid w:val="00601571"/>
    <w:rsid w:val="00601D9D"/>
    <w:rsid w:val="00601F75"/>
    <w:rsid w:val="00601FD0"/>
    <w:rsid w:val="00602847"/>
    <w:rsid w:val="00602A8F"/>
    <w:rsid w:val="00602DE0"/>
    <w:rsid w:val="0060367C"/>
    <w:rsid w:val="00603892"/>
    <w:rsid w:val="006038C7"/>
    <w:rsid w:val="00603E1F"/>
    <w:rsid w:val="006048CC"/>
    <w:rsid w:val="00604EC2"/>
    <w:rsid w:val="0060541E"/>
    <w:rsid w:val="00605E80"/>
    <w:rsid w:val="00606845"/>
    <w:rsid w:val="006071AE"/>
    <w:rsid w:val="006078BF"/>
    <w:rsid w:val="006079D8"/>
    <w:rsid w:val="00610D56"/>
    <w:rsid w:val="00610DFE"/>
    <w:rsid w:val="00611161"/>
    <w:rsid w:val="006111BE"/>
    <w:rsid w:val="00612BB3"/>
    <w:rsid w:val="00612BDF"/>
    <w:rsid w:val="006131A4"/>
    <w:rsid w:val="00613B02"/>
    <w:rsid w:val="00614C50"/>
    <w:rsid w:val="006152AB"/>
    <w:rsid w:val="00615523"/>
    <w:rsid w:val="0061555E"/>
    <w:rsid w:val="00615600"/>
    <w:rsid w:val="006156FB"/>
    <w:rsid w:val="00616959"/>
    <w:rsid w:val="00616AA6"/>
    <w:rsid w:val="00616D6D"/>
    <w:rsid w:val="0061727B"/>
    <w:rsid w:val="00617450"/>
    <w:rsid w:val="0061771D"/>
    <w:rsid w:val="00617ACF"/>
    <w:rsid w:val="00617EC1"/>
    <w:rsid w:val="006200D0"/>
    <w:rsid w:val="00621C10"/>
    <w:rsid w:val="00622F0A"/>
    <w:rsid w:val="00622F6F"/>
    <w:rsid w:val="00622FBD"/>
    <w:rsid w:val="00623F72"/>
    <w:rsid w:val="00623FE9"/>
    <w:rsid w:val="00624A7E"/>
    <w:rsid w:val="00624E8D"/>
    <w:rsid w:val="00624E98"/>
    <w:rsid w:val="00625487"/>
    <w:rsid w:val="006255D4"/>
    <w:rsid w:val="006271BC"/>
    <w:rsid w:val="006276AF"/>
    <w:rsid w:val="00630E16"/>
    <w:rsid w:val="006314E6"/>
    <w:rsid w:val="00631C40"/>
    <w:rsid w:val="00633055"/>
    <w:rsid w:val="006331BB"/>
    <w:rsid w:val="006342B8"/>
    <w:rsid w:val="00634331"/>
    <w:rsid w:val="0063520F"/>
    <w:rsid w:val="00636315"/>
    <w:rsid w:val="006369DA"/>
    <w:rsid w:val="006400A6"/>
    <w:rsid w:val="006402F3"/>
    <w:rsid w:val="00640578"/>
    <w:rsid w:val="00640AFB"/>
    <w:rsid w:val="00641061"/>
    <w:rsid w:val="006413BD"/>
    <w:rsid w:val="006415FF"/>
    <w:rsid w:val="006416A8"/>
    <w:rsid w:val="00641FAA"/>
    <w:rsid w:val="006428ED"/>
    <w:rsid w:val="00642B98"/>
    <w:rsid w:val="00642C23"/>
    <w:rsid w:val="0064353C"/>
    <w:rsid w:val="00643750"/>
    <w:rsid w:val="0064437B"/>
    <w:rsid w:val="0064446D"/>
    <w:rsid w:val="00644614"/>
    <w:rsid w:val="00644975"/>
    <w:rsid w:val="00645823"/>
    <w:rsid w:val="00645921"/>
    <w:rsid w:val="0064598F"/>
    <w:rsid w:val="00646D09"/>
    <w:rsid w:val="00646F85"/>
    <w:rsid w:val="006477F2"/>
    <w:rsid w:val="006505B2"/>
    <w:rsid w:val="0065071F"/>
    <w:rsid w:val="00650D2B"/>
    <w:rsid w:val="00651390"/>
    <w:rsid w:val="006516D1"/>
    <w:rsid w:val="0065195F"/>
    <w:rsid w:val="006520C2"/>
    <w:rsid w:val="00653206"/>
    <w:rsid w:val="00653E47"/>
    <w:rsid w:val="00653E7C"/>
    <w:rsid w:val="0065410B"/>
    <w:rsid w:val="0065435E"/>
    <w:rsid w:val="00654CC9"/>
    <w:rsid w:val="006551A4"/>
    <w:rsid w:val="0065543B"/>
    <w:rsid w:val="00655498"/>
    <w:rsid w:val="00655847"/>
    <w:rsid w:val="00655AFE"/>
    <w:rsid w:val="0065613E"/>
    <w:rsid w:val="00657234"/>
    <w:rsid w:val="00657DBB"/>
    <w:rsid w:val="00660D42"/>
    <w:rsid w:val="00661564"/>
    <w:rsid w:val="00662351"/>
    <w:rsid w:val="006624A8"/>
    <w:rsid w:val="0066268E"/>
    <w:rsid w:val="00662B26"/>
    <w:rsid w:val="00662E55"/>
    <w:rsid w:val="0066339B"/>
    <w:rsid w:val="006644A9"/>
    <w:rsid w:val="00664D88"/>
    <w:rsid w:val="006665AC"/>
    <w:rsid w:val="006667B1"/>
    <w:rsid w:val="00666AB7"/>
    <w:rsid w:val="0066720A"/>
    <w:rsid w:val="00667B8D"/>
    <w:rsid w:val="00670F66"/>
    <w:rsid w:val="00671E0D"/>
    <w:rsid w:val="0067229D"/>
    <w:rsid w:val="00672397"/>
    <w:rsid w:val="00673985"/>
    <w:rsid w:val="00673999"/>
    <w:rsid w:val="00673ACC"/>
    <w:rsid w:val="00673D8E"/>
    <w:rsid w:val="00674FAD"/>
    <w:rsid w:val="00675155"/>
    <w:rsid w:val="0067532E"/>
    <w:rsid w:val="00675441"/>
    <w:rsid w:val="00675E24"/>
    <w:rsid w:val="0067621E"/>
    <w:rsid w:val="006802B0"/>
    <w:rsid w:val="00680A87"/>
    <w:rsid w:val="006812B2"/>
    <w:rsid w:val="0068145D"/>
    <w:rsid w:val="006828A1"/>
    <w:rsid w:val="00682919"/>
    <w:rsid w:val="00682E03"/>
    <w:rsid w:val="00683142"/>
    <w:rsid w:val="006831D6"/>
    <w:rsid w:val="00683369"/>
    <w:rsid w:val="00683787"/>
    <w:rsid w:val="0068483A"/>
    <w:rsid w:val="006850F5"/>
    <w:rsid w:val="006857A7"/>
    <w:rsid w:val="00685B1D"/>
    <w:rsid w:val="006865B2"/>
    <w:rsid w:val="00686C88"/>
    <w:rsid w:val="00687426"/>
    <w:rsid w:val="006879F6"/>
    <w:rsid w:val="00687BFD"/>
    <w:rsid w:val="006907FD"/>
    <w:rsid w:val="00690E71"/>
    <w:rsid w:val="00691244"/>
    <w:rsid w:val="00691683"/>
    <w:rsid w:val="00691862"/>
    <w:rsid w:val="00691F1A"/>
    <w:rsid w:val="00692E75"/>
    <w:rsid w:val="00692F7E"/>
    <w:rsid w:val="00693174"/>
    <w:rsid w:val="00693F75"/>
    <w:rsid w:val="006940E4"/>
    <w:rsid w:val="00694164"/>
    <w:rsid w:val="0069474C"/>
    <w:rsid w:val="00695611"/>
    <w:rsid w:val="00695761"/>
    <w:rsid w:val="006961AB"/>
    <w:rsid w:val="00696325"/>
    <w:rsid w:val="00697BEB"/>
    <w:rsid w:val="00697EB6"/>
    <w:rsid w:val="006A005B"/>
    <w:rsid w:val="006A041A"/>
    <w:rsid w:val="006A05D5"/>
    <w:rsid w:val="006A0817"/>
    <w:rsid w:val="006A1687"/>
    <w:rsid w:val="006A1FDD"/>
    <w:rsid w:val="006A2BC6"/>
    <w:rsid w:val="006A2BFE"/>
    <w:rsid w:val="006A3EE1"/>
    <w:rsid w:val="006A6617"/>
    <w:rsid w:val="006A6A09"/>
    <w:rsid w:val="006A78C1"/>
    <w:rsid w:val="006B0827"/>
    <w:rsid w:val="006B0A2E"/>
    <w:rsid w:val="006B0FC3"/>
    <w:rsid w:val="006B1638"/>
    <w:rsid w:val="006B16AA"/>
    <w:rsid w:val="006B1A03"/>
    <w:rsid w:val="006B1E2A"/>
    <w:rsid w:val="006B32BC"/>
    <w:rsid w:val="006B346E"/>
    <w:rsid w:val="006B3B20"/>
    <w:rsid w:val="006B4A72"/>
    <w:rsid w:val="006B4BF9"/>
    <w:rsid w:val="006B5FFD"/>
    <w:rsid w:val="006B6DC3"/>
    <w:rsid w:val="006B7653"/>
    <w:rsid w:val="006B7C4A"/>
    <w:rsid w:val="006B7E1B"/>
    <w:rsid w:val="006C0822"/>
    <w:rsid w:val="006C107B"/>
    <w:rsid w:val="006C1CC4"/>
    <w:rsid w:val="006C1F51"/>
    <w:rsid w:val="006C222B"/>
    <w:rsid w:val="006C297A"/>
    <w:rsid w:val="006C2C3F"/>
    <w:rsid w:val="006C3098"/>
    <w:rsid w:val="006C39FD"/>
    <w:rsid w:val="006C44F5"/>
    <w:rsid w:val="006C5147"/>
    <w:rsid w:val="006C547B"/>
    <w:rsid w:val="006C5774"/>
    <w:rsid w:val="006C603C"/>
    <w:rsid w:val="006C6206"/>
    <w:rsid w:val="006C637C"/>
    <w:rsid w:val="006C65E3"/>
    <w:rsid w:val="006C67C3"/>
    <w:rsid w:val="006C7770"/>
    <w:rsid w:val="006C7A51"/>
    <w:rsid w:val="006C7D93"/>
    <w:rsid w:val="006C7DA8"/>
    <w:rsid w:val="006D07C5"/>
    <w:rsid w:val="006D097F"/>
    <w:rsid w:val="006D0FFE"/>
    <w:rsid w:val="006D1104"/>
    <w:rsid w:val="006D316D"/>
    <w:rsid w:val="006D44D8"/>
    <w:rsid w:val="006D4957"/>
    <w:rsid w:val="006D4B7F"/>
    <w:rsid w:val="006D5DE0"/>
    <w:rsid w:val="006D751F"/>
    <w:rsid w:val="006D75A7"/>
    <w:rsid w:val="006E042B"/>
    <w:rsid w:val="006E070C"/>
    <w:rsid w:val="006E0973"/>
    <w:rsid w:val="006E0D0B"/>
    <w:rsid w:val="006E1083"/>
    <w:rsid w:val="006E17C5"/>
    <w:rsid w:val="006E34C9"/>
    <w:rsid w:val="006E34FD"/>
    <w:rsid w:val="006E3820"/>
    <w:rsid w:val="006E3930"/>
    <w:rsid w:val="006E4C74"/>
    <w:rsid w:val="006E575D"/>
    <w:rsid w:val="006E5CBC"/>
    <w:rsid w:val="006E6829"/>
    <w:rsid w:val="006F0543"/>
    <w:rsid w:val="006F1E1A"/>
    <w:rsid w:val="006F28EB"/>
    <w:rsid w:val="006F35EC"/>
    <w:rsid w:val="006F4205"/>
    <w:rsid w:val="006F51DF"/>
    <w:rsid w:val="006F5A7D"/>
    <w:rsid w:val="006F616F"/>
    <w:rsid w:val="006F61C1"/>
    <w:rsid w:val="006F69F1"/>
    <w:rsid w:val="006F6C0C"/>
    <w:rsid w:val="006F7677"/>
    <w:rsid w:val="00700661"/>
    <w:rsid w:val="00701B57"/>
    <w:rsid w:val="007025E7"/>
    <w:rsid w:val="00702816"/>
    <w:rsid w:val="00702B89"/>
    <w:rsid w:val="00704630"/>
    <w:rsid w:val="007055DA"/>
    <w:rsid w:val="00705761"/>
    <w:rsid w:val="00705B99"/>
    <w:rsid w:val="00705BED"/>
    <w:rsid w:val="007061B0"/>
    <w:rsid w:val="007062E5"/>
    <w:rsid w:val="00706509"/>
    <w:rsid w:val="0070799E"/>
    <w:rsid w:val="00710C01"/>
    <w:rsid w:val="00710CF1"/>
    <w:rsid w:val="007110ED"/>
    <w:rsid w:val="00711D31"/>
    <w:rsid w:val="00712794"/>
    <w:rsid w:val="00712828"/>
    <w:rsid w:val="00712B9E"/>
    <w:rsid w:val="00712F1A"/>
    <w:rsid w:val="007137DA"/>
    <w:rsid w:val="00714151"/>
    <w:rsid w:val="0071417E"/>
    <w:rsid w:val="007141F9"/>
    <w:rsid w:val="00714427"/>
    <w:rsid w:val="00714AF5"/>
    <w:rsid w:val="007176A1"/>
    <w:rsid w:val="00717A5C"/>
    <w:rsid w:val="00717EF2"/>
    <w:rsid w:val="00720450"/>
    <w:rsid w:val="00720A0B"/>
    <w:rsid w:val="007213F1"/>
    <w:rsid w:val="007221B6"/>
    <w:rsid w:val="00722293"/>
    <w:rsid w:val="00723286"/>
    <w:rsid w:val="00724BF6"/>
    <w:rsid w:val="00724D57"/>
    <w:rsid w:val="00724E50"/>
    <w:rsid w:val="00726E7C"/>
    <w:rsid w:val="00726F0E"/>
    <w:rsid w:val="0072725B"/>
    <w:rsid w:val="007306D0"/>
    <w:rsid w:val="00730A79"/>
    <w:rsid w:val="0073104D"/>
    <w:rsid w:val="007311BD"/>
    <w:rsid w:val="00731C0C"/>
    <w:rsid w:val="00731C72"/>
    <w:rsid w:val="00731EB4"/>
    <w:rsid w:val="00732325"/>
    <w:rsid w:val="00732EB9"/>
    <w:rsid w:val="0073336A"/>
    <w:rsid w:val="00733C2B"/>
    <w:rsid w:val="00734776"/>
    <w:rsid w:val="00734816"/>
    <w:rsid w:val="00734BE4"/>
    <w:rsid w:val="00734FBF"/>
    <w:rsid w:val="00735570"/>
    <w:rsid w:val="00735CB0"/>
    <w:rsid w:val="00735D3B"/>
    <w:rsid w:val="00735E92"/>
    <w:rsid w:val="007364F1"/>
    <w:rsid w:val="00737953"/>
    <w:rsid w:val="00740271"/>
    <w:rsid w:val="0074068F"/>
    <w:rsid w:val="00740914"/>
    <w:rsid w:val="00740A30"/>
    <w:rsid w:val="00740A89"/>
    <w:rsid w:val="00740EB5"/>
    <w:rsid w:val="007419C5"/>
    <w:rsid w:val="00741FE3"/>
    <w:rsid w:val="00742456"/>
    <w:rsid w:val="0074292B"/>
    <w:rsid w:val="00742931"/>
    <w:rsid w:val="00742991"/>
    <w:rsid w:val="007429A1"/>
    <w:rsid w:val="00742B05"/>
    <w:rsid w:val="00742D8C"/>
    <w:rsid w:val="00743D1B"/>
    <w:rsid w:val="007440F4"/>
    <w:rsid w:val="00744694"/>
    <w:rsid w:val="007456C5"/>
    <w:rsid w:val="007460DF"/>
    <w:rsid w:val="007461D6"/>
    <w:rsid w:val="00746D21"/>
    <w:rsid w:val="00747876"/>
    <w:rsid w:val="00747DC3"/>
    <w:rsid w:val="00750462"/>
    <w:rsid w:val="00750550"/>
    <w:rsid w:val="0075138B"/>
    <w:rsid w:val="00751B8B"/>
    <w:rsid w:val="00751C9A"/>
    <w:rsid w:val="00751D8B"/>
    <w:rsid w:val="0075231A"/>
    <w:rsid w:val="007537A8"/>
    <w:rsid w:val="00753A82"/>
    <w:rsid w:val="0075507F"/>
    <w:rsid w:val="00755D92"/>
    <w:rsid w:val="007577DD"/>
    <w:rsid w:val="00757D1D"/>
    <w:rsid w:val="00757E6A"/>
    <w:rsid w:val="00760C38"/>
    <w:rsid w:val="00761C34"/>
    <w:rsid w:val="00761DD2"/>
    <w:rsid w:val="00761F32"/>
    <w:rsid w:val="0076229A"/>
    <w:rsid w:val="00763273"/>
    <w:rsid w:val="00763751"/>
    <w:rsid w:val="00763A5A"/>
    <w:rsid w:val="00763D3A"/>
    <w:rsid w:val="00763E1B"/>
    <w:rsid w:val="00764B54"/>
    <w:rsid w:val="00765863"/>
    <w:rsid w:val="00765F62"/>
    <w:rsid w:val="0076633E"/>
    <w:rsid w:val="0076683A"/>
    <w:rsid w:val="00766D56"/>
    <w:rsid w:val="007679CE"/>
    <w:rsid w:val="00767DB2"/>
    <w:rsid w:val="00767EAA"/>
    <w:rsid w:val="007700D6"/>
    <w:rsid w:val="00770453"/>
    <w:rsid w:val="00770507"/>
    <w:rsid w:val="007710A8"/>
    <w:rsid w:val="007719BA"/>
    <w:rsid w:val="007721BA"/>
    <w:rsid w:val="007722B6"/>
    <w:rsid w:val="00772403"/>
    <w:rsid w:val="007726CF"/>
    <w:rsid w:val="007728B8"/>
    <w:rsid w:val="00773040"/>
    <w:rsid w:val="00774030"/>
    <w:rsid w:val="007748CC"/>
    <w:rsid w:val="00775C95"/>
    <w:rsid w:val="00776C54"/>
    <w:rsid w:val="00776CDC"/>
    <w:rsid w:val="00777402"/>
    <w:rsid w:val="007776FF"/>
    <w:rsid w:val="00777909"/>
    <w:rsid w:val="00780C0E"/>
    <w:rsid w:val="007811CD"/>
    <w:rsid w:val="00781BC7"/>
    <w:rsid w:val="00782DF0"/>
    <w:rsid w:val="00783361"/>
    <w:rsid w:val="00783B3C"/>
    <w:rsid w:val="00783E7F"/>
    <w:rsid w:val="00785B82"/>
    <w:rsid w:val="00785BE5"/>
    <w:rsid w:val="00785D9F"/>
    <w:rsid w:val="0078734C"/>
    <w:rsid w:val="00787832"/>
    <w:rsid w:val="00787844"/>
    <w:rsid w:val="00790BF3"/>
    <w:rsid w:val="00791988"/>
    <w:rsid w:val="00791BE4"/>
    <w:rsid w:val="00791E8D"/>
    <w:rsid w:val="0079257C"/>
    <w:rsid w:val="00792940"/>
    <w:rsid w:val="00793175"/>
    <w:rsid w:val="007931C2"/>
    <w:rsid w:val="00793B21"/>
    <w:rsid w:val="00794C34"/>
    <w:rsid w:val="00794C50"/>
    <w:rsid w:val="00794D18"/>
    <w:rsid w:val="00795006"/>
    <w:rsid w:val="007955DA"/>
    <w:rsid w:val="00795603"/>
    <w:rsid w:val="00795ABC"/>
    <w:rsid w:val="00795CAC"/>
    <w:rsid w:val="0079672A"/>
    <w:rsid w:val="007971AB"/>
    <w:rsid w:val="007975B4"/>
    <w:rsid w:val="007A0A1B"/>
    <w:rsid w:val="007A0C23"/>
    <w:rsid w:val="007A1F5D"/>
    <w:rsid w:val="007A23E7"/>
    <w:rsid w:val="007A2571"/>
    <w:rsid w:val="007A26F5"/>
    <w:rsid w:val="007A33CC"/>
    <w:rsid w:val="007A3C3D"/>
    <w:rsid w:val="007A3D21"/>
    <w:rsid w:val="007A555E"/>
    <w:rsid w:val="007A5661"/>
    <w:rsid w:val="007A65FF"/>
    <w:rsid w:val="007A68F0"/>
    <w:rsid w:val="007A6919"/>
    <w:rsid w:val="007A704C"/>
    <w:rsid w:val="007A7762"/>
    <w:rsid w:val="007B08CA"/>
    <w:rsid w:val="007B10F1"/>
    <w:rsid w:val="007B1602"/>
    <w:rsid w:val="007B2DCA"/>
    <w:rsid w:val="007B32A9"/>
    <w:rsid w:val="007B45D7"/>
    <w:rsid w:val="007B4EA5"/>
    <w:rsid w:val="007B5979"/>
    <w:rsid w:val="007B5A69"/>
    <w:rsid w:val="007B5E95"/>
    <w:rsid w:val="007B68DE"/>
    <w:rsid w:val="007C0534"/>
    <w:rsid w:val="007C14DF"/>
    <w:rsid w:val="007C16CB"/>
    <w:rsid w:val="007C18EC"/>
    <w:rsid w:val="007C1B4C"/>
    <w:rsid w:val="007C1CF9"/>
    <w:rsid w:val="007C2B69"/>
    <w:rsid w:val="007C3C5F"/>
    <w:rsid w:val="007C43CB"/>
    <w:rsid w:val="007C4418"/>
    <w:rsid w:val="007C4652"/>
    <w:rsid w:val="007C47BC"/>
    <w:rsid w:val="007C4DF6"/>
    <w:rsid w:val="007C686E"/>
    <w:rsid w:val="007C6897"/>
    <w:rsid w:val="007C7251"/>
    <w:rsid w:val="007C72E6"/>
    <w:rsid w:val="007D0855"/>
    <w:rsid w:val="007D1303"/>
    <w:rsid w:val="007D1746"/>
    <w:rsid w:val="007D192C"/>
    <w:rsid w:val="007D2168"/>
    <w:rsid w:val="007D2BB7"/>
    <w:rsid w:val="007D2C1C"/>
    <w:rsid w:val="007D3BFB"/>
    <w:rsid w:val="007D4C3C"/>
    <w:rsid w:val="007D50D6"/>
    <w:rsid w:val="007D6614"/>
    <w:rsid w:val="007D66E3"/>
    <w:rsid w:val="007D67D5"/>
    <w:rsid w:val="007D6964"/>
    <w:rsid w:val="007D6A11"/>
    <w:rsid w:val="007D724D"/>
    <w:rsid w:val="007D7426"/>
    <w:rsid w:val="007D7E46"/>
    <w:rsid w:val="007E04AC"/>
    <w:rsid w:val="007E0EAD"/>
    <w:rsid w:val="007E4088"/>
    <w:rsid w:val="007E427A"/>
    <w:rsid w:val="007E471B"/>
    <w:rsid w:val="007E4A36"/>
    <w:rsid w:val="007E54BA"/>
    <w:rsid w:val="007E58E1"/>
    <w:rsid w:val="007E5EAC"/>
    <w:rsid w:val="007E63E8"/>
    <w:rsid w:val="007E6A92"/>
    <w:rsid w:val="007E7903"/>
    <w:rsid w:val="007E7B15"/>
    <w:rsid w:val="007F1EA4"/>
    <w:rsid w:val="007F2019"/>
    <w:rsid w:val="007F3A4F"/>
    <w:rsid w:val="007F3CA4"/>
    <w:rsid w:val="007F4479"/>
    <w:rsid w:val="007F59DF"/>
    <w:rsid w:val="007F5C63"/>
    <w:rsid w:val="007F5FDE"/>
    <w:rsid w:val="007F5FFB"/>
    <w:rsid w:val="007F6580"/>
    <w:rsid w:val="008001CE"/>
    <w:rsid w:val="0080215A"/>
    <w:rsid w:val="00802719"/>
    <w:rsid w:val="00802D29"/>
    <w:rsid w:val="00803DBD"/>
    <w:rsid w:val="00804E69"/>
    <w:rsid w:val="0080696E"/>
    <w:rsid w:val="0080698A"/>
    <w:rsid w:val="00807D18"/>
    <w:rsid w:val="00810064"/>
    <w:rsid w:val="00812799"/>
    <w:rsid w:val="00812C01"/>
    <w:rsid w:val="00812CD1"/>
    <w:rsid w:val="00812D80"/>
    <w:rsid w:val="00813D93"/>
    <w:rsid w:val="00813F8E"/>
    <w:rsid w:val="00813FAB"/>
    <w:rsid w:val="00814E8D"/>
    <w:rsid w:val="008160B4"/>
    <w:rsid w:val="00817B2C"/>
    <w:rsid w:val="00817FD7"/>
    <w:rsid w:val="00820D06"/>
    <w:rsid w:val="00820F41"/>
    <w:rsid w:val="00821261"/>
    <w:rsid w:val="00821BB6"/>
    <w:rsid w:val="00822C27"/>
    <w:rsid w:val="008231AF"/>
    <w:rsid w:val="00823ACE"/>
    <w:rsid w:val="00824553"/>
    <w:rsid w:val="0082485F"/>
    <w:rsid w:val="00824CEB"/>
    <w:rsid w:val="008255F4"/>
    <w:rsid w:val="008271C6"/>
    <w:rsid w:val="0083012C"/>
    <w:rsid w:val="00830615"/>
    <w:rsid w:val="00830AD5"/>
    <w:rsid w:val="00830F49"/>
    <w:rsid w:val="0083297A"/>
    <w:rsid w:val="00832E5D"/>
    <w:rsid w:val="00834049"/>
    <w:rsid w:val="0083431A"/>
    <w:rsid w:val="00834F2A"/>
    <w:rsid w:val="008354FD"/>
    <w:rsid w:val="008356E6"/>
    <w:rsid w:val="00836053"/>
    <w:rsid w:val="008360DA"/>
    <w:rsid w:val="00836858"/>
    <w:rsid w:val="00836FDB"/>
    <w:rsid w:val="00837159"/>
    <w:rsid w:val="00837264"/>
    <w:rsid w:val="008372FA"/>
    <w:rsid w:val="0083731B"/>
    <w:rsid w:val="00837468"/>
    <w:rsid w:val="00837CAC"/>
    <w:rsid w:val="0084083E"/>
    <w:rsid w:val="00840D77"/>
    <w:rsid w:val="00841598"/>
    <w:rsid w:val="0084246E"/>
    <w:rsid w:val="00842BAE"/>
    <w:rsid w:val="0084346A"/>
    <w:rsid w:val="008434C5"/>
    <w:rsid w:val="00843A60"/>
    <w:rsid w:val="00843A85"/>
    <w:rsid w:val="00843BD2"/>
    <w:rsid w:val="00843D29"/>
    <w:rsid w:val="00845663"/>
    <w:rsid w:val="008456C9"/>
    <w:rsid w:val="00845EA1"/>
    <w:rsid w:val="00846D86"/>
    <w:rsid w:val="0084759E"/>
    <w:rsid w:val="00847B2B"/>
    <w:rsid w:val="008512CA"/>
    <w:rsid w:val="0085150D"/>
    <w:rsid w:val="0085168E"/>
    <w:rsid w:val="008521B3"/>
    <w:rsid w:val="00853243"/>
    <w:rsid w:val="0085409D"/>
    <w:rsid w:val="00854D4A"/>
    <w:rsid w:val="00855209"/>
    <w:rsid w:val="00855AFB"/>
    <w:rsid w:val="00855D84"/>
    <w:rsid w:val="00856C8E"/>
    <w:rsid w:val="00857233"/>
    <w:rsid w:val="00860FD8"/>
    <w:rsid w:val="00862001"/>
    <w:rsid w:val="008622FA"/>
    <w:rsid w:val="00862BE0"/>
    <w:rsid w:val="0086381F"/>
    <w:rsid w:val="00863E15"/>
    <w:rsid w:val="008643D0"/>
    <w:rsid w:val="008652BB"/>
    <w:rsid w:val="00865CDB"/>
    <w:rsid w:val="0086708C"/>
    <w:rsid w:val="00867546"/>
    <w:rsid w:val="00870501"/>
    <w:rsid w:val="00870513"/>
    <w:rsid w:val="0087122C"/>
    <w:rsid w:val="00872574"/>
    <w:rsid w:val="00872714"/>
    <w:rsid w:val="008729DF"/>
    <w:rsid w:val="00872BCA"/>
    <w:rsid w:val="00874A10"/>
    <w:rsid w:val="00874A17"/>
    <w:rsid w:val="00874C6B"/>
    <w:rsid w:val="00875C1E"/>
    <w:rsid w:val="00876588"/>
    <w:rsid w:val="00877B15"/>
    <w:rsid w:val="008808AD"/>
    <w:rsid w:val="00880A5B"/>
    <w:rsid w:val="00881EDE"/>
    <w:rsid w:val="0088255E"/>
    <w:rsid w:val="0088298A"/>
    <w:rsid w:val="0088377A"/>
    <w:rsid w:val="0088577B"/>
    <w:rsid w:val="00885A93"/>
    <w:rsid w:val="00885D55"/>
    <w:rsid w:val="0088644E"/>
    <w:rsid w:val="00886A8C"/>
    <w:rsid w:val="00886A9B"/>
    <w:rsid w:val="00886AB0"/>
    <w:rsid w:val="00886E68"/>
    <w:rsid w:val="00886E72"/>
    <w:rsid w:val="00887414"/>
    <w:rsid w:val="00891067"/>
    <w:rsid w:val="00891A01"/>
    <w:rsid w:val="008928FB"/>
    <w:rsid w:val="00893412"/>
    <w:rsid w:val="00894254"/>
    <w:rsid w:val="00894261"/>
    <w:rsid w:val="0089435F"/>
    <w:rsid w:val="00894948"/>
    <w:rsid w:val="00894EEB"/>
    <w:rsid w:val="00895C51"/>
    <w:rsid w:val="00895DD6"/>
    <w:rsid w:val="00895DD9"/>
    <w:rsid w:val="00896BA6"/>
    <w:rsid w:val="00896ED9"/>
    <w:rsid w:val="008976B2"/>
    <w:rsid w:val="00897E21"/>
    <w:rsid w:val="008A01E5"/>
    <w:rsid w:val="008A1CC5"/>
    <w:rsid w:val="008A2158"/>
    <w:rsid w:val="008A2541"/>
    <w:rsid w:val="008A3BD1"/>
    <w:rsid w:val="008A3D16"/>
    <w:rsid w:val="008A527D"/>
    <w:rsid w:val="008A64DA"/>
    <w:rsid w:val="008A6965"/>
    <w:rsid w:val="008A6D25"/>
    <w:rsid w:val="008B1D70"/>
    <w:rsid w:val="008B4970"/>
    <w:rsid w:val="008B4A7D"/>
    <w:rsid w:val="008B4D4D"/>
    <w:rsid w:val="008B50A6"/>
    <w:rsid w:val="008B5499"/>
    <w:rsid w:val="008B6081"/>
    <w:rsid w:val="008B6894"/>
    <w:rsid w:val="008C09D4"/>
    <w:rsid w:val="008C0A7D"/>
    <w:rsid w:val="008C0BAA"/>
    <w:rsid w:val="008C1255"/>
    <w:rsid w:val="008C1B87"/>
    <w:rsid w:val="008C2885"/>
    <w:rsid w:val="008C2AC6"/>
    <w:rsid w:val="008C2D1B"/>
    <w:rsid w:val="008C3504"/>
    <w:rsid w:val="008C3F70"/>
    <w:rsid w:val="008C47C1"/>
    <w:rsid w:val="008C47F3"/>
    <w:rsid w:val="008C48F8"/>
    <w:rsid w:val="008C4B83"/>
    <w:rsid w:val="008C4F1B"/>
    <w:rsid w:val="008C519A"/>
    <w:rsid w:val="008C532A"/>
    <w:rsid w:val="008C53B4"/>
    <w:rsid w:val="008C62BD"/>
    <w:rsid w:val="008D0222"/>
    <w:rsid w:val="008D03DD"/>
    <w:rsid w:val="008D0985"/>
    <w:rsid w:val="008D0996"/>
    <w:rsid w:val="008D09EB"/>
    <w:rsid w:val="008D09EF"/>
    <w:rsid w:val="008D0F65"/>
    <w:rsid w:val="008D13A7"/>
    <w:rsid w:val="008D1E2A"/>
    <w:rsid w:val="008D2327"/>
    <w:rsid w:val="008D2887"/>
    <w:rsid w:val="008D30EE"/>
    <w:rsid w:val="008D3A32"/>
    <w:rsid w:val="008D3BFF"/>
    <w:rsid w:val="008D3DCA"/>
    <w:rsid w:val="008D4102"/>
    <w:rsid w:val="008D4E9D"/>
    <w:rsid w:val="008D5C5D"/>
    <w:rsid w:val="008D67FC"/>
    <w:rsid w:val="008D6F83"/>
    <w:rsid w:val="008D76F7"/>
    <w:rsid w:val="008D77F1"/>
    <w:rsid w:val="008D796C"/>
    <w:rsid w:val="008E092E"/>
    <w:rsid w:val="008E0C82"/>
    <w:rsid w:val="008E36A8"/>
    <w:rsid w:val="008E4468"/>
    <w:rsid w:val="008E4980"/>
    <w:rsid w:val="008E54D4"/>
    <w:rsid w:val="008E5917"/>
    <w:rsid w:val="008E6876"/>
    <w:rsid w:val="008E6FE9"/>
    <w:rsid w:val="008E79A6"/>
    <w:rsid w:val="008F1C9D"/>
    <w:rsid w:val="008F20EF"/>
    <w:rsid w:val="008F263A"/>
    <w:rsid w:val="008F27F4"/>
    <w:rsid w:val="008F3657"/>
    <w:rsid w:val="008F3660"/>
    <w:rsid w:val="008F3809"/>
    <w:rsid w:val="008F3A35"/>
    <w:rsid w:val="008F46CF"/>
    <w:rsid w:val="008F4700"/>
    <w:rsid w:val="008F4BE3"/>
    <w:rsid w:val="008F6555"/>
    <w:rsid w:val="008F6AA1"/>
    <w:rsid w:val="008F6C42"/>
    <w:rsid w:val="008F6E47"/>
    <w:rsid w:val="008F75BC"/>
    <w:rsid w:val="008F7B7C"/>
    <w:rsid w:val="009007B4"/>
    <w:rsid w:val="00900DC0"/>
    <w:rsid w:val="00901245"/>
    <w:rsid w:val="009020D5"/>
    <w:rsid w:val="009028D9"/>
    <w:rsid w:val="009029D4"/>
    <w:rsid w:val="00902B8C"/>
    <w:rsid w:val="0090363A"/>
    <w:rsid w:val="0090374B"/>
    <w:rsid w:val="00903838"/>
    <w:rsid w:val="00903861"/>
    <w:rsid w:val="00905283"/>
    <w:rsid w:val="0090568D"/>
    <w:rsid w:val="009066C8"/>
    <w:rsid w:val="00906FB7"/>
    <w:rsid w:val="00906FDB"/>
    <w:rsid w:val="00907739"/>
    <w:rsid w:val="00907BBB"/>
    <w:rsid w:val="009100EE"/>
    <w:rsid w:val="00910CBE"/>
    <w:rsid w:val="00911199"/>
    <w:rsid w:val="0091154E"/>
    <w:rsid w:val="00912017"/>
    <w:rsid w:val="009123B5"/>
    <w:rsid w:val="0091260F"/>
    <w:rsid w:val="00912D60"/>
    <w:rsid w:val="00913ECF"/>
    <w:rsid w:val="0091413C"/>
    <w:rsid w:val="00914EBC"/>
    <w:rsid w:val="00914F4E"/>
    <w:rsid w:val="0091578F"/>
    <w:rsid w:val="00915D0D"/>
    <w:rsid w:val="00916EF8"/>
    <w:rsid w:val="0091762A"/>
    <w:rsid w:val="009205C5"/>
    <w:rsid w:val="0092563A"/>
    <w:rsid w:val="009256D4"/>
    <w:rsid w:val="00925D66"/>
    <w:rsid w:val="00925D86"/>
    <w:rsid w:val="00927218"/>
    <w:rsid w:val="0092769A"/>
    <w:rsid w:val="00927DF8"/>
    <w:rsid w:val="00930EF9"/>
    <w:rsid w:val="00931011"/>
    <w:rsid w:val="00931616"/>
    <w:rsid w:val="0093169B"/>
    <w:rsid w:val="00931763"/>
    <w:rsid w:val="0093222C"/>
    <w:rsid w:val="0093289E"/>
    <w:rsid w:val="0093297C"/>
    <w:rsid w:val="00932FED"/>
    <w:rsid w:val="00934CBA"/>
    <w:rsid w:val="00934E3E"/>
    <w:rsid w:val="009352E4"/>
    <w:rsid w:val="00935D39"/>
    <w:rsid w:val="0093639F"/>
    <w:rsid w:val="00936469"/>
    <w:rsid w:val="00937F97"/>
    <w:rsid w:val="009407F5"/>
    <w:rsid w:val="009408B3"/>
    <w:rsid w:val="00940A5E"/>
    <w:rsid w:val="00942E3E"/>
    <w:rsid w:val="00942EC6"/>
    <w:rsid w:val="00943021"/>
    <w:rsid w:val="0094325F"/>
    <w:rsid w:val="00943394"/>
    <w:rsid w:val="00943C8D"/>
    <w:rsid w:val="00943F64"/>
    <w:rsid w:val="00947166"/>
    <w:rsid w:val="00947187"/>
    <w:rsid w:val="009475D6"/>
    <w:rsid w:val="00947E1B"/>
    <w:rsid w:val="009504AC"/>
    <w:rsid w:val="00951B75"/>
    <w:rsid w:val="00952411"/>
    <w:rsid w:val="00952617"/>
    <w:rsid w:val="00952979"/>
    <w:rsid w:val="00953784"/>
    <w:rsid w:val="00953B52"/>
    <w:rsid w:val="00955374"/>
    <w:rsid w:val="00955F92"/>
    <w:rsid w:val="0095612F"/>
    <w:rsid w:val="009573A0"/>
    <w:rsid w:val="00960ED3"/>
    <w:rsid w:val="00960F84"/>
    <w:rsid w:val="00961A89"/>
    <w:rsid w:val="00962736"/>
    <w:rsid w:val="0096391A"/>
    <w:rsid w:val="009656ED"/>
    <w:rsid w:val="00965935"/>
    <w:rsid w:val="0096614C"/>
    <w:rsid w:val="009666B6"/>
    <w:rsid w:val="00966CBE"/>
    <w:rsid w:val="00966FFC"/>
    <w:rsid w:val="00967090"/>
    <w:rsid w:val="0096739A"/>
    <w:rsid w:val="00967BA7"/>
    <w:rsid w:val="009704BF"/>
    <w:rsid w:val="00970584"/>
    <w:rsid w:val="009714FC"/>
    <w:rsid w:val="0097235D"/>
    <w:rsid w:val="00972701"/>
    <w:rsid w:val="00972DA0"/>
    <w:rsid w:val="00972FC3"/>
    <w:rsid w:val="00975087"/>
    <w:rsid w:val="00975146"/>
    <w:rsid w:val="00975365"/>
    <w:rsid w:val="0097566D"/>
    <w:rsid w:val="0097578D"/>
    <w:rsid w:val="00976155"/>
    <w:rsid w:val="009762E3"/>
    <w:rsid w:val="00976DDD"/>
    <w:rsid w:val="009805E2"/>
    <w:rsid w:val="009808C2"/>
    <w:rsid w:val="00981305"/>
    <w:rsid w:val="00981A3C"/>
    <w:rsid w:val="00981D69"/>
    <w:rsid w:val="00982081"/>
    <w:rsid w:val="00982888"/>
    <w:rsid w:val="00983725"/>
    <w:rsid w:val="009841D6"/>
    <w:rsid w:val="0098421E"/>
    <w:rsid w:val="009846E0"/>
    <w:rsid w:val="00984C55"/>
    <w:rsid w:val="00984FD6"/>
    <w:rsid w:val="00985DB3"/>
    <w:rsid w:val="00986606"/>
    <w:rsid w:val="00987D94"/>
    <w:rsid w:val="00990AB1"/>
    <w:rsid w:val="00990D34"/>
    <w:rsid w:val="00991051"/>
    <w:rsid w:val="0099125A"/>
    <w:rsid w:val="009915BD"/>
    <w:rsid w:val="00991CC6"/>
    <w:rsid w:val="009927C7"/>
    <w:rsid w:val="009928A0"/>
    <w:rsid w:val="009929DD"/>
    <w:rsid w:val="00993604"/>
    <w:rsid w:val="00994030"/>
    <w:rsid w:val="00994A58"/>
    <w:rsid w:val="00995263"/>
    <w:rsid w:val="00995464"/>
    <w:rsid w:val="00995D30"/>
    <w:rsid w:val="00996344"/>
    <w:rsid w:val="0099769A"/>
    <w:rsid w:val="009A1E1E"/>
    <w:rsid w:val="009A23C8"/>
    <w:rsid w:val="009A3F86"/>
    <w:rsid w:val="009A6302"/>
    <w:rsid w:val="009A6473"/>
    <w:rsid w:val="009A709E"/>
    <w:rsid w:val="009A731B"/>
    <w:rsid w:val="009B020F"/>
    <w:rsid w:val="009B07AD"/>
    <w:rsid w:val="009B1AC5"/>
    <w:rsid w:val="009B469E"/>
    <w:rsid w:val="009B49F0"/>
    <w:rsid w:val="009B6285"/>
    <w:rsid w:val="009B6F98"/>
    <w:rsid w:val="009B7432"/>
    <w:rsid w:val="009C0E23"/>
    <w:rsid w:val="009C4056"/>
    <w:rsid w:val="009C50BD"/>
    <w:rsid w:val="009C5E37"/>
    <w:rsid w:val="009C75F2"/>
    <w:rsid w:val="009D066F"/>
    <w:rsid w:val="009D2992"/>
    <w:rsid w:val="009D58C1"/>
    <w:rsid w:val="009D5E36"/>
    <w:rsid w:val="009D62D3"/>
    <w:rsid w:val="009D6A10"/>
    <w:rsid w:val="009D741F"/>
    <w:rsid w:val="009E0A1A"/>
    <w:rsid w:val="009E3327"/>
    <w:rsid w:val="009E5A41"/>
    <w:rsid w:val="009E65B9"/>
    <w:rsid w:val="009E73B5"/>
    <w:rsid w:val="009F10C3"/>
    <w:rsid w:val="009F31B3"/>
    <w:rsid w:val="009F375D"/>
    <w:rsid w:val="009F5057"/>
    <w:rsid w:val="009F67E9"/>
    <w:rsid w:val="009F7774"/>
    <w:rsid w:val="009F79D3"/>
    <w:rsid w:val="009F7AA8"/>
    <w:rsid w:val="009F7E39"/>
    <w:rsid w:val="00A00236"/>
    <w:rsid w:val="00A0074D"/>
    <w:rsid w:val="00A010FE"/>
    <w:rsid w:val="00A01478"/>
    <w:rsid w:val="00A02478"/>
    <w:rsid w:val="00A0267B"/>
    <w:rsid w:val="00A02C2C"/>
    <w:rsid w:val="00A034A0"/>
    <w:rsid w:val="00A038F3"/>
    <w:rsid w:val="00A04B81"/>
    <w:rsid w:val="00A051EC"/>
    <w:rsid w:val="00A06DDF"/>
    <w:rsid w:val="00A108BC"/>
    <w:rsid w:val="00A113F0"/>
    <w:rsid w:val="00A13417"/>
    <w:rsid w:val="00A13DDB"/>
    <w:rsid w:val="00A13EC9"/>
    <w:rsid w:val="00A14165"/>
    <w:rsid w:val="00A14E0F"/>
    <w:rsid w:val="00A15823"/>
    <w:rsid w:val="00A160A7"/>
    <w:rsid w:val="00A16438"/>
    <w:rsid w:val="00A16807"/>
    <w:rsid w:val="00A17160"/>
    <w:rsid w:val="00A17A7B"/>
    <w:rsid w:val="00A17A9A"/>
    <w:rsid w:val="00A20A9D"/>
    <w:rsid w:val="00A20C83"/>
    <w:rsid w:val="00A210A6"/>
    <w:rsid w:val="00A213AB"/>
    <w:rsid w:val="00A21BEC"/>
    <w:rsid w:val="00A227DF"/>
    <w:rsid w:val="00A22AAC"/>
    <w:rsid w:val="00A232A1"/>
    <w:rsid w:val="00A235C2"/>
    <w:rsid w:val="00A24457"/>
    <w:rsid w:val="00A246CC"/>
    <w:rsid w:val="00A246F5"/>
    <w:rsid w:val="00A24E56"/>
    <w:rsid w:val="00A25B28"/>
    <w:rsid w:val="00A25F46"/>
    <w:rsid w:val="00A2601A"/>
    <w:rsid w:val="00A26225"/>
    <w:rsid w:val="00A264E0"/>
    <w:rsid w:val="00A26BD1"/>
    <w:rsid w:val="00A26E5D"/>
    <w:rsid w:val="00A27DB2"/>
    <w:rsid w:val="00A3077D"/>
    <w:rsid w:val="00A30C51"/>
    <w:rsid w:val="00A31149"/>
    <w:rsid w:val="00A3209D"/>
    <w:rsid w:val="00A32167"/>
    <w:rsid w:val="00A32352"/>
    <w:rsid w:val="00A32A43"/>
    <w:rsid w:val="00A32BA3"/>
    <w:rsid w:val="00A32ECF"/>
    <w:rsid w:val="00A345E6"/>
    <w:rsid w:val="00A34696"/>
    <w:rsid w:val="00A34AC6"/>
    <w:rsid w:val="00A3560A"/>
    <w:rsid w:val="00A35AEC"/>
    <w:rsid w:val="00A36A93"/>
    <w:rsid w:val="00A36AF6"/>
    <w:rsid w:val="00A36B54"/>
    <w:rsid w:val="00A36FEC"/>
    <w:rsid w:val="00A4023E"/>
    <w:rsid w:val="00A40A73"/>
    <w:rsid w:val="00A41070"/>
    <w:rsid w:val="00A41882"/>
    <w:rsid w:val="00A418D0"/>
    <w:rsid w:val="00A4206A"/>
    <w:rsid w:val="00A42879"/>
    <w:rsid w:val="00A43C81"/>
    <w:rsid w:val="00A44C87"/>
    <w:rsid w:val="00A44DCE"/>
    <w:rsid w:val="00A457A0"/>
    <w:rsid w:val="00A47097"/>
    <w:rsid w:val="00A47174"/>
    <w:rsid w:val="00A471AA"/>
    <w:rsid w:val="00A471D1"/>
    <w:rsid w:val="00A519BC"/>
    <w:rsid w:val="00A51D4C"/>
    <w:rsid w:val="00A51D9E"/>
    <w:rsid w:val="00A52195"/>
    <w:rsid w:val="00A5222E"/>
    <w:rsid w:val="00A52254"/>
    <w:rsid w:val="00A52B83"/>
    <w:rsid w:val="00A52D11"/>
    <w:rsid w:val="00A55056"/>
    <w:rsid w:val="00A55BB8"/>
    <w:rsid w:val="00A566F7"/>
    <w:rsid w:val="00A56730"/>
    <w:rsid w:val="00A56C3D"/>
    <w:rsid w:val="00A57617"/>
    <w:rsid w:val="00A579D8"/>
    <w:rsid w:val="00A57AFF"/>
    <w:rsid w:val="00A60042"/>
    <w:rsid w:val="00A604D9"/>
    <w:rsid w:val="00A60A1D"/>
    <w:rsid w:val="00A6101F"/>
    <w:rsid w:val="00A6312D"/>
    <w:rsid w:val="00A6370E"/>
    <w:rsid w:val="00A63993"/>
    <w:rsid w:val="00A63F58"/>
    <w:rsid w:val="00A65DDC"/>
    <w:rsid w:val="00A662CB"/>
    <w:rsid w:val="00A677E6"/>
    <w:rsid w:val="00A67F4A"/>
    <w:rsid w:val="00A70263"/>
    <w:rsid w:val="00A70964"/>
    <w:rsid w:val="00A7101B"/>
    <w:rsid w:val="00A71FFC"/>
    <w:rsid w:val="00A72044"/>
    <w:rsid w:val="00A72E19"/>
    <w:rsid w:val="00A72EB2"/>
    <w:rsid w:val="00A7406F"/>
    <w:rsid w:val="00A74218"/>
    <w:rsid w:val="00A7584B"/>
    <w:rsid w:val="00A75856"/>
    <w:rsid w:val="00A75F3D"/>
    <w:rsid w:val="00A76148"/>
    <w:rsid w:val="00A76518"/>
    <w:rsid w:val="00A80B3B"/>
    <w:rsid w:val="00A816B8"/>
    <w:rsid w:val="00A820C0"/>
    <w:rsid w:val="00A82795"/>
    <w:rsid w:val="00A8293E"/>
    <w:rsid w:val="00A831E1"/>
    <w:rsid w:val="00A834E4"/>
    <w:rsid w:val="00A83FB0"/>
    <w:rsid w:val="00A8431E"/>
    <w:rsid w:val="00A84BC7"/>
    <w:rsid w:val="00A84C75"/>
    <w:rsid w:val="00A85BB2"/>
    <w:rsid w:val="00A870D5"/>
    <w:rsid w:val="00A871F5"/>
    <w:rsid w:val="00A87C49"/>
    <w:rsid w:val="00A87E15"/>
    <w:rsid w:val="00A906D0"/>
    <w:rsid w:val="00A9154B"/>
    <w:rsid w:val="00A9206A"/>
    <w:rsid w:val="00A928DE"/>
    <w:rsid w:val="00A934D3"/>
    <w:rsid w:val="00A9351F"/>
    <w:rsid w:val="00A936B1"/>
    <w:rsid w:val="00A93B0F"/>
    <w:rsid w:val="00A93FFC"/>
    <w:rsid w:val="00A946C2"/>
    <w:rsid w:val="00A94DA0"/>
    <w:rsid w:val="00A94FB9"/>
    <w:rsid w:val="00A953D7"/>
    <w:rsid w:val="00A959B3"/>
    <w:rsid w:val="00A95E97"/>
    <w:rsid w:val="00A96988"/>
    <w:rsid w:val="00A96EA1"/>
    <w:rsid w:val="00A972FC"/>
    <w:rsid w:val="00A97317"/>
    <w:rsid w:val="00A975D5"/>
    <w:rsid w:val="00A9778B"/>
    <w:rsid w:val="00AA0151"/>
    <w:rsid w:val="00AA1087"/>
    <w:rsid w:val="00AA2608"/>
    <w:rsid w:val="00AA263A"/>
    <w:rsid w:val="00AA335F"/>
    <w:rsid w:val="00AA361B"/>
    <w:rsid w:val="00AA36A2"/>
    <w:rsid w:val="00AA3E92"/>
    <w:rsid w:val="00AA4061"/>
    <w:rsid w:val="00AA42B0"/>
    <w:rsid w:val="00AA43F2"/>
    <w:rsid w:val="00AA4FC4"/>
    <w:rsid w:val="00AA5268"/>
    <w:rsid w:val="00AA55CF"/>
    <w:rsid w:val="00AA5C64"/>
    <w:rsid w:val="00AA602E"/>
    <w:rsid w:val="00AA66C7"/>
    <w:rsid w:val="00AA7C89"/>
    <w:rsid w:val="00AA7CD2"/>
    <w:rsid w:val="00AB019A"/>
    <w:rsid w:val="00AB02A9"/>
    <w:rsid w:val="00AB1069"/>
    <w:rsid w:val="00AB1AC9"/>
    <w:rsid w:val="00AB357A"/>
    <w:rsid w:val="00AB43A3"/>
    <w:rsid w:val="00AB44A5"/>
    <w:rsid w:val="00AB4F42"/>
    <w:rsid w:val="00AB5A60"/>
    <w:rsid w:val="00AB69FF"/>
    <w:rsid w:val="00AB7434"/>
    <w:rsid w:val="00AB7454"/>
    <w:rsid w:val="00AB7D4C"/>
    <w:rsid w:val="00AC01A4"/>
    <w:rsid w:val="00AC0749"/>
    <w:rsid w:val="00AC102C"/>
    <w:rsid w:val="00AC1B5D"/>
    <w:rsid w:val="00AC1FAF"/>
    <w:rsid w:val="00AC201B"/>
    <w:rsid w:val="00AC2183"/>
    <w:rsid w:val="00AC227B"/>
    <w:rsid w:val="00AC3096"/>
    <w:rsid w:val="00AC49C6"/>
    <w:rsid w:val="00AC76A1"/>
    <w:rsid w:val="00AC7D07"/>
    <w:rsid w:val="00AD00EF"/>
    <w:rsid w:val="00AD0199"/>
    <w:rsid w:val="00AD03C1"/>
    <w:rsid w:val="00AD2813"/>
    <w:rsid w:val="00AD2A70"/>
    <w:rsid w:val="00AD395A"/>
    <w:rsid w:val="00AD3C9B"/>
    <w:rsid w:val="00AD42CD"/>
    <w:rsid w:val="00AD4DB6"/>
    <w:rsid w:val="00AD4F87"/>
    <w:rsid w:val="00AD5107"/>
    <w:rsid w:val="00AD5C27"/>
    <w:rsid w:val="00AD5E5B"/>
    <w:rsid w:val="00AD6281"/>
    <w:rsid w:val="00AD6306"/>
    <w:rsid w:val="00AD64B8"/>
    <w:rsid w:val="00AD71B9"/>
    <w:rsid w:val="00AE2388"/>
    <w:rsid w:val="00AE273C"/>
    <w:rsid w:val="00AE2D56"/>
    <w:rsid w:val="00AE3927"/>
    <w:rsid w:val="00AE3A07"/>
    <w:rsid w:val="00AE3C93"/>
    <w:rsid w:val="00AE3CB8"/>
    <w:rsid w:val="00AE5607"/>
    <w:rsid w:val="00AE6A3D"/>
    <w:rsid w:val="00AE73C6"/>
    <w:rsid w:val="00AE76EC"/>
    <w:rsid w:val="00AE77E9"/>
    <w:rsid w:val="00AE7915"/>
    <w:rsid w:val="00AF0385"/>
    <w:rsid w:val="00AF07D3"/>
    <w:rsid w:val="00AF0A1D"/>
    <w:rsid w:val="00AF0F10"/>
    <w:rsid w:val="00AF1724"/>
    <w:rsid w:val="00AF354C"/>
    <w:rsid w:val="00AF376C"/>
    <w:rsid w:val="00AF4E3E"/>
    <w:rsid w:val="00AF5B67"/>
    <w:rsid w:val="00AF6E80"/>
    <w:rsid w:val="00AF6F8B"/>
    <w:rsid w:val="00AF7DA6"/>
    <w:rsid w:val="00AF7EBF"/>
    <w:rsid w:val="00B007A3"/>
    <w:rsid w:val="00B00E9F"/>
    <w:rsid w:val="00B012C4"/>
    <w:rsid w:val="00B0142D"/>
    <w:rsid w:val="00B014CB"/>
    <w:rsid w:val="00B024F5"/>
    <w:rsid w:val="00B02C2D"/>
    <w:rsid w:val="00B02CEF"/>
    <w:rsid w:val="00B02DB1"/>
    <w:rsid w:val="00B037B8"/>
    <w:rsid w:val="00B03834"/>
    <w:rsid w:val="00B049B9"/>
    <w:rsid w:val="00B05A67"/>
    <w:rsid w:val="00B05A99"/>
    <w:rsid w:val="00B10324"/>
    <w:rsid w:val="00B104B8"/>
    <w:rsid w:val="00B107A8"/>
    <w:rsid w:val="00B10CEA"/>
    <w:rsid w:val="00B10D2C"/>
    <w:rsid w:val="00B115F3"/>
    <w:rsid w:val="00B1329F"/>
    <w:rsid w:val="00B132EA"/>
    <w:rsid w:val="00B134D8"/>
    <w:rsid w:val="00B134EA"/>
    <w:rsid w:val="00B14274"/>
    <w:rsid w:val="00B15097"/>
    <w:rsid w:val="00B152AC"/>
    <w:rsid w:val="00B15A0D"/>
    <w:rsid w:val="00B15F99"/>
    <w:rsid w:val="00B1757B"/>
    <w:rsid w:val="00B17787"/>
    <w:rsid w:val="00B1786E"/>
    <w:rsid w:val="00B17AFB"/>
    <w:rsid w:val="00B219EF"/>
    <w:rsid w:val="00B22942"/>
    <w:rsid w:val="00B22BDF"/>
    <w:rsid w:val="00B23060"/>
    <w:rsid w:val="00B23643"/>
    <w:rsid w:val="00B24242"/>
    <w:rsid w:val="00B250DA"/>
    <w:rsid w:val="00B25A05"/>
    <w:rsid w:val="00B270CC"/>
    <w:rsid w:val="00B273AF"/>
    <w:rsid w:val="00B27E65"/>
    <w:rsid w:val="00B30104"/>
    <w:rsid w:val="00B320F9"/>
    <w:rsid w:val="00B3217C"/>
    <w:rsid w:val="00B33B31"/>
    <w:rsid w:val="00B34B1A"/>
    <w:rsid w:val="00B35F26"/>
    <w:rsid w:val="00B366CB"/>
    <w:rsid w:val="00B40E2B"/>
    <w:rsid w:val="00B415F2"/>
    <w:rsid w:val="00B4290E"/>
    <w:rsid w:val="00B4341F"/>
    <w:rsid w:val="00B43851"/>
    <w:rsid w:val="00B45AFC"/>
    <w:rsid w:val="00B4642C"/>
    <w:rsid w:val="00B47BF5"/>
    <w:rsid w:val="00B50161"/>
    <w:rsid w:val="00B50164"/>
    <w:rsid w:val="00B5065E"/>
    <w:rsid w:val="00B5092F"/>
    <w:rsid w:val="00B52513"/>
    <w:rsid w:val="00B52742"/>
    <w:rsid w:val="00B52AEF"/>
    <w:rsid w:val="00B52B0C"/>
    <w:rsid w:val="00B53AF6"/>
    <w:rsid w:val="00B540E7"/>
    <w:rsid w:val="00B550ED"/>
    <w:rsid w:val="00B5511E"/>
    <w:rsid w:val="00B55633"/>
    <w:rsid w:val="00B55ADB"/>
    <w:rsid w:val="00B55C1C"/>
    <w:rsid w:val="00B567EA"/>
    <w:rsid w:val="00B56FA5"/>
    <w:rsid w:val="00B57494"/>
    <w:rsid w:val="00B57C19"/>
    <w:rsid w:val="00B60906"/>
    <w:rsid w:val="00B60A02"/>
    <w:rsid w:val="00B616C6"/>
    <w:rsid w:val="00B6212F"/>
    <w:rsid w:val="00B63A96"/>
    <w:rsid w:val="00B63CB1"/>
    <w:rsid w:val="00B6461A"/>
    <w:rsid w:val="00B64E7A"/>
    <w:rsid w:val="00B65EB0"/>
    <w:rsid w:val="00B67649"/>
    <w:rsid w:val="00B67A34"/>
    <w:rsid w:val="00B67BD5"/>
    <w:rsid w:val="00B67E02"/>
    <w:rsid w:val="00B7018F"/>
    <w:rsid w:val="00B70579"/>
    <w:rsid w:val="00B7104A"/>
    <w:rsid w:val="00B72320"/>
    <w:rsid w:val="00B72358"/>
    <w:rsid w:val="00B734A8"/>
    <w:rsid w:val="00B73829"/>
    <w:rsid w:val="00B7387B"/>
    <w:rsid w:val="00B75290"/>
    <w:rsid w:val="00B7629C"/>
    <w:rsid w:val="00B76E0F"/>
    <w:rsid w:val="00B779A7"/>
    <w:rsid w:val="00B8062F"/>
    <w:rsid w:val="00B81550"/>
    <w:rsid w:val="00B81783"/>
    <w:rsid w:val="00B81A76"/>
    <w:rsid w:val="00B82B5F"/>
    <w:rsid w:val="00B83020"/>
    <w:rsid w:val="00B832F5"/>
    <w:rsid w:val="00B8370D"/>
    <w:rsid w:val="00B83831"/>
    <w:rsid w:val="00B84988"/>
    <w:rsid w:val="00B84C6D"/>
    <w:rsid w:val="00B85676"/>
    <w:rsid w:val="00B85B14"/>
    <w:rsid w:val="00B85D36"/>
    <w:rsid w:val="00B86174"/>
    <w:rsid w:val="00B867C5"/>
    <w:rsid w:val="00B87721"/>
    <w:rsid w:val="00B90C20"/>
    <w:rsid w:val="00B90CBD"/>
    <w:rsid w:val="00B90F45"/>
    <w:rsid w:val="00B91194"/>
    <w:rsid w:val="00B911B8"/>
    <w:rsid w:val="00B914A5"/>
    <w:rsid w:val="00B92F57"/>
    <w:rsid w:val="00B9309C"/>
    <w:rsid w:val="00B931FE"/>
    <w:rsid w:val="00B9390A"/>
    <w:rsid w:val="00B9494E"/>
    <w:rsid w:val="00B94A3D"/>
    <w:rsid w:val="00B94A8F"/>
    <w:rsid w:val="00B9624F"/>
    <w:rsid w:val="00B962CB"/>
    <w:rsid w:val="00B96BA6"/>
    <w:rsid w:val="00B96D56"/>
    <w:rsid w:val="00B97AD0"/>
    <w:rsid w:val="00B97C64"/>
    <w:rsid w:val="00BA083A"/>
    <w:rsid w:val="00BA0C79"/>
    <w:rsid w:val="00BA2321"/>
    <w:rsid w:val="00BA23B9"/>
    <w:rsid w:val="00BA2EC9"/>
    <w:rsid w:val="00BA2FB4"/>
    <w:rsid w:val="00BA3880"/>
    <w:rsid w:val="00BA43E4"/>
    <w:rsid w:val="00BA4D47"/>
    <w:rsid w:val="00BA507A"/>
    <w:rsid w:val="00BA50BE"/>
    <w:rsid w:val="00BA5FC6"/>
    <w:rsid w:val="00BA5FE9"/>
    <w:rsid w:val="00BA6182"/>
    <w:rsid w:val="00BA79E6"/>
    <w:rsid w:val="00BA7AAB"/>
    <w:rsid w:val="00BA7B1E"/>
    <w:rsid w:val="00BB13A6"/>
    <w:rsid w:val="00BB1ABA"/>
    <w:rsid w:val="00BB1DA3"/>
    <w:rsid w:val="00BB1F9B"/>
    <w:rsid w:val="00BB286A"/>
    <w:rsid w:val="00BB2F8A"/>
    <w:rsid w:val="00BB3BA0"/>
    <w:rsid w:val="00BB3F42"/>
    <w:rsid w:val="00BB462E"/>
    <w:rsid w:val="00BB47FD"/>
    <w:rsid w:val="00BB5083"/>
    <w:rsid w:val="00BB5760"/>
    <w:rsid w:val="00BB640F"/>
    <w:rsid w:val="00BB65E7"/>
    <w:rsid w:val="00BB66DB"/>
    <w:rsid w:val="00BB6701"/>
    <w:rsid w:val="00BB67A6"/>
    <w:rsid w:val="00BB67F6"/>
    <w:rsid w:val="00BB7A22"/>
    <w:rsid w:val="00BB7AA7"/>
    <w:rsid w:val="00BC0BA5"/>
    <w:rsid w:val="00BC1BA0"/>
    <w:rsid w:val="00BC25A7"/>
    <w:rsid w:val="00BC2979"/>
    <w:rsid w:val="00BC2CDD"/>
    <w:rsid w:val="00BC36B4"/>
    <w:rsid w:val="00BC3CD6"/>
    <w:rsid w:val="00BC4D2F"/>
    <w:rsid w:val="00BC5E24"/>
    <w:rsid w:val="00BC600E"/>
    <w:rsid w:val="00BC62BE"/>
    <w:rsid w:val="00BC71DD"/>
    <w:rsid w:val="00BC7385"/>
    <w:rsid w:val="00BD0266"/>
    <w:rsid w:val="00BD0703"/>
    <w:rsid w:val="00BD07B4"/>
    <w:rsid w:val="00BD0C03"/>
    <w:rsid w:val="00BD15A1"/>
    <w:rsid w:val="00BD1F86"/>
    <w:rsid w:val="00BD41FC"/>
    <w:rsid w:val="00BD5AF2"/>
    <w:rsid w:val="00BD72BF"/>
    <w:rsid w:val="00BD7E72"/>
    <w:rsid w:val="00BD7EE5"/>
    <w:rsid w:val="00BE0AA1"/>
    <w:rsid w:val="00BE102E"/>
    <w:rsid w:val="00BE10B6"/>
    <w:rsid w:val="00BE1804"/>
    <w:rsid w:val="00BE1AD7"/>
    <w:rsid w:val="00BE247D"/>
    <w:rsid w:val="00BE2949"/>
    <w:rsid w:val="00BE2CA1"/>
    <w:rsid w:val="00BE36A4"/>
    <w:rsid w:val="00BE38C8"/>
    <w:rsid w:val="00BE40B2"/>
    <w:rsid w:val="00BE4377"/>
    <w:rsid w:val="00BE4857"/>
    <w:rsid w:val="00BE515F"/>
    <w:rsid w:val="00BE52CF"/>
    <w:rsid w:val="00BE6F0F"/>
    <w:rsid w:val="00BE7064"/>
    <w:rsid w:val="00BF1205"/>
    <w:rsid w:val="00BF1A7E"/>
    <w:rsid w:val="00BF2DA4"/>
    <w:rsid w:val="00BF4A55"/>
    <w:rsid w:val="00BF5F09"/>
    <w:rsid w:val="00BF7130"/>
    <w:rsid w:val="00BF793B"/>
    <w:rsid w:val="00BF799E"/>
    <w:rsid w:val="00BF7FBB"/>
    <w:rsid w:val="00C00D96"/>
    <w:rsid w:val="00C01C13"/>
    <w:rsid w:val="00C0200F"/>
    <w:rsid w:val="00C021D1"/>
    <w:rsid w:val="00C03B30"/>
    <w:rsid w:val="00C04193"/>
    <w:rsid w:val="00C04DFD"/>
    <w:rsid w:val="00C05C64"/>
    <w:rsid w:val="00C05E54"/>
    <w:rsid w:val="00C05EFB"/>
    <w:rsid w:val="00C06137"/>
    <w:rsid w:val="00C062B4"/>
    <w:rsid w:val="00C07ADC"/>
    <w:rsid w:val="00C104A2"/>
    <w:rsid w:val="00C11D2D"/>
    <w:rsid w:val="00C12254"/>
    <w:rsid w:val="00C12AE3"/>
    <w:rsid w:val="00C1315D"/>
    <w:rsid w:val="00C149D1"/>
    <w:rsid w:val="00C15B4A"/>
    <w:rsid w:val="00C161FD"/>
    <w:rsid w:val="00C177B7"/>
    <w:rsid w:val="00C1789F"/>
    <w:rsid w:val="00C216CE"/>
    <w:rsid w:val="00C220EE"/>
    <w:rsid w:val="00C22176"/>
    <w:rsid w:val="00C22336"/>
    <w:rsid w:val="00C22380"/>
    <w:rsid w:val="00C22F7C"/>
    <w:rsid w:val="00C23604"/>
    <w:rsid w:val="00C241F0"/>
    <w:rsid w:val="00C24858"/>
    <w:rsid w:val="00C25083"/>
    <w:rsid w:val="00C255ED"/>
    <w:rsid w:val="00C261D7"/>
    <w:rsid w:val="00C26A13"/>
    <w:rsid w:val="00C27F8B"/>
    <w:rsid w:val="00C306B8"/>
    <w:rsid w:val="00C307CC"/>
    <w:rsid w:val="00C30FCC"/>
    <w:rsid w:val="00C312BC"/>
    <w:rsid w:val="00C32484"/>
    <w:rsid w:val="00C32637"/>
    <w:rsid w:val="00C328C2"/>
    <w:rsid w:val="00C3290A"/>
    <w:rsid w:val="00C330F3"/>
    <w:rsid w:val="00C33235"/>
    <w:rsid w:val="00C34046"/>
    <w:rsid w:val="00C34450"/>
    <w:rsid w:val="00C34644"/>
    <w:rsid w:val="00C34C73"/>
    <w:rsid w:val="00C34CA3"/>
    <w:rsid w:val="00C35867"/>
    <w:rsid w:val="00C36967"/>
    <w:rsid w:val="00C36E9E"/>
    <w:rsid w:val="00C40860"/>
    <w:rsid w:val="00C40BA1"/>
    <w:rsid w:val="00C43B21"/>
    <w:rsid w:val="00C4440D"/>
    <w:rsid w:val="00C444B5"/>
    <w:rsid w:val="00C454B4"/>
    <w:rsid w:val="00C4552E"/>
    <w:rsid w:val="00C4552F"/>
    <w:rsid w:val="00C4599A"/>
    <w:rsid w:val="00C47C13"/>
    <w:rsid w:val="00C502EA"/>
    <w:rsid w:val="00C50646"/>
    <w:rsid w:val="00C507E5"/>
    <w:rsid w:val="00C508A3"/>
    <w:rsid w:val="00C509C7"/>
    <w:rsid w:val="00C50C5D"/>
    <w:rsid w:val="00C51395"/>
    <w:rsid w:val="00C51B81"/>
    <w:rsid w:val="00C51DFC"/>
    <w:rsid w:val="00C51E03"/>
    <w:rsid w:val="00C51FBA"/>
    <w:rsid w:val="00C52BB0"/>
    <w:rsid w:val="00C539EC"/>
    <w:rsid w:val="00C54217"/>
    <w:rsid w:val="00C5532E"/>
    <w:rsid w:val="00C55510"/>
    <w:rsid w:val="00C56A09"/>
    <w:rsid w:val="00C57499"/>
    <w:rsid w:val="00C605D2"/>
    <w:rsid w:val="00C61AA2"/>
    <w:rsid w:val="00C61DED"/>
    <w:rsid w:val="00C6267F"/>
    <w:rsid w:val="00C62F39"/>
    <w:rsid w:val="00C63564"/>
    <w:rsid w:val="00C6371F"/>
    <w:rsid w:val="00C63AB8"/>
    <w:rsid w:val="00C63C81"/>
    <w:rsid w:val="00C64893"/>
    <w:rsid w:val="00C649FB"/>
    <w:rsid w:val="00C657F3"/>
    <w:rsid w:val="00C65A65"/>
    <w:rsid w:val="00C6661D"/>
    <w:rsid w:val="00C667FC"/>
    <w:rsid w:val="00C668C8"/>
    <w:rsid w:val="00C66B20"/>
    <w:rsid w:val="00C67290"/>
    <w:rsid w:val="00C705EE"/>
    <w:rsid w:val="00C71514"/>
    <w:rsid w:val="00C71E5A"/>
    <w:rsid w:val="00C72677"/>
    <w:rsid w:val="00C72DA5"/>
    <w:rsid w:val="00C734B3"/>
    <w:rsid w:val="00C73DC6"/>
    <w:rsid w:val="00C74914"/>
    <w:rsid w:val="00C74ADF"/>
    <w:rsid w:val="00C74B3A"/>
    <w:rsid w:val="00C74D93"/>
    <w:rsid w:val="00C7524A"/>
    <w:rsid w:val="00C753A3"/>
    <w:rsid w:val="00C75D8B"/>
    <w:rsid w:val="00C76E74"/>
    <w:rsid w:val="00C76F25"/>
    <w:rsid w:val="00C7747F"/>
    <w:rsid w:val="00C774BA"/>
    <w:rsid w:val="00C77BBE"/>
    <w:rsid w:val="00C8036B"/>
    <w:rsid w:val="00C807F7"/>
    <w:rsid w:val="00C80B1E"/>
    <w:rsid w:val="00C81D57"/>
    <w:rsid w:val="00C827D5"/>
    <w:rsid w:val="00C82905"/>
    <w:rsid w:val="00C829E1"/>
    <w:rsid w:val="00C82C85"/>
    <w:rsid w:val="00C83E3D"/>
    <w:rsid w:val="00C8506C"/>
    <w:rsid w:val="00C8530F"/>
    <w:rsid w:val="00C857D6"/>
    <w:rsid w:val="00C86026"/>
    <w:rsid w:val="00C864B5"/>
    <w:rsid w:val="00C86828"/>
    <w:rsid w:val="00C8689E"/>
    <w:rsid w:val="00C873D3"/>
    <w:rsid w:val="00C87F46"/>
    <w:rsid w:val="00C914CF"/>
    <w:rsid w:val="00C92F8A"/>
    <w:rsid w:val="00C943D2"/>
    <w:rsid w:val="00C9465F"/>
    <w:rsid w:val="00C94700"/>
    <w:rsid w:val="00C94B8E"/>
    <w:rsid w:val="00C95DE2"/>
    <w:rsid w:val="00C9639D"/>
    <w:rsid w:val="00C972FD"/>
    <w:rsid w:val="00CA0174"/>
    <w:rsid w:val="00CA01E0"/>
    <w:rsid w:val="00CA05AA"/>
    <w:rsid w:val="00CA05E4"/>
    <w:rsid w:val="00CA0929"/>
    <w:rsid w:val="00CA0AA6"/>
    <w:rsid w:val="00CA19EF"/>
    <w:rsid w:val="00CA2C4A"/>
    <w:rsid w:val="00CA2FF2"/>
    <w:rsid w:val="00CA320D"/>
    <w:rsid w:val="00CA3A96"/>
    <w:rsid w:val="00CA462B"/>
    <w:rsid w:val="00CA4B56"/>
    <w:rsid w:val="00CA4F39"/>
    <w:rsid w:val="00CA54E7"/>
    <w:rsid w:val="00CA5FAD"/>
    <w:rsid w:val="00CA68C1"/>
    <w:rsid w:val="00CA6A33"/>
    <w:rsid w:val="00CA6D78"/>
    <w:rsid w:val="00CA79B7"/>
    <w:rsid w:val="00CA7E55"/>
    <w:rsid w:val="00CB07F1"/>
    <w:rsid w:val="00CB123E"/>
    <w:rsid w:val="00CB21C2"/>
    <w:rsid w:val="00CB292A"/>
    <w:rsid w:val="00CB2B7D"/>
    <w:rsid w:val="00CB2BD1"/>
    <w:rsid w:val="00CB2C42"/>
    <w:rsid w:val="00CB2CE5"/>
    <w:rsid w:val="00CB3BCD"/>
    <w:rsid w:val="00CB41E8"/>
    <w:rsid w:val="00CB4D1F"/>
    <w:rsid w:val="00CB5B95"/>
    <w:rsid w:val="00CB6F88"/>
    <w:rsid w:val="00CB74AF"/>
    <w:rsid w:val="00CB7A84"/>
    <w:rsid w:val="00CB7E75"/>
    <w:rsid w:val="00CC0382"/>
    <w:rsid w:val="00CC145F"/>
    <w:rsid w:val="00CC14CA"/>
    <w:rsid w:val="00CC16AA"/>
    <w:rsid w:val="00CC2484"/>
    <w:rsid w:val="00CC3140"/>
    <w:rsid w:val="00CC34F7"/>
    <w:rsid w:val="00CC3B6B"/>
    <w:rsid w:val="00CC3F32"/>
    <w:rsid w:val="00CC55E9"/>
    <w:rsid w:val="00CC5A74"/>
    <w:rsid w:val="00CC5E82"/>
    <w:rsid w:val="00CC6988"/>
    <w:rsid w:val="00CC6A7F"/>
    <w:rsid w:val="00CC7476"/>
    <w:rsid w:val="00CC7581"/>
    <w:rsid w:val="00CC78D2"/>
    <w:rsid w:val="00CC7C64"/>
    <w:rsid w:val="00CD033A"/>
    <w:rsid w:val="00CD11B5"/>
    <w:rsid w:val="00CD2267"/>
    <w:rsid w:val="00CD239E"/>
    <w:rsid w:val="00CD254B"/>
    <w:rsid w:val="00CD2E05"/>
    <w:rsid w:val="00CD31C1"/>
    <w:rsid w:val="00CD3C08"/>
    <w:rsid w:val="00CD42F3"/>
    <w:rsid w:val="00CD5263"/>
    <w:rsid w:val="00CD5DB0"/>
    <w:rsid w:val="00CD5E64"/>
    <w:rsid w:val="00CD6446"/>
    <w:rsid w:val="00CD6D44"/>
    <w:rsid w:val="00CD6E48"/>
    <w:rsid w:val="00CD7972"/>
    <w:rsid w:val="00CD7DE5"/>
    <w:rsid w:val="00CE04C7"/>
    <w:rsid w:val="00CE0B9A"/>
    <w:rsid w:val="00CE0F3A"/>
    <w:rsid w:val="00CE1582"/>
    <w:rsid w:val="00CE3603"/>
    <w:rsid w:val="00CE3A4A"/>
    <w:rsid w:val="00CE529E"/>
    <w:rsid w:val="00CE6CDB"/>
    <w:rsid w:val="00CE705F"/>
    <w:rsid w:val="00CE78A7"/>
    <w:rsid w:val="00CF04BF"/>
    <w:rsid w:val="00CF1620"/>
    <w:rsid w:val="00CF2740"/>
    <w:rsid w:val="00CF2896"/>
    <w:rsid w:val="00CF2EEC"/>
    <w:rsid w:val="00CF35F7"/>
    <w:rsid w:val="00CF3683"/>
    <w:rsid w:val="00CF399A"/>
    <w:rsid w:val="00CF3DAD"/>
    <w:rsid w:val="00CF48EF"/>
    <w:rsid w:val="00CF4DF0"/>
    <w:rsid w:val="00CF5C04"/>
    <w:rsid w:val="00CF6157"/>
    <w:rsid w:val="00CF6BF8"/>
    <w:rsid w:val="00CF6C5D"/>
    <w:rsid w:val="00CF73FE"/>
    <w:rsid w:val="00CF7450"/>
    <w:rsid w:val="00D00676"/>
    <w:rsid w:val="00D0112E"/>
    <w:rsid w:val="00D01717"/>
    <w:rsid w:val="00D01801"/>
    <w:rsid w:val="00D01B68"/>
    <w:rsid w:val="00D03962"/>
    <w:rsid w:val="00D03FC0"/>
    <w:rsid w:val="00D04901"/>
    <w:rsid w:val="00D04A31"/>
    <w:rsid w:val="00D05303"/>
    <w:rsid w:val="00D053AE"/>
    <w:rsid w:val="00D07A05"/>
    <w:rsid w:val="00D10B3C"/>
    <w:rsid w:val="00D110E9"/>
    <w:rsid w:val="00D11233"/>
    <w:rsid w:val="00D11966"/>
    <w:rsid w:val="00D11979"/>
    <w:rsid w:val="00D1232F"/>
    <w:rsid w:val="00D12393"/>
    <w:rsid w:val="00D124CE"/>
    <w:rsid w:val="00D12E7F"/>
    <w:rsid w:val="00D13537"/>
    <w:rsid w:val="00D143FB"/>
    <w:rsid w:val="00D144E8"/>
    <w:rsid w:val="00D145D9"/>
    <w:rsid w:val="00D14937"/>
    <w:rsid w:val="00D159C5"/>
    <w:rsid w:val="00D15F5E"/>
    <w:rsid w:val="00D1662D"/>
    <w:rsid w:val="00D1792E"/>
    <w:rsid w:val="00D17A91"/>
    <w:rsid w:val="00D17BEB"/>
    <w:rsid w:val="00D17E56"/>
    <w:rsid w:val="00D20607"/>
    <w:rsid w:val="00D20D7B"/>
    <w:rsid w:val="00D2115B"/>
    <w:rsid w:val="00D21C3E"/>
    <w:rsid w:val="00D2258B"/>
    <w:rsid w:val="00D22714"/>
    <w:rsid w:val="00D22DF9"/>
    <w:rsid w:val="00D2307C"/>
    <w:rsid w:val="00D23F55"/>
    <w:rsid w:val="00D24488"/>
    <w:rsid w:val="00D245CB"/>
    <w:rsid w:val="00D24D7E"/>
    <w:rsid w:val="00D2565B"/>
    <w:rsid w:val="00D26306"/>
    <w:rsid w:val="00D26325"/>
    <w:rsid w:val="00D26F14"/>
    <w:rsid w:val="00D27C51"/>
    <w:rsid w:val="00D316A4"/>
    <w:rsid w:val="00D336DD"/>
    <w:rsid w:val="00D33A1A"/>
    <w:rsid w:val="00D33F61"/>
    <w:rsid w:val="00D34002"/>
    <w:rsid w:val="00D35614"/>
    <w:rsid w:val="00D3655B"/>
    <w:rsid w:val="00D36748"/>
    <w:rsid w:val="00D368F6"/>
    <w:rsid w:val="00D369F3"/>
    <w:rsid w:val="00D377A0"/>
    <w:rsid w:val="00D37D72"/>
    <w:rsid w:val="00D37FA2"/>
    <w:rsid w:val="00D4149E"/>
    <w:rsid w:val="00D414ED"/>
    <w:rsid w:val="00D41FDE"/>
    <w:rsid w:val="00D42254"/>
    <w:rsid w:val="00D42C12"/>
    <w:rsid w:val="00D42CB8"/>
    <w:rsid w:val="00D42DDD"/>
    <w:rsid w:val="00D42E0B"/>
    <w:rsid w:val="00D4534B"/>
    <w:rsid w:val="00D45574"/>
    <w:rsid w:val="00D45AF2"/>
    <w:rsid w:val="00D466B7"/>
    <w:rsid w:val="00D46745"/>
    <w:rsid w:val="00D47E86"/>
    <w:rsid w:val="00D47FA5"/>
    <w:rsid w:val="00D47FB3"/>
    <w:rsid w:val="00D50EF2"/>
    <w:rsid w:val="00D51AE2"/>
    <w:rsid w:val="00D51F98"/>
    <w:rsid w:val="00D530C2"/>
    <w:rsid w:val="00D532A7"/>
    <w:rsid w:val="00D54062"/>
    <w:rsid w:val="00D54106"/>
    <w:rsid w:val="00D54174"/>
    <w:rsid w:val="00D54CE5"/>
    <w:rsid w:val="00D558EB"/>
    <w:rsid w:val="00D56319"/>
    <w:rsid w:val="00D566B9"/>
    <w:rsid w:val="00D56A3F"/>
    <w:rsid w:val="00D57533"/>
    <w:rsid w:val="00D577B4"/>
    <w:rsid w:val="00D57C4D"/>
    <w:rsid w:val="00D600B5"/>
    <w:rsid w:val="00D60C75"/>
    <w:rsid w:val="00D60F79"/>
    <w:rsid w:val="00D6159D"/>
    <w:rsid w:val="00D61FFC"/>
    <w:rsid w:val="00D6238E"/>
    <w:rsid w:val="00D62C41"/>
    <w:rsid w:val="00D62E88"/>
    <w:rsid w:val="00D63F69"/>
    <w:rsid w:val="00D651AA"/>
    <w:rsid w:val="00D652BD"/>
    <w:rsid w:val="00D65DEF"/>
    <w:rsid w:val="00D6609F"/>
    <w:rsid w:val="00D66224"/>
    <w:rsid w:val="00D662A3"/>
    <w:rsid w:val="00D67587"/>
    <w:rsid w:val="00D67CD0"/>
    <w:rsid w:val="00D700D2"/>
    <w:rsid w:val="00D707DE"/>
    <w:rsid w:val="00D71072"/>
    <w:rsid w:val="00D714DD"/>
    <w:rsid w:val="00D7164E"/>
    <w:rsid w:val="00D71E4A"/>
    <w:rsid w:val="00D728D2"/>
    <w:rsid w:val="00D74062"/>
    <w:rsid w:val="00D746AE"/>
    <w:rsid w:val="00D75813"/>
    <w:rsid w:val="00D7610A"/>
    <w:rsid w:val="00D76C1C"/>
    <w:rsid w:val="00D77C7B"/>
    <w:rsid w:val="00D8051B"/>
    <w:rsid w:val="00D80892"/>
    <w:rsid w:val="00D80CEC"/>
    <w:rsid w:val="00D80FAF"/>
    <w:rsid w:val="00D814FF"/>
    <w:rsid w:val="00D81B4E"/>
    <w:rsid w:val="00D81C58"/>
    <w:rsid w:val="00D81E13"/>
    <w:rsid w:val="00D825F9"/>
    <w:rsid w:val="00D82B68"/>
    <w:rsid w:val="00D82CE3"/>
    <w:rsid w:val="00D83F39"/>
    <w:rsid w:val="00D854FD"/>
    <w:rsid w:val="00D86216"/>
    <w:rsid w:val="00D8681E"/>
    <w:rsid w:val="00D90C8E"/>
    <w:rsid w:val="00D90ED7"/>
    <w:rsid w:val="00D914A5"/>
    <w:rsid w:val="00D91945"/>
    <w:rsid w:val="00D91A8A"/>
    <w:rsid w:val="00D94D3F"/>
    <w:rsid w:val="00D95E7F"/>
    <w:rsid w:val="00DA0A56"/>
    <w:rsid w:val="00DA0E0B"/>
    <w:rsid w:val="00DA101C"/>
    <w:rsid w:val="00DA16AF"/>
    <w:rsid w:val="00DA2D6D"/>
    <w:rsid w:val="00DA2E41"/>
    <w:rsid w:val="00DA2EA4"/>
    <w:rsid w:val="00DA2FC6"/>
    <w:rsid w:val="00DA301A"/>
    <w:rsid w:val="00DA3378"/>
    <w:rsid w:val="00DA3E54"/>
    <w:rsid w:val="00DA4A24"/>
    <w:rsid w:val="00DA69A2"/>
    <w:rsid w:val="00DA7A8A"/>
    <w:rsid w:val="00DA7C0E"/>
    <w:rsid w:val="00DA7D6B"/>
    <w:rsid w:val="00DB1A37"/>
    <w:rsid w:val="00DB254F"/>
    <w:rsid w:val="00DB29BC"/>
    <w:rsid w:val="00DB32FC"/>
    <w:rsid w:val="00DB4833"/>
    <w:rsid w:val="00DB5226"/>
    <w:rsid w:val="00DB55FE"/>
    <w:rsid w:val="00DB5B1A"/>
    <w:rsid w:val="00DB5EE7"/>
    <w:rsid w:val="00DB6277"/>
    <w:rsid w:val="00DB65A0"/>
    <w:rsid w:val="00DB684D"/>
    <w:rsid w:val="00DB6D56"/>
    <w:rsid w:val="00DB6F1D"/>
    <w:rsid w:val="00DB7603"/>
    <w:rsid w:val="00DB78C3"/>
    <w:rsid w:val="00DC0431"/>
    <w:rsid w:val="00DC14A8"/>
    <w:rsid w:val="00DC399A"/>
    <w:rsid w:val="00DC4CEC"/>
    <w:rsid w:val="00DC5210"/>
    <w:rsid w:val="00DC5A23"/>
    <w:rsid w:val="00DC6AA2"/>
    <w:rsid w:val="00DC6AE9"/>
    <w:rsid w:val="00DC6F9A"/>
    <w:rsid w:val="00DC7406"/>
    <w:rsid w:val="00DC7698"/>
    <w:rsid w:val="00DC7F04"/>
    <w:rsid w:val="00DD03C1"/>
    <w:rsid w:val="00DD0A68"/>
    <w:rsid w:val="00DD1B16"/>
    <w:rsid w:val="00DD1B5C"/>
    <w:rsid w:val="00DD1CDF"/>
    <w:rsid w:val="00DD1F69"/>
    <w:rsid w:val="00DD2185"/>
    <w:rsid w:val="00DD2C59"/>
    <w:rsid w:val="00DD2C77"/>
    <w:rsid w:val="00DD30F9"/>
    <w:rsid w:val="00DD325A"/>
    <w:rsid w:val="00DD4631"/>
    <w:rsid w:val="00DD4AFD"/>
    <w:rsid w:val="00DD57CD"/>
    <w:rsid w:val="00DD57D3"/>
    <w:rsid w:val="00DD5A57"/>
    <w:rsid w:val="00DD5E77"/>
    <w:rsid w:val="00DD6436"/>
    <w:rsid w:val="00DD6598"/>
    <w:rsid w:val="00DD7291"/>
    <w:rsid w:val="00DD784E"/>
    <w:rsid w:val="00DD7E45"/>
    <w:rsid w:val="00DE09B2"/>
    <w:rsid w:val="00DE0BDB"/>
    <w:rsid w:val="00DE2EA7"/>
    <w:rsid w:val="00DE409A"/>
    <w:rsid w:val="00DE42E3"/>
    <w:rsid w:val="00DE47D9"/>
    <w:rsid w:val="00DE5269"/>
    <w:rsid w:val="00DE6907"/>
    <w:rsid w:val="00DE6D84"/>
    <w:rsid w:val="00DF0A29"/>
    <w:rsid w:val="00DF0AE5"/>
    <w:rsid w:val="00DF1A17"/>
    <w:rsid w:val="00DF20E2"/>
    <w:rsid w:val="00DF5423"/>
    <w:rsid w:val="00DF5E28"/>
    <w:rsid w:val="00DF5E57"/>
    <w:rsid w:val="00DF66C3"/>
    <w:rsid w:val="00DF71D0"/>
    <w:rsid w:val="00E00008"/>
    <w:rsid w:val="00E0015B"/>
    <w:rsid w:val="00E00326"/>
    <w:rsid w:val="00E0067B"/>
    <w:rsid w:val="00E01461"/>
    <w:rsid w:val="00E016AE"/>
    <w:rsid w:val="00E01A87"/>
    <w:rsid w:val="00E01D59"/>
    <w:rsid w:val="00E01E9F"/>
    <w:rsid w:val="00E01F2F"/>
    <w:rsid w:val="00E026CC"/>
    <w:rsid w:val="00E05736"/>
    <w:rsid w:val="00E06529"/>
    <w:rsid w:val="00E06B19"/>
    <w:rsid w:val="00E07737"/>
    <w:rsid w:val="00E07FD6"/>
    <w:rsid w:val="00E104BB"/>
    <w:rsid w:val="00E104F6"/>
    <w:rsid w:val="00E10760"/>
    <w:rsid w:val="00E10AD6"/>
    <w:rsid w:val="00E113A0"/>
    <w:rsid w:val="00E1182C"/>
    <w:rsid w:val="00E1299F"/>
    <w:rsid w:val="00E1331E"/>
    <w:rsid w:val="00E14375"/>
    <w:rsid w:val="00E14479"/>
    <w:rsid w:val="00E145CF"/>
    <w:rsid w:val="00E15049"/>
    <w:rsid w:val="00E154E6"/>
    <w:rsid w:val="00E15908"/>
    <w:rsid w:val="00E161DF"/>
    <w:rsid w:val="00E1735D"/>
    <w:rsid w:val="00E17586"/>
    <w:rsid w:val="00E1797E"/>
    <w:rsid w:val="00E17C9E"/>
    <w:rsid w:val="00E205CF"/>
    <w:rsid w:val="00E211EF"/>
    <w:rsid w:val="00E215A2"/>
    <w:rsid w:val="00E216A2"/>
    <w:rsid w:val="00E21B70"/>
    <w:rsid w:val="00E21FC2"/>
    <w:rsid w:val="00E22F8D"/>
    <w:rsid w:val="00E230B7"/>
    <w:rsid w:val="00E23E7E"/>
    <w:rsid w:val="00E24284"/>
    <w:rsid w:val="00E24F5B"/>
    <w:rsid w:val="00E25C4B"/>
    <w:rsid w:val="00E26928"/>
    <w:rsid w:val="00E27881"/>
    <w:rsid w:val="00E27FCD"/>
    <w:rsid w:val="00E317B0"/>
    <w:rsid w:val="00E31D82"/>
    <w:rsid w:val="00E322B9"/>
    <w:rsid w:val="00E3233C"/>
    <w:rsid w:val="00E32C8E"/>
    <w:rsid w:val="00E34E5E"/>
    <w:rsid w:val="00E350D9"/>
    <w:rsid w:val="00E35AAE"/>
    <w:rsid w:val="00E418F1"/>
    <w:rsid w:val="00E422D5"/>
    <w:rsid w:val="00E42E76"/>
    <w:rsid w:val="00E43403"/>
    <w:rsid w:val="00E44031"/>
    <w:rsid w:val="00E44923"/>
    <w:rsid w:val="00E44D3E"/>
    <w:rsid w:val="00E50572"/>
    <w:rsid w:val="00E51188"/>
    <w:rsid w:val="00E516D1"/>
    <w:rsid w:val="00E51893"/>
    <w:rsid w:val="00E52301"/>
    <w:rsid w:val="00E5279A"/>
    <w:rsid w:val="00E52D65"/>
    <w:rsid w:val="00E53895"/>
    <w:rsid w:val="00E5477C"/>
    <w:rsid w:val="00E548F9"/>
    <w:rsid w:val="00E54A0A"/>
    <w:rsid w:val="00E55AEA"/>
    <w:rsid w:val="00E55EDC"/>
    <w:rsid w:val="00E56296"/>
    <w:rsid w:val="00E56B03"/>
    <w:rsid w:val="00E62A3C"/>
    <w:rsid w:val="00E632A4"/>
    <w:rsid w:val="00E6464D"/>
    <w:rsid w:val="00E66571"/>
    <w:rsid w:val="00E667C6"/>
    <w:rsid w:val="00E66DD7"/>
    <w:rsid w:val="00E670EC"/>
    <w:rsid w:val="00E67F9C"/>
    <w:rsid w:val="00E70100"/>
    <w:rsid w:val="00E70403"/>
    <w:rsid w:val="00E7047B"/>
    <w:rsid w:val="00E70652"/>
    <w:rsid w:val="00E70756"/>
    <w:rsid w:val="00E70B97"/>
    <w:rsid w:val="00E70EDD"/>
    <w:rsid w:val="00E717A6"/>
    <w:rsid w:val="00E73298"/>
    <w:rsid w:val="00E73F71"/>
    <w:rsid w:val="00E74EEC"/>
    <w:rsid w:val="00E75F32"/>
    <w:rsid w:val="00E75FE1"/>
    <w:rsid w:val="00E76966"/>
    <w:rsid w:val="00E76A15"/>
    <w:rsid w:val="00E76C7B"/>
    <w:rsid w:val="00E7744E"/>
    <w:rsid w:val="00E779E5"/>
    <w:rsid w:val="00E81622"/>
    <w:rsid w:val="00E8165F"/>
    <w:rsid w:val="00E81815"/>
    <w:rsid w:val="00E820A8"/>
    <w:rsid w:val="00E8241B"/>
    <w:rsid w:val="00E83016"/>
    <w:rsid w:val="00E83343"/>
    <w:rsid w:val="00E83A6A"/>
    <w:rsid w:val="00E848FB"/>
    <w:rsid w:val="00E855D8"/>
    <w:rsid w:val="00E85C8A"/>
    <w:rsid w:val="00E863AD"/>
    <w:rsid w:val="00E8680E"/>
    <w:rsid w:val="00E9028C"/>
    <w:rsid w:val="00E9041A"/>
    <w:rsid w:val="00E90F84"/>
    <w:rsid w:val="00E91C91"/>
    <w:rsid w:val="00E91DAD"/>
    <w:rsid w:val="00E92CF9"/>
    <w:rsid w:val="00E931A3"/>
    <w:rsid w:val="00E952A4"/>
    <w:rsid w:val="00E9601C"/>
    <w:rsid w:val="00E963B0"/>
    <w:rsid w:val="00E96754"/>
    <w:rsid w:val="00E96D83"/>
    <w:rsid w:val="00E978BD"/>
    <w:rsid w:val="00EA0F70"/>
    <w:rsid w:val="00EA2434"/>
    <w:rsid w:val="00EA31C0"/>
    <w:rsid w:val="00EA3EA6"/>
    <w:rsid w:val="00EA41A7"/>
    <w:rsid w:val="00EA5123"/>
    <w:rsid w:val="00EA5776"/>
    <w:rsid w:val="00EA6007"/>
    <w:rsid w:val="00EA60C1"/>
    <w:rsid w:val="00EA6306"/>
    <w:rsid w:val="00EA638C"/>
    <w:rsid w:val="00EA664F"/>
    <w:rsid w:val="00EA6BAA"/>
    <w:rsid w:val="00EA6FC8"/>
    <w:rsid w:val="00EA7156"/>
    <w:rsid w:val="00EA7579"/>
    <w:rsid w:val="00EA78A1"/>
    <w:rsid w:val="00EB0AB8"/>
    <w:rsid w:val="00EB0E45"/>
    <w:rsid w:val="00EB200C"/>
    <w:rsid w:val="00EB2078"/>
    <w:rsid w:val="00EB243C"/>
    <w:rsid w:val="00EB258C"/>
    <w:rsid w:val="00EB272B"/>
    <w:rsid w:val="00EB281F"/>
    <w:rsid w:val="00EB35DB"/>
    <w:rsid w:val="00EB3888"/>
    <w:rsid w:val="00EB39E4"/>
    <w:rsid w:val="00EB3B86"/>
    <w:rsid w:val="00EB4558"/>
    <w:rsid w:val="00EB4706"/>
    <w:rsid w:val="00EB4BDC"/>
    <w:rsid w:val="00EB4C39"/>
    <w:rsid w:val="00EB514A"/>
    <w:rsid w:val="00EB65E4"/>
    <w:rsid w:val="00EB69D4"/>
    <w:rsid w:val="00EB6CD9"/>
    <w:rsid w:val="00EB7452"/>
    <w:rsid w:val="00EC020B"/>
    <w:rsid w:val="00EC151C"/>
    <w:rsid w:val="00EC1C8E"/>
    <w:rsid w:val="00EC1FC5"/>
    <w:rsid w:val="00EC1FD1"/>
    <w:rsid w:val="00EC2033"/>
    <w:rsid w:val="00EC49D4"/>
    <w:rsid w:val="00EC53A8"/>
    <w:rsid w:val="00EC58F2"/>
    <w:rsid w:val="00EC593D"/>
    <w:rsid w:val="00EC5A9D"/>
    <w:rsid w:val="00EC5C1A"/>
    <w:rsid w:val="00EC6D18"/>
    <w:rsid w:val="00EC7066"/>
    <w:rsid w:val="00EC7C8A"/>
    <w:rsid w:val="00EC7E3F"/>
    <w:rsid w:val="00ED04E9"/>
    <w:rsid w:val="00ED0DCC"/>
    <w:rsid w:val="00ED0F31"/>
    <w:rsid w:val="00ED1E6F"/>
    <w:rsid w:val="00ED2945"/>
    <w:rsid w:val="00ED354D"/>
    <w:rsid w:val="00ED41A4"/>
    <w:rsid w:val="00ED4676"/>
    <w:rsid w:val="00ED4CC4"/>
    <w:rsid w:val="00ED5B8E"/>
    <w:rsid w:val="00ED5E16"/>
    <w:rsid w:val="00ED662A"/>
    <w:rsid w:val="00ED6C64"/>
    <w:rsid w:val="00ED7312"/>
    <w:rsid w:val="00ED77E9"/>
    <w:rsid w:val="00ED7E18"/>
    <w:rsid w:val="00EE0408"/>
    <w:rsid w:val="00EE049D"/>
    <w:rsid w:val="00EE0793"/>
    <w:rsid w:val="00EE12B4"/>
    <w:rsid w:val="00EE1AD2"/>
    <w:rsid w:val="00EE1D74"/>
    <w:rsid w:val="00EE2040"/>
    <w:rsid w:val="00EE3F9B"/>
    <w:rsid w:val="00EE497C"/>
    <w:rsid w:val="00EE4BC6"/>
    <w:rsid w:val="00EE4EF6"/>
    <w:rsid w:val="00EE51E4"/>
    <w:rsid w:val="00EE5D97"/>
    <w:rsid w:val="00EE5ED6"/>
    <w:rsid w:val="00EE5F4D"/>
    <w:rsid w:val="00EE6902"/>
    <w:rsid w:val="00EE6D08"/>
    <w:rsid w:val="00EF0FA8"/>
    <w:rsid w:val="00EF1276"/>
    <w:rsid w:val="00EF1995"/>
    <w:rsid w:val="00EF1B82"/>
    <w:rsid w:val="00EF1F20"/>
    <w:rsid w:val="00EF1FFE"/>
    <w:rsid w:val="00EF293C"/>
    <w:rsid w:val="00EF2BBC"/>
    <w:rsid w:val="00EF2D2F"/>
    <w:rsid w:val="00EF3213"/>
    <w:rsid w:val="00EF3EAB"/>
    <w:rsid w:val="00EF548F"/>
    <w:rsid w:val="00EF5ECF"/>
    <w:rsid w:val="00EF6547"/>
    <w:rsid w:val="00EF6858"/>
    <w:rsid w:val="00EF7612"/>
    <w:rsid w:val="00F009E2"/>
    <w:rsid w:val="00F01EAF"/>
    <w:rsid w:val="00F0386C"/>
    <w:rsid w:val="00F0426C"/>
    <w:rsid w:val="00F04931"/>
    <w:rsid w:val="00F04DF1"/>
    <w:rsid w:val="00F05653"/>
    <w:rsid w:val="00F05A0D"/>
    <w:rsid w:val="00F05E86"/>
    <w:rsid w:val="00F0611A"/>
    <w:rsid w:val="00F078FA"/>
    <w:rsid w:val="00F11179"/>
    <w:rsid w:val="00F114BC"/>
    <w:rsid w:val="00F1190A"/>
    <w:rsid w:val="00F11F9F"/>
    <w:rsid w:val="00F127D1"/>
    <w:rsid w:val="00F128A4"/>
    <w:rsid w:val="00F12F58"/>
    <w:rsid w:val="00F13FC2"/>
    <w:rsid w:val="00F1431F"/>
    <w:rsid w:val="00F163EF"/>
    <w:rsid w:val="00F1730E"/>
    <w:rsid w:val="00F17D9F"/>
    <w:rsid w:val="00F17EF7"/>
    <w:rsid w:val="00F20744"/>
    <w:rsid w:val="00F207A9"/>
    <w:rsid w:val="00F216A1"/>
    <w:rsid w:val="00F2195A"/>
    <w:rsid w:val="00F2197F"/>
    <w:rsid w:val="00F2236B"/>
    <w:rsid w:val="00F22CF1"/>
    <w:rsid w:val="00F22D47"/>
    <w:rsid w:val="00F2478E"/>
    <w:rsid w:val="00F24C14"/>
    <w:rsid w:val="00F24D04"/>
    <w:rsid w:val="00F24E9C"/>
    <w:rsid w:val="00F256EE"/>
    <w:rsid w:val="00F26510"/>
    <w:rsid w:val="00F30137"/>
    <w:rsid w:val="00F305C1"/>
    <w:rsid w:val="00F30714"/>
    <w:rsid w:val="00F30A1D"/>
    <w:rsid w:val="00F3115A"/>
    <w:rsid w:val="00F316B0"/>
    <w:rsid w:val="00F31793"/>
    <w:rsid w:val="00F31D4B"/>
    <w:rsid w:val="00F32165"/>
    <w:rsid w:val="00F32C61"/>
    <w:rsid w:val="00F3360E"/>
    <w:rsid w:val="00F34107"/>
    <w:rsid w:val="00F35A03"/>
    <w:rsid w:val="00F36919"/>
    <w:rsid w:val="00F36A71"/>
    <w:rsid w:val="00F3737F"/>
    <w:rsid w:val="00F3759F"/>
    <w:rsid w:val="00F376DA"/>
    <w:rsid w:val="00F37E71"/>
    <w:rsid w:val="00F40023"/>
    <w:rsid w:val="00F408C6"/>
    <w:rsid w:val="00F4103B"/>
    <w:rsid w:val="00F415F2"/>
    <w:rsid w:val="00F42046"/>
    <w:rsid w:val="00F42AF9"/>
    <w:rsid w:val="00F42CFA"/>
    <w:rsid w:val="00F42DB4"/>
    <w:rsid w:val="00F449DB"/>
    <w:rsid w:val="00F44A24"/>
    <w:rsid w:val="00F44A89"/>
    <w:rsid w:val="00F44D32"/>
    <w:rsid w:val="00F4592A"/>
    <w:rsid w:val="00F46C85"/>
    <w:rsid w:val="00F46FAB"/>
    <w:rsid w:val="00F47518"/>
    <w:rsid w:val="00F50B30"/>
    <w:rsid w:val="00F516DA"/>
    <w:rsid w:val="00F51BAC"/>
    <w:rsid w:val="00F51DFB"/>
    <w:rsid w:val="00F526FD"/>
    <w:rsid w:val="00F537FA"/>
    <w:rsid w:val="00F54607"/>
    <w:rsid w:val="00F560A9"/>
    <w:rsid w:val="00F566B4"/>
    <w:rsid w:val="00F569E9"/>
    <w:rsid w:val="00F571DD"/>
    <w:rsid w:val="00F612CC"/>
    <w:rsid w:val="00F61565"/>
    <w:rsid w:val="00F61797"/>
    <w:rsid w:val="00F62AE9"/>
    <w:rsid w:val="00F631E2"/>
    <w:rsid w:val="00F63477"/>
    <w:rsid w:val="00F64645"/>
    <w:rsid w:val="00F64872"/>
    <w:rsid w:val="00F64E9E"/>
    <w:rsid w:val="00F651E2"/>
    <w:rsid w:val="00F66484"/>
    <w:rsid w:val="00F66788"/>
    <w:rsid w:val="00F6735C"/>
    <w:rsid w:val="00F675A0"/>
    <w:rsid w:val="00F708C2"/>
    <w:rsid w:val="00F7116B"/>
    <w:rsid w:val="00F711F8"/>
    <w:rsid w:val="00F71856"/>
    <w:rsid w:val="00F731F4"/>
    <w:rsid w:val="00F74385"/>
    <w:rsid w:val="00F74436"/>
    <w:rsid w:val="00F74D22"/>
    <w:rsid w:val="00F75318"/>
    <w:rsid w:val="00F76562"/>
    <w:rsid w:val="00F76B0F"/>
    <w:rsid w:val="00F77D3F"/>
    <w:rsid w:val="00F77F63"/>
    <w:rsid w:val="00F80420"/>
    <w:rsid w:val="00F80F89"/>
    <w:rsid w:val="00F82043"/>
    <w:rsid w:val="00F8293A"/>
    <w:rsid w:val="00F83915"/>
    <w:rsid w:val="00F83B94"/>
    <w:rsid w:val="00F84283"/>
    <w:rsid w:val="00F84445"/>
    <w:rsid w:val="00F84A03"/>
    <w:rsid w:val="00F85739"/>
    <w:rsid w:val="00F85878"/>
    <w:rsid w:val="00F86299"/>
    <w:rsid w:val="00F86486"/>
    <w:rsid w:val="00F87911"/>
    <w:rsid w:val="00F901F2"/>
    <w:rsid w:val="00F92409"/>
    <w:rsid w:val="00F93115"/>
    <w:rsid w:val="00F935E4"/>
    <w:rsid w:val="00F94DA5"/>
    <w:rsid w:val="00F94DCE"/>
    <w:rsid w:val="00F95107"/>
    <w:rsid w:val="00F9512C"/>
    <w:rsid w:val="00F951D6"/>
    <w:rsid w:val="00F958A0"/>
    <w:rsid w:val="00F95D00"/>
    <w:rsid w:val="00F965D7"/>
    <w:rsid w:val="00F975C7"/>
    <w:rsid w:val="00FA0D4A"/>
    <w:rsid w:val="00FA0E1F"/>
    <w:rsid w:val="00FA1BC4"/>
    <w:rsid w:val="00FA3AAE"/>
    <w:rsid w:val="00FA4E6B"/>
    <w:rsid w:val="00FA5521"/>
    <w:rsid w:val="00FA63D9"/>
    <w:rsid w:val="00FA65E8"/>
    <w:rsid w:val="00FA71CB"/>
    <w:rsid w:val="00FA74F1"/>
    <w:rsid w:val="00FA757C"/>
    <w:rsid w:val="00FA7B87"/>
    <w:rsid w:val="00FB0D46"/>
    <w:rsid w:val="00FB1765"/>
    <w:rsid w:val="00FB1BBB"/>
    <w:rsid w:val="00FB1E57"/>
    <w:rsid w:val="00FB2122"/>
    <w:rsid w:val="00FB2C5A"/>
    <w:rsid w:val="00FB3543"/>
    <w:rsid w:val="00FB3784"/>
    <w:rsid w:val="00FB40B5"/>
    <w:rsid w:val="00FB4CAA"/>
    <w:rsid w:val="00FB5359"/>
    <w:rsid w:val="00FB5EC9"/>
    <w:rsid w:val="00FB5FD8"/>
    <w:rsid w:val="00FB64B4"/>
    <w:rsid w:val="00FB65B6"/>
    <w:rsid w:val="00FB67E7"/>
    <w:rsid w:val="00FB68EE"/>
    <w:rsid w:val="00FB748A"/>
    <w:rsid w:val="00FB7C8C"/>
    <w:rsid w:val="00FC0250"/>
    <w:rsid w:val="00FC0C8B"/>
    <w:rsid w:val="00FC1607"/>
    <w:rsid w:val="00FC1832"/>
    <w:rsid w:val="00FC1AB1"/>
    <w:rsid w:val="00FC1E94"/>
    <w:rsid w:val="00FC1EB1"/>
    <w:rsid w:val="00FC1ED5"/>
    <w:rsid w:val="00FC2018"/>
    <w:rsid w:val="00FC221F"/>
    <w:rsid w:val="00FC2C65"/>
    <w:rsid w:val="00FC2FE4"/>
    <w:rsid w:val="00FC3234"/>
    <w:rsid w:val="00FC348D"/>
    <w:rsid w:val="00FC3AA0"/>
    <w:rsid w:val="00FC464B"/>
    <w:rsid w:val="00FC490A"/>
    <w:rsid w:val="00FC4BEF"/>
    <w:rsid w:val="00FC5BA7"/>
    <w:rsid w:val="00FC5D44"/>
    <w:rsid w:val="00FC6D9D"/>
    <w:rsid w:val="00FC7702"/>
    <w:rsid w:val="00FC7C4D"/>
    <w:rsid w:val="00FC7F31"/>
    <w:rsid w:val="00FD0635"/>
    <w:rsid w:val="00FD1737"/>
    <w:rsid w:val="00FD31FA"/>
    <w:rsid w:val="00FD3728"/>
    <w:rsid w:val="00FD3E4E"/>
    <w:rsid w:val="00FD4044"/>
    <w:rsid w:val="00FD42BA"/>
    <w:rsid w:val="00FD4704"/>
    <w:rsid w:val="00FD4978"/>
    <w:rsid w:val="00FD4A28"/>
    <w:rsid w:val="00FD4C56"/>
    <w:rsid w:val="00FD5DAD"/>
    <w:rsid w:val="00FD634B"/>
    <w:rsid w:val="00FD66C6"/>
    <w:rsid w:val="00FD71C5"/>
    <w:rsid w:val="00FD7559"/>
    <w:rsid w:val="00FD791B"/>
    <w:rsid w:val="00FE0349"/>
    <w:rsid w:val="00FE09A4"/>
    <w:rsid w:val="00FE0AD0"/>
    <w:rsid w:val="00FE3161"/>
    <w:rsid w:val="00FE4277"/>
    <w:rsid w:val="00FE5BDA"/>
    <w:rsid w:val="00FE61F0"/>
    <w:rsid w:val="00FE639C"/>
    <w:rsid w:val="00FE7C17"/>
    <w:rsid w:val="00FF0D22"/>
    <w:rsid w:val="00FF0E7B"/>
    <w:rsid w:val="00FF105E"/>
    <w:rsid w:val="00FF1A03"/>
    <w:rsid w:val="00FF2FB3"/>
    <w:rsid w:val="00FF31FC"/>
    <w:rsid w:val="00FF35C1"/>
    <w:rsid w:val="00FF3F77"/>
    <w:rsid w:val="00FF3FCE"/>
    <w:rsid w:val="00FF4A2E"/>
    <w:rsid w:val="00FF4CB3"/>
    <w:rsid w:val="00FF6580"/>
    <w:rsid w:val="00FF6B90"/>
    <w:rsid w:val="00FF7278"/>
    <w:rsid w:val="00FF7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5F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A25F4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A25F4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A25F4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A25F4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A25F4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A25F4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A25F4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A25F4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25F4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5F4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A25F4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A25F4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5F4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25F46"/>
    <w:rPr>
      <w:rFonts w:cs="Times New Roman"/>
      <w:b/>
      <w:bCs/>
    </w:rPr>
  </w:style>
  <w:style w:type="paragraph" w:styleId="ListBullet">
    <w:name w:val="List Bullet"/>
    <w:basedOn w:val="Normal"/>
    <w:rsid w:val="00A25F4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25F4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25F4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25F4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25F4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25F4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25F4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A25F46"/>
    <w:pPr>
      <w:ind w:left="284"/>
    </w:pPr>
  </w:style>
  <w:style w:type="paragraph" w:customStyle="1" w:styleId="AAFrameAddress">
    <w:name w:val="AA Frame Address"/>
    <w:basedOn w:val="Heading1"/>
    <w:rsid w:val="00A25F4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25F4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25F4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A25F4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25F4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25F4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25F46"/>
    <w:pPr>
      <w:ind w:left="851" w:hanging="284"/>
    </w:pPr>
  </w:style>
  <w:style w:type="paragraph" w:styleId="Index4">
    <w:name w:val="index 4"/>
    <w:basedOn w:val="Normal"/>
    <w:next w:val="Normal"/>
    <w:semiHidden/>
    <w:rsid w:val="00A25F46"/>
    <w:pPr>
      <w:ind w:left="1135" w:hanging="284"/>
    </w:pPr>
  </w:style>
  <w:style w:type="paragraph" w:styleId="Index6">
    <w:name w:val="index 6"/>
    <w:basedOn w:val="Normal"/>
    <w:next w:val="Normal"/>
    <w:semiHidden/>
    <w:rsid w:val="00A25F46"/>
    <w:pPr>
      <w:ind w:left="1702" w:hanging="284"/>
    </w:pPr>
  </w:style>
  <w:style w:type="paragraph" w:styleId="Index5">
    <w:name w:val="index 5"/>
    <w:basedOn w:val="Normal"/>
    <w:next w:val="Normal"/>
    <w:semiHidden/>
    <w:rsid w:val="00A25F46"/>
    <w:pPr>
      <w:ind w:left="1418" w:hanging="284"/>
    </w:pPr>
  </w:style>
  <w:style w:type="paragraph" w:styleId="Index7">
    <w:name w:val="index 7"/>
    <w:basedOn w:val="Normal"/>
    <w:next w:val="Normal"/>
    <w:semiHidden/>
    <w:rsid w:val="00A25F46"/>
    <w:pPr>
      <w:ind w:left="1985" w:hanging="284"/>
    </w:pPr>
  </w:style>
  <w:style w:type="paragraph" w:styleId="Index8">
    <w:name w:val="index 8"/>
    <w:basedOn w:val="Normal"/>
    <w:next w:val="Normal"/>
    <w:semiHidden/>
    <w:rsid w:val="00A25F46"/>
    <w:pPr>
      <w:ind w:left="2269" w:hanging="284"/>
    </w:pPr>
  </w:style>
  <w:style w:type="paragraph" w:styleId="Index9">
    <w:name w:val="index 9"/>
    <w:basedOn w:val="Normal"/>
    <w:next w:val="Normal"/>
    <w:semiHidden/>
    <w:rsid w:val="00A25F46"/>
    <w:pPr>
      <w:ind w:left="2552" w:hanging="284"/>
    </w:pPr>
  </w:style>
  <w:style w:type="paragraph" w:styleId="TOC2">
    <w:name w:val="toc 2"/>
    <w:basedOn w:val="Normal"/>
    <w:next w:val="Normal"/>
    <w:semiHidden/>
    <w:rsid w:val="00A25F4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25F4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25F46"/>
    <w:pPr>
      <w:ind w:left="851"/>
    </w:pPr>
  </w:style>
  <w:style w:type="paragraph" w:styleId="TOC5">
    <w:name w:val="toc 5"/>
    <w:basedOn w:val="Normal"/>
    <w:next w:val="Normal"/>
    <w:semiHidden/>
    <w:rsid w:val="00A25F46"/>
    <w:pPr>
      <w:ind w:left="1134"/>
    </w:pPr>
  </w:style>
  <w:style w:type="paragraph" w:styleId="TOC6">
    <w:name w:val="toc 6"/>
    <w:basedOn w:val="Normal"/>
    <w:next w:val="Normal"/>
    <w:semiHidden/>
    <w:rsid w:val="00A25F46"/>
    <w:pPr>
      <w:ind w:left="1418"/>
    </w:pPr>
  </w:style>
  <w:style w:type="paragraph" w:styleId="TOC7">
    <w:name w:val="toc 7"/>
    <w:basedOn w:val="Normal"/>
    <w:next w:val="Normal"/>
    <w:semiHidden/>
    <w:rsid w:val="00A25F46"/>
    <w:pPr>
      <w:ind w:left="1701"/>
    </w:pPr>
  </w:style>
  <w:style w:type="paragraph" w:styleId="TOC8">
    <w:name w:val="toc 8"/>
    <w:basedOn w:val="Normal"/>
    <w:next w:val="Normal"/>
    <w:semiHidden/>
    <w:rsid w:val="00A25F46"/>
    <w:pPr>
      <w:ind w:left="1985"/>
    </w:pPr>
  </w:style>
  <w:style w:type="paragraph" w:styleId="TOC9">
    <w:name w:val="toc 9"/>
    <w:basedOn w:val="Normal"/>
    <w:next w:val="Normal"/>
    <w:semiHidden/>
    <w:rsid w:val="00A25F46"/>
    <w:pPr>
      <w:ind w:left="2268"/>
    </w:pPr>
  </w:style>
  <w:style w:type="paragraph" w:styleId="TableofFigures">
    <w:name w:val="table of figures"/>
    <w:basedOn w:val="Normal"/>
    <w:next w:val="Normal"/>
    <w:semiHidden/>
    <w:rsid w:val="00A25F46"/>
    <w:pPr>
      <w:ind w:left="567" w:hanging="567"/>
    </w:pPr>
  </w:style>
  <w:style w:type="paragraph" w:styleId="ListBullet5">
    <w:name w:val="List Bullet 5"/>
    <w:basedOn w:val="Normal"/>
    <w:rsid w:val="00A25F4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25F46"/>
    <w:pPr>
      <w:spacing w:after="120"/>
    </w:pPr>
  </w:style>
  <w:style w:type="paragraph" w:styleId="BodyTextFirstIndent">
    <w:name w:val="Body Text First Indent"/>
    <w:basedOn w:val="BodyText"/>
    <w:rsid w:val="00A25F46"/>
    <w:pPr>
      <w:ind w:firstLine="284"/>
    </w:pPr>
  </w:style>
  <w:style w:type="paragraph" w:styleId="BodyTextIndent">
    <w:name w:val="Body Text Indent"/>
    <w:basedOn w:val="Normal"/>
    <w:rsid w:val="00A25F46"/>
    <w:pPr>
      <w:spacing w:after="120"/>
      <w:ind w:left="283"/>
    </w:pPr>
  </w:style>
  <w:style w:type="paragraph" w:styleId="BodyTextFirstIndent2">
    <w:name w:val="Body Text First Indent 2"/>
    <w:basedOn w:val="BodyTextIndent"/>
    <w:rsid w:val="00A25F46"/>
    <w:pPr>
      <w:ind w:left="284" w:firstLine="284"/>
    </w:pPr>
  </w:style>
  <w:style w:type="character" w:styleId="Strong">
    <w:name w:val="Strong"/>
    <w:basedOn w:val="DefaultParagraphFont"/>
    <w:qFormat/>
    <w:rsid w:val="00A25F4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25F4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25F4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A25F4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25F4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25F4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25F4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25F4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25F4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25F46"/>
    <w:pPr>
      <w:framePr w:h="1054" w:wrap="around" w:y="5920"/>
    </w:pPr>
  </w:style>
  <w:style w:type="paragraph" w:customStyle="1" w:styleId="ReportHeading3">
    <w:name w:val="ReportHeading3"/>
    <w:basedOn w:val="ReportHeading2"/>
    <w:rsid w:val="00A25F46"/>
    <w:pPr>
      <w:framePr w:h="443" w:wrap="around" w:y="8223"/>
    </w:pPr>
  </w:style>
  <w:style w:type="paragraph" w:customStyle="1" w:styleId="a">
    <w:name w:val="¢éÍ¤ÇÒÁ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25F4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A25F4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25F4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25F4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25F4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25F4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25F46"/>
  </w:style>
  <w:style w:type="paragraph" w:customStyle="1" w:styleId="3">
    <w:name w:val="?????3????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A25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A25F46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E1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23302C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302C"/>
    <w:rPr>
      <w:rFonts w:ascii="Arial" w:hAnsi="Arial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E41A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B10F1"/>
  </w:style>
  <w:style w:type="paragraph" w:customStyle="1" w:styleId="Default">
    <w:name w:val="Default"/>
    <w:rsid w:val="008D3BF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p.or.th/images/column_1450924281/TAS%208%20revised%202558+.pdf" TargetMode="External"/><Relationship Id="rId13" Type="http://schemas.openxmlformats.org/officeDocument/2006/relationships/hyperlink" Target="http://www.fap.or.th/images/column_1450924281/TAS%2029%20revised%202558+.pdf" TargetMode="External"/><Relationship Id="rId18" Type="http://schemas.openxmlformats.org/officeDocument/2006/relationships/hyperlink" Target="http://www.fap.or.th/images/column_1450924281/TFRS%206%20revised%202558+.pdf" TargetMode="External"/><Relationship Id="rId26" Type="http://schemas.openxmlformats.org/officeDocument/2006/relationships/hyperlink" Target="http://www.fap.or.th/images/column_1450924281/TFRIC%2014%20revised%202558+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ap.or.th/images/column_1450924281/SIC%2025%20%20revised%202558+.pd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fap.or.th/images/column_1450924281/TAS%2028%20revised%202558+.pdf" TargetMode="External"/><Relationship Id="rId17" Type="http://schemas.openxmlformats.org/officeDocument/2006/relationships/hyperlink" Target="http://www.fap.or.th/images/column_1450924281/TAS%2040%20revised%202558+.pdf" TargetMode="External"/><Relationship Id="rId25" Type="http://schemas.openxmlformats.org/officeDocument/2006/relationships/hyperlink" Target="http://www.fap.or.th/images/column_1450924281/TFRIC%205%20revised%202558+.pdf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ap.or.th/images/column_1450924281/TAS%2037%20revised%202558+.pdf" TargetMode="External"/><Relationship Id="rId20" Type="http://schemas.openxmlformats.org/officeDocument/2006/relationships/hyperlink" Target="http://www.fap.or.th/images/column_1450924281/SIC%2015%20%20revised%202558+.pdf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p.or.th/images/column_1450924281/TAS%2027%20revised%202558+.pdf" TargetMode="External"/><Relationship Id="rId24" Type="http://schemas.openxmlformats.org/officeDocument/2006/relationships/hyperlink" Target="http://www.fap.or.th/images/column_1450924281/TFRIC%204%20revised%202558+.pdf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fap.or.th/images/column_1450924281/TAS%2033%20revised%202558+.pdf" TargetMode="External"/><Relationship Id="rId23" Type="http://schemas.openxmlformats.org/officeDocument/2006/relationships/hyperlink" Target="http://www.fap.or.th/images/column_1450924281/TFRIC%201%20revised%202558+.pdf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fap.or.th/images/column_1450924281/TAS%2020%20revised%202558+.pdf" TargetMode="External"/><Relationship Id="rId19" Type="http://schemas.openxmlformats.org/officeDocument/2006/relationships/hyperlink" Target="http://www.fap.or.th/images/column_1450924281/SIC%2010%20%20revised%202558+.pdf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fap.or.th/images/column_1450924281/TAS%2010%20revised%202558+.pdf" TargetMode="External"/><Relationship Id="rId14" Type="http://schemas.openxmlformats.org/officeDocument/2006/relationships/hyperlink" Target="http://www.fap.or.th/images/column_1450924281/TAS%2033%20revised%202558+.pdf" TargetMode="External"/><Relationship Id="rId22" Type="http://schemas.openxmlformats.org/officeDocument/2006/relationships/hyperlink" Target="http://www.fap.or.th/images/column_1450924281/SIC%2027%20%20revised%202558+.pdf" TargetMode="External"/><Relationship Id="rId27" Type="http://schemas.openxmlformats.org/officeDocument/2006/relationships/hyperlink" Target="http://www.fap.or.th/images/column_1450924281/TFRIC%2020%20revised%202558+.pdf" TargetMode="External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AC6EF-ADB6-4D3B-BBD5-C692AD83F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1510</TotalTime>
  <Pages>37</Pages>
  <Words>8604</Words>
  <Characters>49043</Characters>
  <Application>Microsoft Office Word</Application>
  <DocSecurity>0</DocSecurity>
  <Lines>408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โอเชี่ยน คอมเมิรช จำกัด (มหาชน)</vt:lpstr>
      <vt:lpstr>บริษัท ไลท์ติ้ง แอนด์ อีควิปเม้นท์ จำกัด </vt:lpstr>
    </vt:vector>
  </TitlesOfParts>
  <Company/>
  <LinksUpToDate>false</LinksUpToDate>
  <CharactersWithSpaces>57532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โอเชี่ยน คอมเมิรช จำกัด (มหาชน)</dc:title>
  <dc:creator>AA</dc:creator>
  <cp:lastModifiedBy>varaporn vareesawedsuvan</cp:lastModifiedBy>
  <cp:revision>451</cp:revision>
  <cp:lastPrinted>2019-02-27T05:25:00Z</cp:lastPrinted>
  <dcterms:created xsi:type="dcterms:W3CDTF">2019-01-02T05:09:00Z</dcterms:created>
  <dcterms:modified xsi:type="dcterms:W3CDTF">2019-02-27T05:25:00Z</dcterms:modified>
</cp:coreProperties>
</file>